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8060F3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8060F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8060F3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8060F3" w14:paraId="4833CB6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5B931" w14:textId="7C1C0E3E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E6AE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C684BE0" w14:textId="037361DC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59E2C52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7C653F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C8FAB1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48638A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70BA522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D33BC" w:rsidRPr="008060F3" w14:paraId="237A58C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1A6D610" w14:textId="0B53E738" w:rsidR="004D33BC" w:rsidRPr="008060F3" w:rsidRDefault="004D33B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86F236B" w14:textId="77777777" w:rsidR="004D33BC" w:rsidRPr="008060F3" w:rsidRDefault="004D33B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AAE803C" w14:textId="0DA4E372" w:rsidR="004D33BC" w:rsidRPr="008060F3" w:rsidRDefault="004D33B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7A577C" w:rsidRPr="008060F3" w14:paraId="0E07CE1C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41C50E4F" w:rsidR="007A577C" w:rsidRPr="008060F3" w:rsidRDefault="007A577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D33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1249D3" w14:textId="77777777" w:rsidR="007A577C" w:rsidRPr="008060F3" w:rsidRDefault="007A577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5A6E0B9" w14:textId="4DB519D8" w:rsidR="007A577C" w:rsidRPr="008060F3" w:rsidRDefault="007A577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36DE8" w:rsidRPr="008060F3" w14:paraId="098BFF76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2BE0497B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D33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B109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3CDCF0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36DE8" w:rsidRPr="008060F3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1A09E0E8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4D33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84B6A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85FE45C" w14:textId="10422EC0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6DE8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64CB2CC8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D33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FF6D5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rFonts w:ascii="Angsana New" w:hAnsi="Angsana New"/>
          <w:b/>
          <w:bCs/>
        </w:rPr>
      </w:pPr>
    </w:p>
    <w:p w14:paraId="7F5797C3" w14:textId="77777777" w:rsidR="009E3C9A" w:rsidRPr="008060F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</w:rPr>
        <w:br w:type="page"/>
      </w:r>
      <w:r w:rsidR="009E3C9A" w:rsidRPr="008060F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8060F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0D6C3820" w14:textId="31E06BE8" w:rsidR="0009267B" w:rsidRPr="008060F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697740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C1686A" w:rsidRPr="008060F3">
        <w:rPr>
          <w:rFonts w:ascii="Angsana New" w:hAnsi="Angsana New"/>
          <w:sz w:val="30"/>
          <w:szCs w:val="30"/>
          <w:cs/>
        </w:rPr>
        <w:t>เมื่อวันที่</w:t>
      </w:r>
      <w:r w:rsidR="00D03FD3" w:rsidRPr="008060F3">
        <w:rPr>
          <w:rFonts w:ascii="Angsana New" w:hAnsi="Angsana New"/>
          <w:sz w:val="30"/>
          <w:szCs w:val="30"/>
          <w:cs/>
        </w:rPr>
        <w:t xml:space="preserve"> </w:t>
      </w:r>
      <w:r w:rsidR="00D90B09">
        <w:rPr>
          <w:rFonts w:ascii="Angsana New" w:hAnsi="Angsana New"/>
          <w:sz w:val="30"/>
          <w:szCs w:val="30"/>
        </w:rPr>
        <w:t>14</w:t>
      </w:r>
      <w:r w:rsidR="007547FC">
        <w:rPr>
          <w:rFonts w:ascii="Angsana New" w:hAnsi="Angsana New"/>
          <w:sz w:val="30"/>
          <w:szCs w:val="30"/>
        </w:rPr>
        <w:t xml:space="preserve"> </w:t>
      </w:r>
      <w:r w:rsidR="00C30DA1" w:rsidRPr="00CB6983">
        <w:rPr>
          <w:rFonts w:ascii="Angsana New" w:hAnsi="Angsana New" w:hint="cs"/>
          <w:sz w:val="30"/>
          <w:szCs w:val="30"/>
          <w:cs/>
        </w:rPr>
        <w:t>พฤศจิกายน</w:t>
      </w:r>
      <w:r w:rsidR="00EE51ED" w:rsidRPr="008060F3">
        <w:rPr>
          <w:rFonts w:ascii="Angsana New" w:hAnsi="Angsana New"/>
          <w:sz w:val="30"/>
          <w:szCs w:val="30"/>
          <w:cs/>
        </w:rPr>
        <w:t xml:space="preserve"> </w:t>
      </w:r>
      <w:r w:rsidR="00EE51ED" w:rsidRPr="008060F3">
        <w:rPr>
          <w:rFonts w:ascii="Angsana New" w:hAnsi="Angsana New"/>
          <w:sz w:val="30"/>
          <w:szCs w:val="30"/>
        </w:rPr>
        <w:t>2565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sz w:val="30"/>
          <w:szCs w:val="30"/>
        </w:rPr>
      </w:pPr>
    </w:p>
    <w:p w14:paraId="0D3699E3" w14:textId="3153F67A" w:rsidR="0009267B" w:rsidRPr="008060F3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9267B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8060F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85B26B3" w14:textId="2B64A689" w:rsidR="0009267B" w:rsidRPr="008060F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ฉบับที่ </w:t>
      </w:r>
      <w:r w:rsidR="007B78BF"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</w:t>
      </w:r>
      <w:r w:rsidRPr="008060F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60F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8060F3">
        <w:rPr>
          <w:rFonts w:ascii="Angsana New" w:hAnsi="Angsana New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8060F3">
        <w:rPr>
          <w:rFonts w:ascii="Angsana New" w:hAnsi="Angsana New"/>
          <w:sz w:val="30"/>
          <w:szCs w:val="30"/>
          <w:cs/>
        </w:rPr>
        <w:t xml:space="preserve">่ </w:t>
      </w:r>
      <w:r w:rsidR="000F2132" w:rsidRPr="008060F3">
        <w:rPr>
          <w:rFonts w:ascii="Angsana New" w:hAnsi="Angsana New"/>
          <w:sz w:val="30"/>
          <w:szCs w:val="30"/>
        </w:rPr>
        <w:t xml:space="preserve">31 </w:t>
      </w:r>
      <w:r w:rsidR="00822342" w:rsidRPr="008060F3">
        <w:rPr>
          <w:rFonts w:ascii="Angsana New" w:hAnsi="Angsana New"/>
          <w:sz w:val="30"/>
          <w:szCs w:val="30"/>
          <w:cs/>
        </w:rPr>
        <w:t>ธันวาคม</w:t>
      </w:r>
      <w:r w:rsidR="000F2132" w:rsidRPr="008060F3">
        <w:rPr>
          <w:rFonts w:ascii="Angsana New" w:hAnsi="Angsana New"/>
          <w:sz w:val="30"/>
          <w:szCs w:val="30"/>
        </w:rPr>
        <w:t xml:space="preserve"> 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4EE1E1E9" w14:textId="77777777" w:rsidR="008E531E" w:rsidRPr="008060F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</w:p>
    <w:p w14:paraId="4AA476B2" w14:textId="21BB0DD3" w:rsidR="00886BE1" w:rsidRPr="008060F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8060F3">
        <w:rPr>
          <w:rFonts w:ascii="Angsana New" w:hAnsi="Angsana New"/>
          <w:sz w:val="30"/>
          <w:szCs w:val="30"/>
        </w:rPr>
        <w:t>31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B78BF" w:rsidRPr="008060F3">
        <w:rPr>
          <w:rFonts w:ascii="Angsana New" w:hAnsi="Angsana New"/>
          <w:sz w:val="30"/>
          <w:szCs w:val="30"/>
        </w:rPr>
        <w:t>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647F32FA" w14:textId="77777777" w:rsidR="00345FE7" w:rsidRPr="008060F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</w:p>
    <w:p w14:paraId="7ED385D2" w14:textId="335C291D" w:rsidR="00F212CE" w:rsidRPr="008060F3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212C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8060F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B81425A" w14:textId="2A7C7F21" w:rsidR="00D01187" w:rsidRPr="008060F3" w:rsidRDefault="00611E72" w:rsidP="009A0048">
      <w:pPr>
        <w:tabs>
          <w:tab w:val="left" w:pos="540"/>
        </w:tabs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8060F3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78DB36FB" w14:textId="77777777" w:rsidR="00E269F1" w:rsidRPr="008060F3" w:rsidRDefault="00E269F1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02"/>
        <w:gridCol w:w="18"/>
      </w:tblGrid>
      <w:tr w:rsidR="00526911" w:rsidRPr="008060F3" w14:paraId="506FB69C" w14:textId="77777777" w:rsidTr="00E152C3">
        <w:trPr>
          <w:gridAfter w:val="1"/>
          <w:wAfter w:w="18" w:type="dxa"/>
          <w:trHeight w:val="20"/>
          <w:tblHeader/>
        </w:trPr>
        <w:tc>
          <w:tcPr>
            <w:tcW w:w="4140" w:type="dxa"/>
          </w:tcPr>
          <w:p w14:paraId="0CD9358C" w14:textId="77777777" w:rsidR="00526911" w:rsidRPr="008060F3" w:rsidRDefault="00E269F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="00526911"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8060F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02" w:type="dxa"/>
          </w:tcPr>
          <w:p w14:paraId="71A7E100" w14:textId="6BD9CAD7" w:rsidR="00526911" w:rsidRPr="008060F3" w:rsidRDefault="00526911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8060F3" w14:paraId="1D2FF9E2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68BD5104" w14:textId="77777777" w:rsidR="00CC246F" w:rsidRPr="008060F3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8060F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621365A9" w14:textId="77777777" w:rsidR="00526911" w:rsidRPr="008060F3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8060F3" w14:paraId="4A2950D7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549225BF" w14:textId="77777777" w:rsidR="0098397D" w:rsidRPr="008060F3" w:rsidRDefault="0098397D" w:rsidP="0098397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0A2F0D9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8060F3" w14:paraId="1FD73367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2E0F3308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516B638F" w14:textId="736103C6" w:rsidR="0098397D" w:rsidRPr="008060F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8060F3">
              <w:rPr>
                <w:rFonts w:ascii="Angsana New" w:hAnsi="Angsana New"/>
                <w:sz w:val="30"/>
                <w:szCs w:val="30"/>
              </w:rPr>
              <w:t>10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Pr="008060F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8060F3" w14:paraId="7811F785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1DDBB0B7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0171C19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619DA6B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8060F3" w14:paraId="410213FA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6451B43B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TT dotCom Sdn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10AFBD6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152C3" w:rsidRPr="008060F3" w14:paraId="3190882C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1FBEC473" w14:textId="63017845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52C3">
              <w:rPr>
                <w:rFonts w:ascii="Angsana New" w:hAnsi="Angsana New"/>
                <w:sz w:val="30"/>
                <w:szCs w:val="30"/>
              </w:rPr>
              <w:t>TIME dotCom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8060F3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2C3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02" w:type="dxa"/>
          </w:tcPr>
          <w:p w14:paraId="6AA0B018" w14:textId="1AB242EC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2C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152C3" w:rsidRPr="008060F3" w14:paraId="3210E257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49D81745" w14:textId="77777777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02019D85" w14:textId="77777777" w:rsidR="00E152C3" w:rsidRPr="008060F3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13049691" w14:textId="77777777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97D" w:rsidRPr="008060F3" w14:paraId="689C3CE9" w14:textId="77777777" w:rsidTr="00E152C3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lastRenderedPageBreak/>
              <w:t xml:space="preserve">CMC Telecommunication Infrastructure </w:t>
            </w:r>
          </w:p>
          <w:p w14:paraId="689D163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  <w:gridSpan w:val="3"/>
          </w:tcPr>
          <w:p w14:paraId="7EE9C0F4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E152C3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TIME dotCom Global Services Sdn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  <w:gridSpan w:val="3"/>
          </w:tcPr>
          <w:p w14:paraId="4366A3C6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B75388" w:rsidRPr="008060F3" w14:paraId="08576DEA" w14:textId="77777777" w:rsidTr="00E152C3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70C46389" w14:textId="185AB094" w:rsidR="00B75388" w:rsidRPr="008060F3" w:rsidRDefault="00B75388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392B7635" w14:textId="7544041A" w:rsidR="00B75388" w:rsidRPr="008060F3" w:rsidRDefault="00B75388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  <w:gridSpan w:val="3"/>
          </w:tcPr>
          <w:p w14:paraId="53629769" w14:textId="7334174F" w:rsidR="00B75388" w:rsidRPr="008060F3" w:rsidRDefault="00B75388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ผู้ถือหุ้นร่วมกัน จนถึงเดือนตุลาคม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</w:tbl>
    <w:p w14:paraId="1B2092AA" w14:textId="77777777" w:rsidR="00F97627" w:rsidRPr="00E152C3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67"/>
        <w:gridCol w:w="1080"/>
        <w:gridCol w:w="267"/>
        <w:gridCol w:w="1086"/>
      </w:tblGrid>
      <w:tr w:rsidR="00F97627" w:rsidRPr="00CB6983" w14:paraId="7AD7665C" w14:textId="77777777" w:rsidTr="00B14C27">
        <w:trPr>
          <w:tblHeader/>
        </w:trPr>
        <w:tc>
          <w:tcPr>
            <w:tcW w:w="4050" w:type="dxa"/>
            <w:shd w:val="clear" w:color="auto" w:fill="auto"/>
          </w:tcPr>
          <w:p w14:paraId="4BA73A9B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98024A6" w14:textId="77777777" w:rsidR="00F97627" w:rsidRPr="00CB6983" w:rsidRDefault="00F97627" w:rsidP="00B14C2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740AD40F" w14:textId="77777777" w:rsidR="00F97627" w:rsidRPr="00CB6983" w:rsidRDefault="00F97627" w:rsidP="00B14C2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5E7648E5" w14:textId="77777777" w:rsidR="00F97627" w:rsidRPr="00CB6983" w:rsidRDefault="00F97627" w:rsidP="00B14C2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627" w:rsidRPr="00CB6983" w14:paraId="5637380D" w14:textId="77777777" w:rsidTr="00B14C27">
        <w:trPr>
          <w:tblHeader/>
        </w:trPr>
        <w:tc>
          <w:tcPr>
            <w:tcW w:w="4050" w:type="dxa"/>
            <w:shd w:val="clear" w:color="auto" w:fill="auto"/>
          </w:tcPr>
          <w:p w14:paraId="347ECA37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F205DF1" w14:textId="2DB84DFC" w:rsidR="00F97627" w:rsidRPr="00CB6983" w:rsidRDefault="00F97627" w:rsidP="00F9762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C0EF13" w14:textId="77777777" w:rsidR="00F97627" w:rsidRPr="00CB6983" w:rsidRDefault="00F97627" w:rsidP="00F9762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A05D94" w14:textId="6920A839" w:rsidR="00F97627" w:rsidRPr="00CB6983" w:rsidRDefault="00F97627" w:rsidP="00F9762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2632E104" w14:textId="77777777" w:rsidR="00F97627" w:rsidRPr="00CB6983" w:rsidRDefault="00F97627" w:rsidP="00F9762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EF1FA9" w14:textId="1E343F7B" w:rsidR="00F97627" w:rsidRPr="00CB6983" w:rsidRDefault="00F97627" w:rsidP="00F9762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589E5BA1" w14:textId="77777777" w:rsidR="00F97627" w:rsidRPr="00CB6983" w:rsidRDefault="00F97627" w:rsidP="00F9762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4E2E0308" w14:textId="61A8A887" w:rsidR="00F97627" w:rsidRPr="00CB6983" w:rsidRDefault="00F97627" w:rsidP="00F9762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97627" w:rsidRPr="00CB6983" w14:paraId="01640D49" w14:textId="77777777" w:rsidTr="00B14C27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1F6E2503" w14:textId="77777777" w:rsidR="00F97627" w:rsidRPr="00CB6983" w:rsidRDefault="00F97627" w:rsidP="00B14C27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F8EB935" w14:textId="77777777" w:rsidR="00F97627" w:rsidRPr="00CB6983" w:rsidRDefault="00F97627" w:rsidP="00B14C2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B69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นบาท)</w:t>
            </w:r>
          </w:p>
        </w:tc>
      </w:tr>
      <w:tr w:rsidR="00F97627" w:rsidRPr="00CB6983" w14:paraId="60F73ABE" w14:textId="77777777" w:rsidTr="00B14C27">
        <w:tc>
          <w:tcPr>
            <w:tcW w:w="4050" w:type="dxa"/>
            <w:shd w:val="clear" w:color="auto" w:fill="auto"/>
          </w:tcPr>
          <w:p w14:paraId="765E53A0" w14:textId="77777777" w:rsidR="00F97627" w:rsidRPr="00CB6983" w:rsidRDefault="00F97627" w:rsidP="00B14C2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1BBB247A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732B5E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53A730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A41C7F6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A0F4F1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1E1B3D1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ABC32D7" w14:textId="77777777" w:rsidR="00F97627" w:rsidRPr="00CB6983" w:rsidRDefault="00F97627" w:rsidP="00B14C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7627" w:rsidRPr="00CB6983" w14:paraId="6E4DA2DF" w14:textId="77777777" w:rsidTr="00B14C27">
        <w:tc>
          <w:tcPr>
            <w:tcW w:w="4050" w:type="dxa"/>
            <w:shd w:val="clear" w:color="auto" w:fill="auto"/>
          </w:tcPr>
          <w:p w14:paraId="079586A9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E5BA9A2" w14:textId="2D0CE88B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D877414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7D275E" w14:textId="01D2E382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67" w:type="dxa"/>
            <w:shd w:val="clear" w:color="auto" w:fill="auto"/>
          </w:tcPr>
          <w:p w14:paraId="5C5BFD9D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1D6047" w14:textId="48410AB1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86</w:t>
            </w:r>
          </w:p>
        </w:tc>
        <w:tc>
          <w:tcPr>
            <w:tcW w:w="267" w:type="dxa"/>
            <w:shd w:val="clear" w:color="auto" w:fill="auto"/>
          </w:tcPr>
          <w:p w14:paraId="12036CD8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8736746" w14:textId="4B065AB5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86</w:t>
            </w:r>
          </w:p>
        </w:tc>
      </w:tr>
      <w:tr w:rsidR="00F97627" w:rsidRPr="00CB6983" w14:paraId="39762A19" w14:textId="77777777" w:rsidTr="00B14C27">
        <w:tc>
          <w:tcPr>
            <w:tcW w:w="4050" w:type="dxa"/>
            <w:shd w:val="clear" w:color="auto" w:fill="auto"/>
          </w:tcPr>
          <w:p w14:paraId="336E38ED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68AB5F0" w14:textId="17F021C8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327289D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1F964F" w14:textId="3A9293A9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1,119</w:t>
            </w:r>
          </w:p>
        </w:tc>
        <w:tc>
          <w:tcPr>
            <w:tcW w:w="267" w:type="dxa"/>
            <w:shd w:val="clear" w:color="auto" w:fill="auto"/>
          </w:tcPr>
          <w:p w14:paraId="29D6494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667A3" w14:textId="597645F1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696</w:t>
            </w:r>
          </w:p>
        </w:tc>
        <w:tc>
          <w:tcPr>
            <w:tcW w:w="267" w:type="dxa"/>
            <w:shd w:val="clear" w:color="auto" w:fill="auto"/>
          </w:tcPr>
          <w:p w14:paraId="0282A432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8E1CCAE" w14:textId="28553DA4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1,119</w:t>
            </w:r>
          </w:p>
        </w:tc>
      </w:tr>
      <w:tr w:rsidR="00F97627" w:rsidRPr="00CB6983" w14:paraId="617A499D" w14:textId="77777777" w:rsidTr="00B14C27">
        <w:tc>
          <w:tcPr>
            <w:tcW w:w="4050" w:type="dxa"/>
            <w:shd w:val="clear" w:color="auto" w:fill="auto"/>
          </w:tcPr>
          <w:p w14:paraId="0539C75E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4A2232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B2BB6B6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0D1D4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D296A0F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D6BAE9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00CD40F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5D42A9D5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97627" w:rsidRPr="00CB6983" w14:paraId="0283344A" w14:textId="77777777" w:rsidTr="00B14C27">
        <w:tc>
          <w:tcPr>
            <w:tcW w:w="4050" w:type="dxa"/>
            <w:shd w:val="clear" w:color="auto" w:fill="auto"/>
          </w:tcPr>
          <w:p w14:paraId="2B66ED4B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6AA273F" w14:textId="1E8749FA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68B05CE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E9BD0C" w14:textId="00F9ED99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3206641B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B251E" w14:textId="17460365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0A0BCA6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161082C" w14:textId="1D24EEBC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F97627" w:rsidRPr="00CB6983" w14:paraId="4E632F08" w14:textId="77777777" w:rsidTr="00B14C27">
        <w:tc>
          <w:tcPr>
            <w:tcW w:w="4050" w:type="dxa"/>
            <w:shd w:val="clear" w:color="auto" w:fill="auto"/>
          </w:tcPr>
          <w:p w14:paraId="7E79A61D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1BE6AAD2" w14:textId="2E62179D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9,545</w:t>
            </w:r>
          </w:p>
        </w:tc>
        <w:tc>
          <w:tcPr>
            <w:tcW w:w="270" w:type="dxa"/>
            <w:shd w:val="clear" w:color="auto" w:fill="auto"/>
          </w:tcPr>
          <w:p w14:paraId="7B340464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9962D2" w14:textId="5A4EB7D0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7,335</w:t>
            </w:r>
          </w:p>
        </w:tc>
        <w:tc>
          <w:tcPr>
            <w:tcW w:w="267" w:type="dxa"/>
            <w:shd w:val="clear" w:color="auto" w:fill="auto"/>
          </w:tcPr>
          <w:p w14:paraId="3870DABF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849DAA" w14:textId="3954F246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US"/>
              </w:rPr>
              <w:t>9,545</w:t>
            </w:r>
          </w:p>
        </w:tc>
        <w:tc>
          <w:tcPr>
            <w:tcW w:w="267" w:type="dxa"/>
            <w:shd w:val="clear" w:color="auto" w:fill="auto"/>
          </w:tcPr>
          <w:p w14:paraId="66A15926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6E5F134" w14:textId="41CF7EBB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7,335</w:t>
            </w:r>
          </w:p>
        </w:tc>
      </w:tr>
      <w:tr w:rsidR="00F97627" w:rsidRPr="00CB6983" w14:paraId="6174E3DE" w14:textId="77777777" w:rsidTr="00B14C27">
        <w:tc>
          <w:tcPr>
            <w:tcW w:w="4050" w:type="dxa"/>
            <w:shd w:val="clear" w:color="auto" w:fill="auto"/>
          </w:tcPr>
          <w:p w14:paraId="4E102943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5D0BC3A2" w14:textId="126A87A7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4,051</w:t>
            </w:r>
          </w:p>
        </w:tc>
        <w:tc>
          <w:tcPr>
            <w:tcW w:w="270" w:type="dxa"/>
            <w:shd w:val="clear" w:color="auto" w:fill="auto"/>
          </w:tcPr>
          <w:p w14:paraId="275D04F4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93DC15" w14:textId="137CB1A4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3,332</w:t>
            </w:r>
          </w:p>
        </w:tc>
        <w:tc>
          <w:tcPr>
            <w:tcW w:w="267" w:type="dxa"/>
            <w:shd w:val="clear" w:color="auto" w:fill="auto"/>
          </w:tcPr>
          <w:p w14:paraId="616EEA7E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26CDF2" w14:textId="1B10935B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US"/>
              </w:rPr>
              <w:t>4,051</w:t>
            </w:r>
          </w:p>
        </w:tc>
        <w:tc>
          <w:tcPr>
            <w:tcW w:w="267" w:type="dxa"/>
            <w:shd w:val="clear" w:color="auto" w:fill="auto"/>
          </w:tcPr>
          <w:p w14:paraId="26B7A584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E55824E" w14:textId="689A4843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3,332</w:t>
            </w:r>
          </w:p>
        </w:tc>
      </w:tr>
      <w:tr w:rsidR="00F97627" w:rsidRPr="00CB6983" w14:paraId="037F1065" w14:textId="77777777" w:rsidTr="00B14C27">
        <w:tc>
          <w:tcPr>
            <w:tcW w:w="4050" w:type="dxa"/>
            <w:shd w:val="clear" w:color="auto" w:fill="auto"/>
          </w:tcPr>
          <w:p w14:paraId="65A6FA36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1D9C6F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B34B19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4D599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40932E6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687E8F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8CC1CE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97E75ED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97627" w:rsidRPr="00CB6983" w14:paraId="6C5A7986" w14:textId="77777777" w:rsidTr="00B14C27">
        <w:tc>
          <w:tcPr>
            <w:tcW w:w="4050" w:type="dxa"/>
            <w:shd w:val="clear" w:color="auto" w:fill="auto"/>
          </w:tcPr>
          <w:p w14:paraId="3CA49994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11A4A706" w14:textId="147EF9D4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US"/>
              </w:rPr>
              <w:t>53,022</w:t>
            </w:r>
          </w:p>
        </w:tc>
        <w:tc>
          <w:tcPr>
            <w:tcW w:w="270" w:type="dxa"/>
            <w:shd w:val="clear" w:color="auto" w:fill="auto"/>
          </w:tcPr>
          <w:p w14:paraId="74A84600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92705F" w14:textId="660B87C3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36,169</w:t>
            </w:r>
          </w:p>
        </w:tc>
        <w:tc>
          <w:tcPr>
            <w:tcW w:w="267" w:type="dxa"/>
            <w:shd w:val="clear" w:color="auto" w:fill="auto"/>
          </w:tcPr>
          <w:p w14:paraId="6AEDEECF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F769B" w14:textId="3D1CF7D3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GB"/>
              </w:rPr>
              <w:t>53,022</w:t>
            </w:r>
          </w:p>
        </w:tc>
        <w:tc>
          <w:tcPr>
            <w:tcW w:w="267" w:type="dxa"/>
            <w:shd w:val="clear" w:color="auto" w:fill="auto"/>
          </w:tcPr>
          <w:p w14:paraId="31A5F871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4738E29D" w14:textId="3A52BABB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36,169</w:t>
            </w:r>
          </w:p>
        </w:tc>
      </w:tr>
      <w:tr w:rsidR="00F97627" w:rsidRPr="00CB6983" w14:paraId="68DEED80" w14:textId="77777777" w:rsidTr="00B14C27">
        <w:tc>
          <w:tcPr>
            <w:tcW w:w="4050" w:type="dxa"/>
            <w:shd w:val="clear" w:color="auto" w:fill="auto"/>
          </w:tcPr>
          <w:p w14:paraId="65F4F75F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01C2F4B9" w14:textId="3A29A288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GB"/>
              </w:rPr>
              <w:t>63,053</w:t>
            </w:r>
          </w:p>
        </w:tc>
        <w:tc>
          <w:tcPr>
            <w:tcW w:w="270" w:type="dxa"/>
            <w:shd w:val="clear" w:color="auto" w:fill="auto"/>
          </w:tcPr>
          <w:p w14:paraId="2F32FE54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539AEF" w14:textId="1493D9B6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36,588</w:t>
            </w:r>
          </w:p>
        </w:tc>
        <w:tc>
          <w:tcPr>
            <w:tcW w:w="267" w:type="dxa"/>
            <w:shd w:val="clear" w:color="auto" w:fill="auto"/>
          </w:tcPr>
          <w:p w14:paraId="6C6B9910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DBFDA2" w14:textId="39C912BD" w:rsidR="00F97627" w:rsidRPr="00CB6983" w:rsidRDefault="00393076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3076">
              <w:rPr>
                <w:rFonts w:ascii="Angsana New" w:hAnsi="Angsana New"/>
                <w:sz w:val="30"/>
                <w:szCs w:val="30"/>
                <w:lang w:val="en-GB"/>
              </w:rPr>
              <w:t>63,053</w:t>
            </w:r>
          </w:p>
        </w:tc>
        <w:tc>
          <w:tcPr>
            <w:tcW w:w="267" w:type="dxa"/>
            <w:shd w:val="clear" w:color="auto" w:fill="auto"/>
          </w:tcPr>
          <w:p w14:paraId="709E35BF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0080D102" w14:textId="2A97F651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36,588</w:t>
            </w:r>
          </w:p>
        </w:tc>
      </w:tr>
      <w:tr w:rsidR="00F97627" w:rsidRPr="00CB6983" w14:paraId="203ED51D" w14:textId="77777777" w:rsidTr="00B14C27">
        <w:tc>
          <w:tcPr>
            <w:tcW w:w="4050" w:type="dxa"/>
            <w:shd w:val="clear" w:color="auto" w:fill="auto"/>
          </w:tcPr>
          <w:p w14:paraId="4B4A350C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8E1E1B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C9D8AA5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DC88FA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317F98AB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10944B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215AF41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4F11852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7627" w:rsidRPr="00CB6983" w14:paraId="6DBF60A7" w14:textId="77777777" w:rsidTr="00B14C27">
        <w:tc>
          <w:tcPr>
            <w:tcW w:w="4050" w:type="dxa"/>
            <w:shd w:val="clear" w:color="auto" w:fill="auto"/>
          </w:tcPr>
          <w:p w14:paraId="25826C6A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785DECD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C10C1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FA3309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E84C831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00FD87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C0B1C73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514F6415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7627" w:rsidRPr="00CB6983" w14:paraId="71C3BC0C" w14:textId="77777777" w:rsidTr="00F5431F">
        <w:trPr>
          <w:trHeight w:val="80"/>
        </w:trPr>
        <w:tc>
          <w:tcPr>
            <w:tcW w:w="4050" w:type="dxa"/>
            <w:shd w:val="clear" w:color="auto" w:fill="auto"/>
          </w:tcPr>
          <w:p w14:paraId="61EBDD81" w14:textId="77777777" w:rsidR="00F97627" w:rsidRPr="00CB6983" w:rsidRDefault="00F97627" w:rsidP="00F9762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09D7B00" w14:textId="4D052069" w:rsidR="00F97627" w:rsidRPr="00D87744" w:rsidRDefault="001C6FDF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US"/>
              </w:rPr>
              <w:t>19,135</w:t>
            </w:r>
          </w:p>
        </w:tc>
        <w:tc>
          <w:tcPr>
            <w:tcW w:w="270" w:type="dxa"/>
            <w:shd w:val="clear" w:color="auto" w:fill="auto"/>
          </w:tcPr>
          <w:p w14:paraId="24848060" w14:textId="77777777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DA065" w14:textId="1F3C9FA2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US"/>
              </w:rPr>
              <w:t>12,790</w:t>
            </w:r>
          </w:p>
        </w:tc>
        <w:tc>
          <w:tcPr>
            <w:tcW w:w="267" w:type="dxa"/>
            <w:shd w:val="clear" w:color="auto" w:fill="auto"/>
          </w:tcPr>
          <w:p w14:paraId="793EFB09" w14:textId="77777777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3178E4" w14:textId="4250BA6D" w:rsidR="00F97627" w:rsidRPr="00D87744" w:rsidRDefault="00AE6D21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US"/>
              </w:rPr>
              <w:t>19,135</w:t>
            </w:r>
          </w:p>
        </w:tc>
        <w:tc>
          <w:tcPr>
            <w:tcW w:w="267" w:type="dxa"/>
            <w:shd w:val="clear" w:color="auto" w:fill="auto"/>
          </w:tcPr>
          <w:p w14:paraId="04F7769C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48DDF7E" w14:textId="509C3FEE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12,790</w:t>
            </w:r>
          </w:p>
        </w:tc>
      </w:tr>
      <w:tr w:rsidR="00F97627" w:rsidRPr="00CB6983" w14:paraId="379AB603" w14:textId="77777777" w:rsidTr="00E152C3">
        <w:trPr>
          <w:trHeight w:val="80"/>
        </w:trPr>
        <w:tc>
          <w:tcPr>
            <w:tcW w:w="4050" w:type="dxa"/>
            <w:shd w:val="clear" w:color="auto" w:fill="auto"/>
          </w:tcPr>
          <w:p w14:paraId="7D12191F" w14:textId="77777777" w:rsidR="00F97627" w:rsidRPr="00CB6983" w:rsidRDefault="00F97627" w:rsidP="00F976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A5AAD21" w14:textId="35FB5A79" w:rsidR="00F97627" w:rsidRPr="00D87744" w:rsidRDefault="00C025F3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GB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43B08FFF" w14:textId="77777777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910EA3" w14:textId="5F6BFC7E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GB"/>
              </w:rPr>
              <w:t>623</w:t>
            </w:r>
          </w:p>
        </w:tc>
        <w:tc>
          <w:tcPr>
            <w:tcW w:w="267" w:type="dxa"/>
            <w:shd w:val="clear" w:color="auto" w:fill="auto"/>
          </w:tcPr>
          <w:p w14:paraId="42EB7DB9" w14:textId="77777777" w:rsidR="00F97627" w:rsidRPr="00D87744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2FB5F" w14:textId="07B5A2D0" w:rsidR="00F97627" w:rsidRPr="00D87744" w:rsidRDefault="00DD4A70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87744">
              <w:rPr>
                <w:rFonts w:ascii="Angsana New" w:hAnsi="Angsana New"/>
                <w:sz w:val="30"/>
                <w:szCs w:val="30"/>
                <w:lang w:val="en-GB"/>
              </w:rPr>
              <w:t>669</w:t>
            </w:r>
          </w:p>
        </w:tc>
        <w:tc>
          <w:tcPr>
            <w:tcW w:w="267" w:type="dxa"/>
            <w:shd w:val="clear" w:color="auto" w:fill="auto"/>
          </w:tcPr>
          <w:p w14:paraId="27B24B32" w14:textId="77777777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DFB9547" w14:textId="594C5AEE" w:rsidR="00F97627" w:rsidRPr="00CB6983" w:rsidRDefault="00F97627" w:rsidP="00F97627">
            <w:pPr>
              <w:pStyle w:val="a1"/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623</w:t>
            </w:r>
          </w:p>
        </w:tc>
      </w:tr>
    </w:tbl>
    <w:p w14:paraId="4B24ADF4" w14:textId="77777777" w:rsidR="00F97627" w:rsidRPr="00E152C3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109"/>
        <w:gridCol w:w="243"/>
        <w:gridCol w:w="1098"/>
        <w:gridCol w:w="238"/>
        <w:gridCol w:w="1128"/>
      </w:tblGrid>
      <w:tr w:rsidR="00945C2A" w:rsidRPr="008060F3" w14:paraId="40401A87" w14:textId="77777777" w:rsidTr="0059342A">
        <w:trPr>
          <w:cantSplit/>
          <w:trHeight w:val="425"/>
          <w:tblHeader/>
        </w:trPr>
        <w:tc>
          <w:tcPr>
            <w:tcW w:w="4050" w:type="dxa"/>
          </w:tcPr>
          <w:p w14:paraId="740C13F5" w14:textId="5F4ABA94" w:rsidR="00945C2A" w:rsidRPr="008060F3" w:rsidRDefault="008060F3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945C2A" w:rsidRPr="008060F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41" w:type="dxa"/>
            <w:gridSpan w:val="3"/>
          </w:tcPr>
          <w:p w14:paraId="0E6690F3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35FF8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B156E95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63" w:rsidRPr="008060F3" w14:paraId="35594106" w14:textId="77777777" w:rsidTr="0022389B">
        <w:trPr>
          <w:cantSplit/>
          <w:tblHeader/>
        </w:trPr>
        <w:tc>
          <w:tcPr>
            <w:tcW w:w="4050" w:type="dxa"/>
          </w:tcPr>
          <w:p w14:paraId="7646830F" w14:textId="09862121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0A1EC45F" w14:textId="31C031C6" w:rsidR="00B52A63" w:rsidRPr="008060F3" w:rsidRDefault="00F97627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2" w:type="dxa"/>
          </w:tcPr>
          <w:p w14:paraId="596035F8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</w:tcPr>
          <w:p w14:paraId="5B03538B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3" w:type="dxa"/>
          </w:tcPr>
          <w:p w14:paraId="29A8DD47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</w:tcPr>
          <w:p w14:paraId="4E3DC834" w14:textId="45DCAB91" w:rsidR="00B52A63" w:rsidRPr="0022389B" w:rsidRDefault="00F97627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8" w:type="dxa"/>
          </w:tcPr>
          <w:p w14:paraId="333663C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</w:tcPr>
          <w:p w14:paraId="489FCBC6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2A63" w:rsidRPr="008060F3" w14:paraId="0E195AFE" w14:textId="77777777" w:rsidTr="0022389B">
        <w:trPr>
          <w:cantSplit/>
          <w:tblHeader/>
        </w:trPr>
        <w:tc>
          <w:tcPr>
            <w:tcW w:w="4050" w:type="dxa"/>
          </w:tcPr>
          <w:p w14:paraId="3C2051B5" w14:textId="31953FAB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53BAB"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="00553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3EEB4E04" w14:textId="4D16BD3D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41CD14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096A615" w14:textId="324297EB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E6E3A0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B647C4" w14:textId="0AE7A83E" w:rsidR="00B52A63" w:rsidRPr="0022389B" w:rsidRDefault="00B52A63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2389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77E54" w:rsidRPr="0022389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EBD67D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E903A4C" w14:textId="67E5B900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52A63" w:rsidRPr="008060F3" w14:paraId="3E6EE026" w14:textId="77777777" w:rsidTr="0059342A">
        <w:trPr>
          <w:cantSplit/>
          <w:tblHeader/>
        </w:trPr>
        <w:tc>
          <w:tcPr>
            <w:tcW w:w="4050" w:type="dxa"/>
          </w:tcPr>
          <w:p w14:paraId="7DC46C88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73848853" w14:textId="77777777" w:rsidR="00B52A63" w:rsidRPr="008060F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A63" w:rsidRPr="008060F3" w14:paraId="7784F859" w14:textId="77777777" w:rsidTr="0022389B">
        <w:trPr>
          <w:cantSplit/>
        </w:trPr>
        <w:tc>
          <w:tcPr>
            <w:tcW w:w="4050" w:type="dxa"/>
          </w:tcPr>
          <w:p w14:paraId="3E99DF5B" w14:textId="1E816DA3" w:rsidR="00B52A63" w:rsidRPr="008060F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01A7FD3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A68C5C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635C92" w14:textId="0C0C0DF0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29E31AE4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B6C1B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BF0207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5BDA58E" w14:textId="5124CE52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7E54" w:rsidRPr="008060F3" w14:paraId="18073481" w14:textId="77777777" w:rsidTr="0022389B">
        <w:trPr>
          <w:cantSplit/>
        </w:trPr>
        <w:tc>
          <w:tcPr>
            <w:tcW w:w="4050" w:type="dxa"/>
          </w:tcPr>
          <w:p w14:paraId="39B91E11" w14:textId="04C41850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0DC3456D" w14:textId="2FF856D8" w:rsidR="00877E54" w:rsidRPr="008060F3" w:rsidRDefault="00A4797F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174B128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11C9A3" w14:textId="1E416ACD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" w:type="dxa"/>
          </w:tcPr>
          <w:p w14:paraId="637145D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90F17F" w14:textId="57C35ABF" w:rsidR="00877E54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528D44F1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9AA70C" w14:textId="77BA249A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877E54" w:rsidRPr="008060F3" w14:paraId="4C6E47AC" w14:textId="77777777" w:rsidTr="0022389B">
        <w:trPr>
          <w:cantSplit/>
        </w:trPr>
        <w:tc>
          <w:tcPr>
            <w:tcW w:w="4050" w:type="dxa"/>
          </w:tcPr>
          <w:p w14:paraId="43385E46" w14:textId="77777777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4858BA7" w14:textId="7C7D3E2E" w:rsidR="00877E54" w:rsidRPr="008060F3" w:rsidRDefault="00A4797F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4B78E8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6A440E" w14:textId="4EAAFBE2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43" w:type="dxa"/>
          </w:tcPr>
          <w:p w14:paraId="0BC1BCF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7ABDC0" w14:textId="6BC76105" w:rsidR="00877E54" w:rsidRPr="008060F3" w:rsidRDefault="00A4797F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9CE31C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659C1D7" w14:textId="3B1B301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</w:tr>
      <w:tr w:rsidR="00877E54" w:rsidRPr="008060F3" w14:paraId="410685B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DC060E9" w14:textId="5E472305" w:rsidR="00877E54" w:rsidRPr="008060F3" w:rsidRDefault="00553BAB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877E54"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185292CE" w14:textId="6DCB0EBF" w:rsidR="00877E54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0A13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2D699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6DC1A009" w14:textId="108DFCE6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43" w:type="dxa"/>
          </w:tcPr>
          <w:p w14:paraId="3825622C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33F0DA" w14:textId="2C5281EE" w:rsidR="00877E54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1,02</w:t>
            </w:r>
            <w:r w:rsidR="000A13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CAB9DE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ED4B3E6" w14:textId="1D10BDD8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</w:tr>
      <w:tr w:rsidR="00877E54" w:rsidRPr="008060F3" w14:paraId="063F917D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244FE1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D5C507" w14:textId="578841C9" w:rsidR="00877E54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</w:t>
            </w:r>
            <w:r w:rsidR="000A13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2F468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5501666" w14:textId="322BB755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43" w:type="dxa"/>
          </w:tcPr>
          <w:p w14:paraId="0C7814E9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C6D78D" w14:textId="2321067C" w:rsidR="00877E54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97F">
              <w:rPr>
                <w:rFonts w:ascii="Angsana New" w:hAnsi="Angsana New"/>
                <w:b/>
                <w:bCs/>
                <w:sz w:val="30"/>
                <w:szCs w:val="30"/>
              </w:rPr>
              <w:t>1,03</w:t>
            </w:r>
            <w:r w:rsidR="000A13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848432B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45A7B5" w14:textId="264FD8FE" w:rsidR="00877E54" w:rsidRPr="008060F3" w:rsidRDefault="00877E54" w:rsidP="00877E54">
            <w:pPr>
              <w:pStyle w:val="a1"/>
              <w:tabs>
                <w:tab w:val="decimal" w:pos="828"/>
              </w:tabs>
              <w:ind w:left="-14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</w:tr>
      <w:tr w:rsidR="00303F5D" w:rsidRPr="008060F3" w14:paraId="4D374F23" w14:textId="77777777" w:rsidTr="00303F5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25207DF" w14:textId="2B7998A9" w:rsidR="00303F5D" w:rsidRPr="00303F5D" w:rsidRDefault="00303F5D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3F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1080" w:type="dxa"/>
            <w:tcBorders>
              <w:left w:val="nil"/>
            </w:tcBorders>
          </w:tcPr>
          <w:p w14:paraId="7004BE64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108EE01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4E9F5096" w14:textId="77777777" w:rsidR="00303F5D" w:rsidRPr="008060F3" w:rsidRDefault="00303F5D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0E37B7C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05260E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91B10A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2241B130" w14:textId="77777777" w:rsidR="00303F5D" w:rsidRPr="008060F3" w:rsidRDefault="00303F5D" w:rsidP="00877E54">
            <w:pPr>
              <w:pStyle w:val="a1"/>
              <w:tabs>
                <w:tab w:val="decimal" w:pos="828"/>
              </w:tabs>
              <w:ind w:left="-14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3F5D" w:rsidRPr="008060F3" w14:paraId="431512E0" w14:textId="77777777" w:rsidTr="00303F5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734AA6A" w14:textId="78ED2908" w:rsidR="00303F5D" w:rsidRPr="00303F5D" w:rsidRDefault="00303F5D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03F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A7AA9C5" w14:textId="44BE8B18" w:rsidR="00303F5D" w:rsidRPr="00A4797F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52" w:type="dxa"/>
          </w:tcPr>
          <w:p w14:paraId="0ECFB32D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</w:tcBorders>
          </w:tcPr>
          <w:p w14:paraId="51197933" w14:textId="64567478" w:rsidR="00303F5D" w:rsidRPr="00303F5D" w:rsidRDefault="00303F5D" w:rsidP="0030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303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4B67AD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D542FF" w14:textId="5A63F72A" w:rsidR="00303F5D" w:rsidRPr="00A4797F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8" w:type="dxa"/>
          </w:tcPr>
          <w:p w14:paraId="5C7800BC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bottom w:val="single" w:sz="4" w:space="0" w:color="auto"/>
            </w:tcBorders>
          </w:tcPr>
          <w:p w14:paraId="02C10CCF" w14:textId="326DD23C" w:rsidR="00303F5D" w:rsidRPr="00303F5D" w:rsidRDefault="00303F5D" w:rsidP="0030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03F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03F5D" w:rsidRPr="008060F3" w14:paraId="668304ED" w14:textId="77777777" w:rsidTr="00303F5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1AD165E" w14:textId="5EF9948B" w:rsidR="00303F5D" w:rsidRPr="00303F5D" w:rsidRDefault="00303F5D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83FED3D" w14:textId="74556C07" w:rsidR="00303F5D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52" w:type="dxa"/>
          </w:tcPr>
          <w:p w14:paraId="277D15E1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4BD0E9E" w14:textId="63BF069E" w:rsidR="00303F5D" w:rsidRPr="00D87744" w:rsidRDefault="00303F5D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3E66783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1DFB90" w14:textId="52EB378F" w:rsidR="00303F5D" w:rsidRPr="008060F3" w:rsidRDefault="00A4797F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8" w:type="dxa"/>
          </w:tcPr>
          <w:p w14:paraId="2E48772A" w14:textId="77777777" w:rsidR="00303F5D" w:rsidRPr="008060F3" w:rsidRDefault="00303F5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D105469" w14:textId="3A2724C9" w:rsidR="00303F5D" w:rsidRPr="00D87744" w:rsidRDefault="00303F5D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B1EB2" w:rsidRPr="008060F3" w14:paraId="77D3B0EF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1AD17AA" w14:textId="77777777" w:rsidR="001B1EB2" w:rsidRPr="00553BAB" w:rsidRDefault="001B1EB2" w:rsidP="00D458D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  <w:p w14:paraId="26579ED1" w14:textId="464661B8" w:rsidR="001B1EB2" w:rsidRPr="008060F3" w:rsidRDefault="009F5911" w:rsidP="00D458D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</w:t>
            </w:r>
            <w:r w:rsidR="00303F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0A74760C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E14DBA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E6FA838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954968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2DE52F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BE2413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E7ACB3C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911" w:rsidRPr="008060F3" w14:paraId="36477DA8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F37AFA5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665A194B" w14:textId="5BE7A53F" w:rsidR="009F5911" w:rsidRPr="008060F3" w:rsidRDefault="00A4797F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52" w:type="dxa"/>
          </w:tcPr>
          <w:p w14:paraId="29892F9C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0EF43397" w14:textId="7EABAA31" w:rsidR="009F5911" w:rsidRPr="008060F3" w:rsidRDefault="009F5911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6BD902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971018F" w14:textId="58AB7BB4" w:rsidR="009F5911" w:rsidRPr="008060F3" w:rsidRDefault="00A4797F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8" w:type="dxa"/>
          </w:tcPr>
          <w:p w14:paraId="0F55B101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657435F9" w14:textId="55F0D56C" w:rsidR="009F5911" w:rsidRPr="008060F3" w:rsidRDefault="009F5911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911" w:rsidRPr="008060F3" w14:paraId="5F7B0991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FAC5498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363EC2" w14:textId="340A4610" w:rsidR="009F5911" w:rsidRPr="008060F3" w:rsidRDefault="00A4797F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52" w:type="dxa"/>
          </w:tcPr>
          <w:p w14:paraId="591275E9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4258E4" w14:textId="7E106701" w:rsidR="009F5911" w:rsidRPr="008060F3" w:rsidRDefault="009F5911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58F638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FEAC8EB" w14:textId="1579DC3E" w:rsidR="009F5911" w:rsidRPr="008060F3" w:rsidRDefault="00A4797F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38" w:type="dxa"/>
          </w:tcPr>
          <w:p w14:paraId="0D2A9B8B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DD181" w14:textId="7849D58D" w:rsidR="009F5911" w:rsidRPr="008060F3" w:rsidRDefault="009F5911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52A63" w:rsidRPr="00AE2D88" w14:paraId="4C025554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69095B9" w14:textId="105BD89D" w:rsidR="001B1EB2" w:rsidRPr="00AE2D88" w:rsidRDefault="001B1EB2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14:paraId="23CCD850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934384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091D940" w14:textId="77777777" w:rsidR="00B52A63" w:rsidRPr="00AE2D88" w:rsidRDefault="00B52A63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6482BDE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C79F4A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36CA34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2F7EB16" w14:textId="77777777" w:rsidR="00B52A63" w:rsidRPr="00AE2D88" w:rsidRDefault="00B52A63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5774D" w:rsidRPr="008060F3" w14:paraId="7B90664B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595A9F2" w14:textId="43CE01F0" w:rsidR="00E5774D" w:rsidRPr="008060F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tcBorders>
              <w:left w:val="nil"/>
            </w:tcBorders>
          </w:tcPr>
          <w:p w14:paraId="59A5520C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498BD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86D67A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EED92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4CDF6A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23DC7E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CEB8B3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E54" w:rsidRPr="008060F3" w14:paraId="1E5421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52D5409" w14:textId="3DE766A6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46FDBBC1" w14:textId="1AB8F69E" w:rsidR="00877E54" w:rsidRPr="008060F3" w:rsidRDefault="006E26A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0F18B6D4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422AA314" w14:textId="544038F5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78BF1BB7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97396F" w14:textId="74D4CEFF" w:rsidR="00877E54" w:rsidRPr="008060F3" w:rsidRDefault="006E26A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6E26AE"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02833E34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FF6136C" w14:textId="517B98C4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</w:tr>
      <w:tr w:rsidR="00877E54" w:rsidRPr="008060F3" w14:paraId="0B0DDD9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3BB4C41" w14:textId="1C68A4BA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690BD1" w14:textId="07DEE148" w:rsidR="00877E54" w:rsidRPr="008060F3" w:rsidRDefault="006E26A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6AE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2FF71F3A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75C6CB" w14:textId="3ED5F90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5F58219A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DF234" w14:textId="06C2A85B" w:rsidR="00877E54" w:rsidRPr="008060F3" w:rsidRDefault="006E26A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6AE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591185E3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4A3CDE" w14:textId="0DA0722B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</w:tr>
      <w:tr w:rsidR="00E5774D" w:rsidRPr="00AE2D88" w14:paraId="2B5929E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86C4E54" w14:textId="77777777" w:rsidR="00E5774D" w:rsidRPr="00AE2D88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E05D87C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14F038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F4672CE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AF4E48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B0D53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C1B1BF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0BD0E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8060F3" w14:paraId="3728F3EC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DA3913C" w14:textId="306BE7CD" w:rsidR="00E5774D" w:rsidRPr="008060F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</w:tcBorders>
          </w:tcPr>
          <w:p w14:paraId="77077054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6D35EE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FBAEF8F" w14:textId="3077DF1B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8523C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BA798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D55A5B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2F8357D" w14:textId="439FE4DB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ECD" w:rsidRPr="008060F3" w14:paraId="3127A65F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83A724" w14:textId="202E865C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38AFDC95" w14:textId="07E7B74E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252" w:type="dxa"/>
          </w:tcPr>
          <w:p w14:paraId="4DAE0510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0514D9" w14:textId="357D315E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43" w:type="dxa"/>
          </w:tcPr>
          <w:p w14:paraId="65FDA118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4E1A14DF" w14:textId="09595FE3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238" w:type="dxa"/>
          </w:tcPr>
          <w:p w14:paraId="599F9237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59B934B3" w14:textId="58E7B745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</w:tr>
      <w:tr w:rsidR="000A6ECD" w:rsidRPr="008060F3" w14:paraId="30E281F8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2EEF2D8" w14:textId="41C3C4A6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53E72BF9" w14:textId="27475457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47,069</w:t>
            </w:r>
          </w:p>
        </w:tc>
        <w:tc>
          <w:tcPr>
            <w:tcW w:w="252" w:type="dxa"/>
          </w:tcPr>
          <w:p w14:paraId="668ED1B0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100F2BCD" w14:textId="1EDBA45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43" w:type="dxa"/>
          </w:tcPr>
          <w:p w14:paraId="3110094D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</w:tcPr>
          <w:p w14:paraId="4F41A0CB" w14:textId="0A55B1F5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47,069</w:t>
            </w:r>
          </w:p>
        </w:tc>
        <w:tc>
          <w:tcPr>
            <w:tcW w:w="238" w:type="dxa"/>
          </w:tcPr>
          <w:p w14:paraId="23C27313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5C565E2" w14:textId="4C6EA875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</w:tr>
      <w:tr w:rsidR="000A6ECD" w:rsidRPr="008060F3" w14:paraId="72A4A024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3D342F3" w14:textId="7E12588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C3F17" w14:textId="137B46CE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97F">
              <w:rPr>
                <w:rFonts w:ascii="Angsana New" w:hAnsi="Angsana New"/>
                <w:b/>
                <w:bCs/>
                <w:sz w:val="30"/>
                <w:szCs w:val="30"/>
              </w:rPr>
              <w:t>50,526</w:t>
            </w:r>
          </w:p>
        </w:tc>
        <w:tc>
          <w:tcPr>
            <w:tcW w:w="252" w:type="dxa"/>
          </w:tcPr>
          <w:p w14:paraId="62CD34E3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72D901" w14:textId="6B3C5221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43" w:type="dxa"/>
          </w:tcPr>
          <w:p w14:paraId="51FBF4D2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EC0710" w14:textId="437E3588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97F">
              <w:rPr>
                <w:rFonts w:ascii="Angsana New" w:hAnsi="Angsana New"/>
                <w:b/>
                <w:bCs/>
                <w:sz w:val="30"/>
                <w:szCs w:val="30"/>
              </w:rPr>
              <w:t>50,526</w:t>
            </w:r>
          </w:p>
        </w:tc>
        <w:tc>
          <w:tcPr>
            <w:tcW w:w="238" w:type="dxa"/>
          </w:tcPr>
          <w:p w14:paraId="7ED7C46E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7A513" w14:textId="4C417AE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</w:tr>
      <w:tr w:rsidR="000A6ECD" w:rsidRPr="00AE2D88" w14:paraId="2EACCDB3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8652B1C" w14:textId="62AA2D62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</w:tcBorders>
          </w:tcPr>
          <w:p w14:paraId="1C339F06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687875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E1DAB9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90CA37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5AA861B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9E7A9C1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376812FA" w14:textId="77777777" w:rsidR="000A6ECD" w:rsidRPr="00AE2D88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ECD" w:rsidRPr="008060F3" w14:paraId="5A8BF9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DE4D6B7" w14:textId="22B39D5A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2F0E21D8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351C82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C93742E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DCD118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4E4B07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A1260E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3DD11C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ECD" w:rsidRPr="008060F3" w14:paraId="279D142D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F0CC47B" w14:textId="2F1D49D6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17DA6286" w14:textId="55E47565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52" w:type="dxa"/>
          </w:tcPr>
          <w:p w14:paraId="30027F3B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D7B806" w14:textId="74C94208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43" w:type="dxa"/>
          </w:tcPr>
          <w:p w14:paraId="70BBA3DB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6989F521" w14:textId="58ADB62A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A4797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4797F">
              <w:rPr>
                <w:rFonts w:ascii="Angsana New" w:hAnsi="Angsana New"/>
                <w:sz w:val="30"/>
                <w:szCs w:val="30"/>
              </w:rPr>
              <w:t>,</w:t>
            </w:r>
            <w:r w:rsidRPr="00A4797F">
              <w:rPr>
                <w:rFonts w:ascii="Angsana New" w:hAnsi="Angsana New"/>
                <w:sz w:val="30"/>
                <w:szCs w:val="30"/>
                <w:cs/>
              </w:rPr>
              <w:t>934</w:t>
            </w:r>
          </w:p>
        </w:tc>
        <w:tc>
          <w:tcPr>
            <w:tcW w:w="238" w:type="dxa"/>
          </w:tcPr>
          <w:p w14:paraId="6C8DD478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81CE580" w14:textId="4B8D97D9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</w:tr>
      <w:tr w:rsidR="000A6ECD" w:rsidRPr="008060F3" w14:paraId="344F1BB6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1F40E2" w14:textId="351DC523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8CA63" w14:textId="435D2952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97F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252" w:type="dxa"/>
          </w:tcPr>
          <w:p w14:paraId="0348F8DB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7FA894" w14:textId="67F731C1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43" w:type="dxa"/>
          </w:tcPr>
          <w:p w14:paraId="3972F706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A7B7B66" w14:textId="14A7BD76" w:rsidR="000A6ECD" w:rsidRPr="008060F3" w:rsidRDefault="00A4797F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A479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7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934</w:t>
            </w:r>
          </w:p>
        </w:tc>
        <w:tc>
          <w:tcPr>
            <w:tcW w:w="238" w:type="dxa"/>
          </w:tcPr>
          <w:p w14:paraId="3E399FD8" w14:textId="77777777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B5E641" w14:textId="1207376D" w:rsidR="000A6ECD" w:rsidRPr="008060F3" w:rsidRDefault="000A6ECD" w:rsidP="000A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</w:tr>
    </w:tbl>
    <w:p w14:paraId="3E05DEB6" w14:textId="7B2A1922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9133127" w14:textId="10516C21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ADE1FE" w14:textId="0FC38300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85538A" w14:textId="47E2CC58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C6256E" w14:textId="6696E884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58B40D9" w14:textId="310DC7C6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B5B69E" w14:textId="77777777" w:rsidR="00E152C3" w:rsidRDefault="00E152C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40C2DEA" w14:textId="5BE479C8" w:rsidR="00670A45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3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ลูกหนี้การค้าและลูกหนี้หมุนเวียนอื่น</w:t>
      </w:r>
    </w:p>
    <w:p w14:paraId="6720C77E" w14:textId="77777777" w:rsidR="006C655C" w:rsidRPr="006E5A94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36"/>
        <w:gridCol w:w="1106"/>
      </w:tblGrid>
      <w:tr w:rsidR="0010350E" w:rsidRPr="008737ED" w14:paraId="746B6128" w14:textId="77777777" w:rsidTr="0022389B">
        <w:trPr>
          <w:tblHeader/>
        </w:trPr>
        <w:tc>
          <w:tcPr>
            <w:tcW w:w="3150" w:type="dxa"/>
          </w:tcPr>
          <w:p w14:paraId="30267BFE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9352964"/>
            <w:bookmarkStart w:id="1" w:name="_Hlk101962587"/>
          </w:p>
        </w:tc>
        <w:tc>
          <w:tcPr>
            <w:tcW w:w="900" w:type="dxa"/>
          </w:tcPr>
          <w:p w14:paraId="4F6F7CA4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30D705B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9BFF31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C99D41E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B52A63" w:rsidRPr="008737ED" w14:paraId="5FA01216" w14:textId="77777777" w:rsidTr="0022389B">
        <w:trPr>
          <w:tblHeader/>
        </w:trPr>
        <w:tc>
          <w:tcPr>
            <w:tcW w:w="3150" w:type="dxa"/>
          </w:tcPr>
          <w:p w14:paraId="567B28B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DD54DE4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B1A0F21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14:paraId="01C31CAA" w14:textId="1EA52BCC" w:rsidR="00B52A63" w:rsidRPr="008737ED" w:rsidRDefault="00F97627" w:rsidP="0022389B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352F57A9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7442C72F" w14:textId="7C97A071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E05048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hideMark/>
          </w:tcPr>
          <w:p w14:paraId="7874BDE2" w14:textId="6E34007F" w:rsidR="00B52A63" w:rsidRPr="008737ED" w:rsidRDefault="00F97627" w:rsidP="0022389B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A57E3D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hideMark/>
          </w:tcPr>
          <w:p w14:paraId="34E8BCCF" w14:textId="413E740C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52A63" w:rsidRPr="008737ED" w14:paraId="5A7051FC" w14:textId="77777777" w:rsidTr="0022389B">
        <w:trPr>
          <w:tblHeader/>
        </w:trPr>
        <w:tc>
          <w:tcPr>
            <w:tcW w:w="3150" w:type="dxa"/>
          </w:tcPr>
          <w:p w14:paraId="1AE2BB5F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3AFC2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CE78F45" w14:textId="77777777" w:rsidR="00B52A63" w:rsidRPr="008737ED" w:rsidRDefault="00B52A63" w:rsidP="00B52A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"/>
      <w:tr w:rsidR="00B52A63" w:rsidRPr="008737ED" w14:paraId="0489A8BA" w14:textId="77777777" w:rsidTr="0022389B">
        <w:tc>
          <w:tcPr>
            <w:tcW w:w="3150" w:type="dxa"/>
            <w:hideMark/>
          </w:tcPr>
          <w:p w14:paraId="22061D92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FA92887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784AF9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51FB71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27FCF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2EB4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09A374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080D8" w14:textId="77777777" w:rsidR="00B52A63" w:rsidRPr="008737ED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2EBA0EE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791" w:rsidRPr="008737ED" w14:paraId="01A0089A" w14:textId="77777777" w:rsidTr="0022389B">
        <w:tc>
          <w:tcPr>
            <w:tcW w:w="3150" w:type="dxa"/>
            <w:hideMark/>
          </w:tcPr>
          <w:p w14:paraId="301A8804" w14:textId="6A3BDA0C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hideMark/>
          </w:tcPr>
          <w:p w14:paraId="04E0CDE2" w14:textId="359317E7" w:rsidR="002D1791" w:rsidRPr="008737ED" w:rsidRDefault="000F2A55" w:rsidP="002D1791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F471511" w14:textId="33F90568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262" w:type="dxa"/>
          </w:tcPr>
          <w:p w14:paraId="25000F55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E5907C6" w14:textId="15D77073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088BECE2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7B0B452F" w14:textId="62D0A941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236" w:type="dxa"/>
          </w:tcPr>
          <w:p w14:paraId="7A6A06EB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50986679" w14:textId="56DE374C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1,351</w:t>
            </w:r>
          </w:p>
        </w:tc>
      </w:tr>
      <w:tr w:rsidR="002D1791" w:rsidRPr="008737ED" w14:paraId="14FC167E" w14:textId="77777777" w:rsidTr="0022389B">
        <w:tc>
          <w:tcPr>
            <w:tcW w:w="3150" w:type="dxa"/>
            <w:hideMark/>
          </w:tcPr>
          <w:p w14:paraId="7376AAD9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A853BCC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D4F4" w14:textId="73512651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281,247</w:t>
            </w:r>
          </w:p>
        </w:tc>
        <w:tc>
          <w:tcPr>
            <w:tcW w:w="262" w:type="dxa"/>
          </w:tcPr>
          <w:p w14:paraId="2F1D784C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C56B" w14:textId="050196DD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282,864</w:t>
            </w:r>
          </w:p>
        </w:tc>
        <w:tc>
          <w:tcPr>
            <w:tcW w:w="270" w:type="dxa"/>
          </w:tcPr>
          <w:p w14:paraId="514E4A20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8691" w14:textId="79FA128E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281,186</w:t>
            </w:r>
          </w:p>
        </w:tc>
        <w:tc>
          <w:tcPr>
            <w:tcW w:w="236" w:type="dxa"/>
          </w:tcPr>
          <w:p w14:paraId="67FD3374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BCD9E" w14:textId="25FC38C0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282,803</w:t>
            </w:r>
          </w:p>
        </w:tc>
      </w:tr>
      <w:tr w:rsidR="002D1791" w:rsidRPr="008737ED" w14:paraId="0F6142D1" w14:textId="77777777" w:rsidTr="0022389B">
        <w:tc>
          <w:tcPr>
            <w:tcW w:w="3150" w:type="dxa"/>
          </w:tcPr>
          <w:p w14:paraId="25F7AF6D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119F4C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118F104" w14:textId="0B37F2D5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282,285</w:t>
            </w:r>
          </w:p>
        </w:tc>
        <w:tc>
          <w:tcPr>
            <w:tcW w:w="262" w:type="dxa"/>
          </w:tcPr>
          <w:p w14:paraId="34E2E817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FEE98B0" w14:textId="290560C5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7F649793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7DFC2" w14:textId="09A6B9AA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282,224</w:t>
            </w:r>
          </w:p>
        </w:tc>
        <w:tc>
          <w:tcPr>
            <w:tcW w:w="236" w:type="dxa"/>
          </w:tcPr>
          <w:p w14:paraId="1BEFEAF9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5E160F99" w14:textId="5819E4EE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2D1791" w:rsidRPr="008737ED" w14:paraId="1285868A" w14:textId="77777777" w:rsidTr="0022389B">
        <w:trPr>
          <w:trHeight w:val="794"/>
        </w:trPr>
        <w:tc>
          <w:tcPr>
            <w:tcW w:w="3150" w:type="dxa"/>
          </w:tcPr>
          <w:p w14:paraId="214D046D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2AF7B6D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411ED66B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AE32" w14:textId="7C6B7D2A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(18,629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4F6BA08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E4027" w14:textId="77777777" w:rsidR="002D1791" w:rsidRPr="008737ED" w:rsidRDefault="002D1791" w:rsidP="002D1791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EF98E17" w14:textId="10D0092A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6CCF3A6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2BB4" w14:textId="5C2D6DC5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(18,568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B1570BA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706DBA" w14:textId="77777777" w:rsidR="002D1791" w:rsidRPr="008737ED" w:rsidRDefault="002D1791" w:rsidP="002D1791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09295B2" w14:textId="182E6EA9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2D1791" w:rsidRPr="008737ED" w14:paraId="4444B23C" w14:textId="77777777" w:rsidTr="0022389B">
        <w:tc>
          <w:tcPr>
            <w:tcW w:w="3150" w:type="dxa"/>
          </w:tcPr>
          <w:p w14:paraId="27870A71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2A859C6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88AC0E" w14:textId="42AD9F68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263,656</w:t>
            </w:r>
          </w:p>
        </w:tc>
        <w:tc>
          <w:tcPr>
            <w:tcW w:w="262" w:type="dxa"/>
          </w:tcPr>
          <w:p w14:paraId="093D49E1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47F2BA" w14:textId="17FC4071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70" w:type="dxa"/>
          </w:tcPr>
          <w:p w14:paraId="56378B5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89E65" w14:textId="55D9158D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263,656</w:t>
            </w:r>
          </w:p>
        </w:tc>
        <w:tc>
          <w:tcPr>
            <w:tcW w:w="236" w:type="dxa"/>
          </w:tcPr>
          <w:p w14:paraId="1611638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34232B66" w14:textId="4858070F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</w:tr>
      <w:tr w:rsidR="002D1791" w:rsidRPr="0076314E" w14:paraId="6136075F" w14:textId="77777777" w:rsidTr="0022389B">
        <w:tc>
          <w:tcPr>
            <w:tcW w:w="3150" w:type="dxa"/>
          </w:tcPr>
          <w:p w14:paraId="1A767AE5" w14:textId="77777777" w:rsidR="002D1791" w:rsidRPr="00505141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556787" w14:textId="77777777" w:rsidR="002D1791" w:rsidRPr="0076314E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D7172B2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4449E989" w14:textId="77777777" w:rsidR="002D1791" w:rsidRPr="0076314E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2910290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C2753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9344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A751C6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F8EA01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D1791" w:rsidRPr="008737ED" w14:paraId="21B7E570" w14:textId="77777777" w:rsidTr="0022389B">
        <w:tc>
          <w:tcPr>
            <w:tcW w:w="3150" w:type="dxa"/>
          </w:tcPr>
          <w:p w14:paraId="70C5ADA3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6AA33628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6184C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2ED35A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6F0B79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A63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3487B21B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87CFD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A6FE52E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791" w:rsidRPr="008737ED" w14:paraId="6839021E" w14:textId="77777777" w:rsidTr="0022389B">
        <w:tc>
          <w:tcPr>
            <w:tcW w:w="3150" w:type="dxa"/>
          </w:tcPr>
          <w:p w14:paraId="5B157C30" w14:textId="65B9DFD1" w:rsidR="002D1791" w:rsidRPr="0016185B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85B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624A2A88" w14:textId="037A9293" w:rsidR="002D1791" w:rsidRPr="00315F0C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15F0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24E8F3A" w14:textId="19C92908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62" w:type="dxa"/>
          </w:tcPr>
          <w:p w14:paraId="2AD98C86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6F0AC18" w14:textId="2A5B511A" w:rsidR="002D1791" w:rsidRPr="00315F0C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315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71680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4CF6D0B1" w14:textId="041CAD26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33B0E5E0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46F9878" w14:textId="0C430DF1" w:rsidR="002D1791" w:rsidRPr="00315F0C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315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791" w:rsidRPr="008737ED" w14:paraId="1030565A" w14:textId="77777777" w:rsidTr="0022389B">
        <w:tc>
          <w:tcPr>
            <w:tcW w:w="3150" w:type="dxa"/>
          </w:tcPr>
          <w:p w14:paraId="69C36119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0770E0CA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06C5DA8" w14:textId="5537DFFC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35,248</w:t>
            </w:r>
          </w:p>
        </w:tc>
        <w:tc>
          <w:tcPr>
            <w:tcW w:w="262" w:type="dxa"/>
            <w:vAlign w:val="center"/>
          </w:tcPr>
          <w:p w14:paraId="2851B95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23F369C" w14:textId="2A11544C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  <w:vAlign w:val="center"/>
          </w:tcPr>
          <w:p w14:paraId="2E1EE4E0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723F35EC" w14:textId="582C53E8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35,24</w:t>
            </w:r>
            <w:r w:rsidR="005C75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E0482AF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E167FC5" w14:textId="3363FC18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</w:tr>
      <w:tr w:rsidR="002D1791" w:rsidRPr="008737ED" w14:paraId="48210FE2" w14:textId="77777777" w:rsidTr="0022389B">
        <w:tc>
          <w:tcPr>
            <w:tcW w:w="3150" w:type="dxa"/>
            <w:hideMark/>
          </w:tcPr>
          <w:p w14:paraId="296D6D80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60E80D1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D067" w14:textId="5B98BCB5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35,363</w:t>
            </w:r>
          </w:p>
        </w:tc>
        <w:tc>
          <w:tcPr>
            <w:tcW w:w="262" w:type="dxa"/>
          </w:tcPr>
          <w:p w14:paraId="63F7F0A2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624D" w14:textId="75DBA559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</w:tcPr>
          <w:p w14:paraId="16E2E995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C928" w14:textId="6CB555A4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35,36</w:t>
            </w:r>
            <w:r w:rsidR="005C75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35CB6B6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A19EB" w14:textId="1DCAFF9C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</w:tr>
      <w:tr w:rsidR="002D1791" w:rsidRPr="0076314E" w14:paraId="11CB9D28" w14:textId="77777777" w:rsidTr="0022389B">
        <w:tc>
          <w:tcPr>
            <w:tcW w:w="3150" w:type="dxa"/>
          </w:tcPr>
          <w:p w14:paraId="376B1DD4" w14:textId="3AC3244F" w:rsidR="002D1791" w:rsidRPr="00202013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6427DB" w14:textId="77777777" w:rsidR="002D1791" w:rsidRPr="0076314E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5459CE3B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144986D3" w14:textId="77777777" w:rsidR="002D1791" w:rsidRPr="0076314E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C61AE0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01F57E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33AEC0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C3DCA2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9F4075F" w14:textId="77777777" w:rsidR="002D1791" w:rsidRPr="0076314E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1791" w:rsidRPr="008737ED" w14:paraId="03856E69" w14:textId="77777777" w:rsidTr="00054074">
        <w:tc>
          <w:tcPr>
            <w:tcW w:w="3150" w:type="dxa"/>
            <w:hideMark/>
          </w:tcPr>
          <w:p w14:paraId="4B58D29C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9484AA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22701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A8F2282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102BCA91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6E162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2015C18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6E95A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AA2D2FF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791" w:rsidRPr="008737ED" w14:paraId="62FC7FE7" w14:textId="77777777" w:rsidTr="00054074">
        <w:tc>
          <w:tcPr>
            <w:tcW w:w="3150" w:type="dxa"/>
          </w:tcPr>
          <w:p w14:paraId="65C52E28" w14:textId="7FA0C05C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588890C4" w14:textId="550074B8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0A26A00C" w14:textId="7481C9DD" w:rsidR="002D1791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62" w:type="dxa"/>
          </w:tcPr>
          <w:p w14:paraId="06D6B4F8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75E941F1" w14:textId="032C243F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AF11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0CAFE40A" w14:textId="0F63874B" w:rsidR="002D1791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36" w:type="dxa"/>
          </w:tcPr>
          <w:p w14:paraId="52CC0456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7CF33A0" w14:textId="32A40ACD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791" w:rsidRPr="008737ED" w14:paraId="510FB6C4" w14:textId="77777777" w:rsidTr="00054074">
        <w:tc>
          <w:tcPr>
            <w:tcW w:w="3150" w:type="dxa"/>
            <w:hideMark/>
          </w:tcPr>
          <w:p w14:paraId="1B75F3C9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71624E3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4791DB27" w14:textId="322A207E" w:rsidR="002D1791" w:rsidRPr="008737ED" w:rsidRDefault="002D1791" w:rsidP="002D179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2" w:type="dxa"/>
            <w:vAlign w:val="center"/>
          </w:tcPr>
          <w:p w14:paraId="419133F8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8391E6" w14:textId="6E06A209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24811879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948D70" w14:textId="7849FB0B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  <w:vAlign w:val="center"/>
          </w:tcPr>
          <w:p w14:paraId="6902ACFE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B38C07" w14:textId="237CB5BB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</w:tr>
      <w:tr w:rsidR="002D1791" w:rsidRPr="008737ED" w14:paraId="3BFC90F9" w14:textId="77777777" w:rsidTr="00054074">
        <w:trPr>
          <w:trHeight w:val="352"/>
        </w:trPr>
        <w:tc>
          <w:tcPr>
            <w:tcW w:w="3150" w:type="dxa"/>
            <w:hideMark/>
          </w:tcPr>
          <w:p w14:paraId="62E36F51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A3268C4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EA0817" w14:textId="152D4955" w:rsidR="002D1791" w:rsidRPr="00054074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</w:t>
            </w:r>
          </w:p>
        </w:tc>
        <w:tc>
          <w:tcPr>
            <w:tcW w:w="262" w:type="dxa"/>
            <w:vAlign w:val="center"/>
          </w:tcPr>
          <w:p w14:paraId="4F450883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45F3C" w14:textId="0F832FF4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73A64BDF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AA5D" w14:textId="4930DB0B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</w:t>
            </w:r>
          </w:p>
        </w:tc>
        <w:tc>
          <w:tcPr>
            <w:tcW w:w="236" w:type="dxa"/>
            <w:vAlign w:val="center"/>
          </w:tcPr>
          <w:p w14:paraId="66C99177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E80B5" w14:textId="02549B9B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</w:tr>
      <w:tr w:rsidR="002D1791" w:rsidRPr="008737ED" w14:paraId="26534503" w14:textId="77777777" w:rsidTr="001B6FA8">
        <w:tc>
          <w:tcPr>
            <w:tcW w:w="3150" w:type="dxa"/>
          </w:tcPr>
          <w:p w14:paraId="6352658A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0E4B1A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41AD6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16636EC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5B188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889847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6DA59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335A3B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515D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D1791" w:rsidRPr="008737ED" w14:paraId="5A7467EB" w14:textId="77777777" w:rsidTr="001B6FA8">
        <w:tc>
          <w:tcPr>
            <w:tcW w:w="4050" w:type="dxa"/>
            <w:gridSpan w:val="2"/>
            <w:hideMark/>
          </w:tcPr>
          <w:p w14:paraId="638B50F7" w14:textId="77777777" w:rsidR="002D1791" w:rsidRPr="008737ED" w:rsidRDefault="002D1791" w:rsidP="002D17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DFB81" w14:textId="66F6D13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300,057</w:t>
            </w:r>
          </w:p>
        </w:tc>
        <w:tc>
          <w:tcPr>
            <w:tcW w:w="262" w:type="dxa"/>
            <w:vAlign w:val="bottom"/>
          </w:tcPr>
          <w:p w14:paraId="179673A9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FCE2D" w14:textId="4C147E3F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70" w:type="dxa"/>
            <w:vAlign w:val="bottom"/>
          </w:tcPr>
          <w:p w14:paraId="01F5352C" w14:textId="777777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057B88" w14:textId="20D6866A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300,05</w:t>
            </w:r>
            <w:r w:rsidR="005C75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860D0C3" w14:textId="77777777" w:rsidR="002D1791" w:rsidRPr="008737ED" w:rsidRDefault="002D1791" w:rsidP="002D17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C285" w14:textId="35576877" w:rsidR="002D1791" w:rsidRPr="008737ED" w:rsidRDefault="002D1791" w:rsidP="002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</w:tr>
    </w:tbl>
    <w:p w14:paraId="5E394436" w14:textId="5CCB7029" w:rsidR="006E5A94" w:rsidRDefault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39AADFD" w14:textId="60117543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8CC6794" w14:textId="74AE633E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122307E" w14:textId="77AB2C0F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CC636ED" w14:textId="5B362F7C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8C89EF5" w14:textId="538700F5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3C9CAE" w14:textId="1953ABB6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9EF1931" w14:textId="77777777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8"/>
        <w:gridCol w:w="236"/>
        <w:gridCol w:w="18"/>
        <w:gridCol w:w="1178"/>
      </w:tblGrid>
      <w:tr w:rsidR="0076314E" w:rsidRPr="008737ED" w14:paraId="0395C1DB" w14:textId="77777777" w:rsidTr="00251AFE">
        <w:trPr>
          <w:tblHeader/>
        </w:trPr>
        <w:tc>
          <w:tcPr>
            <w:tcW w:w="3150" w:type="dxa"/>
          </w:tcPr>
          <w:p w14:paraId="424B689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931D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FFADB87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5C4A7A1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  <w:hideMark/>
          </w:tcPr>
          <w:p w14:paraId="245FA04F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314E" w:rsidRPr="008737ED" w14:paraId="27E4531D" w14:textId="77777777" w:rsidTr="00251AFE">
        <w:trPr>
          <w:tblHeader/>
        </w:trPr>
        <w:tc>
          <w:tcPr>
            <w:tcW w:w="3150" w:type="dxa"/>
          </w:tcPr>
          <w:p w14:paraId="233AA928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7818A8" w14:textId="77777777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656B68E" w14:textId="7BDB53AD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07A6310B" w14:textId="7EB2108A" w:rsidR="0076314E" w:rsidRPr="008737ED" w:rsidRDefault="00F97627" w:rsidP="00D458D6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  <w:r w:rsidR="0076314E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</w:tcPr>
          <w:p w14:paraId="0DB4231A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52B36773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79479CC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gridSpan w:val="2"/>
            <w:hideMark/>
          </w:tcPr>
          <w:p w14:paraId="26116AD7" w14:textId="067D68E6" w:rsidR="0076314E" w:rsidRPr="008737ED" w:rsidRDefault="00F97627" w:rsidP="00D458D6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  <w:r w:rsidR="0076314E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53C8AE2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gridSpan w:val="2"/>
            <w:hideMark/>
          </w:tcPr>
          <w:p w14:paraId="7EA8AC3B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6314E" w:rsidRPr="008737ED" w14:paraId="6EE307EE" w14:textId="77777777" w:rsidTr="00251AFE">
        <w:trPr>
          <w:tblHeader/>
        </w:trPr>
        <w:tc>
          <w:tcPr>
            <w:tcW w:w="3150" w:type="dxa"/>
          </w:tcPr>
          <w:p w14:paraId="7D5546CA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89A99F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  <w:vAlign w:val="bottom"/>
            <w:hideMark/>
          </w:tcPr>
          <w:p w14:paraId="7B3D0483" w14:textId="77777777" w:rsidR="0076314E" w:rsidRPr="008737ED" w:rsidRDefault="0076314E" w:rsidP="00D458D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5A94" w:rsidRPr="008060F3" w14:paraId="579BF2D2" w14:textId="77777777" w:rsidTr="00251AFE">
        <w:tc>
          <w:tcPr>
            <w:tcW w:w="4050" w:type="dxa"/>
            <w:gridSpan w:val="2"/>
          </w:tcPr>
          <w:p w14:paraId="55FABEC8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0F75DF7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80AA5C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B86C36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D0F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364B3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3"/>
          </w:tcPr>
          <w:p w14:paraId="6AEAF4E0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2C12B0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000D53A1" w14:textId="77777777" w:rsidTr="00251AFE">
        <w:tc>
          <w:tcPr>
            <w:tcW w:w="4050" w:type="dxa"/>
            <w:gridSpan w:val="2"/>
            <w:hideMark/>
          </w:tcPr>
          <w:p w14:paraId="14BF4F3D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</w:tcPr>
          <w:p w14:paraId="0A4F8EB0" w14:textId="60F601D8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168,806</w:t>
            </w:r>
          </w:p>
        </w:tc>
        <w:tc>
          <w:tcPr>
            <w:tcW w:w="262" w:type="dxa"/>
          </w:tcPr>
          <w:p w14:paraId="292199E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91A13F4" w14:textId="77777777" w:rsidR="006E5A94" w:rsidRPr="008060F3" w:rsidRDefault="006E5A94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70" w:type="dxa"/>
          </w:tcPr>
          <w:p w14:paraId="487C33BC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980B2" w14:textId="2998FE91" w:rsidR="006E5A94" w:rsidRPr="008060F3" w:rsidRDefault="002D1791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168,806</w:t>
            </w:r>
          </w:p>
        </w:tc>
        <w:tc>
          <w:tcPr>
            <w:tcW w:w="262" w:type="dxa"/>
            <w:gridSpan w:val="3"/>
          </w:tcPr>
          <w:p w14:paraId="362B1EDB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F4B8A81" w14:textId="77777777" w:rsidR="006E5A94" w:rsidRPr="008060F3" w:rsidRDefault="006E5A94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</w:tr>
      <w:tr w:rsidR="006E5A94" w:rsidRPr="008060F3" w14:paraId="732DFE9A" w14:textId="77777777" w:rsidTr="00251AFE">
        <w:tc>
          <w:tcPr>
            <w:tcW w:w="4050" w:type="dxa"/>
            <w:gridSpan w:val="2"/>
            <w:hideMark/>
          </w:tcPr>
          <w:p w14:paraId="1A4DF605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</w:tcPr>
          <w:p w14:paraId="3BE3EFF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278B4A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BB84D7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379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E1EE5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6B80EF1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C62539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2453BFF2" w14:textId="77777777" w:rsidTr="00251AFE">
        <w:tc>
          <w:tcPr>
            <w:tcW w:w="4050" w:type="dxa"/>
            <w:gridSpan w:val="2"/>
            <w:hideMark/>
          </w:tcPr>
          <w:p w14:paraId="468D5A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37E7D434" w14:textId="44F14736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58,268</w:t>
            </w:r>
          </w:p>
        </w:tc>
        <w:tc>
          <w:tcPr>
            <w:tcW w:w="262" w:type="dxa"/>
          </w:tcPr>
          <w:p w14:paraId="53C4AF3F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B83F45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70" w:type="dxa"/>
          </w:tcPr>
          <w:p w14:paraId="5042132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E6E0E5" w14:textId="6F8285FF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58,268</w:t>
            </w:r>
          </w:p>
        </w:tc>
        <w:tc>
          <w:tcPr>
            <w:tcW w:w="262" w:type="dxa"/>
            <w:gridSpan w:val="3"/>
          </w:tcPr>
          <w:p w14:paraId="614E7D7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B303AF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</w:tr>
      <w:tr w:rsidR="006E5A94" w:rsidRPr="008060F3" w14:paraId="2E6124F4" w14:textId="77777777" w:rsidTr="00251AFE">
        <w:tc>
          <w:tcPr>
            <w:tcW w:w="4050" w:type="dxa"/>
            <w:gridSpan w:val="2"/>
          </w:tcPr>
          <w:p w14:paraId="3BF77E0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91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ABC271" w14:textId="53176178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23,495</w:t>
            </w:r>
          </w:p>
        </w:tc>
        <w:tc>
          <w:tcPr>
            <w:tcW w:w="262" w:type="dxa"/>
          </w:tcPr>
          <w:p w14:paraId="784F3D5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F1401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70" w:type="dxa"/>
          </w:tcPr>
          <w:p w14:paraId="4C33C9F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87B0C" w14:textId="0A4C331D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23,495</w:t>
            </w:r>
          </w:p>
        </w:tc>
        <w:tc>
          <w:tcPr>
            <w:tcW w:w="262" w:type="dxa"/>
            <w:gridSpan w:val="3"/>
          </w:tcPr>
          <w:p w14:paraId="00F5658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144FB1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</w:tr>
      <w:tr w:rsidR="006E5A94" w:rsidRPr="008060F3" w14:paraId="5DCC2C09" w14:textId="77777777" w:rsidTr="00251AFE">
        <w:tc>
          <w:tcPr>
            <w:tcW w:w="4050" w:type="dxa"/>
            <w:gridSpan w:val="2"/>
          </w:tcPr>
          <w:p w14:paraId="5FD37F27" w14:textId="6E458D6F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181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7744">
              <w:rPr>
                <w:rFonts w:ascii="Angsana New" w:hAnsi="Angsana New"/>
                <w:sz w:val="30"/>
                <w:szCs w:val="30"/>
              </w:rPr>
              <w:t>-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360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FC1E531" w14:textId="01BE87A7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8,954</w:t>
            </w:r>
          </w:p>
        </w:tc>
        <w:tc>
          <w:tcPr>
            <w:tcW w:w="262" w:type="dxa"/>
            <w:vAlign w:val="bottom"/>
          </w:tcPr>
          <w:p w14:paraId="5C82637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2E9DD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70" w:type="dxa"/>
            <w:vAlign w:val="bottom"/>
          </w:tcPr>
          <w:p w14:paraId="4469A07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3CBB09" w14:textId="63A479B4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8,954</w:t>
            </w:r>
          </w:p>
        </w:tc>
        <w:tc>
          <w:tcPr>
            <w:tcW w:w="262" w:type="dxa"/>
            <w:gridSpan w:val="3"/>
            <w:vAlign w:val="bottom"/>
          </w:tcPr>
          <w:p w14:paraId="6BE013A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E5E96C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</w:tr>
      <w:tr w:rsidR="006E5A94" w:rsidRPr="008060F3" w14:paraId="32A413F2" w14:textId="77777777" w:rsidTr="00251AFE">
        <w:tc>
          <w:tcPr>
            <w:tcW w:w="4050" w:type="dxa"/>
            <w:gridSpan w:val="2"/>
          </w:tcPr>
          <w:p w14:paraId="7CC22EE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060F3">
              <w:rPr>
                <w:rFonts w:ascii="Angsana New" w:hAnsi="Angsana New"/>
                <w:sz w:val="30"/>
                <w:szCs w:val="30"/>
              </w:rPr>
              <w:t>360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D773B" w14:textId="30A2F654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22,7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2" w:type="dxa"/>
            <w:vAlign w:val="bottom"/>
          </w:tcPr>
          <w:p w14:paraId="0E23F84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4F7F6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22,120</w:t>
            </w:r>
          </w:p>
        </w:tc>
        <w:tc>
          <w:tcPr>
            <w:tcW w:w="270" w:type="dxa"/>
            <w:vAlign w:val="bottom"/>
          </w:tcPr>
          <w:p w14:paraId="07B4EC5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BA969" w14:textId="639D4634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22,701</w:t>
            </w:r>
          </w:p>
        </w:tc>
        <w:tc>
          <w:tcPr>
            <w:tcW w:w="262" w:type="dxa"/>
            <w:gridSpan w:val="3"/>
            <w:vAlign w:val="bottom"/>
          </w:tcPr>
          <w:p w14:paraId="7FFEF8E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739EEAD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22,059</w:t>
            </w:r>
          </w:p>
        </w:tc>
      </w:tr>
      <w:tr w:rsidR="006E5A94" w:rsidRPr="008060F3" w14:paraId="1F598783" w14:textId="77777777" w:rsidTr="00251AFE">
        <w:tc>
          <w:tcPr>
            <w:tcW w:w="4050" w:type="dxa"/>
            <w:gridSpan w:val="2"/>
          </w:tcPr>
          <w:p w14:paraId="5B9DFCA9" w14:textId="77777777" w:rsidR="006E5A94" w:rsidRPr="008060F3" w:rsidRDefault="006E5A94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6F2BFC0" w14:textId="1186CB1F" w:rsidR="006E5A94" w:rsidRPr="008060F3" w:rsidRDefault="002D1791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791">
              <w:rPr>
                <w:rFonts w:ascii="Angsana New" w:hAnsi="Angsana New"/>
                <w:b/>
                <w:bCs/>
                <w:sz w:val="30"/>
                <w:szCs w:val="30"/>
              </w:rPr>
              <w:t>282,2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62" w:type="dxa"/>
          </w:tcPr>
          <w:p w14:paraId="39B3193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6DB457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4504FB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2DDDC8" w14:textId="6DE9E81F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791">
              <w:rPr>
                <w:rFonts w:ascii="Angsana New" w:hAnsi="Angsana New"/>
                <w:b/>
                <w:bCs/>
                <w:sz w:val="30"/>
                <w:szCs w:val="30"/>
              </w:rPr>
              <w:t>282,224</w:t>
            </w:r>
          </w:p>
        </w:tc>
        <w:tc>
          <w:tcPr>
            <w:tcW w:w="262" w:type="dxa"/>
            <w:gridSpan w:val="3"/>
          </w:tcPr>
          <w:p w14:paraId="59A23E6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40412C9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6E5A94" w:rsidRPr="008060F3" w14:paraId="36A1E2A7" w14:textId="77777777" w:rsidTr="00251AFE">
        <w:tc>
          <w:tcPr>
            <w:tcW w:w="4050" w:type="dxa"/>
            <w:gridSpan w:val="2"/>
            <w:vAlign w:val="bottom"/>
          </w:tcPr>
          <w:p w14:paraId="48B06576" w14:textId="77777777" w:rsidR="006E5A94" w:rsidRPr="009162E7" w:rsidRDefault="006E5A94" w:rsidP="00D458D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62E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162E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231348A" w14:textId="589AE943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(18,629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4B94F5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425F28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(18,569)</w:t>
            </w:r>
          </w:p>
        </w:tc>
        <w:tc>
          <w:tcPr>
            <w:tcW w:w="270" w:type="dxa"/>
          </w:tcPr>
          <w:p w14:paraId="6ED6262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823215" w14:textId="4B7D3CB5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2D1791">
              <w:rPr>
                <w:rFonts w:ascii="Angsana New" w:hAnsi="Angsana New"/>
                <w:sz w:val="30"/>
                <w:szCs w:val="30"/>
              </w:rPr>
              <w:t>(18,568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3"/>
          </w:tcPr>
          <w:p w14:paraId="25C824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3F3A0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(18,508)</w:t>
            </w:r>
          </w:p>
        </w:tc>
      </w:tr>
      <w:tr w:rsidR="006E5A94" w:rsidRPr="008060F3" w14:paraId="2DEE631C" w14:textId="77777777" w:rsidTr="00251AFE">
        <w:tc>
          <w:tcPr>
            <w:tcW w:w="4050" w:type="dxa"/>
            <w:gridSpan w:val="2"/>
            <w:shd w:val="clear" w:color="auto" w:fill="auto"/>
          </w:tcPr>
          <w:p w14:paraId="7B80FEC6" w14:textId="77777777" w:rsidR="006E5A94" w:rsidRPr="008060F3" w:rsidRDefault="006E5A94" w:rsidP="00D458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AF787" w14:textId="76696331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791">
              <w:rPr>
                <w:rFonts w:ascii="Angsana New" w:hAnsi="Angsana New"/>
                <w:b/>
                <w:bCs/>
                <w:sz w:val="30"/>
                <w:szCs w:val="30"/>
              </w:rPr>
              <w:t>263,656</w:t>
            </w:r>
          </w:p>
        </w:tc>
        <w:tc>
          <w:tcPr>
            <w:tcW w:w="262" w:type="dxa"/>
          </w:tcPr>
          <w:p w14:paraId="05B6CAC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E6B9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  <w:tc>
          <w:tcPr>
            <w:tcW w:w="270" w:type="dxa"/>
          </w:tcPr>
          <w:p w14:paraId="02C17EC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288D3A" w14:textId="291E25FF" w:rsidR="006E5A94" w:rsidRPr="008060F3" w:rsidRDefault="002D1791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791">
              <w:rPr>
                <w:rFonts w:ascii="Angsana New" w:hAnsi="Angsana New"/>
                <w:b/>
                <w:bCs/>
                <w:sz w:val="30"/>
                <w:szCs w:val="30"/>
              </w:rPr>
              <w:t>263,656</w:t>
            </w:r>
          </w:p>
        </w:tc>
        <w:tc>
          <w:tcPr>
            <w:tcW w:w="262" w:type="dxa"/>
            <w:gridSpan w:val="3"/>
          </w:tcPr>
          <w:p w14:paraId="32BEBF1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6B29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</w:tr>
    </w:tbl>
    <w:p w14:paraId="2EBE8782" w14:textId="47D5D88C" w:rsidR="00054074" w:rsidRPr="002F49CA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8060F3" w14:paraId="0FC920AE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9162E7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44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8060F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074" w:rsidRPr="008060F3" w14:paraId="1DAC29DB" w14:textId="77777777" w:rsidTr="0023560B">
        <w:trPr>
          <w:cantSplit/>
          <w:tblHeader/>
        </w:trPr>
        <w:tc>
          <w:tcPr>
            <w:tcW w:w="4050" w:type="dxa"/>
            <w:vAlign w:val="bottom"/>
          </w:tcPr>
          <w:p w14:paraId="31F75E98" w14:textId="65B532EC" w:rsidR="00054074" w:rsidRPr="009162E7" w:rsidRDefault="00054074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color w:val="0000FF"/>
                <w:spacing w:val="-6"/>
                <w:sz w:val="30"/>
                <w:szCs w:val="30"/>
                <w:lang w:val="en-US"/>
              </w:rPr>
            </w:pP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ก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้า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กันยา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ยน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  <w:t xml:space="preserve"> 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79F4CD93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F7F70DF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19E737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  <w:tc>
          <w:tcPr>
            <w:tcW w:w="184" w:type="dxa"/>
            <w:vAlign w:val="bottom"/>
          </w:tcPr>
          <w:p w14:paraId="57C7F867" w14:textId="77777777" w:rsidR="00054074" w:rsidRPr="008060F3" w:rsidRDefault="0005407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D9175F0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0664EF4" w14:textId="77777777" w:rsidR="00054074" w:rsidRPr="008060F3" w:rsidRDefault="00054074" w:rsidP="00D458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EFCD85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</w:tr>
      <w:tr w:rsidR="00054074" w:rsidRPr="008060F3" w14:paraId="0FB45279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8060F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8060F3" w14:paraId="741622D3" w14:textId="77777777" w:rsidTr="0023560B">
        <w:trPr>
          <w:cantSplit/>
        </w:trPr>
        <w:tc>
          <w:tcPr>
            <w:tcW w:w="4050" w:type="dxa"/>
          </w:tcPr>
          <w:p w14:paraId="13CCB457" w14:textId="77777777" w:rsidR="0023560B" w:rsidRPr="009162E7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2F32EA" w14:textId="7409489B" w:rsidR="0023560B" w:rsidRPr="008060F3" w:rsidRDefault="008C52CE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40C11585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7957" w14:textId="361A0EE3" w:rsidR="0023560B" w:rsidRPr="008060F3" w:rsidRDefault="008C52CE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(373)</w:t>
            </w:r>
          </w:p>
        </w:tc>
        <w:tc>
          <w:tcPr>
            <w:tcW w:w="184" w:type="dxa"/>
          </w:tcPr>
          <w:p w14:paraId="6532D944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AC5FDA9" w14:textId="506C982A" w:rsidR="0023560B" w:rsidRPr="008060F3" w:rsidRDefault="008C52CE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48A1352E" w14:textId="77777777" w:rsidR="0023560B" w:rsidRPr="008060F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81F80E" w14:textId="1BB49597" w:rsidR="0023560B" w:rsidRPr="008060F3" w:rsidRDefault="008C52CE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(373)</w:t>
            </w:r>
          </w:p>
        </w:tc>
      </w:tr>
    </w:tbl>
    <w:p w14:paraId="4EA4DAF7" w14:textId="45218172" w:rsidR="00F959EB" w:rsidRPr="006D3C5E" w:rsidRDefault="00F959EB" w:rsidP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5C8C4E" w14:textId="12AE955D" w:rsidR="004B4E75" w:rsidRPr="008060F3" w:rsidRDefault="004B4E75" w:rsidP="00F42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4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3251FAD9" w14:textId="77777777" w:rsidR="0044119F" w:rsidRPr="00D87744" w:rsidRDefault="0044119F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75"/>
        <w:gridCol w:w="1795"/>
        <w:gridCol w:w="262"/>
        <w:gridCol w:w="1808"/>
      </w:tblGrid>
      <w:tr w:rsidR="007C3EF7" w:rsidRPr="008060F3" w14:paraId="6839F15E" w14:textId="77777777" w:rsidTr="00E724E4">
        <w:trPr>
          <w:tblHeader/>
        </w:trPr>
        <w:tc>
          <w:tcPr>
            <w:tcW w:w="5130" w:type="dxa"/>
            <w:vAlign w:val="bottom"/>
          </w:tcPr>
          <w:p w14:paraId="72BE5AFF" w14:textId="77777777" w:rsidR="000440DB" w:rsidRPr="00CD2B9F" w:rsidRDefault="007C3EF7" w:rsidP="00CD2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8E4CCB7" w14:textId="527670BE" w:rsidR="007C3EF7" w:rsidRPr="000440DB" w:rsidRDefault="000440DB" w:rsidP="00CD2B9F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2B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4119F"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30 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7C3EF7"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119F"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C8E8670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72C83720" w14:textId="37A6131A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5F7A88F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8" w:type="dxa"/>
            <w:vAlign w:val="bottom"/>
          </w:tcPr>
          <w:p w14:paraId="3DE28BEA" w14:textId="77777777" w:rsidR="007C3EF7" w:rsidRPr="008060F3" w:rsidRDefault="007C3EF7" w:rsidP="00A93E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0A3904" w14:textId="371E6175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5A5CB774" w14:textId="77777777" w:rsidTr="00E724E4">
        <w:trPr>
          <w:tblHeader/>
        </w:trPr>
        <w:tc>
          <w:tcPr>
            <w:tcW w:w="5130" w:type="dxa"/>
          </w:tcPr>
          <w:p w14:paraId="11ED95B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2955CE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1719F87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7766FBE8" w14:textId="77777777" w:rsidTr="00E724E4">
        <w:tc>
          <w:tcPr>
            <w:tcW w:w="5130" w:type="dxa"/>
          </w:tcPr>
          <w:p w14:paraId="3E1871A2" w14:textId="7550C0C1" w:rsidR="007C3EF7" w:rsidRPr="008060F3" w:rsidRDefault="007C3EF7" w:rsidP="00B1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275" w:type="dxa"/>
          </w:tcPr>
          <w:p w14:paraId="4ACC2D9E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15FED11B" w14:textId="2BC82CB0" w:rsidR="007C3EF7" w:rsidRPr="008060F3" w:rsidRDefault="00AF1FAE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6,288</w:t>
            </w:r>
          </w:p>
        </w:tc>
        <w:tc>
          <w:tcPr>
            <w:tcW w:w="262" w:type="dxa"/>
            <w:vAlign w:val="bottom"/>
          </w:tcPr>
          <w:p w14:paraId="6BA8AFF4" w14:textId="77777777" w:rsidR="007C3EF7" w:rsidRPr="008060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8" w:type="dxa"/>
            <w:vAlign w:val="bottom"/>
          </w:tcPr>
          <w:p w14:paraId="417317DB" w14:textId="2DF2A915" w:rsidR="007C3EF7" w:rsidRPr="008060F3" w:rsidRDefault="00663841" w:rsidP="0066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</w:tbl>
    <w:p w14:paraId="49021179" w14:textId="316FBB05" w:rsidR="008737ED" w:rsidRDefault="008737ED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26668908" w14:textId="46A3C60E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13F1F23D" w14:textId="43E6B7E5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0529ACB4" w14:textId="2AD32712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6C0CF312" w14:textId="347044BD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5209E119" w14:textId="77777777" w:rsidR="0063141F" w:rsidRPr="008060F3" w:rsidRDefault="0063141F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49A0C206" w14:textId="12CF954E" w:rsidR="004B4E75" w:rsidRPr="008060F3" w:rsidRDefault="004B4E75" w:rsidP="00F25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5</w:t>
      </w:r>
      <w:r w:rsidR="00A12768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96531B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8060F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7EA664F9" w:rsidR="007C3EF7" w:rsidRPr="00CD2B9F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F97627" w:rsidRPr="00CD2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7C3EF7"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EF7"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625D6EC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3633DA9F" w14:textId="77777777" w:rsidTr="00F254A3">
        <w:trPr>
          <w:tblHeader/>
        </w:trPr>
        <w:tc>
          <w:tcPr>
            <w:tcW w:w="5220" w:type="dxa"/>
          </w:tcPr>
          <w:p w14:paraId="11730D6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D60D4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C749E" w14:textId="77777777" w:rsidTr="00F254A3">
        <w:tc>
          <w:tcPr>
            <w:tcW w:w="5220" w:type="dxa"/>
          </w:tcPr>
          <w:p w14:paraId="7E56E4B1" w14:textId="71623E8E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6" w:type="dxa"/>
          </w:tcPr>
          <w:p w14:paraId="66905FD2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4BB8EF81" w14:textId="43BB8176" w:rsidR="003737AF" w:rsidRPr="008060F3" w:rsidRDefault="00EC0E00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EC0E00">
              <w:rPr>
                <w:rFonts w:ascii="Angsana New" w:hAnsi="Angsana New"/>
                <w:sz w:val="30"/>
                <w:szCs w:val="30"/>
                <w:cs/>
              </w:rPr>
              <w:t>507</w:t>
            </w:r>
            <w:r w:rsidRPr="00EC0E00">
              <w:rPr>
                <w:rFonts w:ascii="Angsana New" w:hAnsi="Angsana New"/>
                <w:sz w:val="30"/>
                <w:szCs w:val="30"/>
              </w:rPr>
              <w:t>,</w:t>
            </w:r>
            <w:r w:rsidRPr="00EC0E00">
              <w:rPr>
                <w:rFonts w:ascii="Angsana New" w:hAnsi="Angsana New"/>
                <w:sz w:val="30"/>
                <w:szCs w:val="30"/>
                <w:cs/>
              </w:rPr>
              <w:t>909</w:t>
            </w:r>
          </w:p>
        </w:tc>
        <w:tc>
          <w:tcPr>
            <w:tcW w:w="261" w:type="dxa"/>
            <w:vAlign w:val="bottom"/>
          </w:tcPr>
          <w:p w14:paraId="10C8F724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08BDDA4D" w14:textId="0B6270E0" w:rsidR="003737AF" w:rsidRPr="008060F3" w:rsidRDefault="00EC0E00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EC0E00">
              <w:rPr>
                <w:rFonts w:ascii="Angsana New" w:hAnsi="Angsana New"/>
                <w:sz w:val="30"/>
                <w:szCs w:val="30"/>
              </w:rPr>
              <w:t>507,909</w:t>
            </w:r>
          </w:p>
        </w:tc>
      </w:tr>
      <w:tr w:rsidR="003737AF" w:rsidRPr="008060F3" w14:paraId="37449296" w14:textId="77777777" w:rsidTr="00F254A3">
        <w:tc>
          <w:tcPr>
            <w:tcW w:w="5220" w:type="dxa"/>
          </w:tcPr>
          <w:p w14:paraId="4AD9C0F2" w14:textId="5FC97E02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  <w:r w:rsidR="00B00E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0E20E5A0" w14:textId="3CD9A624" w:rsidR="003737AF" w:rsidRPr="008060F3" w:rsidRDefault="00E24AE2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0E00" w:rsidRPr="00EC0E00">
              <w:rPr>
                <w:rFonts w:ascii="Angsana New" w:hAnsi="Angsana New"/>
                <w:sz w:val="30"/>
                <w:szCs w:val="30"/>
              </w:rPr>
              <w:t>1,84</w:t>
            </w:r>
            <w:r w:rsidR="00BF31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1F15DF6D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25292A32" w14:textId="73D54EC4" w:rsidR="003737AF" w:rsidRPr="008060F3" w:rsidRDefault="00E24AE2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0E00" w:rsidRPr="00EC0E00">
              <w:rPr>
                <w:rFonts w:ascii="Angsana New" w:hAnsi="Angsana New"/>
                <w:sz w:val="30"/>
                <w:szCs w:val="30"/>
              </w:rPr>
              <w:t>1,84</w:t>
            </w:r>
            <w:r w:rsidR="00BF31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A71A2A" w14:textId="77777777" w:rsidR="004B4E75" w:rsidRPr="00DD50DF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948D0D" w14:textId="7E273302" w:rsidR="004B4E75" w:rsidRPr="008060F3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6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DD50DF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8060F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616A8532" w:rsidR="007C3EF7" w:rsidRPr="00EA7AF3" w:rsidRDefault="0044119F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7627" w:rsidRPr="00EA7A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F97627" w:rsidRPr="00EA7A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F97627" w:rsidRPr="00EA7A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46889B8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07B1F6B1" w14:textId="77777777" w:rsidTr="00DD50DF">
        <w:trPr>
          <w:tblHeader/>
        </w:trPr>
        <w:tc>
          <w:tcPr>
            <w:tcW w:w="5220" w:type="dxa"/>
          </w:tcPr>
          <w:p w14:paraId="37101BE9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3335E" w14:textId="77777777" w:rsidTr="00DD50DF">
        <w:tc>
          <w:tcPr>
            <w:tcW w:w="5220" w:type="dxa"/>
          </w:tcPr>
          <w:p w14:paraId="51519BAC" w14:textId="1BF5C348" w:rsidR="003737AF" w:rsidRPr="008060F3" w:rsidRDefault="003737AF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72B9256E" w14:textId="140C2DF0" w:rsidR="003737AF" w:rsidRPr="008060F3" w:rsidRDefault="00AA0DE9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A0DE9">
              <w:rPr>
                <w:rFonts w:ascii="Angsana New" w:hAnsi="Angsana New"/>
                <w:sz w:val="30"/>
                <w:szCs w:val="30"/>
              </w:rPr>
              <w:t>19,10</w:t>
            </w:r>
            <w:r w:rsidR="00BF31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bottom"/>
          </w:tcPr>
          <w:p w14:paraId="43DDF508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350E085A" w14:textId="014C43E8" w:rsidR="003737AF" w:rsidRPr="008060F3" w:rsidRDefault="00AA0DE9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A0DE9">
              <w:rPr>
                <w:rFonts w:ascii="Angsana New" w:hAnsi="Angsana New"/>
                <w:sz w:val="30"/>
                <w:szCs w:val="30"/>
              </w:rPr>
              <w:t>19,10</w:t>
            </w:r>
            <w:r w:rsidR="00BF31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710F7" w:rsidRPr="008060F3" w14:paraId="0DFE10E4" w14:textId="77777777" w:rsidTr="00DD50DF">
        <w:tc>
          <w:tcPr>
            <w:tcW w:w="5220" w:type="dxa"/>
          </w:tcPr>
          <w:p w14:paraId="2F885004" w14:textId="6BD2CFAC" w:rsidR="006710F7" w:rsidRPr="008060F3" w:rsidRDefault="00C451DA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C451DA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  <w:r w:rsidRPr="00C451D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451D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5" w:type="dxa"/>
          </w:tcPr>
          <w:p w14:paraId="1B72774E" w14:textId="77777777" w:rsidR="006710F7" w:rsidRPr="008060F3" w:rsidRDefault="006710F7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1157BA9D" w14:textId="22C75380" w:rsidR="006710F7" w:rsidRPr="00AA0DE9" w:rsidRDefault="009678C7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7744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6D9ED341" w14:textId="77777777" w:rsidR="006710F7" w:rsidRPr="008060F3" w:rsidRDefault="006710F7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011B43A0" w14:textId="082E1CFC" w:rsidR="006710F7" w:rsidRPr="00AA0DE9" w:rsidRDefault="009678C7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7744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6BA56DD" w14:textId="77777777" w:rsidR="004B4E75" w:rsidRPr="00E853E8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35A2FF94" w14:textId="77777777" w:rsidR="004B4E75" w:rsidRPr="008060F3" w:rsidRDefault="004B4E75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7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E853E8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4"/>
          <w:szCs w:val="24"/>
        </w:rPr>
      </w:pPr>
    </w:p>
    <w:p w14:paraId="1C384420" w14:textId="19571BE0" w:rsidR="00522E9A" w:rsidRPr="008060F3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8060F3">
        <w:rPr>
          <w:rFonts w:ascii="Angsana New" w:hAnsi="Angsana New"/>
          <w:sz w:val="30"/>
          <w:szCs w:val="30"/>
          <w:cs/>
          <w:lang w:val="th-TH"/>
        </w:rPr>
        <w:t>ในระหว่างงวด</w:t>
      </w:r>
      <w:r w:rsidR="00425833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="00D2033F"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D2033F" w:rsidRPr="004B4E75">
        <w:rPr>
          <w:rFonts w:asciiTheme="majorBidi" w:hAnsiTheme="majorBidi" w:cstheme="majorBidi"/>
          <w:sz w:val="30"/>
          <w:szCs w:val="30"/>
        </w:rPr>
        <w:t>30</w:t>
      </w:r>
      <w:r w:rsidR="00D2033F"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425833">
        <w:rPr>
          <w:rFonts w:asciiTheme="majorBidi" w:hAnsiTheme="majorBidi" w:cstheme="majorBidi" w:hint="cs"/>
          <w:sz w:val="30"/>
          <w:szCs w:val="30"/>
          <w:cs/>
          <w:lang w:val="th-TH"/>
        </w:rPr>
        <w:t>กันยายน</w:t>
      </w:r>
      <w:r w:rsidR="0044119F" w:rsidRPr="008060F3">
        <w:rPr>
          <w:rFonts w:ascii="Angsana New" w:hAnsi="Angsana New"/>
          <w:sz w:val="30"/>
          <w:szCs w:val="30"/>
        </w:rPr>
        <w:t xml:space="preserve"> 2565</w:t>
      </w:r>
      <w:r w:rsidRPr="008060F3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8060F3">
        <w:rPr>
          <w:rFonts w:ascii="Angsana New" w:hAnsi="Angsana New"/>
          <w:sz w:val="30"/>
          <w:szCs w:val="30"/>
        </w:rPr>
        <w:t xml:space="preserve">3 </w:t>
      </w:r>
      <w:r w:rsidRPr="008060F3">
        <w:rPr>
          <w:rFonts w:ascii="Angsana New" w:hAnsi="Angsana New"/>
          <w:sz w:val="30"/>
          <w:szCs w:val="30"/>
          <w:cs/>
        </w:rPr>
        <w:t>ถึง</w:t>
      </w:r>
      <w:r w:rsidRPr="008060F3">
        <w:rPr>
          <w:rFonts w:ascii="Angsana New" w:hAnsi="Angsana New"/>
          <w:sz w:val="30"/>
          <w:szCs w:val="30"/>
        </w:rPr>
        <w:t xml:space="preserve"> 6</w:t>
      </w:r>
      <w:r w:rsidRPr="008060F3">
        <w:rPr>
          <w:rFonts w:ascii="Angsana New" w:hAnsi="Angsana New"/>
          <w:sz w:val="30"/>
          <w:szCs w:val="30"/>
          <w:lang w:val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E853E8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8060F3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61ADF045" w:rsidR="007C3EF7" w:rsidRPr="008060F3" w:rsidRDefault="0044119F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้า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เดือนสิ้นสุดวันที่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30 </w:t>
            </w:r>
            <w:r w:rsidR="00F97627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กันยา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32E9BA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6F33B446" w14:textId="77777777" w:rsidTr="00DD50DF">
        <w:trPr>
          <w:tblHeader/>
        </w:trPr>
        <w:tc>
          <w:tcPr>
            <w:tcW w:w="5220" w:type="dxa"/>
          </w:tcPr>
          <w:p w14:paraId="0E5611F4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78C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41517669" w14:textId="77777777" w:rsidTr="00DD50DF">
        <w:tc>
          <w:tcPr>
            <w:tcW w:w="5220" w:type="dxa"/>
          </w:tcPr>
          <w:p w14:paraId="2D97D5DF" w14:textId="6DD223CF" w:rsidR="007C3EF7" w:rsidRPr="008060F3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67830435" w:rsidR="007C3EF7" w:rsidRPr="00EA7AF3" w:rsidRDefault="00051BDC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A7A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131,724</w:t>
            </w:r>
          </w:p>
        </w:tc>
        <w:tc>
          <w:tcPr>
            <w:tcW w:w="262" w:type="dxa"/>
            <w:vAlign w:val="bottom"/>
          </w:tcPr>
          <w:p w14:paraId="49B0D7B6" w14:textId="77777777" w:rsidR="007C3EF7" w:rsidRPr="00EA7A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17" w:type="dxa"/>
            <w:vAlign w:val="bottom"/>
          </w:tcPr>
          <w:p w14:paraId="20503D6E" w14:textId="6BB004DE" w:rsidR="007C3EF7" w:rsidRPr="00EA7AF3" w:rsidRDefault="00051BDC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A7A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131,724</w:t>
            </w:r>
          </w:p>
        </w:tc>
      </w:tr>
    </w:tbl>
    <w:p w14:paraId="24B8DCFD" w14:textId="77777777" w:rsidR="00522E9A" w:rsidRPr="00E853E8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="Angsana New" w:eastAsia="Cordia New" w:hAnsi="Angsana New"/>
          <w:color w:val="000000"/>
          <w:sz w:val="24"/>
          <w:szCs w:val="24"/>
          <w:cs/>
        </w:rPr>
      </w:pPr>
    </w:p>
    <w:p w14:paraId="637400CB" w14:textId="669305F6" w:rsidR="004B4E75" w:rsidRDefault="004B4E75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</w:rPr>
        <w:t>8</w:t>
      </w:r>
      <w:r w:rsidR="000440DB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1588F7A" w14:textId="2D84FE62" w:rsidR="008A28B4" w:rsidRDefault="008A28B4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0DE269C" w14:textId="514E3957" w:rsidR="00E87149" w:rsidRDefault="008A28B4" w:rsidP="0046284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ในระหว่างงวด</w:t>
      </w:r>
      <w:r w:rsidR="00462845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เก้า</w:t>
      </w:r>
      <w:r w:rsidR="00462845"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เดือน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สิ้นสุดวันที่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30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3463B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กันยายน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2565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บริษัทได้ทำสัญญาเงินกู้ยืมระยะยาวกับสถาบันการเงินแห่งหนึ่งจำนวน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300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3.00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เริ่มเดือนมิถุนายน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8A28B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จนถึงเดือนพฤษภาคม</w:t>
      </w:r>
      <w:r w:rsidRPr="008A28B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5E033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2570</w:t>
      </w:r>
    </w:p>
    <w:p w14:paraId="0F7AC63A" w14:textId="77777777" w:rsidR="005E0332" w:rsidRPr="005E0332" w:rsidRDefault="005E0332" w:rsidP="005E0332">
      <w:pPr>
        <w:rPr>
          <w:cs/>
          <w:lang w:eastAsia="x-none"/>
        </w:rPr>
      </w:pPr>
    </w:p>
    <w:p w14:paraId="25F40C3B" w14:textId="77777777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lastRenderedPageBreak/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1E85ED95" w14:textId="77777777" w:rsidR="004B4E75" w:rsidRPr="008060F3" w:rsidRDefault="004B4E75" w:rsidP="004B4E75">
      <w:pPr>
        <w:rPr>
          <w:rFonts w:ascii="Angsana New" w:hAnsi="Angsana New"/>
          <w:sz w:val="24"/>
          <w:szCs w:val="24"/>
          <w:lang w:eastAsia="x-none"/>
        </w:rPr>
      </w:pPr>
    </w:p>
    <w:p w14:paraId="12F81ECF" w14:textId="47C99C9A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F9762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30 </w:t>
      </w:r>
      <w:r w:rsidR="00F97627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กันยา</w:t>
      </w:r>
      <w:r w:rsidR="00F9762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ยน</w:t>
      </w:r>
      <w:r w:rsidR="0044119F" w:rsidRPr="008060F3">
        <w:rPr>
          <w:rFonts w:ascii="Angsana New" w:hAnsi="Angsana New"/>
          <w:b w:val="0"/>
          <w:bCs w:val="0"/>
          <w:sz w:val="30"/>
          <w:szCs w:val="30"/>
        </w:rPr>
        <w:t xml:space="preserve"> 2565</w:t>
      </w:r>
      <w:r w:rsidR="0044119F" w:rsidRPr="008060F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กู้ยืม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ซึ่งยังมิได้เบิกใช้เป็นจำนวน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</w:t>
      </w:r>
      <w:r w:rsidR="00FA573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 </w:t>
      </w:r>
      <w:r w:rsidR="00FA573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675</w:t>
      </w:r>
      <w:r w:rsidR="00D2033F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910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22D8FF94" w14:textId="6447A4FA" w:rsidR="000440DB" w:rsidRPr="00622DC3" w:rsidRDefault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EC3A832" w14:textId="266C467D" w:rsidR="004B4E75" w:rsidRPr="008060F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9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622DC3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th-TH"/>
        </w:rPr>
      </w:pPr>
    </w:p>
    <w:p w14:paraId="3BD11963" w14:textId="77777777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8060F3">
        <w:rPr>
          <w:rFonts w:ascii="Angsana New" w:eastAsia="Cordia New" w:hAnsi="Angsana New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8060F3">
        <w:rPr>
          <w:rFonts w:ascii="Angsana New" w:hAnsi="Angsana New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622DC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B2123AE" w14:textId="76DA7FBD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1C932A9" w14:textId="77777777" w:rsidR="00F97627" w:rsidRPr="00213658" w:rsidRDefault="00F97627" w:rsidP="00F976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F97627" w:rsidRPr="00CB6983" w14:paraId="4A8A0643" w14:textId="77777777" w:rsidTr="00B14C27">
        <w:trPr>
          <w:tblHeader/>
        </w:trPr>
        <w:tc>
          <w:tcPr>
            <w:tcW w:w="5400" w:type="dxa"/>
          </w:tcPr>
          <w:p w14:paraId="6EA92A59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CA97EF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7933928C" w14:textId="77777777" w:rsidR="00F97627" w:rsidRPr="00CB6983" w:rsidRDefault="00F97627" w:rsidP="00B14C2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97627" w:rsidRPr="00CB6983" w14:paraId="726CCC2F" w14:textId="77777777" w:rsidTr="00B14C27">
        <w:trPr>
          <w:tblHeader/>
        </w:trPr>
        <w:tc>
          <w:tcPr>
            <w:tcW w:w="5400" w:type="dxa"/>
          </w:tcPr>
          <w:p w14:paraId="2C1F067E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75" w:type="dxa"/>
          </w:tcPr>
          <w:p w14:paraId="3D48D48F" w14:textId="77777777" w:rsidR="00F97627" w:rsidRPr="00CB6983" w:rsidRDefault="00F97627" w:rsidP="00B14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2E0F420D" w14:textId="6A4737A5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1A65A6DF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</w:tcPr>
          <w:p w14:paraId="48BF6AB0" w14:textId="1C2DC90D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F97627" w:rsidRPr="00CB6983" w14:paraId="68E554DC" w14:textId="77777777" w:rsidTr="00B14C27">
        <w:trPr>
          <w:tblHeader/>
        </w:trPr>
        <w:tc>
          <w:tcPr>
            <w:tcW w:w="5400" w:type="dxa"/>
          </w:tcPr>
          <w:p w14:paraId="52E216A4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68B7D40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7050DAC3" w14:textId="77777777" w:rsidR="00F97627" w:rsidRPr="00CB6983" w:rsidRDefault="00F97627" w:rsidP="00B14C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7627" w:rsidRPr="00CB6983" w14:paraId="2A528182" w14:textId="77777777" w:rsidTr="00B14C27">
        <w:tc>
          <w:tcPr>
            <w:tcW w:w="5400" w:type="dxa"/>
            <w:vAlign w:val="bottom"/>
          </w:tcPr>
          <w:p w14:paraId="40F57D06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24CA27BF" w14:textId="77777777" w:rsidR="00F97627" w:rsidRPr="00CB6983" w:rsidRDefault="00F97627" w:rsidP="00B14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7A6398AF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59E56AA8" w14:textId="77777777" w:rsidR="00F97627" w:rsidRPr="00CB6983" w:rsidRDefault="00F97627" w:rsidP="00B14C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vAlign w:val="center"/>
          </w:tcPr>
          <w:p w14:paraId="51399D40" w14:textId="77777777" w:rsidR="00F97627" w:rsidRPr="00CB6983" w:rsidRDefault="00F97627" w:rsidP="00B1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97627" w:rsidRPr="00CB6983" w14:paraId="2C0CF3C9" w14:textId="77777777" w:rsidTr="00B14C27">
        <w:tc>
          <w:tcPr>
            <w:tcW w:w="5400" w:type="dxa"/>
          </w:tcPr>
          <w:p w14:paraId="3A3F293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241D571C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14A39A20" w14:textId="558DF31C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1,254,91</w:t>
            </w:r>
            <w:r w:rsidR="00D8774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2" w:type="dxa"/>
            <w:vAlign w:val="center"/>
          </w:tcPr>
          <w:p w14:paraId="635C8601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F8DC008" w14:textId="42BD40FF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1,078,578</w:t>
            </w:r>
          </w:p>
        </w:tc>
      </w:tr>
      <w:tr w:rsidR="00F97627" w:rsidRPr="00CB6983" w14:paraId="2E81739B" w14:textId="77777777" w:rsidTr="00B14C27">
        <w:tc>
          <w:tcPr>
            <w:tcW w:w="5400" w:type="dxa"/>
          </w:tcPr>
          <w:p w14:paraId="2392D703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534F5D4A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BAB980" w14:textId="3FEC943A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1,254,91</w:t>
            </w:r>
            <w:r w:rsidR="00D8774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2" w:type="dxa"/>
            <w:vAlign w:val="center"/>
          </w:tcPr>
          <w:p w14:paraId="646B2044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1B674" w14:textId="6E3F7315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1,078,578</w:t>
            </w:r>
          </w:p>
        </w:tc>
      </w:tr>
      <w:tr w:rsidR="00F97627" w:rsidRPr="00CB6983" w14:paraId="4916B97D" w14:textId="77777777" w:rsidTr="00213658">
        <w:trPr>
          <w:trHeight w:val="197"/>
        </w:trPr>
        <w:tc>
          <w:tcPr>
            <w:tcW w:w="5400" w:type="dxa"/>
            <w:vAlign w:val="center"/>
          </w:tcPr>
          <w:p w14:paraId="373CD7B4" w14:textId="77777777" w:rsidR="00F97627" w:rsidRPr="00CC7494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5" w:type="dxa"/>
          </w:tcPr>
          <w:p w14:paraId="342BD86D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center"/>
          </w:tcPr>
          <w:p w14:paraId="111AA4BE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462ECA04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  <w:vAlign w:val="center"/>
          </w:tcPr>
          <w:p w14:paraId="0C08CFC0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97627" w:rsidRPr="00CB6983" w14:paraId="0673D541" w14:textId="77777777" w:rsidTr="00B14C27">
        <w:tc>
          <w:tcPr>
            <w:tcW w:w="5400" w:type="dxa"/>
            <w:vAlign w:val="bottom"/>
          </w:tcPr>
          <w:p w14:paraId="07D6C7DB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</w:tcPr>
          <w:p w14:paraId="55BDCF0F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6DBD5C9F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497285D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5F4412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F97627" w:rsidRPr="00CB6983" w14:paraId="2AB2A473" w14:textId="77777777" w:rsidTr="00B14C27">
        <w:tc>
          <w:tcPr>
            <w:tcW w:w="5400" w:type="dxa"/>
          </w:tcPr>
          <w:p w14:paraId="24C8C38E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</w:tcPr>
          <w:p w14:paraId="4502E71E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1B693D2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F5B86B7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54BDEE3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F97627" w:rsidRPr="00CB6983" w14:paraId="090D5634" w14:textId="77777777" w:rsidTr="00B14C27">
        <w:tc>
          <w:tcPr>
            <w:tcW w:w="5400" w:type="dxa"/>
          </w:tcPr>
          <w:p w14:paraId="225B9E87" w14:textId="2144451E" w:rsidR="00F97627" w:rsidRPr="00CB6983" w:rsidRDefault="00D87744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</w:t>
            </w:r>
            <w:r w:rsidR="00F97627"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</w:tcPr>
          <w:p w14:paraId="2FDD7736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5E33281C" w14:textId="66FB3131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971,260</w:t>
            </w:r>
          </w:p>
        </w:tc>
        <w:tc>
          <w:tcPr>
            <w:tcW w:w="262" w:type="dxa"/>
            <w:vAlign w:val="center"/>
          </w:tcPr>
          <w:p w14:paraId="6B969DAD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C2BD815" w14:textId="2BE09CC4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877,151</w:t>
            </w:r>
          </w:p>
        </w:tc>
      </w:tr>
      <w:tr w:rsidR="00F97627" w:rsidRPr="00CB6983" w14:paraId="388FEE63" w14:textId="77777777" w:rsidTr="00B14C27">
        <w:tc>
          <w:tcPr>
            <w:tcW w:w="5400" w:type="dxa"/>
          </w:tcPr>
          <w:p w14:paraId="5FB0C1AF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</w:tcPr>
          <w:p w14:paraId="1B034AA4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685336EA" w14:textId="6747378F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249,49</w:t>
            </w:r>
            <w:r w:rsidR="00D8774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2" w:type="dxa"/>
            <w:vAlign w:val="center"/>
          </w:tcPr>
          <w:p w14:paraId="5B6E97D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3CC3A4A4" w14:textId="121D65D4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174,849</w:t>
            </w:r>
          </w:p>
        </w:tc>
      </w:tr>
      <w:tr w:rsidR="00F97627" w:rsidRPr="00CB6983" w14:paraId="150A7477" w14:textId="77777777" w:rsidTr="00B14C27">
        <w:tc>
          <w:tcPr>
            <w:tcW w:w="5400" w:type="dxa"/>
          </w:tcPr>
          <w:p w14:paraId="04B9186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</w:tcPr>
          <w:p w14:paraId="4BE998A8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24730" w14:textId="1E4B58DD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34,158</w:t>
            </w:r>
          </w:p>
        </w:tc>
        <w:tc>
          <w:tcPr>
            <w:tcW w:w="262" w:type="dxa"/>
            <w:vAlign w:val="center"/>
          </w:tcPr>
          <w:p w14:paraId="15C1D45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B76D4" w14:textId="5DBF214B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26,578</w:t>
            </w:r>
          </w:p>
        </w:tc>
      </w:tr>
      <w:tr w:rsidR="00F97627" w:rsidRPr="00CB6983" w14:paraId="47FE1855" w14:textId="77777777" w:rsidTr="00B14C27">
        <w:tc>
          <w:tcPr>
            <w:tcW w:w="5400" w:type="dxa"/>
          </w:tcPr>
          <w:p w14:paraId="4D22BDB7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48D4F012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0AAD2B" w14:textId="4606537F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1</w:t>
            </w:r>
            <w:r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DC00A1">
              <w:rPr>
                <w:rFonts w:asciiTheme="majorBidi" w:eastAsia="Times New Roman" w:hAnsi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254</w:t>
            </w:r>
            <w:r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DC00A1">
              <w:rPr>
                <w:rFonts w:asciiTheme="majorBidi" w:eastAsia="Times New Roman" w:hAnsi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91</w:t>
            </w:r>
            <w:r w:rsidR="00D87744">
              <w:rPr>
                <w:rFonts w:asciiTheme="majorBidi" w:eastAsia="Times New Roman" w:hAnsiTheme="majorBidi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2" w:type="dxa"/>
            <w:vAlign w:val="center"/>
          </w:tcPr>
          <w:p w14:paraId="30A2212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DF1A3A" w14:textId="60068F5B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1,078,578</w:t>
            </w:r>
          </w:p>
        </w:tc>
      </w:tr>
      <w:tr w:rsidR="00F97627" w:rsidRPr="00CB6983" w14:paraId="1D2213D0" w14:textId="77777777" w:rsidTr="00213658">
        <w:trPr>
          <w:trHeight w:val="242"/>
        </w:trPr>
        <w:tc>
          <w:tcPr>
            <w:tcW w:w="5400" w:type="dxa"/>
          </w:tcPr>
          <w:p w14:paraId="7596D1A3" w14:textId="77777777" w:rsidR="00F97627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081EBA" w14:textId="77777777" w:rsidR="009C5FF3" w:rsidRDefault="009C5FF3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572532" w14:textId="77777777" w:rsidR="009C5FF3" w:rsidRDefault="009C5FF3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557E89" w14:textId="77777777" w:rsidR="009C5FF3" w:rsidRDefault="009C5FF3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F858FB" w14:textId="533AB599" w:rsidR="009C5FF3" w:rsidRPr="001C0950" w:rsidRDefault="009C5FF3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5" w:type="dxa"/>
          </w:tcPr>
          <w:p w14:paraId="477A88CC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42DEDE70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7B0850D7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0912465D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7627" w:rsidRPr="00CB6983" w14:paraId="66BDAD0A" w14:textId="77777777" w:rsidTr="00B14C27">
        <w:tc>
          <w:tcPr>
            <w:tcW w:w="5400" w:type="dxa"/>
          </w:tcPr>
          <w:p w14:paraId="3F5EC49D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ประเภทสินค้า/บริการหลัก</w:t>
            </w:r>
          </w:p>
        </w:tc>
        <w:tc>
          <w:tcPr>
            <w:tcW w:w="275" w:type="dxa"/>
          </w:tcPr>
          <w:p w14:paraId="31A9A1C3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3AF90CD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1152F5F2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6B206D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97627" w:rsidRPr="00CB6983" w14:paraId="0F01D628" w14:textId="77777777" w:rsidTr="00B14C27">
        <w:tc>
          <w:tcPr>
            <w:tcW w:w="5400" w:type="dxa"/>
          </w:tcPr>
          <w:p w14:paraId="15A43C4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</w:tcPr>
          <w:p w14:paraId="58A9ACB0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0052B28F" w14:textId="03CC3AC8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1,161,419</w:t>
            </w:r>
          </w:p>
        </w:tc>
        <w:tc>
          <w:tcPr>
            <w:tcW w:w="262" w:type="dxa"/>
            <w:vAlign w:val="center"/>
          </w:tcPr>
          <w:p w14:paraId="7F98CA86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39E67D3" w14:textId="7272059F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990,291</w:t>
            </w:r>
          </w:p>
        </w:tc>
      </w:tr>
      <w:tr w:rsidR="00F97627" w:rsidRPr="00CB6983" w14:paraId="2FE1040F" w14:textId="77777777" w:rsidTr="00B14C27">
        <w:tc>
          <w:tcPr>
            <w:tcW w:w="5400" w:type="dxa"/>
          </w:tcPr>
          <w:p w14:paraId="54818177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</w:tcPr>
          <w:p w14:paraId="07509045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38BB58F8" w14:textId="3F348E70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86,638</w:t>
            </w:r>
          </w:p>
        </w:tc>
        <w:tc>
          <w:tcPr>
            <w:tcW w:w="262" w:type="dxa"/>
            <w:vAlign w:val="center"/>
          </w:tcPr>
          <w:p w14:paraId="0650FAE3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6BB5934E" w14:textId="3101E196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76,624</w:t>
            </w:r>
          </w:p>
        </w:tc>
      </w:tr>
      <w:tr w:rsidR="00F97627" w:rsidRPr="00CB6983" w14:paraId="35F38F78" w14:textId="77777777" w:rsidTr="00B14C27">
        <w:tc>
          <w:tcPr>
            <w:tcW w:w="5400" w:type="dxa"/>
          </w:tcPr>
          <w:p w14:paraId="66657C81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</w:tcPr>
          <w:p w14:paraId="5E663E86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13797678" w14:textId="1D0CC170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5,685</w:t>
            </w:r>
          </w:p>
        </w:tc>
        <w:tc>
          <w:tcPr>
            <w:tcW w:w="262" w:type="dxa"/>
            <w:vAlign w:val="center"/>
          </w:tcPr>
          <w:p w14:paraId="35C2A0A0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0698FB76" w14:textId="726DD681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9,815</w:t>
            </w:r>
          </w:p>
        </w:tc>
      </w:tr>
      <w:tr w:rsidR="00F97627" w:rsidRPr="00CB6983" w14:paraId="3E699AD0" w14:textId="77777777" w:rsidTr="00B14C27">
        <w:tc>
          <w:tcPr>
            <w:tcW w:w="5675" w:type="dxa"/>
            <w:gridSpan w:val="2"/>
          </w:tcPr>
          <w:p w14:paraId="5BD3D1DF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74BB3" w14:textId="6ABE9161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1,17</w:t>
            </w:r>
            <w:r w:rsidR="00D877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2" w:type="dxa"/>
            <w:vAlign w:val="center"/>
          </w:tcPr>
          <w:p w14:paraId="468FFD40" w14:textId="77777777" w:rsidR="00F97627" w:rsidRPr="00CB6983" w:rsidRDefault="00F97627" w:rsidP="00F976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F35752" w14:textId="229041AB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1,848</w:t>
            </w:r>
          </w:p>
        </w:tc>
      </w:tr>
      <w:tr w:rsidR="00F97627" w:rsidRPr="00CB6983" w14:paraId="373BFC6B" w14:textId="77777777" w:rsidTr="00B14C27">
        <w:tc>
          <w:tcPr>
            <w:tcW w:w="5400" w:type="dxa"/>
          </w:tcPr>
          <w:p w14:paraId="7464F5F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603D5E8C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60FBE6" w14:textId="4A6D6B37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1,254,91</w:t>
            </w:r>
            <w:r w:rsidR="00D877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62" w:type="dxa"/>
            <w:vAlign w:val="center"/>
          </w:tcPr>
          <w:p w14:paraId="7CAC74A0" w14:textId="77777777" w:rsidR="00F97627" w:rsidRPr="00CB6983" w:rsidRDefault="00F97627" w:rsidP="00F976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0328AA" w14:textId="1AF78A65" w:rsidR="00F97627" w:rsidRPr="00A06EFD" w:rsidRDefault="00F97627" w:rsidP="00A0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06E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1,078,578</w:t>
            </w:r>
          </w:p>
        </w:tc>
      </w:tr>
      <w:tr w:rsidR="00661D4B" w:rsidRPr="00F3690D" w14:paraId="55A1DFAA" w14:textId="77777777" w:rsidTr="00661D4B">
        <w:tc>
          <w:tcPr>
            <w:tcW w:w="5400" w:type="dxa"/>
          </w:tcPr>
          <w:p w14:paraId="76AD75D6" w14:textId="77777777" w:rsidR="00661D4B" w:rsidRPr="00F3690D" w:rsidRDefault="00661D4B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5" w:type="dxa"/>
          </w:tcPr>
          <w:p w14:paraId="778E9976" w14:textId="77777777" w:rsidR="00661D4B" w:rsidRPr="00F3690D" w:rsidRDefault="00661D4B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A2347C" w14:textId="77777777" w:rsidR="00661D4B" w:rsidRPr="00F3690D" w:rsidRDefault="00661D4B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2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2" w:type="dxa"/>
            <w:vAlign w:val="center"/>
          </w:tcPr>
          <w:p w14:paraId="4DC4532F" w14:textId="77777777" w:rsidR="00661D4B" w:rsidRPr="00F3690D" w:rsidRDefault="00661D4B" w:rsidP="00F9762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B81F9E" w14:textId="77777777" w:rsidR="00661D4B" w:rsidRPr="00F3690D" w:rsidRDefault="00661D4B" w:rsidP="00A0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20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</w:tr>
      <w:tr w:rsidR="00F97627" w:rsidRPr="00CB6983" w14:paraId="3B3EDDC1" w14:textId="77777777" w:rsidTr="00B14C27">
        <w:tc>
          <w:tcPr>
            <w:tcW w:w="5400" w:type="dxa"/>
          </w:tcPr>
          <w:p w14:paraId="6C90D85C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</w:tcPr>
          <w:p w14:paraId="0BC9302B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4049A714" w14:textId="77777777" w:rsidR="00F97627" w:rsidRPr="00CB6983" w:rsidRDefault="00F97627" w:rsidP="00F976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49B92B7" w14:textId="77777777" w:rsidR="00F97627" w:rsidRPr="00CB6983" w:rsidRDefault="00F97627" w:rsidP="00F976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F585843" w14:textId="77777777" w:rsidR="00F97627" w:rsidRPr="00CB6983" w:rsidRDefault="00F97627" w:rsidP="00F9762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97627" w:rsidRPr="00CB6983" w14:paraId="2154C1BE" w14:textId="77777777" w:rsidTr="00B14C27">
        <w:tc>
          <w:tcPr>
            <w:tcW w:w="5400" w:type="dxa"/>
          </w:tcPr>
          <w:p w14:paraId="75CDFFAA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</w:tcPr>
          <w:p w14:paraId="7AD612B1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01980CE9" w14:textId="4B78A524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11,777</w:t>
            </w:r>
          </w:p>
        </w:tc>
        <w:tc>
          <w:tcPr>
            <w:tcW w:w="262" w:type="dxa"/>
            <w:vAlign w:val="center"/>
          </w:tcPr>
          <w:p w14:paraId="4133FCD1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0276C448" w14:textId="5BD515EA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6,524</w:t>
            </w:r>
          </w:p>
        </w:tc>
      </w:tr>
      <w:tr w:rsidR="00F97627" w:rsidRPr="00CB6983" w14:paraId="6FE88880" w14:textId="77777777" w:rsidTr="00B14C27">
        <w:tc>
          <w:tcPr>
            <w:tcW w:w="5400" w:type="dxa"/>
          </w:tcPr>
          <w:p w14:paraId="4B9969B8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</w:tcPr>
          <w:p w14:paraId="5779A490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B17A7" w14:textId="230786DB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0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1,243,13</w:t>
            </w:r>
            <w:r w:rsidR="00D877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6EB75EB9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9BF32" w14:textId="30675B41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1,072,054</w:t>
            </w:r>
          </w:p>
        </w:tc>
      </w:tr>
      <w:tr w:rsidR="00F97627" w:rsidRPr="00CB6983" w14:paraId="1861333E" w14:textId="77777777" w:rsidTr="00B14C27">
        <w:tc>
          <w:tcPr>
            <w:tcW w:w="5400" w:type="dxa"/>
          </w:tcPr>
          <w:p w14:paraId="46C97E33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3AFB535A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B981F4" w14:textId="47FA519C" w:rsidR="00F97627" w:rsidRPr="00CB6983" w:rsidRDefault="00DC00A1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1,254,91</w:t>
            </w:r>
            <w:r w:rsidR="00D8774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2" w:type="dxa"/>
            <w:vAlign w:val="center"/>
          </w:tcPr>
          <w:p w14:paraId="25BB5AD0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97A9FE" w14:textId="7C5E17FF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1,078,578</w:t>
            </w:r>
          </w:p>
        </w:tc>
      </w:tr>
      <w:tr w:rsidR="00F97627" w:rsidRPr="00F3690D" w14:paraId="7985189E" w14:textId="77777777" w:rsidTr="00B14C27">
        <w:tc>
          <w:tcPr>
            <w:tcW w:w="5400" w:type="dxa"/>
          </w:tcPr>
          <w:p w14:paraId="63F78D50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2AF53451" w14:textId="77777777" w:rsidR="00F97627" w:rsidRPr="00F3690D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BE4E3BD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2" w:type="dxa"/>
            <w:vAlign w:val="center"/>
          </w:tcPr>
          <w:p w14:paraId="37019B1C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A845A8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97627" w:rsidRPr="00CB6983" w14:paraId="439C54D6" w14:textId="77777777" w:rsidTr="00B14C27">
        <w:tc>
          <w:tcPr>
            <w:tcW w:w="5400" w:type="dxa"/>
          </w:tcPr>
          <w:p w14:paraId="020E566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</w:tcPr>
          <w:p w14:paraId="7B1510DE" w14:textId="77777777" w:rsidR="00F97627" w:rsidRPr="00CB6983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72350CFC" w14:textId="18FF9578" w:rsidR="00F97627" w:rsidRPr="00CB6983" w:rsidRDefault="002118D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118D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</w:t>
            </w:r>
            <w:r w:rsidR="00D8774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  <w:r w:rsidRPr="002118D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,98</w:t>
            </w:r>
            <w:r w:rsidR="0049574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2" w:type="dxa"/>
            <w:vAlign w:val="bottom"/>
          </w:tcPr>
          <w:p w14:paraId="78400585" w14:textId="77777777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4B20C7C3" w14:textId="5CA3D70E" w:rsidR="00F97627" w:rsidRPr="00CB6983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139,494</w:t>
            </w:r>
          </w:p>
        </w:tc>
      </w:tr>
      <w:tr w:rsidR="00F97627" w:rsidRPr="00F3690D" w14:paraId="6A0AFC02" w14:textId="77777777" w:rsidTr="00B14C27">
        <w:tc>
          <w:tcPr>
            <w:tcW w:w="5400" w:type="dxa"/>
          </w:tcPr>
          <w:p w14:paraId="5F6F7D24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75" w:type="dxa"/>
          </w:tcPr>
          <w:p w14:paraId="5320C164" w14:textId="77777777" w:rsidR="00F97627" w:rsidRPr="00F3690D" w:rsidRDefault="00F97627" w:rsidP="00F97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center"/>
          </w:tcPr>
          <w:p w14:paraId="2AA80813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B4A8637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center"/>
          </w:tcPr>
          <w:p w14:paraId="450BA021" w14:textId="77777777" w:rsidR="00F97627" w:rsidRPr="00F3690D" w:rsidRDefault="00F97627" w:rsidP="00F9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</w:tr>
      <w:tr w:rsidR="001D0A2A" w:rsidRPr="00CB6983" w14:paraId="35267176" w14:textId="77777777" w:rsidTr="00B14C27">
        <w:tc>
          <w:tcPr>
            <w:tcW w:w="5400" w:type="dxa"/>
            <w:vAlign w:val="bottom"/>
          </w:tcPr>
          <w:p w14:paraId="4272D9C1" w14:textId="77777777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ยน/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4B1892B6" w14:textId="77777777" w:rsidR="001D0A2A" w:rsidRPr="00CB6983" w:rsidRDefault="001D0A2A" w:rsidP="001D0A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08C1228B" w14:textId="75BD33A0" w:rsidR="001D0A2A" w:rsidRPr="00CB6983" w:rsidRDefault="00F10AA5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10AA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4,221,813</w:t>
            </w:r>
          </w:p>
        </w:tc>
        <w:tc>
          <w:tcPr>
            <w:tcW w:w="262" w:type="dxa"/>
            <w:vAlign w:val="bottom"/>
          </w:tcPr>
          <w:p w14:paraId="7456DA7A" w14:textId="77777777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43086C10" w14:textId="31916716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4,062,325</w:t>
            </w:r>
          </w:p>
        </w:tc>
      </w:tr>
      <w:tr w:rsidR="001D0A2A" w:rsidRPr="00CB6983" w14:paraId="0FCC967F" w14:textId="77777777" w:rsidTr="00B14C27">
        <w:tc>
          <w:tcPr>
            <w:tcW w:w="5400" w:type="dxa"/>
            <w:vAlign w:val="bottom"/>
          </w:tcPr>
          <w:p w14:paraId="1EDB98EE" w14:textId="77777777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ยน/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6986ACDD" w14:textId="77777777" w:rsidR="001D0A2A" w:rsidRPr="00CB6983" w:rsidRDefault="001D0A2A" w:rsidP="001D0A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6EA28248" w14:textId="5A5402EB" w:rsidR="001D0A2A" w:rsidRPr="00CB6983" w:rsidRDefault="00261536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615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1,5</w:t>
            </w:r>
            <w:r w:rsidR="00D8774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82</w:t>
            </w:r>
            <w:r w:rsidRPr="002615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,051</w:t>
            </w:r>
          </w:p>
        </w:tc>
        <w:tc>
          <w:tcPr>
            <w:tcW w:w="262" w:type="dxa"/>
            <w:vAlign w:val="bottom"/>
          </w:tcPr>
          <w:p w14:paraId="6B6D08DA" w14:textId="77777777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50F98769" w14:textId="322C7FC0" w:rsidR="001D0A2A" w:rsidRPr="00CB6983" w:rsidRDefault="001D0A2A" w:rsidP="001D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1,518,100</w:t>
            </w:r>
          </w:p>
        </w:tc>
      </w:tr>
    </w:tbl>
    <w:p w14:paraId="1600E2DB" w14:textId="357E60B7" w:rsidR="00AB4F29" w:rsidRPr="00F3690D" w:rsidRDefault="00AB4F29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30649800" w14:textId="55834DAA" w:rsidR="004D33BC" w:rsidRDefault="003A7C7B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060F3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8060F3">
        <w:rPr>
          <w:rFonts w:ascii="Angsana New" w:hAnsi="Angsana New"/>
          <w:b/>
          <w:bCs/>
          <w:sz w:val="30"/>
          <w:szCs w:val="30"/>
        </w:rPr>
        <w:tab/>
      </w:r>
      <w:r w:rsidR="00C36A22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3007731C" w14:textId="5742E158" w:rsidR="00C36A22" w:rsidRPr="00F3690D" w:rsidRDefault="00C36A22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sz w:val="20"/>
          <w:szCs w:val="20"/>
        </w:rPr>
      </w:pPr>
    </w:p>
    <w:p w14:paraId="2F357F52" w14:textId="063930FD" w:rsidR="00C36A22" w:rsidRPr="00C36A22" w:rsidRDefault="00C36A22" w:rsidP="000D3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ศาลปกครองสูงสุดได้พิพากษาให้บริษัทชนะคดีความ</w:t>
      </w:r>
      <w:r w:rsidR="000D31C7">
        <w:rPr>
          <w:rFonts w:ascii="Angsana New" w:hAnsi="Angsana New" w:hint="cs"/>
          <w:sz w:val="30"/>
          <w:szCs w:val="30"/>
          <w:cs/>
        </w:rPr>
        <w:t>กับสำนักงานคณะกรรมการกิจการกระจายเสียง กิจการโทรทัศน์และกิจการโทรคมนาคมแห่งชาติ (กสทช</w:t>
      </w:r>
      <w:r w:rsidR="000D31C7">
        <w:rPr>
          <w:rFonts w:ascii="Angsana New" w:hAnsi="Angsana New"/>
          <w:sz w:val="30"/>
          <w:szCs w:val="30"/>
        </w:rPr>
        <w:t>.</w:t>
      </w:r>
      <w:r w:rsidR="000D31C7">
        <w:rPr>
          <w:rFonts w:ascii="Angsana New" w:hAnsi="Angsana New" w:hint="cs"/>
          <w:sz w:val="30"/>
          <w:szCs w:val="30"/>
          <w:cs/>
        </w:rPr>
        <w:t>) เกี่ยวกับการจัดสรรรายได้จากการประกอบกิจการโทรคมนาคม ดังนั้น กสทช</w:t>
      </w:r>
      <w:r w:rsidR="000D31C7">
        <w:rPr>
          <w:rFonts w:ascii="Angsana New" w:hAnsi="Angsana New"/>
          <w:sz w:val="30"/>
          <w:szCs w:val="30"/>
        </w:rPr>
        <w:t xml:space="preserve">. </w:t>
      </w:r>
      <w:r w:rsidR="000D31C7">
        <w:rPr>
          <w:rFonts w:ascii="Angsana New" w:hAnsi="Angsana New" w:hint="cs"/>
          <w:sz w:val="30"/>
          <w:szCs w:val="30"/>
          <w:cs/>
        </w:rPr>
        <w:t xml:space="preserve">จึงได้เพิกถอนคำสั่งทางปกครองที่เกี่ยวข้องทั้งหมด ส่งผลให้ภาระผูกพันของบริษัทในคดีความดังกล่าวสิ้นสุดลง ฝ่ายบริหารของบริษัทจึงได้บันทึกกลับรายการค่าใช้จ่ายค้างจ่ายจำนวน </w:t>
      </w:r>
      <w:r w:rsidR="000D31C7">
        <w:rPr>
          <w:rFonts w:ascii="Angsana New" w:hAnsi="Angsana New"/>
          <w:sz w:val="30"/>
          <w:szCs w:val="30"/>
        </w:rPr>
        <w:t xml:space="preserve">39.7 </w:t>
      </w:r>
      <w:r w:rsidR="000D31C7">
        <w:rPr>
          <w:rFonts w:ascii="Angsana New" w:hAnsi="Angsana New" w:hint="cs"/>
          <w:sz w:val="30"/>
          <w:szCs w:val="30"/>
          <w:cs/>
        </w:rPr>
        <w:t>ล้านบาท</w:t>
      </w:r>
      <w:r w:rsidR="00A34D0B">
        <w:rPr>
          <w:rFonts w:ascii="Angsana New" w:hAnsi="Angsana New"/>
          <w:sz w:val="30"/>
          <w:szCs w:val="30"/>
        </w:rPr>
        <w:t xml:space="preserve"> </w:t>
      </w:r>
      <w:r w:rsidR="000D31C7">
        <w:rPr>
          <w:rFonts w:ascii="Angsana New" w:hAnsi="Angsana New" w:hint="cs"/>
          <w:sz w:val="30"/>
          <w:szCs w:val="30"/>
          <w:cs/>
        </w:rPr>
        <w:t xml:space="preserve">เป็นรายได้อื่นในงบการเงินสำหรับงวดสิ้นสุดวันที่ </w:t>
      </w:r>
      <w:r w:rsidR="000D31C7">
        <w:rPr>
          <w:rFonts w:ascii="Angsana New" w:hAnsi="Angsana New"/>
          <w:sz w:val="30"/>
          <w:szCs w:val="30"/>
        </w:rPr>
        <w:t xml:space="preserve">30 </w:t>
      </w:r>
      <w:r w:rsidR="000D31C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D31C7">
        <w:rPr>
          <w:rFonts w:ascii="Angsana New" w:hAnsi="Angsana New"/>
          <w:sz w:val="30"/>
          <w:szCs w:val="30"/>
        </w:rPr>
        <w:t>2564</w:t>
      </w:r>
    </w:p>
    <w:p w14:paraId="3BCBDABD" w14:textId="77777777" w:rsidR="00C36A22" w:rsidRPr="00F3690D" w:rsidRDefault="00C36A22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sz w:val="20"/>
          <w:szCs w:val="20"/>
        </w:rPr>
      </w:pPr>
    </w:p>
    <w:p w14:paraId="00FB0D49" w14:textId="27D695A6" w:rsidR="003A7C7B" w:rsidRPr="00F4270F" w:rsidRDefault="00C36A22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A7C7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A395DD2" w14:textId="77777777" w:rsidR="003A7C7B" w:rsidRPr="00F3690D" w:rsidRDefault="003A7C7B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p w14:paraId="45D112E3" w14:textId="77777777" w:rsidR="003A7C7B" w:rsidRDefault="003A7C7B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0065D"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Pr="0070065D">
        <w:rPr>
          <w:rFonts w:ascii="Angsana New" w:hAnsi="Angsana New"/>
          <w:sz w:val="30"/>
          <w:szCs w:val="30"/>
        </w:rPr>
        <w:t xml:space="preserve">2565 </w:t>
      </w:r>
      <w:r w:rsidRPr="0070065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0CE6C5B" w14:textId="77777777" w:rsidR="003A7C7B" w:rsidRPr="00F3690D" w:rsidRDefault="003A7C7B" w:rsidP="003A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3A7C7B" w:rsidRPr="00E449B7" w14:paraId="60808096" w14:textId="77777777" w:rsidTr="00367878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0A1F8307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F25E36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152B92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3D35827D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DBD864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35094C25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0BAFCC9" w14:textId="77777777" w:rsidR="003A7C7B" w:rsidRPr="00E449B7" w:rsidDel="00D43E7A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A7C7B" w:rsidRPr="00E449B7" w14:paraId="76C4C861" w14:textId="77777777" w:rsidTr="00367878">
        <w:trPr>
          <w:tblHeader/>
        </w:trPr>
        <w:tc>
          <w:tcPr>
            <w:tcW w:w="2628" w:type="dxa"/>
            <w:shd w:val="clear" w:color="auto" w:fill="auto"/>
          </w:tcPr>
          <w:p w14:paraId="3CD1E4F7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B49B5D7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5D1D857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655646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AB9F03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14:paraId="72FFF8EC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0FD76D6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7C7B" w:rsidRPr="00E449B7" w14:paraId="0271A9A9" w14:textId="77777777" w:rsidTr="00367878">
        <w:tc>
          <w:tcPr>
            <w:tcW w:w="2628" w:type="dxa"/>
            <w:shd w:val="clear" w:color="auto" w:fill="auto"/>
          </w:tcPr>
          <w:p w14:paraId="76482CDE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9EE35C3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52915015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7A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2BBA1218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54DBBE" w14:textId="77777777" w:rsidR="003A7C7B" w:rsidRPr="00B14541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541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360" w:type="dxa"/>
            <w:shd w:val="clear" w:color="auto" w:fill="auto"/>
          </w:tcPr>
          <w:p w14:paraId="7E7EC443" w14:textId="77777777" w:rsidR="003A7C7B" w:rsidRPr="00E449B7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03C400A" w14:textId="77777777" w:rsidR="003A7C7B" w:rsidRPr="00B14541" w:rsidRDefault="003A7C7B" w:rsidP="0036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32.52</w:t>
            </w:r>
          </w:p>
        </w:tc>
      </w:tr>
    </w:tbl>
    <w:p w14:paraId="12596E47" w14:textId="23A3DCA9" w:rsidR="004B4E75" w:rsidRPr="008060F3" w:rsidRDefault="004B4E75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36A22">
        <w:rPr>
          <w:rFonts w:ascii="Angsana New" w:hAnsi="Angsana New"/>
          <w:b/>
          <w:bCs/>
          <w:sz w:val="30"/>
          <w:szCs w:val="30"/>
        </w:rPr>
        <w:t>2</w:t>
      </w:r>
      <w:r w:rsidRPr="008060F3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CE94DC" w14:textId="77777777" w:rsidR="004B4E75" w:rsidRPr="008060F3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A81641" w14:textId="77777777" w:rsidR="001F296E" w:rsidRDefault="004B4E75" w:rsidP="0062516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1F296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F296E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8719BA" w14:textId="77777777" w:rsidR="00B802C2" w:rsidRPr="00B802C2" w:rsidRDefault="00B802C2" w:rsidP="00B802C2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1"/>
        <w:gridCol w:w="1385"/>
        <w:gridCol w:w="264"/>
        <w:gridCol w:w="1012"/>
        <w:gridCol w:w="18"/>
        <w:gridCol w:w="218"/>
        <w:gridCol w:w="18"/>
        <w:gridCol w:w="958"/>
        <w:gridCol w:w="16"/>
        <w:gridCol w:w="245"/>
        <w:gridCol w:w="6"/>
        <w:gridCol w:w="1004"/>
        <w:gridCol w:w="27"/>
        <w:gridCol w:w="242"/>
        <w:gridCol w:w="1053"/>
      </w:tblGrid>
      <w:tr w:rsidR="0081172B" w:rsidRPr="008060F3" w14:paraId="415B1A59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7D76EBC8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66" w:type="dxa"/>
            <w:gridSpan w:val="14"/>
            <w:vAlign w:val="bottom"/>
          </w:tcPr>
          <w:p w14:paraId="7B387E88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172B" w:rsidRPr="008060F3" w14:paraId="79685107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5F0E9462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85" w:type="dxa"/>
            <w:vAlign w:val="bottom"/>
          </w:tcPr>
          <w:p w14:paraId="5E44418A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4" w:type="dxa"/>
          </w:tcPr>
          <w:p w14:paraId="7B93212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12"/>
            <w:vAlign w:val="bottom"/>
          </w:tcPr>
          <w:p w14:paraId="566B9CB9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1172B" w:rsidRPr="008060F3" w14:paraId="00D78F14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31F961FF" w14:textId="77777777" w:rsidR="001F296E" w:rsidRPr="008060F3" w:rsidRDefault="001F296E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1DCA7D11" w14:textId="435E3E0F" w:rsidR="001F296E" w:rsidRPr="007061E1" w:rsidRDefault="001F296E" w:rsidP="0062516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7061E1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64" w:type="dxa"/>
            <w:shd w:val="clear" w:color="auto" w:fill="auto"/>
          </w:tcPr>
          <w:p w14:paraId="7C2CC439" w14:textId="77777777" w:rsidR="001F296E" w:rsidRPr="008060F3" w:rsidRDefault="001F296E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40A9899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4310182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B7AA59E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  <w:gridSpan w:val="3"/>
          </w:tcPr>
          <w:p w14:paraId="0B30935D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1921F04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42" w:type="dxa"/>
          </w:tcPr>
          <w:p w14:paraId="3DBCBA30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C3FA63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172B" w:rsidRPr="008060F3" w14:paraId="124A8928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</w:tcPr>
          <w:p w14:paraId="2C0A6387" w14:textId="77777777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4"/>
          </w:tcPr>
          <w:p w14:paraId="2B5FB90A" w14:textId="621607B0" w:rsidR="001F296E" w:rsidRPr="001F296E" w:rsidRDefault="001F296E" w:rsidP="001F29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F29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172B" w:rsidRPr="008060F3" w14:paraId="6384EBE9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7670AFD4" w14:textId="3E3A3FFE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627"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F97627"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85" w:type="dxa"/>
          </w:tcPr>
          <w:p w14:paraId="5EBF368D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89CA9C5" w14:textId="77777777" w:rsidR="001F296E" w:rsidRPr="008060F3" w:rsidRDefault="001F296E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0B1B0F4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DE68DE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3E69D98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7DCAD174" w14:textId="77777777" w:rsidR="001F296E" w:rsidRPr="008060F3" w:rsidRDefault="001F296E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68D23EEE" w14:textId="77777777" w:rsidR="001F296E" w:rsidRPr="008060F3" w:rsidRDefault="001F296E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4C530F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F43AE9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72B" w:rsidRPr="008060F3" w14:paraId="5AE40754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0E1BF692" w14:textId="77777777" w:rsidR="001F296E" w:rsidRPr="008060F3" w:rsidRDefault="001F296E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</w:tcPr>
          <w:p w14:paraId="593ADAA5" w14:textId="77777777" w:rsidR="001F296E" w:rsidRPr="008060F3" w:rsidRDefault="001F296E" w:rsidP="003D5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1E2C9FA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1DA91EB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90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1CE19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1406B25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5FF3DF89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29D36C41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ECB927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A87E835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72B" w:rsidRPr="008060F3" w14:paraId="641850B5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3B1F423B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393CABB9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794AD5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DCA302E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A7252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74A591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4A477E3F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3C32302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022E1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538EE3C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5894D5FD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13DD1296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231ECE60" w14:textId="3563E9FA" w:rsidR="00625161" w:rsidRPr="008060F3" w:rsidRDefault="008C4AE9" w:rsidP="00EC676E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(569)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DFF018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D0AC3E6" w14:textId="75E2C710" w:rsidR="00625161" w:rsidRPr="008060F3" w:rsidRDefault="008C4AE9" w:rsidP="00D8774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0A401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148D393" w14:textId="369E6704" w:rsidR="00625161" w:rsidRPr="008060F3" w:rsidRDefault="008C4AE9" w:rsidP="00D8774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(569)</w:t>
            </w:r>
          </w:p>
        </w:tc>
        <w:tc>
          <w:tcPr>
            <w:tcW w:w="245" w:type="dxa"/>
            <w:vAlign w:val="bottom"/>
          </w:tcPr>
          <w:p w14:paraId="01E96A80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72A75789" w14:textId="1EAE0C36" w:rsidR="00625161" w:rsidRPr="008060F3" w:rsidRDefault="008C4AE9" w:rsidP="00D877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18D614F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7EF0B63" w14:textId="59DC9444" w:rsidR="00625161" w:rsidRPr="008060F3" w:rsidRDefault="008C4AE9" w:rsidP="00D877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(569)</w:t>
            </w:r>
          </w:p>
        </w:tc>
      </w:tr>
      <w:tr w:rsidR="0081172B" w:rsidRPr="008060F3" w14:paraId="04256D03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5A7E2491" w14:textId="77777777" w:rsidR="0081172B" w:rsidRPr="008060F3" w:rsidRDefault="0081172B" w:rsidP="00DF3251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vAlign w:val="bottom"/>
          </w:tcPr>
          <w:p w14:paraId="344DC643" w14:textId="77777777" w:rsidR="0081172B" w:rsidRDefault="0081172B" w:rsidP="00EC676E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6BBD9C0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F9D5353" w14:textId="77777777" w:rsidR="0081172B" w:rsidRPr="008060F3" w:rsidRDefault="0081172B" w:rsidP="00EC67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924FF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1EAFB" w14:textId="77777777" w:rsidR="0081172B" w:rsidRDefault="0081172B" w:rsidP="00EC676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1B706086" w14:textId="77777777" w:rsidR="0081172B" w:rsidRPr="008060F3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133B724" w14:textId="77777777" w:rsidR="0081172B" w:rsidRPr="008060F3" w:rsidRDefault="0081172B" w:rsidP="00EC67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805BE56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63D66A" w14:textId="77777777" w:rsidR="0081172B" w:rsidRDefault="0081172B" w:rsidP="00EC67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7194A88E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026ED068" w14:textId="2BE5A996" w:rsidR="0081172B" w:rsidRPr="008060F3" w:rsidRDefault="0081172B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85" w:type="dxa"/>
            <w:vAlign w:val="bottom"/>
          </w:tcPr>
          <w:p w14:paraId="703DE01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0CA1EE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50F96C0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1704A4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819C698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4FE485D7" w14:textId="77777777" w:rsidR="0081172B" w:rsidRPr="008060F3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CEF7408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943121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1A35F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65BD71DE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6BCEFCFC" w14:textId="6BCA6E2B" w:rsidR="0081172B" w:rsidRPr="008060F3" w:rsidRDefault="0081172B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  <w:vAlign w:val="bottom"/>
          </w:tcPr>
          <w:p w14:paraId="7ECC4DB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ECEADE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9F2BFA6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AF34D2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C8A3D3E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0E5C7561" w14:textId="77777777" w:rsidR="0081172B" w:rsidRPr="008060F3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C0FB57A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1B1B561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881C96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38088E76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244133C7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746C165B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A2A2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747F6B5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3D3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45C9616A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59AAF1DA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E0D29F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A0EABB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DD4E1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7780EB07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3B4E05C1" w14:textId="77777777" w:rsidR="00625161" w:rsidRPr="008060F3" w:rsidRDefault="00625161" w:rsidP="0062516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3B3FA27E" w14:textId="38AACF25" w:rsidR="00625161" w:rsidRPr="008060F3" w:rsidRDefault="00625161" w:rsidP="00D8774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3498C66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79BE99E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5E0D99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4A3C46BA" w14:textId="7EEF5E04" w:rsidR="00625161" w:rsidRPr="008060F3" w:rsidRDefault="00625161" w:rsidP="000F748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5" w:type="dxa"/>
            <w:vAlign w:val="bottom"/>
          </w:tcPr>
          <w:p w14:paraId="0572247E" w14:textId="77777777" w:rsidR="00625161" w:rsidRPr="008060F3" w:rsidRDefault="00625161" w:rsidP="0062516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6EE9DDD" w14:textId="77777777" w:rsidR="00625161" w:rsidRPr="008060F3" w:rsidRDefault="00625161" w:rsidP="00D877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B2AE195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1CD0BF" w14:textId="72C6CF10" w:rsidR="00625161" w:rsidRPr="008060F3" w:rsidRDefault="00625161" w:rsidP="006251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</w:tr>
    </w:tbl>
    <w:p w14:paraId="1DC3CDDC" w14:textId="7BBD3C12" w:rsidR="00E85568" w:rsidRPr="00625161" w:rsidRDefault="00E85568" w:rsidP="00E85568">
      <w:pPr>
        <w:rPr>
          <w:rFonts w:ascii="Angsana New" w:hAnsi="Angsana New"/>
          <w:sz w:val="30"/>
          <w:szCs w:val="30"/>
        </w:rPr>
      </w:pPr>
    </w:p>
    <w:p w14:paraId="408BBEEC" w14:textId="77777777" w:rsidR="00625161" w:rsidRPr="00506616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C2833E8" w14:textId="77777777" w:rsidR="00625161" w:rsidRPr="00F3690D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25161" w:rsidRPr="00695B3C" w14:paraId="6AC8321B" w14:textId="77777777" w:rsidTr="004049E4">
        <w:trPr>
          <w:tblHeader/>
        </w:trPr>
        <w:tc>
          <w:tcPr>
            <w:tcW w:w="2250" w:type="dxa"/>
            <w:shd w:val="clear" w:color="auto" w:fill="auto"/>
            <w:hideMark/>
          </w:tcPr>
          <w:p w14:paraId="3D5C32C2" w14:textId="77777777" w:rsidR="00625161" w:rsidRPr="00695B3C" w:rsidRDefault="00625161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5141066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DC5DD51" w14:textId="77777777" w:rsidR="00625161" w:rsidRPr="00695B3C" w:rsidRDefault="00625161" w:rsidP="004049E4">
            <w:pPr>
              <w:pStyle w:val="block"/>
              <w:tabs>
                <w:tab w:val="left" w:pos="227"/>
                <w:tab w:val="left" w:pos="6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650" w:right="-20" w:hanging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25161" w:rsidRPr="00695B3C" w14:paraId="23DF23D9" w14:textId="77777777" w:rsidTr="004049E4">
        <w:tc>
          <w:tcPr>
            <w:tcW w:w="2250" w:type="dxa"/>
            <w:shd w:val="clear" w:color="auto" w:fill="auto"/>
            <w:hideMark/>
          </w:tcPr>
          <w:p w14:paraId="5807C30F" w14:textId="77777777" w:rsidR="00B802C2" w:rsidRDefault="00625161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D37332B" w14:textId="36A22106" w:rsidR="00625161" w:rsidRPr="00695B3C" w:rsidRDefault="00B802C2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625161"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69B2A7C0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05DA5442" w14:textId="61FBD1E6" w:rsidR="00625161" w:rsidRPr="00695B3C" w:rsidRDefault="00625161" w:rsidP="004049E4">
            <w:pPr>
              <w:pStyle w:val="block"/>
              <w:tabs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="00B802C2">
              <w:rPr>
                <w:rFonts w:ascii="Angsana New" w:hAnsi="Angsana New"/>
                <w:i/>
                <w:iCs/>
                <w:sz w:val="30"/>
                <w:szCs w:val="30"/>
              </w:rPr>
              <w:t>s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5C5F624D" w14:textId="70668CE6" w:rsidR="007C5A2E" w:rsidRPr="00F3690D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DE10E5E" w14:textId="77777777" w:rsidR="00F3690D" w:rsidRDefault="00F36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67F2FCB" w14:textId="7787C016" w:rsidR="00913400" w:rsidRPr="008060F3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1</w:t>
      </w:r>
      <w:r w:rsidR="00C36A22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515202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ภา</w:t>
      </w:r>
      <w:r w:rsidR="00913400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F3690D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8060F3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6A404258" w:rsidR="00EA3875" w:rsidRPr="008060F3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627"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F97627"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8060F3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8060F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8060F3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8060F3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8060F3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pct"/>
          </w:tcPr>
          <w:p w14:paraId="5CDDBE70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58330FA4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122,734</w:t>
            </w:r>
          </w:p>
        </w:tc>
        <w:tc>
          <w:tcPr>
            <w:tcW w:w="147" w:type="pct"/>
          </w:tcPr>
          <w:p w14:paraId="0490C4BF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0D897DF" w14:textId="79CE4773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122,734</w:t>
            </w:r>
          </w:p>
        </w:tc>
      </w:tr>
      <w:tr w:rsidR="00FD3A4C" w:rsidRPr="008060F3" w14:paraId="3EC326E4" w14:textId="77777777" w:rsidTr="00343C60">
        <w:tc>
          <w:tcPr>
            <w:tcW w:w="2961" w:type="pct"/>
          </w:tcPr>
          <w:p w14:paraId="53BA7E93" w14:textId="2CC4325C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B802C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7365437A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  <w:tc>
          <w:tcPr>
            <w:tcW w:w="147" w:type="pct"/>
          </w:tcPr>
          <w:p w14:paraId="121C4CE4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2BE6F5D" w14:textId="674127CA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</w:tr>
      <w:tr w:rsidR="00FD3A4C" w:rsidRPr="008060F3" w14:paraId="147CC351" w14:textId="77777777" w:rsidTr="00343C60">
        <w:tc>
          <w:tcPr>
            <w:tcW w:w="2961" w:type="pct"/>
          </w:tcPr>
          <w:p w14:paraId="5FB7C61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768E22DE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5,672</w:t>
            </w:r>
          </w:p>
        </w:tc>
        <w:tc>
          <w:tcPr>
            <w:tcW w:w="147" w:type="pct"/>
          </w:tcPr>
          <w:p w14:paraId="5A10B68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E364EE0" w14:textId="7470C26F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sz w:val="30"/>
                <w:szCs w:val="30"/>
              </w:rPr>
              <w:t>5,672</w:t>
            </w:r>
          </w:p>
        </w:tc>
      </w:tr>
      <w:tr w:rsidR="00FD3A4C" w:rsidRPr="008060F3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11FDB32A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b/>
                <w:bCs/>
                <w:sz w:val="30"/>
                <w:szCs w:val="30"/>
              </w:rPr>
              <w:t>129,914</w:t>
            </w:r>
          </w:p>
        </w:tc>
        <w:tc>
          <w:tcPr>
            <w:tcW w:w="147" w:type="pct"/>
          </w:tcPr>
          <w:p w14:paraId="643DBF5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5C1E69AD" w:rsidR="00FD3A4C" w:rsidRPr="008060F3" w:rsidRDefault="000E117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17E">
              <w:rPr>
                <w:rFonts w:ascii="Angsana New" w:hAnsi="Angsana New"/>
                <w:b/>
                <w:bCs/>
                <w:sz w:val="30"/>
                <w:szCs w:val="30"/>
              </w:rPr>
              <w:t>129,914</w:t>
            </w:r>
          </w:p>
        </w:tc>
      </w:tr>
    </w:tbl>
    <w:p w14:paraId="305689C7" w14:textId="3AE2CC35" w:rsidR="00B802C2" w:rsidRPr="00F3690D" w:rsidRDefault="00B802C2">
      <w:pPr>
        <w:rPr>
          <w:rFonts w:asciiTheme="majorBidi" w:hAnsiTheme="majorBidi" w:cstheme="majorBidi"/>
          <w:sz w:val="30"/>
          <w:szCs w:val="30"/>
        </w:rPr>
      </w:pPr>
      <w:bookmarkStart w:id="2" w:name="_Hlk4009782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871D34" w:rsidRPr="008060F3" w14:paraId="04D4459D" w14:textId="77777777" w:rsidTr="00343C60">
        <w:tc>
          <w:tcPr>
            <w:tcW w:w="2961" w:type="pct"/>
          </w:tcPr>
          <w:p w14:paraId="56404A2F" w14:textId="7DCCAEB0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8F40799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FD3A4C" w:rsidRPr="008060F3" w14:paraId="578CE1FD" w14:textId="77777777" w:rsidTr="00343C60">
        <w:tc>
          <w:tcPr>
            <w:tcW w:w="2961" w:type="pct"/>
          </w:tcPr>
          <w:p w14:paraId="5E7F4105" w14:textId="124576C9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3E353EFF" w:rsidR="00FD3A4C" w:rsidRPr="008060F3" w:rsidRDefault="005839A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9A8">
              <w:rPr>
                <w:rFonts w:ascii="Angsana New" w:hAnsi="Angsana New"/>
                <w:sz w:val="30"/>
                <w:szCs w:val="30"/>
                <w:lang w:val="en-US" w:bidi="th-TH"/>
              </w:rPr>
              <w:t>10,188</w:t>
            </w:r>
          </w:p>
        </w:tc>
        <w:tc>
          <w:tcPr>
            <w:tcW w:w="147" w:type="pct"/>
          </w:tcPr>
          <w:p w14:paraId="19C1A50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4E530C6" w14:textId="2D4E10DA" w:rsidR="00FD3A4C" w:rsidRPr="008060F3" w:rsidRDefault="005839A8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9A8">
              <w:rPr>
                <w:rFonts w:ascii="Angsana New" w:hAnsi="Angsana New"/>
                <w:sz w:val="30"/>
                <w:szCs w:val="30"/>
              </w:rPr>
              <w:t>10,188</w:t>
            </w:r>
          </w:p>
        </w:tc>
      </w:tr>
      <w:tr w:rsidR="00FD3A4C" w:rsidRPr="008060F3" w14:paraId="56C92915" w14:textId="77777777" w:rsidTr="00343C60">
        <w:tc>
          <w:tcPr>
            <w:tcW w:w="2961" w:type="pct"/>
          </w:tcPr>
          <w:p w14:paraId="52C67A61" w14:textId="0DEAAC01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3C71C62A" w:rsidR="00FD3A4C" w:rsidRPr="008060F3" w:rsidRDefault="005839A8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9A8">
              <w:rPr>
                <w:rFonts w:ascii="Angsana New" w:hAnsi="Angsana New"/>
                <w:sz w:val="30"/>
                <w:szCs w:val="30"/>
              </w:rPr>
              <w:t>23,015</w:t>
            </w:r>
          </w:p>
        </w:tc>
        <w:tc>
          <w:tcPr>
            <w:tcW w:w="147" w:type="pct"/>
          </w:tcPr>
          <w:p w14:paraId="129C3AEC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0E8D1E1E" w14:textId="40400DD4" w:rsidR="00FD3A4C" w:rsidRPr="008060F3" w:rsidRDefault="005839A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9A8">
              <w:rPr>
                <w:rFonts w:ascii="Angsana New" w:hAnsi="Angsana New"/>
                <w:sz w:val="30"/>
                <w:szCs w:val="30"/>
              </w:rPr>
              <w:t>23,015</w:t>
            </w:r>
          </w:p>
        </w:tc>
      </w:tr>
      <w:tr w:rsidR="00FD3A4C" w:rsidRPr="008060F3" w14:paraId="65C24E04" w14:textId="77777777" w:rsidTr="00343C60">
        <w:tc>
          <w:tcPr>
            <w:tcW w:w="2961" w:type="pct"/>
          </w:tcPr>
          <w:p w14:paraId="7E39EFB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05D71799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76,676</w:t>
            </w:r>
          </w:p>
        </w:tc>
        <w:tc>
          <w:tcPr>
            <w:tcW w:w="147" w:type="pct"/>
          </w:tcPr>
          <w:p w14:paraId="19BF92B2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56B705B" w14:textId="02F98EC0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76,676</w:t>
            </w:r>
          </w:p>
        </w:tc>
      </w:tr>
      <w:tr w:rsidR="00FD3A4C" w:rsidRPr="008060F3" w14:paraId="1601B254" w14:textId="77777777" w:rsidTr="00343C60">
        <w:tc>
          <w:tcPr>
            <w:tcW w:w="2961" w:type="pct"/>
          </w:tcPr>
          <w:p w14:paraId="6A37CC10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0B7A245D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9E5">
              <w:rPr>
                <w:rFonts w:ascii="Angsana New" w:hAnsi="Angsana New"/>
                <w:b/>
                <w:bCs/>
                <w:sz w:val="30"/>
                <w:szCs w:val="30"/>
              </w:rPr>
              <w:t>109,879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63B85CB7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9E5">
              <w:rPr>
                <w:rFonts w:ascii="Angsana New" w:hAnsi="Angsana New"/>
                <w:b/>
                <w:bCs/>
                <w:sz w:val="30"/>
                <w:szCs w:val="30"/>
              </w:rPr>
              <w:t>109,879</w:t>
            </w:r>
          </w:p>
        </w:tc>
      </w:tr>
      <w:tr w:rsidR="00871D34" w:rsidRPr="00F3690D" w14:paraId="1767EBA8" w14:textId="77777777" w:rsidTr="00343C60">
        <w:tc>
          <w:tcPr>
            <w:tcW w:w="2961" w:type="pct"/>
          </w:tcPr>
          <w:p w14:paraId="5A22EE38" w14:textId="77777777" w:rsidR="00871D34" w:rsidRPr="00F3690D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F3690D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CCBB9" w14:textId="77777777" w:rsidR="00871D34" w:rsidRPr="00F3690D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6BE04FF2" w14:textId="77777777" w:rsidR="00871D34" w:rsidRPr="00F3690D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D34" w:rsidRPr="008060F3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3DA0923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04663ECC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7" w:type="pct"/>
          </w:tcPr>
          <w:p w14:paraId="70F6811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BC2652F" w14:textId="1EE71F1B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FD3A4C" w:rsidRPr="008060F3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 w:rsidR="006E7C3B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2301562D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45,534</w:t>
            </w:r>
          </w:p>
        </w:tc>
        <w:tc>
          <w:tcPr>
            <w:tcW w:w="147" w:type="pct"/>
          </w:tcPr>
          <w:p w14:paraId="272F916E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66EAF469" w14:textId="34AA90F7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E29E5">
              <w:rPr>
                <w:rFonts w:ascii="Angsana New" w:hAnsi="Angsana New"/>
                <w:sz w:val="30"/>
                <w:szCs w:val="30"/>
              </w:rPr>
              <w:t>45,534</w:t>
            </w:r>
          </w:p>
        </w:tc>
      </w:tr>
      <w:tr w:rsidR="00FD3A4C" w:rsidRPr="008060F3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6BB73A75" w:rsidR="00FD3A4C" w:rsidRPr="008060F3" w:rsidRDefault="004E29E5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46,036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0B12A114" w:rsidR="00FD3A4C" w:rsidRPr="008060F3" w:rsidRDefault="004E29E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29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46,036</w:t>
            </w:r>
          </w:p>
        </w:tc>
      </w:tr>
    </w:tbl>
    <w:p w14:paraId="482AD85D" w14:textId="13295257" w:rsidR="00B36DE8" w:rsidRPr="00F3690D" w:rsidRDefault="00B36DE8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A0A937" w14:textId="464A5266" w:rsidR="00751837" w:rsidRPr="008060F3" w:rsidRDefault="00751837" w:rsidP="0075183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F9762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30 </w:t>
      </w:r>
      <w:r w:rsidR="00F97627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กันยา</w:t>
      </w:r>
      <w:r w:rsidR="00F9762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ยน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บริษัทมีวงเงินสินเชื่อซึ่งยังมิได้เบิกใช้ นอกเหนือจากวงเงินกู้ยืมเป็นจำนวนรว</w:t>
      </w:r>
      <w:r w:rsidR="00FA573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 </w:t>
      </w:r>
      <w:r w:rsidR="00FA573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123.47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 12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8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5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167819AF" w14:textId="77777777" w:rsidR="005623DC" w:rsidRPr="00F3690D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CD262A" w14:textId="1E9EABA0" w:rsidR="00C50C0A" w:rsidRPr="008060F3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F3690D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4E546E3" w14:textId="58072086" w:rsidR="00C50C0A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F97627" w:rsidRPr="00CB698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30 </w:t>
      </w:r>
      <w:r w:rsidR="00F97627" w:rsidRPr="00CB698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กันยา</w:t>
      </w:r>
      <w:r w:rsidR="00F97627" w:rsidRPr="00CB698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ยน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="003D54F2" w:rsidRPr="008060F3">
        <w:rPr>
          <w:rFonts w:ascii="Angsana New" w:eastAsia="MS Mincho" w:hAnsi="Angsana New"/>
          <w:sz w:val="30"/>
          <w:szCs w:val="30"/>
          <w:lang w:val="en-US"/>
        </w:rPr>
        <w:t>2565</w:t>
      </w:r>
      <w:r w:rsidR="003D54F2" w:rsidRPr="008060F3">
        <w:rPr>
          <w:rFonts w:ascii="Angsana New" w:eastAsia="MS Mincho" w:hAnsi="Angsana New"/>
          <w:b/>
          <w:bCs/>
          <w:sz w:val="30"/>
          <w:szCs w:val="30"/>
          <w:lang w:val="en-US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6E7C3B">
        <w:rPr>
          <w:rFonts w:ascii="Angsana New" w:hAnsi="Angsana New" w:hint="cs"/>
          <w:sz w:val="30"/>
          <w:szCs w:val="30"/>
          <w:cs/>
          <w:lang w:bidi="th-TH"/>
        </w:rPr>
        <w:t>จากสถาบันการเงิน</w:t>
      </w:r>
      <w:r w:rsidR="00097FEF" w:rsidRPr="008060F3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8060F3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2477A081" w14:textId="1C5536F4" w:rsidR="006E7C3B" w:rsidRDefault="006E7C3B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CF9CBD7" w14:textId="77777777" w:rsidR="00F3690D" w:rsidRDefault="00F36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DD64E2" w14:textId="64B05D57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5623D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5CF18B" w14:textId="31A34212" w:rsidR="007A577C" w:rsidRDefault="00DD1892" w:rsidP="00842447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8060F3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8060F3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8060F3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t>่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1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30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>ปี</w:t>
      </w:r>
      <w:bookmarkStart w:id="3" w:name="_Hlk85999046"/>
    </w:p>
    <w:p w14:paraId="680FF867" w14:textId="47B971BE" w:rsidR="007A577C" w:rsidRDefault="007A577C" w:rsidP="0075617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AD33D9D" w14:textId="08DE5DCB" w:rsidR="00271CF5" w:rsidRPr="008060F3" w:rsidRDefault="00786A17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1</w:t>
      </w:r>
      <w:r w:rsidR="00C36A22">
        <w:rPr>
          <w:rFonts w:ascii="Angsana New" w:hAnsi="Angsana New"/>
          <w:b/>
          <w:bCs/>
          <w:sz w:val="30"/>
          <w:szCs w:val="30"/>
        </w:rPr>
        <w:t>4</w:t>
      </w:r>
      <w:r w:rsidR="00515202" w:rsidRPr="008060F3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8060F3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5623D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lang w:val="en-US"/>
        </w:rPr>
      </w:pPr>
    </w:p>
    <w:bookmarkEnd w:id="3"/>
    <w:p w14:paraId="43CA685C" w14:textId="0B88B297" w:rsidR="00B729AD" w:rsidRPr="00D55686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Pr="004D7A8F">
        <w:rPr>
          <w:rFonts w:ascii="Angsana New" w:hAnsi="Angsana New" w:hint="cs"/>
          <w:sz w:val="30"/>
          <w:szCs w:val="30"/>
        </w:rPr>
        <w:t>15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288CFC4F" w14:textId="77777777" w:rsidR="00B729AD" w:rsidRPr="00FF5C4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3B81893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F1D6BB6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2C5703E" w14:textId="4FA2A31F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>อีกทั้งผู้ประกอบการโทรคมนาคมไม่ปฏิบัติตามข้อกำหนดของ กสทช. (ประกาศไอซี)</w:t>
      </w:r>
    </w:p>
    <w:p w14:paraId="144E274F" w14:textId="77777777" w:rsidR="00842447" w:rsidRDefault="00842447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9D9284E" w14:textId="77777777" w:rsidR="006E7C3B" w:rsidRDefault="006E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577FA2" w14:textId="6FF94BAD" w:rsidR="00B729AD" w:rsidRDefault="00B729AD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>
        <w:rPr>
          <w:rFonts w:ascii="Angsana New" w:hAnsi="Angsana New" w:hint="cs"/>
          <w:sz w:val="30"/>
          <w:szCs w:val="30"/>
          <w:cs/>
        </w:rPr>
        <w:t xml:space="preserve">น </w:t>
      </w:r>
      <w:r w:rsidRPr="00D55686">
        <w:rPr>
          <w:rFonts w:ascii="Angsana New" w:hAnsi="Angsana New" w:hint="cs"/>
          <w:sz w:val="30"/>
          <w:szCs w:val="3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6E7C3B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22546FDD" w14:textId="55AB2C9A" w:rsidR="00B729AD" w:rsidRPr="00D55686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>
        <w:rPr>
          <w:rFonts w:ascii="Angsana New" w:hAnsi="Angsana New" w:hint="cs"/>
          <w:sz w:val="30"/>
          <w:szCs w:val="30"/>
          <w:cs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1C543A7E" w14:textId="77777777" w:rsidR="00B729AD" w:rsidRPr="006E7C3B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6BDB8CAE" w14:textId="77777777" w:rsidR="006E7C3B" w:rsidRDefault="006E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54B901" w14:textId="4A59A353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ถึงบริษัทว่าศาลปกครองกลางได้รับ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กลางได้มีคำสั่งกำหนดให้วันที่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7F6F1D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4DB62636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</w:p>
    <w:p w14:paraId="5FE4BFE7" w14:textId="77777777" w:rsidR="00B729AD" w:rsidRPr="00FD45F9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65A2FC66" w14:textId="28126822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D55686">
        <w:rPr>
          <w:rFonts w:ascii="Angsana New" w:hAnsi="Angsana New" w:hint="cs"/>
          <w:sz w:val="30"/>
          <w:szCs w:val="30"/>
          <w:cs/>
        </w:rPr>
        <w:t>โดยขณะนี้บริษัทอยู่ระหว่างรอผลการตัดสินพิพากษาจากศาลปกครองสูงสุด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FD45F9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4871421A" w14:textId="098BECD1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2562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24378C">
        <w:rPr>
          <w:rFonts w:ascii="Angsana New" w:hAnsi="Angsana New"/>
          <w:spacing w:val="-4"/>
          <w:sz w:val="30"/>
          <w:szCs w:val="30"/>
        </w:rPr>
        <w:t>30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24378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B5D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B5DD0">
        <w:rPr>
          <w:rFonts w:ascii="Angsana New" w:hAnsi="Angsana New"/>
          <w:spacing w:val="-4"/>
          <w:sz w:val="30"/>
          <w:szCs w:val="30"/>
        </w:rPr>
        <w:t>2565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876AFB">
        <w:rPr>
          <w:rFonts w:ascii="Angsana New" w:hAnsi="Angsana New"/>
          <w:spacing w:val="-4"/>
          <w:sz w:val="30"/>
          <w:szCs w:val="30"/>
        </w:rPr>
        <w:t>0.20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943DC1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FD45F9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9A6B1C3" w14:textId="3F5F39D8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>
        <w:rPr>
          <w:rFonts w:ascii="Angsana New" w:hAnsi="Angsana New"/>
          <w:sz w:val="30"/>
          <w:szCs w:val="30"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4D7A8F">
        <w:rPr>
          <w:rFonts w:ascii="Angsana New" w:hAnsi="Angsana New" w:hint="cs"/>
          <w:sz w:val="30"/>
          <w:szCs w:val="30"/>
        </w:rPr>
        <w:t>2560</w:t>
      </w:r>
    </w:p>
    <w:p w14:paraId="22793846" w14:textId="074BC2F5" w:rsidR="000F748C" w:rsidRPr="00FD45F9" w:rsidRDefault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9D2E165" w14:textId="77777777" w:rsidR="006E7C3B" w:rsidRDefault="006E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FE4B98" w14:textId="60B0CDC5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</w:t>
      </w:r>
      <w:r w:rsidR="004B5DD0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และมีคำสั่งให้บริษัทต้องชำระเงินพร้อมดอกเบี้ยอัตราร้อยละ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ล้านบาทนับแต่</w:t>
      </w:r>
      <w:r w:rsidR="004B5DD0">
        <w:rPr>
          <w:rFonts w:ascii="Angsana New" w:hAnsi="Angsana New"/>
          <w:sz w:val="30"/>
          <w:szCs w:val="30"/>
        </w:rPr>
        <w:t xml:space="preserve">  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D7A8F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20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2564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08A70A8C" w14:textId="77777777" w:rsidR="00B729AD" w:rsidRPr="00FD45F9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0B4C47F2" w14:textId="2A1DCFF0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324C9E">
        <w:rPr>
          <w:rFonts w:ascii="Angsana New" w:hAnsi="Angsana New" w:hint="cs"/>
          <w:sz w:val="30"/>
          <w:szCs w:val="30"/>
          <w:cs/>
        </w:rPr>
        <w:t xml:space="preserve"> </w:t>
      </w:r>
      <w:r w:rsidR="00324C9E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2565 </w:t>
      </w:r>
      <w:r w:rsidR="00324C9E" w:rsidRPr="00324C9E">
        <w:rPr>
          <w:rFonts w:ascii="Angsana New" w:hAnsi="Angsana New" w:hint="cs"/>
          <w:sz w:val="30"/>
          <w:szCs w:val="30"/>
          <w:cs/>
        </w:rPr>
        <w:t>ศาลฎีกามีคำสั่งว่าปัญหาตามฎีกาของบริษัทเป็นปัญหาสำคัญที่ศาลฎีกาควรวินิจฉัย</w:t>
      </w:r>
      <w:r w:rsidR="00324C9E" w:rsidRPr="00324C9E">
        <w:rPr>
          <w:rFonts w:ascii="Angsana New" w:hAnsi="Angsana New"/>
          <w:sz w:val="30"/>
          <w:szCs w:val="30"/>
          <w:cs/>
        </w:rPr>
        <w:t xml:space="preserve"> </w:t>
      </w:r>
      <w:r w:rsidR="00324C9E" w:rsidRPr="00324C9E">
        <w:rPr>
          <w:rFonts w:ascii="Angsana New" w:hAnsi="Angsana New" w:hint="cs"/>
          <w:sz w:val="30"/>
          <w:szCs w:val="30"/>
          <w:cs/>
        </w:rPr>
        <w:t>จึงมีคำสั่งอนุญาตให้ฏีกาและรับฎีกาของบริษัทไว้ในพิจารณาแล้ว</w:t>
      </w:r>
    </w:p>
    <w:p w14:paraId="54BEE18F" w14:textId="77777777" w:rsidR="006E7C3B" w:rsidRDefault="006E7C3B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B6ACAA4" w14:textId="2EE5917F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97627" w:rsidRPr="00CB6983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F97627" w:rsidRPr="00CB6983">
        <w:rPr>
          <w:rFonts w:asciiTheme="majorBidi" w:eastAsia="MS Mincho" w:hAnsiTheme="majorBidi" w:cstheme="majorBidi" w:hint="cs"/>
          <w:sz w:val="30"/>
          <w:szCs w:val="30"/>
          <w:cs/>
        </w:rPr>
        <w:t>กันยา</w:t>
      </w:r>
      <w:r w:rsidR="00F97627" w:rsidRPr="00CB6983">
        <w:rPr>
          <w:rFonts w:asciiTheme="majorBidi" w:eastAsia="MS Mincho" w:hAnsiTheme="majorBidi" w:cstheme="majorBidi"/>
          <w:sz w:val="30"/>
          <w:szCs w:val="30"/>
          <w:cs/>
        </w:rPr>
        <w:t>ยน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/>
          <w:sz w:val="30"/>
          <w:szCs w:val="30"/>
        </w:rPr>
        <w:t>2565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Pr="00CB6983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CB6983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86ABA85" w14:textId="5E9652AC" w:rsidR="000C781F" w:rsidRDefault="000C781F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FB61D" w14:textId="77777777" w:rsidR="00191454" w:rsidRDefault="00191454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901B2D4" w14:textId="77777777" w:rsidR="0043440C" w:rsidRPr="0043440C" w:rsidRDefault="0043440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sectPr w:rsidR="0043440C" w:rsidRPr="0043440C" w:rsidSect="007547FC">
      <w:headerReference w:type="default" r:id="rId11"/>
      <w:footerReference w:type="default" r:id="rId12"/>
      <w:pgSz w:w="11909" w:h="16834" w:code="9"/>
      <w:pgMar w:top="691" w:right="1152" w:bottom="576" w:left="1152" w:header="648" w:footer="605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CE5C" w14:textId="77777777" w:rsidR="00901C26" w:rsidRDefault="00901C26" w:rsidP="00900EE2">
      <w:r>
        <w:separator/>
      </w:r>
    </w:p>
  </w:endnote>
  <w:endnote w:type="continuationSeparator" w:id="0">
    <w:p w14:paraId="37556639" w14:textId="77777777" w:rsidR="00901C26" w:rsidRDefault="00901C2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8C7C1" w14:textId="77777777" w:rsidR="00901C26" w:rsidRDefault="00901C26" w:rsidP="00900EE2">
      <w:r>
        <w:separator/>
      </w:r>
    </w:p>
  </w:footnote>
  <w:footnote w:type="continuationSeparator" w:id="0">
    <w:p w14:paraId="78F8DB1F" w14:textId="77777777" w:rsidR="00901C26" w:rsidRDefault="00901C2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F41A" w14:textId="77777777" w:rsidR="00E92B19" w:rsidRPr="0002526B" w:rsidRDefault="00E92B19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5907292" w14:textId="77777777" w:rsidR="00E92B19" w:rsidRPr="0002526B" w:rsidRDefault="00E92B19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881ECF" w14:textId="00F332F1" w:rsidR="00E92B19" w:rsidRPr="0002526B" w:rsidRDefault="00834951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 w:rsidR="00E92B19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E92B19"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E92B19">
      <w:rPr>
        <w:rFonts w:ascii="Angsana New" w:hAnsi="Angsana New"/>
        <w:sz w:val="32"/>
        <w:szCs w:val="32"/>
        <w:lang w:val="en-US" w:bidi="th-TH"/>
      </w:rPr>
      <w:t>5</w:t>
    </w:r>
    <w:r w:rsidR="00E92B19"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 w:rsidR="00E92B19">
      <w:rPr>
        <w:rFonts w:ascii="Angsana New" w:hAnsi="Angsana New"/>
        <w:sz w:val="32"/>
        <w:szCs w:val="32"/>
        <w:lang w:val="en-US" w:bidi="th-TH"/>
      </w:rPr>
      <w:t>(</w:t>
    </w:r>
    <w:r w:rsidR="00E92B19"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E92B19" w:rsidRPr="001B4915">
      <w:rPr>
        <w:rFonts w:ascii="Angsana New" w:hAnsi="Angsana New"/>
        <w:sz w:val="32"/>
        <w:szCs w:val="32"/>
        <w:lang w:val="en-US" w:bidi="th-TH"/>
      </w:rPr>
      <w:t>)</w:t>
    </w:r>
  </w:p>
  <w:p w14:paraId="3EBECA15" w14:textId="77777777" w:rsidR="00E92B19" w:rsidRPr="00B52A63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9B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BAD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304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3410</Words>
  <Characters>19441</Characters>
  <Application>Microsoft Office Word</Application>
  <DocSecurity>4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2022-11-09T16:25:00Z</cp:lastPrinted>
  <dcterms:created xsi:type="dcterms:W3CDTF">2022-11-14T09:59:00Z</dcterms:created>
  <dcterms:modified xsi:type="dcterms:W3CDTF">2022-11-14T09:59:00Z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