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6B2FB7F0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C34A65">
        <w:rPr>
          <w:rFonts w:asciiTheme="majorBidi" w:hAnsiTheme="majorBidi" w:cstheme="majorBidi"/>
          <w:sz w:val="28"/>
          <w:cs/>
        </w:rPr>
        <w:t xml:space="preserve">ระหว่างกาลนี้เมื่อวันที่ </w:t>
      </w:r>
      <w:r w:rsidR="00386A17" w:rsidRPr="00C34A65">
        <w:rPr>
          <w:rFonts w:asciiTheme="majorBidi" w:hAnsiTheme="majorBidi" w:cstheme="majorBidi"/>
          <w:sz w:val="28"/>
        </w:rPr>
        <w:t>1</w:t>
      </w:r>
      <w:r w:rsidR="008E769B" w:rsidRPr="00C34A65">
        <w:rPr>
          <w:rFonts w:asciiTheme="majorBidi" w:hAnsiTheme="majorBidi" w:cstheme="majorBidi"/>
          <w:sz w:val="28"/>
        </w:rPr>
        <w:t xml:space="preserve">4 </w:t>
      </w:r>
      <w:r w:rsidR="008E769B" w:rsidRPr="00C34A65">
        <w:rPr>
          <w:rFonts w:asciiTheme="majorBidi" w:hAnsiTheme="majorBidi" w:cstheme="majorBidi" w:hint="cs"/>
          <w:sz w:val="28"/>
          <w:cs/>
        </w:rPr>
        <w:t>พฤศจิกายน</w:t>
      </w:r>
      <w:r w:rsidR="00A46F6F" w:rsidRPr="00C34A65">
        <w:rPr>
          <w:rFonts w:asciiTheme="majorBidi" w:hAnsiTheme="majorBidi" w:cstheme="majorBidi" w:hint="cs"/>
          <w:sz w:val="28"/>
          <w:cs/>
        </w:rPr>
        <w:t xml:space="preserve"> </w:t>
      </w:r>
      <w:r w:rsidR="00386A17" w:rsidRPr="00C34A65">
        <w:rPr>
          <w:rFonts w:asciiTheme="majorBidi" w:hAnsiTheme="majorBidi" w:cstheme="majorBidi"/>
          <w:sz w:val="28"/>
        </w:rPr>
        <w:t>2565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053B5692" w14:textId="27655B11" w:rsidR="007F111E" w:rsidRPr="00C07F18" w:rsidRDefault="007F111E" w:rsidP="006358BF">
      <w:pPr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2538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2F3A35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="006422F3" w:rsidRPr="00C07F18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="00ED4C9C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ยนในตลาดหลักทรัพย์แห่งประเทศไทย บริษัทจัดตั้งและมีภูมิลำเนาในประเทศไทย ที่อยู่ตามที่</w:t>
      </w:r>
      <w:r w:rsidR="00A20E73">
        <w:rPr>
          <w:rFonts w:asciiTheme="majorBidi" w:hAnsiTheme="majorBidi" w:cstheme="majorBidi"/>
          <w:color w:val="000000"/>
          <w:spacing w:val="-2"/>
          <w:sz w:val="28"/>
        </w:rPr>
        <w:t xml:space="preserve">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จดทะเบียนของบริษัทอยู่ที่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74426" w:rsidRPr="00C07F18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5074D00B" w14:textId="77777777" w:rsidR="007F111E" w:rsidRPr="00C07F18" w:rsidRDefault="007F111E" w:rsidP="00BC259B">
      <w:pPr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25192E44" w14:textId="091BD537" w:rsidR="007F111E" w:rsidRPr="00C07F18" w:rsidRDefault="007F111E" w:rsidP="006358BF">
      <w:pPr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="00E81941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538F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ธุรกิจพลังงาน</w:t>
      </w:r>
      <w:r w:rsidR="009538F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="004F74A8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="003C761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และธุรกิจอื่น</w:t>
      </w:r>
      <w:r w:rsidR="00F764C2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ๆ</w:t>
      </w:r>
    </w:p>
    <w:p w14:paraId="466FDBF5" w14:textId="44E13972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693905D8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E4D5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77E13160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F9522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 w:rsidRPr="009A00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44BB0" w:rsidRPr="009A002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F9522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 w:rsidRPr="009A0027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6602BEF8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F9522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F9522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902C1">
        <w:rPr>
          <w:rFonts w:asciiTheme="majorBidi" w:hAnsiTheme="majorBidi" w:cstheme="majorBidi" w:hint="cs"/>
          <w:color w:val="000000"/>
          <w:spacing w:val="-2"/>
          <w:sz w:val="28"/>
          <w:cs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F9522E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631F1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72BDA215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006C5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006C58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C25593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2559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B5B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5B1A76D1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4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C07F18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EB32ED5" w14:textId="1B77D361" w:rsidR="003D04A9" w:rsidRPr="00A6709B" w:rsidRDefault="00997E8D" w:rsidP="00A6709B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  <w:r w:rsidRPr="00C07F18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C07F18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C07F18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>น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C07F18">
        <w:rPr>
          <w:rFonts w:asciiTheme="majorBidi" w:hAnsiTheme="majorBidi" w:cstheme="majorBidi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spacing w:val="-2"/>
          <w:sz w:val="28"/>
        </w:rPr>
        <w:t>256</w:t>
      </w:r>
      <w:r w:rsidR="00113203">
        <w:rPr>
          <w:rFonts w:asciiTheme="majorBidi" w:hAnsiTheme="majorBidi" w:cstheme="majorBidi"/>
          <w:spacing w:val="-2"/>
          <w:sz w:val="28"/>
        </w:rPr>
        <w:t>4</w:t>
      </w:r>
      <w:r w:rsidR="00950868" w:rsidRPr="00C07F18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C07F18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A6709B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1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มกราคม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cstheme="majorBidi"/>
          <w:sz w:val="28"/>
          <w:lang w:eastAsia="en-GB"/>
        </w:rPr>
        <w:t>256</w:t>
      </w:r>
      <w:r w:rsidR="00A6709B">
        <w:rPr>
          <w:rFonts w:asciiTheme="majorBidi" w:hAnsiTheme="majorBidi" w:cstheme="majorBidi"/>
          <w:sz w:val="28"/>
          <w:lang w:eastAsia="en-GB"/>
        </w:rPr>
        <w:t>5</w:t>
      </w:r>
      <w:r w:rsidR="003D04A9" w:rsidRPr="00A6709B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A6709B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A6709B">
        <w:rPr>
          <w:rFonts w:asciiTheme="majorBidi" w:hAnsiTheme="majorBidi" w:hint="cs"/>
          <w:sz w:val="28"/>
          <w:cs/>
          <w:lang w:eastAsia="en-GB"/>
        </w:rPr>
        <w:t>ร</w:t>
      </w:r>
    </w:p>
    <w:p w14:paraId="2818F7F9" w14:textId="60E1947B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5A023894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C25593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F38A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C2559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1320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0B2575A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การขายสินค้าระหว่างกันกำหนดราคาตามราคาตลาด 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74F70561" w:rsidR="00F53166" w:rsidRPr="006720AB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</w:t>
      </w:r>
      <w:r w:rsidR="007C7E8B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บุคคลและ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กิจการที่เกี่ยวข้องกันคิดดอกเบี้ยใน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อัตราร้อยละ </w:t>
      </w:r>
      <w:r w:rsidR="00213252" w:rsidRPr="006720AB">
        <w:rPr>
          <w:rFonts w:asciiTheme="majorBidi" w:hAnsiTheme="majorBidi" w:cstheme="majorBidi"/>
          <w:color w:val="000000"/>
          <w:spacing w:val="-2"/>
          <w:sz w:val="28"/>
        </w:rPr>
        <w:t>0.075 - 6.</w:t>
      </w:r>
      <w:r w:rsidR="00D06744" w:rsidRPr="006720AB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213252" w:rsidRPr="006720AB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567969" w:rsidRPr="006720AB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C71C70" w:rsidRPr="006720AB">
        <w:rPr>
          <w:rFonts w:ascii="Angsana New" w:hAnsi="Angsana New"/>
          <w:color w:val="000000"/>
          <w:spacing w:val="-2"/>
          <w:sz w:val="28"/>
        </w:rPr>
        <w:t>0.075</w:t>
      </w:r>
      <w:r w:rsidR="005705B6">
        <w:rPr>
          <w:rFonts w:ascii="Angsana New" w:hAnsi="Angsana New"/>
          <w:color w:val="000000"/>
          <w:spacing w:val="-2"/>
          <w:sz w:val="28"/>
        </w:rPr>
        <w:t xml:space="preserve">   </w:t>
      </w:r>
      <w:r w:rsidR="000A4620" w:rsidRPr="006720AB">
        <w:rPr>
          <w:rFonts w:ascii="Angsana New" w:hAnsi="Angsana New"/>
          <w:color w:val="000000"/>
          <w:spacing w:val="-2"/>
          <w:sz w:val="28"/>
        </w:rPr>
        <w:t>-</w:t>
      </w:r>
      <w:r w:rsidR="008A6859" w:rsidRPr="006720AB">
        <w:rPr>
          <w:rFonts w:ascii="Angsana New" w:hAnsi="Angsana New"/>
          <w:color w:val="000000"/>
          <w:spacing w:val="-2"/>
          <w:sz w:val="28"/>
        </w:rPr>
        <w:t xml:space="preserve"> </w:t>
      </w:r>
      <w:r w:rsidR="005C1ADD">
        <w:rPr>
          <w:rFonts w:ascii="Angsana New" w:hAnsi="Angsana New"/>
          <w:color w:val="000000"/>
          <w:spacing w:val="-2"/>
          <w:sz w:val="28"/>
        </w:rPr>
        <w:t>6</w:t>
      </w:r>
      <w:r w:rsidR="00AF211B" w:rsidRPr="006720AB">
        <w:rPr>
          <w:rFonts w:ascii="Angsana New" w:hAnsi="Angsana New"/>
          <w:color w:val="000000"/>
          <w:spacing w:val="-2"/>
          <w:sz w:val="28"/>
        </w:rPr>
        <w:t>.</w:t>
      </w:r>
      <w:r w:rsidR="005C1ADD">
        <w:rPr>
          <w:rFonts w:ascii="Angsana New" w:hAnsi="Angsana New"/>
          <w:color w:val="000000"/>
          <w:spacing w:val="-2"/>
          <w:sz w:val="28"/>
        </w:rPr>
        <w:t>7</w:t>
      </w:r>
      <w:r w:rsidR="00AF211B" w:rsidRPr="006720AB">
        <w:rPr>
          <w:rFonts w:ascii="Angsana New" w:hAnsi="Angsana New"/>
          <w:color w:val="000000"/>
          <w:spacing w:val="-2"/>
          <w:sz w:val="28"/>
        </w:rPr>
        <w:t>5</w:t>
      </w:r>
      <w:r w:rsidR="00C71C70" w:rsidRPr="006720AB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6720AB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07A14D06" w:rsidR="006F65FE" w:rsidRPr="006720AB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720AB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213252" w:rsidRPr="006720AB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6720AB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67969" w:rsidRPr="006720AB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6F65FE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E45A8D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6720AB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4AFF49D9" w:rsidR="00917745" w:rsidRPr="00C07F18" w:rsidRDefault="00917745" w:rsidP="000B0829">
      <w:pPr>
        <w:tabs>
          <w:tab w:val="left" w:pos="720"/>
          <w:tab w:val="left" w:pos="810"/>
        </w:tabs>
        <w:spacing w:before="120" w:after="120"/>
        <w:ind w:left="360" w:right="-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6720AB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6720A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6720AB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7C7E8B" w:rsidRPr="006720AB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6720A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 w:rsidRPr="006720AB">
        <w:rPr>
          <w:rFonts w:asciiTheme="majorBidi" w:hAnsiTheme="majorBidi" w:cstheme="majorBidi"/>
          <w:color w:val="000000"/>
          <w:spacing w:val="-8"/>
          <w:sz w:val="28"/>
        </w:rPr>
        <w:t>0.075 - 6.</w:t>
      </w:r>
      <w:r w:rsidR="00146D48" w:rsidRPr="006720AB">
        <w:rPr>
          <w:rFonts w:asciiTheme="majorBidi" w:hAnsiTheme="majorBidi" w:cstheme="majorBidi"/>
          <w:color w:val="000000"/>
          <w:spacing w:val="-8"/>
          <w:sz w:val="28"/>
        </w:rPr>
        <w:t>75</w:t>
      </w:r>
      <w:r w:rsidR="00567969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 (</w:t>
      </w:r>
      <w:r w:rsidR="00B8353B" w:rsidRPr="007C7E8B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567969" w:rsidRPr="007C7E8B">
        <w:rPr>
          <w:rFonts w:asciiTheme="majorBidi" w:hAnsiTheme="majorBidi" w:cstheme="majorBidi"/>
          <w:color w:val="000000"/>
          <w:spacing w:val="-8"/>
          <w:sz w:val="28"/>
        </w:rPr>
        <w:t>4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7C7E8B">
        <w:rPr>
          <w:rFonts w:ascii="Angsana New" w:hAnsi="Angsana New"/>
          <w:color w:val="000000"/>
          <w:spacing w:val="-8"/>
          <w:sz w:val="28"/>
        </w:rPr>
        <w:t>0.075 - 6.</w:t>
      </w:r>
      <w:r w:rsidR="00042738" w:rsidRPr="007C7E8B">
        <w:rPr>
          <w:rFonts w:ascii="Angsana New" w:hAnsi="Angsana New"/>
          <w:color w:val="000000"/>
          <w:spacing w:val="-8"/>
          <w:sz w:val="28"/>
        </w:rPr>
        <w:t>75</w:t>
      </w:r>
      <w:r w:rsidR="002853B7" w:rsidRPr="007C7E8B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7A1A979D" w14:textId="109176E7" w:rsidR="002A3E95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4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714"/>
      </w:tblGrid>
      <w:tr w:rsidR="00D326CD" w:rsidRPr="007B225A" w14:paraId="39A909C5" w14:textId="77777777" w:rsidTr="009B088F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09057C51" w14:textId="77777777" w:rsidR="00D326CD" w:rsidRPr="005855F2" w:rsidRDefault="00D326CD" w:rsidP="007677C0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27ED378" w14:textId="77777777" w:rsidR="00D326CD" w:rsidRPr="005855F2" w:rsidRDefault="00D326CD" w:rsidP="007677C0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14" w:type="dxa"/>
            <w:tcBorders>
              <w:bottom w:val="single" w:sz="4" w:space="0" w:color="auto"/>
            </w:tcBorders>
            <w:shd w:val="clear" w:color="auto" w:fill="auto"/>
          </w:tcPr>
          <w:p w14:paraId="4683643B" w14:textId="77777777" w:rsidR="00D326CD" w:rsidRPr="005855F2" w:rsidRDefault="00D326CD" w:rsidP="007677C0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6F155C" w:rsidRPr="007B225A" w14:paraId="1DE340FD" w14:textId="77777777" w:rsidTr="009B088F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24E89858" w14:textId="5E9EB48A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0A29304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tcBorders>
              <w:top w:val="single" w:sz="4" w:space="0" w:color="auto"/>
            </w:tcBorders>
            <w:shd w:val="clear" w:color="auto" w:fill="auto"/>
          </w:tcPr>
          <w:p w14:paraId="692DD222" w14:textId="34F75DF4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67FF6A4D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CCD6461" w14:textId="087D1A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4E90C2E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2927782" w14:textId="0729A69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0E7C19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C9DEF07" w14:textId="566D3FA3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61E7BE5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27D6DBE" w14:textId="034DB9B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01E420CC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5FB17E7" w14:textId="4FAEA999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0CD09C3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A058C4C" w14:textId="62EC81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2062A3" w:rsidRPr="007B225A" w14:paraId="10FA8837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0CAD29F" w14:textId="404B70E8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9B088F"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236" w:type="dxa"/>
          </w:tcPr>
          <w:p w14:paraId="2FFF0B02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6561F45" w14:textId="48865AE7" w:rsidR="002062A3" w:rsidRPr="005855F2" w:rsidRDefault="009B088F" w:rsidP="006F155C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6F155C" w:rsidRPr="007B225A" w14:paraId="7EEA1B47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26D2BFD7" w14:textId="48418FA0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7E1655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9EE1D62" w14:textId="44D941E8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179EF95E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6257B76" w14:textId="00573AF2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16FE43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377D7CF" w14:textId="300C3C72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6F155C" w:rsidRPr="007B225A" w14:paraId="5A50E48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8D14478" w14:textId="67C592E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เอ็มเนอร์ยี่ จำกัด</w:t>
            </w:r>
          </w:p>
        </w:tc>
        <w:tc>
          <w:tcPr>
            <w:tcW w:w="236" w:type="dxa"/>
          </w:tcPr>
          <w:p w14:paraId="1F3C87B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02F1BF8" w14:textId="670E2957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6F155C" w:rsidRPr="007B225A" w14:paraId="3722E6E2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4236ADCD" w14:textId="52DC45EC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46B65C1A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5CF827FC" w14:textId="4CEA9E9E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571AAA7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64968B94" w14:textId="50745401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E7588C6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7E0D163A" w14:textId="1564195C" w:rsidR="006F155C" w:rsidRPr="005855F2" w:rsidRDefault="006F155C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6F155C" w:rsidRPr="007B225A" w14:paraId="7079098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350AEA74" w14:textId="3CF222D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7ED13FB3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3C85B4E2" w14:textId="1455C383" w:rsidR="006F155C" w:rsidRPr="005855F2" w:rsidRDefault="006F155C" w:rsidP="006F155C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9B088F" w:rsidRPr="007B225A" w14:paraId="02DFEFB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FDBD1D0" w14:textId="6D483303" w:rsidR="009B088F" w:rsidRPr="005855F2" w:rsidRDefault="00585CE2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</w:t>
            </w:r>
            <w:r w:rsidR="007A402A">
              <w:rPr>
                <w:rFonts w:asciiTheme="majorBidi" w:hAnsiTheme="majorBidi" w:cstheme="majorBidi" w:hint="cs"/>
                <w:sz w:val="28"/>
                <w:cs/>
              </w:rPr>
              <w:t>ดีซายน์ จำกัด</w:t>
            </w:r>
          </w:p>
        </w:tc>
        <w:tc>
          <w:tcPr>
            <w:tcW w:w="236" w:type="dxa"/>
          </w:tcPr>
          <w:p w14:paraId="7F0CC8BD" w14:textId="77777777" w:rsidR="009B088F" w:rsidRPr="005855F2" w:rsidRDefault="009B088F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87DF2FF" w14:textId="44E6633B" w:rsidR="009B088F" w:rsidRPr="005855F2" w:rsidRDefault="009249B0" w:rsidP="006F155C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6F155C" w:rsidRPr="007B225A" w14:paraId="5D86008C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6E6E9E09" w14:textId="48CD3898" w:rsidR="006F155C" w:rsidRPr="005855F2" w:rsidRDefault="005C4F15" w:rsidP="005C4F15">
            <w:pPr>
              <w:ind w:left="-112" w:right="-1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บริษัท </w:t>
            </w:r>
            <w:r w:rsidR="006F155C" w:rsidRPr="005855F2">
              <w:rPr>
                <w:rFonts w:asciiTheme="majorBidi" w:hAnsiTheme="majorBidi" w:cstheme="majorBidi"/>
                <w:sz w:val="28"/>
                <w:cs/>
              </w:rPr>
              <w:t>สตาร์ โซล่า พาวเวอร์ จำกัด</w:t>
            </w:r>
            <w:r w:rsidR="00C57377"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4B1A8FF" w14:textId="77777777" w:rsidR="006F155C" w:rsidRPr="005855F2" w:rsidRDefault="006F155C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EACFD80" w14:textId="1DE271BE" w:rsidR="006F155C" w:rsidRPr="005855F2" w:rsidRDefault="006F155C" w:rsidP="006F155C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ธวัชภิญโญ จำกัด</w:t>
            </w:r>
          </w:p>
        </w:tc>
      </w:tr>
      <w:tr w:rsidR="00722239" w:rsidRPr="007B225A" w14:paraId="1097B62B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7FB06DB6" w14:textId="08008199" w:rsidR="00722239" w:rsidRPr="005855F2" w:rsidRDefault="00722239" w:rsidP="007D2CB2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E6DD85A" w14:textId="77777777" w:rsidR="00722239" w:rsidRPr="005855F2" w:rsidRDefault="00722239" w:rsidP="007D2CB2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711CAA3" w14:textId="7783D77A" w:rsidR="00722239" w:rsidRPr="005855F2" w:rsidRDefault="00722239" w:rsidP="007D2CB2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6F155C" w:rsidRPr="007B225A" w14:paraId="41EFAF08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0E1BD89D" w14:textId="2C0A5E84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5D51BA87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236DAF6D" w14:textId="27A71443" w:rsidR="006F155C" w:rsidRPr="005855F2" w:rsidRDefault="006F155C" w:rsidP="006F155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6F155C" w:rsidRPr="007B225A" w14:paraId="3D933791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231A95DB" w14:textId="3A9CE5AB" w:rsidR="006F155C" w:rsidRPr="005855F2" w:rsidRDefault="006F155C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4DF3C521" w14:textId="77777777" w:rsidR="006F155C" w:rsidRPr="005855F2" w:rsidRDefault="006F155C" w:rsidP="006F155C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1BDE6346" w14:textId="245566A8" w:rsidR="006F155C" w:rsidRPr="005855F2" w:rsidRDefault="006F155C" w:rsidP="00844F1E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2062A3" w:rsidRPr="007B225A" w14:paraId="34D60F3A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3C785EC" w14:textId="0A972361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8699D2E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00908F81" w14:textId="77777777" w:rsidR="002062A3" w:rsidRPr="005855F2" w:rsidRDefault="002062A3" w:rsidP="00844F1E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6BFBD82" w14:textId="44DDEB4E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2CC23914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54BAA60B" w14:textId="77777777" w:rsidR="002062A3" w:rsidRPr="005855F2" w:rsidRDefault="002062A3" w:rsidP="002F2EB1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1312E63C" w14:textId="1098E5F5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7174E2F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45AFC208" w14:textId="77777777" w:rsidR="002062A3" w:rsidRPr="005855F2" w:rsidRDefault="002062A3" w:rsidP="002F2EB1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341F385E" w14:textId="02B38999" w:rsidR="002062A3" w:rsidRPr="005855F2" w:rsidRDefault="002062A3" w:rsidP="0060271A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2062A3" w:rsidRPr="007B225A" w14:paraId="5D8E63D8" w14:textId="77777777" w:rsidTr="009B088F">
        <w:trPr>
          <w:trHeight w:val="20"/>
        </w:trPr>
        <w:tc>
          <w:tcPr>
            <w:tcW w:w="4460" w:type="dxa"/>
            <w:shd w:val="clear" w:color="auto" w:fill="auto"/>
          </w:tcPr>
          <w:p w14:paraId="32148052" w14:textId="3AE5B47B" w:rsidR="002062A3" w:rsidRPr="005855F2" w:rsidRDefault="002062A3" w:rsidP="006F155C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578B8B46" w14:textId="77777777" w:rsidR="002062A3" w:rsidRPr="005855F2" w:rsidRDefault="002062A3" w:rsidP="006F155C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714" w:type="dxa"/>
            <w:shd w:val="clear" w:color="auto" w:fill="auto"/>
          </w:tcPr>
          <w:p w14:paraId="650074D1" w14:textId="37F11EEF" w:rsidR="002062A3" w:rsidRPr="005855F2" w:rsidRDefault="002062A3" w:rsidP="0060271A">
            <w:pPr>
              <w:ind w:left="140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5B64EF6A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74820CD0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5B370E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28412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F53166" w:rsidRPr="007B225A" w14:paraId="26B64A3F" w14:textId="77777777" w:rsidTr="000B38A0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0B38A0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390A666A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4552B363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1B607675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31D6035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71EB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A09ED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3A09ED" w:rsidRPr="005855F2" w:rsidRDefault="003A09ED" w:rsidP="003A09ED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07A7644E" w:rsidR="003A09ED" w:rsidRPr="00284129" w:rsidRDefault="00DF0CE0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789DB464" w:rsidR="003A09ED" w:rsidRPr="00234052" w:rsidRDefault="00B11337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696674F8" w:rsidR="003A09ED" w:rsidRPr="00284129" w:rsidRDefault="00B06B41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210DD7E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08A69BF3" w:rsidR="003A09ED" w:rsidRPr="00234052" w:rsidRDefault="00B11337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A09ED" w:rsidRPr="007B225A" w14:paraId="7CAE609A" w14:textId="77777777" w:rsidTr="006358BF">
        <w:tc>
          <w:tcPr>
            <w:tcW w:w="4140" w:type="dxa"/>
          </w:tcPr>
          <w:p w14:paraId="371B39D9" w14:textId="6F8EE9BD" w:rsidR="003A09ED" w:rsidRPr="005855F2" w:rsidRDefault="003A09ED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3BBFA71A" w:rsidR="003A09ED" w:rsidRPr="00284129" w:rsidRDefault="00DF0CE0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1D95D0C" w:rsidR="003A09ED" w:rsidRPr="00234052" w:rsidRDefault="00B11337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1AA233C6" w:rsidR="003A09ED" w:rsidRPr="00284129" w:rsidRDefault="00B06B41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7FB389A0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69492483" w:rsidR="003A09ED" w:rsidRPr="00234052" w:rsidRDefault="00B11337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BE32C3" w:rsidRPr="007B225A" w14:paraId="66E02A68" w14:textId="77777777" w:rsidTr="006358BF">
        <w:tc>
          <w:tcPr>
            <w:tcW w:w="4140" w:type="dxa"/>
          </w:tcPr>
          <w:p w14:paraId="162C7124" w14:textId="77777777" w:rsidR="00BE32C3" w:rsidRPr="005855F2" w:rsidRDefault="00BE32C3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D30F1" w14:textId="77777777" w:rsidR="00BE32C3" w:rsidRPr="00284129" w:rsidRDefault="00BE32C3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94B769A" w14:textId="77777777" w:rsidR="00BE32C3" w:rsidRPr="00234052" w:rsidRDefault="00BE32C3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1BEBF" w14:textId="77777777" w:rsidR="00BE32C3" w:rsidRDefault="00BE32C3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CF8631" w14:textId="77777777" w:rsidR="00BE32C3" w:rsidRPr="00234052" w:rsidRDefault="00BE32C3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5BF9B8" w14:textId="77777777" w:rsidR="00BE32C3" w:rsidRPr="00284129" w:rsidRDefault="00BE32C3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D87BB51" w14:textId="77777777" w:rsidR="00BE32C3" w:rsidRPr="00234052" w:rsidRDefault="00BE32C3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2A0A77" w14:textId="77777777" w:rsidR="00BE32C3" w:rsidRDefault="00BE32C3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79D8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6AA8367D" w14:textId="70B5B4DE" w:rsidR="001B79D8" w:rsidRPr="005855F2" w:rsidRDefault="001B79D8" w:rsidP="001B79D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1B79D8" w:rsidRPr="00284129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1B79D8" w:rsidRPr="00234052" w:rsidRDefault="001B79D8" w:rsidP="001B79D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1B79D8" w:rsidRPr="00234052" w:rsidRDefault="001B79D8" w:rsidP="001B79D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1B79D8" w:rsidRPr="00234052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1B79D8" w:rsidRPr="00284129" w:rsidRDefault="001B79D8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814E077" w14:textId="77777777" w:rsidR="001B79D8" w:rsidRPr="00234052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1B79D8" w:rsidRPr="00234052" w:rsidRDefault="001B79D8" w:rsidP="001B79D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B79D8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44AD5F9F" w:rsidR="001B79D8" w:rsidRPr="005855F2" w:rsidRDefault="001B79D8" w:rsidP="001B79D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24771683" w:rsidR="001B79D8" w:rsidRPr="00284129" w:rsidRDefault="00DF0CE0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1B79D8" w:rsidRPr="00234052" w:rsidRDefault="001B79D8" w:rsidP="001B79D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6796315F" w:rsidR="001B79D8" w:rsidRPr="00234052" w:rsidRDefault="00003F2F" w:rsidP="001B79D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1B79D8" w:rsidRPr="00234052" w:rsidRDefault="001B79D8" w:rsidP="001B79D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427A7513" w:rsidR="001B79D8" w:rsidRPr="00284129" w:rsidRDefault="00DF0CE0" w:rsidP="001B79D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1B79D8" w:rsidRPr="001B79D8" w:rsidRDefault="001B79D8" w:rsidP="001B79D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1B79D8" w:rsidRPr="001B79D8" w:rsidRDefault="001B79D8" w:rsidP="001B79D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9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8560B4C" w14:textId="4D9A307C" w:rsidR="001243C0" w:rsidRPr="0060271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Cs w:val="24"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BB264A" w:rsidRPr="007B225A" w14:paraId="2C6AB57A" w14:textId="77777777" w:rsidTr="008A6859">
        <w:trPr>
          <w:tblHeader/>
        </w:trPr>
        <w:tc>
          <w:tcPr>
            <w:tcW w:w="4140" w:type="dxa"/>
          </w:tcPr>
          <w:p w14:paraId="72FE3A19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1E07CDB1" w14:textId="77777777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8A6859">
        <w:trPr>
          <w:tblHeader/>
        </w:trPr>
        <w:tc>
          <w:tcPr>
            <w:tcW w:w="414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2F7BA2F" w14:textId="7EE96EBD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003F2F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03F2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BB264A" w:rsidRPr="007B225A" w14:paraId="113C6C4D" w14:textId="77777777" w:rsidTr="000B38A0">
        <w:trPr>
          <w:tblHeader/>
        </w:trPr>
        <w:tc>
          <w:tcPr>
            <w:tcW w:w="414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01103DF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C9091F6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B264A" w:rsidRPr="007B225A" w14:paraId="57DBFDE6" w14:textId="77777777" w:rsidTr="000B38A0">
        <w:trPr>
          <w:tblHeader/>
        </w:trPr>
        <w:tc>
          <w:tcPr>
            <w:tcW w:w="4140" w:type="dxa"/>
          </w:tcPr>
          <w:p w14:paraId="561388F5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07AE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4805DFF7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77777777" w:rsidR="00BB264A" w:rsidRPr="005855F2" w:rsidRDefault="00BB264A" w:rsidP="008A685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B264A" w:rsidRPr="007B225A" w14:paraId="0A87BA2E" w14:textId="77777777" w:rsidTr="008A6859">
        <w:tc>
          <w:tcPr>
            <w:tcW w:w="4140" w:type="dxa"/>
          </w:tcPr>
          <w:p w14:paraId="2DA8403D" w14:textId="77777777" w:rsidR="00BB264A" w:rsidRPr="005855F2" w:rsidRDefault="00BB264A" w:rsidP="008A685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5855F2" w:rsidRDefault="00BB264A" w:rsidP="008A6859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F711A" w:rsidRPr="007B225A" w14:paraId="47AAB5FE" w14:textId="77777777" w:rsidTr="008A6859">
        <w:tc>
          <w:tcPr>
            <w:tcW w:w="4140" w:type="dxa"/>
            <w:vAlign w:val="bottom"/>
          </w:tcPr>
          <w:p w14:paraId="13FE1D14" w14:textId="77777777" w:rsidR="004F711A" w:rsidRPr="005855F2" w:rsidRDefault="004F711A" w:rsidP="004F711A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E3BBF" w14:textId="4FCC363F" w:rsidR="004F711A" w:rsidRPr="008A5712" w:rsidRDefault="00345C80" w:rsidP="004F711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A57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36B9B2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BB0F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651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86D0" w14:textId="1FB6DADA" w:rsidR="004F711A" w:rsidRPr="005C424A" w:rsidRDefault="00345C80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</w:tcPr>
          <w:p w14:paraId="29ACCBE8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2615BB81" w:rsidR="004F711A" w:rsidRPr="00234052" w:rsidRDefault="006B295F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F711A" w:rsidRPr="007B225A" w14:paraId="6A0EE181" w14:textId="77777777" w:rsidTr="008A6859">
        <w:tc>
          <w:tcPr>
            <w:tcW w:w="4140" w:type="dxa"/>
          </w:tcPr>
          <w:p w14:paraId="7B14A6EA" w14:textId="77777777" w:rsidR="004F711A" w:rsidRPr="005855F2" w:rsidRDefault="004F711A" w:rsidP="004F71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45073" w14:textId="6849DC6F" w:rsidR="004F711A" w:rsidRPr="008A5712" w:rsidRDefault="00345C80" w:rsidP="004F711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A57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F25EA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6F8E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637F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7A87F" w14:textId="6C248341" w:rsidR="004F711A" w:rsidRPr="005C424A" w:rsidRDefault="00345C80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180" w:type="dxa"/>
          </w:tcPr>
          <w:p w14:paraId="1EA7F42B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2FE628D1" w:rsidR="004F711A" w:rsidRPr="00234052" w:rsidRDefault="006B295F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4F711A" w:rsidRPr="007B225A" w14:paraId="01F8A650" w14:textId="77777777" w:rsidTr="008A6859">
        <w:tc>
          <w:tcPr>
            <w:tcW w:w="4140" w:type="dxa"/>
          </w:tcPr>
          <w:p w14:paraId="57EE0254" w14:textId="77777777" w:rsidR="004F711A" w:rsidRPr="005855F2" w:rsidRDefault="004F711A" w:rsidP="004F711A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C4301" w14:textId="5EF179E8" w:rsidR="004F711A" w:rsidRPr="008A5712" w:rsidRDefault="00457352" w:rsidP="004F711A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A57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036C2E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A135B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A53A3D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80822" w14:textId="70DE9212" w:rsidR="004F711A" w:rsidRPr="005C424A" w:rsidRDefault="00457352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51CCF41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47AE5B" w14:textId="6D838C25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CE3587" w:rsidRPr="007B225A" w14:paraId="72CC7E87" w14:textId="77777777" w:rsidTr="00CE3587">
        <w:trPr>
          <w:trHeight w:val="315"/>
        </w:trPr>
        <w:tc>
          <w:tcPr>
            <w:tcW w:w="4140" w:type="dxa"/>
            <w:vAlign w:val="center"/>
          </w:tcPr>
          <w:p w14:paraId="3B1108F4" w14:textId="77777777" w:rsidR="00CE3587" w:rsidRPr="005855F2" w:rsidRDefault="00CE3587" w:rsidP="00CE3587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9153D5" w14:textId="77777777" w:rsidR="00CE3587" w:rsidRPr="008A5712" w:rsidRDefault="00CE3587" w:rsidP="00CE3587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D49DF08" w14:textId="77777777" w:rsidR="00CE3587" w:rsidRPr="00234052" w:rsidRDefault="00CE3587" w:rsidP="00CE3587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FE08C7" w14:textId="77777777" w:rsidR="00CE3587" w:rsidRPr="00234052" w:rsidRDefault="00CE3587" w:rsidP="00CE3587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DA39017" w14:textId="77777777" w:rsidR="00CE3587" w:rsidRPr="00234052" w:rsidRDefault="00CE3587" w:rsidP="00CE3587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DB7502" w14:textId="77777777" w:rsidR="00CE3587" w:rsidRPr="005C424A" w:rsidRDefault="00CE3587" w:rsidP="00CE3587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3C249F79" w14:textId="77777777" w:rsidR="00CE3587" w:rsidRPr="00234052" w:rsidRDefault="00CE3587" w:rsidP="00CE3587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6406C550" w14:textId="77777777" w:rsidR="00CE3587" w:rsidRPr="00234052" w:rsidRDefault="00CE3587" w:rsidP="00CE3587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711A" w:rsidRPr="007B225A" w14:paraId="52C01166" w14:textId="77777777" w:rsidTr="008A6859">
        <w:tc>
          <w:tcPr>
            <w:tcW w:w="4140" w:type="dxa"/>
            <w:vAlign w:val="bottom"/>
          </w:tcPr>
          <w:p w14:paraId="2A1EF389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71973B" w14:textId="77777777" w:rsidR="004F711A" w:rsidRPr="008A5712" w:rsidRDefault="004F711A" w:rsidP="004F711A">
            <w:pPr>
              <w:ind w:left="-1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C35859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2124BB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F8AC31B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BC89A" w14:textId="77777777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6FB84D9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A246EEC" w14:textId="77777777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711A" w:rsidRPr="007B225A" w14:paraId="64C08AB2" w14:textId="77777777" w:rsidTr="008A6859">
        <w:tc>
          <w:tcPr>
            <w:tcW w:w="4140" w:type="dxa"/>
            <w:vAlign w:val="bottom"/>
          </w:tcPr>
          <w:p w14:paraId="2D6862B4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F5568" w14:textId="09DAB60F" w:rsidR="004F711A" w:rsidRPr="008A5712" w:rsidRDefault="00345C80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8A57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9C2B3B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3355F9" w14:textId="4392B824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175D547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3B186" w14:textId="749A8E73" w:rsidR="004F711A" w:rsidRPr="005C424A" w:rsidRDefault="00345C80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73E4C62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04F1E3" w14:textId="77777777" w:rsidR="004F711A" w:rsidRPr="00234052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4F711A" w:rsidRPr="007B225A" w14:paraId="761C808D" w14:textId="77777777" w:rsidTr="008A6859">
        <w:tc>
          <w:tcPr>
            <w:tcW w:w="4140" w:type="dxa"/>
            <w:vAlign w:val="bottom"/>
          </w:tcPr>
          <w:p w14:paraId="4995CAF8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98730C" w14:textId="26870BE8" w:rsidR="004F711A" w:rsidRPr="008A5712" w:rsidRDefault="00345C80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8A57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825CDC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316B65" w14:textId="4E9900D6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BF1C4C1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5E965" w14:textId="6857C2D8" w:rsidR="004F711A" w:rsidRPr="005C424A" w:rsidRDefault="00345C80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4A793E4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BE1879D" w14:textId="7F62C152" w:rsidR="004F711A" w:rsidRPr="00234052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4F711A" w:rsidRPr="007B225A" w14:paraId="1E68280E" w14:textId="77777777" w:rsidTr="00B2101C">
        <w:trPr>
          <w:trHeight w:val="306"/>
        </w:trPr>
        <w:tc>
          <w:tcPr>
            <w:tcW w:w="4140" w:type="dxa"/>
            <w:vAlign w:val="bottom"/>
          </w:tcPr>
          <w:p w14:paraId="69C6EB00" w14:textId="111D9D9B" w:rsidR="004F711A" w:rsidRPr="005855F2" w:rsidRDefault="004F711A" w:rsidP="004F711A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 w:rsidR="00003F2F">
              <w:rPr>
                <w:rFonts w:asciiTheme="majorBidi" w:hAnsiTheme="majorBidi" w:cstheme="majorBidi" w:hint="cs"/>
                <w:sz w:val="28"/>
                <w:cs/>
              </w:rPr>
              <w:t>ี้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24F3F" w14:textId="1E7B28BF" w:rsidR="004F711A" w:rsidRPr="008A5712" w:rsidRDefault="00457352" w:rsidP="004F71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 w:rsidRPr="008A571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816DB1D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E095FE" w14:textId="50CD4882" w:rsidR="004F711A" w:rsidRPr="00234052" w:rsidRDefault="006B295F" w:rsidP="004F711A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5E6FC6E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6EC28E" w14:textId="25969FBF" w:rsidR="004F711A" w:rsidRPr="005C424A" w:rsidRDefault="00457352" w:rsidP="004F711A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192A9D13" w14:textId="77777777" w:rsidR="004F711A" w:rsidRPr="00234052" w:rsidRDefault="004F711A" w:rsidP="004F711A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2D8B36D" w14:textId="2A0E2C2E" w:rsidR="004F711A" w:rsidRPr="00234052" w:rsidRDefault="004F711A" w:rsidP="004F711A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EF6072" w:rsidRPr="007B225A" w14:paraId="4AA6B50A" w14:textId="77777777" w:rsidTr="007F62BC">
        <w:trPr>
          <w:trHeight w:val="306"/>
        </w:trPr>
        <w:tc>
          <w:tcPr>
            <w:tcW w:w="4140" w:type="dxa"/>
            <w:vAlign w:val="center"/>
          </w:tcPr>
          <w:p w14:paraId="498BDC0F" w14:textId="77777777" w:rsidR="00EF6072" w:rsidRPr="005855F2" w:rsidRDefault="00EF6072" w:rsidP="007F62BC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85F5A2" w14:textId="77777777" w:rsidR="00EF6072" w:rsidRDefault="00EF6072" w:rsidP="007F62BC">
            <w:pPr>
              <w:spacing w:line="240" w:lineRule="exact"/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F2D0B96" w14:textId="77777777" w:rsidR="00EF6072" w:rsidRPr="00234052" w:rsidRDefault="00EF6072" w:rsidP="007F62BC">
            <w:pPr>
              <w:tabs>
                <w:tab w:val="decimal" w:pos="864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225B21" w14:textId="77777777" w:rsidR="00EF6072" w:rsidRDefault="00EF6072" w:rsidP="007F62BC">
            <w:pPr>
              <w:spacing w:line="240" w:lineRule="exact"/>
              <w:ind w:left="-18" w:right="9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70EA81A" w14:textId="77777777" w:rsidR="00EF6072" w:rsidRPr="00234052" w:rsidRDefault="00EF6072" w:rsidP="007F62BC">
            <w:pPr>
              <w:tabs>
                <w:tab w:val="decimal" w:pos="864"/>
              </w:tabs>
              <w:spacing w:line="240" w:lineRule="exact"/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53C03D" w14:textId="77777777" w:rsidR="00EF6072" w:rsidRDefault="00EF6072" w:rsidP="007F62BC">
            <w:pPr>
              <w:spacing w:line="240" w:lineRule="exact"/>
              <w:ind w:left="-18" w:right="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center"/>
          </w:tcPr>
          <w:p w14:paraId="7002D958" w14:textId="77777777" w:rsidR="00EF6072" w:rsidRPr="00234052" w:rsidRDefault="00EF6072" w:rsidP="007F62BC">
            <w:pPr>
              <w:tabs>
                <w:tab w:val="decimal" w:pos="864"/>
              </w:tabs>
              <w:spacing w:line="240" w:lineRule="exact"/>
              <w:ind w:left="-108" w:right="-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38590878" w14:textId="77777777" w:rsidR="00EF6072" w:rsidRDefault="00EF6072" w:rsidP="007F62BC">
            <w:pPr>
              <w:tabs>
                <w:tab w:val="decimal" w:pos="805"/>
              </w:tabs>
              <w:spacing w:line="240" w:lineRule="exact"/>
              <w:ind w:left="-18" w:right="9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4F711A" w:rsidRPr="007B225A" w14:paraId="273735A8" w14:textId="77777777" w:rsidTr="008A6859">
        <w:tc>
          <w:tcPr>
            <w:tcW w:w="4140" w:type="dxa"/>
            <w:vAlign w:val="bottom"/>
          </w:tcPr>
          <w:p w14:paraId="1CD55131" w14:textId="77777777" w:rsidR="004F711A" w:rsidRPr="005855F2" w:rsidRDefault="004F711A" w:rsidP="004F711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88FCE" w14:textId="77777777" w:rsidR="004F711A" w:rsidRPr="00234052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D1A4DA" w14:textId="77777777" w:rsidR="004F711A" w:rsidRPr="00234052" w:rsidRDefault="004F711A" w:rsidP="004F711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E4949" w14:textId="77777777" w:rsidR="004F711A" w:rsidRPr="00234052" w:rsidRDefault="004F711A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3E6CBB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1B7A" w14:textId="77777777" w:rsidR="004F711A" w:rsidRPr="005C424A" w:rsidRDefault="004F711A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BD0CD1E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9E1C6" w14:textId="77777777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F711A" w:rsidRPr="007B225A" w14:paraId="6FB7FF8A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C1247E0" w14:textId="77777777" w:rsidR="004F711A" w:rsidRPr="005855F2" w:rsidRDefault="004F711A" w:rsidP="004F711A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C07AF" w14:textId="25E08E70" w:rsidR="004F711A" w:rsidRPr="00234052" w:rsidRDefault="00345C80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99F9DF7" w14:textId="77777777" w:rsidR="004F711A" w:rsidRPr="00234052" w:rsidRDefault="004F711A" w:rsidP="004F711A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BDAF6" w14:textId="14204979" w:rsidR="004F711A" w:rsidRPr="00234052" w:rsidRDefault="006B295F" w:rsidP="004F711A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8BB4C2" w14:textId="77777777" w:rsidR="004F711A" w:rsidRPr="00234052" w:rsidRDefault="004F711A" w:rsidP="004F711A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24274" w14:textId="32C51948" w:rsidR="004F711A" w:rsidRPr="005C424A" w:rsidRDefault="00345C80" w:rsidP="004F711A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EDC3D06" w14:textId="77777777" w:rsidR="004F711A" w:rsidRPr="00234052" w:rsidRDefault="004F711A" w:rsidP="004F711A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1DE3C7" w14:textId="77777777" w:rsidR="004F711A" w:rsidRPr="00234052" w:rsidRDefault="004F711A" w:rsidP="004F711A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</w:tbl>
    <w:p w14:paraId="69E16008" w14:textId="77777777" w:rsidR="001B09E4" w:rsidRDefault="001B09E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3379EE9" w14:textId="77777777" w:rsidR="002D1373" w:rsidRDefault="002D137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025A076C" w14:textId="64B87399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026D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B295F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203A" w:rsidRPr="00987B51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203A" w:rsidRPr="00987B51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5855F2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5855F2" w:rsidRDefault="009E4C64" w:rsidP="00B93F91">
            <w:pPr>
              <w:ind w:left="-108"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5855F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5855F2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5855F2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77F4D8BB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A026D0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B29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232C5659" w:rsidR="00F53166" w:rsidRPr="005855F2" w:rsidRDefault="0016489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A026D0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B29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5855F2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5855F2" w:rsidRDefault="00F53166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4B00EB5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3152226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3FA775CD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417F0D87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6B203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26870" w:rsidRPr="005855F2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126870" w:rsidRPr="003A354A" w:rsidRDefault="00126870" w:rsidP="00126870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</w:t>
            </w:r>
            <w:r w:rsidRPr="005D4EE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กัน 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(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5D4EE4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3A354A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126870" w:rsidRPr="003A354A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26870" w:rsidRPr="005855F2" w14:paraId="3F20D69E" w14:textId="77777777" w:rsidTr="00DD660F">
        <w:tc>
          <w:tcPr>
            <w:tcW w:w="4226" w:type="dxa"/>
            <w:shd w:val="clear" w:color="auto" w:fill="auto"/>
            <w:vAlign w:val="bottom"/>
          </w:tcPr>
          <w:p w14:paraId="5864E68E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2137DDE4" w:rsidR="00126870" w:rsidRPr="003A354A" w:rsidRDefault="00345FE8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2C3BEE" w14:textId="77777777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08A8EE02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75F981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48D0E" w14:textId="1CEDD90C" w:rsidR="00126870" w:rsidRPr="003A354A" w:rsidRDefault="004400B9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400B9">
              <w:rPr>
                <w:rFonts w:asciiTheme="majorBidi" w:hAnsiTheme="majorBidi" w:cstheme="majorBidi" w:hint="eastAsia"/>
                <w:sz w:val="28"/>
              </w:rPr>
              <w:t>4,809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E0C3C" w14:textId="77777777" w:rsidR="00126870" w:rsidRPr="003A354A" w:rsidRDefault="00126870" w:rsidP="00DD660F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656EA1" w14:textId="04FF740C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6,104</w:t>
            </w:r>
          </w:p>
        </w:tc>
      </w:tr>
      <w:tr w:rsidR="00126870" w:rsidRPr="005855F2" w14:paraId="41C7E80F" w14:textId="77777777" w:rsidTr="00DD660F">
        <w:tc>
          <w:tcPr>
            <w:tcW w:w="4226" w:type="dxa"/>
            <w:shd w:val="clear" w:color="auto" w:fill="auto"/>
            <w:vAlign w:val="bottom"/>
          </w:tcPr>
          <w:p w14:paraId="41C82C3C" w14:textId="77777777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134BC5B7" w:rsidR="00126870" w:rsidRPr="003A354A" w:rsidRDefault="00345FE8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45FE8">
              <w:rPr>
                <w:rFonts w:asciiTheme="majorBidi" w:hAnsiTheme="majorBidi" w:cstheme="majorBidi" w:hint="eastAsia"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9013C57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53BF7BD2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21DD6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DE9BE" w14:textId="3344ACFE" w:rsidR="00126870" w:rsidRPr="003A354A" w:rsidRDefault="004400B9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400B9">
              <w:rPr>
                <w:rFonts w:asciiTheme="majorBidi" w:hAnsiTheme="majorBidi" w:cstheme="majorBidi" w:hint="eastAsia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2D7643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DEF73" w14:textId="57139B24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A354A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5D4EE4" w:rsidRPr="005855F2" w14:paraId="3237D0AC" w14:textId="77777777" w:rsidTr="00DD660F">
        <w:tc>
          <w:tcPr>
            <w:tcW w:w="4226" w:type="dxa"/>
            <w:shd w:val="clear" w:color="auto" w:fill="auto"/>
            <w:vAlign w:val="bottom"/>
          </w:tcPr>
          <w:p w14:paraId="137588B2" w14:textId="5789DF07" w:rsidR="005D4EE4" w:rsidRPr="003A354A" w:rsidRDefault="005D4EE4" w:rsidP="00126870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D4EE4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5D4EE4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5D4EE4">
              <w:rPr>
                <w:rFonts w:asciiTheme="majorBidi" w:hAnsiTheme="majorBidi" w:hint="cs"/>
                <w:sz w:val="28"/>
                <w:cs/>
              </w:rPr>
              <w:t>มีกรรมการร่วมกัน</w:t>
            </w:r>
            <w:r w:rsidRPr="005D4EE4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1800D8DF" w:rsidR="005D4EE4" w:rsidRDefault="00345FE8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345FE8">
              <w:rPr>
                <w:rFonts w:asciiTheme="majorBidi" w:hAnsiTheme="majorBidi" w:cstheme="majorBidi" w:hint="eastAsia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BA0E74" w14:textId="77777777" w:rsidR="005D4EE4" w:rsidRPr="003A354A" w:rsidRDefault="005D4EE4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68A47E70" w:rsidR="005D4EE4" w:rsidRPr="003A354A" w:rsidRDefault="005D4EE4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5BDDA" w14:textId="77777777" w:rsidR="005D4EE4" w:rsidRPr="003A354A" w:rsidRDefault="005D4EE4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13096" w14:textId="6CAD4B49" w:rsidR="005D4EE4" w:rsidRDefault="004400B9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319C8C" w14:textId="77777777" w:rsidR="005D4EE4" w:rsidRPr="003A354A" w:rsidRDefault="005D4EE4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F6739" w14:textId="7C4DD8F7" w:rsidR="005D4EE4" w:rsidRPr="003A354A" w:rsidRDefault="005D4EE4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26870" w:rsidRPr="005855F2" w14:paraId="3DEA4717" w14:textId="77777777" w:rsidTr="00DD660F">
        <w:tc>
          <w:tcPr>
            <w:tcW w:w="4226" w:type="dxa"/>
            <w:shd w:val="clear" w:color="auto" w:fill="auto"/>
            <w:vAlign w:val="center"/>
          </w:tcPr>
          <w:p w14:paraId="343F346E" w14:textId="35D0B98C" w:rsidR="00126870" w:rsidRPr="003A354A" w:rsidRDefault="00126870" w:rsidP="00126870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3A354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58D119C8" w:rsidR="00126870" w:rsidRPr="003A354A" w:rsidRDefault="004400B9" w:rsidP="00DD660F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0B9">
              <w:rPr>
                <w:rFonts w:asciiTheme="majorBidi" w:hAnsiTheme="majorBidi" w:cstheme="majorBidi" w:hint="eastAsia"/>
                <w:b/>
                <w:bCs/>
                <w:sz w:val="28"/>
              </w:rPr>
              <w:t>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F784C44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60B91E0B" w:rsidR="00126870" w:rsidRPr="003A354A" w:rsidRDefault="00126870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3613C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5FD34" w14:textId="7C0976A3" w:rsidR="00126870" w:rsidRPr="003A354A" w:rsidRDefault="004400B9" w:rsidP="00DD660F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400B9">
              <w:rPr>
                <w:rFonts w:asciiTheme="majorBidi" w:hAnsiTheme="majorBidi" w:cstheme="majorBidi" w:hint="eastAsia"/>
                <w:b/>
                <w:bCs/>
                <w:sz w:val="28"/>
              </w:rPr>
              <w:t>4,810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7766DD" w14:textId="77777777" w:rsidR="00126870" w:rsidRPr="003A354A" w:rsidRDefault="00126870" w:rsidP="00DD660F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43ED" w14:textId="3B37BD81" w:rsidR="00126870" w:rsidRPr="003A354A" w:rsidRDefault="00126870" w:rsidP="00DD660F">
            <w:pPr>
              <w:tabs>
                <w:tab w:val="decimal" w:pos="98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A354A">
              <w:rPr>
                <w:rFonts w:ascii="Angsana New" w:hAnsi="Angsana New"/>
                <w:b/>
                <w:bCs/>
                <w:sz w:val="28"/>
              </w:rPr>
              <w:t>6,107</w:t>
            </w:r>
          </w:p>
        </w:tc>
      </w:tr>
      <w:tr w:rsidR="00126870" w:rsidRPr="005855F2" w14:paraId="074B9FCA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center"/>
          </w:tcPr>
          <w:p w14:paraId="4400DE88" w14:textId="77777777" w:rsidR="00126870" w:rsidRPr="00C81989" w:rsidRDefault="00126870" w:rsidP="00C81989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126870" w:rsidRPr="00C81989" w:rsidRDefault="00126870" w:rsidP="00C81989">
            <w:pPr>
              <w:tabs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126870" w:rsidRPr="00C81989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126870" w:rsidRPr="00C81989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126870" w:rsidRPr="00C81989" w:rsidRDefault="00126870" w:rsidP="00C81989">
            <w:pPr>
              <w:tabs>
                <w:tab w:val="decimal" w:pos="98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5855F2" w14:paraId="2AE8E03A" w14:textId="77777777" w:rsidTr="002F4313">
        <w:tc>
          <w:tcPr>
            <w:tcW w:w="4226" w:type="dxa"/>
            <w:shd w:val="clear" w:color="auto" w:fill="auto"/>
            <w:vAlign w:val="bottom"/>
          </w:tcPr>
          <w:p w14:paraId="5FD4194D" w14:textId="5067C19B" w:rsidR="001037DB" w:rsidRPr="005855F2" w:rsidRDefault="001037DB" w:rsidP="001037DB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6</w:t>
            </w:r>
            <w:r w:rsidRPr="001037DB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5855F2" w14:paraId="38DF3336" w14:textId="77777777" w:rsidTr="00DD660F">
        <w:tc>
          <w:tcPr>
            <w:tcW w:w="4226" w:type="dxa"/>
            <w:shd w:val="clear" w:color="auto" w:fill="auto"/>
            <w:vAlign w:val="bottom"/>
          </w:tcPr>
          <w:p w14:paraId="3C61CD59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3449E98B" w:rsidR="001037DB" w:rsidRPr="005855F2" w:rsidRDefault="00535A73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BDDEA17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0E94D62A" w:rsidR="001037DB" w:rsidRPr="005855F2" w:rsidRDefault="001037DB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CBE861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1C8DBF9F" w:rsidR="001037DB" w:rsidRPr="005855F2" w:rsidRDefault="00A868D6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868D6">
              <w:rPr>
                <w:rFonts w:asciiTheme="majorBidi" w:hAnsiTheme="majorBidi" w:cstheme="majorBidi" w:hint="eastAsia"/>
                <w:sz w:val="28"/>
              </w:rPr>
              <w:t>139,936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AA8F23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D6E55" w14:textId="373566FE" w:rsidR="001037DB" w:rsidRPr="005855F2" w:rsidRDefault="001037DB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126,308</w:t>
            </w:r>
          </w:p>
        </w:tc>
      </w:tr>
      <w:tr w:rsidR="001037DB" w:rsidRPr="005855F2" w14:paraId="5AF40184" w14:textId="77777777" w:rsidTr="00DD660F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54381965" w:rsidR="001037DB" w:rsidRPr="005855F2" w:rsidRDefault="00535A73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35A73">
              <w:rPr>
                <w:rFonts w:asciiTheme="majorBidi" w:hAnsiTheme="majorBidi" w:cstheme="majorBidi" w:hint="eastAsia"/>
                <w:sz w:val="28"/>
              </w:rPr>
              <w:t>880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803923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42582190" w:rsidR="001037DB" w:rsidRPr="005855F2" w:rsidRDefault="001037DB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612E7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3C74040A" w:rsidR="001037DB" w:rsidRPr="005855F2" w:rsidRDefault="00A868D6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868D6">
              <w:rPr>
                <w:rFonts w:asciiTheme="majorBidi" w:hAnsiTheme="majorBidi" w:cstheme="majorBidi" w:hint="eastAsia"/>
                <w:sz w:val="28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CAE9C8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78FDD" w14:textId="68177E45" w:rsidR="001037DB" w:rsidRPr="005855F2" w:rsidRDefault="001037DB" w:rsidP="00DD660F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87</w:t>
            </w:r>
          </w:p>
        </w:tc>
      </w:tr>
      <w:tr w:rsidR="001037DB" w:rsidRPr="005855F2" w14:paraId="3C0A825D" w14:textId="77777777" w:rsidTr="00DD660F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74208FA6" w14:textId="181CFFEE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3D7EE" w14:textId="63C75099" w:rsidR="001037DB" w:rsidRDefault="00D81B1A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81B1A">
              <w:rPr>
                <w:rFonts w:asciiTheme="majorBidi" w:hAnsiTheme="majorBidi" w:cstheme="majorBidi" w:hint="eastAsia"/>
                <w:sz w:val="28"/>
              </w:rPr>
              <w:t>2,716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FEF8C6A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ABF3D" w14:textId="59830852" w:rsidR="001037DB" w:rsidRPr="005855F2" w:rsidRDefault="001037DB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73D08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D4CC0" w14:textId="49CBC05C" w:rsidR="001037DB" w:rsidRDefault="00A868D6" w:rsidP="00DD660F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62A82" w14:textId="77777777" w:rsidR="001037DB" w:rsidRPr="005855F2" w:rsidRDefault="001037DB" w:rsidP="00DD660F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97F03" w14:textId="79EBC02A" w:rsidR="001037DB" w:rsidRPr="005855F2" w:rsidRDefault="001037DB" w:rsidP="00DD660F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1037DB" w:rsidRPr="005855F2" w14:paraId="1B870019" w14:textId="77777777" w:rsidTr="00DD660F">
        <w:tc>
          <w:tcPr>
            <w:tcW w:w="4226" w:type="dxa"/>
            <w:shd w:val="clear" w:color="auto" w:fill="auto"/>
            <w:vAlign w:val="bottom"/>
          </w:tcPr>
          <w:p w14:paraId="58C5F934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4316A38F" w:rsidR="001037DB" w:rsidRPr="005855F2" w:rsidRDefault="00D81B1A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81B1A">
              <w:rPr>
                <w:rFonts w:asciiTheme="majorBidi" w:hAnsiTheme="majorBidi" w:cstheme="majorBidi" w:hint="eastAsia"/>
                <w:sz w:val="28"/>
              </w:rPr>
              <w:t>3,596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416B0FC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2E780C2D" w:rsidR="001037DB" w:rsidRPr="005855F2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1EBC08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1553C7EE" w:rsidR="001037DB" w:rsidRPr="005855F2" w:rsidRDefault="00A868D6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868D6">
              <w:rPr>
                <w:rFonts w:asciiTheme="majorBidi" w:hAnsiTheme="majorBidi" w:cstheme="majorBidi" w:hint="eastAsia"/>
                <w:sz w:val="28"/>
              </w:rPr>
              <w:t>140,143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23EE7" w14:textId="77777777" w:rsidR="001037DB" w:rsidRPr="005855F2" w:rsidRDefault="001037DB" w:rsidP="00DD660F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528A3D4E" w:rsidR="001037DB" w:rsidRPr="005855F2" w:rsidRDefault="001037DB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126,395</w:t>
            </w:r>
          </w:p>
        </w:tc>
      </w:tr>
      <w:tr w:rsidR="001037DB" w:rsidRPr="005855F2" w14:paraId="00B35EF1" w14:textId="77777777" w:rsidTr="00DD660F">
        <w:tc>
          <w:tcPr>
            <w:tcW w:w="4226" w:type="dxa"/>
            <w:shd w:val="clear" w:color="auto" w:fill="auto"/>
            <w:vAlign w:val="center"/>
          </w:tcPr>
          <w:p w14:paraId="33DE7754" w14:textId="6E05EAD9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1C2A3197" w:rsidR="001037DB" w:rsidRPr="005855F2" w:rsidRDefault="00D81B1A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D81B1A">
              <w:rPr>
                <w:rFonts w:asciiTheme="majorBidi" w:hAnsiTheme="majorBidi" w:cstheme="majorBidi" w:hint="eastAsia"/>
                <w:sz w:val="28"/>
              </w:rPr>
              <w:t>(2,716)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C6EB220" w14:textId="77777777" w:rsidR="001037DB" w:rsidRPr="005855F2" w:rsidRDefault="001037DB" w:rsidP="00DD660F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66A6D7BC" w:rsidR="001037DB" w:rsidRPr="005855F2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D48B9" w14:textId="77777777" w:rsidR="001037DB" w:rsidRPr="005855F2" w:rsidRDefault="001037DB" w:rsidP="00DD660F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65681363" w:rsidR="001037DB" w:rsidRPr="005855F2" w:rsidRDefault="00A868D6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868D6">
              <w:rPr>
                <w:rFonts w:asciiTheme="majorBidi" w:hAnsiTheme="majorBidi" w:cstheme="majorBidi" w:hint="eastAsia"/>
                <w:sz w:val="28"/>
              </w:rPr>
              <w:t>(11,620)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1037DB" w:rsidRPr="005855F2" w:rsidRDefault="001037DB" w:rsidP="00DD660F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77C4BA40" w:rsidR="001037DB" w:rsidRPr="005855F2" w:rsidRDefault="001037DB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(16,140)</w:t>
            </w:r>
          </w:p>
        </w:tc>
      </w:tr>
      <w:tr w:rsidR="001037DB" w:rsidRPr="005855F2" w14:paraId="1AD1F89D" w14:textId="77777777" w:rsidTr="00DD660F">
        <w:tc>
          <w:tcPr>
            <w:tcW w:w="4226" w:type="dxa"/>
            <w:shd w:val="clear" w:color="auto" w:fill="auto"/>
            <w:vAlign w:val="bottom"/>
          </w:tcPr>
          <w:p w14:paraId="27BCBA5F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2FEEF638" w:rsidR="001037DB" w:rsidRPr="005855F2" w:rsidRDefault="00D81B1A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81B1A">
              <w:rPr>
                <w:rFonts w:asciiTheme="majorBidi" w:hAnsiTheme="majorBidi" w:cstheme="majorBidi" w:hint="eastAsia"/>
                <w:b/>
                <w:bCs/>
                <w:sz w:val="28"/>
              </w:rPr>
              <w:t>880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165889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40C4B44C" w:rsidR="001037DB" w:rsidRPr="005855F2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502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247C8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18798690" w:rsidR="001037DB" w:rsidRPr="005855F2" w:rsidRDefault="00A868D6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68D6">
              <w:rPr>
                <w:rFonts w:asciiTheme="majorBidi" w:hAnsiTheme="majorBidi" w:cstheme="majorBidi" w:hint="eastAsia"/>
                <w:b/>
                <w:bCs/>
                <w:sz w:val="28"/>
              </w:rPr>
              <w:t>128,523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1037DB" w:rsidRPr="005855F2" w:rsidRDefault="001037DB" w:rsidP="00DD660F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57A50E69" w:rsidR="001037DB" w:rsidRPr="005855F2" w:rsidRDefault="001037DB" w:rsidP="00DD660F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110,255</w:t>
            </w:r>
          </w:p>
        </w:tc>
      </w:tr>
      <w:tr w:rsidR="001037DB" w:rsidRPr="005855F2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1037DB" w:rsidRPr="005855F2" w:rsidRDefault="001037DB" w:rsidP="001037DB">
            <w:pPr>
              <w:spacing w:line="24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1037DB" w:rsidRPr="005855F2" w:rsidRDefault="001037DB" w:rsidP="001037DB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1037DB" w:rsidRPr="005855F2" w:rsidRDefault="001037DB" w:rsidP="001037DB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1037DB" w:rsidRPr="005855F2" w:rsidRDefault="001037DB" w:rsidP="001037DB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5855F2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6ABB1280" w:rsidR="001037DB" w:rsidRPr="005855F2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 - กิจการที่เกี่ยวข้อง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กัน (ดูหมายเหตุข้อ 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1037DB" w:rsidRPr="005855F2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1037DB" w:rsidRPr="005855F2" w:rsidRDefault="001037DB" w:rsidP="001037D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1037DB" w:rsidRPr="005855F2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1037DB" w:rsidRPr="005855F2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1037DB" w:rsidRPr="005855F2" w:rsidRDefault="001037DB" w:rsidP="001037DB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1037DB" w:rsidRPr="005855F2" w:rsidRDefault="001037DB" w:rsidP="001037DB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1037DB" w:rsidRPr="005855F2" w14:paraId="7700E76E" w14:textId="77777777" w:rsidTr="00DD660F">
        <w:tc>
          <w:tcPr>
            <w:tcW w:w="4226" w:type="dxa"/>
            <w:shd w:val="clear" w:color="auto" w:fill="auto"/>
            <w:vAlign w:val="center"/>
          </w:tcPr>
          <w:p w14:paraId="067E2A06" w14:textId="77777777" w:rsidR="001037DB" w:rsidRPr="005855F2" w:rsidRDefault="001037DB" w:rsidP="001037DB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0B57EF04" w:rsidR="001037DB" w:rsidRPr="005855F2" w:rsidRDefault="00061AE0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61AE0">
              <w:rPr>
                <w:rFonts w:asciiTheme="majorBidi" w:hAnsiTheme="majorBidi" w:hint="eastAsia"/>
                <w:sz w:val="28"/>
                <w:cs/>
              </w:rPr>
              <w:t>89</w:t>
            </w:r>
            <w:r w:rsidR="00366A05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06202A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33F76172" w:rsidR="001037DB" w:rsidRPr="005855F2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8A857E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AB77F" w14:textId="5D13FC96" w:rsidR="001037DB" w:rsidRPr="005855F2" w:rsidRDefault="00061AE0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1037DB" w:rsidRPr="005855F2" w:rsidRDefault="001037DB" w:rsidP="00DD660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293DE" w14:textId="77777777" w:rsidR="001037DB" w:rsidRPr="005855F2" w:rsidRDefault="001037DB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037DB" w:rsidRPr="005855F2" w14:paraId="2DD66EFC" w14:textId="77777777" w:rsidTr="00DD660F">
        <w:tc>
          <w:tcPr>
            <w:tcW w:w="4226" w:type="dxa"/>
            <w:shd w:val="clear" w:color="auto" w:fill="auto"/>
            <w:vAlign w:val="bottom"/>
          </w:tcPr>
          <w:p w14:paraId="3A1A7214" w14:textId="1B8AFF3B" w:rsidR="001037DB" w:rsidRPr="005855F2" w:rsidRDefault="001037DB" w:rsidP="001037DB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0BA86C33" w:rsidR="001037DB" w:rsidRPr="005855F2" w:rsidRDefault="00061AE0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61AE0">
              <w:rPr>
                <w:rFonts w:asciiTheme="majorBidi" w:hAnsiTheme="majorBidi" w:hint="eastAsia"/>
                <w:b/>
                <w:bCs/>
                <w:sz w:val="28"/>
                <w:cs/>
              </w:rPr>
              <w:t>89</w:t>
            </w:r>
            <w:r w:rsidR="00366A05">
              <w:rPr>
                <w:rFonts w:asciiTheme="majorBidi" w:hAnsiTheme="majorBidi"/>
                <w:b/>
                <w:bCs/>
                <w:sz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B20969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32770BBF" w:rsidR="001037DB" w:rsidRPr="002E4BD1" w:rsidRDefault="001037DB" w:rsidP="00DD660F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ECDB7" w14:textId="77777777" w:rsidR="001037DB" w:rsidRPr="005855F2" w:rsidRDefault="001037DB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52308" w14:textId="62CDFDED" w:rsidR="001037DB" w:rsidRPr="005855F2" w:rsidRDefault="00061AE0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1037DB" w:rsidRPr="005855F2" w:rsidRDefault="001037DB" w:rsidP="00DD660F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E8AE5" w14:textId="77777777" w:rsidR="001037DB" w:rsidRPr="005855F2" w:rsidRDefault="001037DB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1037DB" w:rsidRPr="005855F2" w14:paraId="05DC0218" w14:textId="77777777" w:rsidTr="001331BA">
        <w:tc>
          <w:tcPr>
            <w:tcW w:w="4226" w:type="dxa"/>
            <w:shd w:val="clear" w:color="auto" w:fill="auto"/>
            <w:vAlign w:val="bottom"/>
          </w:tcPr>
          <w:p w14:paraId="176924FD" w14:textId="77777777" w:rsidR="001037DB" w:rsidRPr="005855F2" w:rsidRDefault="001037DB" w:rsidP="001037DB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5691DDA" w14:textId="77777777" w:rsidR="001037DB" w:rsidRPr="005855F2" w:rsidRDefault="001037DB" w:rsidP="001037DB">
            <w:pPr>
              <w:tabs>
                <w:tab w:val="decimal" w:pos="539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36455E4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43FA822" w14:textId="77777777" w:rsidR="001037DB" w:rsidRPr="005855F2" w:rsidRDefault="001037DB" w:rsidP="001037DB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090789D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E20AB3F" w14:textId="77777777" w:rsidR="001037DB" w:rsidRPr="005855F2" w:rsidRDefault="001037DB" w:rsidP="001037DB">
            <w:pPr>
              <w:tabs>
                <w:tab w:val="decimal" w:pos="539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13B6A8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825458B" w14:textId="77777777" w:rsidR="001037DB" w:rsidRPr="005855F2" w:rsidRDefault="001037DB" w:rsidP="001037DB">
            <w:pPr>
              <w:tabs>
                <w:tab w:val="decimal" w:pos="882"/>
              </w:tabs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037DB" w:rsidRPr="00B118B0" w14:paraId="66442542" w14:textId="77777777" w:rsidTr="007A1D4A">
        <w:tc>
          <w:tcPr>
            <w:tcW w:w="4226" w:type="dxa"/>
            <w:shd w:val="clear" w:color="auto" w:fill="auto"/>
            <w:vAlign w:val="bottom"/>
          </w:tcPr>
          <w:p w14:paraId="119B71BF" w14:textId="4FAA51E4" w:rsidR="001037DB" w:rsidRPr="00B118B0" w:rsidRDefault="001037DB" w:rsidP="001037DB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  <w:p w14:paraId="46B7460A" w14:textId="23AA97E8" w:rsidR="001037DB" w:rsidRPr="00B118B0" w:rsidRDefault="001037DB" w:rsidP="001037DB">
            <w:pPr>
              <w:ind w:right="50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1037DB" w:rsidRPr="00B118B0" w:rsidRDefault="001037DB" w:rsidP="001037DB">
            <w:pPr>
              <w:tabs>
                <w:tab w:val="decimal" w:pos="958"/>
              </w:tabs>
              <w:ind w:left="-18"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1037DB" w:rsidRPr="00B118B0" w:rsidRDefault="001037DB" w:rsidP="001037DB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1037DB" w:rsidRPr="00B118B0" w:rsidRDefault="001037DB" w:rsidP="001037DB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1037DB" w:rsidRPr="00B118B0" w:rsidRDefault="001037DB" w:rsidP="001037DB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1037DB" w:rsidRPr="00B118B0" w:rsidRDefault="001037DB" w:rsidP="001037DB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1037DB" w:rsidRPr="00B118B0" w:rsidRDefault="001037DB" w:rsidP="001037DB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50CC1" w:rsidRPr="00B118B0" w14:paraId="0AD1C31F" w14:textId="77777777" w:rsidTr="00DD660F">
        <w:tc>
          <w:tcPr>
            <w:tcW w:w="4226" w:type="dxa"/>
            <w:shd w:val="clear" w:color="auto" w:fill="auto"/>
            <w:vAlign w:val="bottom"/>
          </w:tcPr>
          <w:p w14:paraId="788E4C87" w14:textId="77777777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1ADA9F" w14:textId="0A2D2D05" w:rsidR="00850CC1" w:rsidRPr="00B118B0" w:rsidRDefault="00A96D6D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96D6D">
              <w:rPr>
                <w:rFonts w:asciiTheme="majorBidi" w:hAnsiTheme="majorBidi" w:cstheme="majorBidi" w:hint="eastAsia"/>
                <w:sz w:val="28"/>
              </w:rPr>
              <w:t>238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F41B7BD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2AD6C" w14:textId="0BCE02CA" w:rsidR="00850CC1" w:rsidRPr="00B118B0" w:rsidRDefault="00850CC1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3C0F4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7E3DBE" w14:textId="491FD9DD" w:rsidR="00850CC1" w:rsidRPr="00B118B0" w:rsidRDefault="00850CC1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850CC1" w:rsidRPr="00B118B0" w:rsidRDefault="00850CC1" w:rsidP="00DD660F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6045A" w14:textId="3F216220" w:rsidR="00850CC1" w:rsidRPr="00B118B0" w:rsidRDefault="00850CC1" w:rsidP="00DD660F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CC1" w:rsidRPr="00B118B0" w14:paraId="53CD2F7C" w14:textId="77777777" w:rsidTr="00DD660F">
        <w:tc>
          <w:tcPr>
            <w:tcW w:w="4226" w:type="dxa"/>
            <w:shd w:val="clear" w:color="auto" w:fill="auto"/>
            <w:vAlign w:val="bottom"/>
          </w:tcPr>
          <w:p w14:paraId="24D5402A" w14:textId="1C31A49A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0B5BBC" w14:textId="2DD1546F" w:rsidR="00850CC1" w:rsidRPr="00B118B0" w:rsidRDefault="00A96D6D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96D6D">
              <w:rPr>
                <w:rFonts w:asciiTheme="majorBidi" w:hAnsiTheme="majorBidi" w:cstheme="majorBidi" w:hint="eastAsia"/>
                <w:sz w:val="28"/>
              </w:rPr>
              <w:t>823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2CB08EC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22678" w14:textId="35774C39" w:rsidR="00850CC1" w:rsidRPr="00B118B0" w:rsidRDefault="00850CC1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A902E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E9EC3B" w14:textId="65F5BE36" w:rsidR="00850CC1" w:rsidRPr="00B118B0" w:rsidRDefault="00850CC1" w:rsidP="00DD660F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850CC1" w:rsidRPr="00B118B0" w:rsidRDefault="00850CC1" w:rsidP="00DD660F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91A0A9" w14:textId="64F9F9DD" w:rsidR="00850CC1" w:rsidRPr="00B118B0" w:rsidRDefault="00850CC1" w:rsidP="00DD660F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CC1" w:rsidRPr="00B118B0" w14:paraId="44755E60" w14:textId="77777777" w:rsidTr="00DD660F">
        <w:tc>
          <w:tcPr>
            <w:tcW w:w="4226" w:type="dxa"/>
            <w:shd w:val="clear" w:color="auto" w:fill="auto"/>
            <w:vAlign w:val="bottom"/>
          </w:tcPr>
          <w:p w14:paraId="2C37283F" w14:textId="77777777" w:rsidR="00850CC1" w:rsidRPr="00B118B0" w:rsidRDefault="00850CC1" w:rsidP="00850CC1">
            <w:pPr>
              <w:ind w:right="-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FC443" w14:textId="2B3D3FFE" w:rsidR="00850CC1" w:rsidRPr="00D07C8F" w:rsidRDefault="00A96D6D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96D6D">
              <w:rPr>
                <w:rFonts w:asciiTheme="majorBidi" w:hAnsiTheme="majorBidi" w:cstheme="majorBidi" w:hint="eastAsia"/>
                <w:b/>
                <w:bCs/>
                <w:sz w:val="28"/>
              </w:rPr>
              <w:t>1,06</w:t>
            </w:r>
            <w:r w:rsidR="00131671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6E93435" w14:textId="77777777" w:rsidR="00850CC1" w:rsidRPr="00D07C8F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5FC25553" w:rsidR="00850CC1" w:rsidRPr="00D07C8F" w:rsidRDefault="00850CC1" w:rsidP="00DD660F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="Angsana New" w:hAnsi="Angsana New"/>
                <w:b/>
                <w:bCs/>
                <w:sz w:val="28"/>
              </w:rPr>
              <w:t>904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E33219" w14:textId="77777777" w:rsidR="00850CC1" w:rsidRPr="00D07C8F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1F8F1009" w:rsidR="00850CC1" w:rsidRPr="00D07C8F" w:rsidRDefault="00850CC1" w:rsidP="00DD660F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63242" w14:textId="77777777" w:rsidR="00850CC1" w:rsidRPr="00D07C8F" w:rsidRDefault="00850CC1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850CC1" w:rsidRPr="00D07C8F" w:rsidRDefault="00850CC1" w:rsidP="00DD660F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07C8F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850CC1" w:rsidRPr="00B118B0" w14:paraId="1D0CDD24" w14:textId="77777777" w:rsidTr="002D1373">
        <w:tc>
          <w:tcPr>
            <w:tcW w:w="4226" w:type="dxa"/>
            <w:shd w:val="clear" w:color="auto" w:fill="auto"/>
            <w:vAlign w:val="bottom"/>
          </w:tcPr>
          <w:p w14:paraId="416C0146" w14:textId="77777777" w:rsidR="00850CC1" w:rsidRPr="002D1373" w:rsidRDefault="00850CC1" w:rsidP="00850CC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79A595" w14:textId="77777777" w:rsidR="00850CC1" w:rsidRPr="002D1373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0D22616" w14:textId="77777777" w:rsidR="00850CC1" w:rsidRPr="002D1373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BF57A" w14:textId="77777777" w:rsidR="00850CC1" w:rsidRPr="002D1373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AD54135" w14:textId="77777777" w:rsidR="00850CC1" w:rsidRPr="002D1373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359B5" w14:textId="77777777" w:rsidR="00850CC1" w:rsidRPr="002D1373" w:rsidRDefault="00850CC1" w:rsidP="00850CC1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7054B39" w14:textId="77777777" w:rsidR="00850CC1" w:rsidRPr="002D1373" w:rsidRDefault="00850CC1" w:rsidP="00850CC1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394B7" w14:textId="77777777" w:rsidR="00850CC1" w:rsidRPr="002D1373" w:rsidRDefault="00850CC1" w:rsidP="00850CC1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50CC1" w:rsidRPr="00B118B0" w14:paraId="002886EE" w14:textId="77777777" w:rsidTr="00201AB9">
        <w:tc>
          <w:tcPr>
            <w:tcW w:w="4226" w:type="dxa"/>
            <w:shd w:val="clear" w:color="auto" w:fill="auto"/>
            <w:vAlign w:val="bottom"/>
          </w:tcPr>
          <w:p w14:paraId="65B2664F" w14:textId="77777777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2346E519" w:rsidR="00850CC1" w:rsidRPr="00B118B0" w:rsidRDefault="00850CC1" w:rsidP="00850CC1">
            <w:pPr>
              <w:ind w:left="92"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1D0F4D">
              <w:rPr>
                <w:rFonts w:asciiTheme="majorBidi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850CC1" w:rsidRPr="00B118B0" w:rsidRDefault="00850CC1" w:rsidP="00850CC1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850CC1" w:rsidRPr="00B118B0" w:rsidRDefault="00850CC1" w:rsidP="00850CC1">
            <w:pPr>
              <w:tabs>
                <w:tab w:val="decimal" w:pos="557"/>
              </w:tabs>
              <w:ind w:left="-10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850CC1" w:rsidRPr="00B118B0" w:rsidRDefault="00850CC1" w:rsidP="00850CC1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850CC1" w:rsidRPr="00B118B0" w:rsidRDefault="00850CC1" w:rsidP="00850CC1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850CC1" w:rsidRPr="00B118B0" w:rsidRDefault="00850CC1" w:rsidP="00850CC1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850CC1" w:rsidRPr="00B118B0" w14:paraId="481E34E6" w14:textId="77777777" w:rsidTr="00DD660F">
        <w:tc>
          <w:tcPr>
            <w:tcW w:w="4226" w:type="dxa"/>
            <w:shd w:val="clear" w:color="auto" w:fill="auto"/>
            <w:vAlign w:val="bottom"/>
          </w:tcPr>
          <w:p w14:paraId="2DCD0D23" w14:textId="77777777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5968E5EF" w:rsidR="00850CC1" w:rsidRPr="00B118B0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A19C8F3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7BE15CE5" w:rsidR="00850CC1" w:rsidRPr="00B118B0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657E8D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604C5AA3" w:rsidR="00850CC1" w:rsidRPr="00B118B0" w:rsidRDefault="00850CC1" w:rsidP="00DD660F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280126">
              <w:rPr>
                <w:rFonts w:asciiTheme="majorBidi" w:hAnsiTheme="majorBidi" w:cstheme="majorBidi" w:hint="eastAsia"/>
                <w:sz w:val="28"/>
              </w:rPr>
              <w:t>10,661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850CC1" w:rsidRPr="00B118B0" w:rsidRDefault="00850CC1" w:rsidP="00DD660F">
            <w:pPr>
              <w:ind w:right="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52F878B1" w:rsidR="00850CC1" w:rsidRPr="00B118B0" w:rsidRDefault="00850CC1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10,776</w:t>
            </w:r>
          </w:p>
        </w:tc>
      </w:tr>
      <w:tr w:rsidR="00850CC1" w:rsidRPr="00B118B0" w14:paraId="37A8955E" w14:textId="77777777" w:rsidTr="00DD660F">
        <w:tc>
          <w:tcPr>
            <w:tcW w:w="4226" w:type="dxa"/>
            <w:shd w:val="clear" w:color="auto" w:fill="auto"/>
            <w:vAlign w:val="bottom"/>
          </w:tcPr>
          <w:p w14:paraId="24EC2F99" w14:textId="351F9EBF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AD45B" w14:textId="632FBB44" w:rsidR="00850CC1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2E15D62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84688" w14:textId="1596CC53" w:rsidR="00850CC1" w:rsidRPr="00B118B0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67F49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DEFFB" w14:textId="6C3DFD66" w:rsidR="00850CC1" w:rsidRDefault="00850CC1" w:rsidP="00DD660F">
            <w:pPr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850CC1" w:rsidRPr="00B118B0" w:rsidRDefault="00850CC1" w:rsidP="00DD660F">
            <w:pPr>
              <w:tabs>
                <w:tab w:val="decimal" w:pos="882"/>
              </w:tabs>
              <w:ind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505C" w14:textId="25728C5E" w:rsidR="00850CC1" w:rsidRPr="00B118B0" w:rsidRDefault="00850CC1" w:rsidP="00DD660F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850CC1" w:rsidRPr="00B118B0" w14:paraId="64ABC1CF" w14:textId="77777777" w:rsidTr="00DD660F">
        <w:tc>
          <w:tcPr>
            <w:tcW w:w="4226" w:type="dxa"/>
            <w:shd w:val="clear" w:color="auto" w:fill="auto"/>
            <w:vAlign w:val="bottom"/>
          </w:tcPr>
          <w:p w14:paraId="2FEBD5FF" w14:textId="77777777" w:rsidR="00850CC1" w:rsidRPr="00B118B0" w:rsidRDefault="00850CC1" w:rsidP="00850CC1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3673E3CC" w:rsidR="00850CC1" w:rsidRPr="002E789C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6FE97EF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2B218DA9" w:rsidR="00850CC1" w:rsidRPr="00B118B0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8B86D" w14:textId="77777777" w:rsidR="00850CC1" w:rsidRPr="00B118B0" w:rsidRDefault="00850CC1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10279417" w:rsidR="00850CC1" w:rsidRPr="00B118B0" w:rsidRDefault="00850CC1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80126">
              <w:rPr>
                <w:rFonts w:asciiTheme="majorBidi" w:hAnsiTheme="majorBidi" w:cstheme="majorBidi" w:hint="eastAsia"/>
                <w:b/>
                <w:bCs/>
                <w:sz w:val="28"/>
              </w:rPr>
              <w:t>10,661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850CC1" w:rsidRPr="00B118B0" w:rsidRDefault="00850CC1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5D321811" w:rsidR="00850CC1" w:rsidRPr="00B118B0" w:rsidRDefault="00850CC1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10,776</w:t>
            </w:r>
          </w:p>
        </w:tc>
      </w:tr>
      <w:tr w:rsidR="00850CC1" w:rsidRPr="00B118B0" w14:paraId="085AD762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850CC1" w:rsidRPr="00B118B0" w:rsidRDefault="00850CC1" w:rsidP="00850CC1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850CC1" w:rsidRPr="00B118B0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850CC1" w:rsidRPr="00B118B0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850CC1" w:rsidRPr="00B118B0" w:rsidRDefault="00850CC1" w:rsidP="00850CC1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850CC1" w:rsidRPr="00B118B0" w:rsidRDefault="00850CC1" w:rsidP="00850CC1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850CC1" w:rsidRPr="00B118B0" w:rsidRDefault="00850CC1" w:rsidP="00850CC1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850CC1" w:rsidRPr="00B118B0" w:rsidRDefault="00850CC1" w:rsidP="00850CC1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850CC1" w:rsidRPr="00B118B0" w:rsidRDefault="00850CC1" w:rsidP="00850CC1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50CC1" w:rsidRPr="00B118B0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3655EAE3" w:rsidR="00850CC1" w:rsidRPr="00B118B0" w:rsidRDefault="00850CC1" w:rsidP="00850CC1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850CC1" w:rsidRPr="002D1373" w:rsidRDefault="00850CC1" w:rsidP="00850CC1">
            <w:pPr>
              <w:tabs>
                <w:tab w:val="decimal" w:pos="53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850CC1" w:rsidRPr="00B118B0" w:rsidRDefault="00850CC1" w:rsidP="00850CC1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850CC1" w:rsidRPr="00B118B0" w:rsidRDefault="00850CC1" w:rsidP="00850CC1">
            <w:pPr>
              <w:tabs>
                <w:tab w:val="decimal" w:pos="882"/>
              </w:tabs>
              <w:ind w:left="-126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850CC1" w:rsidRPr="00B118B0" w:rsidRDefault="00850CC1" w:rsidP="00850CC1">
            <w:pPr>
              <w:tabs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C65AF6" w:rsidRPr="00B118B0" w14:paraId="50655E6C" w14:textId="77777777" w:rsidTr="00DD660F">
        <w:tc>
          <w:tcPr>
            <w:tcW w:w="4226" w:type="dxa"/>
            <w:shd w:val="clear" w:color="auto" w:fill="auto"/>
            <w:vAlign w:val="bottom"/>
          </w:tcPr>
          <w:p w14:paraId="702F20C3" w14:textId="77777777" w:rsidR="00C65AF6" w:rsidRPr="00B118B0" w:rsidRDefault="00C65AF6" w:rsidP="00C65AF6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08BF57" w14:textId="134B4AEF" w:rsidR="00C65AF6" w:rsidRPr="00B118B0" w:rsidRDefault="00C65AF6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9A15906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E13503" w14:textId="1C430C45" w:rsidR="00C65AF6" w:rsidRPr="00B118B0" w:rsidRDefault="00C65AF6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BB9B6C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61DDA" w14:textId="6719F6BA" w:rsidR="00C65AF6" w:rsidRPr="00B118B0" w:rsidRDefault="00C65AF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C65AF6" w:rsidRPr="00B118B0" w:rsidRDefault="00C65AF6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B55BF" w14:textId="7124E1AC" w:rsidR="00C65AF6" w:rsidRPr="00B118B0" w:rsidRDefault="00C65AF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231</w:t>
            </w:r>
          </w:p>
        </w:tc>
      </w:tr>
      <w:tr w:rsidR="00C65AF6" w:rsidRPr="00B118B0" w14:paraId="6B408D9E" w14:textId="77777777" w:rsidTr="00DD660F">
        <w:tc>
          <w:tcPr>
            <w:tcW w:w="4226" w:type="dxa"/>
            <w:shd w:val="clear" w:color="auto" w:fill="auto"/>
            <w:vAlign w:val="bottom"/>
          </w:tcPr>
          <w:p w14:paraId="5BE42D80" w14:textId="77777777" w:rsidR="00C65AF6" w:rsidRPr="00B118B0" w:rsidRDefault="00C65AF6" w:rsidP="00C65AF6">
            <w:pPr>
              <w:ind w:right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B2604A" w14:textId="4A866015" w:rsidR="00C65AF6" w:rsidRPr="00B118B0" w:rsidRDefault="00C65AF6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24DA16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CF6AB6" w14:textId="05FD8BD2" w:rsidR="00C65AF6" w:rsidRPr="00B118B0" w:rsidRDefault="00C65AF6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3DB777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4008F" w14:textId="6A1B354E" w:rsidR="00C65AF6" w:rsidRPr="00B118B0" w:rsidRDefault="00C65AF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C65AF6" w:rsidRPr="00B118B0" w:rsidRDefault="00C65AF6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65B794" w14:textId="2793559E" w:rsidR="00C65AF6" w:rsidRPr="00B118B0" w:rsidRDefault="00C65AF6" w:rsidP="00DD660F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10</w:t>
            </w:r>
          </w:p>
        </w:tc>
      </w:tr>
      <w:tr w:rsidR="00C65AF6" w:rsidRPr="00B118B0" w14:paraId="020615A8" w14:textId="77777777" w:rsidTr="00DD660F">
        <w:tc>
          <w:tcPr>
            <w:tcW w:w="4226" w:type="dxa"/>
            <w:shd w:val="clear" w:color="auto" w:fill="auto"/>
            <w:vAlign w:val="bottom"/>
          </w:tcPr>
          <w:p w14:paraId="09F2FF44" w14:textId="77777777" w:rsidR="00C65AF6" w:rsidRPr="00B118B0" w:rsidRDefault="00C65AF6" w:rsidP="00C65AF6">
            <w:pPr>
              <w:ind w:right="5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37829C" w14:textId="2020D461" w:rsidR="00C65AF6" w:rsidRPr="00B118B0" w:rsidRDefault="00C65AF6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E9A6945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56AAA" w14:textId="24009395" w:rsidR="00C65AF6" w:rsidRPr="00B118B0" w:rsidRDefault="00C65AF6" w:rsidP="00DD660F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9B320" w14:textId="77777777" w:rsidR="00C65AF6" w:rsidRPr="00B118B0" w:rsidRDefault="00C65AF6" w:rsidP="00DD660F">
            <w:pPr>
              <w:tabs>
                <w:tab w:val="decimal" w:pos="882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9DBBE" w14:textId="30D8D537" w:rsidR="00C65AF6" w:rsidRPr="00B118B0" w:rsidRDefault="00C65AF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C65AF6" w:rsidRPr="00B118B0" w:rsidRDefault="00C65AF6" w:rsidP="00DD660F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E920F" w14:textId="265263A7" w:rsidR="00C65AF6" w:rsidRPr="00B118B0" w:rsidRDefault="00C65AF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241</w:t>
            </w:r>
          </w:p>
        </w:tc>
      </w:tr>
    </w:tbl>
    <w:p w14:paraId="19D43670" w14:textId="77777777" w:rsidR="00C65AF6" w:rsidRDefault="00C65AF6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369C00B7" w:rsidR="00F53166" w:rsidRPr="00B118B0" w:rsidRDefault="009E4C64" w:rsidP="00C65AF6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0F749D37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6B295F">
        <w:rPr>
          <w:rFonts w:asciiTheme="majorBidi" w:hAnsiTheme="majorBidi" w:cstheme="majorBidi" w:hint="cs"/>
          <w:sz w:val="28"/>
          <w:cs/>
        </w:rPr>
        <w:t>กันยายน</w:t>
      </w:r>
      <w:r w:rsidR="00BF1C06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3F8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B3F8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B118B0" w14:paraId="0CF4AAF2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590EE4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682ECDC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F44523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1B2881" w14:textId="6BA2A7AE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B29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57412558" w14:textId="7C07FA5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F44523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</w:tr>
      <w:tr w:rsidR="00A03ECF" w:rsidRPr="00B118B0" w14:paraId="5D9CE519" w14:textId="77777777" w:rsidTr="00590EE4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67D4A" w:rsidRPr="00B118B0" w14:paraId="38A93BDB" w14:textId="77777777" w:rsidTr="00DD660F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2B51FC44" w14:textId="3F3CADE2" w:rsidR="00667D4A" w:rsidRPr="00B118B0" w:rsidRDefault="00667D4A" w:rsidP="00667D4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0DC551F" w14:textId="25956004" w:rsidR="00667D4A" w:rsidRPr="00B118B0" w:rsidRDefault="00667D4A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9487046" w14:textId="77777777" w:rsidR="00667D4A" w:rsidRPr="00B118B0" w:rsidRDefault="00667D4A" w:rsidP="00DD660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29CB" w14:textId="15B87037" w:rsidR="00667D4A" w:rsidRPr="00B118B0" w:rsidRDefault="00B4080B" w:rsidP="00DD660F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BF4FEE" w14:textId="77777777" w:rsidR="00667D4A" w:rsidRPr="00B118B0" w:rsidRDefault="00667D4A" w:rsidP="00DD660F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2B317" w14:textId="6462611E" w:rsidR="00667D4A" w:rsidRPr="00B118B0" w:rsidRDefault="002919EC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2919EC">
              <w:rPr>
                <w:rFonts w:asciiTheme="majorBidi" w:hAnsiTheme="majorBidi" w:cstheme="majorBidi" w:hint="eastAsia"/>
                <w:sz w:val="28"/>
              </w:rPr>
              <w:t>(5,595)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667D4A" w:rsidRPr="00B118B0" w:rsidRDefault="00667D4A" w:rsidP="00DD660F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9D9EC5" w14:textId="66319200" w:rsidR="00667D4A" w:rsidRPr="00B118B0" w:rsidRDefault="007032BC" w:rsidP="00DD660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032BC">
              <w:rPr>
                <w:rFonts w:asciiTheme="majorBidi" w:hAnsiTheme="majorBidi" w:cstheme="majorBidi" w:hint="eastAsia"/>
                <w:sz w:val="28"/>
              </w:rPr>
              <w:t>10,400</w:t>
            </w:r>
          </w:p>
        </w:tc>
      </w:tr>
      <w:tr w:rsidR="0054036F" w:rsidRPr="00B118B0" w14:paraId="5E295B43" w14:textId="77777777" w:rsidTr="00DD660F">
        <w:trPr>
          <w:trHeight w:val="20"/>
        </w:trPr>
        <w:tc>
          <w:tcPr>
            <w:tcW w:w="2520" w:type="dxa"/>
          </w:tcPr>
          <w:p w14:paraId="0F54D20F" w14:textId="77777777" w:rsidR="0054036F" w:rsidRDefault="0054036F" w:rsidP="0054036F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54036F" w:rsidRPr="00B118B0" w:rsidRDefault="0054036F" w:rsidP="0054036F">
            <w:pPr>
              <w:tabs>
                <w:tab w:val="left" w:pos="2160"/>
              </w:tabs>
              <w:ind w:left="273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03CF83F2" w:rsidR="0054036F" w:rsidRPr="00B118B0" w:rsidRDefault="0054036F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4,000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64203D4C" w14:textId="77777777" w:rsidR="0054036F" w:rsidRPr="00B118B0" w:rsidRDefault="0054036F" w:rsidP="00DD660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6D6272AA" w:rsidR="0054036F" w:rsidRPr="00B118B0" w:rsidRDefault="00191DB6" w:rsidP="00DD660F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DB3B76" w14:textId="77777777" w:rsidR="0054036F" w:rsidRPr="00B118B0" w:rsidRDefault="0054036F" w:rsidP="00DD660F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55B07417" w:rsidR="0054036F" w:rsidRPr="00B118B0" w:rsidRDefault="00191DB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DB6">
              <w:rPr>
                <w:rFonts w:asciiTheme="majorBidi" w:hAnsiTheme="majorBidi" w:cstheme="majorBidi" w:hint="eastAsia"/>
                <w:sz w:val="28"/>
              </w:rPr>
              <w:t>(550)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08EC95DC" w:rsidR="0054036F" w:rsidRPr="00B118B0" w:rsidRDefault="00191DB6" w:rsidP="00DD660F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91DB6">
              <w:rPr>
                <w:rFonts w:asciiTheme="majorBidi" w:hAnsiTheme="majorBidi" w:cstheme="majorBidi" w:hint="eastAsia"/>
                <w:sz w:val="28"/>
              </w:rPr>
              <w:t>3,450</w:t>
            </w:r>
          </w:p>
        </w:tc>
      </w:tr>
      <w:tr w:rsidR="0054036F" w:rsidRPr="00B118B0" w14:paraId="7602BCE4" w14:textId="77777777" w:rsidTr="00DD660F">
        <w:trPr>
          <w:trHeight w:val="20"/>
        </w:trPr>
        <w:tc>
          <w:tcPr>
            <w:tcW w:w="2520" w:type="dxa"/>
          </w:tcPr>
          <w:p w14:paraId="40D0AA70" w14:textId="5F528EB8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7B2F71D0" w:rsidR="0054036F" w:rsidRPr="00B118B0" w:rsidRDefault="0054036F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eastAsia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E2412A3" w14:textId="77777777" w:rsidR="0054036F" w:rsidRPr="00B118B0" w:rsidRDefault="0054036F" w:rsidP="00DD660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247F7997" w:rsidR="0054036F" w:rsidRPr="00B118B0" w:rsidRDefault="00191DB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DB6">
              <w:rPr>
                <w:rFonts w:asciiTheme="majorBidi" w:hAnsiTheme="majorBidi" w:cstheme="majorBidi" w:hint="eastAsia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F36A13" w14:textId="77777777" w:rsidR="0054036F" w:rsidRPr="00B118B0" w:rsidRDefault="0054036F" w:rsidP="00DD660F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49684A4E" w:rsidR="0054036F" w:rsidRPr="00B118B0" w:rsidRDefault="00191DB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22FDB891" w:rsidR="0054036F" w:rsidRPr="00B118B0" w:rsidRDefault="00191DB6" w:rsidP="00DD660F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DB6">
              <w:rPr>
                <w:rFonts w:asciiTheme="majorBidi" w:hAnsiTheme="majorBidi" w:cstheme="majorBidi" w:hint="eastAsia"/>
                <w:sz w:val="28"/>
              </w:rPr>
              <w:t>18,100</w:t>
            </w:r>
          </w:p>
        </w:tc>
      </w:tr>
      <w:tr w:rsidR="0054036F" w:rsidRPr="00B118B0" w14:paraId="2363F0BF" w14:textId="77777777" w:rsidTr="00DD660F">
        <w:trPr>
          <w:trHeight w:val="20"/>
        </w:trPr>
        <w:tc>
          <w:tcPr>
            <w:tcW w:w="2520" w:type="dxa"/>
          </w:tcPr>
          <w:p w14:paraId="2DAACB87" w14:textId="77777777" w:rsidR="0054036F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firstLine="108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54036F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54036F" w:rsidRPr="00B118B0" w:rsidRDefault="0054036F" w:rsidP="0054036F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148F9C9C" w:rsidR="0054036F" w:rsidRPr="00B118B0" w:rsidRDefault="0054036F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19,000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44CA9A4" w14:textId="77777777" w:rsidR="0054036F" w:rsidRPr="00B118B0" w:rsidRDefault="0054036F" w:rsidP="00DD660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4AEEF2F4" w:rsidR="0054036F" w:rsidRDefault="00191DB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9DCFD" w14:textId="77777777" w:rsidR="0054036F" w:rsidRPr="00B118B0" w:rsidRDefault="0054036F" w:rsidP="00DD660F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630ED42F" w:rsidR="0054036F" w:rsidRPr="00B118B0" w:rsidRDefault="00191DB6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91DB6">
              <w:rPr>
                <w:rFonts w:asciiTheme="majorBidi" w:hAnsiTheme="majorBidi" w:cstheme="majorBidi" w:hint="eastAsia"/>
                <w:sz w:val="28"/>
              </w:rPr>
              <w:t>(10,000)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6B51505E" w:rsidR="0054036F" w:rsidRPr="00B118B0" w:rsidRDefault="00F06E96" w:rsidP="00DD660F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F06E96">
              <w:rPr>
                <w:rFonts w:asciiTheme="majorBidi" w:hAnsiTheme="majorBidi" w:cstheme="majorBidi" w:hint="eastAsia"/>
                <w:sz w:val="28"/>
              </w:rPr>
              <w:t>9,000</w:t>
            </w:r>
          </w:p>
        </w:tc>
      </w:tr>
      <w:tr w:rsidR="0054036F" w:rsidRPr="00B118B0" w14:paraId="0E4242F2" w14:textId="77777777" w:rsidTr="00DD660F">
        <w:trPr>
          <w:trHeight w:val="20"/>
        </w:trPr>
        <w:tc>
          <w:tcPr>
            <w:tcW w:w="2520" w:type="dxa"/>
          </w:tcPr>
          <w:p w14:paraId="57F72D8A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54036F" w:rsidRPr="00B118B0" w:rsidRDefault="0054036F" w:rsidP="0054036F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8FDA7D" w14:textId="63F0427F" w:rsidR="0054036F" w:rsidRPr="00B118B0" w:rsidRDefault="0054036F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49,395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14:paraId="15BA3315" w14:textId="77777777" w:rsidR="0054036F" w:rsidRPr="00B118B0" w:rsidRDefault="0054036F" w:rsidP="00DD660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9FDC51" w14:textId="1CE77774" w:rsidR="0054036F" w:rsidRPr="00B118B0" w:rsidRDefault="00EE6BA2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E6BA2">
              <w:rPr>
                <w:rFonts w:asciiTheme="majorBidi" w:hAnsiTheme="majorBidi" w:cstheme="majorBidi" w:hint="eastAsia"/>
                <w:sz w:val="28"/>
              </w:rPr>
              <w:t>7,700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AA75C" w14:textId="77777777" w:rsidR="0054036F" w:rsidRPr="00B118B0" w:rsidRDefault="0054036F" w:rsidP="00DD660F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51CF04" w14:textId="4514C3C1" w:rsidR="0054036F" w:rsidRPr="00B118B0" w:rsidRDefault="007032BC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032BC">
              <w:rPr>
                <w:rFonts w:asciiTheme="majorBidi" w:hAnsiTheme="majorBidi" w:cstheme="majorBidi" w:hint="eastAsia"/>
                <w:sz w:val="28"/>
              </w:rPr>
              <w:t>(16,145)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D4CF92" w14:textId="73300222" w:rsidR="0054036F" w:rsidRPr="00B118B0" w:rsidRDefault="007032BC" w:rsidP="00DD660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032BC">
              <w:rPr>
                <w:rFonts w:asciiTheme="majorBidi" w:hAnsiTheme="majorBidi" w:cstheme="majorBidi" w:hint="eastAsia"/>
                <w:sz w:val="28"/>
              </w:rPr>
              <w:t>40,950</w:t>
            </w:r>
          </w:p>
        </w:tc>
      </w:tr>
      <w:tr w:rsidR="0054036F" w:rsidRPr="00B118B0" w14:paraId="1DD3742E" w14:textId="77777777" w:rsidTr="00DD660F">
        <w:trPr>
          <w:trHeight w:val="720"/>
        </w:trPr>
        <w:tc>
          <w:tcPr>
            <w:tcW w:w="2520" w:type="dxa"/>
            <w:vAlign w:val="bottom"/>
          </w:tcPr>
          <w:p w14:paraId="7FD4AF6D" w14:textId="493AA9F4" w:rsidR="0054036F" w:rsidRPr="00B118B0" w:rsidRDefault="0054036F" w:rsidP="0054036F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4AF7900C" w:rsidR="0054036F" w:rsidRPr="00B118B0" w:rsidRDefault="0054036F" w:rsidP="00DD660F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(15,995)</w:t>
            </w:r>
          </w:p>
        </w:tc>
        <w:tc>
          <w:tcPr>
            <w:tcW w:w="180" w:type="dxa"/>
            <w:vAlign w:val="bottom"/>
          </w:tcPr>
          <w:p w14:paraId="7DB604B1" w14:textId="77777777" w:rsidR="0054036F" w:rsidRPr="00B118B0" w:rsidRDefault="0054036F" w:rsidP="00DD660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76DE6FC9" w:rsidR="0054036F" w:rsidRPr="00B118B0" w:rsidRDefault="00EE6BA2" w:rsidP="00415BF9">
            <w:pPr>
              <w:tabs>
                <w:tab w:val="decimal" w:pos="1240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07D8960F" w:rsidR="0054036F" w:rsidRPr="00B118B0" w:rsidRDefault="007032BC" w:rsidP="00DD660F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032BC">
              <w:rPr>
                <w:rFonts w:asciiTheme="majorBidi" w:hAnsiTheme="majorBidi" w:cstheme="majorBidi" w:hint="eastAsia"/>
                <w:sz w:val="28"/>
              </w:rPr>
              <w:t>5,595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3551F6DE" w:rsidR="0054036F" w:rsidRPr="00B118B0" w:rsidRDefault="007032BC" w:rsidP="00DD660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032BC">
              <w:rPr>
                <w:rFonts w:asciiTheme="majorBidi" w:hAnsiTheme="majorBidi" w:cstheme="majorBidi" w:hint="eastAsia"/>
                <w:sz w:val="28"/>
              </w:rPr>
              <w:t>(10,400)</w:t>
            </w:r>
          </w:p>
        </w:tc>
      </w:tr>
      <w:tr w:rsidR="0054036F" w:rsidRPr="00B118B0" w14:paraId="58E927F1" w14:textId="77777777" w:rsidTr="00DD660F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54036F" w:rsidRPr="00B118B0" w:rsidRDefault="0054036F" w:rsidP="0054036F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54036F" w:rsidRPr="00B118B0" w:rsidRDefault="0054036F" w:rsidP="0054036F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DFE59" w14:textId="2F056554" w:rsidR="0054036F" w:rsidRPr="00B118B0" w:rsidRDefault="0054036F" w:rsidP="00DD660F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/>
                <w:b/>
                <w:bCs/>
                <w:sz w:val="28"/>
              </w:rPr>
              <w:t>33,</w:t>
            </w:r>
            <w:r w:rsidRPr="004517A7">
              <w:rPr>
                <w:rFonts w:ascii="Angsana New" w:hAnsi="Angsana New" w:hint="eastAsia"/>
                <w:b/>
                <w:bCs/>
                <w:sz w:val="28"/>
              </w:rPr>
              <w:t>4</w:t>
            </w:r>
            <w:r w:rsidRPr="004517A7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14:paraId="3488DA39" w14:textId="77777777" w:rsidR="0054036F" w:rsidRPr="00B118B0" w:rsidRDefault="0054036F" w:rsidP="00DD660F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E6EC5B" w14:textId="44310176" w:rsidR="0054036F" w:rsidRPr="00B118B0" w:rsidRDefault="0054036F" w:rsidP="00DD660F">
            <w:pPr>
              <w:tabs>
                <w:tab w:val="decimal" w:pos="1240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7836EA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7449899B" w:rsidR="0054036F" w:rsidRPr="00B118B0" w:rsidRDefault="0054036F" w:rsidP="00DD660F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54036F" w:rsidRPr="00B118B0" w:rsidRDefault="0054036F" w:rsidP="00DD660F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805C8" w14:textId="7440A788" w:rsidR="0054036F" w:rsidRPr="00B118B0" w:rsidRDefault="00F06E96" w:rsidP="00DD660F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06E96">
              <w:rPr>
                <w:rFonts w:asciiTheme="majorBidi" w:hAnsiTheme="majorBidi" w:cstheme="majorBidi" w:hint="eastAsia"/>
                <w:b/>
                <w:bCs/>
                <w:sz w:val="28"/>
              </w:rPr>
              <w:t>30,550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667D4A" w:rsidRPr="00B118B0" w14:paraId="57A8279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590EE4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03535594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75FA2B27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B29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2CCB82BF" w14:textId="3852072C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67D4A" w:rsidRPr="00B118B0" w14:paraId="4EE95CBF" w14:textId="77777777" w:rsidTr="00590EE4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67D4A" w:rsidRPr="00B118B0" w14:paraId="268D3C5A" w14:textId="77777777" w:rsidTr="00415BF9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3A4DA8C4" w:rsidR="00667D4A" w:rsidRPr="00B118B0" w:rsidRDefault="00667D4A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683,28</w:t>
            </w:r>
            <w:r w:rsidRPr="004517A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  <w:vAlign w:val="bottom"/>
          </w:tcPr>
          <w:p w14:paraId="1D99066B" w14:textId="77777777" w:rsidR="00667D4A" w:rsidRPr="00B118B0" w:rsidRDefault="00667D4A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531B1006" w:rsidR="00667D4A" w:rsidRPr="00B118B0" w:rsidRDefault="002413F8" w:rsidP="00415BF9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01D20A72" w:rsidR="00667D4A" w:rsidRPr="00B118B0" w:rsidRDefault="002413F8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13F8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(354,087)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11171C47" w:rsidR="00667D4A" w:rsidRPr="00B118B0" w:rsidRDefault="002413F8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2413F8">
              <w:rPr>
                <w:rFonts w:asciiTheme="majorBidi" w:hAnsiTheme="majorBidi" w:cstheme="majorBidi" w:hint="eastAsia"/>
                <w:sz w:val="28"/>
              </w:rPr>
              <w:t>329,200</w:t>
            </w:r>
          </w:p>
        </w:tc>
      </w:tr>
      <w:tr w:rsidR="00667D4A" w:rsidRPr="00B118B0" w14:paraId="1D8D45EF" w14:textId="77777777" w:rsidTr="00415BF9">
        <w:trPr>
          <w:trHeight w:val="20"/>
        </w:trPr>
        <w:tc>
          <w:tcPr>
            <w:tcW w:w="2520" w:type="dxa"/>
          </w:tcPr>
          <w:p w14:paraId="0E0FAB5F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77777777" w:rsidR="00667D4A" w:rsidRPr="00B118B0" w:rsidRDefault="00667D4A" w:rsidP="00667D4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667D4A" w:rsidRPr="00B118B0" w:rsidRDefault="00667D4A" w:rsidP="00667D4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2E91DA90" w:rsidR="00667D4A" w:rsidRPr="00B118B0" w:rsidRDefault="00667D4A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91,374</w:t>
            </w:r>
          </w:p>
        </w:tc>
        <w:tc>
          <w:tcPr>
            <w:tcW w:w="90" w:type="dxa"/>
            <w:vAlign w:val="bottom"/>
          </w:tcPr>
          <w:p w14:paraId="5B11012F" w14:textId="77777777" w:rsidR="00667D4A" w:rsidRPr="00B118B0" w:rsidRDefault="00667D4A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2429285C" w:rsidR="00667D4A" w:rsidRPr="00B118B0" w:rsidRDefault="002413F8" w:rsidP="00415BF9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2413F8">
              <w:rPr>
                <w:rFonts w:asciiTheme="majorBidi" w:hAnsiTheme="majorBidi" w:cstheme="majorBidi" w:hint="eastAsia"/>
                <w:sz w:val="28"/>
              </w:rPr>
              <w:t>4,000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67146912" w:rsidR="00667D4A" w:rsidRPr="00B118B0" w:rsidRDefault="002413F8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13F8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(6,200)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667D4A" w:rsidRPr="00B118B0" w:rsidRDefault="00667D4A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33E1F98B" w:rsidR="00667D4A" w:rsidRPr="00B118B0" w:rsidRDefault="002413F8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2413F8">
              <w:rPr>
                <w:rFonts w:asciiTheme="majorBidi" w:hAnsiTheme="majorBidi" w:cstheme="majorBidi" w:hint="eastAsia"/>
                <w:sz w:val="28"/>
              </w:rPr>
              <w:t>89,174</w:t>
            </w:r>
          </w:p>
        </w:tc>
      </w:tr>
      <w:tr w:rsidR="004B2792" w:rsidRPr="00B118B0" w14:paraId="56D8E1B1" w14:textId="77777777" w:rsidTr="00415BF9">
        <w:trPr>
          <w:trHeight w:val="20"/>
        </w:trPr>
        <w:tc>
          <w:tcPr>
            <w:tcW w:w="2520" w:type="dxa"/>
          </w:tcPr>
          <w:p w14:paraId="4243CF97" w14:textId="7777777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74484D67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44,450</w:t>
            </w:r>
          </w:p>
        </w:tc>
        <w:tc>
          <w:tcPr>
            <w:tcW w:w="90" w:type="dxa"/>
            <w:vAlign w:val="bottom"/>
          </w:tcPr>
          <w:p w14:paraId="69943D69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61291ADA" w:rsidR="004B2792" w:rsidRPr="00B118B0" w:rsidRDefault="002D1D54" w:rsidP="00415BF9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32046BA3" w:rsidR="004B2792" w:rsidRPr="00B118B0" w:rsidRDefault="002D1D54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D1D54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(270)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5E50E9E0" w:rsidR="004B2792" w:rsidRPr="00B118B0" w:rsidRDefault="002D1D54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2D1D54">
              <w:rPr>
                <w:rFonts w:asciiTheme="majorBidi" w:hAnsiTheme="majorBidi" w:cstheme="majorBidi" w:hint="eastAsia"/>
                <w:sz w:val="28"/>
              </w:rPr>
              <w:t>44,180</w:t>
            </w:r>
          </w:p>
        </w:tc>
      </w:tr>
      <w:tr w:rsidR="004B2792" w:rsidRPr="00B118B0" w14:paraId="33441840" w14:textId="77777777" w:rsidTr="00415BF9">
        <w:trPr>
          <w:trHeight w:val="20"/>
        </w:trPr>
        <w:tc>
          <w:tcPr>
            <w:tcW w:w="2520" w:type="dxa"/>
          </w:tcPr>
          <w:p w14:paraId="6D0711CA" w14:textId="7E09310F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0CA43E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34666A13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vAlign w:val="bottom"/>
          </w:tcPr>
          <w:p w14:paraId="12F32960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00F80D4B" w:rsidR="004B2792" w:rsidRPr="00B118B0" w:rsidRDefault="002D1D54" w:rsidP="00415BF9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47229F88" w:rsidR="004B2792" w:rsidRPr="00B118B0" w:rsidRDefault="002D1D54" w:rsidP="00415BF9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4B2792" w:rsidRPr="00B118B0" w:rsidRDefault="004B2792" w:rsidP="00415BF9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5D84077E" w:rsidR="004B2792" w:rsidRPr="00B118B0" w:rsidRDefault="002D1D54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2D1D54">
              <w:rPr>
                <w:rFonts w:asciiTheme="majorBidi" w:hAnsiTheme="majorBidi" w:cstheme="majorBidi" w:hint="eastAsia"/>
                <w:sz w:val="28"/>
              </w:rPr>
              <w:t>2,626</w:t>
            </w:r>
          </w:p>
        </w:tc>
      </w:tr>
      <w:tr w:rsidR="004B2792" w:rsidRPr="00B118B0" w14:paraId="51B97B6D" w14:textId="77777777" w:rsidTr="00415BF9">
        <w:trPr>
          <w:trHeight w:val="20"/>
        </w:trPr>
        <w:tc>
          <w:tcPr>
            <w:tcW w:w="2520" w:type="dxa"/>
          </w:tcPr>
          <w:p w14:paraId="35850C1D" w14:textId="16DAFDE7" w:rsidR="004B2792" w:rsidRPr="009F159D" w:rsidRDefault="004B2792" w:rsidP="004B2792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42E594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599EEC0D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  <w:vAlign w:val="bottom"/>
          </w:tcPr>
          <w:p w14:paraId="5CF7733B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61AC703A" w:rsidR="004B2792" w:rsidRPr="00B118B0" w:rsidRDefault="002D1D54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2F5A48D9" w:rsidR="004B2792" w:rsidRPr="00B118B0" w:rsidRDefault="002D1D54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49DB24A4" w:rsidR="004B2792" w:rsidRPr="00B118B0" w:rsidRDefault="002D1D54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2D1D54">
              <w:rPr>
                <w:rFonts w:asciiTheme="majorBidi" w:hAnsiTheme="majorBidi" w:cstheme="majorBidi" w:hint="eastAsia"/>
                <w:sz w:val="28"/>
              </w:rPr>
              <w:t>5,000</w:t>
            </w:r>
          </w:p>
        </w:tc>
      </w:tr>
      <w:tr w:rsidR="004B2792" w:rsidRPr="00B118B0" w14:paraId="334E75D8" w14:textId="77777777" w:rsidTr="00415BF9">
        <w:trPr>
          <w:trHeight w:val="20"/>
        </w:trPr>
        <w:tc>
          <w:tcPr>
            <w:tcW w:w="2520" w:type="dxa"/>
          </w:tcPr>
          <w:p w14:paraId="326A0764" w14:textId="69E1960F" w:rsidR="004B2792" w:rsidRPr="00B118B0" w:rsidRDefault="004B2792" w:rsidP="00590EE4">
            <w:pPr>
              <w:tabs>
                <w:tab w:val="left" w:pos="360"/>
                <w:tab w:val="left" w:pos="2160"/>
              </w:tabs>
              <w:ind w:left="267" w:right="-108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5D05BED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30547C03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14,000</w:t>
            </w:r>
          </w:p>
        </w:tc>
        <w:tc>
          <w:tcPr>
            <w:tcW w:w="90" w:type="dxa"/>
            <w:vAlign w:val="bottom"/>
          </w:tcPr>
          <w:p w14:paraId="5848B5BC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35A97643" w:rsidR="004B2792" w:rsidRPr="00B118B0" w:rsidRDefault="002D1D54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26E60722" w:rsidR="004B2792" w:rsidRPr="00B118B0" w:rsidRDefault="002D1D54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D1D54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(10,050)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41886260" w:rsidR="004B2792" w:rsidRPr="00B118B0" w:rsidRDefault="002D1D54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2D1D54">
              <w:rPr>
                <w:rFonts w:asciiTheme="majorBidi" w:hAnsiTheme="majorBidi" w:cstheme="majorBidi" w:hint="eastAsia"/>
                <w:sz w:val="28"/>
              </w:rPr>
              <w:t>3,950</w:t>
            </w:r>
          </w:p>
        </w:tc>
      </w:tr>
      <w:tr w:rsidR="004B2792" w:rsidRPr="00B118B0" w14:paraId="20453CA7" w14:textId="77777777" w:rsidTr="00415BF9">
        <w:trPr>
          <w:trHeight w:val="20"/>
        </w:trPr>
        <w:tc>
          <w:tcPr>
            <w:tcW w:w="2520" w:type="dxa"/>
          </w:tcPr>
          <w:p w14:paraId="6FB8BE2B" w14:textId="71BBFB4B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638B646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4B2792" w:rsidRPr="00B118B0" w:rsidRDefault="004B2792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20917C05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49A6A0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3521A4EE" w:rsidR="004B2792" w:rsidRDefault="00EC23F2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C23F2">
              <w:rPr>
                <w:rFonts w:asciiTheme="majorBidi" w:hAnsiTheme="majorBidi" w:cstheme="majorBidi" w:hint="eastAsia"/>
                <w:sz w:val="28"/>
              </w:rPr>
              <w:t>67,748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3EE19947" w:rsidR="004B2792" w:rsidRPr="00B118B0" w:rsidRDefault="00EC23F2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EC23F2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(5,600)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2A3C83A" w14:textId="6D526A84" w:rsidR="004B2792" w:rsidRPr="00B118B0" w:rsidRDefault="00EC23F2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C23F2">
              <w:rPr>
                <w:rFonts w:asciiTheme="majorBidi" w:hAnsiTheme="majorBidi" w:cstheme="majorBidi" w:hint="eastAsia"/>
                <w:sz w:val="28"/>
              </w:rPr>
              <w:t>62,148</w:t>
            </w:r>
          </w:p>
        </w:tc>
      </w:tr>
      <w:tr w:rsidR="00663AA0" w:rsidRPr="00B118B0" w14:paraId="7F90AAB9" w14:textId="77777777" w:rsidTr="00415BF9">
        <w:trPr>
          <w:trHeight w:val="20"/>
        </w:trPr>
        <w:tc>
          <w:tcPr>
            <w:tcW w:w="2520" w:type="dxa"/>
          </w:tcPr>
          <w:p w14:paraId="1C919F6F" w14:textId="663C07B4" w:rsidR="00663AA0" w:rsidRPr="00B118B0" w:rsidRDefault="00663AA0" w:rsidP="004B2792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8F1E62">
              <w:rPr>
                <w:rFonts w:asciiTheme="majorBidi" w:hAnsiTheme="majorBidi"/>
                <w:sz w:val="28"/>
              </w:rPr>
              <w:br/>
            </w: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99E2684" w14:textId="77777777" w:rsidR="00663AA0" w:rsidRPr="00B118B0" w:rsidRDefault="00663AA0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384A7A" w14:textId="67C81B44" w:rsidR="00663AA0" w:rsidRPr="00B118B0" w:rsidRDefault="00663AA0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663AA0" w:rsidRPr="00B118B0" w:rsidRDefault="00663AA0" w:rsidP="004B2792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02CAF365" w:rsidR="00663AA0" w:rsidRDefault="00663AA0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AFD97" w14:textId="77777777" w:rsidR="00663AA0" w:rsidRPr="00B118B0" w:rsidRDefault="00663AA0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77E8C4C1" w:rsidR="00663AA0" w:rsidRDefault="00EC23F2" w:rsidP="00415BF9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C23F2">
              <w:rPr>
                <w:rFonts w:asciiTheme="majorBidi" w:hAnsiTheme="majorBidi" w:cstheme="majorBidi" w:hint="eastAsia"/>
                <w:sz w:val="28"/>
              </w:rPr>
              <w:t>4,579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663AA0" w:rsidRPr="00B118B0" w:rsidRDefault="00663AA0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44B1AF28" w:rsidR="00663AA0" w:rsidRPr="00B118B0" w:rsidRDefault="00277C99" w:rsidP="00415BF9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77C99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(1,140)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E8960" w14:textId="77777777" w:rsidR="00663AA0" w:rsidRPr="00B118B0" w:rsidRDefault="00663AA0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6D90B3A" w14:textId="6B581B1C" w:rsidR="00663AA0" w:rsidRPr="00B118B0" w:rsidRDefault="00E4296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42963">
              <w:rPr>
                <w:rFonts w:asciiTheme="majorBidi" w:hAnsiTheme="majorBidi" w:cstheme="majorBidi" w:hint="eastAsia"/>
                <w:sz w:val="28"/>
              </w:rPr>
              <w:t>3,439</w:t>
            </w:r>
          </w:p>
        </w:tc>
      </w:tr>
      <w:tr w:rsidR="004B2792" w:rsidRPr="00B118B0" w14:paraId="7EE650D2" w14:textId="77777777" w:rsidTr="00415BF9">
        <w:trPr>
          <w:trHeight w:val="20"/>
        </w:trPr>
        <w:tc>
          <w:tcPr>
            <w:tcW w:w="2520" w:type="dxa"/>
          </w:tcPr>
          <w:p w14:paraId="27A33BAC" w14:textId="55863C47" w:rsidR="004B2792" w:rsidRPr="00B118B0" w:rsidRDefault="004B2792" w:rsidP="004B279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BF8198C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1FA11B94" w:rsidR="004B2792" w:rsidRPr="00B118B0" w:rsidRDefault="004B2792" w:rsidP="00415BF9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D1561" w14:textId="77777777" w:rsidR="004B2792" w:rsidRPr="00B118B0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51B8E989" w:rsidR="004B2792" w:rsidRPr="00B118B0" w:rsidRDefault="00E42963" w:rsidP="00415BF9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E42963">
              <w:rPr>
                <w:rFonts w:asciiTheme="majorBidi" w:eastAsia="Times New Roman" w:hAnsiTheme="majorBidi" w:cstheme="majorBidi" w:hint="eastAsia"/>
                <w:sz w:val="28"/>
              </w:rPr>
              <w:t>7,700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3DE3FBF8" w:rsidR="004B2792" w:rsidRPr="00B118B0" w:rsidRDefault="00E42963" w:rsidP="00415BF9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4B2792" w:rsidRPr="00B118B0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4CD51D88" w:rsidR="004B2792" w:rsidRPr="00B118B0" w:rsidRDefault="00E4296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E42963">
              <w:rPr>
                <w:rFonts w:asciiTheme="majorBidi" w:hAnsiTheme="majorBidi" w:cstheme="majorBidi" w:hint="eastAsia"/>
                <w:sz w:val="28"/>
              </w:rPr>
              <w:t>18,100</w:t>
            </w:r>
          </w:p>
        </w:tc>
      </w:tr>
      <w:tr w:rsidR="004B2792" w:rsidRPr="00B118B0" w14:paraId="3C5F0096" w14:textId="77777777" w:rsidTr="00415BF9">
        <w:trPr>
          <w:trHeight w:val="20"/>
        </w:trPr>
        <w:tc>
          <w:tcPr>
            <w:tcW w:w="2520" w:type="dxa"/>
          </w:tcPr>
          <w:p w14:paraId="2B078DF5" w14:textId="36BAA259" w:rsidR="004B2792" w:rsidRPr="001B3CF8" w:rsidRDefault="004B2792" w:rsidP="004B279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B3CF8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BDDB5FC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4B2792" w:rsidRPr="00B118B0" w:rsidRDefault="004B2792" w:rsidP="004B2792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4B2792" w:rsidRPr="00B118B0" w:rsidRDefault="004B2792" w:rsidP="004B2792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3BE715" w14:textId="4FEA84A8" w:rsidR="004B2792" w:rsidRPr="001B3CF8" w:rsidRDefault="007F33DA" w:rsidP="00415BF9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B3CF8">
              <w:rPr>
                <w:rFonts w:ascii="Angsana New" w:hAnsi="Angsana New" w:hint="eastAsia"/>
                <w:b/>
                <w:bCs/>
                <w:sz w:val="28"/>
              </w:rPr>
              <w:t>851,13</w:t>
            </w:r>
            <w:r w:rsidRPr="001B3CF8">
              <w:rPr>
                <w:rFonts w:ascii="Angsana New" w:hAnsi="Angsana New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D0F41" w14:textId="77777777" w:rsidR="004B2792" w:rsidRPr="001B3CF8" w:rsidRDefault="004B2792" w:rsidP="00415BF9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DF2FEA" w14:textId="2F72C2BE" w:rsidR="004B2792" w:rsidRPr="001B3CF8" w:rsidRDefault="008B70A5" w:rsidP="00415BF9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1B3CF8">
              <w:rPr>
                <w:rFonts w:asciiTheme="majorBidi" w:eastAsia="Times New Roman" w:hAnsiTheme="majorBidi" w:hint="eastAsia"/>
                <w:b/>
                <w:bCs/>
                <w:sz w:val="28"/>
                <w:cs/>
              </w:rPr>
              <w:t>84</w:t>
            </w:r>
            <w:r w:rsidRPr="001B3CF8">
              <w:rPr>
                <w:rFonts w:asciiTheme="majorBidi" w:eastAsia="Times New Roman" w:hAnsiTheme="majorBidi" w:cstheme="majorBidi" w:hint="eastAsia"/>
                <w:b/>
                <w:bCs/>
                <w:sz w:val="28"/>
              </w:rPr>
              <w:t>,</w:t>
            </w:r>
            <w:r w:rsidRPr="001B3CF8">
              <w:rPr>
                <w:rFonts w:asciiTheme="majorBidi" w:eastAsia="Times New Roman" w:hAnsiTheme="majorBidi" w:hint="eastAsia"/>
                <w:b/>
                <w:bCs/>
                <w:sz w:val="28"/>
                <w:cs/>
              </w:rPr>
              <w:t>027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3E1526" w14:textId="77777777" w:rsidR="004B2792" w:rsidRPr="001B3CF8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E374A" w14:textId="6AD36505" w:rsidR="004B2792" w:rsidRPr="001B3CF8" w:rsidRDefault="00243719" w:rsidP="00415BF9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3CF8">
              <w:rPr>
                <w:rFonts w:asciiTheme="majorBidi" w:hAnsiTheme="majorBidi" w:hint="eastAsia"/>
                <w:b/>
                <w:bCs/>
                <w:sz w:val="28"/>
                <w:cs/>
              </w:rPr>
              <w:t>(377</w:t>
            </w:r>
            <w:r w:rsidRPr="001B3CF8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1B3CF8">
              <w:rPr>
                <w:rFonts w:asciiTheme="majorBidi" w:hAnsiTheme="majorBidi" w:hint="eastAsia"/>
                <w:b/>
                <w:bCs/>
                <w:sz w:val="28"/>
                <w:cs/>
              </w:rPr>
              <w:t>347)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4B2792" w:rsidRPr="001B3CF8" w:rsidRDefault="004B2792" w:rsidP="00415BF9">
            <w:pPr>
              <w:tabs>
                <w:tab w:val="decimal" w:pos="770"/>
              </w:tabs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4E4807C5" w14:textId="01ADF4E1" w:rsidR="004B2792" w:rsidRPr="001B3CF8" w:rsidRDefault="00E42963" w:rsidP="00415BF9">
            <w:pPr>
              <w:ind w:right="89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B3CF8">
              <w:rPr>
                <w:rFonts w:asciiTheme="majorBidi" w:hAnsiTheme="majorBidi" w:cstheme="majorBidi" w:hint="eastAsia"/>
                <w:b/>
                <w:bCs/>
                <w:sz w:val="28"/>
              </w:rPr>
              <w:t>557,817</w:t>
            </w:r>
          </w:p>
        </w:tc>
      </w:tr>
    </w:tbl>
    <w:p w14:paraId="48F017F0" w14:textId="7C864B61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6B295F">
        <w:rPr>
          <w:rFonts w:asciiTheme="majorBidi" w:hAnsiTheme="majorBidi" w:cstheme="majorBidi" w:hint="cs"/>
          <w:sz w:val="28"/>
          <w:cs/>
        </w:rPr>
        <w:t>กันยายน</w:t>
      </w:r>
      <w:r w:rsidR="00BF1C06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E02500" w:rsidRPr="00B118B0" w14:paraId="3A89E12A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9D72CE">
        <w:trPr>
          <w:trHeight w:val="20"/>
        </w:trPr>
        <w:tc>
          <w:tcPr>
            <w:tcW w:w="252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19557CD8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A36B2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1DE8B2D8" w:rsidR="009D72CE" w:rsidRDefault="006B3F80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6B29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7FC8003F" w14:textId="777BD976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A36B2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E02500" w:rsidRPr="00B118B0" w14:paraId="08E08074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61A85" w:rsidRPr="00B118B0" w14:paraId="3D2F4F5D" w14:textId="77777777" w:rsidTr="009D72CE">
        <w:trPr>
          <w:trHeight w:val="20"/>
        </w:trPr>
        <w:tc>
          <w:tcPr>
            <w:tcW w:w="2520" w:type="dxa"/>
          </w:tcPr>
          <w:p w14:paraId="182DB7A0" w14:textId="77777777" w:rsidR="00961A85" w:rsidRPr="00B118B0" w:rsidRDefault="00961A85" w:rsidP="009D72CE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0A290E8" w14:textId="77777777" w:rsidR="00961A85" w:rsidRPr="00B118B0" w:rsidRDefault="00961A85" w:rsidP="009D72C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961A85" w:rsidRPr="00B118B0" w:rsidRDefault="00961A85" w:rsidP="009D72CE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93E3A0" w14:textId="6B53E736" w:rsidR="00961A85" w:rsidRPr="00B118B0" w:rsidRDefault="00961A85" w:rsidP="009D72CE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11902E58" w14:textId="77777777" w:rsidR="00961A85" w:rsidRPr="00B118B0" w:rsidRDefault="00961A85" w:rsidP="009D72CE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1E23377C" w:rsidR="00961A85" w:rsidRPr="00B118B0" w:rsidRDefault="00F85E71" w:rsidP="009D72CE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F85E71">
              <w:rPr>
                <w:rFonts w:asciiTheme="majorBidi" w:eastAsia="Times New Roman" w:hAnsiTheme="majorBidi" w:cstheme="majorBidi" w:hint="eastAsia"/>
                <w:sz w:val="28"/>
                <w:lang w:val="en-GB"/>
              </w:rPr>
              <w:t>3,807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961A85" w:rsidRPr="00B118B0" w:rsidRDefault="00961A85" w:rsidP="009D72CE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1026864A" w:rsidR="00961A85" w:rsidRPr="00B118B0" w:rsidRDefault="00F85E71" w:rsidP="007B416B">
            <w:pPr>
              <w:tabs>
                <w:tab w:val="decimal" w:pos="807"/>
              </w:tabs>
              <w:spacing w:beforeLines="20" w:before="48" w:afterLines="20" w:after="48"/>
              <w:ind w:right="95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3522B49A" w:rsidR="00961A85" w:rsidRPr="00B118B0" w:rsidRDefault="00961A85" w:rsidP="009D72CE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00F4D189" w:rsidR="00961A85" w:rsidRPr="00B118B0" w:rsidRDefault="00F85E71" w:rsidP="009D72CE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F85E71">
              <w:rPr>
                <w:rFonts w:asciiTheme="majorBidi" w:hAnsiTheme="majorBidi" w:cstheme="majorBidi" w:hint="eastAsia"/>
                <w:sz w:val="28"/>
              </w:rPr>
              <w:t>11,203</w:t>
            </w:r>
          </w:p>
        </w:tc>
      </w:tr>
      <w:bookmarkEnd w:id="1"/>
      <w:tr w:rsidR="00961A85" w:rsidRPr="00B118B0" w14:paraId="2CA382CC" w14:textId="77777777" w:rsidTr="009D72CE">
        <w:trPr>
          <w:trHeight w:val="20"/>
        </w:trPr>
        <w:tc>
          <w:tcPr>
            <w:tcW w:w="2520" w:type="dxa"/>
          </w:tcPr>
          <w:p w14:paraId="385668D7" w14:textId="77777777" w:rsidR="00961A85" w:rsidRPr="00B118B0" w:rsidRDefault="00961A85" w:rsidP="00961A85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6600CB42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78283EF" w14:textId="77777777" w:rsidR="00961A85" w:rsidRPr="00B118B0" w:rsidRDefault="00961A85" w:rsidP="00961A8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961A85" w:rsidRPr="00B118B0" w:rsidRDefault="00961A85" w:rsidP="00961A85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0CD9EE5E" w:rsidR="00961A85" w:rsidRPr="00B118B0" w:rsidRDefault="00961A85" w:rsidP="00F13BDA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7,396</w:t>
            </w:r>
          </w:p>
        </w:tc>
        <w:tc>
          <w:tcPr>
            <w:tcW w:w="90" w:type="dxa"/>
            <w:vAlign w:val="bottom"/>
          </w:tcPr>
          <w:p w14:paraId="12D1B6F3" w14:textId="77777777" w:rsidR="00961A85" w:rsidRPr="00B118B0" w:rsidRDefault="00961A85" w:rsidP="00961A85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7DED3566" w:rsidR="00961A85" w:rsidRPr="00E75E6B" w:rsidRDefault="00F85E71" w:rsidP="00961A8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85E71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3,807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961A85" w:rsidRPr="00E75E6B" w:rsidRDefault="00961A85" w:rsidP="00961A85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30FA7EA7" w:rsidR="00961A85" w:rsidRPr="00E75E6B" w:rsidRDefault="00F85E71" w:rsidP="007B416B">
            <w:pPr>
              <w:tabs>
                <w:tab w:val="decimal" w:pos="470"/>
              </w:tabs>
              <w:spacing w:beforeLines="20" w:before="48" w:afterLines="20" w:after="48"/>
              <w:ind w:right="95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961A85" w:rsidRPr="00E75E6B" w:rsidRDefault="00961A85" w:rsidP="00961A85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2150D731" w:rsidR="00961A85" w:rsidRPr="00E75E6B" w:rsidRDefault="00F85E71" w:rsidP="00961A85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F85E71">
              <w:rPr>
                <w:rFonts w:asciiTheme="majorBidi" w:eastAsia="Times New Roman" w:hAnsiTheme="majorBidi" w:cstheme="majorBidi" w:hint="eastAsia"/>
                <w:b/>
                <w:bCs/>
                <w:sz w:val="28"/>
                <w:lang w:val="en-GB"/>
              </w:rPr>
              <w:t>11,203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3783FC5" w14:textId="5FF46E46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C268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95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05E3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6B2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C0EE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45"/>
        <w:gridCol w:w="86"/>
        <w:gridCol w:w="1081"/>
        <w:gridCol w:w="86"/>
        <w:gridCol w:w="1152"/>
        <w:gridCol w:w="90"/>
        <w:gridCol w:w="1170"/>
        <w:gridCol w:w="90"/>
        <w:gridCol w:w="1260"/>
      </w:tblGrid>
      <w:tr w:rsidR="00245C41" w:rsidRPr="00B118B0" w14:paraId="7569C325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9FDE8A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vAlign w:val="bottom"/>
          </w:tcPr>
          <w:p w14:paraId="6E1D4EED" w14:textId="678039BB" w:rsidR="00245C41" w:rsidRPr="00B118B0" w:rsidRDefault="00245C41" w:rsidP="00245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23B910FD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198E7E9D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A2C4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</w:tcBorders>
            <w:vAlign w:val="bottom"/>
          </w:tcPr>
          <w:p w14:paraId="26E82C1F" w14:textId="11A6CC48" w:rsidR="009D72CE" w:rsidRDefault="00FC2685" w:rsidP="00B321CA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6B295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  <w:p w14:paraId="2FFD5B6E" w14:textId="1E89C8C7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A2C4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A3E23" w:rsidRPr="00B118B0" w14:paraId="51D54CAC" w14:textId="77777777" w:rsidTr="003F105E">
        <w:trPr>
          <w:trHeight w:val="26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A2C44" w:rsidRPr="00B118B0" w14:paraId="18B47479" w14:textId="77777777" w:rsidTr="009D72CE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6790B354" w14:textId="4305263C" w:rsidR="008A2C44" w:rsidRDefault="008A2C44" w:rsidP="008A2C4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48745795" w:rsidR="008A2C44" w:rsidRPr="00B118B0" w:rsidRDefault="008A2C44" w:rsidP="008A2C44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D9369D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D93153" w:rsidRPr="00D9369D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07B060FF" w14:textId="77777777" w:rsidR="008A2C44" w:rsidRPr="00B118B0" w:rsidRDefault="008A2C44" w:rsidP="008A2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8A2C44" w:rsidRPr="00B118B0" w:rsidRDefault="008A2C44" w:rsidP="008A2C44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8A2C44" w:rsidRPr="00B118B0" w:rsidRDefault="008A2C44" w:rsidP="008A2C4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69E48664" w:rsidR="008A2C44" w:rsidRPr="00B118B0" w:rsidRDefault="008A2C44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6" w:type="dxa"/>
            <w:vAlign w:val="bottom"/>
          </w:tcPr>
          <w:p w14:paraId="4B8FAAF7" w14:textId="77777777" w:rsidR="008A2C44" w:rsidRPr="00B118B0" w:rsidRDefault="008A2C44" w:rsidP="008A2C44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3D486495" w:rsidR="008A2C44" w:rsidRPr="00B118B0" w:rsidRDefault="006C5743" w:rsidP="006C5743">
            <w:pPr>
              <w:ind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6C5743">
              <w:rPr>
                <w:rFonts w:asciiTheme="majorBidi" w:hAnsiTheme="majorBidi" w:cstheme="majorBidi" w:hint="eastAsia"/>
                <w:sz w:val="28"/>
              </w:rPr>
              <w:t>2,220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77777777" w:rsidR="008A2C44" w:rsidRPr="00B118B0" w:rsidRDefault="008A2C44" w:rsidP="008A2C44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3A02CAA6" w:rsidR="008A2C44" w:rsidRPr="00DC29FB" w:rsidRDefault="00DE127E" w:rsidP="008A2C44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(807)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8A2C44" w:rsidRPr="00B118B0" w:rsidRDefault="008A2C44" w:rsidP="008A2C44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5BD9B7A1" w:rsidR="008A2C44" w:rsidRPr="00B118B0" w:rsidRDefault="00DE127E" w:rsidP="00162E7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</w:tr>
      <w:tr w:rsidR="008A2C44" w:rsidRPr="00162E71" w14:paraId="2C856D12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03AC3467" w14:textId="77777777" w:rsidR="008A2C44" w:rsidRPr="00B118B0" w:rsidRDefault="008A2C44" w:rsidP="008A2C44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8A2C44" w:rsidRPr="00B118B0" w:rsidRDefault="008A2C44" w:rsidP="008A2C4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8A2C44" w:rsidRPr="00B118B0" w:rsidRDefault="008A2C44" w:rsidP="008A2C4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8A2C44" w:rsidRPr="00B118B0" w:rsidRDefault="008A2C44" w:rsidP="008A2C44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51554A36" w:rsidR="008A2C44" w:rsidRPr="00961A85" w:rsidRDefault="008A2C44" w:rsidP="008A2C44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61A85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86" w:type="dxa"/>
          </w:tcPr>
          <w:p w14:paraId="5DD04D78" w14:textId="77777777" w:rsidR="008A2C44" w:rsidRPr="00961A85" w:rsidRDefault="008A2C44" w:rsidP="008A2C44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7EC3E890" w:rsidR="008A2C44" w:rsidRPr="00961A85" w:rsidRDefault="00DE127E" w:rsidP="00DE127E">
            <w:pPr>
              <w:ind w:right="9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E127E">
              <w:rPr>
                <w:rFonts w:asciiTheme="majorBidi" w:hAnsiTheme="majorBidi" w:cstheme="majorBidi" w:hint="eastAsia"/>
                <w:b/>
                <w:bCs/>
                <w:sz w:val="28"/>
              </w:rPr>
              <w:t>2,22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8A2C44" w:rsidRPr="00961A85" w:rsidRDefault="008A2C44" w:rsidP="008A2C44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26FF94ED" w:rsidR="008A2C44" w:rsidRPr="00961A85" w:rsidRDefault="00DE127E" w:rsidP="008A2C44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(807)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8A2C44" w:rsidRPr="00961A85" w:rsidRDefault="008A2C44" w:rsidP="008A2C44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68B31124" w:rsidR="008A2C44" w:rsidRPr="00162E71" w:rsidRDefault="00DE127E" w:rsidP="00162E71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1,413</w:t>
            </w:r>
          </w:p>
        </w:tc>
      </w:tr>
    </w:tbl>
    <w:p w14:paraId="17AE95A6" w14:textId="748C68E9" w:rsidR="005411FC" w:rsidRDefault="005411FC" w:rsidP="00162E71">
      <w:pPr>
        <w:tabs>
          <w:tab w:val="decimal" w:pos="990"/>
        </w:tabs>
        <w:ind w:right="90"/>
        <w:jc w:val="right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245C41" w:rsidRPr="00B118B0" w14:paraId="74A991AB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8470A3" w14:textId="328EFED2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F105E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F105E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449CBC32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6538CFFC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5C41" w:rsidRPr="00B118B0" w14:paraId="3F4C9E4B" w14:textId="77777777" w:rsidTr="003F105E">
        <w:trPr>
          <w:trHeight w:val="368"/>
        </w:trPr>
        <w:tc>
          <w:tcPr>
            <w:tcW w:w="2520" w:type="dxa"/>
            <w:vMerge w:val="restart"/>
            <w:vAlign w:val="bottom"/>
          </w:tcPr>
          <w:p w14:paraId="648CE556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center"/>
          </w:tcPr>
          <w:p w14:paraId="0B10E7D2" w14:textId="42B9D291" w:rsidR="00245C41" w:rsidRPr="003F105E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F105E">
              <w:rPr>
                <w:rFonts w:asciiTheme="majorBidi" w:hAnsiTheme="majorBidi" w:cstheme="majorBidi"/>
                <w:sz w:val="28"/>
              </w:rPr>
              <w:t>1</w:t>
            </w:r>
            <w:r w:rsidRPr="003F105E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3F105E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8724" w14:textId="77777777" w:rsidR="00245C41" w:rsidRPr="003F105E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45C41" w:rsidRPr="003F105E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1BBDA76B" w14:textId="5092AAC1" w:rsidR="00245C41" w:rsidRPr="003F105E" w:rsidRDefault="00245C41" w:rsidP="003F105E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3F105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30 </w:t>
            </w:r>
            <w:r w:rsidR="006B295F" w:rsidRPr="003F105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  <w:p w14:paraId="67B38DEE" w14:textId="0DCD658E" w:rsidR="00245C41" w:rsidRPr="003F105E" w:rsidRDefault="00245C41" w:rsidP="003F105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F105E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245C41" w:rsidRPr="00B118B0" w14:paraId="25734EC5" w14:textId="77777777" w:rsidTr="003F105E">
        <w:trPr>
          <w:trHeight w:val="359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44FB60F" w14:textId="77777777" w:rsidR="00245C41" w:rsidRPr="00B118B0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center"/>
          </w:tcPr>
          <w:p w14:paraId="6DFB1443" w14:textId="77777777" w:rsidR="00245C41" w:rsidRPr="00B118B0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90555A8" w14:textId="77777777" w:rsidR="00245C41" w:rsidRPr="00B118B0" w:rsidRDefault="00245C41" w:rsidP="003F105E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45C41" w:rsidRPr="00B118B0" w14:paraId="076D7C6A" w14:textId="77777777" w:rsidTr="009D72CE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066FF12" w14:textId="617115CC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0A367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EE1A5B" w14:textId="77777777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245C41" w:rsidRPr="00B118B0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2CC0AFF8" w:rsidR="00245C41" w:rsidRPr="00B118B0" w:rsidRDefault="00245C41" w:rsidP="00245C41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28,540</w:t>
            </w:r>
          </w:p>
        </w:tc>
        <w:tc>
          <w:tcPr>
            <w:tcW w:w="90" w:type="dxa"/>
            <w:vAlign w:val="bottom"/>
          </w:tcPr>
          <w:p w14:paraId="3599F414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1AFD3363" w:rsidR="00245C41" w:rsidRPr="00B118B0" w:rsidRDefault="00281EA8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17D3EDB9" w:rsidR="00245C41" w:rsidRPr="00B118B0" w:rsidRDefault="00C03F00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1D7BFD38" w:rsidR="00245C41" w:rsidRPr="00B118B0" w:rsidRDefault="00C03F00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38,540</w:t>
            </w:r>
          </w:p>
        </w:tc>
      </w:tr>
      <w:tr w:rsidR="00245C41" w:rsidRPr="00B118B0" w14:paraId="530E1D46" w14:textId="77777777" w:rsidTr="009D72CE">
        <w:trPr>
          <w:trHeight w:val="64"/>
        </w:trPr>
        <w:tc>
          <w:tcPr>
            <w:tcW w:w="2520" w:type="dxa"/>
            <w:vAlign w:val="bottom"/>
          </w:tcPr>
          <w:p w14:paraId="4AC7E7D3" w14:textId="77777777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03D9DD43" w14:textId="175CBE58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80A156D" w14:textId="77777777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74F2DB2" w14:textId="77777777" w:rsidR="00245C41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E4D862" w14:textId="122B6F07" w:rsidR="00245C41" w:rsidRPr="00B118B0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5C33788D" w:rsidR="00245C41" w:rsidRPr="00B118B0" w:rsidRDefault="00245C41" w:rsidP="00245C41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0660347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0045361F" w:rsidR="00245C41" w:rsidRPr="00B118B0" w:rsidRDefault="002E4E2E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7A3A00A0" w:rsidR="00245C41" w:rsidRPr="00B118B0" w:rsidRDefault="002E4E2E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83D1A2" w14:textId="02A6239B" w:rsidR="00245C41" w:rsidRPr="00B118B0" w:rsidRDefault="002E4E2E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2E4E2E">
              <w:rPr>
                <w:rFonts w:asciiTheme="majorBidi" w:hAnsiTheme="majorBidi" w:cstheme="majorBidi" w:hint="eastAsia"/>
                <w:sz w:val="28"/>
              </w:rPr>
              <w:t>17,950</w:t>
            </w:r>
          </w:p>
        </w:tc>
      </w:tr>
      <w:tr w:rsidR="00245C41" w:rsidRPr="00B118B0" w14:paraId="70C6E0F9" w14:textId="77777777" w:rsidTr="009D72CE">
        <w:trPr>
          <w:trHeight w:val="64"/>
        </w:trPr>
        <w:tc>
          <w:tcPr>
            <w:tcW w:w="2520" w:type="dxa"/>
          </w:tcPr>
          <w:p w14:paraId="24FE877E" w14:textId="77777777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บริษัท</w:t>
            </w:r>
            <w:r w:rsidRPr="000A367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โกลด์</w:t>
            </w:r>
            <w:r w:rsidRPr="000A367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ชอร์ส</w:t>
            </w:r>
            <w:r w:rsidRPr="000A367E">
              <w:rPr>
                <w:rFonts w:ascii="Angsana New" w:hAnsi="Angsana New"/>
                <w:spacing w:val="-6"/>
                <w:sz w:val="28"/>
                <w:cs/>
              </w:rPr>
              <w:t xml:space="preserve"> </w:t>
            </w:r>
            <w:r w:rsidRPr="000A367E">
              <w:rPr>
                <w:rFonts w:ascii="Angsana New" w:hAnsi="Angsana New" w:hint="cs"/>
                <w:spacing w:val="-6"/>
                <w:sz w:val="28"/>
                <w:cs/>
              </w:rPr>
              <w:t>จำกัด</w:t>
            </w:r>
            <w:r w:rsidRPr="000A367E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0A367E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</w:p>
          <w:p w14:paraId="136ADB84" w14:textId="61705C7E" w:rsidR="00245C41" w:rsidRPr="000A367E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0A367E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  <w:r w:rsidRPr="000A367E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5740018" w14:textId="77777777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E34417B" w14:textId="46238201" w:rsidR="00245C41" w:rsidRPr="00B118B0" w:rsidRDefault="00245C41" w:rsidP="00245C41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45C0DE54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1E23C5" w14:textId="45C639DA" w:rsidR="00245C41" w:rsidRPr="004517A7" w:rsidRDefault="00245C41" w:rsidP="00245C41">
            <w:pPr>
              <w:tabs>
                <w:tab w:val="decimal" w:pos="990"/>
              </w:tabs>
              <w:ind w:right="-18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130,219</w:t>
            </w:r>
          </w:p>
        </w:tc>
        <w:tc>
          <w:tcPr>
            <w:tcW w:w="90" w:type="dxa"/>
            <w:vAlign w:val="bottom"/>
          </w:tcPr>
          <w:p w14:paraId="064EFB96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1653C1" w14:textId="407C6BED" w:rsidR="00245C41" w:rsidRPr="00B118B0" w:rsidRDefault="002E4E2E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97D7AC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39C30A" w14:textId="451B7219" w:rsidR="00245C41" w:rsidRPr="00DC29FB" w:rsidRDefault="002E4E2E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2E4E2E">
              <w:rPr>
                <w:rFonts w:asciiTheme="majorBidi" w:hAnsiTheme="majorBidi" w:cstheme="majorBidi" w:hint="eastAsia"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4FC4382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CB682DB" w14:textId="1E36F144" w:rsidR="00245C41" w:rsidRPr="00B118B0" w:rsidRDefault="002E4E2E" w:rsidP="00245C41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5C41" w:rsidRPr="00B118B0" w14:paraId="2A314FAC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45B999B" w14:textId="77777777" w:rsidR="00245C41" w:rsidRPr="00B118B0" w:rsidRDefault="00245C41" w:rsidP="00245C41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245C41" w:rsidRPr="00B118B0" w:rsidRDefault="00245C41" w:rsidP="00245C41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59E050F0" w:rsidR="00245C41" w:rsidRPr="00B118B0" w:rsidRDefault="00245C41" w:rsidP="00245C41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176,709</w:t>
            </w:r>
          </w:p>
        </w:tc>
        <w:tc>
          <w:tcPr>
            <w:tcW w:w="90" w:type="dxa"/>
            <w:vAlign w:val="bottom"/>
          </w:tcPr>
          <w:p w14:paraId="770E4F5D" w14:textId="77777777" w:rsidR="00245C41" w:rsidRPr="00B118B0" w:rsidRDefault="00245C41" w:rsidP="00245C41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252CBDDC" w:rsidR="00245C41" w:rsidRPr="00B118B0" w:rsidRDefault="002E4E2E" w:rsidP="00245C41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E4E2E">
              <w:rPr>
                <w:rFonts w:asciiTheme="majorBidi" w:hAnsiTheme="majorBidi" w:cstheme="majorBidi" w:hint="eastAsia"/>
                <w:b/>
                <w:bCs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6F5311A4" w:rsidR="00245C41" w:rsidRPr="00821EEC" w:rsidRDefault="002E4E2E" w:rsidP="00245C41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2E4E2E">
              <w:rPr>
                <w:rFonts w:asciiTheme="majorBidi" w:eastAsia="Times New Roman" w:hAnsiTheme="majorBidi" w:cstheme="majorBidi" w:hint="eastAsia"/>
                <w:b/>
                <w:bCs/>
                <w:sz w:val="28"/>
              </w:rPr>
              <w:t>(130,219)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245C41" w:rsidRPr="00B118B0" w:rsidRDefault="00245C41" w:rsidP="00245C41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64E8CE02" w:rsidR="00245C41" w:rsidRPr="00B118B0" w:rsidRDefault="005806D6" w:rsidP="00245C41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06D6">
              <w:rPr>
                <w:rFonts w:asciiTheme="majorBidi" w:hAnsiTheme="majorBidi" w:cstheme="majorBidi" w:hint="eastAsia"/>
                <w:b/>
                <w:bCs/>
                <w:sz w:val="28"/>
              </w:rPr>
              <w:t>56,490</w:t>
            </w:r>
          </w:p>
        </w:tc>
      </w:tr>
    </w:tbl>
    <w:p w14:paraId="431DEA2C" w14:textId="77777777" w:rsidR="005A15CA" w:rsidRDefault="005A15CA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328BF3F6" w14:textId="77777777" w:rsidR="005A15CA" w:rsidRDefault="005A15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6DAD75C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27ABE5D7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6B295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95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7FE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7FE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0315A">
        <w:tc>
          <w:tcPr>
            <w:tcW w:w="405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0315A">
        <w:tc>
          <w:tcPr>
            <w:tcW w:w="405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12795E40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 </w:t>
            </w:r>
            <w:r w:rsidR="006B295F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F53166" w:rsidRPr="007A206C" w14:paraId="349A403D" w14:textId="77777777" w:rsidTr="00E0315A">
        <w:tc>
          <w:tcPr>
            <w:tcW w:w="405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E0315A">
        <w:tc>
          <w:tcPr>
            <w:tcW w:w="405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7B3E4C3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0ECB9169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45A95C5A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3E1C13C2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147FE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F6952" w:rsidRPr="007A206C" w14:paraId="1523EDE9" w14:textId="77777777" w:rsidTr="00E0315A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75EF5203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3F26DFC1" w:rsidR="004F6952" w:rsidRPr="007A206C" w:rsidRDefault="00B8257C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8257C">
              <w:rPr>
                <w:rFonts w:asciiTheme="majorBidi" w:hAnsiTheme="majorBidi" w:hint="eastAsia"/>
                <w:sz w:val="28"/>
                <w:cs/>
              </w:rPr>
              <w:t>4</w:t>
            </w:r>
            <w:r w:rsidRPr="00B8257C">
              <w:rPr>
                <w:rFonts w:asciiTheme="majorBidi" w:hAnsiTheme="majorBidi" w:cstheme="majorBidi" w:hint="eastAsia"/>
                <w:sz w:val="28"/>
              </w:rPr>
              <w:t>,</w:t>
            </w:r>
            <w:r w:rsidRPr="00B8257C">
              <w:rPr>
                <w:rFonts w:asciiTheme="majorBidi" w:hAnsiTheme="majorBidi" w:hint="eastAsia"/>
                <w:sz w:val="28"/>
                <w:cs/>
              </w:rPr>
              <w:t>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4F6952" w:rsidRPr="007A206C" w:rsidRDefault="004F6952" w:rsidP="004F6952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428DDF6E" w:rsidR="004F6952" w:rsidRPr="007A206C" w:rsidRDefault="006B295F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BF1C0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2FD747F5" w:rsidR="004F6952" w:rsidRPr="007A206C" w:rsidRDefault="00B8257C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8257C">
              <w:rPr>
                <w:rFonts w:asciiTheme="majorBidi" w:hAnsiTheme="majorBidi" w:hint="eastAsia"/>
                <w:sz w:val="28"/>
                <w:cs/>
              </w:rPr>
              <w:t>3</w:t>
            </w:r>
            <w:r w:rsidRPr="00B8257C">
              <w:rPr>
                <w:rFonts w:asciiTheme="majorBidi" w:hAnsiTheme="majorBidi" w:cstheme="majorBidi" w:hint="eastAsia"/>
                <w:sz w:val="28"/>
              </w:rPr>
              <w:t>,</w:t>
            </w:r>
            <w:r w:rsidRPr="00B8257C">
              <w:rPr>
                <w:rFonts w:asciiTheme="majorBidi" w:hAnsiTheme="majorBidi" w:hint="eastAsia"/>
                <w:sz w:val="28"/>
                <w:cs/>
              </w:rPr>
              <w:t>479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0F6C6F07" w:rsidR="004F6952" w:rsidRPr="007A206C" w:rsidRDefault="00BF1C06" w:rsidP="004F6952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6A707C">
              <w:rPr>
                <w:rFonts w:asciiTheme="majorBidi" w:hAnsiTheme="majorBidi" w:cstheme="majorBidi"/>
                <w:sz w:val="28"/>
              </w:rPr>
              <w:t>583</w:t>
            </w:r>
          </w:p>
        </w:tc>
      </w:tr>
      <w:tr w:rsidR="004F6952" w:rsidRPr="007A206C" w14:paraId="5ED01DBC" w14:textId="77777777" w:rsidTr="00E0315A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4F4C54C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47F26C92" w:rsidR="004F6952" w:rsidRPr="007A206C" w:rsidRDefault="00B8257C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8257C">
              <w:rPr>
                <w:rFonts w:asciiTheme="majorBidi" w:hAnsiTheme="majorBidi" w:hint="eastAsia"/>
                <w:sz w:val="28"/>
                <w:cs/>
              </w:rPr>
              <w:t>727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4F6952" w:rsidRPr="007A206C" w:rsidRDefault="004F6952" w:rsidP="004F6952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6DD552E9" w:rsidR="004F6952" w:rsidRPr="007A206C" w:rsidRDefault="006A707C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5FA2401C" w:rsidR="004F6952" w:rsidRPr="007A206C" w:rsidRDefault="00B8257C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8257C">
              <w:rPr>
                <w:rFonts w:asciiTheme="majorBidi" w:hAnsiTheme="majorBidi" w:hint="eastAsia"/>
                <w:sz w:val="28"/>
                <w:cs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4F6952" w:rsidRPr="007A206C" w:rsidRDefault="004F6952" w:rsidP="004F6952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7E5F47B1" w:rsidR="004F6952" w:rsidRPr="007A206C" w:rsidRDefault="00BF1C06" w:rsidP="004F6952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A707C">
              <w:rPr>
                <w:rFonts w:asciiTheme="majorBidi" w:hAnsiTheme="majorBidi" w:cstheme="majorBidi"/>
                <w:sz w:val="28"/>
              </w:rPr>
              <w:t>16</w:t>
            </w:r>
          </w:p>
        </w:tc>
      </w:tr>
      <w:tr w:rsidR="004F6952" w:rsidRPr="007A206C" w14:paraId="2A6A909A" w14:textId="77777777" w:rsidTr="00E0315A">
        <w:tc>
          <w:tcPr>
            <w:tcW w:w="4050" w:type="dxa"/>
            <w:shd w:val="clear" w:color="auto" w:fill="auto"/>
            <w:vAlign w:val="center"/>
          </w:tcPr>
          <w:p w14:paraId="3AC18E73" w14:textId="77777777" w:rsidR="004F6952" w:rsidRPr="007A206C" w:rsidRDefault="004F6952" w:rsidP="004F6952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6F0DBBCC" w:rsidR="004F6952" w:rsidRPr="007A206C" w:rsidRDefault="00B8257C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8257C">
              <w:rPr>
                <w:rFonts w:asciiTheme="majorBidi" w:hAnsiTheme="majorBidi" w:hint="eastAsia"/>
                <w:b/>
                <w:bCs/>
                <w:sz w:val="28"/>
                <w:cs/>
              </w:rPr>
              <w:t>5</w:t>
            </w:r>
            <w:r w:rsidRPr="00B8257C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B8257C">
              <w:rPr>
                <w:rFonts w:asciiTheme="majorBidi" w:hAnsiTheme="majorBidi" w:hint="eastAsia"/>
                <w:b/>
                <w:bCs/>
                <w:sz w:val="28"/>
                <w:cs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6CBF68A2" w:rsidR="004F6952" w:rsidRPr="007A206C" w:rsidRDefault="006A707C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BF1C0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7F68EAC2" w:rsidR="004F6952" w:rsidRPr="007A206C" w:rsidRDefault="002C1414" w:rsidP="004F695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1414">
              <w:rPr>
                <w:rFonts w:asciiTheme="majorBidi" w:hAnsiTheme="majorBidi" w:hint="eastAsia"/>
                <w:b/>
                <w:bCs/>
                <w:sz w:val="28"/>
                <w:cs/>
              </w:rPr>
              <w:t>3</w:t>
            </w:r>
            <w:r w:rsidRPr="002C1414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2C1414">
              <w:rPr>
                <w:rFonts w:asciiTheme="majorBidi" w:hAnsiTheme="majorBidi" w:hint="eastAsia"/>
                <w:b/>
                <w:bCs/>
                <w:sz w:val="28"/>
                <w:cs/>
              </w:rPr>
              <w:t>888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4F6952" w:rsidRPr="007A206C" w:rsidRDefault="004F6952" w:rsidP="004F6952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66D7D704" w:rsidR="004F6952" w:rsidRPr="007A206C" w:rsidRDefault="00BF1C06" w:rsidP="004F6952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</w:t>
            </w:r>
            <w:r w:rsidR="006A707C">
              <w:rPr>
                <w:rFonts w:asciiTheme="majorBidi" w:hAnsiTheme="majorBidi" w:cstheme="majorBidi"/>
                <w:b/>
                <w:bCs/>
                <w:sz w:val="28"/>
              </w:rPr>
              <w:t>899</w:t>
            </w:r>
          </w:p>
        </w:tc>
      </w:tr>
      <w:tr w:rsidR="00151FBE" w:rsidRPr="007A206C" w14:paraId="3E3796FD" w14:textId="77777777" w:rsidTr="00E0315A">
        <w:trPr>
          <w:trHeight w:val="213"/>
        </w:trPr>
        <w:tc>
          <w:tcPr>
            <w:tcW w:w="4050" w:type="dxa"/>
            <w:vAlign w:val="bottom"/>
          </w:tcPr>
          <w:p w14:paraId="16CDB410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151FBE" w:rsidRPr="007A206C" w:rsidRDefault="00151FBE" w:rsidP="00151FBE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5C754C" w:rsidRPr="007A206C" w14:paraId="36806939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1EBC4C18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8BFF0AA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5C754C" w:rsidRPr="007A206C" w14:paraId="67AC0E4A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775183C6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D393B7E" w14:textId="6859F01A" w:rsidR="005C754C" w:rsidRPr="005C754C" w:rsidRDefault="005C754C" w:rsidP="005C754C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caps/>
                <w:sz w:val="28"/>
              </w:rPr>
            </w:pP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>สำหรับงวด</w:t>
            </w:r>
            <w:r w:rsidR="00947957">
              <w:rPr>
                <w:rFonts w:asciiTheme="majorBidi" w:hAnsiTheme="majorBidi" w:cstheme="majorBidi" w:hint="cs"/>
                <w:caps/>
                <w:sz w:val="28"/>
                <w:cs/>
              </w:rPr>
              <w:t>เ</w:t>
            </w:r>
            <w:r>
              <w:rPr>
                <w:rFonts w:asciiTheme="majorBidi" w:hAnsiTheme="majorBidi" w:cstheme="majorBidi" w:hint="cs"/>
                <w:caps/>
                <w:sz w:val="28"/>
                <w:cs/>
              </w:rPr>
              <w:t>ก</w:t>
            </w:r>
            <w:r w:rsidR="00947957">
              <w:rPr>
                <w:rFonts w:asciiTheme="majorBidi" w:hAnsiTheme="majorBidi" w:cstheme="majorBidi" w:hint="cs"/>
                <w:caps/>
                <w:sz w:val="28"/>
                <w:cs/>
              </w:rPr>
              <w:t>้า</w:t>
            </w: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 xml:space="preserve">เดือนสิ้นสุดวันที่ </w:t>
            </w:r>
            <w:r w:rsidRPr="005C754C">
              <w:rPr>
                <w:rFonts w:asciiTheme="majorBidi" w:hAnsiTheme="majorBidi" w:cstheme="majorBidi"/>
                <w:caps/>
                <w:sz w:val="28"/>
              </w:rPr>
              <w:t xml:space="preserve">30 </w:t>
            </w:r>
            <w:r w:rsidR="006A707C">
              <w:rPr>
                <w:rFonts w:asciiTheme="majorBidi" w:hAnsiTheme="majorBidi" w:cstheme="majorBidi" w:hint="cs"/>
                <w:caps/>
                <w:sz w:val="28"/>
                <w:cs/>
              </w:rPr>
              <w:t>กันยายน</w:t>
            </w:r>
          </w:p>
        </w:tc>
      </w:tr>
      <w:tr w:rsidR="005C754C" w:rsidRPr="007A206C" w14:paraId="33C1E9CB" w14:textId="77777777" w:rsidTr="008A6859">
        <w:tc>
          <w:tcPr>
            <w:tcW w:w="4050" w:type="dxa"/>
            <w:vAlign w:val="bottom"/>
          </w:tcPr>
          <w:p w14:paraId="4EAD0B97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9079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D4C0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426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754C" w:rsidRPr="007A206C" w14:paraId="1416AC44" w14:textId="77777777" w:rsidTr="008A6859">
        <w:tc>
          <w:tcPr>
            <w:tcW w:w="4050" w:type="dxa"/>
            <w:vAlign w:val="bottom"/>
          </w:tcPr>
          <w:p w14:paraId="3132E711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343F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2FC09C9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04700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D80A2D1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0146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78489A3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F654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C754C" w:rsidRPr="007A206C" w14:paraId="34940300" w14:textId="77777777" w:rsidTr="008A6859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44DB6593" w14:textId="77777777" w:rsidR="005C754C" w:rsidRPr="007A206C" w:rsidRDefault="005C754C" w:rsidP="005C75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8D13" w14:textId="2A4EBBD5" w:rsidR="005C754C" w:rsidRPr="007A206C" w:rsidRDefault="00B30F1D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30F1D">
              <w:rPr>
                <w:rFonts w:asciiTheme="majorBidi" w:hAnsiTheme="majorBidi" w:hint="eastAsia"/>
                <w:sz w:val="28"/>
                <w:cs/>
              </w:rPr>
              <w:t>13</w:t>
            </w:r>
            <w:r w:rsidRPr="00B30F1D">
              <w:rPr>
                <w:rFonts w:asciiTheme="majorBidi" w:hAnsiTheme="majorBidi" w:cstheme="majorBidi" w:hint="eastAsia"/>
                <w:sz w:val="28"/>
              </w:rPr>
              <w:t>,</w:t>
            </w:r>
            <w:r w:rsidRPr="00B30F1D">
              <w:rPr>
                <w:rFonts w:asciiTheme="majorBidi" w:hAnsiTheme="majorBidi" w:hint="eastAsia"/>
                <w:sz w:val="28"/>
                <w:cs/>
              </w:rPr>
              <w:t>350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F1F" w14:textId="77777777" w:rsidR="005C754C" w:rsidRPr="007A206C" w:rsidRDefault="005C754C" w:rsidP="005C754C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9B18" w14:textId="01AF888B" w:rsidR="005C754C" w:rsidRPr="007A206C" w:rsidRDefault="005C754C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1</w:t>
            </w:r>
            <w:r w:rsidR="006A707C">
              <w:rPr>
                <w:rFonts w:asciiTheme="majorBidi" w:hAnsiTheme="majorBidi" w:cstheme="majorBidi"/>
                <w:sz w:val="28"/>
              </w:rPr>
              <w:t>6</w:t>
            </w:r>
            <w:r w:rsidRPr="007A206C">
              <w:rPr>
                <w:rFonts w:asciiTheme="majorBidi" w:hAnsiTheme="majorBidi" w:cstheme="majorBidi"/>
                <w:sz w:val="28"/>
              </w:rPr>
              <w:t>,</w:t>
            </w:r>
            <w:r w:rsidR="000B2359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CE8D1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98EE" w14:textId="61EC4D8E" w:rsidR="005C754C" w:rsidRPr="007A206C" w:rsidRDefault="00B30F1D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30F1D">
              <w:rPr>
                <w:rFonts w:asciiTheme="majorBidi" w:hAnsiTheme="majorBidi" w:hint="eastAsia"/>
                <w:sz w:val="28"/>
                <w:cs/>
              </w:rPr>
              <w:t>10</w:t>
            </w:r>
            <w:r w:rsidRPr="00B30F1D">
              <w:rPr>
                <w:rFonts w:asciiTheme="majorBidi" w:hAnsiTheme="majorBidi" w:cstheme="majorBidi" w:hint="eastAsia"/>
                <w:sz w:val="28"/>
              </w:rPr>
              <w:t>,</w:t>
            </w:r>
            <w:r w:rsidRPr="00B30F1D">
              <w:rPr>
                <w:rFonts w:asciiTheme="majorBidi" w:hAnsiTheme="majorBidi" w:hint="eastAsia"/>
                <w:sz w:val="28"/>
                <w:cs/>
              </w:rPr>
              <w:t>398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3B7BA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4F89" w14:textId="4F097AB5" w:rsidR="005C754C" w:rsidRPr="007A206C" w:rsidRDefault="000B2359" w:rsidP="005C754C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5C754C" w:rsidRPr="007A206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322</w:t>
            </w:r>
          </w:p>
        </w:tc>
      </w:tr>
      <w:tr w:rsidR="005C754C" w:rsidRPr="007A206C" w14:paraId="4C2524E8" w14:textId="77777777" w:rsidTr="008A6859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2D43F4BD" w14:textId="77777777" w:rsidR="005C754C" w:rsidRPr="007A206C" w:rsidRDefault="005C754C" w:rsidP="005C75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B30E" w14:textId="54474AF7" w:rsidR="005C754C" w:rsidRPr="007A206C" w:rsidRDefault="00B30F1D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30F1D">
              <w:rPr>
                <w:rFonts w:asciiTheme="majorBidi" w:hAnsiTheme="majorBidi" w:hint="eastAsia"/>
                <w:sz w:val="28"/>
                <w:cs/>
              </w:rPr>
              <w:t>2</w:t>
            </w:r>
            <w:r w:rsidRPr="00B30F1D">
              <w:rPr>
                <w:rFonts w:asciiTheme="majorBidi" w:hAnsiTheme="majorBidi" w:cstheme="majorBidi" w:hint="eastAsia"/>
                <w:sz w:val="28"/>
              </w:rPr>
              <w:t>,</w:t>
            </w:r>
            <w:r w:rsidRPr="00B30F1D">
              <w:rPr>
                <w:rFonts w:asciiTheme="majorBidi" w:hAnsiTheme="majorBidi" w:hint="eastAsia"/>
                <w:sz w:val="28"/>
                <w:cs/>
              </w:rPr>
              <w:t>158</w:t>
            </w:r>
          </w:p>
        </w:tc>
        <w:tc>
          <w:tcPr>
            <w:tcW w:w="90" w:type="dxa"/>
            <w:shd w:val="clear" w:color="auto" w:fill="auto"/>
          </w:tcPr>
          <w:p w14:paraId="52B1E2FF" w14:textId="77777777" w:rsidR="005C754C" w:rsidRPr="007A206C" w:rsidRDefault="005C754C" w:rsidP="005C754C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3259" w14:textId="352CEC57" w:rsidR="005C754C" w:rsidRPr="007A206C" w:rsidRDefault="005C754C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3,</w:t>
            </w:r>
            <w:r w:rsidR="000B2359">
              <w:rPr>
                <w:rFonts w:asciiTheme="majorBidi" w:hAnsiTheme="majorBidi" w:cstheme="majorBidi"/>
                <w:sz w:val="28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71BE2E69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672F" w14:textId="7B3214FC" w:rsidR="005C754C" w:rsidRPr="007A206C" w:rsidRDefault="00B30F1D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B30F1D">
              <w:rPr>
                <w:rFonts w:asciiTheme="majorBidi" w:hAnsiTheme="majorBidi" w:hint="eastAsia"/>
                <w:sz w:val="28"/>
                <w:cs/>
              </w:rPr>
              <w:t>1</w:t>
            </w:r>
            <w:r w:rsidRPr="00B30F1D">
              <w:rPr>
                <w:rFonts w:asciiTheme="majorBidi" w:hAnsiTheme="majorBidi" w:cstheme="majorBidi" w:hint="eastAsia"/>
                <w:sz w:val="28"/>
              </w:rPr>
              <w:t>,</w:t>
            </w:r>
            <w:r w:rsidRPr="00B30F1D">
              <w:rPr>
                <w:rFonts w:asciiTheme="majorBidi" w:hAnsiTheme="majorBidi" w:hint="eastAsia"/>
                <w:sz w:val="28"/>
                <w:cs/>
              </w:rPr>
              <w:t>214</w:t>
            </w:r>
          </w:p>
        </w:tc>
        <w:tc>
          <w:tcPr>
            <w:tcW w:w="90" w:type="dxa"/>
            <w:shd w:val="clear" w:color="auto" w:fill="auto"/>
          </w:tcPr>
          <w:p w14:paraId="3F0E456C" w14:textId="77777777" w:rsidR="005C754C" w:rsidRPr="007A206C" w:rsidRDefault="005C754C" w:rsidP="005C754C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CA" w14:textId="5204B464" w:rsidR="005C754C" w:rsidRPr="007A206C" w:rsidRDefault="000B2359" w:rsidP="005C754C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936</w:t>
            </w:r>
          </w:p>
        </w:tc>
      </w:tr>
      <w:tr w:rsidR="005C754C" w:rsidRPr="007A206C" w14:paraId="4B0A657F" w14:textId="77777777" w:rsidTr="008A6859">
        <w:tc>
          <w:tcPr>
            <w:tcW w:w="4050" w:type="dxa"/>
            <w:shd w:val="clear" w:color="auto" w:fill="auto"/>
            <w:vAlign w:val="center"/>
          </w:tcPr>
          <w:p w14:paraId="4805BEC8" w14:textId="77777777" w:rsidR="005C754C" w:rsidRPr="007A206C" w:rsidRDefault="005C754C" w:rsidP="005C754C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4EB14" w14:textId="1CF4BA14" w:rsidR="005C754C" w:rsidRPr="007A206C" w:rsidRDefault="00B30F1D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F1D">
              <w:rPr>
                <w:rFonts w:asciiTheme="majorBidi" w:hAnsiTheme="majorBidi" w:hint="eastAsia"/>
                <w:b/>
                <w:bCs/>
                <w:sz w:val="28"/>
                <w:cs/>
              </w:rPr>
              <w:t>15</w:t>
            </w:r>
            <w:r w:rsidRPr="00B30F1D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B30F1D">
              <w:rPr>
                <w:rFonts w:asciiTheme="majorBidi" w:hAnsiTheme="majorBidi" w:hint="eastAsia"/>
                <w:b/>
                <w:bCs/>
                <w:sz w:val="28"/>
                <w:cs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14:paraId="636B31BC" w14:textId="77777777" w:rsidR="005C754C" w:rsidRPr="007A206C" w:rsidRDefault="005C754C" w:rsidP="005C75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FE07A" w14:textId="0A8D6743" w:rsidR="005C754C" w:rsidRPr="007A206C" w:rsidRDefault="000B2359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="005C754C" w:rsidRPr="007A206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5333605E" w14:textId="77777777" w:rsidR="005C754C" w:rsidRPr="007A206C" w:rsidRDefault="005C754C" w:rsidP="005C75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4CAE4" w14:textId="7B04C225" w:rsidR="005C754C" w:rsidRPr="007A206C" w:rsidRDefault="00B30F1D" w:rsidP="005C754C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0F1D">
              <w:rPr>
                <w:rFonts w:asciiTheme="majorBidi" w:hAnsiTheme="majorBidi" w:hint="eastAsia"/>
                <w:b/>
                <w:bCs/>
                <w:sz w:val="28"/>
                <w:cs/>
              </w:rPr>
              <w:t>11</w:t>
            </w:r>
            <w:r w:rsidRPr="00B30F1D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B30F1D">
              <w:rPr>
                <w:rFonts w:asciiTheme="majorBidi" w:hAnsiTheme="majorBidi" w:hint="eastAsia"/>
                <w:b/>
                <w:bCs/>
                <w:sz w:val="28"/>
                <w:cs/>
              </w:rPr>
              <w:t>612</w:t>
            </w:r>
          </w:p>
        </w:tc>
        <w:tc>
          <w:tcPr>
            <w:tcW w:w="90" w:type="dxa"/>
            <w:shd w:val="clear" w:color="auto" w:fill="auto"/>
          </w:tcPr>
          <w:p w14:paraId="53E87760" w14:textId="77777777" w:rsidR="005C754C" w:rsidRPr="007A206C" w:rsidRDefault="005C754C" w:rsidP="005C754C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8831B" w14:textId="1FEEFEB7" w:rsidR="005C754C" w:rsidRPr="007A206C" w:rsidRDefault="000B2359" w:rsidP="005C754C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5C754C" w:rsidRPr="007A206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258</w:t>
            </w:r>
          </w:p>
        </w:tc>
      </w:tr>
      <w:tr w:rsidR="005C754C" w:rsidRPr="007A206C" w14:paraId="08788C31" w14:textId="77777777" w:rsidTr="008A6859">
        <w:trPr>
          <w:trHeight w:val="213"/>
        </w:trPr>
        <w:tc>
          <w:tcPr>
            <w:tcW w:w="4050" w:type="dxa"/>
            <w:vAlign w:val="bottom"/>
          </w:tcPr>
          <w:p w14:paraId="68E485F0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1F328FF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6A9B72EF" w14:textId="57C98372" w:rsidR="00F53166" w:rsidRPr="007A206C" w:rsidRDefault="009E4C64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3AA34E35" w14:textId="37117B3D" w:rsidR="004F0276" w:rsidRDefault="009E4C64" w:rsidP="00E56C3E">
      <w:pPr>
        <w:spacing w:before="12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บริษัทมีภาระการค้ำประกันกับกิจการที่เกี่ยวข้องกันตามที่กล่าวไว้ในหมายเหตุประกอบงบ</w:t>
      </w:r>
      <w:r w:rsidRPr="008A5712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</w:t>
      </w:r>
      <w:r w:rsidRPr="008A571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A571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037F80" w:rsidRPr="008A5712">
        <w:rPr>
          <w:rFonts w:asciiTheme="majorBidi" w:hAnsiTheme="majorBidi" w:cstheme="majorBidi"/>
          <w:color w:val="000000"/>
          <w:spacing w:val="-2"/>
          <w:sz w:val="28"/>
        </w:rPr>
        <w:t>29.3.2</w:t>
      </w:r>
    </w:p>
    <w:p w14:paraId="79858E05" w14:textId="77777777" w:rsidR="00107B9F" w:rsidRDefault="00107B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215E7D9F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C754C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B235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4722E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4722E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03B3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74D0C130" w:rsidR="0063695D" w:rsidRPr="0002372B" w:rsidRDefault="0063695D" w:rsidP="0063695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 w:rsidR="00221D47"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0B235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24428A6A" w14:textId="4B477B04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13F5A92E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2CDA1" w14:textId="6BC5150F" w:rsidR="00221D47" w:rsidRPr="0002372B" w:rsidRDefault="00221D47" w:rsidP="00221D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0B235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7305D22F" w14:textId="7B93DEA8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9AA60" w14:textId="77777777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759342B3" w:rsidR="002403B3" w:rsidRPr="0002372B" w:rsidRDefault="002403B3" w:rsidP="00BA2D3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553602" w:rsidRPr="0002372B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D3734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06F24B9B" w:rsidR="00FD3734" w:rsidRPr="00EE2DA5" w:rsidRDefault="00EE2DA5" w:rsidP="00FD3734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EE2DA5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079110BB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3,507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26AE7C19" w:rsidR="00FD3734" w:rsidRPr="0002372B" w:rsidRDefault="004F1B01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F1B01">
              <w:rPr>
                <w:rFonts w:asciiTheme="majorBidi" w:hAnsiTheme="majorBidi" w:cstheme="majorBidi" w:hint="eastAsia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2C7C12F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20</w:t>
            </w:r>
          </w:p>
        </w:tc>
      </w:tr>
      <w:tr w:rsidR="000A3209" w:rsidRPr="00237E45" w14:paraId="7706A1DA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6DB5A9" w14:textId="387CAE11" w:rsidR="000A3209" w:rsidRPr="0002372B" w:rsidRDefault="000A3209" w:rsidP="000A3209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D26F" w14:textId="2D794373" w:rsidR="000A3209" w:rsidRPr="0002372B" w:rsidRDefault="000A3209" w:rsidP="000A320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F1B01">
              <w:rPr>
                <w:rFonts w:asciiTheme="majorBidi" w:hAnsiTheme="majorBidi" w:cstheme="majorBidi" w:hint="eastAsia"/>
                <w:sz w:val="28"/>
              </w:rPr>
              <w:t>4</w:t>
            </w:r>
            <w:r w:rsidR="00EE2DA5">
              <w:rPr>
                <w:rFonts w:asciiTheme="majorBidi" w:hAnsiTheme="majorBidi" w:cstheme="majorBidi"/>
                <w:sz w:val="28"/>
              </w:rPr>
              <w:t>5,</w:t>
            </w:r>
            <w:r w:rsidR="002D279C">
              <w:rPr>
                <w:rFonts w:asciiTheme="majorBidi" w:hAnsiTheme="majorBidi" w:cstheme="majorBidi"/>
                <w:sz w:val="28"/>
              </w:rPr>
              <w:t>390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BD573" w14:textId="77777777" w:rsidR="000A3209" w:rsidRPr="0002372B" w:rsidRDefault="000A3209" w:rsidP="000A3209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8708D" w14:textId="40B71861" w:rsidR="000A3209" w:rsidRPr="0002372B" w:rsidRDefault="000A3209" w:rsidP="000A320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162,269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2878C" w14:textId="77777777" w:rsidR="000A3209" w:rsidRPr="0002372B" w:rsidRDefault="000A3209" w:rsidP="000A320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6D3CA" w14:textId="6AD52CED" w:rsidR="000A3209" w:rsidRDefault="000A3209" w:rsidP="000A320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F1B01">
              <w:rPr>
                <w:rFonts w:asciiTheme="majorBidi" w:hAnsiTheme="majorBidi" w:cstheme="majorBidi" w:hint="eastAsia"/>
                <w:sz w:val="28"/>
              </w:rPr>
              <w:t>825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79C44" w14:textId="77777777" w:rsidR="000A3209" w:rsidRPr="0002372B" w:rsidRDefault="000A3209" w:rsidP="000A320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292CD" w14:textId="418E70CC" w:rsidR="000A3209" w:rsidRPr="0002372B" w:rsidRDefault="000A3209" w:rsidP="000A320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02372B">
              <w:rPr>
                <w:rFonts w:ascii="Angsana New" w:hAnsi="Angsana New"/>
                <w:sz w:val="28"/>
              </w:rPr>
              <w:t>135</w:t>
            </w:r>
          </w:p>
        </w:tc>
      </w:tr>
      <w:tr w:rsidR="00FD3734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FD3734" w:rsidRPr="0002372B" w:rsidRDefault="00FD3734" w:rsidP="00FD373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42FF642F" w:rsidR="00FD3734" w:rsidRPr="0002372B" w:rsidRDefault="004F1B01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F1B01">
              <w:rPr>
                <w:rFonts w:asciiTheme="majorBidi" w:hAnsiTheme="majorBidi" w:cstheme="majorBidi" w:hint="eastAsia"/>
                <w:b/>
                <w:bCs/>
                <w:sz w:val="28"/>
              </w:rPr>
              <w:t>47,430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FD3734" w:rsidRPr="0002372B" w:rsidRDefault="00FD3734" w:rsidP="00FD3734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07194BD6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372B">
              <w:rPr>
                <w:rFonts w:ascii="Angsana New" w:hAnsi="Angsana New"/>
                <w:b/>
                <w:bCs/>
                <w:sz w:val="28"/>
              </w:rPr>
              <w:t>165,776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FD3734" w:rsidRPr="0002372B" w:rsidRDefault="00FD3734" w:rsidP="00FD373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5B556D20" w:rsidR="00FD3734" w:rsidRPr="0002372B" w:rsidRDefault="004F1B01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F1B01">
              <w:rPr>
                <w:rFonts w:asciiTheme="majorBidi" w:hAnsiTheme="majorBidi" w:cstheme="majorBidi" w:hint="eastAsia"/>
                <w:b/>
                <w:bCs/>
                <w:sz w:val="28"/>
              </w:rPr>
              <w:t>845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0C7EE2F3" w:rsidR="00FD3734" w:rsidRPr="0002372B" w:rsidRDefault="00FD3734" w:rsidP="00FD373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2372B">
              <w:rPr>
                <w:rFonts w:ascii="Angsana New" w:hAnsi="Angsana New"/>
                <w:b/>
                <w:bCs/>
                <w:sz w:val="28"/>
              </w:rPr>
              <w:t>155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7FC59A56" w14:textId="644092F6" w:rsidR="00BC1439" w:rsidRPr="007F1A8C" w:rsidRDefault="00AA5409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ณ วันที่ </w:t>
      </w:r>
      <w:r w:rsidR="00424CEF" w:rsidRPr="00424CEF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CA3879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24CEF" w:rsidRPr="00424CEF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B235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24CEF"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และวันที่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424CEF"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</w:t>
      </w:r>
      <w:r w:rsidRPr="00A1270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ดอกเบี้ยร้อยละ </w:t>
      </w:r>
      <w:r w:rsidR="00144C65" w:rsidRPr="00A1270F">
        <w:rPr>
          <w:rFonts w:asciiTheme="majorBidi" w:hAnsiTheme="majorBidi" w:cstheme="majorBidi"/>
          <w:color w:val="000000" w:themeColor="text1"/>
          <w:spacing w:val="-2"/>
          <w:sz w:val="28"/>
        </w:rPr>
        <w:t>0.05 - 0.13</w:t>
      </w:r>
      <w:r w:rsidR="000F66BB" w:rsidRPr="00A1270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A1270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 </w:t>
      </w:r>
      <w:r w:rsidR="0078124F" w:rsidRPr="00A1270F">
        <w:rPr>
          <w:rFonts w:ascii="Angsana New" w:hAnsi="Angsana New"/>
          <w:color w:val="000000"/>
          <w:spacing w:val="-2"/>
          <w:sz w:val="28"/>
        </w:rPr>
        <w:t>0.05 - 0.15</w:t>
      </w:r>
      <w:r w:rsidR="0078124F"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24CEF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ต่อปี ตามลำดับ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cs/>
        </w:rPr>
      </w:pPr>
    </w:p>
    <w:p w14:paraId="60613A83" w14:textId="332CC824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C93D51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3C097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งวด</w:t>
      </w:r>
      <w:r w:rsidR="000B235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เก้า</w:t>
      </w:r>
      <w:r w:rsidR="00CA387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เดือน</w:t>
      </w:r>
      <w:r w:rsidR="006D1DFD" w:rsidRPr="00C93D51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CA3879">
        <w:rPr>
          <w:rFonts w:asciiTheme="majorBidi" w:hAnsiTheme="majorBidi" w:cstheme="majorBidi"/>
          <w:color w:val="000000" w:themeColor="text1"/>
          <w:spacing w:val="-2"/>
          <w:sz w:val="28"/>
        </w:rPr>
        <w:t>0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B235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กันยายน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C0750B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C0750B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9F4FB1"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C93D51" w14:paraId="762E23CD" w14:textId="77777777" w:rsidTr="004E492B">
        <w:trPr>
          <w:cantSplit/>
          <w:trHeight w:val="108"/>
        </w:trPr>
        <w:tc>
          <w:tcPr>
            <w:tcW w:w="4230" w:type="dxa"/>
          </w:tcPr>
          <w:p w14:paraId="5657512C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C93D51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C93D51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C93D51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C93D51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A5409" w:rsidRPr="00C93D51" w14:paraId="331B5174" w14:textId="77777777" w:rsidTr="004E492B">
        <w:trPr>
          <w:cantSplit/>
          <w:trHeight w:val="108"/>
        </w:trPr>
        <w:tc>
          <w:tcPr>
            <w:tcW w:w="4230" w:type="dxa"/>
          </w:tcPr>
          <w:p w14:paraId="632068A1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C93D51" w:rsidRDefault="00AA5409" w:rsidP="00E821F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C93D51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C93D51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C93D5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5409" w:rsidRPr="00C93D51" w14:paraId="56DF460C" w14:textId="77777777" w:rsidTr="00C0750B">
        <w:trPr>
          <w:cantSplit/>
          <w:trHeight w:val="1187"/>
        </w:trPr>
        <w:tc>
          <w:tcPr>
            <w:tcW w:w="4230" w:type="dxa"/>
          </w:tcPr>
          <w:p w14:paraId="3A10AA7B" w14:textId="77777777" w:rsidR="00AA5409" w:rsidRPr="00C93D51" w:rsidRDefault="00AA5409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BA6A74" w14:textId="2E991C1A" w:rsidR="00E2307F" w:rsidRDefault="00C0691E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0B235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C93D51">
              <w:rPr>
                <w:rFonts w:ascii="Angsana New" w:hAnsi="Angsana New"/>
                <w:szCs w:val="24"/>
              </w:rPr>
              <w:t>3</w:t>
            </w:r>
            <w:r w:rsidR="00CA3879">
              <w:rPr>
                <w:rFonts w:ascii="Angsana New" w:hAnsi="Angsana New"/>
                <w:szCs w:val="24"/>
              </w:rPr>
              <w:t>0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</w:t>
            </w:r>
            <w:r w:rsidR="000B2359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  <w:p w14:paraId="516FCEC3" w14:textId="250A786B" w:rsidR="00EA3380" w:rsidRPr="00C93D51" w:rsidRDefault="00C0691E" w:rsidP="00E2307F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EA3380" w:rsidRPr="00C93D5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655C13FE" w14:textId="3B0403FA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1877F382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4CC57BD9" w14:textId="27C35055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</w:tcPr>
          <w:p w14:paraId="4F2D0175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9AA7C4" w14:textId="60F43CB3" w:rsidR="00AE062F" w:rsidRDefault="001743EF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0B2359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C93D51">
              <w:rPr>
                <w:rFonts w:ascii="Angsana New" w:hAnsi="Angsana New"/>
                <w:szCs w:val="24"/>
              </w:rPr>
              <w:t>3</w:t>
            </w:r>
            <w:r w:rsidR="00CA3879">
              <w:rPr>
                <w:rFonts w:ascii="Angsana New" w:hAnsi="Angsana New"/>
                <w:szCs w:val="24"/>
              </w:rPr>
              <w:t>0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</w:t>
            </w:r>
            <w:r w:rsidR="000B2359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6D1DFD" w:rsidRPr="00C93D51">
              <w:rPr>
                <w:rFonts w:ascii="Angsana New" w:hAnsi="Angsana New"/>
                <w:szCs w:val="24"/>
                <w:cs/>
              </w:rPr>
              <w:t xml:space="preserve"> </w:t>
            </w:r>
          </w:p>
          <w:p w14:paraId="1BCAD8BF" w14:textId="74A7C76D" w:rsidR="00AA5409" w:rsidRPr="00C93D51" w:rsidRDefault="00AA5409" w:rsidP="00E2307F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C93D51" w:rsidRDefault="00AA5409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6165D618" w14:textId="7B54AAF6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1AD34012" w14:textId="77777777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</w:rPr>
            </w:pPr>
            <w:r w:rsidRPr="00C93D51">
              <w:rPr>
                <w:rFonts w:ascii="Angsana New" w:hAnsi="Angsana New"/>
                <w:szCs w:val="24"/>
              </w:rPr>
              <w:t>31</w:t>
            </w:r>
            <w:r w:rsidRPr="00C93D51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4E7AC4DE" w14:textId="463CA672" w:rsidR="00AA5409" w:rsidRPr="00C93D51" w:rsidRDefault="00AA5409" w:rsidP="00AA5409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93D51">
              <w:rPr>
                <w:rFonts w:ascii="Angsana New" w:hAnsi="Angsana New"/>
                <w:szCs w:val="24"/>
              </w:rPr>
              <w:t>256</w:t>
            </w:r>
            <w:r w:rsidR="00C27257" w:rsidRPr="00C93D51">
              <w:rPr>
                <w:rFonts w:ascii="Angsana New" w:hAnsi="Angsana New"/>
                <w:szCs w:val="24"/>
              </w:rPr>
              <w:t>4</w:t>
            </w:r>
          </w:p>
        </w:tc>
      </w:tr>
      <w:tr w:rsidR="00AA5409" w:rsidRPr="00C93D51" w14:paraId="2FBC3CDE" w14:textId="77777777" w:rsidTr="004E492B">
        <w:trPr>
          <w:cantSplit/>
        </w:trPr>
        <w:tc>
          <w:tcPr>
            <w:tcW w:w="4230" w:type="dxa"/>
          </w:tcPr>
          <w:p w14:paraId="4E8F2C8D" w14:textId="655C76E0" w:rsidR="00AA5409" w:rsidRPr="00C93D51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เจ้าหนี้ค่าซื้ออุปกรณ์</w:t>
            </w:r>
            <w:r w:rsidR="0093231B"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C93D51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C93D51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C93D51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655BC43" w14:textId="77777777" w:rsidR="00AA5409" w:rsidRPr="00C93D5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C93D5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C0C636C" w14:textId="77777777" w:rsidR="00AA5409" w:rsidRPr="00C93D51" w:rsidRDefault="00AA5409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24F1A9A" w14:textId="77777777" w:rsidR="00AA5409" w:rsidRPr="00C93D51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251E9" w:rsidRPr="00C93D51" w14:paraId="490D9BAC" w14:textId="77777777" w:rsidTr="00415BF9">
        <w:trPr>
          <w:cantSplit/>
        </w:trPr>
        <w:tc>
          <w:tcPr>
            <w:tcW w:w="4230" w:type="dxa"/>
          </w:tcPr>
          <w:p w14:paraId="6377EFF5" w14:textId="071D3334" w:rsidR="00A251E9" w:rsidRPr="00C93D51" w:rsidRDefault="00A251E9" w:rsidP="009B3C14">
            <w:pPr>
              <w:ind w:left="625" w:right="63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(บันทึกเป็นส่วนหนึ่งของเจ้าหนี้การค้าและ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เจ้าหนี้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หมุนเวียน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15AE1AD4" w:rsidR="00A251E9" w:rsidRPr="0059490B" w:rsidRDefault="00AB6268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59490B">
              <w:rPr>
                <w:rFonts w:asciiTheme="majorBidi" w:hAnsiTheme="majorBidi" w:hint="eastAsia"/>
                <w:sz w:val="28"/>
                <w:cs/>
              </w:rPr>
              <w:t>8</w:t>
            </w:r>
            <w:r w:rsidRPr="0059490B">
              <w:rPr>
                <w:rFonts w:asciiTheme="majorBidi" w:hAnsiTheme="majorBidi" w:cstheme="majorBidi" w:hint="eastAsia"/>
                <w:sz w:val="28"/>
              </w:rPr>
              <w:t>,</w:t>
            </w:r>
            <w:r w:rsidRPr="0059490B">
              <w:rPr>
                <w:rFonts w:asciiTheme="majorBidi" w:hAnsiTheme="majorBidi" w:hint="eastAsia"/>
                <w:sz w:val="28"/>
                <w:cs/>
              </w:rPr>
              <w:t>074</w:t>
            </w:r>
          </w:p>
        </w:tc>
        <w:tc>
          <w:tcPr>
            <w:tcW w:w="90" w:type="dxa"/>
            <w:vAlign w:val="bottom"/>
          </w:tcPr>
          <w:p w14:paraId="50E39C55" w14:textId="77777777" w:rsidR="00A251E9" w:rsidRPr="00000436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6F15347" w14:textId="2B841340" w:rsidR="00A251E9" w:rsidRPr="001C1DA8" w:rsidRDefault="00A251E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="Angsana New" w:hAnsi="Angsana New"/>
                <w:sz w:val="28"/>
              </w:rPr>
              <w:t>30,773</w:t>
            </w:r>
          </w:p>
        </w:tc>
        <w:tc>
          <w:tcPr>
            <w:tcW w:w="90" w:type="dxa"/>
            <w:vAlign w:val="bottom"/>
          </w:tcPr>
          <w:p w14:paraId="3314A1F0" w14:textId="77777777" w:rsidR="00A251E9" w:rsidRPr="001C1DA8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95312E" w14:textId="6DA687BC" w:rsidR="00A251E9" w:rsidRPr="001C1DA8" w:rsidRDefault="00AB6268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A251E9" w:rsidRPr="001C1DA8" w:rsidRDefault="00A251E9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DBB77" w14:textId="2814BC6F" w:rsidR="00A251E9" w:rsidRPr="001C1DA8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="Angsana New" w:hAnsi="Angsana New"/>
                <w:sz w:val="28"/>
              </w:rPr>
              <w:t>-</w:t>
            </w:r>
          </w:p>
        </w:tc>
      </w:tr>
      <w:tr w:rsidR="00A251E9" w:rsidRPr="00C93D51" w14:paraId="3CB4EE03" w14:textId="77777777" w:rsidTr="00415BF9">
        <w:trPr>
          <w:cantSplit/>
        </w:trPr>
        <w:tc>
          <w:tcPr>
            <w:tcW w:w="4230" w:type="dxa"/>
          </w:tcPr>
          <w:p w14:paraId="2A19EE5A" w14:textId="013117FC" w:rsidR="00A251E9" w:rsidRPr="00C93D51" w:rsidRDefault="00A251E9" w:rsidP="00A251E9">
            <w:pPr>
              <w:ind w:left="85"/>
              <w:jc w:val="thaiDistribute"/>
              <w:rPr>
                <w:rFonts w:asciiTheme="majorBidi" w:eastAsia="MS Mincho" w:hAnsiTheme="majorBidi" w:cstheme="majorBidi"/>
                <w:sz w:val="28"/>
                <w:u w:val="single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บวก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ซื้ออุปกรณ์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4FCDD293" w:rsidR="00A251E9" w:rsidRPr="0059490B" w:rsidRDefault="00AA023D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A023D">
              <w:rPr>
                <w:rFonts w:asciiTheme="majorBidi" w:hAnsiTheme="majorBidi" w:hint="eastAsia"/>
                <w:sz w:val="28"/>
              </w:rPr>
              <w:t>62,394</w:t>
            </w:r>
          </w:p>
        </w:tc>
        <w:tc>
          <w:tcPr>
            <w:tcW w:w="90" w:type="dxa"/>
            <w:vAlign w:val="bottom"/>
          </w:tcPr>
          <w:p w14:paraId="1E3B5B77" w14:textId="77777777" w:rsidR="00A251E9" w:rsidRPr="00000436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630AD95" w14:textId="1F782A63" w:rsidR="00A251E9" w:rsidRPr="001C1DA8" w:rsidRDefault="00A251E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1DA8">
              <w:rPr>
                <w:rFonts w:ascii="Angsana New" w:hAnsi="Angsana New"/>
                <w:sz w:val="28"/>
              </w:rPr>
              <w:t>171,249</w:t>
            </w:r>
          </w:p>
        </w:tc>
        <w:tc>
          <w:tcPr>
            <w:tcW w:w="90" w:type="dxa"/>
            <w:vAlign w:val="bottom"/>
          </w:tcPr>
          <w:p w14:paraId="748026A9" w14:textId="77777777" w:rsidR="00A251E9" w:rsidRPr="001C1DA8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58130F" w14:textId="16AD2D79" w:rsidR="00A251E9" w:rsidRPr="001C1DA8" w:rsidRDefault="004307D5" w:rsidP="00415BF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bottom"/>
          </w:tcPr>
          <w:p w14:paraId="14E0156C" w14:textId="77777777" w:rsidR="00A251E9" w:rsidRPr="001C1DA8" w:rsidRDefault="00A251E9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A28428" w14:textId="600B4784" w:rsidR="00A251E9" w:rsidRPr="001C1DA8" w:rsidRDefault="00A251E9" w:rsidP="00415BF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="Angsana New" w:hAnsi="Angsana New"/>
                <w:sz w:val="28"/>
              </w:rPr>
              <w:t>195</w:t>
            </w:r>
          </w:p>
        </w:tc>
      </w:tr>
      <w:tr w:rsidR="00A251E9" w:rsidRPr="00C93D51" w14:paraId="46952886" w14:textId="77777777" w:rsidTr="00415BF9">
        <w:trPr>
          <w:cantSplit/>
        </w:trPr>
        <w:tc>
          <w:tcPr>
            <w:tcW w:w="4230" w:type="dxa"/>
          </w:tcPr>
          <w:p w14:paraId="041BD01F" w14:textId="70156E30" w:rsidR="00A251E9" w:rsidRPr="00C93D51" w:rsidRDefault="00A251E9" w:rsidP="00A251E9">
            <w:pPr>
              <w:ind w:left="815" w:hanging="723"/>
              <w:rPr>
                <w:rFonts w:asciiTheme="majorBidi" w:eastAsia="MS Mincho" w:hAnsiTheme="majorBidi" w:cstheme="majorBidi"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C93D51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 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เงินสดจ่ายเพื่อซื้ออุปกรณ์</w:t>
            </w:r>
            <w:r w:rsidRPr="00C93D51">
              <w:rPr>
                <w:rFonts w:asciiTheme="majorBidi" w:eastAsia="MS Mincho" w:hAnsiTheme="majorBidi" w:hint="cs"/>
                <w:sz w:val="28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19BAD894" w:rsidR="00A251E9" w:rsidRPr="00AA023D" w:rsidRDefault="00AA023D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A023D">
              <w:rPr>
                <w:rFonts w:asciiTheme="majorBidi" w:hAnsiTheme="majorBidi" w:cstheme="majorBidi" w:hint="eastAsia"/>
                <w:sz w:val="28"/>
              </w:rPr>
              <w:t>(58,648)</w:t>
            </w:r>
          </w:p>
        </w:tc>
        <w:tc>
          <w:tcPr>
            <w:tcW w:w="90" w:type="dxa"/>
            <w:vAlign w:val="bottom"/>
          </w:tcPr>
          <w:p w14:paraId="74851C7F" w14:textId="77777777" w:rsidR="00A251E9" w:rsidRPr="00000436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1A31DF0" w14:textId="177C65B4" w:rsidR="00A251E9" w:rsidRPr="001C1DA8" w:rsidRDefault="00A251E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="Angsana New" w:hAnsi="Angsana New"/>
                <w:sz w:val="28"/>
              </w:rPr>
              <w:t>(163,399)</w:t>
            </w:r>
          </w:p>
        </w:tc>
        <w:tc>
          <w:tcPr>
            <w:tcW w:w="90" w:type="dxa"/>
            <w:vAlign w:val="bottom"/>
          </w:tcPr>
          <w:p w14:paraId="59C045F2" w14:textId="77777777" w:rsidR="00A251E9" w:rsidRPr="001C1DA8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04832E0" w14:textId="2756C78D" w:rsidR="00A251E9" w:rsidRPr="001C1DA8" w:rsidRDefault="004307D5" w:rsidP="00415BF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bottom"/>
          </w:tcPr>
          <w:p w14:paraId="2CD48CAC" w14:textId="77777777" w:rsidR="00A251E9" w:rsidRPr="001C1DA8" w:rsidRDefault="00A251E9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257F65" w14:textId="2E1D0C77" w:rsidR="00A251E9" w:rsidRPr="001C1DA8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="Angsana New" w:hAnsi="Angsana New"/>
                <w:sz w:val="28"/>
              </w:rPr>
              <w:t>(195)</w:t>
            </w:r>
          </w:p>
        </w:tc>
      </w:tr>
      <w:tr w:rsidR="00A251E9" w:rsidRPr="00C93D51" w14:paraId="3915C6E0" w14:textId="77777777" w:rsidTr="00415BF9">
        <w:trPr>
          <w:cantSplit/>
        </w:trPr>
        <w:tc>
          <w:tcPr>
            <w:tcW w:w="4230" w:type="dxa"/>
          </w:tcPr>
          <w:p w14:paraId="10DF2A52" w14:textId="59B2F83C" w:rsidR="00A251E9" w:rsidRPr="00C93D51" w:rsidRDefault="00A251E9" w:rsidP="00AE3F25">
            <w:pPr>
              <w:tabs>
                <w:tab w:val="left" w:pos="715"/>
              </w:tabs>
              <w:ind w:firstLine="625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C93D51">
              <w:rPr>
                <w:rFonts w:asciiTheme="majorBidi" w:eastAsia="MS Mincho" w:hAnsiTheme="majorBidi" w:cstheme="majorBidi"/>
                <w:sz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vAlign w:val="bottom"/>
          </w:tcPr>
          <w:p w14:paraId="5C673A3E" w14:textId="60135801" w:rsidR="00A251E9" w:rsidRPr="0059490B" w:rsidRDefault="00AB6268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59490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F324E09" w14:textId="77777777" w:rsidR="00A251E9" w:rsidRPr="00000436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7E8B697" w14:textId="7DA9A756" w:rsidR="00A251E9" w:rsidRPr="001C1DA8" w:rsidRDefault="00A251E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="Angsana New" w:hAnsi="Angsana New"/>
                <w:sz w:val="28"/>
              </w:rPr>
              <w:t>(30,549)</w:t>
            </w:r>
          </w:p>
        </w:tc>
        <w:tc>
          <w:tcPr>
            <w:tcW w:w="90" w:type="dxa"/>
            <w:vAlign w:val="bottom"/>
          </w:tcPr>
          <w:p w14:paraId="45B19A7E" w14:textId="77777777" w:rsidR="00A251E9" w:rsidRPr="001C1DA8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0B33B" w14:textId="003F0BE0" w:rsidR="00A251E9" w:rsidRPr="001C1DA8" w:rsidRDefault="00AB6268" w:rsidP="00415BF9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968C801" w14:textId="77777777" w:rsidR="00A251E9" w:rsidRPr="001C1DA8" w:rsidRDefault="00A251E9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3CDCBF1" w14:textId="1C9A7192" w:rsidR="00A251E9" w:rsidRPr="001C1DA8" w:rsidRDefault="00A251E9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1C1DA8">
              <w:rPr>
                <w:rFonts w:ascii="Angsana New" w:hAnsi="Angsana New"/>
                <w:sz w:val="28"/>
              </w:rPr>
              <w:t>-</w:t>
            </w:r>
          </w:p>
        </w:tc>
      </w:tr>
      <w:tr w:rsidR="00A251E9" w:rsidRPr="00C93D51" w14:paraId="39591A9E" w14:textId="77777777" w:rsidTr="00415BF9">
        <w:trPr>
          <w:cantSplit/>
        </w:trPr>
        <w:tc>
          <w:tcPr>
            <w:tcW w:w="4230" w:type="dxa"/>
          </w:tcPr>
          <w:p w14:paraId="3FAF40B9" w14:textId="27496610" w:rsidR="00A251E9" w:rsidRPr="00C93D51" w:rsidRDefault="00A251E9" w:rsidP="00A251E9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C93D51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เจ้าหนี้ค่าซื้ออุปกรณ์</w:t>
            </w:r>
            <w:r w:rsidRPr="00C93D51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และงานระหว่างก่อสร้าง</w:t>
            </w:r>
            <w:r w:rsidRPr="00C93D51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A251E9" w:rsidRPr="0059490B" w:rsidRDefault="00A251E9" w:rsidP="00415BF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A251E9" w:rsidRPr="00000436" w:rsidRDefault="00A251E9" w:rsidP="00415BF9">
            <w:pPr>
              <w:tabs>
                <w:tab w:val="decimal" w:pos="798"/>
              </w:tabs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A251E9" w:rsidRPr="001C1DA8" w:rsidRDefault="00A251E9" w:rsidP="00415BF9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6EA7AC7" w14:textId="77777777" w:rsidR="00A251E9" w:rsidRPr="001C1DA8" w:rsidRDefault="00A251E9" w:rsidP="00415BF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A251E9" w:rsidRPr="001C1DA8" w:rsidRDefault="00A251E9" w:rsidP="00415BF9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2182364A" w14:textId="77777777" w:rsidR="00A251E9" w:rsidRPr="001C1DA8" w:rsidRDefault="00A251E9" w:rsidP="00415BF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A251E9" w:rsidRPr="001C1DA8" w:rsidRDefault="00A251E9" w:rsidP="00415BF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251E9" w:rsidRPr="007F1A8C" w14:paraId="5B615832" w14:textId="77777777" w:rsidTr="00415BF9">
        <w:trPr>
          <w:cantSplit/>
        </w:trPr>
        <w:tc>
          <w:tcPr>
            <w:tcW w:w="4230" w:type="dxa"/>
          </w:tcPr>
          <w:p w14:paraId="54A75E4E" w14:textId="6D9BC8AC" w:rsidR="00A251E9" w:rsidRPr="009A1DFF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C6E531E" w:rsidR="00A251E9" w:rsidRPr="00C93D51" w:rsidRDefault="00A251E9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เจ้าหนี้</w:t>
            </w:r>
            <w:r w:rsidRPr="009A1DFF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หมุนเวียน</w:t>
            </w: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1A11F617" w:rsidR="00A251E9" w:rsidRPr="0059490B" w:rsidRDefault="00E1432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490B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63954" w:rsidRPr="0059490B">
              <w:rPr>
                <w:rFonts w:asciiTheme="majorBidi" w:hAnsiTheme="majorBidi" w:cstheme="majorBidi"/>
                <w:b/>
                <w:bCs/>
                <w:sz w:val="28"/>
              </w:rPr>
              <w:t>11</w:t>
            </w:r>
            <w:r w:rsidR="00AB6268" w:rsidRPr="0059490B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="00E63954" w:rsidRPr="0059490B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9406DD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  <w:tc>
          <w:tcPr>
            <w:tcW w:w="90" w:type="dxa"/>
            <w:vAlign w:val="bottom"/>
          </w:tcPr>
          <w:p w14:paraId="5E86D84D" w14:textId="77777777" w:rsidR="00A251E9" w:rsidRPr="00000436" w:rsidRDefault="00A251E9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4CB11470" w:rsidR="00A251E9" w:rsidRPr="001C1DA8" w:rsidRDefault="00A251E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C1DA8">
              <w:rPr>
                <w:rFonts w:ascii="Angsana New" w:hAnsi="Angsana New"/>
                <w:b/>
                <w:bCs/>
                <w:sz w:val="28"/>
              </w:rPr>
              <w:t>8,074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0213E994" w14:textId="77777777" w:rsidR="00A251E9" w:rsidRPr="001C1DA8" w:rsidRDefault="00A251E9" w:rsidP="00415BF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0DB7431B" w:rsidR="00A251E9" w:rsidRPr="001C1DA8" w:rsidRDefault="00AB6268" w:rsidP="00415BF9">
            <w:pPr>
              <w:ind w:right="8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1C1DA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0F9BCBF" w14:textId="77777777" w:rsidR="00A251E9" w:rsidRPr="001C1DA8" w:rsidRDefault="00A251E9" w:rsidP="00415BF9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61D6BC71" w:rsidR="00A251E9" w:rsidRPr="001C1DA8" w:rsidRDefault="00A251E9" w:rsidP="00415BF9">
            <w:pPr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C1DA8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18D30344" w14:textId="77777777" w:rsidR="007E63EB" w:rsidRDefault="007E63EB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cs/>
        </w:rPr>
      </w:pPr>
    </w:p>
    <w:p w14:paraId="62471103" w14:textId="45DF268A" w:rsidR="002403B3" w:rsidRPr="007F1A8C" w:rsidRDefault="007D7054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.3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0B2359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</w:t>
      </w:r>
      <w:r w:rsidR="00D94EFA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0B2359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62259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762259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260"/>
        <w:gridCol w:w="90"/>
        <w:gridCol w:w="1170"/>
      </w:tblGrid>
      <w:tr w:rsidR="000D7B8A" w:rsidRPr="007F1A8C" w14:paraId="33F58921" w14:textId="77777777" w:rsidTr="00722239">
        <w:trPr>
          <w:cantSplit/>
        </w:trPr>
        <w:tc>
          <w:tcPr>
            <w:tcW w:w="4140" w:type="dxa"/>
          </w:tcPr>
          <w:p w14:paraId="24B538C4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0D7B8A" w:rsidRPr="007F1A8C" w14:paraId="42F2E7B0" w14:textId="77777777" w:rsidTr="00722239">
        <w:trPr>
          <w:cantSplit/>
        </w:trPr>
        <w:tc>
          <w:tcPr>
            <w:tcW w:w="4140" w:type="dxa"/>
          </w:tcPr>
          <w:p w14:paraId="6D9A85A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7F1A8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7F1A8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7F1A8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353E2" w:rsidRPr="00003722" w14:paraId="5F00FBCF" w14:textId="77777777" w:rsidTr="00722239">
        <w:trPr>
          <w:cantSplit/>
        </w:trPr>
        <w:tc>
          <w:tcPr>
            <w:tcW w:w="4140" w:type="dxa"/>
          </w:tcPr>
          <w:p w14:paraId="7BAF1869" w14:textId="77777777" w:rsidR="000D7B8A" w:rsidRPr="007F1A8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19C761" w14:textId="2F4EDC96" w:rsidR="008148D1" w:rsidRPr="007D2FB3" w:rsidRDefault="00414035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0B2359" w:rsidRPr="007D2FB3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7D2FB3">
              <w:rPr>
                <w:rFonts w:ascii="Angsana New" w:hAnsi="Angsana New" w:hint="cs"/>
                <w:szCs w:val="24"/>
                <w:cs/>
              </w:rPr>
              <w:t>เดือนสิ้นสุด</w:t>
            </w:r>
            <w:r w:rsidRPr="007D2FB3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7D2FB3">
              <w:rPr>
                <w:rFonts w:ascii="Angsana New" w:hAnsi="Angsana New"/>
                <w:szCs w:val="24"/>
              </w:rPr>
              <w:t>3</w:t>
            </w:r>
            <w:r w:rsidR="00D94EFA" w:rsidRPr="007D2FB3">
              <w:rPr>
                <w:rFonts w:ascii="Angsana New" w:hAnsi="Angsana New"/>
                <w:szCs w:val="24"/>
              </w:rPr>
              <w:t>0</w:t>
            </w:r>
            <w:r w:rsidRPr="007D2FB3">
              <w:rPr>
                <w:rFonts w:ascii="Angsana New" w:hAnsi="Angsana New"/>
                <w:szCs w:val="24"/>
                <w:cs/>
              </w:rPr>
              <w:t xml:space="preserve"> </w:t>
            </w:r>
            <w:r w:rsidR="000B2359" w:rsidRPr="007D2FB3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  <w:p w14:paraId="0096183D" w14:textId="00C16A5B" w:rsidR="000D7B8A" w:rsidRPr="007D2FB3" w:rsidRDefault="000D7B8A" w:rsidP="008148D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D2FB3">
              <w:rPr>
                <w:rFonts w:ascii="Angsana New" w:hAnsi="Angsana New"/>
                <w:szCs w:val="24"/>
              </w:rPr>
              <w:t>256</w:t>
            </w:r>
            <w:r w:rsidR="00F84AA3" w:rsidRPr="007D2FB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7D2FB3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Pr="007D2FB3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5F19002B" w14:textId="38BED83F" w:rsidR="000D7B8A" w:rsidRPr="007D2FB3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5D286160" w14:textId="77777777" w:rsidR="000D7B8A" w:rsidRPr="007D2FB3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</w:rPr>
              <w:t>31</w:t>
            </w:r>
            <w:r w:rsidRPr="007D2FB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712C89AC" w14:textId="29145880" w:rsidR="000D7B8A" w:rsidRPr="007D2FB3" w:rsidRDefault="000D7B8A" w:rsidP="00E54490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D2FB3">
              <w:rPr>
                <w:rFonts w:ascii="Angsana New" w:hAnsi="Angsana New"/>
                <w:szCs w:val="24"/>
              </w:rPr>
              <w:t>256</w:t>
            </w:r>
            <w:r w:rsidR="00F84AA3" w:rsidRPr="007D2FB3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" w:type="dxa"/>
          </w:tcPr>
          <w:p w14:paraId="54AA779B" w14:textId="77777777" w:rsidR="000D7B8A" w:rsidRPr="007D2FB3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E80D8FC" w14:textId="7067282B" w:rsidR="008148D1" w:rsidRPr="007D2FB3" w:rsidRDefault="00762259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  <w:cs/>
              </w:rPr>
              <w:t>สำหรับงวด</w:t>
            </w:r>
            <w:r w:rsidR="000B2359" w:rsidRPr="007D2FB3">
              <w:rPr>
                <w:rFonts w:ascii="Angsana New" w:hAnsi="Angsana New" w:hint="cs"/>
                <w:szCs w:val="24"/>
                <w:cs/>
              </w:rPr>
              <w:t>เก้า</w:t>
            </w:r>
            <w:r w:rsidRPr="007D2FB3">
              <w:rPr>
                <w:rFonts w:ascii="Angsana New" w:hAnsi="Angsana New" w:hint="cs"/>
                <w:szCs w:val="24"/>
                <w:cs/>
              </w:rPr>
              <w:t>เดือนสิ้นสุด</w:t>
            </w:r>
            <w:r w:rsidRPr="007D2FB3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7D2FB3">
              <w:rPr>
                <w:rFonts w:ascii="Angsana New" w:hAnsi="Angsana New"/>
                <w:szCs w:val="24"/>
              </w:rPr>
              <w:t>3</w:t>
            </w:r>
            <w:r w:rsidR="00D94EFA" w:rsidRPr="007D2FB3">
              <w:rPr>
                <w:rFonts w:ascii="Angsana New" w:hAnsi="Angsana New"/>
                <w:szCs w:val="24"/>
              </w:rPr>
              <w:t>0</w:t>
            </w:r>
            <w:r w:rsidRPr="007D2FB3">
              <w:rPr>
                <w:rFonts w:ascii="Angsana New" w:hAnsi="Angsana New"/>
                <w:szCs w:val="24"/>
                <w:cs/>
              </w:rPr>
              <w:t xml:space="preserve"> </w:t>
            </w:r>
            <w:r w:rsidR="000B2359" w:rsidRPr="007D2FB3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  <w:p w14:paraId="6F792F3B" w14:textId="1DFB588D" w:rsidR="000D7B8A" w:rsidRPr="007D2FB3" w:rsidRDefault="000D7B8A" w:rsidP="008148D1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</w:rPr>
              <w:t>256</w:t>
            </w:r>
            <w:r w:rsidR="00F84AA3" w:rsidRPr="007D2FB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7D2FB3" w:rsidRDefault="000D7B8A" w:rsidP="00E54490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Pr="007D2FB3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  <w:cs/>
              </w:rPr>
              <w:t>สำหรับปี</w:t>
            </w:r>
          </w:p>
          <w:p w14:paraId="3F81D91A" w14:textId="52BAF1B6" w:rsidR="000D7B8A" w:rsidRPr="007D2FB3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  <w:cs/>
              </w:rPr>
              <w:t>สิ้นสุดวันที่</w:t>
            </w:r>
          </w:p>
          <w:p w14:paraId="73729BC6" w14:textId="77777777" w:rsidR="000D7B8A" w:rsidRPr="007D2FB3" w:rsidRDefault="000D7B8A" w:rsidP="000D7B8A">
            <w:pPr>
              <w:jc w:val="center"/>
              <w:rPr>
                <w:rFonts w:ascii="Angsana New" w:hAnsi="Angsana New"/>
                <w:szCs w:val="24"/>
              </w:rPr>
            </w:pPr>
            <w:r w:rsidRPr="007D2FB3">
              <w:rPr>
                <w:rFonts w:ascii="Angsana New" w:hAnsi="Angsana New"/>
                <w:szCs w:val="24"/>
              </w:rPr>
              <w:t>31</w:t>
            </w:r>
            <w:r w:rsidRPr="007D2FB3">
              <w:rPr>
                <w:rFonts w:ascii="Angsana New" w:hAnsi="Angsana New"/>
                <w:szCs w:val="24"/>
                <w:cs/>
              </w:rPr>
              <w:t xml:space="preserve"> ธันวาคม</w:t>
            </w:r>
          </w:p>
          <w:p w14:paraId="315D2FD6" w14:textId="5300795B" w:rsidR="000D7B8A" w:rsidRPr="007D2FB3" w:rsidRDefault="000D7B8A" w:rsidP="000D7B8A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7D2FB3">
              <w:rPr>
                <w:rFonts w:ascii="Angsana New" w:hAnsi="Angsana New"/>
                <w:szCs w:val="24"/>
              </w:rPr>
              <w:t>256</w:t>
            </w:r>
            <w:r w:rsidR="00F84AA3" w:rsidRPr="007D2FB3">
              <w:rPr>
                <w:rFonts w:ascii="Angsana New" w:hAnsi="Angsana New"/>
                <w:szCs w:val="24"/>
              </w:rPr>
              <w:t>4</w:t>
            </w:r>
          </w:p>
        </w:tc>
      </w:tr>
      <w:tr w:rsidR="000D7B8A" w:rsidRPr="007F1A8C" w14:paraId="07286DB7" w14:textId="77777777" w:rsidTr="00722239">
        <w:trPr>
          <w:cantSplit/>
        </w:trPr>
        <w:tc>
          <w:tcPr>
            <w:tcW w:w="4140" w:type="dxa"/>
          </w:tcPr>
          <w:p w14:paraId="43C91096" w14:textId="30EE3FDD" w:rsidR="000D7B8A" w:rsidRPr="007F1A8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หนี้สินระยะยาวภายใต้สัญญาเช่ายกมา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7D2FB3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7D2FB3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7D2FB3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BB6568" w14:textId="77777777" w:rsidR="000D7B8A" w:rsidRPr="007D2FB3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7D2FB3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1D10C79" w14:textId="77777777" w:rsidR="000D7B8A" w:rsidRPr="007D2FB3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0BD861B1" w14:textId="77777777" w:rsidR="000D7B8A" w:rsidRPr="007D2FB3" w:rsidRDefault="000D7B8A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70A36" w:rsidRPr="007F1A8C" w14:paraId="7DC0D2C0" w14:textId="77777777" w:rsidTr="00415BF9">
        <w:trPr>
          <w:cantSplit/>
        </w:trPr>
        <w:tc>
          <w:tcPr>
            <w:tcW w:w="4140" w:type="dxa"/>
          </w:tcPr>
          <w:p w14:paraId="1EC0942F" w14:textId="77777777" w:rsidR="00B70A36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B70A36" w:rsidRPr="007F1A8C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3573BE66" w:rsidR="00B70A36" w:rsidRPr="007D2FB3" w:rsidRDefault="0074148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  <w:tc>
          <w:tcPr>
            <w:tcW w:w="90" w:type="dxa"/>
            <w:vAlign w:val="bottom"/>
          </w:tcPr>
          <w:p w14:paraId="41B61CF4" w14:textId="77777777" w:rsidR="00B70A36" w:rsidRPr="007D2FB3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2818C85" w14:textId="6FF69711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226,080</w:t>
            </w:r>
          </w:p>
        </w:tc>
        <w:tc>
          <w:tcPr>
            <w:tcW w:w="90" w:type="dxa"/>
            <w:vAlign w:val="bottom"/>
          </w:tcPr>
          <w:p w14:paraId="3EF86F8E" w14:textId="77777777" w:rsidR="00B70A36" w:rsidRPr="007D2FB3" w:rsidRDefault="00B70A36" w:rsidP="00415BF9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DC7EFE" w14:textId="52F9781B" w:rsidR="00B70A36" w:rsidRPr="007D2FB3" w:rsidRDefault="00AB6268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3,539</w:t>
            </w:r>
          </w:p>
        </w:tc>
        <w:tc>
          <w:tcPr>
            <w:tcW w:w="90" w:type="dxa"/>
            <w:vAlign w:val="bottom"/>
          </w:tcPr>
          <w:p w14:paraId="3500B00A" w14:textId="77777777" w:rsidR="00B70A36" w:rsidRPr="007D2FB3" w:rsidRDefault="00B70A36" w:rsidP="00415BF9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66E3A55" w14:textId="281D70D8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5,157</w:t>
            </w:r>
          </w:p>
        </w:tc>
      </w:tr>
      <w:tr w:rsidR="00B70A36" w:rsidRPr="007F1A8C" w14:paraId="16CB16C8" w14:textId="77777777" w:rsidTr="00415BF9">
        <w:trPr>
          <w:cantSplit/>
        </w:trPr>
        <w:tc>
          <w:tcPr>
            <w:tcW w:w="4140" w:type="dxa"/>
          </w:tcPr>
          <w:p w14:paraId="159BE457" w14:textId="1FDF2C1D" w:rsidR="00B70A36" w:rsidRPr="007F1A8C" w:rsidRDefault="00B70A36" w:rsidP="008148D1">
            <w:pPr>
              <w:ind w:left="90" w:right="108"/>
              <w:jc w:val="thaiDistribute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4517A7">
              <w:rPr>
                <w:rFonts w:ascii="Angsana New" w:eastAsia="MS Mincho" w:hAnsi="Angsana New" w:hint="cs"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 xml:space="preserve">  </w:t>
            </w:r>
            <w:r w:rsidR="000A3D4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="009A1DFF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="Angsana New" w:eastAsia="MS Mincho" w:hAnsi="Angsana New" w:hint="cs"/>
                <w:sz w:val="28"/>
                <w:cs/>
              </w:rPr>
              <w:t>เพิ่มขึ้นจากการซื้อบริษัท</w:t>
            </w:r>
          </w:p>
        </w:tc>
        <w:tc>
          <w:tcPr>
            <w:tcW w:w="1170" w:type="dxa"/>
            <w:vAlign w:val="bottom"/>
          </w:tcPr>
          <w:p w14:paraId="18939CC6" w14:textId="345C31D0" w:rsidR="00B70A36" w:rsidRPr="007D2FB3" w:rsidRDefault="0074148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1F21020" w14:textId="77777777" w:rsidR="00B70A36" w:rsidRPr="007D2FB3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617E4E" w14:textId="58E97C4D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90" w:type="dxa"/>
            <w:vAlign w:val="bottom"/>
          </w:tcPr>
          <w:p w14:paraId="2D3758B8" w14:textId="77777777" w:rsidR="00B70A36" w:rsidRPr="007D2FB3" w:rsidRDefault="00B70A36" w:rsidP="00415BF9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F53515A" w14:textId="47817ED9" w:rsidR="00B70A36" w:rsidRPr="007D2FB3" w:rsidRDefault="00AB6268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A64C09C" w14:textId="77777777" w:rsidR="00B70A36" w:rsidRPr="007D2FB3" w:rsidRDefault="00B70A36" w:rsidP="00415BF9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63E157D" w14:textId="0C7EE457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-</w:t>
            </w:r>
          </w:p>
        </w:tc>
      </w:tr>
      <w:tr w:rsidR="00B70A36" w:rsidRPr="007F1A8C" w14:paraId="568AE10D" w14:textId="77777777" w:rsidTr="00415BF9">
        <w:trPr>
          <w:cantSplit/>
        </w:trPr>
        <w:tc>
          <w:tcPr>
            <w:tcW w:w="4140" w:type="dxa"/>
          </w:tcPr>
          <w:p w14:paraId="095D4799" w14:textId="4FAC04B7" w:rsidR="00B70A36" w:rsidRPr="007F1A8C" w:rsidRDefault="00B70A36" w:rsidP="00B70A3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sz w:val="28"/>
                <w:u w:val="single"/>
                <w:cs/>
              </w:rPr>
              <w:t>หัก</w:t>
            </w:r>
            <w:r w:rsidRPr="007F1A8C">
              <w:rPr>
                <w:rFonts w:asciiTheme="majorBidi" w:eastAsia="MS Mincho" w:hAnsiTheme="majorBidi" w:cstheme="majorBidi"/>
                <w:sz w:val="28"/>
                <w:cs/>
              </w:rPr>
              <w:tab/>
            </w:r>
            <w:r w:rsidR="000A3D4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A367AF"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  <w:t>เงินสดจ่าย</w:t>
            </w:r>
            <w:r w:rsidRPr="00A367AF">
              <w:rPr>
                <w:rFonts w:asciiTheme="majorBidi" w:eastAsia="MS Mincho" w:hAnsiTheme="majorBidi" w:cstheme="majorBidi"/>
                <w:spacing w:val="-4"/>
                <w:sz w:val="28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213380E1" w:rsidR="00B70A36" w:rsidRPr="007D2FB3" w:rsidRDefault="0074148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(</w:t>
            </w:r>
            <w:r w:rsidR="00985D37" w:rsidRPr="007D2FB3">
              <w:rPr>
                <w:rFonts w:asciiTheme="majorBidi" w:hAnsiTheme="majorBidi" w:cstheme="majorBidi"/>
                <w:sz w:val="28"/>
              </w:rPr>
              <w:t>23,26</w:t>
            </w:r>
            <w:r w:rsidR="007D2FB3" w:rsidRPr="007D2FB3">
              <w:rPr>
                <w:rFonts w:asciiTheme="majorBidi" w:hAnsiTheme="majorBidi" w:cstheme="majorBidi"/>
                <w:sz w:val="28"/>
              </w:rPr>
              <w:t>6</w:t>
            </w:r>
            <w:r w:rsidRPr="007D2FB3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B70A36" w:rsidRPr="007D2FB3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3A15CD5" w14:textId="473EDD39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(12,503)</w:t>
            </w:r>
          </w:p>
        </w:tc>
        <w:tc>
          <w:tcPr>
            <w:tcW w:w="90" w:type="dxa"/>
            <w:vAlign w:val="bottom"/>
          </w:tcPr>
          <w:p w14:paraId="20732DEC" w14:textId="77777777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B588B4" w14:textId="57F2DDB4" w:rsidR="00B70A36" w:rsidRPr="007D2FB3" w:rsidRDefault="00AB6268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(2,283)</w:t>
            </w:r>
          </w:p>
        </w:tc>
        <w:tc>
          <w:tcPr>
            <w:tcW w:w="90" w:type="dxa"/>
            <w:vAlign w:val="bottom"/>
          </w:tcPr>
          <w:p w14:paraId="384A56A7" w14:textId="77777777" w:rsidR="00B70A36" w:rsidRPr="007D2FB3" w:rsidRDefault="00B70A36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6EB28DA" w14:textId="7B0A9739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(1,618)</w:t>
            </w:r>
          </w:p>
        </w:tc>
      </w:tr>
      <w:tr w:rsidR="00B70A36" w:rsidRPr="007F1A8C" w14:paraId="5B4A9F22" w14:textId="77777777" w:rsidTr="00415BF9">
        <w:trPr>
          <w:cantSplit/>
        </w:trPr>
        <w:tc>
          <w:tcPr>
            <w:tcW w:w="4140" w:type="dxa"/>
          </w:tcPr>
          <w:p w14:paraId="321DA7DF" w14:textId="153DB274" w:rsidR="00B70A36" w:rsidRPr="009A1DFF" w:rsidRDefault="00B70A36" w:rsidP="00B70A36">
            <w:pPr>
              <w:tabs>
                <w:tab w:val="left" w:pos="535"/>
              </w:tabs>
              <w:jc w:val="thaiDistribute"/>
              <w:rPr>
                <w:rFonts w:asciiTheme="majorBidi" w:eastAsia="MS Mincho" w:hAnsiTheme="majorBidi" w:cstheme="majorBidi"/>
                <w:spacing w:val="-2"/>
                <w:sz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 xml:space="preserve">    </w:t>
            </w:r>
            <w:r w:rsidR="009A1DFF">
              <w:rPr>
                <w:rFonts w:asciiTheme="majorBidi" w:eastAsia="MS Mincho" w:hAnsiTheme="majorBidi" w:cstheme="majorBidi" w:hint="cs"/>
                <w:sz w:val="28"/>
                <w:cs/>
              </w:rPr>
              <w:t xml:space="preserve"> </w:t>
            </w:r>
            <w:r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ลดลงระหว่าง</w:t>
            </w:r>
            <w:r w:rsidR="00400C7A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งวด</w:t>
            </w:r>
            <w:r w:rsidR="00CA42F5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จากการ</w:t>
            </w:r>
            <w:r w:rsidR="00AC49EB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เปลี่ยนแปลงสัญญา</w:t>
            </w:r>
            <w:r w:rsidR="00C317D0" w:rsidRPr="009A1DFF">
              <w:rPr>
                <w:rFonts w:asciiTheme="majorBidi" w:eastAsia="MS Mincho" w:hAnsiTheme="majorBidi" w:cstheme="majorBidi" w:hint="cs"/>
                <w:spacing w:val="-2"/>
                <w:sz w:val="28"/>
                <w:cs/>
              </w:rPr>
              <w:t>เช่า</w:t>
            </w:r>
          </w:p>
        </w:tc>
        <w:tc>
          <w:tcPr>
            <w:tcW w:w="1170" w:type="dxa"/>
            <w:vAlign w:val="bottom"/>
          </w:tcPr>
          <w:p w14:paraId="36BDF6E5" w14:textId="2C342F42" w:rsidR="00B70A36" w:rsidRPr="007D2FB3" w:rsidRDefault="00741489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(6,186)</w:t>
            </w:r>
          </w:p>
        </w:tc>
        <w:tc>
          <w:tcPr>
            <w:tcW w:w="90" w:type="dxa"/>
            <w:vAlign w:val="bottom"/>
          </w:tcPr>
          <w:p w14:paraId="30B583B6" w14:textId="77777777" w:rsidR="00B70A36" w:rsidRPr="007D2FB3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8AB2C3" w14:textId="51B9B51D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(28,926)</w:t>
            </w:r>
          </w:p>
        </w:tc>
        <w:tc>
          <w:tcPr>
            <w:tcW w:w="90" w:type="dxa"/>
            <w:vAlign w:val="bottom"/>
          </w:tcPr>
          <w:p w14:paraId="69F8ADEA" w14:textId="77777777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434EA5D" w14:textId="1B303901" w:rsidR="00B70A36" w:rsidRPr="007D2FB3" w:rsidRDefault="00AB6268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D0FAB07" w14:textId="77777777" w:rsidR="00B70A36" w:rsidRPr="007D2FB3" w:rsidRDefault="00B70A36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D21230D" w14:textId="605859B2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="Angsana New" w:hAnsi="Angsana New"/>
                <w:sz w:val="28"/>
              </w:rPr>
              <w:t>-</w:t>
            </w:r>
          </w:p>
        </w:tc>
      </w:tr>
      <w:tr w:rsidR="00B70A36" w:rsidRPr="007F1A8C" w14:paraId="664C71E9" w14:textId="77777777" w:rsidTr="00415BF9">
        <w:trPr>
          <w:cantSplit/>
        </w:trPr>
        <w:tc>
          <w:tcPr>
            <w:tcW w:w="4140" w:type="dxa"/>
          </w:tcPr>
          <w:p w14:paraId="28E88FDB" w14:textId="77777777" w:rsidR="00B70A36" w:rsidRPr="007F1A8C" w:rsidRDefault="00B70A36" w:rsidP="00B70A36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8"/>
              </w:rPr>
            </w:pPr>
            <w:r w:rsidRPr="007F1A8C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B70A36" w:rsidRPr="007D2FB3" w:rsidRDefault="00B70A36" w:rsidP="00415BF9">
            <w:pPr>
              <w:tabs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B70A36" w:rsidRPr="007D2FB3" w:rsidRDefault="00B70A36" w:rsidP="00415BF9">
            <w:pPr>
              <w:tabs>
                <w:tab w:val="decimal" w:pos="798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B70A36" w:rsidRPr="007D2FB3" w:rsidRDefault="00B70A36" w:rsidP="00415BF9">
            <w:pPr>
              <w:tabs>
                <w:tab w:val="decimal" w:pos="99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1821" w14:textId="77777777" w:rsidR="00B70A36" w:rsidRPr="007D2FB3" w:rsidRDefault="00B70A36" w:rsidP="00415BF9">
            <w:pPr>
              <w:tabs>
                <w:tab w:val="decimal" w:pos="841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B70A36" w:rsidRPr="007D2FB3" w:rsidRDefault="00B70A36" w:rsidP="00415BF9">
            <w:pPr>
              <w:tabs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8D47C" w14:textId="77777777" w:rsidR="00B70A36" w:rsidRPr="007D2FB3" w:rsidRDefault="00B70A36" w:rsidP="00415BF9">
            <w:pPr>
              <w:tabs>
                <w:tab w:val="decimal" w:pos="1060"/>
              </w:tabs>
              <w:ind w:left="-90"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B70A36" w:rsidRPr="007D2FB3" w:rsidRDefault="00B70A36" w:rsidP="00415BF9">
            <w:pPr>
              <w:tabs>
                <w:tab w:val="decimal" w:pos="901"/>
                <w:tab w:val="decimal" w:pos="1060"/>
              </w:tabs>
              <w:ind w:right="-3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70A36" w:rsidRPr="007F1A8C" w14:paraId="323B5F6E" w14:textId="77777777" w:rsidTr="00415BF9">
        <w:trPr>
          <w:cantSplit/>
        </w:trPr>
        <w:tc>
          <w:tcPr>
            <w:tcW w:w="4140" w:type="dxa"/>
          </w:tcPr>
          <w:p w14:paraId="24004857" w14:textId="3D95CF17" w:rsidR="00B70A36" w:rsidRPr="009A1DFF" w:rsidRDefault="00B70A36" w:rsidP="009A1DFF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</w:pP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(รวมส่วนของหนี้สินระยะยาวที่ถึงกำหนดชำ</w:t>
            </w:r>
            <w:r w:rsidRPr="009A1DFF">
              <w:rPr>
                <w:rFonts w:asciiTheme="majorBidi" w:eastAsia="MS Mincho" w:hAnsiTheme="majorBidi" w:cstheme="majorBidi" w:hint="cs"/>
                <w:b/>
                <w:bCs/>
                <w:sz w:val="28"/>
                <w:cs/>
              </w:rPr>
              <w:t>ระ</w:t>
            </w:r>
            <w:r w:rsidRPr="009A1DFF">
              <w:rPr>
                <w:rFonts w:asciiTheme="majorBidi" w:eastAsia="MS Mincho" w:hAnsiTheme="majorBidi" w:cstheme="majorBidi"/>
                <w:b/>
                <w:bCs/>
                <w:sz w:val="28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2317E302" w:rsidR="00B70A36" w:rsidRPr="007D2FB3" w:rsidRDefault="00985D37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D2FB3">
              <w:rPr>
                <w:rFonts w:asciiTheme="majorBidi" w:hAnsiTheme="majorBidi" w:cstheme="majorBidi"/>
                <w:b/>
                <w:bCs/>
                <w:sz w:val="28"/>
              </w:rPr>
              <w:t>155,520</w:t>
            </w:r>
          </w:p>
        </w:tc>
        <w:tc>
          <w:tcPr>
            <w:tcW w:w="90" w:type="dxa"/>
            <w:vAlign w:val="bottom"/>
          </w:tcPr>
          <w:p w14:paraId="79EBC4DD" w14:textId="77777777" w:rsidR="00B70A36" w:rsidRPr="007D2FB3" w:rsidRDefault="00B70A36" w:rsidP="00415BF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42B34A43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D2FB3">
              <w:rPr>
                <w:rFonts w:ascii="Angsana New" w:hAnsi="Angsana New"/>
                <w:b/>
                <w:bCs/>
                <w:sz w:val="28"/>
              </w:rPr>
              <w:t>184,972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5695F4A4" w14:textId="77777777" w:rsidR="00B70A36" w:rsidRPr="007D2FB3" w:rsidRDefault="00B70A36" w:rsidP="00415BF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010A8A09" w:rsidR="00B70A36" w:rsidRPr="007D2FB3" w:rsidRDefault="00741489" w:rsidP="00415BF9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b/>
                <w:bCs/>
                <w:sz w:val="28"/>
              </w:rPr>
              <w:t>1,256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vAlign w:val="bottom"/>
          </w:tcPr>
          <w:p w14:paraId="46927BB4" w14:textId="77777777" w:rsidR="00B70A36" w:rsidRPr="007D2FB3" w:rsidRDefault="00B70A36" w:rsidP="00415BF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1D7B29A4" w:rsidR="00B70A36" w:rsidRPr="007D2FB3" w:rsidRDefault="00B70A36" w:rsidP="00415BF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D2FB3">
              <w:rPr>
                <w:rFonts w:ascii="Angsana New" w:hAnsi="Angsana New"/>
                <w:b/>
                <w:bCs/>
                <w:sz w:val="28"/>
              </w:rPr>
              <w:t>3,539</w:t>
            </w:r>
          </w:p>
        </w:tc>
      </w:tr>
    </w:tbl>
    <w:p w14:paraId="5CBF6316" w14:textId="77777777" w:rsidR="009C33C3" w:rsidRPr="007F1A8C" w:rsidRDefault="009C33C3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7CEFF2DD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.4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0B2359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>3</w:t>
      </w:r>
      <w:r w:rsidR="00F813F2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0B2359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B70A36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180"/>
        <w:gridCol w:w="130"/>
        <w:gridCol w:w="1130"/>
        <w:gridCol w:w="180"/>
        <w:gridCol w:w="1170"/>
        <w:gridCol w:w="180"/>
        <w:gridCol w:w="1260"/>
      </w:tblGrid>
      <w:tr w:rsidR="004353E2" w:rsidRPr="007F1A8C" w14:paraId="6AEB9EE9" w14:textId="77777777" w:rsidTr="00934DD0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2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934DD0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934DD0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0BC5218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0214659F" w:rsidR="00EF063E" w:rsidRPr="00912A05" w:rsidRDefault="00EF063E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12A05">
              <w:rPr>
                <w:rFonts w:asciiTheme="majorBidi" w:hAnsiTheme="majorBidi" w:cstheme="majorBidi"/>
                <w:sz w:val="28"/>
              </w:rPr>
              <w:t>3</w:t>
            </w:r>
            <w:r w:rsidR="00F813F2">
              <w:rPr>
                <w:rFonts w:asciiTheme="majorBidi" w:hAnsiTheme="majorBidi" w:cstheme="majorBidi"/>
                <w:sz w:val="28"/>
              </w:rPr>
              <w:t>0</w:t>
            </w:r>
            <w:r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B235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4142E700" w14:textId="46666FA2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44495" w:rsidRPr="00003722" w14:paraId="0234C680" w14:textId="77777777" w:rsidTr="00F2002D">
        <w:trPr>
          <w:trHeight w:val="80"/>
        </w:trPr>
        <w:tc>
          <w:tcPr>
            <w:tcW w:w="3690" w:type="dxa"/>
          </w:tcPr>
          <w:p w14:paraId="4F48FE7F" w14:textId="6C45F91D" w:rsidR="00D44495" w:rsidRPr="003E2CE1" w:rsidRDefault="00D44495" w:rsidP="00D44495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3E2CE1">
              <w:rPr>
                <w:rFonts w:asciiTheme="majorBidi" w:hAnsiTheme="majorBidi" w:cstheme="majorBidi"/>
                <w:sz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  <w:r w:rsidRPr="003E2CE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E2CE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D93153" w:rsidRPr="003E2CE1">
              <w:rPr>
                <w:rFonts w:asciiTheme="majorBidi" w:hAnsiTheme="majorBidi" w:cstheme="majorBidi"/>
                <w:sz w:val="28"/>
              </w:rPr>
              <w:t>19</w:t>
            </w:r>
            <w:r w:rsidRPr="003E2CE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582E58" w14:textId="51FD1C43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150,182</w:t>
            </w:r>
          </w:p>
        </w:tc>
        <w:tc>
          <w:tcPr>
            <w:tcW w:w="180" w:type="dxa"/>
            <w:vAlign w:val="bottom"/>
          </w:tcPr>
          <w:p w14:paraId="2F8B8249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7F6C880" w14:textId="32E78B48" w:rsidR="00D44495" w:rsidRPr="007D2FB3" w:rsidRDefault="00741489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2,281</w:t>
            </w:r>
          </w:p>
        </w:tc>
        <w:tc>
          <w:tcPr>
            <w:tcW w:w="180" w:type="dxa"/>
            <w:vAlign w:val="bottom"/>
          </w:tcPr>
          <w:p w14:paraId="3AAE80D1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76AADF" w14:textId="247931FB" w:rsidR="00D44495" w:rsidRPr="007D2FB3" w:rsidRDefault="008648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7ED674A7" w:rsidR="00D44495" w:rsidRPr="007D2FB3" w:rsidRDefault="008648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152,463</w:t>
            </w:r>
          </w:p>
        </w:tc>
      </w:tr>
      <w:tr w:rsidR="00D44495" w:rsidRPr="00003722" w14:paraId="799A185A" w14:textId="77777777" w:rsidTr="00F2002D">
        <w:trPr>
          <w:trHeight w:val="80"/>
        </w:trPr>
        <w:tc>
          <w:tcPr>
            <w:tcW w:w="3690" w:type="dxa"/>
          </w:tcPr>
          <w:p w14:paraId="3DAFDCCA" w14:textId="716C1588" w:rsidR="00D44495" w:rsidRPr="003E2CE1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3E2CE1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3E2CE1">
              <w:rPr>
                <w:rFonts w:asciiTheme="majorBidi" w:hAnsiTheme="majorBidi" w:cstheme="majorBidi"/>
                <w:sz w:val="28"/>
              </w:rPr>
              <w:t>(</w:t>
            </w:r>
            <w:r w:rsidRPr="003E2CE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3E2CE1">
              <w:rPr>
                <w:rFonts w:asciiTheme="majorBidi" w:hAnsiTheme="majorBidi" w:cstheme="majorBidi"/>
                <w:sz w:val="28"/>
              </w:rPr>
              <w:t>2</w:t>
            </w:r>
            <w:r w:rsidR="00D93153" w:rsidRPr="003E2CE1">
              <w:rPr>
                <w:rFonts w:asciiTheme="majorBidi" w:hAnsiTheme="majorBidi" w:cstheme="majorBidi"/>
                <w:sz w:val="28"/>
              </w:rPr>
              <w:t>2</w:t>
            </w:r>
            <w:r w:rsidRPr="003E2CE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EB60562" w14:textId="763220F6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276,007</w:t>
            </w:r>
          </w:p>
        </w:tc>
        <w:tc>
          <w:tcPr>
            <w:tcW w:w="180" w:type="dxa"/>
            <w:vAlign w:val="bottom"/>
          </w:tcPr>
          <w:p w14:paraId="4BF63DD4" w14:textId="77777777" w:rsidR="00D44495" w:rsidRPr="007D2FB3" w:rsidRDefault="00D44495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7F93C78" w14:textId="71234D5A" w:rsidR="00D44495" w:rsidRPr="007D2FB3" w:rsidRDefault="008648DD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(274,594)</w:t>
            </w:r>
          </w:p>
        </w:tc>
        <w:tc>
          <w:tcPr>
            <w:tcW w:w="180" w:type="dxa"/>
            <w:vAlign w:val="bottom"/>
          </w:tcPr>
          <w:p w14:paraId="6DD5A9FF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F91A674" w14:textId="447DAD96" w:rsidR="00D44495" w:rsidRPr="007D2FB3" w:rsidRDefault="008648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F937AE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99F6B3" w14:textId="51AD4CB5" w:rsidR="00D44495" w:rsidRPr="007D2FB3" w:rsidRDefault="008648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1,413</w:t>
            </w:r>
          </w:p>
        </w:tc>
      </w:tr>
      <w:tr w:rsidR="00D44495" w:rsidRPr="00003722" w14:paraId="58DDF510" w14:textId="77777777" w:rsidTr="00F2002D">
        <w:trPr>
          <w:trHeight w:val="80"/>
        </w:trPr>
        <w:tc>
          <w:tcPr>
            <w:tcW w:w="3690" w:type="dxa"/>
          </w:tcPr>
          <w:p w14:paraId="3B9E75B3" w14:textId="198DAE4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  <w:vAlign w:val="bottom"/>
          </w:tcPr>
          <w:p w14:paraId="491630B7" w14:textId="7C276969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184,972</w:t>
            </w:r>
          </w:p>
        </w:tc>
        <w:tc>
          <w:tcPr>
            <w:tcW w:w="180" w:type="dxa"/>
            <w:vAlign w:val="bottom"/>
          </w:tcPr>
          <w:p w14:paraId="7357AA67" w14:textId="77777777" w:rsidR="00D44495" w:rsidRPr="007D2FB3" w:rsidRDefault="00D44495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312E07" w14:textId="037D14A2" w:rsidR="00D44495" w:rsidRPr="007D2FB3" w:rsidRDefault="008648DD" w:rsidP="00F2002D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(</w:t>
            </w:r>
            <w:r w:rsidR="00985D37" w:rsidRPr="007D2FB3">
              <w:rPr>
                <w:rFonts w:asciiTheme="majorBidi" w:hAnsiTheme="majorBidi" w:cstheme="majorBidi"/>
                <w:sz w:val="28"/>
              </w:rPr>
              <w:t>23</w:t>
            </w:r>
            <w:r w:rsidR="00581642" w:rsidRPr="007D2FB3">
              <w:rPr>
                <w:rFonts w:asciiTheme="majorBidi" w:hAnsiTheme="majorBidi" w:cstheme="majorBidi"/>
                <w:sz w:val="28"/>
              </w:rPr>
              <w:t>,26</w:t>
            </w:r>
            <w:r w:rsidR="00F42066" w:rsidRPr="007D2FB3">
              <w:rPr>
                <w:rFonts w:asciiTheme="majorBidi" w:hAnsiTheme="majorBidi" w:cstheme="majorBidi"/>
                <w:sz w:val="28"/>
              </w:rPr>
              <w:t>6</w:t>
            </w:r>
            <w:r w:rsidRPr="007D2FB3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ABF78B7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86EAD5" w14:textId="18F2F84B" w:rsidR="00D44495" w:rsidRPr="007D2FB3" w:rsidRDefault="008648DD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FB3">
              <w:rPr>
                <w:rFonts w:asciiTheme="majorBidi" w:hAnsiTheme="majorBidi" w:cstheme="majorBidi" w:hint="eastAsia"/>
                <w:sz w:val="28"/>
              </w:rPr>
              <w:t>(6,186)</w:t>
            </w:r>
          </w:p>
        </w:tc>
        <w:tc>
          <w:tcPr>
            <w:tcW w:w="180" w:type="dxa"/>
            <w:vAlign w:val="bottom"/>
          </w:tcPr>
          <w:p w14:paraId="08EBCBDE" w14:textId="77777777" w:rsidR="00D44495" w:rsidRPr="007D2FB3" w:rsidRDefault="00D44495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8F8B8FF" w14:textId="199FE8B6" w:rsidR="00D44495" w:rsidRPr="007D2FB3" w:rsidRDefault="00581642" w:rsidP="00F2002D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D2FB3">
              <w:rPr>
                <w:rFonts w:asciiTheme="majorBidi" w:hAnsiTheme="majorBidi" w:cstheme="majorBidi"/>
                <w:sz w:val="28"/>
              </w:rPr>
              <w:t>155,520</w:t>
            </w:r>
          </w:p>
        </w:tc>
      </w:tr>
      <w:tr w:rsidR="00D44495" w:rsidRPr="00003722" w14:paraId="04F5BD97" w14:textId="77777777" w:rsidTr="00886817">
        <w:trPr>
          <w:trHeight w:val="80"/>
        </w:trPr>
        <w:tc>
          <w:tcPr>
            <w:tcW w:w="3690" w:type="dxa"/>
          </w:tcPr>
          <w:p w14:paraId="25327642" w14:textId="030E9F6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44495" w:rsidRPr="00E40DC0" w:rsidRDefault="00D44495" w:rsidP="00D44495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A16F3B7" w14:textId="77777777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</w:tcPr>
          <w:p w14:paraId="504B08D7" w14:textId="52D680C5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99F0BC6" w14:textId="0E25550D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44495" w:rsidRPr="007F1A8C" w:rsidRDefault="00D44495" w:rsidP="00D44495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4B86094" w14:textId="77777777" w:rsidR="00F474F6" w:rsidRDefault="00F474F6">
      <w:pPr>
        <w:rPr>
          <w:rFonts w:asciiTheme="majorBidi" w:hAnsiTheme="majorBidi" w:cstheme="majorBidi"/>
          <w:sz w:val="28"/>
          <w:highlight w:val="cyan"/>
        </w:rPr>
      </w:pPr>
    </w:p>
    <w:p w14:paraId="732BD702" w14:textId="1CAE523A" w:rsidR="0041148D" w:rsidRPr="00934DD0" w:rsidRDefault="0041148D">
      <w:pPr>
        <w:rPr>
          <w:rFonts w:asciiTheme="majorBidi" w:hAnsiTheme="majorBidi" w:cstheme="majorBidi"/>
          <w:sz w:val="28"/>
        </w:rPr>
      </w:pPr>
    </w:p>
    <w:p w14:paraId="6695416D" w14:textId="5FCFA5DD" w:rsidR="00934DD0" w:rsidRPr="00934DD0" w:rsidRDefault="00934D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 w:rsidRPr="00934DD0">
        <w:rPr>
          <w:rFonts w:asciiTheme="majorBidi" w:hAnsiTheme="majorBidi" w:cstheme="majorBidi"/>
          <w:sz w:val="28"/>
        </w:rPr>
        <w:br w:type="page"/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547"/>
        <w:gridCol w:w="713"/>
        <w:gridCol w:w="180"/>
        <w:gridCol w:w="582"/>
        <w:gridCol w:w="588"/>
        <w:gridCol w:w="180"/>
        <w:gridCol w:w="1260"/>
      </w:tblGrid>
      <w:tr w:rsidR="007904D9" w:rsidRPr="00003722" w14:paraId="3E2F6B9A" w14:textId="77777777" w:rsidTr="00934DD0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lastRenderedPageBreak/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2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00934DD0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0"/>
            <w:tcBorders>
              <w:bottom w:val="single" w:sz="4" w:space="0" w:color="auto"/>
            </w:tcBorders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67CE0698" w14:textId="77777777" w:rsidTr="00934DD0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072771C5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F71794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F71794" w:rsidRPr="007F1A8C" w:rsidRDefault="00934DD0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51032B80" w:rsidR="00DC63E6" w:rsidRPr="00DC63E6" w:rsidRDefault="00EF063E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 w:rsidR="000B235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6E3E519E" w14:textId="2F4E1796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64156F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D431A" w:rsidRPr="00003722" w14:paraId="3CE55460" w14:textId="77777777" w:rsidTr="00F71794">
        <w:trPr>
          <w:trHeight w:val="80"/>
        </w:trPr>
        <w:tc>
          <w:tcPr>
            <w:tcW w:w="3690" w:type="dxa"/>
          </w:tcPr>
          <w:p w14:paraId="65DFDA25" w14:textId="0A74A31B" w:rsidR="00DD431A" w:rsidRPr="00854AE6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854AE6">
              <w:rPr>
                <w:rFonts w:asciiTheme="majorBidi" w:hAnsiTheme="majorBidi" w:cstheme="majorBidi"/>
                <w:sz w:val="28"/>
                <w:cs/>
              </w:rPr>
              <w:t xml:space="preserve">เงินเบิกเกินบัญชีธนาคารและเงินกู้ยืมระยะสั้นจากสถาบันการเงิน </w:t>
            </w:r>
            <w:r w:rsidRPr="00854AE6">
              <w:rPr>
                <w:rFonts w:asciiTheme="majorBidi" w:hAnsiTheme="majorBidi" w:cstheme="majorBidi"/>
                <w:sz w:val="28"/>
              </w:rPr>
              <w:t>(</w:t>
            </w:r>
            <w:r w:rsidRPr="00854AE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D93153" w:rsidRPr="00854AE6">
              <w:rPr>
                <w:rFonts w:asciiTheme="majorBidi" w:hAnsiTheme="majorBidi" w:cstheme="majorBidi"/>
                <w:sz w:val="28"/>
              </w:rPr>
              <w:t>19</w:t>
            </w:r>
            <w:r w:rsidRPr="00854AE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7C0B0FB" w14:textId="65372572" w:rsidR="00DD431A" w:rsidRPr="00854AE6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54AE6">
              <w:rPr>
                <w:rFonts w:asciiTheme="majorBidi" w:hAnsiTheme="majorBidi" w:cstheme="majorBidi"/>
                <w:sz w:val="28"/>
              </w:rPr>
              <w:t>75,182</w:t>
            </w:r>
          </w:p>
        </w:tc>
        <w:tc>
          <w:tcPr>
            <w:tcW w:w="180" w:type="dxa"/>
            <w:gridSpan w:val="2"/>
            <w:vAlign w:val="bottom"/>
          </w:tcPr>
          <w:p w14:paraId="16526A79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2CB5CE6" w14:textId="59F87840" w:rsidR="00DD431A" w:rsidRPr="007F1A8C" w:rsidRDefault="00A4375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43756">
              <w:rPr>
                <w:rFonts w:asciiTheme="majorBidi" w:hAnsiTheme="majorBidi" w:cstheme="majorBidi" w:hint="eastAsia"/>
                <w:sz w:val="28"/>
              </w:rPr>
              <w:t>2,281</w:t>
            </w:r>
          </w:p>
        </w:tc>
        <w:tc>
          <w:tcPr>
            <w:tcW w:w="180" w:type="dxa"/>
            <w:vAlign w:val="bottom"/>
          </w:tcPr>
          <w:p w14:paraId="7EB7E58D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FEE581E" w14:textId="2796D120" w:rsidR="00DD431A" w:rsidRPr="007F1A8C" w:rsidRDefault="00A4375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5B76785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821ED4" w14:textId="0B5969EE" w:rsidR="00DD431A" w:rsidRPr="007F1A8C" w:rsidRDefault="00A43756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43756">
              <w:rPr>
                <w:rFonts w:asciiTheme="majorBidi" w:hAnsiTheme="majorBidi" w:cstheme="majorBidi" w:hint="eastAsia"/>
                <w:sz w:val="28"/>
              </w:rPr>
              <w:t>77,463</w:t>
            </w:r>
          </w:p>
        </w:tc>
      </w:tr>
      <w:tr w:rsidR="00DD431A" w:rsidRPr="00003722" w14:paraId="4FE87514" w14:textId="77777777" w:rsidTr="00F71794">
        <w:trPr>
          <w:trHeight w:val="80"/>
        </w:trPr>
        <w:tc>
          <w:tcPr>
            <w:tcW w:w="3690" w:type="dxa"/>
          </w:tcPr>
          <w:p w14:paraId="44E2CAE7" w14:textId="5A66CC38" w:rsidR="00DD431A" w:rsidRPr="00854AE6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854AE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854AE6">
              <w:rPr>
                <w:rFonts w:asciiTheme="majorBidi" w:hAnsiTheme="majorBidi" w:cstheme="majorBidi"/>
                <w:sz w:val="28"/>
              </w:rPr>
              <w:t>(</w:t>
            </w:r>
            <w:r w:rsidRPr="00854AE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854AE6">
              <w:rPr>
                <w:rFonts w:asciiTheme="majorBidi" w:hAnsiTheme="majorBidi" w:cstheme="majorBidi"/>
                <w:sz w:val="28"/>
              </w:rPr>
              <w:t>2</w:t>
            </w:r>
            <w:r w:rsidR="00D93153" w:rsidRPr="00854AE6">
              <w:rPr>
                <w:rFonts w:asciiTheme="majorBidi" w:hAnsiTheme="majorBidi" w:cstheme="majorBidi"/>
                <w:sz w:val="28"/>
              </w:rPr>
              <w:t>2</w:t>
            </w:r>
            <w:r w:rsidRPr="00854AE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B8EEC90" w14:textId="32F30DEC" w:rsidR="00DD431A" w:rsidRPr="00854AE6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54AE6">
              <w:rPr>
                <w:rFonts w:asciiTheme="majorBidi" w:hAnsiTheme="majorBidi" w:cstheme="majorBidi"/>
                <w:sz w:val="28"/>
              </w:rPr>
              <w:t>302,716</w:t>
            </w:r>
          </w:p>
        </w:tc>
        <w:tc>
          <w:tcPr>
            <w:tcW w:w="180" w:type="dxa"/>
            <w:gridSpan w:val="2"/>
          </w:tcPr>
          <w:p w14:paraId="451638B0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08992C1" w14:textId="7D166E97" w:rsidR="00DD431A" w:rsidRPr="007F1A8C" w:rsidRDefault="00A4375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43756">
              <w:rPr>
                <w:rFonts w:asciiTheme="majorBidi" w:hAnsiTheme="majorBidi" w:cstheme="majorBidi" w:hint="eastAsia"/>
                <w:sz w:val="28"/>
              </w:rPr>
              <w:t>(246,226)</w:t>
            </w:r>
          </w:p>
        </w:tc>
        <w:tc>
          <w:tcPr>
            <w:tcW w:w="180" w:type="dxa"/>
          </w:tcPr>
          <w:p w14:paraId="38CFAF49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2844DB4" w14:textId="71B92AC0" w:rsidR="00DD431A" w:rsidRPr="007F1A8C" w:rsidRDefault="00A4375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8A5AA95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0ED1B791" w:rsidR="00DD431A" w:rsidRPr="007F1A8C" w:rsidRDefault="00A43756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756">
              <w:rPr>
                <w:rFonts w:asciiTheme="majorBidi" w:hAnsiTheme="majorBidi" w:cstheme="majorBidi" w:hint="eastAsia"/>
                <w:sz w:val="28"/>
              </w:rPr>
              <w:t>56,490</w:t>
            </w:r>
          </w:p>
        </w:tc>
      </w:tr>
      <w:tr w:rsidR="00DD431A" w:rsidRPr="00003722" w14:paraId="2583144E" w14:textId="77777777" w:rsidTr="00F71794">
        <w:trPr>
          <w:trHeight w:val="80"/>
        </w:trPr>
        <w:tc>
          <w:tcPr>
            <w:tcW w:w="3690" w:type="dxa"/>
          </w:tcPr>
          <w:p w14:paraId="75756624" w14:textId="04F9E338" w:rsidR="00DD431A" w:rsidRPr="007F1A8C" w:rsidRDefault="00DD431A" w:rsidP="00DD431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หนี้สินภายใต้สัญญาเช่า</w:t>
            </w:r>
          </w:p>
        </w:tc>
        <w:tc>
          <w:tcPr>
            <w:tcW w:w="1260" w:type="dxa"/>
          </w:tcPr>
          <w:p w14:paraId="33DC5828" w14:textId="3169D4B4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3,539</w:t>
            </w:r>
          </w:p>
        </w:tc>
        <w:tc>
          <w:tcPr>
            <w:tcW w:w="180" w:type="dxa"/>
            <w:gridSpan w:val="2"/>
          </w:tcPr>
          <w:p w14:paraId="272ED1B9" w14:textId="77777777" w:rsidR="00DD431A" w:rsidRPr="007F1A8C" w:rsidRDefault="00DD431A" w:rsidP="00DD431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4A305BDB" w14:textId="12BAE95A" w:rsidR="00DD431A" w:rsidRPr="007F1A8C" w:rsidRDefault="00A4375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43756">
              <w:rPr>
                <w:rFonts w:asciiTheme="majorBidi" w:hAnsiTheme="majorBidi" w:cstheme="majorBidi" w:hint="eastAsia"/>
                <w:sz w:val="28"/>
              </w:rPr>
              <w:t>(2,283)</w:t>
            </w:r>
          </w:p>
        </w:tc>
        <w:tc>
          <w:tcPr>
            <w:tcW w:w="180" w:type="dxa"/>
          </w:tcPr>
          <w:p w14:paraId="3C40BC7F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A8C291C" w14:textId="78626492" w:rsidR="00DD431A" w:rsidRPr="007F1A8C" w:rsidRDefault="00A43756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E11C9E7" w14:textId="77777777" w:rsidR="00DD431A" w:rsidRPr="007F1A8C" w:rsidRDefault="00DD431A" w:rsidP="00DD431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B7B5545" w14:textId="64EA79E5" w:rsidR="00DD431A" w:rsidRPr="007F1A8C" w:rsidRDefault="00A43756" w:rsidP="00DD431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3756">
              <w:rPr>
                <w:rFonts w:asciiTheme="majorBidi" w:hAnsiTheme="majorBidi" w:cstheme="majorBidi" w:hint="eastAsia"/>
                <w:sz w:val="28"/>
              </w:rPr>
              <w:t>1,256</w:t>
            </w:r>
          </w:p>
        </w:tc>
      </w:tr>
      <w:bookmarkEnd w:id="2"/>
    </w:tbl>
    <w:p w14:paraId="36B64A67" w14:textId="0AE2F4EE" w:rsidR="00020B82" w:rsidRPr="00B50030" w:rsidRDefault="00020B82" w:rsidP="006D1DFD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7C5A70F3" w14:textId="560917D6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  <w:r w:rsidR="00854744"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6D44540" w14:textId="2FE6F179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</w:t>
      </w:r>
      <w:r w:rsidR="00707A60">
        <w:rPr>
          <w:rFonts w:asciiTheme="majorBidi" w:hAnsiTheme="majorBidi" w:cstheme="majorBidi"/>
          <w:spacing w:val="-6"/>
          <w:sz w:val="28"/>
        </w:rPr>
        <w:t>0</w:t>
      </w:r>
      <w:r w:rsidR="00EF063E" w:rsidRPr="002F684A">
        <w:rPr>
          <w:rFonts w:ascii="Angsana New" w:hAnsi="Angsana New"/>
          <w:szCs w:val="24"/>
        </w:rPr>
        <w:t xml:space="preserve"> </w:t>
      </w:r>
      <w:r w:rsidR="000B2359">
        <w:rPr>
          <w:rFonts w:ascii="Angsana New" w:hAnsi="Angsana New" w:hint="cs"/>
          <w:sz w:val="28"/>
          <w:cs/>
        </w:rPr>
        <w:t xml:space="preserve">กันยายน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6346F6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6346F6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547D6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87A056" w14:textId="5DC7D8E2" w:rsidR="006D1DFD" w:rsidRPr="00B118B0" w:rsidRDefault="00EF063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0B235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6F062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4E68D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7DCB64A3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0ABC1F" w14:textId="1BD8EB30" w:rsidR="006D1DFD" w:rsidRPr="00B118B0" w:rsidRDefault="00EF063E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0B2359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03A9CB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5E6500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547D6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7C0ED" w14:textId="2AE177D0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46F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547B027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7A3E5C" w14:textId="69861A6F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46F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63A44AA9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8A5836" w14:textId="17905591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C182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3B6CAA5" w14:textId="77777777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393411" w14:textId="0C27A66A" w:rsidR="006D1DFD" w:rsidRPr="00B118B0" w:rsidRDefault="006D1DFD" w:rsidP="006D1DFD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C1823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37FFADAF" w14:textId="77777777" w:rsidTr="00F2002D">
        <w:tc>
          <w:tcPr>
            <w:tcW w:w="4230" w:type="dxa"/>
          </w:tcPr>
          <w:p w14:paraId="54F3EF33" w14:textId="768571C1" w:rsidR="00ED6D91" w:rsidRPr="00ED6D91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D22AD" w14:textId="5339D0FB" w:rsidR="00ED6D91" w:rsidRPr="00ED6D91" w:rsidRDefault="00374230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27,881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654BC1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2AF3" w14:textId="5D819840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33</w:t>
            </w:r>
            <w:r w:rsidRPr="00ED6D91">
              <w:rPr>
                <w:rFonts w:ascii="Angsana New" w:hAnsi="Angsana New"/>
                <w:sz w:val="28"/>
              </w:rPr>
              <w:t>,028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526D4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7473ED8C" w:rsidR="00ED6D91" w:rsidRPr="00ED6D91" w:rsidRDefault="00A248AA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3D8AAEF8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401DB500" w14:textId="77777777" w:rsidTr="00F2002D">
        <w:tc>
          <w:tcPr>
            <w:tcW w:w="4230" w:type="dxa"/>
          </w:tcPr>
          <w:p w14:paraId="533A757D" w14:textId="7869F1D2" w:rsidR="00ED6D91" w:rsidRPr="00616C56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616C5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616C56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2B47C1" w14:textId="2DAA643D" w:rsidR="00ED6D91" w:rsidRPr="00616C56" w:rsidRDefault="00374230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16C56">
              <w:rPr>
                <w:rFonts w:asciiTheme="majorBidi" w:hAnsiTheme="majorBidi" w:cstheme="majorBidi" w:hint="eastAsia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1ACD31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2C777" w14:textId="504B8BA3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AA3989" w14:textId="77777777" w:rsidR="00ED6D91" w:rsidRPr="00ED6D91" w:rsidRDefault="00ED6D91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A8A850" w14:textId="063E50D5" w:rsidR="00ED6D91" w:rsidRPr="00ED6D91" w:rsidRDefault="00A248AA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4,810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ED6D91" w:rsidRPr="00ED6D91" w:rsidRDefault="00ED6D91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C2B95" w14:textId="08149287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6,107</w:t>
            </w:r>
          </w:p>
        </w:tc>
      </w:tr>
      <w:tr w:rsidR="00ED6D91" w:rsidRPr="00B118B0" w14:paraId="30E54D4E" w14:textId="77777777" w:rsidTr="00F2002D">
        <w:tc>
          <w:tcPr>
            <w:tcW w:w="4230" w:type="dxa"/>
          </w:tcPr>
          <w:p w14:paraId="119C9865" w14:textId="136EF71C" w:rsidR="00ED6D91" w:rsidRPr="00616C56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616C56">
              <w:rPr>
                <w:rFonts w:asciiTheme="majorBidi" w:hAnsiTheme="majorBidi" w:cstheme="majorBidi"/>
                <w:sz w:val="28"/>
              </w:rPr>
              <w:t>-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FD264" w14:textId="77EA56B8" w:rsidR="00ED6D91" w:rsidRPr="00616C56" w:rsidRDefault="00374230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16C56">
              <w:rPr>
                <w:rFonts w:asciiTheme="majorBidi" w:hAnsiTheme="majorBidi" w:cstheme="majorBidi" w:hint="eastAsia"/>
                <w:sz w:val="28"/>
              </w:rPr>
              <w:t>90,155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244D31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724A9" w14:textId="6E640966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358,829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4F1F94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4955E" w14:textId="3C1D0840" w:rsidR="00ED6D91" w:rsidRPr="00ED6D91" w:rsidRDefault="00A248AA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391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9A7A2C" w14:textId="52F5230F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43</w:t>
            </w:r>
          </w:p>
        </w:tc>
      </w:tr>
      <w:tr w:rsidR="00ED6D91" w:rsidRPr="00B118B0" w14:paraId="619E0467" w14:textId="77777777" w:rsidTr="00F2002D">
        <w:tc>
          <w:tcPr>
            <w:tcW w:w="4230" w:type="dxa"/>
          </w:tcPr>
          <w:p w14:paraId="14128765" w14:textId="694357AA" w:rsidR="00ED6D91" w:rsidRPr="00616C56" w:rsidRDefault="00ED6D91" w:rsidP="00ED6D91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616C56">
              <w:rPr>
                <w:rFonts w:asciiTheme="majorBidi" w:hAnsiTheme="majorBidi" w:cstheme="majorBidi"/>
                <w:sz w:val="28"/>
              </w:rPr>
              <w:t>-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878C91" w14:textId="2ECF9D95" w:rsidR="00ED6D91" w:rsidRPr="00616C56" w:rsidRDefault="00374230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16C56">
              <w:rPr>
                <w:rFonts w:asciiTheme="majorBidi" w:hAnsiTheme="majorBidi" w:cstheme="majorBidi" w:hint="eastAsia"/>
                <w:sz w:val="28"/>
              </w:rPr>
              <w:t>4,759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062C13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899D1" w14:textId="101F42C8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8E8BC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B3458" w14:textId="4476A5FA" w:rsidR="00ED6D91" w:rsidRPr="00ED6D91" w:rsidRDefault="00A248AA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ED6D91" w:rsidRPr="00ED6D91" w:rsidRDefault="00ED6D91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05488" w14:textId="1FD68617" w:rsidR="00ED6D91" w:rsidRPr="00ED6D91" w:rsidRDefault="00ED6D91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36</w:t>
            </w:r>
          </w:p>
        </w:tc>
      </w:tr>
      <w:bookmarkEnd w:id="3"/>
      <w:tr w:rsidR="00A54F39" w:rsidRPr="00B118B0" w14:paraId="539D6409" w14:textId="77777777" w:rsidTr="00F2002D">
        <w:tc>
          <w:tcPr>
            <w:tcW w:w="4230" w:type="dxa"/>
          </w:tcPr>
          <w:p w14:paraId="21331FF8" w14:textId="57870A05" w:rsidR="00A54F39" w:rsidRPr="00616C56" w:rsidRDefault="00A54F39" w:rsidP="00A54F39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616C56">
              <w:rPr>
                <w:rFonts w:asciiTheme="majorBidi" w:hAnsiTheme="majorBidi" w:cstheme="majorBidi"/>
                <w:sz w:val="28"/>
              </w:rPr>
              <w:t>(</w:t>
            </w:r>
            <w:r w:rsidRPr="00616C5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16C56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3F9A6" w14:textId="415F1B41" w:rsidR="00A54F39" w:rsidRPr="00616C56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16C56">
              <w:rPr>
                <w:rFonts w:asciiTheme="majorBidi" w:hAnsiTheme="majorBidi" w:cstheme="majorBidi" w:hint="eastAsia"/>
                <w:sz w:val="28"/>
              </w:rPr>
              <w:t>3,596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B069F14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0E6FE" w14:textId="70012BA8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3,218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1487E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10059C20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140,143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8DCBB" w14:textId="3D82F065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126,395</w:t>
            </w:r>
          </w:p>
        </w:tc>
      </w:tr>
      <w:tr w:rsidR="00A54F39" w:rsidRPr="00B118B0" w14:paraId="2BA7D6E9" w14:textId="77777777" w:rsidTr="00F2002D">
        <w:tc>
          <w:tcPr>
            <w:tcW w:w="4230" w:type="dxa"/>
          </w:tcPr>
          <w:p w14:paraId="464A096A" w14:textId="729845EB" w:rsidR="00A54F39" w:rsidRPr="00616C56" w:rsidRDefault="00A54F39" w:rsidP="00A54F3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16C56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580CBD" w14:textId="228BF8A8" w:rsidR="00A54F39" w:rsidRPr="00616C56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16C56">
              <w:rPr>
                <w:rFonts w:asciiTheme="majorBidi" w:hAnsiTheme="majorBidi" w:cstheme="majorBidi" w:hint="eastAsia"/>
                <w:sz w:val="28"/>
              </w:rPr>
              <w:t>2,460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ED7159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23022" w14:textId="7B04A1BB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1,111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9D6928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29882BB3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2,361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5714A" w14:textId="1F69C90F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1,011</w:t>
            </w:r>
          </w:p>
        </w:tc>
      </w:tr>
      <w:tr w:rsidR="00A54F39" w:rsidRPr="00B118B0" w14:paraId="74341DC8" w14:textId="77777777" w:rsidTr="00F2002D">
        <w:tc>
          <w:tcPr>
            <w:tcW w:w="4230" w:type="dxa"/>
          </w:tcPr>
          <w:p w14:paraId="7D808BA5" w14:textId="56BF3BFC" w:rsidR="00A54F39" w:rsidRPr="00B118B0" w:rsidRDefault="00A54F39" w:rsidP="00A54F3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646251" w14:textId="40BCD6EB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71,362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61D890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B47BA" w14:textId="6260D2F3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75,214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ECFDF2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135E259E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3,155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574E8" w14:textId="148ECF52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2,391</w:t>
            </w:r>
          </w:p>
        </w:tc>
      </w:tr>
      <w:tr w:rsidR="00A54F39" w:rsidRPr="00B118B0" w14:paraId="59731BA1" w14:textId="77777777" w:rsidTr="00F2002D">
        <w:tc>
          <w:tcPr>
            <w:tcW w:w="4230" w:type="dxa"/>
          </w:tcPr>
          <w:p w14:paraId="1D720809" w14:textId="5BD358A9" w:rsidR="00A54F39" w:rsidRPr="00B118B0" w:rsidRDefault="00A54F39" w:rsidP="00A54F3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01CEB" w14:textId="4711E9BD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5,870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F5D167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230AC" w14:textId="58A8D399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6,102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8C48F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02FBEF" w14:textId="31E3AD64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B96E9" w14:textId="3E55F947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67</w:t>
            </w:r>
          </w:p>
        </w:tc>
      </w:tr>
      <w:tr w:rsidR="00A54F39" w:rsidRPr="00B118B0" w14:paraId="665B7958" w14:textId="77777777" w:rsidTr="00F2002D">
        <w:tc>
          <w:tcPr>
            <w:tcW w:w="4230" w:type="dxa"/>
          </w:tcPr>
          <w:p w14:paraId="2C7F4077" w14:textId="6CC0B280" w:rsidR="00A54F39" w:rsidRPr="00B118B0" w:rsidRDefault="00A54F39" w:rsidP="00A54F3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18C37C" w14:textId="4EBA0BCB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6,500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AB143E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4AB2C0" w14:textId="3B9690E0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7,400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91B7B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D544FF" w14:textId="66D54B51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2,903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75313" w14:textId="6CCA217B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3,946</w:t>
            </w:r>
          </w:p>
        </w:tc>
      </w:tr>
      <w:tr w:rsidR="00A54F39" w:rsidRPr="00B118B0" w14:paraId="7DECD93C" w14:textId="77777777" w:rsidTr="00F2002D">
        <w:tc>
          <w:tcPr>
            <w:tcW w:w="4230" w:type="dxa"/>
            <w:vAlign w:val="bottom"/>
          </w:tcPr>
          <w:p w14:paraId="3F5B1428" w14:textId="7D2832FE" w:rsidR="00A54F39" w:rsidRPr="008C343E" w:rsidRDefault="00A54F39" w:rsidP="00A54F39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21177C" w14:textId="7F18DB70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27,60</w:t>
            </w:r>
            <w:r w:rsidR="00616C56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D3B307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8664" w14:textId="49BAFD3C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29,576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6AD2C8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3A942" w14:textId="53BDCC4E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F3C14" w14:textId="78431384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A54F39" w:rsidRPr="00B118B0" w14:paraId="103BE776" w14:textId="77777777" w:rsidTr="00F2002D">
        <w:tc>
          <w:tcPr>
            <w:tcW w:w="4230" w:type="dxa"/>
            <w:vAlign w:val="bottom"/>
          </w:tcPr>
          <w:p w14:paraId="4565EC73" w14:textId="2DDBABBF" w:rsidR="00A54F39" w:rsidRPr="00B118B0" w:rsidRDefault="00A54F39" w:rsidP="00A54F3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67AD06" w14:textId="7BEAE7FF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6,933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F78BE9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99E28" w14:textId="1ADF5C40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36,430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EA9311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B36E55" w14:textId="2CA78C2D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1,462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4409C" w14:textId="5C36EBDA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1,256</w:t>
            </w:r>
          </w:p>
        </w:tc>
      </w:tr>
      <w:tr w:rsidR="00A54F39" w:rsidRPr="00B118B0" w14:paraId="359D326B" w14:textId="77777777" w:rsidTr="00F2002D">
        <w:tc>
          <w:tcPr>
            <w:tcW w:w="4230" w:type="dxa"/>
            <w:vAlign w:val="bottom"/>
          </w:tcPr>
          <w:p w14:paraId="06D6C1D6" w14:textId="74619D4C" w:rsidR="00A54F39" w:rsidRPr="00B118B0" w:rsidRDefault="00A54F39" w:rsidP="00A54F3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เงินมัดจำการเช่าที่ดิน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D6E955" w14:textId="6CA41204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22,700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C263BC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78CE87" w14:textId="260B0895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22,700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9809D3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DDC5C" w14:textId="311EE73B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BBA729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08C5E8" w14:textId="229FC1BE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A54F39" w:rsidRPr="00B118B0" w14:paraId="30274B16" w14:textId="77777777" w:rsidTr="00F2002D">
        <w:tc>
          <w:tcPr>
            <w:tcW w:w="4230" w:type="dxa"/>
            <w:vAlign w:val="bottom"/>
          </w:tcPr>
          <w:p w14:paraId="6B473369" w14:textId="5F589467" w:rsidR="00A54F39" w:rsidRPr="00B118B0" w:rsidRDefault="00A54F39" w:rsidP="00A54F3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3AC4" w14:textId="1EAA8EC1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3,095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536F65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78CFC" w14:textId="52F34F1E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2,725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B3246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21CF38F3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248AA">
              <w:rPr>
                <w:rFonts w:asciiTheme="majorBidi" w:hAnsiTheme="majorBidi" w:cstheme="majorBidi" w:hint="eastAsia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A54F39" w:rsidRPr="00ED6D91" w:rsidRDefault="00A54F39" w:rsidP="00F2002D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5997" w14:textId="45D85FE4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75</w:t>
            </w:r>
          </w:p>
        </w:tc>
      </w:tr>
      <w:tr w:rsidR="00A54F39" w:rsidRPr="00B118B0" w14:paraId="2F7D9B3E" w14:textId="77777777" w:rsidTr="00F2002D">
        <w:tc>
          <w:tcPr>
            <w:tcW w:w="4230" w:type="dxa"/>
            <w:vAlign w:val="bottom"/>
          </w:tcPr>
          <w:p w14:paraId="1F83FCC9" w14:textId="5805CBFD" w:rsidR="00A54F39" w:rsidRPr="00B118B0" w:rsidRDefault="00A54F39" w:rsidP="00A54F39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9192" w14:textId="337CCD06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272,92</w:t>
            </w:r>
            <w:r w:rsidR="008D7B3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515F16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56F3F" w14:textId="0268593A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583,013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A105A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14564" w14:textId="3BF7BDE5" w:rsidR="00A54F39" w:rsidRPr="00ED6D91" w:rsidRDefault="00A54F39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A54F39">
              <w:rPr>
                <w:rFonts w:asciiTheme="majorBidi" w:hAnsiTheme="majorBidi" w:cstheme="majorBidi" w:hint="eastAsia"/>
                <w:sz w:val="28"/>
              </w:rPr>
              <w:t>155,297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84ECD" w14:textId="0414FE01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141,327</w:t>
            </w:r>
          </w:p>
        </w:tc>
      </w:tr>
      <w:tr w:rsidR="00A54F39" w:rsidRPr="00B118B0" w14:paraId="28077E06" w14:textId="77777777" w:rsidTr="00F2002D">
        <w:tc>
          <w:tcPr>
            <w:tcW w:w="4230" w:type="dxa"/>
            <w:vAlign w:val="center"/>
          </w:tcPr>
          <w:p w14:paraId="4BD8E7ED" w14:textId="21F6BE60" w:rsidR="00A54F39" w:rsidRPr="00B118B0" w:rsidRDefault="00A54F39" w:rsidP="00340716">
            <w:pPr>
              <w:tabs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4653BA" w14:textId="0A251FA9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(20,395)</w:t>
            </w:r>
          </w:p>
        </w:tc>
        <w:tc>
          <w:tcPr>
            <w:tcW w:w="90" w:type="dxa"/>
            <w:vAlign w:val="bottom"/>
          </w:tcPr>
          <w:p w14:paraId="3406DE3D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89192" w14:textId="4C6343C3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(18,663)</w:t>
            </w:r>
          </w:p>
        </w:tc>
        <w:tc>
          <w:tcPr>
            <w:tcW w:w="180" w:type="dxa"/>
            <w:vAlign w:val="bottom"/>
          </w:tcPr>
          <w:p w14:paraId="4045457C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878FC5" w14:textId="7F72FD45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54F39">
              <w:rPr>
                <w:rFonts w:asciiTheme="majorBidi" w:hAnsiTheme="majorBidi" w:cstheme="majorBidi" w:hint="eastAsia"/>
                <w:sz w:val="28"/>
              </w:rPr>
              <w:t>(11,620)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4F3DEE" w14:textId="1FD9758D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(16,140)</w:t>
            </w:r>
          </w:p>
        </w:tc>
      </w:tr>
      <w:tr w:rsidR="00A54F39" w:rsidRPr="00B118B0" w14:paraId="123C8B75" w14:textId="77777777" w:rsidTr="00F2002D">
        <w:tc>
          <w:tcPr>
            <w:tcW w:w="4230" w:type="dxa"/>
            <w:vAlign w:val="bottom"/>
          </w:tcPr>
          <w:p w14:paraId="23857ED6" w14:textId="0921249F" w:rsidR="00A54F39" w:rsidRPr="00B118B0" w:rsidRDefault="00A54F39" w:rsidP="000C6A42">
            <w:pPr>
              <w:tabs>
                <w:tab w:val="left" w:pos="2160"/>
              </w:tabs>
              <w:ind w:left="355"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A54F39" w:rsidRPr="00ED6D91" w:rsidRDefault="00A54F39" w:rsidP="00F2002D">
            <w:pPr>
              <w:tabs>
                <w:tab w:val="decimal" w:pos="1081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B5EAB93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3A2C048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30895" w14:textId="024708B9" w:rsidR="00A54F39" w:rsidRPr="00ED6D91" w:rsidRDefault="00A54F39" w:rsidP="00F2002D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A54F39" w:rsidRPr="00ED6D91" w:rsidRDefault="00A54F39" w:rsidP="00F2002D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B9150B" w14:textId="2F1264FB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54F39" w:rsidRPr="00B118B0" w14:paraId="48F8F732" w14:textId="77777777" w:rsidTr="00F2002D">
        <w:tc>
          <w:tcPr>
            <w:tcW w:w="4230" w:type="dxa"/>
            <w:vAlign w:val="bottom"/>
          </w:tcPr>
          <w:p w14:paraId="2F07F7E0" w14:textId="1FA1F33C" w:rsidR="00A54F39" w:rsidRPr="00B118B0" w:rsidRDefault="00A54F39" w:rsidP="00A54F39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4222F" w14:textId="3A7E1CFE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sz w:val="28"/>
              </w:rPr>
              <w:t>(4,522)</w:t>
            </w:r>
          </w:p>
        </w:tc>
        <w:tc>
          <w:tcPr>
            <w:tcW w:w="90" w:type="dxa"/>
            <w:vAlign w:val="bottom"/>
          </w:tcPr>
          <w:p w14:paraId="28C87D92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E564" w14:textId="04623795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(4,522)</w:t>
            </w:r>
          </w:p>
        </w:tc>
        <w:tc>
          <w:tcPr>
            <w:tcW w:w="180" w:type="dxa"/>
            <w:vAlign w:val="bottom"/>
          </w:tcPr>
          <w:p w14:paraId="322AC4DE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FA98A" w14:textId="796B35C7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D8923D" w14:textId="60CB454C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A54F39" w:rsidRPr="00B118B0" w14:paraId="0A5245D8" w14:textId="77777777" w:rsidTr="00F2002D">
        <w:tc>
          <w:tcPr>
            <w:tcW w:w="4230" w:type="dxa"/>
          </w:tcPr>
          <w:p w14:paraId="79CED54A" w14:textId="76644358" w:rsidR="00A54F39" w:rsidRPr="00B118B0" w:rsidRDefault="00A54F39" w:rsidP="00A54F39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EA70FC" w14:textId="475B1C87" w:rsidR="00A54F39" w:rsidRPr="00ED6D91" w:rsidRDefault="00A54F39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74230">
              <w:rPr>
                <w:rFonts w:asciiTheme="majorBidi" w:hAnsiTheme="majorBidi" w:cstheme="majorBidi" w:hint="eastAsia"/>
                <w:b/>
                <w:bCs/>
                <w:sz w:val="28"/>
              </w:rPr>
              <w:t>248,008</w:t>
            </w:r>
          </w:p>
        </w:tc>
        <w:tc>
          <w:tcPr>
            <w:tcW w:w="90" w:type="dxa"/>
            <w:vAlign w:val="bottom"/>
          </w:tcPr>
          <w:p w14:paraId="7321CEEA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16693" w14:textId="2B527BF4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559,828</w:t>
            </w:r>
          </w:p>
        </w:tc>
        <w:tc>
          <w:tcPr>
            <w:tcW w:w="180" w:type="dxa"/>
            <w:vAlign w:val="bottom"/>
          </w:tcPr>
          <w:p w14:paraId="6A563D35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B639B" w14:textId="7247AA8F" w:rsidR="00A54F39" w:rsidRPr="00ED6D91" w:rsidRDefault="001749BE" w:rsidP="00F2002D">
            <w:pPr>
              <w:tabs>
                <w:tab w:val="decimal" w:pos="1002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749BE">
              <w:rPr>
                <w:rFonts w:asciiTheme="majorBidi" w:hAnsiTheme="majorBidi" w:cstheme="majorBidi" w:hint="eastAsia"/>
                <w:b/>
                <w:bCs/>
                <w:sz w:val="28"/>
              </w:rPr>
              <w:t>143,677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A54F39" w:rsidRPr="00ED6D91" w:rsidRDefault="00A54F39" w:rsidP="00F2002D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611E" w14:textId="68D7062E" w:rsidR="00A54F39" w:rsidRPr="00ED6D91" w:rsidRDefault="00A54F39" w:rsidP="00F2002D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125,187</w:t>
            </w:r>
          </w:p>
        </w:tc>
      </w:tr>
    </w:tbl>
    <w:p w14:paraId="0CAD6C1C" w14:textId="32D0C01B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="00EF063E">
        <w:rPr>
          <w:rFonts w:asciiTheme="majorBidi" w:hAnsiTheme="majorBidi" w:cstheme="majorBidi"/>
          <w:sz w:val="28"/>
        </w:rPr>
        <w:t>3</w:t>
      </w:r>
      <w:r w:rsidR="00707A60">
        <w:rPr>
          <w:rFonts w:asciiTheme="majorBidi" w:hAnsiTheme="majorBidi" w:cstheme="majorBidi"/>
          <w:sz w:val="28"/>
        </w:rPr>
        <w:t>0</w:t>
      </w:r>
      <w:r w:rsidR="00EF063E">
        <w:rPr>
          <w:rFonts w:asciiTheme="majorBidi" w:hAnsiTheme="majorBidi" w:cstheme="majorBidi"/>
          <w:sz w:val="28"/>
        </w:rPr>
        <w:t xml:space="preserve"> </w:t>
      </w:r>
      <w:r w:rsidR="000B2359">
        <w:rPr>
          <w:rFonts w:asciiTheme="majorBidi" w:hAnsiTheme="majorBidi" w:cstheme="majorBidi" w:hint="cs"/>
          <w:sz w:val="28"/>
          <w:cs/>
        </w:rPr>
        <w:t>กันยายน</w:t>
      </w:r>
      <w:r w:rsidR="00707A60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9D1510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9D1510">
        <w:rPr>
          <w:rFonts w:asciiTheme="majorBidi" w:hAnsiTheme="majorBidi" w:cstheme="majorBidi"/>
          <w:spacing w:val="-6"/>
          <w:sz w:val="28"/>
        </w:rPr>
        <w:t>4</w:t>
      </w:r>
      <w:r w:rsidRPr="00B118B0">
        <w:rPr>
          <w:rFonts w:asciiTheme="majorBidi" w:hAnsiTheme="majorBidi" w:cstheme="majorBidi"/>
          <w:spacing w:val="-6"/>
          <w:sz w:val="28"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32F9C4B9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49D1BE27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6E6365BF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0C0DA9EC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4092D2AC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2D2309D1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D151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075C3280" w14:textId="77777777" w:rsidTr="00F2002D">
        <w:trPr>
          <w:trHeight w:val="20"/>
        </w:trPr>
        <w:tc>
          <w:tcPr>
            <w:tcW w:w="4320" w:type="dxa"/>
          </w:tcPr>
          <w:p w14:paraId="7EE37BB5" w14:textId="77777777" w:rsidR="00ED6D91" w:rsidRPr="00B118B0" w:rsidRDefault="00ED6D91" w:rsidP="00ED6D91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9FEC1" w14:textId="2FB18CD1" w:rsidR="00ED6D91" w:rsidRPr="00F83D54" w:rsidRDefault="001749BE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83D54">
              <w:rPr>
                <w:rFonts w:asciiTheme="majorBidi" w:hAnsiTheme="majorBidi" w:cstheme="majorBidi" w:hint="eastAsia"/>
                <w:sz w:val="28"/>
              </w:rPr>
              <w:t>17,0</w:t>
            </w:r>
            <w:r w:rsidR="0080013B">
              <w:rPr>
                <w:rFonts w:asciiTheme="majorBidi" w:hAnsiTheme="majorBidi" w:cstheme="majorBidi"/>
                <w:sz w:val="28"/>
              </w:rPr>
              <w:t>09</w:t>
            </w:r>
          </w:p>
        </w:tc>
        <w:tc>
          <w:tcPr>
            <w:tcW w:w="90" w:type="dxa"/>
            <w:vAlign w:val="bottom"/>
          </w:tcPr>
          <w:p w14:paraId="37F6B4BC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0CEA" w14:textId="659259C5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19,552</w:t>
            </w:r>
          </w:p>
        </w:tc>
        <w:tc>
          <w:tcPr>
            <w:tcW w:w="180" w:type="dxa"/>
            <w:vAlign w:val="bottom"/>
          </w:tcPr>
          <w:p w14:paraId="6A35F5B5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3A8ACBA2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EC934A2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5B7413E9" w14:textId="77777777" w:rsidTr="00F2002D">
        <w:trPr>
          <w:trHeight w:val="20"/>
        </w:trPr>
        <w:tc>
          <w:tcPr>
            <w:tcW w:w="4320" w:type="dxa"/>
          </w:tcPr>
          <w:p w14:paraId="70C70548" w14:textId="77777777" w:rsidR="00ED6D91" w:rsidRPr="00B118B0" w:rsidRDefault="00ED6D91" w:rsidP="00ED6D9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0B152C" w14:textId="062BC4FC" w:rsidR="00ED6D91" w:rsidRPr="00F83D54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052A718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D8B24" w14:textId="3A811C69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378261BF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1361C087" w14:textId="77777777" w:rsidTr="00F2002D">
        <w:trPr>
          <w:trHeight w:val="20"/>
        </w:trPr>
        <w:tc>
          <w:tcPr>
            <w:tcW w:w="4320" w:type="dxa"/>
          </w:tcPr>
          <w:p w14:paraId="443E1552" w14:textId="77777777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E97E3E" w14:textId="24754CF0" w:rsidR="00ED6D91" w:rsidRPr="00F83D54" w:rsidRDefault="000B3D92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F83D54">
              <w:rPr>
                <w:rFonts w:asciiTheme="majorBidi" w:hAnsiTheme="majorBidi" w:cstheme="majorBidi"/>
                <w:sz w:val="28"/>
              </w:rPr>
              <w:t>8</w:t>
            </w:r>
            <w:r w:rsidR="001749BE" w:rsidRPr="00F83D54">
              <w:rPr>
                <w:rFonts w:asciiTheme="majorBidi" w:hAnsiTheme="majorBidi" w:cstheme="majorBidi" w:hint="eastAsia"/>
                <w:sz w:val="28"/>
              </w:rPr>
              <w:t>,</w:t>
            </w:r>
            <w:r w:rsidR="00E202AA" w:rsidRPr="00F83D54">
              <w:rPr>
                <w:rFonts w:asciiTheme="majorBidi" w:hAnsiTheme="majorBidi" w:cstheme="majorBidi"/>
                <w:sz w:val="28"/>
              </w:rPr>
              <w:t>6</w:t>
            </w:r>
            <w:r w:rsidR="0080013B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90" w:type="dxa"/>
            <w:vAlign w:val="bottom"/>
          </w:tcPr>
          <w:p w14:paraId="646FF8F6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66125" w14:textId="0D0CC82D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12,729</w:t>
            </w:r>
          </w:p>
        </w:tc>
        <w:tc>
          <w:tcPr>
            <w:tcW w:w="180" w:type="dxa"/>
            <w:vAlign w:val="bottom"/>
          </w:tcPr>
          <w:p w14:paraId="2F46D11F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3E68267D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608A8210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04F9CCE1" w14:textId="77777777" w:rsidTr="00F2002D">
        <w:trPr>
          <w:trHeight w:val="20"/>
        </w:trPr>
        <w:tc>
          <w:tcPr>
            <w:tcW w:w="4320" w:type="dxa"/>
          </w:tcPr>
          <w:p w14:paraId="4E8A4057" w14:textId="77777777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62E2FE" w14:textId="4A9CD568" w:rsidR="00ED6D91" w:rsidRPr="00F83D54" w:rsidRDefault="001749BE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F83D54">
              <w:rPr>
                <w:rFonts w:asciiTheme="majorBidi" w:hAnsiTheme="majorBidi" w:cstheme="majorBidi" w:hint="eastAsia"/>
                <w:sz w:val="28"/>
              </w:rPr>
              <w:t>8</w:t>
            </w:r>
            <w:r w:rsidR="000E2B84">
              <w:rPr>
                <w:rFonts w:asciiTheme="majorBidi" w:hAnsiTheme="majorBidi" w:cstheme="majorBidi"/>
                <w:sz w:val="28"/>
              </w:rPr>
              <w:t>9</w:t>
            </w:r>
            <w:r w:rsidR="00E202AA" w:rsidRPr="00F83D5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bottom"/>
          </w:tcPr>
          <w:p w14:paraId="33A812B9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16396" w14:textId="029EFC89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747</w:t>
            </w:r>
          </w:p>
        </w:tc>
        <w:tc>
          <w:tcPr>
            <w:tcW w:w="180" w:type="dxa"/>
            <w:vAlign w:val="bottom"/>
          </w:tcPr>
          <w:p w14:paraId="56138402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284AD7F5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1FFBD4F6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108E8D22" w14:textId="77777777" w:rsidTr="00F2002D">
        <w:trPr>
          <w:trHeight w:val="243"/>
        </w:trPr>
        <w:tc>
          <w:tcPr>
            <w:tcW w:w="4320" w:type="dxa"/>
          </w:tcPr>
          <w:p w14:paraId="7C395087" w14:textId="77777777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59E038" w14:textId="767F739F" w:rsidR="00ED6D91" w:rsidRPr="00F83D54" w:rsidRDefault="00E202AA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F83D54">
              <w:rPr>
                <w:rFonts w:asciiTheme="majorBidi" w:hAnsiTheme="majorBidi" w:cstheme="majorBidi"/>
                <w:sz w:val="28"/>
              </w:rPr>
              <w:t>6</w:t>
            </w:r>
            <w:r w:rsidR="000E2B84">
              <w:rPr>
                <w:rFonts w:asciiTheme="majorBidi" w:hAnsiTheme="majorBidi" w:cstheme="majorBidi"/>
                <w:sz w:val="28"/>
              </w:rPr>
              <w:t>2</w:t>
            </w:r>
            <w:r w:rsidRPr="00F83D54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vAlign w:val="bottom"/>
          </w:tcPr>
          <w:p w14:paraId="71324CF8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07255" w14:textId="065324B8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7571CF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3EB45620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15E4D762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520DB590" w14:textId="77777777" w:rsidTr="00F2002D">
        <w:trPr>
          <w:trHeight w:val="243"/>
        </w:trPr>
        <w:tc>
          <w:tcPr>
            <w:tcW w:w="4320" w:type="dxa"/>
          </w:tcPr>
          <w:p w14:paraId="566A2966" w14:textId="21E86154" w:rsidR="00ED6D91" w:rsidRPr="00B118B0" w:rsidRDefault="00ED6D91" w:rsidP="00ED6D91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C31395" w14:textId="50C14B7C" w:rsidR="00ED6D91" w:rsidRPr="00F83D54" w:rsidRDefault="00E202AA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F83D54">
              <w:rPr>
                <w:rFonts w:asciiTheme="majorBidi" w:hAnsiTheme="majorBidi" w:cstheme="majorBidi"/>
                <w:sz w:val="28"/>
              </w:rPr>
              <w:t>667</w:t>
            </w:r>
          </w:p>
        </w:tc>
        <w:tc>
          <w:tcPr>
            <w:tcW w:w="90" w:type="dxa"/>
            <w:vAlign w:val="bottom"/>
          </w:tcPr>
          <w:p w14:paraId="73D319B0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D579F" w14:textId="3C052829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672AC8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10117" w14:textId="2CE2719B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3345E9" w14:textId="09DC7D52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5AEFB673" w14:textId="77777777" w:rsidTr="00F2002D">
        <w:trPr>
          <w:trHeight w:val="20"/>
        </w:trPr>
        <w:tc>
          <w:tcPr>
            <w:tcW w:w="4320" w:type="dxa"/>
          </w:tcPr>
          <w:p w14:paraId="212A2598" w14:textId="77777777" w:rsidR="00ED6D91" w:rsidRPr="00B118B0" w:rsidRDefault="00ED6D91" w:rsidP="00ED6D91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87F37" w14:textId="592AAE18" w:rsidR="00ED6D91" w:rsidRPr="00F83D54" w:rsidRDefault="001749BE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3D54">
              <w:rPr>
                <w:rFonts w:asciiTheme="majorBidi" w:hAnsiTheme="majorBidi" w:cstheme="majorBidi" w:hint="eastAsia"/>
                <w:b/>
                <w:bCs/>
                <w:sz w:val="28"/>
              </w:rPr>
              <w:t>27,881</w:t>
            </w:r>
          </w:p>
        </w:tc>
        <w:tc>
          <w:tcPr>
            <w:tcW w:w="90" w:type="dxa"/>
            <w:vAlign w:val="bottom"/>
          </w:tcPr>
          <w:p w14:paraId="3EB5B443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39EE6E" w14:textId="55270D6F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33,028</w:t>
            </w:r>
          </w:p>
        </w:tc>
        <w:tc>
          <w:tcPr>
            <w:tcW w:w="180" w:type="dxa"/>
            <w:vAlign w:val="bottom"/>
          </w:tcPr>
          <w:p w14:paraId="3849B6AC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6964E" w14:textId="563B450C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ED6D91" w:rsidRPr="00ED6D91" w:rsidRDefault="00ED6D91" w:rsidP="00F2002D">
            <w:pPr>
              <w:tabs>
                <w:tab w:val="decimal" w:pos="1002"/>
              </w:tabs>
              <w:spacing w:before="20" w:after="2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0F36FDAD" w:rsidR="00ED6D91" w:rsidRPr="00ED6D91" w:rsidRDefault="00ED6D91" w:rsidP="00F2002D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745981EF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0C34AC">
        <w:rPr>
          <w:rFonts w:asciiTheme="majorBidi" w:hAnsiTheme="majorBidi" w:cstheme="majorBidi"/>
          <w:b/>
          <w:bCs/>
          <w:sz w:val="28"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430D234" w14:textId="190A2A1A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</w:t>
      </w:r>
      <w:r w:rsidR="000C34A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FD6E8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36F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F36FE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B118B0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B7C5" w14:textId="13448262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2E8D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C607E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F4EA56D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2D36C4" w14:textId="5B6C9A69" w:rsidR="00530E9E" w:rsidRPr="00B118B0" w:rsidRDefault="008C7382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D3E5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FD81A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FF654" w14:textId="65C5732C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59E3DB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7459E" w14:textId="50FBF0C9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677F2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44592" w14:textId="031D34A1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DD6E4" w14:textId="77777777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89D58C" w14:textId="3BCED510" w:rsidR="00530E9E" w:rsidRPr="00B118B0" w:rsidRDefault="00530E9E" w:rsidP="00A11E99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F36FE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12F1" w:rsidRPr="006029D7" w14:paraId="690B5460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F82378" w14:textId="77777777" w:rsidR="005A12F1" w:rsidRPr="000F374C" w:rsidRDefault="005A12F1" w:rsidP="005A12F1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</w:rPr>
            </w:pPr>
            <w:r w:rsidRPr="000F374C">
              <w:rPr>
                <w:rFonts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  <w:p w14:paraId="1EB7970D" w14:textId="4D9D1506" w:rsidR="005C5E34" w:rsidRPr="000F374C" w:rsidRDefault="00104B2B" w:rsidP="005C5E34">
            <w:pPr>
              <w:ind w:left="173"/>
              <w:rPr>
                <w:rFonts w:hint="eastAsia"/>
                <w:cs/>
              </w:rPr>
            </w:pPr>
            <w:r w:rsidRPr="000F374C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0F374C">
              <w:rPr>
                <w:rFonts w:asciiTheme="majorBidi" w:hAnsiTheme="majorBidi" w:cstheme="majorBidi"/>
                <w:sz w:val="28"/>
              </w:rPr>
              <w:t>4</w:t>
            </w:r>
            <w:r w:rsidRPr="000F374C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882C" w14:textId="7C18F05E" w:rsidR="005A12F1" w:rsidRPr="005A12F1" w:rsidRDefault="00E0481D" w:rsidP="00F2002D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E0481D">
              <w:rPr>
                <w:rFonts w:ascii="Angsana New" w:hAnsi="Angsana New" w:hint="eastAsia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A72B" w14:textId="77777777" w:rsidR="005A12F1" w:rsidRPr="006029D7" w:rsidRDefault="005A12F1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CBF" w14:textId="20093BC4" w:rsidR="005A12F1" w:rsidRPr="006029D7" w:rsidRDefault="005A12F1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15,995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C9B" w14:textId="77777777" w:rsidR="005A12F1" w:rsidRPr="006029D7" w:rsidRDefault="005A12F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74B78" w14:textId="0F35AE6A" w:rsidR="005A12F1" w:rsidRPr="00D03218" w:rsidRDefault="00B44C3D" w:rsidP="00F2002D">
            <w:pPr>
              <w:ind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72B" w14:textId="77777777" w:rsidR="005A12F1" w:rsidRPr="006029D7" w:rsidRDefault="005A12F1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EEE4" w14:textId="36425988" w:rsidR="005A12F1" w:rsidRPr="006029D7" w:rsidRDefault="005A12F1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B6951" w:rsidRPr="006029D7" w14:paraId="437075F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BB6951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7BF7C76C" w:rsidR="00BB6951" w:rsidRPr="000F374C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77AACDEC" w:rsidR="00BB6951" w:rsidRPr="000F374C" w:rsidRDefault="00130501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130501">
              <w:rPr>
                <w:rFonts w:ascii="Angsana New" w:hAnsi="Angsana New" w:hint="eastAsia"/>
                <w:sz w:val="28"/>
              </w:rPr>
              <w:t>30,550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BB6951" w:rsidRPr="006029D7" w:rsidRDefault="00BB6951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16EE2129" w:rsidR="00BB6951" w:rsidRPr="004517A7" w:rsidRDefault="00BB6951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  <w:cs/>
              </w:rPr>
              <w:t>33</w:t>
            </w:r>
            <w:r w:rsidRPr="004517A7">
              <w:rPr>
                <w:rFonts w:ascii="Angsana New" w:hAnsi="Angsana New" w:hint="eastAsia"/>
                <w:sz w:val="28"/>
              </w:rPr>
              <w:t>,</w:t>
            </w:r>
            <w:r w:rsidRPr="004517A7">
              <w:rPr>
                <w:rFonts w:ascii="Angsana New" w:hAnsi="Angsana New" w:hint="eastAsia"/>
                <w:sz w:val="28"/>
                <w:cs/>
              </w:rPr>
              <w:t>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BB6951" w:rsidRPr="006029D7" w:rsidRDefault="00BB695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5BB9FF31" w:rsidR="00BB6951" w:rsidRDefault="00B44C3D" w:rsidP="00F2002D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  <w:r w:rsidRPr="00B44C3D">
              <w:rPr>
                <w:rFonts w:asciiTheme="majorBidi" w:hAnsiTheme="majorBidi" w:hint="eastAsia"/>
                <w:sz w:val="28"/>
              </w:rPr>
              <w:t>557,817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BB6951" w:rsidRPr="006029D7" w:rsidRDefault="00BB6951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2F775FB9" w:rsidR="00BB6951" w:rsidRPr="004517A7" w:rsidRDefault="00BB6951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851,137</w:t>
            </w:r>
          </w:p>
        </w:tc>
      </w:tr>
      <w:tr w:rsidR="00BB6951" w:rsidRPr="006029D7" w14:paraId="0476F8DA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55FF4407" w:rsidR="00BB6951" w:rsidRPr="000F374C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Pr="000F374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0F374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C38C" w14:textId="38E16A60" w:rsidR="00BB6951" w:rsidRPr="005A12F1" w:rsidRDefault="00B44C3D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B44C3D">
              <w:rPr>
                <w:rFonts w:ascii="Angsana New" w:hAnsi="Angsana New" w:hint="eastAsia"/>
                <w:sz w:val="28"/>
              </w:rPr>
              <w:t>(10,400)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BB6951" w:rsidRPr="006029D7" w:rsidRDefault="00BB6951" w:rsidP="00F2002D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1D469AB5" w:rsidR="00BB6951" w:rsidRPr="006029D7" w:rsidRDefault="00BB6951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(</w:t>
            </w:r>
            <w:r w:rsidRPr="004517A7">
              <w:rPr>
                <w:rFonts w:ascii="Angsana New" w:hAnsi="Angsana New" w:hint="eastAsia"/>
                <w:sz w:val="28"/>
              </w:rPr>
              <w:t>15,995</w:t>
            </w:r>
            <w:r w:rsidRPr="004517A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BB6951" w:rsidRPr="006029D7" w:rsidRDefault="00BB695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097FE833" w:rsidR="00BB6951" w:rsidRPr="006029D7" w:rsidRDefault="00B44C3D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BB6951" w:rsidRPr="006029D7" w:rsidRDefault="00BB6951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5F5ECD96" w:rsidR="00BB6951" w:rsidRPr="006029D7" w:rsidRDefault="00BB6951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/>
                <w:sz w:val="28"/>
              </w:rPr>
              <w:t>-</w:t>
            </w:r>
          </w:p>
        </w:tc>
      </w:tr>
      <w:tr w:rsidR="00BB6951" w:rsidRPr="006029D7" w14:paraId="55E0994F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6CDF3C20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="00436B7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</w:t>
            </w:r>
            <w:r w:rsidR="002911FC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A5931" w14:textId="1A6AD337" w:rsidR="00BB6951" w:rsidRPr="005A12F1" w:rsidRDefault="00B44C3D" w:rsidP="00F2002D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44C3D">
              <w:rPr>
                <w:rFonts w:ascii="Angsana New" w:hAnsi="Angsana New" w:hint="eastAsia"/>
                <w:b/>
                <w:bCs/>
                <w:sz w:val="28"/>
              </w:rPr>
              <w:t>30,550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D6F" w14:textId="77777777" w:rsidR="00BB6951" w:rsidRPr="005A12F1" w:rsidRDefault="00BB6951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38A9D6B0" w:rsidR="00BB6951" w:rsidRPr="005A12F1" w:rsidRDefault="00BB6951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12F1">
              <w:rPr>
                <w:rFonts w:ascii="Angsana New" w:hAnsi="Angsana New"/>
                <w:b/>
                <w:bCs/>
                <w:sz w:val="28"/>
              </w:rPr>
              <w:t>33,400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7C7" w14:textId="77777777" w:rsidR="00BB6951" w:rsidRPr="006029D7" w:rsidRDefault="00BB6951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3AD49" w14:textId="315443BE" w:rsidR="00BB6951" w:rsidRPr="005A12F1" w:rsidRDefault="00B44C3D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4C3D">
              <w:rPr>
                <w:rFonts w:asciiTheme="majorBidi" w:hAnsiTheme="majorBidi" w:cstheme="majorBidi" w:hint="eastAsia"/>
                <w:b/>
                <w:bCs/>
                <w:sz w:val="28"/>
              </w:rPr>
              <w:t>557,817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81A4" w14:textId="77777777" w:rsidR="00BB6951" w:rsidRPr="006029D7" w:rsidRDefault="00BB6951" w:rsidP="00F2002D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09B5CA75" w:rsidR="00BB6951" w:rsidRPr="006029D7" w:rsidRDefault="00BB6951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851,137</w:t>
            </w:r>
          </w:p>
        </w:tc>
      </w:tr>
      <w:tr w:rsidR="00BB6951" w:rsidRPr="006029D7" w14:paraId="404212F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BB6951" w:rsidRPr="002E18FB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BB6951" w:rsidRPr="006029D7" w:rsidRDefault="00BB6951" w:rsidP="00BB6951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BB6951" w:rsidRPr="006029D7" w:rsidRDefault="00BB6951" w:rsidP="00BB695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BB6951" w:rsidRPr="006029D7" w:rsidRDefault="00BB6951" w:rsidP="00BB6951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BB6951" w:rsidRPr="006029D7" w:rsidRDefault="00BB6951" w:rsidP="00BB695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9597B" w:rsidRPr="006029D7" w14:paraId="698A3D2E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F9597B" w:rsidRPr="00B118B0" w:rsidRDefault="00F9597B" w:rsidP="00F9597B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2C620B17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F9597B" w:rsidRPr="006029D7" w:rsidRDefault="00F9597B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291DD4BB" w:rsidR="00F9597B" w:rsidRPr="00BD025B" w:rsidRDefault="00F9597B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F9597B" w:rsidRPr="006029D7" w:rsidRDefault="00F9597B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7A47C6F3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F9597B" w:rsidRPr="006029D7" w:rsidRDefault="00F9597B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7DA4EF91" w:rsidR="00F9597B" w:rsidRPr="006029D7" w:rsidRDefault="00F9597B" w:rsidP="00F2002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9,000</w:t>
            </w:r>
          </w:p>
        </w:tc>
      </w:tr>
      <w:tr w:rsidR="00F9597B" w:rsidRPr="006029D7" w14:paraId="76531D8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F9597B" w:rsidRPr="00B118B0" w:rsidRDefault="00F9597B" w:rsidP="00F9597B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BFE4" w14:textId="4850480C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75,476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F9597B" w:rsidRPr="006029D7" w:rsidRDefault="00F9597B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5823" w14:textId="7876C426" w:rsidR="00F9597B" w:rsidRPr="00BD025B" w:rsidRDefault="00F9597B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75,476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F9597B" w:rsidRPr="006029D7" w:rsidRDefault="00F9597B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2EA84E5E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F9597B" w:rsidRPr="006029D7" w:rsidRDefault="00F9597B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3B8792C0" w:rsidR="00F9597B" w:rsidRPr="006029D7" w:rsidRDefault="00F9597B" w:rsidP="00F2002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75,000</w:t>
            </w:r>
          </w:p>
        </w:tc>
      </w:tr>
      <w:tr w:rsidR="00F9597B" w:rsidRPr="006029D7" w14:paraId="62F265E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12DF17AC" w:rsidR="00F9597B" w:rsidRPr="00B118B0" w:rsidRDefault="00F9597B" w:rsidP="00F9597B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62E7" w14:textId="4AE8D444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302E" w14:textId="77777777" w:rsidR="00F9597B" w:rsidRPr="006029D7" w:rsidRDefault="00F9597B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81CB8" w14:textId="7F4FEB2C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87AD" w14:textId="77777777" w:rsidR="00F9597B" w:rsidRPr="006029D7" w:rsidRDefault="00F9597B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BC09B" w14:textId="09D329D1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BC18" w14:textId="77777777" w:rsidR="00F9597B" w:rsidRPr="006029D7" w:rsidRDefault="00F9597B" w:rsidP="00F2002D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D0FE" w14:textId="5B159A01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(2,750)</w:t>
            </w:r>
          </w:p>
        </w:tc>
      </w:tr>
      <w:tr w:rsidR="00F9597B" w:rsidRPr="006029D7" w14:paraId="27BBBA54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727E935E" w:rsidR="00F9597B" w:rsidRPr="00B118B0" w:rsidRDefault="00F9597B" w:rsidP="00F9597B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เงินให้กู้ยืมระยะสั้นแก่บุคคลและกิจการที่ไม่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612421B9" w:rsidR="00F9597B" w:rsidRPr="006029D7" w:rsidRDefault="00F9597B" w:rsidP="00F2002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D025B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F9597B" w:rsidRPr="006029D7" w:rsidRDefault="00F9597B" w:rsidP="00F2002D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37FE037A" w:rsidR="00F9597B" w:rsidRPr="00BD025B" w:rsidRDefault="00F9597B" w:rsidP="00F2002D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D025B">
              <w:rPr>
                <w:rFonts w:ascii="Angsana New" w:hAnsi="Angsana New" w:hint="eastAsia"/>
                <w:b/>
                <w:bCs/>
                <w:sz w:val="28"/>
              </w:rPr>
              <w:t>81,726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F9597B" w:rsidRPr="00BD025B" w:rsidRDefault="00F9597B" w:rsidP="00F2002D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04F7FD36" w:rsidR="00F9597B" w:rsidRPr="006029D7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F9597B" w:rsidRPr="006029D7" w:rsidRDefault="00F9597B" w:rsidP="00F2002D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66C1F26D" w:rsidR="00F9597B" w:rsidRPr="006029D7" w:rsidRDefault="00F9597B" w:rsidP="00F2002D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eastAsia"/>
                <w:b/>
                <w:bCs/>
                <w:sz w:val="28"/>
              </w:rPr>
              <w:t>81,250</w:t>
            </w:r>
          </w:p>
        </w:tc>
      </w:tr>
      <w:tr w:rsidR="00F9597B" w:rsidRPr="00B118B0" w14:paraId="1C8FBA31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F9597B" w:rsidRPr="00924839" w:rsidRDefault="00F9597B" w:rsidP="00F9597B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0BA92" w14:textId="719084B3" w:rsidR="00F9597B" w:rsidRPr="00CD6FC9" w:rsidRDefault="00F9597B" w:rsidP="00F2002D">
            <w:pPr>
              <w:jc w:val="right"/>
              <w:rPr>
                <w:rFonts w:hint="eastAsi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5C64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7F2AA3" w14:textId="77777777" w:rsidR="00F9597B" w:rsidRPr="00BD025B" w:rsidRDefault="00F9597B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3A5E8" w14:textId="77777777" w:rsidR="00F9597B" w:rsidRPr="00BD025B" w:rsidRDefault="00F9597B" w:rsidP="00F2002D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05DF8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BEC6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7076F0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F9597B" w:rsidRPr="00B118B0" w14:paraId="16708C27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F9597B" w:rsidRDefault="00F9597B" w:rsidP="00F9597B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1E3C619F" w:rsidR="00F9597B" w:rsidRPr="00104B2B" w:rsidRDefault="00F9597B" w:rsidP="00F9597B">
            <w:pPr>
              <w:ind w:left="173"/>
              <w:rPr>
                <w:rFonts w:hint="eastAsia"/>
                <w:cs/>
              </w:rPr>
            </w:pPr>
            <w:r w:rsidRPr="00C2037C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C2037C">
              <w:rPr>
                <w:rFonts w:asciiTheme="majorBidi" w:hAnsiTheme="majorBidi" w:cstheme="majorBidi"/>
                <w:sz w:val="28"/>
              </w:rPr>
              <w:t>4</w:t>
            </w:r>
            <w:r w:rsidRPr="00C2037C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2FCBBD67" w:rsidR="00F9597B" w:rsidRPr="00B8249F" w:rsidRDefault="00F9597B" w:rsidP="00F2002D">
            <w:pPr>
              <w:pStyle w:val="Heading5"/>
              <w:keepNext w:val="0"/>
              <w:spacing w:line="240" w:lineRule="auto"/>
              <w:ind w:right="85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33B01021" w:rsidR="00F9597B" w:rsidRPr="00B118B0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31959A4C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9597B">
              <w:rPr>
                <w:rFonts w:asciiTheme="majorBidi" w:hAnsiTheme="majorBidi" w:cstheme="majorBidi" w:hint="eastAsia"/>
                <w:b w:val="0"/>
                <w:bCs w:val="0"/>
                <w:sz w:val="28"/>
                <w:szCs w:val="28"/>
              </w:rPr>
              <w:t>11,203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7FDA28B9" w:rsidR="00F9597B" w:rsidRPr="00B118B0" w:rsidRDefault="00F9597B" w:rsidP="00F2002D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b w:val="0"/>
                <w:bCs w:val="0"/>
                <w:sz w:val="28"/>
                <w:szCs w:val="28"/>
              </w:rPr>
              <w:t>7,396</w:t>
            </w:r>
          </w:p>
        </w:tc>
      </w:tr>
      <w:tr w:rsidR="00F9597B" w:rsidRPr="00B118B0" w14:paraId="7EC51A5E" w14:textId="77777777" w:rsidTr="00F2002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78D36931" w:rsidR="00F9597B" w:rsidRPr="00B118B0" w:rsidRDefault="00F9597B" w:rsidP="00F9597B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B118B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6EA200" w14:textId="362DE96B" w:rsidR="00F9597B" w:rsidRPr="00B8249F" w:rsidRDefault="00F9597B" w:rsidP="00F2002D">
            <w:pPr>
              <w:pStyle w:val="Heading5"/>
              <w:keepNext w:val="0"/>
              <w:spacing w:line="240" w:lineRule="auto"/>
              <w:ind w:right="8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97B7E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37208" w14:textId="70C85076" w:rsidR="00F9597B" w:rsidRPr="00B118B0" w:rsidRDefault="00F9597B" w:rsidP="00F2002D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84E8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9969E" w14:textId="318AC22F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597B">
              <w:rPr>
                <w:rFonts w:asciiTheme="majorBidi" w:hAnsiTheme="majorBidi" w:cstheme="majorBidi" w:hint="eastAsia"/>
                <w:sz w:val="28"/>
                <w:szCs w:val="28"/>
              </w:rPr>
              <w:t>11,203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3F92D" w14:textId="77777777" w:rsidR="00F9597B" w:rsidRPr="00B118B0" w:rsidRDefault="00F9597B" w:rsidP="00F2002D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A8" w14:textId="6F592C34" w:rsidR="00F9597B" w:rsidRPr="00B118B0" w:rsidRDefault="00F9597B" w:rsidP="00F2002D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  <w:szCs w:val="28"/>
              </w:rPr>
              <w:t>7,396</w:t>
            </w:r>
          </w:p>
        </w:tc>
      </w:tr>
    </w:tbl>
    <w:p w14:paraId="37CDBE2E" w14:textId="7286F2E8" w:rsidR="00517A37" w:rsidRDefault="00517A37" w:rsidP="00517A37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E21AE69" w14:textId="77777777" w:rsidR="00517A37" w:rsidRDefault="00517A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4E7D42D6" w14:textId="62B794A1" w:rsidR="003964B0" w:rsidRPr="006263A6" w:rsidRDefault="003964B0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3679E85B" w14:textId="2B7BC0C3" w:rsidR="003964B0" w:rsidRPr="00B118B0" w:rsidRDefault="003964B0" w:rsidP="003964B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สินทรัพย์ทางการเงินไม่หมุนเวียนอื่น 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F7B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F7B08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FD6E8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08C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08C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>(งบการเงินเฉพาะกิจการ</w:t>
      </w:r>
      <w:r w:rsidR="003F605E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3F605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ไม่มี)</w:t>
      </w:r>
    </w:p>
    <w:tbl>
      <w:tblPr>
        <w:tblW w:w="918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8"/>
        <w:gridCol w:w="90"/>
        <w:gridCol w:w="990"/>
        <w:gridCol w:w="90"/>
        <w:gridCol w:w="902"/>
        <w:gridCol w:w="90"/>
        <w:gridCol w:w="988"/>
        <w:gridCol w:w="54"/>
        <w:gridCol w:w="866"/>
        <w:gridCol w:w="54"/>
        <w:gridCol w:w="1008"/>
        <w:gridCol w:w="54"/>
        <w:gridCol w:w="939"/>
      </w:tblGrid>
      <w:tr w:rsidR="003964B0" w:rsidRPr="00B118B0" w14:paraId="7C709B76" w14:textId="77777777" w:rsidTr="00D9159E">
        <w:trPr>
          <w:trHeight w:val="270"/>
        </w:trPr>
        <w:tc>
          <w:tcPr>
            <w:tcW w:w="3058" w:type="dxa"/>
            <w:vAlign w:val="bottom"/>
          </w:tcPr>
          <w:p w14:paraId="7DD3B203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D611DD1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1C1B72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F9C90B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04696B45" w14:textId="77777777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5B44E9EA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1" w:type="dxa"/>
            <w:gridSpan w:val="3"/>
            <w:vAlign w:val="bottom"/>
          </w:tcPr>
          <w:p w14:paraId="7DCEAA8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3964B0" w:rsidRPr="00B118B0" w14:paraId="08CC920B" w14:textId="77777777" w:rsidTr="00D9159E">
        <w:trPr>
          <w:trHeight w:val="270"/>
        </w:trPr>
        <w:tc>
          <w:tcPr>
            <w:tcW w:w="3058" w:type="dxa"/>
            <w:vAlign w:val="bottom"/>
          </w:tcPr>
          <w:p w14:paraId="0708F47C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97DAD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35" w:type="dxa"/>
            <w:gridSpan w:val="11"/>
            <w:tcBorders>
              <w:bottom w:val="single" w:sz="4" w:space="0" w:color="auto"/>
            </w:tcBorders>
            <w:vAlign w:val="bottom"/>
          </w:tcPr>
          <w:p w14:paraId="45B340D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964B0" w:rsidRPr="00B118B0" w14:paraId="5C6A3DF1" w14:textId="77777777" w:rsidTr="00D9159E">
        <w:trPr>
          <w:trHeight w:val="207"/>
        </w:trPr>
        <w:tc>
          <w:tcPr>
            <w:tcW w:w="3058" w:type="dxa"/>
            <w:vAlign w:val="bottom"/>
          </w:tcPr>
          <w:p w14:paraId="2B0B5A1B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6D8C9AC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B478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1F948B9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19BF" w14:textId="77777777" w:rsidR="0060104B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20BD0A5C" w14:textId="3236D506" w:rsidR="003964B0" w:rsidRPr="00B118B0" w:rsidRDefault="003964B0" w:rsidP="0042638F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0F433CB9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0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3BC2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3964B0" w:rsidRPr="00B118B0" w14:paraId="20FBE46A" w14:textId="77777777" w:rsidTr="00D9159E">
        <w:tc>
          <w:tcPr>
            <w:tcW w:w="3058" w:type="dxa"/>
            <w:vAlign w:val="bottom"/>
          </w:tcPr>
          <w:p w14:paraId="72D736CA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55DE755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807CC6" w14:textId="442E9C9E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9159E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="00707A6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23F8A0D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3A9FF18F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2502D6D0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8F7B78F" w14:textId="1F5B1C44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5249EC8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903A90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54" w:type="dxa"/>
          </w:tcPr>
          <w:p w14:paraId="1C780494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545AA3" w14:textId="603293CC" w:rsidR="003964B0" w:rsidRPr="00B118B0" w:rsidRDefault="00CC2C16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1625F3E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490A08AE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3964B0" w:rsidRPr="00B118B0" w14:paraId="42FDC5AE" w14:textId="77777777" w:rsidTr="00D9159E">
        <w:tc>
          <w:tcPr>
            <w:tcW w:w="3058" w:type="dxa"/>
            <w:tcBorders>
              <w:bottom w:val="single" w:sz="4" w:space="0" w:color="auto"/>
            </w:tcBorders>
            <w:vAlign w:val="bottom"/>
          </w:tcPr>
          <w:p w14:paraId="7A766AE1" w14:textId="77777777" w:rsidR="003964B0" w:rsidRPr="00B118B0" w:rsidRDefault="003964B0" w:rsidP="0042638F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2BEF38AB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5DC693" w14:textId="1695551F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0F97AFB3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493C25A4" w14:textId="6A2D91D4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237CE69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09A6D273" w14:textId="4F06300D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54" w:type="dxa"/>
          </w:tcPr>
          <w:p w14:paraId="5FE443F7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31051CA" w14:textId="10E21D4C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54" w:type="dxa"/>
          </w:tcPr>
          <w:p w14:paraId="341EA446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690EEDE" w14:textId="59070ADB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54" w:type="dxa"/>
          </w:tcPr>
          <w:p w14:paraId="51288188" w14:textId="77777777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9FE11CE" w14:textId="50AD9759" w:rsidR="003964B0" w:rsidRPr="00B118B0" w:rsidRDefault="003964B0" w:rsidP="0042638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C26D8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0930D0" w:rsidRPr="00B118B0" w14:paraId="0D8EE8B2" w14:textId="77777777" w:rsidTr="00D9159E">
        <w:tc>
          <w:tcPr>
            <w:tcW w:w="3058" w:type="dxa"/>
          </w:tcPr>
          <w:p w14:paraId="1C9586BE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2F5EFB65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DF1965" w14:textId="118A6FB5" w:rsidR="000930D0" w:rsidRPr="00D9159E" w:rsidRDefault="009930BA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2EDE3160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D19091E" w14:textId="554891D2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647F842F" w14:textId="77777777" w:rsidR="000930D0" w:rsidRPr="00D9159E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AFEF970" w14:textId="4BC55E29" w:rsidR="000930D0" w:rsidRPr="00D9159E" w:rsidRDefault="009930BA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54" w:type="dxa"/>
          </w:tcPr>
          <w:p w14:paraId="72B3E28D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  <w:vAlign w:val="bottom"/>
          </w:tcPr>
          <w:p w14:paraId="7A072325" w14:textId="170C24BF" w:rsidR="000930D0" w:rsidRPr="00D9159E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54" w:type="dxa"/>
          </w:tcPr>
          <w:p w14:paraId="7EDC403E" w14:textId="77777777" w:rsidR="000930D0" w:rsidRPr="00D9159E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29989D3" w14:textId="4F8B6B84" w:rsidR="000930D0" w:rsidRPr="00D9159E" w:rsidRDefault="009930BA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Theme="majorBidi" w:hAnsiTheme="majorBidi" w:cstheme="majorBidi"/>
                <w:sz w:val="28"/>
              </w:rPr>
              <w:t>56,539</w:t>
            </w:r>
          </w:p>
        </w:tc>
        <w:tc>
          <w:tcPr>
            <w:tcW w:w="54" w:type="dxa"/>
          </w:tcPr>
          <w:p w14:paraId="374954DF" w14:textId="77777777" w:rsidR="000930D0" w:rsidRPr="00D9159E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vAlign w:val="bottom"/>
          </w:tcPr>
          <w:p w14:paraId="1349B419" w14:textId="606D681D" w:rsidR="000930D0" w:rsidRPr="00D9159E" w:rsidRDefault="000930D0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9159E">
              <w:rPr>
                <w:rFonts w:ascii="Angsana New" w:hAnsi="Angsana New"/>
                <w:sz w:val="28"/>
              </w:rPr>
              <w:t>56,539</w:t>
            </w:r>
          </w:p>
        </w:tc>
      </w:tr>
      <w:tr w:rsidR="000930D0" w:rsidRPr="00B118B0" w14:paraId="7208F396" w14:textId="77777777" w:rsidTr="00D9159E">
        <w:tc>
          <w:tcPr>
            <w:tcW w:w="3058" w:type="dxa"/>
          </w:tcPr>
          <w:p w14:paraId="3B4E2AC7" w14:textId="77777777" w:rsidR="000930D0" w:rsidRPr="00B118B0" w:rsidRDefault="000930D0" w:rsidP="000930D0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40CBD9AD" w14:textId="77777777" w:rsidR="000930D0" w:rsidRPr="00B118B0" w:rsidRDefault="000930D0" w:rsidP="000930D0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6AA354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108B36C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shd w:val="clear" w:color="auto" w:fill="auto"/>
          </w:tcPr>
          <w:p w14:paraId="45D7EAE9" w14:textId="77777777" w:rsidR="000930D0" w:rsidRPr="00D9159E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75BBABA" w14:textId="77777777" w:rsidR="000930D0" w:rsidRPr="00D9159E" w:rsidRDefault="000930D0" w:rsidP="000930D0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517147C" w14:textId="77777777" w:rsidR="000930D0" w:rsidRPr="00D9159E" w:rsidRDefault="000930D0" w:rsidP="000930D0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4179CB9D" w14:textId="77777777" w:rsidR="000930D0" w:rsidRPr="00D9159E" w:rsidRDefault="000930D0" w:rsidP="000930D0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6" w:type="dxa"/>
            <w:shd w:val="clear" w:color="auto" w:fill="auto"/>
          </w:tcPr>
          <w:p w14:paraId="78851575" w14:textId="77777777" w:rsidR="000930D0" w:rsidRPr="00D9159E" w:rsidRDefault="000930D0" w:rsidP="000930D0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" w:type="dxa"/>
          </w:tcPr>
          <w:p w14:paraId="24951806" w14:textId="77777777" w:rsidR="000930D0" w:rsidRPr="00D9159E" w:rsidRDefault="000930D0" w:rsidP="000930D0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77507" w14:textId="353B0A58" w:rsidR="000930D0" w:rsidRPr="00D9159E" w:rsidRDefault="009930BA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9159E">
              <w:rPr>
                <w:rFonts w:asciiTheme="majorBidi" w:hAnsiTheme="majorBidi" w:cstheme="majorBidi"/>
                <w:b/>
                <w:bCs/>
                <w:sz w:val="28"/>
              </w:rPr>
              <w:t>56,539</w:t>
            </w:r>
          </w:p>
        </w:tc>
        <w:tc>
          <w:tcPr>
            <w:tcW w:w="54" w:type="dxa"/>
          </w:tcPr>
          <w:p w14:paraId="2CE12EAA" w14:textId="77777777" w:rsidR="000930D0" w:rsidRPr="00D9159E" w:rsidRDefault="000930D0" w:rsidP="000930D0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7EE2C" w14:textId="134C7157" w:rsidR="000930D0" w:rsidRPr="00D9159E" w:rsidRDefault="000930D0" w:rsidP="000930D0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9159E">
              <w:rPr>
                <w:rFonts w:ascii="Angsana New" w:hAnsi="Angsana New"/>
                <w:b/>
                <w:bCs/>
                <w:sz w:val="28"/>
              </w:rPr>
              <w:t>56,539</w:t>
            </w:r>
          </w:p>
        </w:tc>
      </w:tr>
    </w:tbl>
    <w:p w14:paraId="1ED1C3B1" w14:textId="77777777" w:rsidR="007C19C3" w:rsidRPr="007C19C3" w:rsidRDefault="007C19C3" w:rsidP="007C19C3">
      <w:pPr>
        <w:spacing w:line="240" w:lineRule="atLeast"/>
        <w:rPr>
          <w:rFonts w:ascii="Angsana New" w:hAnsi="Angsana New"/>
          <w:b/>
          <w:bCs/>
          <w:sz w:val="28"/>
        </w:rPr>
      </w:pPr>
    </w:p>
    <w:p w14:paraId="46D54AC5" w14:textId="193EF1DF" w:rsidR="00372506" w:rsidRPr="007C19C3" w:rsidRDefault="007C19C3" w:rsidP="007C19C3">
      <w:pPr>
        <w:pStyle w:val="ListParagraph"/>
        <w:numPr>
          <w:ilvl w:val="0"/>
          <w:numId w:val="1"/>
        </w:numPr>
        <w:spacing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เงินฝากธนาคารที่มีภาระค้ำประกัน</w:t>
      </w:r>
      <w:r w:rsidRPr="004517A7">
        <w:rPr>
          <w:rFonts w:ascii="Angsana New" w:hAnsi="Angsana New" w:hint="cs"/>
          <w:b/>
          <w:bCs/>
          <w:sz w:val="28"/>
        </w:rPr>
        <w:t xml:space="preserve"> </w:t>
      </w:r>
    </w:p>
    <w:p w14:paraId="1E5C2867" w14:textId="1CC17690" w:rsidR="003B3578" w:rsidRDefault="00D742B1" w:rsidP="004975E8">
      <w:pPr>
        <w:pStyle w:val="ListParagraph"/>
        <w:tabs>
          <w:tab w:val="left" w:pos="360"/>
        </w:tabs>
        <w:spacing w:before="120" w:line="24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020B82" w:rsidRPr="0037250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020B82" w:rsidRPr="00372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FD6E8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กันยายน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975E8" w:rsidRPr="0037250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37250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975E8" w:rsidRPr="0037250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กลุ่มบริษัทมีเงินฝากธนาคาร</w:t>
      </w:r>
      <w:r w:rsidR="00BB15BF"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ภาระค้ำประกันในงบการเงินรวมจำนวน</w:t>
      </w:r>
      <w:r w:rsidR="00A07BF1" w:rsidRPr="0037250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CC27F3" w:rsidRPr="00084903">
        <w:rPr>
          <w:rFonts w:asciiTheme="majorBidi" w:hAnsiTheme="majorBidi" w:cstheme="majorBidi"/>
          <w:color w:val="000000"/>
          <w:spacing w:val="-2"/>
          <w:sz w:val="28"/>
        </w:rPr>
        <w:t>31.88</w:t>
      </w:r>
      <w:r w:rsidRPr="0008490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 </w:t>
      </w:r>
      <w:r w:rsidR="00DF60E4" w:rsidRPr="00084903">
        <w:rPr>
          <w:rFonts w:asciiTheme="majorBidi" w:hAnsiTheme="majorBidi" w:cstheme="majorBidi"/>
          <w:color w:val="000000"/>
          <w:spacing w:val="-2"/>
          <w:sz w:val="28"/>
        </w:rPr>
        <w:t>32.13</w:t>
      </w:r>
      <w:r w:rsidR="00DF60E4" w:rsidRPr="00084903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08490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ล้านบาท ตามลำดับ ในอัตราดอกเบี้ยร้อยละ </w:t>
      </w:r>
      <w:r w:rsidR="00A07BF1" w:rsidRPr="00084903">
        <w:rPr>
          <w:rFonts w:asciiTheme="majorBidi" w:hAnsiTheme="majorBidi" w:cstheme="majorBidi"/>
          <w:color w:val="000000"/>
          <w:spacing w:val="-2"/>
          <w:sz w:val="28"/>
        </w:rPr>
        <w:t>0.05 - 0.38</w:t>
      </w:r>
      <w:r w:rsidR="00A07BF1" w:rsidRPr="002E7B9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>ต่อปี เป็นเงินฝากประจำธนาคารของบริษัทย่อยได้นำไปเป็นหลักทรัพย์ค้ำประกันวงเงินสินเชื่อและหนังสือค้ำประกันธนาคารที่จะครบกำหนดภายใน</w:t>
      </w:r>
      <w:r w:rsidR="002131F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D860B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Pr="00372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ปี (งบการเงินเฉพาะกิจการ: ไม่มี)</w:t>
      </w:r>
    </w:p>
    <w:p w14:paraId="24381EA8" w14:textId="3F5348D6" w:rsidR="001210C6" w:rsidRPr="006263A6" w:rsidRDefault="001210C6" w:rsidP="006263A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t>เงินมัดจำเพื่อตรวจสอบธุรกิจก่อนซื้อกิจการ</w:t>
      </w:r>
      <w:r w:rsidRPr="006263A6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17FCD6FE" w14:textId="23040638" w:rsidR="001210C6" w:rsidRPr="00A16218" w:rsidRDefault="001210C6" w:rsidP="001210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เงินมัดจำเพื่อตรวจสอบข้อมูลธุรกิจก่อนซื้อกิจการ ณ วันที่ </w:t>
      </w:r>
      <w:r w:rsidR="000E4352" w:rsidRPr="00A162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FD6E8C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49AB" w:rsidRPr="00A1621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49AB" w:rsidRPr="00A162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ประกอบด้วยรายการต่อไปนี้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90"/>
        <w:gridCol w:w="1800"/>
        <w:gridCol w:w="90"/>
        <w:gridCol w:w="1530"/>
        <w:gridCol w:w="90"/>
        <w:gridCol w:w="900"/>
        <w:gridCol w:w="90"/>
        <w:gridCol w:w="900"/>
        <w:gridCol w:w="90"/>
        <w:gridCol w:w="990"/>
        <w:gridCol w:w="90"/>
        <w:gridCol w:w="990"/>
      </w:tblGrid>
      <w:tr w:rsidR="001210C6" w:rsidRPr="00A16218" w14:paraId="1F0E99A9" w14:textId="77777777" w:rsidTr="002A69CA">
        <w:trPr>
          <w:trHeight w:val="243"/>
        </w:trPr>
        <w:tc>
          <w:tcPr>
            <w:tcW w:w="1440" w:type="dxa"/>
            <w:vAlign w:val="bottom"/>
          </w:tcPr>
          <w:p w14:paraId="59D09E72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335B62E4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53ED98BF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5D09C20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A64B2C6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42B2CE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7672F2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7C88C7B3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6622ABF" w14:textId="77777777" w:rsidR="001210C6" w:rsidRPr="00A16218" w:rsidRDefault="001210C6" w:rsidP="00A11E99">
            <w:pPr>
              <w:ind w:right="4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A16218">
              <w:rPr>
                <w:rFonts w:asciiTheme="majorBidi" w:hAnsiTheme="majorBidi" w:cstheme="majorBidi"/>
                <w:szCs w:val="24"/>
              </w:rPr>
              <w:t>: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พันบาท)</w:t>
            </w:r>
          </w:p>
        </w:tc>
      </w:tr>
      <w:tr w:rsidR="001210C6" w:rsidRPr="00A16218" w14:paraId="1BFD40BF" w14:textId="77777777" w:rsidTr="002A69CA">
        <w:trPr>
          <w:trHeight w:val="243"/>
        </w:trPr>
        <w:tc>
          <w:tcPr>
            <w:tcW w:w="1440" w:type="dxa"/>
            <w:vAlign w:val="bottom"/>
          </w:tcPr>
          <w:p w14:paraId="0E29ABA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6FAC106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vAlign w:val="bottom"/>
          </w:tcPr>
          <w:p w14:paraId="36FDD8E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</w:tcPr>
          <w:p w14:paraId="437699BD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7F4CB9E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5342BB6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7D7DD19C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DF4E79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37D25B1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210C6" w:rsidRPr="00A16218" w14:paraId="1172744F" w14:textId="77777777" w:rsidTr="002A69CA">
        <w:trPr>
          <w:trHeight w:val="70"/>
        </w:trPr>
        <w:tc>
          <w:tcPr>
            <w:tcW w:w="1440" w:type="dxa"/>
            <w:vAlign w:val="bottom"/>
          </w:tcPr>
          <w:p w14:paraId="5DA9AC7D" w14:textId="77777777" w:rsidR="001210C6" w:rsidRPr="00A16218" w:rsidRDefault="001210C6" w:rsidP="00A11E99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514B0DBA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75A7C00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7553E74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EDBD852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30699AE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428485" w14:textId="56C4908B" w:rsidR="001210C6" w:rsidRPr="00A16218" w:rsidRDefault="00020B82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65E2DA20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D6E88C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31A4246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15E362" w14:textId="51AE283A" w:rsidR="001210C6" w:rsidRPr="00A16218" w:rsidRDefault="00C56EB1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  <w:r w:rsidRPr="00A16218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FD6E8C">
              <w:rPr>
                <w:rFonts w:asciiTheme="majorBidi" w:hAnsiTheme="majorBidi" w:cstheme="majorBidi" w:hint="cs"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3FC0D72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0AE7FB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1210C6" w:rsidRPr="00A16218" w14:paraId="7614E027" w14:textId="77777777" w:rsidTr="002A69CA">
        <w:trPr>
          <w:trHeight w:val="70"/>
        </w:trPr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E4B24B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698DEE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1AC4744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pacing w:val="-6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0936E581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0F4BA0" w14:textId="77777777" w:rsidR="001210C6" w:rsidRPr="00A16218" w:rsidRDefault="001210C6" w:rsidP="00A11E99">
            <w:pPr>
              <w:ind w:left="-28"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7D4F0B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23BA82" w14:textId="0FD918D5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2349AB" w:rsidRPr="00A1621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38B6C3C6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8165C2" w14:textId="570F8662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90" w:type="dxa"/>
          </w:tcPr>
          <w:p w14:paraId="3D29B3B8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E0776F" w14:textId="580B1F45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90" w:type="dxa"/>
          </w:tcPr>
          <w:p w14:paraId="55528BC7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AC942CF" w14:textId="5D65856A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256</w:t>
            </w:r>
            <w:r w:rsidR="00C311EB" w:rsidRPr="00A16218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D8275B" w:rsidRPr="00A16218" w14:paraId="1425C820" w14:textId="77777777" w:rsidTr="002A69CA">
        <w:tc>
          <w:tcPr>
            <w:tcW w:w="1440" w:type="dxa"/>
            <w:vAlign w:val="bottom"/>
          </w:tcPr>
          <w:p w14:paraId="184153B2" w14:textId="7D9DAF7E" w:rsidR="00D8275B" w:rsidRPr="00A16218" w:rsidRDefault="00D8275B" w:rsidP="00D8275B">
            <w:pPr>
              <w:ind w:left="273" w:right="-108" w:hanging="273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 เฟอร์รั่ม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65013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เอ็นเนอร์ยี่ จำกัด</w:t>
            </w:r>
          </w:p>
        </w:tc>
        <w:tc>
          <w:tcPr>
            <w:tcW w:w="90" w:type="dxa"/>
          </w:tcPr>
          <w:p w14:paraId="1D3497A0" w14:textId="77777777" w:rsidR="00D8275B" w:rsidRPr="00A16218" w:rsidRDefault="00D8275B" w:rsidP="00D8275B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5A9A54D" w14:textId="77777777" w:rsidR="00D8275B" w:rsidRPr="00A16218" w:rsidRDefault="00D8275B" w:rsidP="00D8275B">
            <w:pPr>
              <w:ind w:left="275" w:right="-180" w:hanging="186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 เอ็กซ์เซลเลนท์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เทค จำกัด</w:t>
            </w:r>
          </w:p>
        </w:tc>
        <w:tc>
          <w:tcPr>
            <w:tcW w:w="90" w:type="dxa"/>
          </w:tcPr>
          <w:p w14:paraId="58373C16" w14:textId="77777777" w:rsidR="00D8275B" w:rsidRPr="00A16218" w:rsidRDefault="00D8275B" w:rsidP="00D8275B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A08EBE9" w14:textId="77777777" w:rsidR="00D8275B" w:rsidRPr="00A16218" w:rsidRDefault="00D8275B" w:rsidP="00D8275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234F3445" w14:textId="77777777" w:rsidR="00D8275B" w:rsidRPr="00A16218" w:rsidRDefault="00D8275B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500C0" w14:textId="7631F700" w:rsidR="00D8275B" w:rsidRPr="00E24E22" w:rsidRDefault="008C1BC0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5F4A9CBD" w14:textId="77777777" w:rsidR="00D8275B" w:rsidRPr="00E24E22" w:rsidRDefault="00D8275B" w:rsidP="00D827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6BFA71" w14:textId="3B010430" w:rsidR="00D8275B" w:rsidRPr="00E24E22" w:rsidRDefault="00D8275B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  <w:vAlign w:val="bottom"/>
          </w:tcPr>
          <w:p w14:paraId="65739D96" w14:textId="77777777" w:rsidR="00D8275B" w:rsidRPr="00E24E22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7169D9" w14:textId="3CD9425E" w:rsidR="00D8275B" w:rsidRPr="00E24E22" w:rsidRDefault="00B03EBA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CF661F4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18A95A" w14:textId="6541BAA4" w:rsidR="00D8275B" w:rsidRPr="00A16218" w:rsidRDefault="00A16218" w:rsidP="00D8275B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8275B" w:rsidRPr="00A16218" w14:paraId="1723B416" w14:textId="77777777" w:rsidTr="002A69CA">
        <w:tc>
          <w:tcPr>
            <w:tcW w:w="1440" w:type="dxa"/>
          </w:tcPr>
          <w:p w14:paraId="7A73FB78" w14:textId="4FB1D5B0" w:rsidR="00D8275B" w:rsidRPr="00A16218" w:rsidRDefault="00D8275B" w:rsidP="00D8275B">
            <w:pPr>
              <w:ind w:left="273" w:right="-108" w:hanging="273"/>
              <w:rPr>
                <w:rFonts w:asciiTheme="majorBidi" w:hAnsi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r w:rsidRPr="00A16218">
              <w:rPr>
                <w:rFonts w:asciiTheme="majorBidi" w:hAnsiTheme="majorBidi" w:cstheme="majorBidi" w:hint="cs"/>
                <w:szCs w:val="24"/>
                <w:cs/>
              </w:rPr>
              <w:t xml:space="preserve">สตาร์ แก๊ส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4E8332F6" w14:textId="77777777" w:rsidR="00D8275B" w:rsidRPr="00A16218" w:rsidRDefault="00D8275B" w:rsidP="00D8275B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45F9754" w14:textId="77777777" w:rsidR="00D8275B" w:rsidRPr="00A16218" w:rsidRDefault="00D8275B" w:rsidP="00D8275B">
            <w:pPr>
              <w:ind w:left="179" w:right="-180" w:hanging="90"/>
              <w:rPr>
                <w:rFonts w:asciiTheme="majorBidi" w:hAnsiTheme="majorBidi"/>
                <w:szCs w:val="24"/>
              </w:rPr>
            </w:pPr>
            <w:r w:rsidRPr="00A16218">
              <w:rPr>
                <w:rFonts w:asciiTheme="majorBidi" w:hAnsiTheme="majorBidi" w:hint="cs"/>
                <w:szCs w:val="24"/>
                <w:cs/>
              </w:rPr>
              <w:t>ผู้ถือหุ้นของบริษัท</w:t>
            </w:r>
            <w:r w:rsidRPr="00A16218">
              <w:rPr>
                <w:rFonts w:asciiTheme="majorBidi" w:hAnsiTheme="majorBidi"/>
                <w:szCs w:val="24"/>
              </w:rPr>
              <w:t xml:space="preserve"> </w:t>
            </w:r>
          </w:p>
          <w:p w14:paraId="1A46F7B0" w14:textId="123D5BEB" w:rsidR="00D8275B" w:rsidRPr="00A16218" w:rsidRDefault="00D8275B" w:rsidP="002A69CA">
            <w:pPr>
              <w:ind w:left="269" w:right="-180"/>
              <w:rPr>
                <w:rFonts w:asciiTheme="majorBidi" w:hAnsiTheme="majorBidi"/>
                <w:szCs w:val="24"/>
                <w:cs/>
              </w:rPr>
            </w:pPr>
            <w:r w:rsidRPr="00A16218">
              <w:rPr>
                <w:rFonts w:asciiTheme="majorBidi" w:hAnsiTheme="majorBidi" w:hint="cs"/>
                <w:szCs w:val="24"/>
                <w:cs/>
              </w:rPr>
              <w:t>บิลเลี่ยน</w:t>
            </w:r>
            <w:r w:rsidRPr="00A16218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A16218">
              <w:rPr>
                <w:rFonts w:asciiTheme="majorBidi" w:hAnsiTheme="majorBidi" w:hint="cs"/>
                <w:szCs w:val="24"/>
                <w:cs/>
              </w:rPr>
              <w:t>เวลเนส</w:t>
            </w:r>
            <w:r w:rsidRPr="00A16218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A16218">
              <w:rPr>
                <w:rFonts w:asciiTheme="majorBidi" w:hAnsiTheme="majorBidi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2F98D921" w14:textId="77777777" w:rsidR="00D8275B" w:rsidRPr="00A16218" w:rsidRDefault="00D8275B" w:rsidP="00D8275B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15CE97B0" w14:textId="56FBF726" w:rsidR="00D8275B" w:rsidRPr="00A16218" w:rsidRDefault="00D8275B" w:rsidP="00D8275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 w:hint="cs"/>
                <w:szCs w:val="24"/>
                <w:cs/>
              </w:rPr>
              <w:t>บุคคล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ที่ไม่เกี่ยวข้องกัน</w:t>
            </w:r>
          </w:p>
        </w:tc>
        <w:tc>
          <w:tcPr>
            <w:tcW w:w="90" w:type="dxa"/>
          </w:tcPr>
          <w:p w14:paraId="319E0677" w14:textId="77777777" w:rsidR="00D8275B" w:rsidRPr="00A16218" w:rsidRDefault="00D8275B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6AE0AB" w14:textId="75DDBE1F" w:rsidR="00D8275B" w:rsidRPr="00E24E22" w:rsidRDefault="008C1BC0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1D39C701" w14:textId="77777777" w:rsidR="00D8275B" w:rsidRPr="00E24E22" w:rsidRDefault="00D8275B" w:rsidP="00D8275B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9444C2" w14:textId="7B629138" w:rsidR="00D8275B" w:rsidRPr="00E24E22" w:rsidRDefault="00D8275B" w:rsidP="00D8275B">
            <w:pPr>
              <w:tabs>
                <w:tab w:val="decimal" w:pos="807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1,300</w:t>
            </w:r>
          </w:p>
        </w:tc>
        <w:tc>
          <w:tcPr>
            <w:tcW w:w="90" w:type="dxa"/>
            <w:vAlign w:val="bottom"/>
          </w:tcPr>
          <w:p w14:paraId="6F1EA6AF" w14:textId="77777777" w:rsidR="00D8275B" w:rsidRPr="00E24E22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D6A1C" w14:textId="75D3E08B" w:rsidR="00D8275B" w:rsidRPr="00E24E22" w:rsidRDefault="00B03EBA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00C6242" w14:textId="77777777" w:rsidR="00D8275B" w:rsidRPr="00A16218" w:rsidRDefault="00D8275B" w:rsidP="00D8275B">
            <w:pPr>
              <w:tabs>
                <w:tab w:val="decimal" w:pos="792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222649" w14:textId="6C8AF0B1" w:rsidR="00D8275B" w:rsidRPr="00A16218" w:rsidRDefault="00267B42" w:rsidP="00D8275B">
            <w:pPr>
              <w:tabs>
                <w:tab w:val="decimal" w:pos="83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A16218" w14:paraId="66323B66" w14:textId="48435789" w:rsidTr="002A69CA">
        <w:tc>
          <w:tcPr>
            <w:tcW w:w="3330" w:type="dxa"/>
            <w:gridSpan w:val="3"/>
          </w:tcPr>
          <w:p w14:paraId="087B32CB" w14:textId="77777777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79584DF0" w14:textId="77777777" w:rsidR="002A69CA" w:rsidRPr="00A16218" w:rsidRDefault="002A69CA" w:rsidP="00D8275B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B2F93B" w14:textId="77777777" w:rsidR="002A69CA" w:rsidRPr="00A16218" w:rsidRDefault="002A69CA" w:rsidP="00D8275B">
            <w:pPr>
              <w:ind w:left="-108" w:right="-18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C102ED1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3E0CE5D" w14:textId="5A96A483" w:rsidR="002A69CA" w:rsidRPr="00E24E22" w:rsidRDefault="008C1BC0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2,500</w:t>
            </w:r>
          </w:p>
        </w:tc>
        <w:tc>
          <w:tcPr>
            <w:tcW w:w="90" w:type="dxa"/>
          </w:tcPr>
          <w:p w14:paraId="62596F5E" w14:textId="77777777" w:rsidR="002A69CA" w:rsidRPr="00E24E22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126216" w14:textId="486DC70E" w:rsidR="002A69CA" w:rsidRPr="00E24E22" w:rsidRDefault="002A69CA" w:rsidP="00D51677">
            <w:pPr>
              <w:tabs>
                <w:tab w:val="decimal" w:pos="807"/>
              </w:tabs>
              <w:ind w:right="79"/>
              <w:jc w:val="center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3,800</w:t>
            </w:r>
          </w:p>
        </w:tc>
        <w:tc>
          <w:tcPr>
            <w:tcW w:w="90" w:type="dxa"/>
          </w:tcPr>
          <w:p w14:paraId="08499FEA" w14:textId="77777777" w:rsidR="002A69CA" w:rsidRPr="00E24E22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B889726" w14:textId="5C5A30E0" w:rsidR="002A69CA" w:rsidRPr="00E24E22" w:rsidRDefault="00B03EB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21B36B1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0DEC62" w14:textId="260566AF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A16218" w14:paraId="728CF2AB" w14:textId="4E406495" w:rsidTr="002A69CA">
        <w:tc>
          <w:tcPr>
            <w:tcW w:w="4950" w:type="dxa"/>
            <w:gridSpan w:val="5"/>
          </w:tcPr>
          <w:p w14:paraId="301DA30E" w14:textId="12DB2849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A16218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A16218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7C05123F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999E3A2" w14:textId="6B4A5294" w:rsidR="002A69CA" w:rsidRPr="00E24E22" w:rsidRDefault="008C1BC0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(2,500)</w:t>
            </w:r>
          </w:p>
        </w:tc>
        <w:tc>
          <w:tcPr>
            <w:tcW w:w="90" w:type="dxa"/>
          </w:tcPr>
          <w:p w14:paraId="4FBEBBA8" w14:textId="77777777" w:rsidR="002A69CA" w:rsidRPr="00E24E22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31F4E5" w14:textId="47D427F8" w:rsidR="002A69CA" w:rsidRPr="00E24E22" w:rsidRDefault="002A69CA" w:rsidP="00D51677">
            <w:pPr>
              <w:ind w:right="-180"/>
              <w:jc w:val="center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 xml:space="preserve"> (2,500)</w:t>
            </w:r>
          </w:p>
        </w:tc>
        <w:tc>
          <w:tcPr>
            <w:tcW w:w="90" w:type="dxa"/>
          </w:tcPr>
          <w:p w14:paraId="0E8CDF5E" w14:textId="77777777" w:rsidR="002A69CA" w:rsidRPr="00E24E22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1DB62" w14:textId="0B11EF4C" w:rsidR="002A69CA" w:rsidRPr="00E24E22" w:rsidRDefault="00B03EBA" w:rsidP="00D8275B">
            <w:pPr>
              <w:tabs>
                <w:tab w:val="decimal" w:pos="84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24E2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3E2A2E52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3FD2F5" w14:textId="44887763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A16218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A69CA" w:rsidRPr="00B118B0" w14:paraId="526557A8" w14:textId="3EBFB30D" w:rsidTr="002A69CA">
        <w:tc>
          <w:tcPr>
            <w:tcW w:w="4950" w:type="dxa"/>
            <w:gridSpan w:val="5"/>
          </w:tcPr>
          <w:p w14:paraId="24467918" w14:textId="77777777" w:rsidR="002A69CA" w:rsidRPr="00A16218" w:rsidRDefault="002A69CA" w:rsidP="00D8275B">
            <w:pPr>
              <w:ind w:left="-108" w:right="-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16218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รวมเงินมัดจำเพื่อตรวจสอบธุรกิจก่อนซื้อกิจการ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 xml:space="preserve">- </w:t>
            </w:r>
            <w:r w:rsidRPr="00A16218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สุทธิ</w:t>
            </w:r>
          </w:p>
        </w:tc>
        <w:tc>
          <w:tcPr>
            <w:tcW w:w="90" w:type="dxa"/>
          </w:tcPr>
          <w:p w14:paraId="3EA041A5" w14:textId="77777777" w:rsidR="002A69CA" w:rsidRPr="00A16218" w:rsidRDefault="002A69CA" w:rsidP="00D8275B">
            <w:pPr>
              <w:tabs>
                <w:tab w:val="decimal" w:pos="792"/>
              </w:tabs>
              <w:ind w:right="-18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32C10" w14:textId="1D4EDF18" w:rsidR="002A69CA" w:rsidRPr="00E24E22" w:rsidRDefault="008C1BC0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4E2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</w:tcPr>
          <w:p w14:paraId="05BE227B" w14:textId="77777777" w:rsidR="002A69CA" w:rsidRPr="00E24E22" w:rsidRDefault="002A69CA" w:rsidP="00D8275B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D72CB" w14:textId="0822B8E3" w:rsidR="002A69CA" w:rsidRPr="00E24E22" w:rsidRDefault="002A69CA" w:rsidP="00D51677">
            <w:pPr>
              <w:ind w:right="-18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4E22">
              <w:rPr>
                <w:rFonts w:asciiTheme="majorBidi" w:hAnsiTheme="majorBidi" w:cstheme="majorBidi"/>
                <w:b/>
                <w:bCs/>
                <w:szCs w:val="24"/>
              </w:rPr>
              <w:t xml:space="preserve">  1,300</w:t>
            </w:r>
          </w:p>
        </w:tc>
        <w:tc>
          <w:tcPr>
            <w:tcW w:w="90" w:type="dxa"/>
          </w:tcPr>
          <w:p w14:paraId="5269B2BB" w14:textId="77777777" w:rsidR="002A69CA" w:rsidRPr="00E24E22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A99BC" w14:textId="4A15FBFE" w:rsidR="002A69CA" w:rsidRPr="00E24E22" w:rsidRDefault="00B03EB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24E22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</w:tcPr>
          <w:p w14:paraId="17E8870F" w14:textId="77777777" w:rsidR="002A69CA" w:rsidRPr="00A16218" w:rsidRDefault="002A69CA" w:rsidP="00D8275B">
            <w:pPr>
              <w:tabs>
                <w:tab w:val="decimal" w:pos="792"/>
              </w:tabs>
              <w:ind w:right="79"/>
              <w:jc w:val="thaiDistribute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92020C" w14:textId="0F97570F" w:rsidR="002A69CA" w:rsidRPr="00A16218" w:rsidRDefault="002A69CA" w:rsidP="00D8275B">
            <w:pPr>
              <w:tabs>
                <w:tab w:val="decimal" w:pos="806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1621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3C4D721B" w14:textId="77777777" w:rsidR="00CB6004" w:rsidRDefault="00CB6004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249463" w14:textId="5FD3994E" w:rsidR="001210C6" w:rsidRPr="00A16218" w:rsidRDefault="001210C6" w:rsidP="0047776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รายการเปลี่ยนแปลงของบัญชีเงินมัดจำเพื่อตรวจสอบธุรกิจก่อนการซื้อกิจการ ณ วันที่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020B82"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F27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กันยายน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25965" w:rsidRPr="00A1621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47776F"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และวันที่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25965" w:rsidRPr="00A1621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A162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A16218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0"/>
        <w:gridCol w:w="1080"/>
        <w:gridCol w:w="90"/>
        <w:gridCol w:w="990"/>
        <w:gridCol w:w="90"/>
        <w:gridCol w:w="990"/>
      </w:tblGrid>
      <w:tr w:rsidR="001210C6" w:rsidRPr="00A16218" w14:paraId="3C75CD5B" w14:textId="77777777" w:rsidTr="00A11E99">
        <w:tc>
          <w:tcPr>
            <w:tcW w:w="4680" w:type="dxa"/>
          </w:tcPr>
          <w:p w14:paraId="5B5D3D7B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30C7545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90" w:type="dxa"/>
          </w:tcPr>
          <w:p w14:paraId="2FFBACE3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244B9E" w14:textId="77777777" w:rsidR="001210C6" w:rsidRPr="00A16218" w:rsidRDefault="001210C6" w:rsidP="00A11E99">
            <w:pPr>
              <w:ind w:right="-4"/>
              <w:jc w:val="right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16218">
              <w:rPr>
                <w:rFonts w:asciiTheme="majorBidi" w:hAnsiTheme="majorBidi" w:cstheme="majorBidi"/>
                <w:sz w:val="28"/>
              </w:rPr>
              <w:t>: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1210C6" w:rsidRPr="00A16218" w14:paraId="6C621B97" w14:textId="77777777" w:rsidTr="00A11E99">
        <w:tc>
          <w:tcPr>
            <w:tcW w:w="4680" w:type="dxa"/>
          </w:tcPr>
          <w:p w14:paraId="0E53F78D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64C8762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</w:rPr>
            </w:pPr>
            <w:r w:rsidRPr="00A1621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0F2860F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0D9D8D" w14:textId="77777777" w:rsidR="001210C6" w:rsidRPr="00A16218" w:rsidRDefault="001210C6" w:rsidP="00A11E99">
            <w:pPr>
              <w:ind w:right="-18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1210C6" w:rsidRPr="00A16218" w14:paraId="229C44BA" w14:textId="77777777" w:rsidTr="00A11E99">
        <w:tc>
          <w:tcPr>
            <w:tcW w:w="4680" w:type="dxa"/>
          </w:tcPr>
          <w:p w14:paraId="0AC94E7E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D4FB22" w14:textId="2ABFC58D" w:rsidR="001210C6" w:rsidRPr="00A16218" w:rsidRDefault="00020B82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A16218" w:rsidRPr="00A1621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="00EF27F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0B32C81" w14:textId="77777777" w:rsidR="001210C6" w:rsidRPr="00A16218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BF32F2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6123EE9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504580C" w14:textId="7A5A45CB" w:rsidR="001210C6" w:rsidRPr="00A16218" w:rsidRDefault="00C56EB1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A1621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EF27FE"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90" w:type="dxa"/>
          </w:tcPr>
          <w:p w14:paraId="62B2914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777D7271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621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1210C6" w:rsidRPr="00A16218" w14:paraId="601B8CF3" w14:textId="77777777" w:rsidTr="00A11E99">
        <w:tc>
          <w:tcPr>
            <w:tcW w:w="4680" w:type="dxa"/>
          </w:tcPr>
          <w:p w14:paraId="600547CB" w14:textId="77777777" w:rsidR="001210C6" w:rsidRPr="00A16218" w:rsidRDefault="001210C6" w:rsidP="00A11E9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027BD" w14:textId="52ACF524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C215434" w14:textId="77777777" w:rsidR="001210C6" w:rsidRPr="00A16218" w:rsidRDefault="001210C6" w:rsidP="00A11E99">
            <w:pPr>
              <w:tabs>
                <w:tab w:val="decimal" w:pos="546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20DD" w14:textId="0F104540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6E018D2F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92282E" w14:textId="11961006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1E1C39F7" w14:textId="77777777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E8769F" w14:textId="7CF91D7E" w:rsidR="001210C6" w:rsidRPr="00A16218" w:rsidRDefault="001210C6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256</w:t>
            </w:r>
            <w:r w:rsidR="005F35DC" w:rsidRPr="00A1621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B4519" w:rsidRPr="00A16218" w14:paraId="79074F80" w14:textId="77777777" w:rsidTr="00A11E99">
        <w:tc>
          <w:tcPr>
            <w:tcW w:w="4680" w:type="dxa"/>
          </w:tcPr>
          <w:p w14:paraId="1BFB224B" w14:textId="4181C570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  <w:r w:rsidRPr="00A16218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16218"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F4CD3" w14:textId="13E9AE30" w:rsidR="00FB4519" w:rsidRPr="00A16218" w:rsidRDefault="0014442E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1,300</w:t>
            </w:r>
          </w:p>
        </w:tc>
        <w:tc>
          <w:tcPr>
            <w:tcW w:w="90" w:type="dxa"/>
          </w:tcPr>
          <w:p w14:paraId="3F12E942" w14:textId="77777777" w:rsidR="00FB4519" w:rsidRPr="00A16218" w:rsidRDefault="00FB4519" w:rsidP="00FB4519">
            <w:pPr>
              <w:tabs>
                <w:tab w:val="decimal" w:pos="546"/>
                <w:tab w:val="decimal" w:pos="882"/>
              </w:tabs>
              <w:ind w:right="94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B6211" w14:textId="39273CAE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593,293</w:t>
            </w:r>
          </w:p>
        </w:tc>
        <w:tc>
          <w:tcPr>
            <w:tcW w:w="90" w:type="dxa"/>
          </w:tcPr>
          <w:p w14:paraId="253DFEE5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684D10" w14:textId="697AC5E5" w:rsidR="00FB4519" w:rsidRPr="00A16218" w:rsidRDefault="00CC48CF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7A614FA7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39A8A4" w14:textId="2D6A7AF0" w:rsidR="00FB4519" w:rsidRPr="00A16218" w:rsidRDefault="00FB4519" w:rsidP="00FB451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243,293</w:t>
            </w:r>
          </w:p>
        </w:tc>
      </w:tr>
      <w:tr w:rsidR="00FB4519" w:rsidRPr="00A16218" w14:paraId="11BD15AF" w14:textId="77777777" w:rsidTr="00A11E99">
        <w:tc>
          <w:tcPr>
            <w:tcW w:w="4680" w:type="dxa"/>
          </w:tcPr>
          <w:p w14:paraId="2881DCFC" w14:textId="6AA66213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080" w:type="dxa"/>
            <w:shd w:val="clear" w:color="auto" w:fill="auto"/>
          </w:tcPr>
          <w:p w14:paraId="1907874A" w14:textId="06CC1359" w:rsidR="00FB4519" w:rsidRPr="00A16218" w:rsidRDefault="0014442E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0DDF042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56EDAA" w14:textId="314FA4BF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691,300</w:t>
            </w:r>
          </w:p>
        </w:tc>
        <w:tc>
          <w:tcPr>
            <w:tcW w:w="90" w:type="dxa"/>
          </w:tcPr>
          <w:p w14:paraId="3AE87CDB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0ABF32" w14:textId="24CEF9F1" w:rsidR="00FB4519" w:rsidRPr="00A16218" w:rsidRDefault="00CC48CF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B558847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B59DE98" w14:textId="68FB1D54" w:rsidR="00FB4519" w:rsidRPr="00A16218" w:rsidRDefault="00FB4519" w:rsidP="00FB4519">
            <w:pPr>
              <w:tabs>
                <w:tab w:val="decimal" w:pos="812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690,000</w:t>
            </w:r>
          </w:p>
        </w:tc>
      </w:tr>
      <w:tr w:rsidR="00FB4519" w:rsidRPr="00A16218" w14:paraId="6336D4AF" w14:textId="77777777" w:rsidTr="00613A3D">
        <w:tc>
          <w:tcPr>
            <w:tcW w:w="4680" w:type="dxa"/>
          </w:tcPr>
          <w:p w14:paraId="1DF59159" w14:textId="3BD519CD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sz w:val="28"/>
                <w:cs/>
              </w:rPr>
              <w:t>ลดลงระหว่างงวด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5D4B4" w14:textId="1EE86862" w:rsidR="00FB4519" w:rsidRPr="00A16218" w:rsidRDefault="0014442E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(1,300)</w:t>
            </w:r>
          </w:p>
        </w:tc>
        <w:tc>
          <w:tcPr>
            <w:tcW w:w="90" w:type="dxa"/>
          </w:tcPr>
          <w:p w14:paraId="564DE145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C7F2DB" w14:textId="576FFC71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(1,283,293)</w:t>
            </w:r>
          </w:p>
        </w:tc>
        <w:tc>
          <w:tcPr>
            <w:tcW w:w="90" w:type="dxa"/>
          </w:tcPr>
          <w:p w14:paraId="05BC666C" w14:textId="77777777" w:rsidR="00FB4519" w:rsidRPr="00A16218" w:rsidRDefault="00FB4519" w:rsidP="00FB4519">
            <w:pPr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1ECD1" w14:textId="33575E4E" w:rsidR="00FB4519" w:rsidRPr="00A16218" w:rsidRDefault="00CC48CF" w:rsidP="00FB4519">
            <w:pPr>
              <w:tabs>
                <w:tab w:val="decimal" w:pos="894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FD6CE83" w14:textId="77777777" w:rsidR="00FB4519" w:rsidRPr="00A16218" w:rsidRDefault="00FB4519" w:rsidP="00FB4519">
            <w:pPr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EBD6776" w14:textId="04A11F0C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A16218">
              <w:rPr>
                <w:rFonts w:asciiTheme="majorBidi" w:hAnsiTheme="majorBidi" w:cstheme="majorBidi"/>
                <w:sz w:val="28"/>
              </w:rPr>
              <w:t>(933,293)</w:t>
            </w:r>
          </w:p>
        </w:tc>
      </w:tr>
      <w:tr w:rsidR="00FB4519" w:rsidRPr="00B118B0" w14:paraId="0BF449A7" w14:textId="77777777" w:rsidTr="00A11E99">
        <w:tc>
          <w:tcPr>
            <w:tcW w:w="4680" w:type="dxa"/>
          </w:tcPr>
          <w:p w14:paraId="3F22FF6C" w14:textId="7F2E5A0F" w:rsidR="00FB4519" w:rsidRPr="00A16218" w:rsidRDefault="00FB4519" w:rsidP="00FB451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  <w:cs/>
              </w:rPr>
              <w:t>ยอดคงเหลือปลายงวด</w:t>
            </w:r>
            <w:r w:rsidRPr="00A162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A16218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DAC1D" w14:textId="54F93AD0" w:rsidR="00FB4519" w:rsidRPr="00A16218" w:rsidRDefault="0014442E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6DB09678" w14:textId="77777777" w:rsidR="00FB4519" w:rsidRPr="00A16218" w:rsidRDefault="00FB4519" w:rsidP="00FB4519">
            <w:pPr>
              <w:tabs>
                <w:tab w:val="decimal" w:pos="546"/>
              </w:tabs>
              <w:ind w:right="9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73CE" w14:textId="393C19E8" w:rsidR="00FB4519" w:rsidRPr="00A16218" w:rsidRDefault="00FB4519" w:rsidP="00FB4519">
            <w:pPr>
              <w:tabs>
                <w:tab w:val="decimal" w:pos="804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1,300</w:t>
            </w:r>
          </w:p>
        </w:tc>
        <w:tc>
          <w:tcPr>
            <w:tcW w:w="90" w:type="dxa"/>
          </w:tcPr>
          <w:p w14:paraId="762C6333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92AA" w14:textId="39C9A250" w:rsidR="00FB4519" w:rsidRPr="00A16218" w:rsidRDefault="00CC48CF" w:rsidP="00FB4519">
            <w:pPr>
              <w:tabs>
                <w:tab w:val="decimal" w:pos="905"/>
              </w:tabs>
              <w:spacing w:line="260" w:lineRule="atLeast"/>
              <w:ind w:right="9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6B955667" w14:textId="77777777" w:rsidR="00FB4519" w:rsidRPr="00A16218" w:rsidRDefault="00FB4519" w:rsidP="00FB4519">
            <w:pPr>
              <w:tabs>
                <w:tab w:val="decimal" w:pos="1260"/>
              </w:tabs>
              <w:ind w:right="94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2094AB" w14:textId="4E8F9353" w:rsidR="00FB4519" w:rsidRPr="00B118B0" w:rsidRDefault="00FB4519" w:rsidP="00FB4519">
            <w:pPr>
              <w:tabs>
                <w:tab w:val="decimal" w:pos="81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621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1A468BFE" w14:textId="1F754B5E" w:rsidR="002B0A44" w:rsidRPr="002B0A44" w:rsidRDefault="00C96992" w:rsidP="002B0A4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  <w:r w:rsidRPr="002B0A44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092B0BFC" w14:textId="720E6FEF" w:rsidR="00C96992" w:rsidRPr="002B0A44" w:rsidRDefault="00C96992" w:rsidP="006A0EF7">
      <w:pPr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C709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3B61" w:rsidRPr="002B0A4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3B61" w:rsidRPr="002B0A4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2B0A44">
        <w:trPr>
          <w:trHeight w:val="77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C437E2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tcBorders>
              <w:bottom w:val="single" w:sz="4" w:space="0" w:color="auto"/>
            </w:tcBorders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3E2F43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A73DBA" w14:paraId="6228D120" w14:textId="77777777" w:rsidTr="00C437E2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A73DBA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493E48E0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 w:rsidRPr="00A73DB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4D3B61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  <w:p w14:paraId="2C4D0EED" w14:textId="6B1926D0" w:rsidR="00F41573" w:rsidRPr="00A73DBA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23426780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0A6A65B2" w:rsidR="000E777D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90" w:type="dxa"/>
          </w:tcPr>
          <w:p w14:paraId="43011A76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0FDA2" w14:textId="442184A7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5C709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FEEDE62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325E7CA4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90" w:type="dxa"/>
          </w:tcPr>
          <w:p w14:paraId="47BEC10B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009EDB" w14:textId="557E7174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5C709E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5</w:t>
            </w:r>
          </w:p>
        </w:tc>
        <w:tc>
          <w:tcPr>
            <w:tcW w:w="90" w:type="dxa"/>
          </w:tcPr>
          <w:p w14:paraId="3EDB2BE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41920800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BF1F6B" w:rsidRPr="00A73DBA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</w:tr>
      <w:tr w:rsidR="00BB6D43" w:rsidRPr="00A73DBA" w14:paraId="41D9C016" w14:textId="77777777" w:rsidTr="00C437E2">
        <w:tc>
          <w:tcPr>
            <w:tcW w:w="2610" w:type="dxa"/>
            <w:tcBorders>
              <w:top w:val="single" w:sz="4" w:space="0" w:color="auto"/>
            </w:tcBorders>
          </w:tcPr>
          <w:p w14:paraId="6179FF21" w14:textId="77777777" w:rsidR="00BB6D43" w:rsidRPr="00A73DBA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2B47DC33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BB6D43" w:rsidRPr="00C77C88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44BF7FB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BB6D43" w:rsidRPr="00C77C88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6E412B77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BB6D43" w:rsidRPr="00C77C88" w:rsidRDefault="00BB6D43" w:rsidP="00120B22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334CC824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219774CB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77BEE27D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</w:tr>
      <w:tr w:rsidR="00BB6D43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77F94C6D" w:rsidR="00BB6D43" w:rsidRPr="00A73DBA" w:rsidRDefault="00BB6D43" w:rsidP="00BB6D43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="009E29C1"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7ED75CA7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BB6D43" w:rsidRPr="00C77C88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01753E64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BB6D43" w:rsidRPr="00C77C88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473E0D18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BB6D43" w:rsidRPr="00C77C88" w:rsidRDefault="00BB6D43" w:rsidP="00120B22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23A6CB7F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BB6D43" w:rsidRPr="00C77C88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4A685BDF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BB6D43" w:rsidRPr="00C77C88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7103C1C1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</w:tr>
      <w:tr w:rsidR="00BB6D43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77777777" w:rsidR="00BB6D43" w:rsidRPr="00A73DBA" w:rsidRDefault="00BB6D43" w:rsidP="00BB6D43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270A617D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BB6D43" w:rsidRPr="00C77C88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09E72C84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BB6D43" w:rsidRPr="00C77C88" w:rsidRDefault="00BB6D43" w:rsidP="00BB6D43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54923086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BB6D43" w:rsidRPr="00C77C88" w:rsidRDefault="00BB6D43" w:rsidP="00120B22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50D991E1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BB6D43" w:rsidRPr="00C77C88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209968D5" w:rsidR="00BB6D43" w:rsidRPr="00C77C88" w:rsidRDefault="00BB6D43" w:rsidP="00BB6D43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81,744</w:t>
            </w:r>
          </w:p>
        </w:tc>
        <w:tc>
          <w:tcPr>
            <w:tcW w:w="90" w:type="dxa"/>
            <w:vAlign w:val="bottom"/>
          </w:tcPr>
          <w:p w14:paraId="7E6B9B99" w14:textId="77777777" w:rsidR="00BB6D43" w:rsidRPr="00C77C88" w:rsidRDefault="00BB6D43" w:rsidP="00BB6D43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382CFC21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81,744</w:t>
            </w:r>
          </w:p>
        </w:tc>
      </w:tr>
      <w:tr w:rsidR="00BB6D43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77777777" w:rsidR="00BB6D43" w:rsidRPr="00A73DBA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BB6D43" w:rsidRPr="00A73DBA" w:rsidRDefault="00BB6D43" w:rsidP="00BB6D43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544AC4C3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BB6D43" w:rsidRPr="00C77C88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04A3818D" w:rsidR="00BB6D43" w:rsidRPr="00C77C88" w:rsidRDefault="00BB6D43" w:rsidP="00BB6D43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BB6D43" w:rsidRPr="00C77C88" w:rsidRDefault="00BB6D43" w:rsidP="00BB6D43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7F3DF37E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BB6D43" w:rsidRPr="00C77C88" w:rsidRDefault="00BB6D43" w:rsidP="00120B22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45BE328D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38577FA8" w:rsidR="00BB6D43" w:rsidRPr="00C77C88" w:rsidRDefault="00BB6D43" w:rsidP="00BB6D43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30D150EF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</w:tr>
      <w:tr w:rsidR="00BB6D43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B9106D2" w:rsidR="00BB6D43" w:rsidRPr="00A73DBA" w:rsidRDefault="00BB6D43" w:rsidP="00BB6D43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BB6D43" w:rsidRPr="00A73DBA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536B4A33" w:rsidR="00BB6D43" w:rsidRPr="00C77C88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13469BA2" w:rsidR="00BB6D43" w:rsidRPr="00C77C88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2012C932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BB6D43" w:rsidRPr="00C77C88" w:rsidRDefault="00BB6D43" w:rsidP="00120B22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15B2FF91" w:rsidR="00BB6D43" w:rsidRPr="00C77C88" w:rsidRDefault="00BB6D43" w:rsidP="00A80404">
            <w:pPr>
              <w:ind w:left="77" w:right="91"/>
              <w:jc w:val="center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BB6D43" w:rsidRPr="00C77C88" w:rsidRDefault="00BB6D43" w:rsidP="00BB6D43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0FC9266D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41E7F863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</w:tr>
      <w:tr w:rsidR="00BB6D43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581FBC2B" w:rsidR="00BB6D43" w:rsidRPr="00A73DBA" w:rsidRDefault="00BB6D43" w:rsidP="00BB6D43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BB6D43" w:rsidRPr="00A73DBA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BB6D43" w:rsidRPr="00C77C88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BB6D43" w:rsidRPr="00C77C88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32D3E7A2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2,055,889</w:t>
            </w:r>
          </w:p>
        </w:tc>
        <w:tc>
          <w:tcPr>
            <w:tcW w:w="90" w:type="dxa"/>
          </w:tcPr>
          <w:p w14:paraId="61927EAA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B30C015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2,055,889</w:t>
            </w:r>
          </w:p>
        </w:tc>
      </w:tr>
      <w:tr w:rsidR="00BB6D43" w:rsidRPr="00A73DBA" w14:paraId="3833D885" w14:textId="77777777" w:rsidTr="00613A3D">
        <w:tc>
          <w:tcPr>
            <w:tcW w:w="2610" w:type="dxa"/>
          </w:tcPr>
          <w:p w14:paraId="35C1E7BC" w14:textId="3CDF493B" w:rsidR="00BB6D43" w:rsidRPr="00A73DBA" w:rsidRDefault="00BB6D43" w:rsidP="00BB6D43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BB6D43" w:rsidRPr="00A73DBA" w:rsidRDefault="00BB6D43" w:rsidP="00BB6D43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BB6D43" w:rsidRPr="00C77C88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BB6D43" w:rsidRPr="00C77C88" w:rsidRDefault="00BB6D43" w:rsidP="00BB6D43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066A08FF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1845E8D5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</w:tr>
      <w:tr w:rsidR="00BB6D43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77777777" w:rsidR="00BB6D43" w:rsidRPr="00A73DBA" w:rsidRDefault="00BB6D43" w:rsidP="00BB6D43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BB6D43" w:rsidRPr="00A73DBA" w:rsidRDefault="00BB6D43" w:rsidP="00BB6D43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BB6D43" w:rsidRPr="00C77C88" w:rsidRDefault="00BB6D43" w:rsidP="00BB6D43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BB6D43" w:rsidRPr="00C77C88" w:rsidRDefault="00BB6D43" w:rsidP="00BB6D43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BB6D43" w:rsidRPr="00C77C88" w:rsidRDefault="00BB6D43" w:rsidP="00BB6D43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BB6D43" w:rsidRPr="00C77C88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BB6D43" w:rsidRPr="00C77C88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BB6D43" w:rsidRPr="00C77C88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BB6D43" w:rsidRPr="00C77C88" w:rsidRDefault="00BB6D43" w:rsidP="00BB6D43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2CE7DBA1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C88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  <w:tc>
          <w:tcPr>
            <w:tcW w:w="90" w:type="dxa"/>
          </w:tcPr>
          <w:p w14:paraId="6E56E582" w14:textId="77777777" w:rsidR="00BB6D43" w:rsidRPr="00C77C88" w:rsidRDefault="00BB6D43" w:rsidP="00BB6D4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4D01E8F4" w:rsidR="00BB6D43" w:rsidRPr="00C77C88" w:rsidRDefault="00BB6D43" w:rsidP="00BB6D43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C88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</w:tr>
    </w:tbl>
    <w:p w14:paraId="6F01ED51" w14:textId="77777777" w:rsidR="00DE6042" w:rsidRDefault="00DE6042" w:rsidP="00540F04">
      <w:pPr>
        <w:spacing w:before="120" w:after="120"/>
        <w:jc w:val="thaiDistribute"/>
        <w:rPr>
          <w:rFonts w:ascii="Angsana New" w:hAnsi="Angsana New"/>
          <w:color w:val="000000"/>
          <w:spacing w:val="-2"/>
          <w:sz w:val="28"/>
        </w:rPr>
        <w:sectPr w:rsidR="00DE6042" w:rsidSect="00F26C08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3"/>
          <w:cols w:space="720"/>
          <w:docGrid w:linePitch="326"/>
        </w:sectPr>
      </w:pPr>
    </w:p>
    <w:p w14:paraId="38A96B3C" w14:textId="79C0C106" w:rsidR="00D07FE2" w:rsidRPr="008A684B" w:rsidRDefault="00D07FE2" w:rsidP="00457E9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4E5667EC" w:rsidR="00D07FE2" w:rsidRPr="00B118B0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5" w:name="_Hlk70878118"/>
      <w:r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D04A82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5B463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5C709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5A1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65A19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5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1"/>
        <w:gridCol w:w="2992"/>
        <w:gridCol w:w="921"/>
        <w:gridCol w:w="91"/>
        <w:gridCol w:w="882"/>
        <w:gridCol w:w="179"/>
        <w:gridCol w:w="885"/>
        <w:gridCol w:w="179"/>
        <w:gridCol w:w="882"/>
        <w:gridCol w:w="179"/>
        <w:gridCol w:w="876"/>
        <w:gridCol w:w="179"/>
        <w:gridCol w:w="885"/>
        <w:gridCol w:w="179"/>
        <w:gridCol w:w="465"/>
        <w:gridCol w:w="35"/>
        <w:gridCol w:w="468"/>
        <w:gridCol w:w="179"/>
        <w:gridCol w:w="115"/>
        <w:gridCol w:w="21"/>
        <w:gridCol w:w="747"/>
        <w:gridCol w:w="179"/>
        <w:gridCol w:w="865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7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A73DBA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A73DBA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5641B1B1" w:rsidR="00D07FE2" w:rsidRPr="00A73DBA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5A264A"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725FA4C4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64125FC9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0992743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014D0B70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1899BE50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A73DBA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04376C34" w:rsidR="00D07FE2" w:rsidRPr="00A73DBA" w:rsidRDefault="005A264A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383C7B2E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A73DBA" w14:paraId="3D73C24F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8E5D23" w:rsidRPr="00A73DBA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A73DBA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A73DBA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2C35FC8E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7FD308C7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184EB48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754B592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4CD434D0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34F0D359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4A3AF8B6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1D6BC90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618A0AD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7653C67B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4964256A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61" w:type="pct"/>
          </w:tcPr>
          <w:p w14:paraId="1798082F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153AD6EE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2565</w:t>
            </w:r>
          </w:p>
        </w:tc>
        <w:tc>
          <w:tcPr>
            <w:tcW w:w="61" w:type="pct"/>
          </w:tcPr>
          <w:p w14:paraId="1AC86C68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72416F82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</w:tr>
      <w:tr w:rsidR="00BB3C2D" w:rsidRPr="00A73DBA" w14:paraId="55B23A21" w14:textId="77777777" w:rsidTr="00901F81">
        <w:trPr>
          <w:trHeight w:val="342"/>
        </w:trPr>
        <w:tc>
          <w:tcPr>
            <w:tcW w:w="789" w:type="pct"/>
          </w:tcPr>
          <w:p w14:paraId="19ECC5F3" w14:textId="77777777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BB3C2D" w:rsidRPr="00A73DBA" w:rsidRDefault="00BB3C2D" w:rsidP="00363E7B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BB3C2D" w:rsidRPr="00A73DBA" w:rsidRDefault="00BB3C2D" w:rsidP="00BB3C2D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5C3271C1" w:rsidR="00BB3C2D" w:rsidRPr="0018127E" w:rsidRDefault="00BB3C2D" w:rsidP="00F2002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BB3C2D" w:rsidRPr="0018127E" w:rsidRDefault="00BB3C2D" w:rsidP="00F2002D">
            <w:pPr>
              <w:tabs>
                <w:tab w:val="decimal" w:pos="584"/>
                <w:tab w:val="decimal" w:pos="742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347CF7F9" w:rsidR="00BB3C2D" w:rsidRPr="0018127E" w:rsidRDefault="00BB3C2D" w:rsidP="00F2002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BB3C2D" w:rsidRPr="0018127E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4A5A491D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BB3C2D" w:rsidRPr="0018127E" w:rsidRDefault="00BB3C2D" w:rsidP="00901F81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2669CA2F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BB3C2D" w:rsidRPr="0018127E" w:rsidRDefault="00BB3C2D" w:rsidP="00901F81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2864D1B7" w:rsidR="00BB3C2D" w:rsidRPr="0018127E" w:rsidRDefault="00B03EBA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0E389892" w:rsidR="00BB3C2D" w:rsidRPr="0018127E" w:rsidRDefault="00BB3C2D" w:rsidP="00901F81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699A1684" w:rsidR="00BB3C2D" w:rsidRPr="0018127E" w:rsidRDefault="00CF4316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 w:hint="eastAsia"/>
                <w:color w:val="000000"/>
                <w:szCs w:val="24"/>
              </w:rPr>
              <w:t>20,731</w:t>
            </w:r>
          </w:p>
        </w:tc>
        <w:tc>
          <w:tcPr>
            <w:tcW w:w="61" w:type="pct"/>
            <w:vAlign w:val="bottom"/>
          </w:tcPr>
          <w:p w14:paraId="788A1EB1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37C8D67D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20,562</w:t>
            </w:r>
          </w:p>
        </w:tc>
      </w:tr>
      <w:tr w:rsidR="00BB3C2D" w:rsidRPr="00A73DBA" w14:paraId="45681D6B" w14:textId="77777777" w:rsidTr="00901F81">
        <w:trPr>
          <w:trHeight w:val="414"/>
        </w:trPr>
        <w:tc>
          <w:tcPr>
            <w:tcW w:w="789" w:type="pct"/>
          </w:tcPr>
          <w:p w14:paraId="316CDE0E" w14:textId="77777777" w:rsidR="00BB3C2D" w:rsidRPr="00A73DBA" w:rsidRDefault="00BB3C2D" w:rsidP="00BB3C2D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BB3C2D" w:rsidRPr="00A73DBA" w:rsidRDefault="00BB3C2D" w:rsidP="00BB3C2D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7777777" w:rsidR="00363E7B" w:rsidRPr="00A73DBA" w:rsidRDefault="00BB3C2D" w:rsidP="00363E7B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</w:t>
            </w:r>
          </w:p>
          <w:p w14:paraId="741379FF" w14:textId="3B6DC707" w:rsidR="00BB3C2D" w:rsidRPr="00A73DBA" w:rsidRDefault="00BB3C2D" w:rsidP="00363E7B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BB3C2D" w:rsidRPr="00A73DBA" w:rsidRDefault="00BB3C2D" w:rsidP="00BB3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1642D7E7" w:rsidR="00BB3C2D" w:rsidRPr="0018127E" w:rsidRDefault="00BB3C2D" w:rsidP="00F2002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BB3C2D" w:rsidRPr="0018127E" w:rsidRDefault="00BB3C2D" w:rsidP="00F2002D">
            <w:pPr>
              <w:tabs>
                <w:tab w:val="decimal" w:pos="742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3941EC57" w:rsidR="00BB3C2D" w:rsidRPr="0018127E" w:rsidRDefault="00BB3C2D" w:rsidP="00F2002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BB3C2D" w:rsidRPr="0018127E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04B3B55B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BB3C2D" w:rsidRPr="0018127E" w:rsidRDefault="00BB3C2D" w:rsidP="00901F81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437E341B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BB3C2D" w:rsidRPr="0018127E" w:rsidRDefault="00BB3C2D" w:rsidP="00901F81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52DA4AD6" w:rsidR="00BB3C2D" w:rsidRPr="0018127E" w:rsidRDefault="00B03EBA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2C41D4AF" w:rsidR="00BB3C2D" w:rsidRPr="0018127E" w:rsidRDefault="00BB3C2D" w:rsidP="00901F81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76B9760D" w:rsidR="00BB3C2D" w:rsidRPr="0018127E" w:rsidRDefault="009C6BD1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2ED95114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BB3C2D" w:rsidRPr="00A73DBA" w14:paraId="48E79FCA" w14:textId="77777777" w:rsidTr="00901F81">
        <w:trPr>
          <w:trHeight w:val="414"/>
        </w:trPr>
        <w:tc>
          <w:tcPr>
            <w:tcW w:w="789" w:type="pct"/>
          </w:tcPr>
          <w:p w14:paraId="78A0618B" w14:textId="77777777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BB3C2D" w:rsidRPr="00A73DBA" w:rsidRDefault="00BB3C2D" w:rsidP="00BB3C2D">
            <w:pPr>
              <w:ind w:left="177" w:right="-486" w:hanging="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3682028A" w:rsidR="00BB3C2D" w:rsidRPr="00A73DBA" w:rsidRDefault="00BB3C2D" w:rsidP="00363E7B">
            <w:pPr>
              <w:ind w:left="204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 w:rsidR="00E2288A" w:rsidRPr="00A73DBA">
              <w:rPr>
                <w:rFonts w:asciiTheme="majorBidi" w:hAnsiTheme="majorBidi" w:cstheme="majorBidi" w:hint="cs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313" w:type="pct"/>
            <w:vAlign w:val="bottom"/>
          </w:tcPr>
          <w:p w14:paraId="12473F16" w14:textId="3B336238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BB3C2D" w:rsidRPr="00A73DBA" w:rsidRDefault="00BB3C2D" w:rsidP="00BB3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1D6163C8" w:rsidR="00BB3C2D" w:rsidRPr="0018127E" w:rsidRDefault="00BB3C2D" w:rsidP="00F2002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BB3C2D" w:rsidRPr="0018127E" w:rsidRDefault="00BB3C2D" w:rsidP="00F2002D">
            <w:pPr>
              <w:tabs>
                <w:tab w:val="decimal" w:pos="742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7A7E9377" w:rsidR="00BB3C2D" w:rsidRPr="0018127E" w:rsidRDefault="00BB3C2D" w:rsidP="00F2002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BB3C2D" w:rsidRPr="0018127E" w:rsidRDefault="00BB3C2D" w:rsidP="00BB3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63D193ED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BB3C2D" w:rsidRPr="0018127E" w:rsidRDefault="00BB3C2D" w:rsidP="00901F81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076A93F9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BB3C2D" w:rsidRPr="0018127E" w:rsidRDefault="00BB3C2D" w:rsidP="00901F81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33FE6070" w:rsidR="00BB3C2D" w:rsidRPr="0018127E" w:rsidRDefault="00B03EBA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4EFE9CE1" w:rsidR="00BB3C2D" w:rsidRPr="0018127E" w:rsidRDefault="00BB3C2D" w:rsidP="00901F81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1C712034" w:rsidR="00BB3C2D" w:rsidRPr="0018127E" w:rsidRDefault="00CF4316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 w:hint="eastAsia"/>
                <w:color w:val="000000"/>
                <w:szCs w:val="24"/>
              </w:rPr>
              <w:t>341,0</w:t>
            </w:r>
            <w:r w:rsidR="00290D37">
              <w:rPr>
                <w:rFonts w:asciiTheme="majorBidi" w:hAnsiTheme="majorBidi" w:cstheme="majorBidi"/>
                <w:color w:val="000000"/>
                <w:szCs w:val="24"/>
              </w:rPr>
              <w:t>09</w:t>
            </w:r>
          </w:p>
        </w:tc>
        <w:tc>
          <w:tcPr>
            <w:tcW w:w="61" w:type="pct"/>
            <w:vAlign w:val="bottom"/>
          </w:tcPr>
          <w:p w14:paraId="577EBCAE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3DFA8901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 w:hint="eastAsia"/>
                <w:color w:val="000000"/>
                <w:szCs w:val="24"/>
              </w:rPr>
              <w:t>344,268</w:t>
            </w:r>
          </w:p>
        </w:tc>
      </w:tr>
      <w:tr w:rsidR="00BB3C2D" w:rsidRPr="00A73DBA" w14:paraId="55CF7A59" w14:textId="77777777" w:rsidTr="00901F81">
        <w:trPr>
          <w:trHeight w:val="144"/>
        </w:trPr>
        <w:tc>
          <w:tcPr>
            <w:tcW w:w="789" w:type="pct"/>
          </w:tcPr>
          <w:p w14:paraId="56C5EEB2" w14:textId="77777777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BB3C2D" w:rsidRPr="00A73DBA" w:rsidRDefault="00BB3C2D" w:rsidP="00BB3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BB3C2D" w:rsidRPr="00A73DBA" w:rsidRDefault="00BB3C2D" w:rsidP="00BB3C2D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BB3C2D" w:rsidRPr="0018127E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BB3C2D" w:rsidRPr="0018127E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BB3C2D" w:rsidRPr="0018127E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BB3C2D" w:rsidRPr="0018127E" w:rsidRDefault="00BB3C2D" w:rsidP="00BB3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BB3C2D" w:rsidRPr="0018127E" w:rsidRDefault="00BB3C2D" w:rsidP="00901F81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BB3C2D" w:rsidRPr="0018127E" w:rsidRDefault="00BB3C2D" w:rsidP="00901F81">
            <w:pPr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BB3C2D" w:rsidRPr="0018127E" w:rsidRDefault="00BB3C2D" w:rsidP="00901F81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101A0064" w:rsidR="00BB3C2D" w:rsidRPr="0018127E" w:rsidRDefault="00B03EBA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4056D56D" w:rsidR="00BB3C2D" w:rsidRPr="0018127E" w:rsidRDefault="00BB3C2D" w:rsidP="00901F81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392DE5BB" w:rsidR="00BB3C2D" w:rsidRPr="0018127E" w:rsidRDefault="0018127E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 w:hint="eastAsia"/>
                <w:color w:val="000000"/>
                <w:szCs w:val="24"/>
              </w:rPr>
              <w:t>361,74</w:t>
            </w:r>
            <w:r w:rsidR="00290D37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61" w:type="pct"/>
            <w:vAlign w:val="bottom"/>
          </w:tcPr>
          <w:p w14:paraId="50322A8C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1807A053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 w:hint="eastAsia"/>
                <w:color w:val="000000"/>
                <w:szCs w:val="24"/>
              </w:rPr>
              <w:t>364,830</w:t>
            </w:r>
          </w:p>
        </w:tc>
      </w:tr>
      <w:tr w:rsidR="00BB3C2D" w:rsidRPr="00A73DBA" w14:paraId="23CDA4FB" w14:textId="77777777" w:rsidTr="00901F81">
        <w:trPr>
          <w:trHeight w:val="144"/>
        </w:trPr>
        <w:tc>
          <w:tcPr>
            <w:tcW w:w="789" w:type="pct"/>
          </w:tcPr>
          <w:p w14:paraId="1395944F" w14:textId="60F09984" w:rsidR="00BB3C2D" w:rsidRPr="00A73DBA" w:rsidRDefault="00BB3C2D" w:rsidP="00BB3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BB3C2D" w:rsidRPr="00A73DBA" w:rsidRDefault="00BB3C2D" w:rsidP="00BB3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BB3C2D" w:rsidRPr="00A73DBA" w:rsidRDefault="00BB3C2D" w:rsidP="00BB3C2D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BB3C2D" w:rsidRPr="0018127E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BB3C2D" w:rsidRPr="0018127E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BB3C2D" w:rsidRPr="0018127E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BB3C2D" w:rsidRPr="0018127E" w:rsidRDefault="00BB3C2D" w:rsidP="00BB3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BB3C2D" w:rsidRPr="0018127E" w:rsidRDefault="00BB3C2D" w:rsidP="00901F81">
            <w:pPr>
              <w:tabs>
                <w:tab w:val="decimal" w:pos="621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BB3C2D" w:rsidRPr="0018127E" w:rsidRDefault="00BB3C2D" w:rsidP="00901F81">
            <w:pPr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BB3C2D" w:rsidRPr="0018127E" w:rsidRDefault="00BB3C2D" w:rsidP="00901F81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vAlign w:val="bottom"/>
          </w:tcPr>
          <w:p w14:paraId="5E3D306E" w14:textId="1C240283" w:rsidR="00BB3C2D" w:rsidRPr="0018127E" w:rsidRDefault="00B03EBA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ADD9048" w14:textId="5E468BCA" w:rsidR="00BB3C2D" w:rsidRPr="0018127E" w:rsidRDefault="00BB3C2D" w:rsidP="00901F81">
            <w:pPr>
              <w:ind w:left="-53"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40135161" w14:textId="3C05B7F1" w:rsidR="00BB3C2D" w:rsidRPr="0018127E" w:rsidRDefault="009C6BD1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FD3457" w14:textId="779E52D6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BB3C2D" w:rsidRPr="00B118B0" w14:paraId="2F0DFF7E" w14:textId="77777777" w:rsidTr="00901F81">
        <w:trPr>
          <w:trHeight w:val="144"/>
        </w:trPr>
        <w:tc>
          <w:tcPr>
            <w:tcW w:w="789" w:type="pct"/>
          </w:tcPr>
          <w:p w14:paraId="233EED94" w14:textId="77777777" w:rsidR="00BB3C2D" w:rsidRPr="00A73DBA" w:rsidRDefault="00BB3C2D" w:rsidP="00BB3C2D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BB3C2D" w:rsidRPr="00A73DBA" w:rsidRDefault="00BB3C2D" w:rsidP="00BB3C2D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BB3C2D" w:rsidRPr="00A73DBA" w:rsidRDefault="00BB3C2D" w:rsidP="00BB3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BB3C2D" w:rsidRPr="00A73DBA" w:rsidRDefault="00BB3C2D" w:rsidP="00BB3C2D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BB3C2D" w:rsidRPr="0018127E" w:rsidRDefault="00BB3C2D" w:rsidP="00BB3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BB3C2D" w:rsidRPr="0018127E" w:rsidRDefault="00BB3C2D" w:rsidP="00BB3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BB3C2D" w:rsidRPr="0018127E" w:rsidRDefault="00BB3C2D" w:rsidP="00BB3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BB3C2D" w:rsidRPr="0018127E" w:rsidRDefault="00BB3C2D" w:rsidP="00BB3C2D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BB3C2D" w:rsidRPr="0018127E" w:rsidRDefault="00BB3C2D" w:rsidP="00901F81">
            <w:pPr>
              <w:tabs>
                <w:tab w:val="decimal" w:pos="720"/>
              </w:tabs>
              <w:ind w:right="6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BB3C2D" w:rsidRPr="0018127E" w:rsidRDefault="00BB3C2D" w:rsidP="00901F81">
            <w:pPr>
              <w:ind w:left="-20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BB3C2D" w:rsidRPr="0018127E" w:rsidRDefault="00BB3C2D" w:rsidP="00901F81">
            <w:pPr>
              <w:tabs>
                <w:tab w:val="decimal" w:pos="720"/>
              </w:tabs>
              <w:ind w:left="-20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F2FB1F7" w14:textId="6BCBB7F7" w:rsidR="00BB3C2D" w:rsidRPr="0018127E" w:rsidRDefault="00B03EBA" w:rsidP="00901F81">
            <w:pPr>
              <w:pBdr>
                <w:top w:val="single" w:sz="4" w:space="1" w:color="auto"/>
                <w:bottom w:val="double" w:sz="4" w:space="1" w:color="auto"/>
              </w:pBd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48BD072" w14:textId="536DB260" w:rsidR="00BB3C2D" w:rsidRPr="0018127E" w:rsidRDefault="00BB3C2D" w:rsidP="00901F81">
            <w:pPr>
              <w:pBdr>
                <w:top w:val="single" w:sz="4" w:space="1" w:color="auto"/>
                <w:bottom w:val="double" w:sz="4" w:space="1" w:color="auto"/>
              </w:pBdr>
              <w:ind w:left="37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937725" w14:textId="2A6B624C" w:rsidR="00BB3C2D" w:rsidRPr="0018127E" w:rsidRDefault="0018127E" w:rsidP="00901F81">
            <w:pPr>
              <w:pBdr>
                <w:top w:val="single" w:sz="4" w:space="1" w:color="auto"/>
                <w:bottom w:val="double" w:sz="4" w:space="1" w:color="auto"/>
              </w:pBd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361,74</w:t>
            </w:r>
            <w:r w:rsidR="00290D37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0</w:t>
            </w:r>
          </w:p>
        </w:tc>
        <w:tc>
          <w:tcPr>
            <w:tcW w:w="61" w:type="pct"/>
            <w:vAlign w:val="bottom"/>
          </w:tcPr>
          <w:p w14:paraId="6D4E9124" w14:textId="77777777" w:rsidR="00BB3C2D" w:rsidRPr="0018127E" w:rsidRDefault="00BB3C2D" w:rsidP="00901F81">
            <w:pPr>
              <w:ind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2315F3" w14:textId="0FDCCEE9" w:rsidR="00BB3C2D" w:rsidRPr="0018127E" w:rsidRDefault="00BB3C2D" w:rsidP="00901F81">
            <w:pPr>
              <w:pBdr>
                <w:top w:val="single" w:sz="4" w:space="1" w:color="auto"/>
                <w:bottom w:val="double" w:sz="4" w:space="1" w:color="auto"/>
              </w:pBdr>
              <w:ind w:left="-200" w:right="6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18127E">
              <w:rPr>
                <w:rFonts w:asciiTheme="majorBidi" w:hAnsiTheme="majorBidi" w:cstheme="majorBidi" w:hint="eastAsia"/>
                <w:b/>
                <w:bCs/>
                <w:color w:val="000000"/>
                <w:szCs w:val="24"/>
              </w:rPr>
              <w:t>364,830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FA76E2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720" w:header="864" w:footer="432" w:gutter="0"/>
          <w:pgNumType w:start="29"/>
          <w:cols w:space="720"/>
          <w:docGrid w:linePitch="326"/>
        </w:sectPr>
      </w:pPr>
    </w:p>
    <w:tbl>
      <w:tblPr>
        <w:tblW w:w="5000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9"/>
        <w:gridCol w:w="3011"/>
        <w:gridCol w:w="1332"/>
        <w:gridCol w:w="126"/>
        <w:gridCol w:w="1335"/>
        <w:gridCol w:w="138"/>
        <w:gridCol w:w="1209"/>
        <w:gridCol w:w="138"/>
        <w:gridCol w:w="1206"/>
        <w:gridCol w:w="138"/>
        <w:gridCol w:w="1209"/>
        <w:gridCol w:w="138"/>
        <w:gridCol w:w="1206"/>
        <w:gridCol w:w="141"/>
        <w:gridCol w:w="1218"/>
      </w:tblGrid>
      <w:tr w:rsidR="007E5154" w:rsidRPr="00A73DBA" w14:paraId="5AAF62C8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1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80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2BEE3D6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7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91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914" w:type="pct"/>
            <w:gridSpan w:val="3"/>
            <w:vAlign w:val="bottom"/>
          </w:tcPr>
          <w:p w14:paraId="5A6EBC13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7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0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7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4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7E5154" w:rsidRPr="00A73DBA" w14:paraId="048013A2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0B335586" w14:textId="77777777" w:rsidR="007E5154" w:rsidRPr="00A73DBA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26" w:type="pct"/>
          </w:tcPr>
          <w:p w14:paraId="4B6499F2" w14:textId="77777777" w:rsidR="007E5154" w:rsidRPr="00A73DBA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4" w:type="pct"/>
          </w:tcPr>
          <w:p w14:paraId="6D72AF74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21C0305F" w14:textId="52C9B94F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C64A1"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47" w:type="pct"/>
          </w:tcPr>
          <w:p w14:paraId="650C7830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2A6BB4D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01044E3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D38F50A" w14:textId="19A197C2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47" w:type="pct"/>
          </w:tcPr>
          <w:p w14:paraId="2D1D337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44B1482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7" w:type="pct"/>
          </w:tcPr>
          <w:p w14:paraId="5F5EA5F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4D12CC80" w14:textId="6EAB64D0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48" w:type="pct"/>
          </w:tcPr>
          <w:p w14:paraId="653C326C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516756F7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7E5154" w:rsidRPr="00A73DBA" w14:paraId="35E709C7" w14:textId="77777777" w:rsidTr="00424EF1">
        <w:trPr>
          <w:trHeight w:val="144"/>
        </w:trPr>
        <w:tc>
          <w:tcPr>
            <w:tcW w:w="725" w:type="pct"/>
            <w:vAlign w:val="bottom"/>
          </w:tcPr>
          <w:p w14:paraId="407DCF6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1026" w:type="pct"/>
          </w:tcPr>
          <w:p w14:paraId="358B2419" w14:textId="77777777" w:rsidR="007E5154" w:rsidRPr="00A73DBA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54" w:type="pct"/>
          </w:tcPr>
          <w:p w14:paraId="35F49FF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7118FF15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7" w:type="pct"/>
          </w:tcPr>
          <w:p w14:paraId="66FEC921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776E49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47" w:type="pct"/>
          </w:tcPr>
          <w:p w14:paraId="072D048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65143A7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7" w:type="pct"/>
          </w:tcPr>
          <w:p w14:paraId="5413A54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0B8313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47" w:type="pct"/>
          </w:tcPr>
          <w:p w14:paraId="0543F893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BA3D5BA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48" w:type="pct"/>
          </w:tcPr>
          <w:p w14:paraId="774B0E7E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1577F46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</w:tr>
      <w:tr w:rsidR="00424EF1" w:rsidRPr="00A73DBA" w14:paraId="6F7E855C" w14:textId="77777777" w:rsidTr="00901F81">
        <w:trPr>
          <w:trHeight w:val="234"/>
        </w:trPr>
        <w:tc>
          <w:tcPr>
            <w:tcW w:w="725" w:type="pct"/>
          </w:tcPr>
          <w:p w14:paraId="7B6ED747" w14:textId="77777777" w:rsidR="00424EF1" w:rsidRPr="00A73DBA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ค้าไม้ </w:t>
            </w:r>
          </w:p>
          <w:p w14:paraId="6645C3A4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วังวิเศษ จำกัด</w:t>
            </w:r>
          </w:p>
        </w:tc>
        <w:tc>
          <w:tcPr>
            <w:tcW w:w="1026" w:type="pct"/>
          </w:tcPr>
          <w:p w14:paraId="1D6F465E" w14:textId="77777777" w:rsidR="00424EF1" w:rsidRPr="00A73DBA" w:rsidRDefault="00424EF1" w:rsidP="006071E7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54" w:type="pct"/>
            <w:vAlign w:val="bottom"/>
          </w:tcPr>
          <w:p w14:paraId="50EB4B2E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424EF1" w:rsidRPr="00A73DBA" w:rsidRDefault="00424EF1" w:rsidP="00424EF1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14BE4EF7" w14:textId="6194DF34" w:rsidR="00424EF1" w:rsidRPr="00A22FC3" w:rsidRDefault="009C6BD1" w:rsidP="00424EF1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7" w:type="pct"/>
            <w:vAlign w:val="bottom"/>
          </w:tcPr>
          <w:p w14:paraId="63E816CC" w14:textId="77777777" w:rsidR="00424EF1" w:rsidRPr="00A22FC3" w:rsidRDefault="00424EF1" w:rsidP="00424EF1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9BF6B5F" w14:textId="77777777" w:rsidR="00424EF1" w:rsidRPr="00A22FC3" w:rsidRDefault="00424EF1" w:rsidP="00424EF1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="Angsana New" w:hAnsi="Angsana New"/>
                <w:color w:val="000000"/>
                <w:sz w:val="28"/>
              </w:rPr>
              <w:t>49.99</w:t>
            </w:r>
          </w:p>
        </w:tc>
        <w:tc>
          <w:tcPr>
            <w:tcW w:w="47" w:type="pct"/>
            <w:vAlign w:val="bottom"/>
          </w:tcPr>
          <w:p w14:paraId="1F86FE7F" w14:textId="77777777" w:rsidR="00424EF1" w:rsidRPr="00A22FC3" w:rsidRDefault="00424EF1" w:rsidP="00424EF1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18DDFF98" w14:textId="735508BA" w:rsidR="00424EF1" w:rsidRPr="00A22FC3" w:rsidRDefault="009C6BD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7A31934" w14:textId="77777777" w:rsidR="00424EF1" w:rsidRPr="00A22FC3" w:rsidRDefault="00424EF1" w:rsidP="00424EF1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670A8F18" w14:textId="77777777" w:rsidR="00424EF1" w:rsidRPr="00A22FC3" w:rsidRDefault="00424EF1" w:rsidP="00424EF1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1B207632" w14:textId="77777777" w:rsidR="00424EF1" w:rsidRPr="00A22FC3" w:rsidRDefault="00424EF1" w:rsidP="00424EF1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1" w:type="pct"/>
            <w:vAlign w:val="bottom"/>
          </w:tcPr>
          <w:p w14:paraId="476313E9" w14:textId="6911A824" w:rsidR="00424EF1" w:rsidRPr="00A22FC3" w:rsidRDefault="009C6BD1" w:rsidP="00424EF1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Align w:val="bottom"/>
          </w:tcPr>
          <w:p w14:paraId="3EFFB0E1" w14:textId="77777777" w:rsidR="00424EF1" w:rsidRPr="00A22FC3" w:rsidRDefault="00424EF1" w:rsidP="00901F81">
            <w:pPr>
              <w:tabs>
                <w:tab w:val="decimal" w:pos="710"/>
                <w:tab w:val="decimal" w:pos="792"/>
                <w:tab w:val="decimal" w:pos="848"/>
              </w:tabs>
              <w:ind w:right="9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vAlign w:val="bottom"/>
          </w:tcPr>
          <w:p w14:paraId="72317C68" w14:textId="77777777" w:rsidR="00424EF1" w:rsidRPr="00A22FC3" w:rsidRDefault="00424EF1" w:rsidP="00901F81">
            <w:pPr>
              <w:ind w:right="9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="Angsana New" w:hAnsi="Angsana New"/>
                <w:color w:val="000000"/>
                <w:sz w:val="28"/>
              </w:rPr>
              <w:t>20,000</w:t>
            </w:r>
          </w:p>
        </w:tc>
      </w:tr>
      <w:tr w:rsidR="00424EF1" w:rsidRPr="00A73DBA" w14:paraId="0D57A1A7" w14:textId="77777777" w:rsidTr="00901F81">
        <w:trPr>
          <w:trHeight w:val="144"/>
        </w:trPr>
        <w:tc>
          <w:tcPr>
            <w:tcW w:w="725" w:type="pct"/>
          </w:tcPr>
          <w:p w14:paraId="63CF03B2" w14:textId="77777777" w:rsidR="00424EF1" w:rsidRPr="00A73DBA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</w:t>
            </w:r>
          </w:p>
          <w:p w14:paraId="17CDA573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ซอฟท์แวร์ </w:t>
            </w:r>
          </w:p>
          <w:p w14:paraId="4750E1D4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</w:p>
          <w:p w14:paraId="04F44C93" w14:textId="77777777" w:rsidR="00424EF1" w:rsidRPr="00A73DBA" w:rsidRDefault="00424EF1" w:rsidP="00424EF1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1026" w:type="pct"/>
          </w:tcPr>
          <w:p w14:paraId="3FBC3B6C" w14:textId="77777777" w:rsidR="006071E7" w:rsidRPr="00A73DBA" w:rsidRDefault="00424EF1" w:rsidP="006071E7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ให้บริการและจำหน่ายอุปกรณ์ต่างๆ</w:t>
            </w:r>
          </w:p>
          <w:p w14:paraId="10C9F922" w14:textId="6210F60D" w:rsidR="00424EF1" w:rsidRPr="00A73DBA" w:rsidRDefault="00424EF1" w:rsidP="006071E7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454" w:type="pct"/>
            <w:vAlign w:val="bottom"/>
          </w:tcPr>
          <w:p w14:paraId="2F673584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424EF1" w:rsidRPr="00A73DBA" w:rsidRDefault="00424EF1" w:rsidP="00424EF1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  <w:vAlign w:val="bottom"/>
          </w:tcPr>
          <w:p w14:paraId="3F6681D6" w14:textId="336F3B53" w:rsidR="00424EF1" w:rsidRPr="00A22FC3" w:rsidRDefault="009C6BD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7" w:type="pct"/>
            <w:vAlign w:val="bottom"/>
          </w:tcPr>
          <w:p w14:paraId="5A8FD11F" w14:textId="77777777" w:rsidR="00424EF1" w:rsidRPr="00A22FC3" w:rsidRDefault="00424EF1" w:rsidP="00424EF1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5A567F0E" w14:textId="1691B0AD" w:rsidR="00424EF1" w:rsidRPr="00A22FC3" w:rsidRDefault="00424EF1" w:rsidP="00424EF1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="Angsana New" w:hAnsi="Angsana New"/>
                <w:color w:val="000000"/>
                <w:sz w:val="28"/>
              </w:rPr>
              <w:t>35</w:t>
            </w:r>
            <w:r w:rsidR="00921483" w:rsidRPr="00A22FC3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  <w:tc>
          <w:tcPr>
            <w:tcW w:w="47" w:type="pct"/>
          </w:tcPr>
          <w:p w14:paraId="43553266" w14:textId="77777777" w:rsidR="00424EF1" w:rsidRPr="00A22FC3" w:rsidRDefault="00424EF1" w:rsidP="00424EF1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vAlign w:val="bottom"/>
          </w:tcPr>
          <w:p w14:paraId="367B45A0" w14:textId="1737FFD7" w:rsidR="00424EF1" w:rsidRPr="00A22FC3" w:rsidRDefault="009C6BD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322AEB69" w14:textId="77777777" w:rsidR="00424EF1" w:rsidRPr="00A22FC3" w:rsidRDefault="00424EF1" w:rsidP="00424EF1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3395DE48" w14:textId="77777777" w:rsidR="00424EF1" w:rsidRPr="00A22FC3" w:rsidRDefault="00424EF1" w:rsidP="00424EF1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177D4068" w14:textId="77777777" w:rsidR="00424EF1" w:rsidRPr="00A22FC3" w:rsidRDefault="00424EF1" w:rsidP="00424EF1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3B1C9DDD" w14:textId="6F86170D" w:rsidR="00424EF1" w:rsidRPr="00A22FC3" w:rsidRDefault="009C6BD1" w:rsidP="00901F81">
            <w:pPr>
              <w:ind w:left="39" w:right="8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8" w:type="pct"/>
            <w:vAlign w:val="bottom"/>
          </w:tcPr>
          <w:p w14:paraId="53E0F715" w14:textId="77777777" w:rsidR="00424EF1" w:rsidRPr="00A22FC3" w:rsidRDefault="00424EF1" w:rsidP="00901F81">
            <w:pPr>
              <w:ind w:left="39" w:right="9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7873CBA0" w14:textId="77777777" w:rsidR="00424EF1" w:rsidRPr="00A22FC3" w:rsidRDefault="00424EF1" w:rsidP="00901F81">
            <w:pPr>
              <w:ind w:left="39" w:right="9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</w:tr>
      <w:tr w:rsidR="00424EF1" w:rsidRPr="00A73DBA" w14:paraId="058BB88A" w14:textId="77777777" w:rsidTr="00901F81">
        <w:trPr>
          <w:trHeight w:val="144"/>
        </w:trPr>
        <w:tc>
          <w:tcPr>
            <w:tcW w:w="725" w:type="pct"/>
          </w:tcPr>
          <w:p w14:paraId="75E14620" w14:textId="77777777" w:rsidR="00424EF1" w:rsidRPr="00A73DBA" w:rsidRDefault="00424EF1" w:rsidP="00424EF1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026" w:type="pct"/>
            <w:vAlign w:val="bottom"/>
          </w:tcPr>
          <w:p w14:paraId="5E4C3E3F" w14:textId="77777777" w:rsidR="00424EF1" w:rsidRPr="00A73DBA" w:rsidRDefault="00424EF1" w:rsidP="00424EF1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4" w:type="pct"/>
          </w:tcPr>
          <w:p w14:paraId="2DFCE435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424EF1" w:rsidRPr="00A73DBA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73B74C7C" w14:textId="77777777" w:rsidR="00424EF1" w:rsidRPr="00A22FC3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59FE13F3" w14:textId="77777777" w:rsidR="00424EF1" w:rsidRPr="00A22FC3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350487E" w14:textId="77777777" w:rsidR="00424EF1" w:rsidRPr="00A22FC3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39F9BCE0" w14:textId="77777777" w:rsidR="00424EF1" w:rsidRPr="00A22FC3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3CCFB292" w14:textId="77777777" w:rsidR="00424EF1" w:rsidRPr="00A22FC3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70269AD" w14:textId="77777777" w:rsidR="00424EF1" w:rsidRPr="00A22FC3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029CD523" w14:textId="77777777" w:rsidR="00424EF1" w:rsidRPr="00A22FC3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55A95789" w14:textId="77777777" w:rsidR="00424EF1" w:rsidRPr="00A22FC3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14:paraId="5C9008F9" w14:textId="0C0CB7BB" w:rsidR="00424EF1" w:rsidRPr="00A22FC3" w:rsidRDefault="009C6BD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8" w:type="pct"/>
            <w:vMerge w:val="restart"/>
            <w:vAlign w:val="bottom"/>
          </w:tcPr>
          <w:p w14:paraId="1CB52003" w14:textId="77777777" w:rsidR="00424EF1" w:rsidRPr="00A22FC3" w:rsidRDefault="00424EF1" w:rsidP="00901F81">
            <w:pPr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14:paraId="6B99C79D" w14:textId="77777777" w:rsidR="00424EF1" w:rsidRPr="00A22FC3" w:rsidRDefault="00424EF1" w:rsidP="00901F81">
            <w:pPr>
              <w:tabs>
                <w:tab w:val="decimal" w:pos="792"/>
              </w:tabs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424EF1" w:rsidRPr="00A73DBA" w14:paraId="763E454B" w14:textId="77777777" w:rsidTr="00901F81">
        <w:trPr>
          <w:trHeight w:val="144"/>
        </w:trPr>
        <w:tc>
          <w:tcPr>
            <w:tcW w:w="1751" w:type="pct"/>
            <w:gridSpan w:val="2"/>
          </w:tcPr>
          <w:p w14:paraId="5C334C30" w14:textId="77777777" w:rsidR="00424EF1" w:rsidRPr="00A73DBA" w:rsidRDefault="00424EF1" w:rsidP="00424EF1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54" w:type="pct"/>
          </w:tcPr>
          <w:p w14:paraId="36FEC746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424EF1" w:rsidRPr="00A73DBA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25B0EDEF" w14:textId="77777777" w:rsidR="00424EF1" w:rsidRPr="00A22FC3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0FA4BE92" w14:textId="77777777" w:rsidR="00424EF1" w:rsidRPr="00A22FC3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E2FAB39" w14:textId="77777777" w:rsidR="00424EF1" w:rsidRPr="00A22FC3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45C88EC9" w14:textId="77777777" w:rsidR="00424EF1" w:rsidRPr="00A22FC3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3A1A9022" w14:textId="77777777" w:rsidR="00424EF1" w:rsidRPr="00A22FC3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8183D66" w14:textId="77777777" w:rsidR="00424EF1" w:rsidRPr="00A22FC3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4F82BC0" w14:textId="77777777" w:rsidR="00424EF1" w:rsidRPr="00A22FC3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7FB33957" w14:textId="77777777" w:rsidR="00424EF1" w:rsidRPr="00A22FC3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19ABC195" w14:textId="13BFE4AF" w:rsidR="00424EF1" w:rsidRPr="00A22FC3" w:rsidRDefault="009C6BD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8" w:type="pct"/>
            <w:vMerge/>
            <w:vAlign w:val="bottom"/>
          </w:tcPr>
          <w:p w14:paraId="6D2E3815" w14:textId="77777777" w:rsidR="00424EF1" w:rsidRPr="00A22FC3" w:rsidRDefault="00424EF1" w:rsidP="00901F81">
            <w:pPr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5" w:type="pct"/>
            <w:tcBorders>
              <w:bottom w:val="single" w:sz="4" w:space="0" w:color="auto"/>
            </w:tcBorders>
            <w:vAlign w:val="bottom"/>
          </w:tcPr>
          <w:p w14:paraId="212A7E5C" w14:textId="77777777" w:rsidR="00424EF1" w:rsidRPr="00A22FC3" w:rsidRDefault="00424EF1" w:rsidP="00901F81">
            <w:pPr>
              <w:tabs>
                <w:tab w:val="decimal" w:pos="792"/>
              </w:tabs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424EF1" w:rsidRPr="005B37CB" w14:paraId="207A29AF" w14:textId="77777777" w:rsidTr="00901F81">
        <w:trPr>
          <w:trHeight w:val="144"/>
        </w:trPr>
        <w:tc>
          <w:tcPr>
            <w:tcW w:w="1751" w:type="pct"/>
            <w:gridSpan w:val="2"/>
          </w:tcPr>
          <w:p w14:paraId="4DF53F16" w14:textId="77777777" w:rsidR="00424EF1" w:rsidRPr="00A73DBA" w:rsidRDefault="00424EF1" w:rsidP="00424EF1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54" w:type="pct"/>
          </w:tcPr>
          <w:p w14:paraId="54821E1C" w14:textId="77777777" w:rsidR="00424EF1" w:rsidRPr="00A73DBA" w:rsidRDefault="00424EF1" w:rsidP="00424E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424EF1" w:rsidRPr="00A73DBA" w:rsidRDefault="00424EF1" w:rsidP="00424EF1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55" w:type="pct"/>
          </w:tcPr>
          <w:p w14:paraId="467B360F" w14:textId="77777777" w:rsidR="00424EF1" w:rsidRPr="00A22FC3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FD5C958" w14:textId="77777777" w:rsidR="00424EF1" w:rsidRPr="00A22FC3" w:rsidRDefault="00424EF1" w:rsidP="00424EF1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479A2463" w14:textId="77777777" w:rsidR="00424EF1" w:rsidRPr="00A22FC3" w:rsidRDefault="00424EF1" w:rsidP="00424EF1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7F72C7B2" w14:textId="77777777" w:rsidR="00424EF1" w:rsidRPr="00A22FC3" w:rsidRDefault="00424EF1" w:rsidP="00424EF1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</w:tcPr>
          <w:p w14:paraId="716400C8" w14:textId="77777777" w:rsidR="00424EF1" w:rsidRPr="00A22FC3" w:rsidRDefault="00424EF1" w:rsidP="00424EF1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</w:tcPr>
          <w:p w14:paraId="247EE215" w14:textId="77777777" w:rsidR="00424EF1" w:rsidRPr="00A22FC3" w:rsidRDefault="00424EF1" w:rsidP="00424EF1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2B408FC" w14:textId="77777777" w:rsidR="00424EF1" w:rsidRPr="00A22FC3" w:rsidRDefault="00424EF1" w:rsidP="00424EF1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7" w:type="pct"/>
            <w:vAlign w:val="bottom"/>
          </w:tcPr>
          <w:p w14:paraId="3FC97EB8" w14:textId="77777777" w:rsidR="00424EF1" w:rsidRPr="00A22FC3" w:rsidRDefault="00424EF1" w:rsidP="00424EF1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1E6F2DDE" w:rsidR="00424EF1" w:rsidRPr="00A22FC3" w:rsidRDefault="009C6BD1" w:rsidP="00424EF1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8" w:type="pct"/>
            <w:vMerge/>
            <w:vAlign w:val="bottom"/>
          </w:tcPr>
          <w:p w14:paraId="4FEA8E56" w14:textId="77777777" w:rsidR="00424EF1" w:rsidRPr="00A22FC3" w:rsidRDefault="00424EF1" w:rsidP="00901F81">
            <w:pPr>
              <w:ind w:left="39" w:right="9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424EF1" w:rsidRPr="00A22FC3" w:rsidRDefault="00424EF1" w:rsidP="00901F81">
            <w:pPr>
              <w:tabs>
                <w:tab w:val="decimal" w:pos="792"/>
              </w:tabs>
              <w:ind w:left="39" w:right="94" w:firstLine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22FC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FA76E2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720" w:header="864" w:footer="432" w:gutter="0"/>
          <w:pgNumType w:start="30"/>
          <w:cols w:space="720"/>
          <w:docGrid w:linePitch="326"/>
        </w:sectPr>
      </w:pPr>
    </w:p>
    <w:p w14:paraId="6EE62B93" w14:textId="62DC1CE9" w:rsidR="00641F25" w:rsidRPr="008A684B" w:rsidRDefault="00F21B43" w:rsidP="00010B9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8"/>
        </w:rPr>
      </w:pPr>
      <w:r w:rsidRPr="0035736C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</w:t>
      </w:r>
      <w:r w:rsidR="00641F25" w:rsidRPr="0035736C">
        <w:rPr>
          <w:rFonts w:asciiTheme="majorBidi" w:hAnsiTheme="majorBidi" w:cstheme="majorBidi"/>
          <w:b/>
          <w:bCs/>
          <w:sz w:val="28"/>
          <w:cs/>
        </w:rPr>
        <w:t>ลงทุนในการร่วมค้า</w:t>
      </w:r>
    </w:p>
    <w:p w14:paraId="0F22A8DB" w14:textId="4E65A3D9" w:rsidR="00641F25" w:rsidRPr="008A684B" w:rsidRDefault="00641F25" w:rsidP="00010B90">
      <w:pPr>
        <w:spacing w:before="240"/>
        <w:ind w:left="360"/>
        <w:rPr>
          <w:rFonts w:asciiTheme="majorBidi" w:hAnsiTheme="majorBidi" w:cstheme="majorBidi"/>
          <w:spacing w:val="-6"/>
          <w:sz w:val="28"/>
        </w:rPr>
      </w:pPr>
      <w:r w:rsidRPr="008A684B">
        <w:rPr>
          <w:rFonts w:asciiTheme="majorBidi" w:hAnsiTheme="majorBidi" w:cstheme="majorBidi"/>
          <w:spacing w:val="-6"/>
          <w:sz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</w:t>
      </w:r>
      <w:r w:rsidRPr="008A684B">
        <w:rPr>
          <w:rFonts w:asciiTheme="majorBidi" w:hAnsiTheme="majorBidi" w:cstheme="majorBidi"/>
          <w:spacing w:val="-6"/>
          <w:sz w:val="28"/>
        </w:rPr>
        <w:t xml:space="preserve"> </w:t>
      </w:r>
      <w:r w:rsidRPr="008A684B">
        <w:rPr>
          <w:rFonts w:asciiTheme="majorBidi" w:hAnsiTheme="majorBidi" w:cstheme="majorBidi"/>
          <w:spacing w:val="-6"/>
          <w:sz w:val="28"/>
          <w:cs/>
        </w:rPr>
        <w:t>มีรายละเอียดดังต่อไปนี้</w:t>
      </w:r>
    </w:p>
    <w:tbl>
      <w:tblPr>
        <w:tblW w:w="9175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88"/>
        <w:gridCol w:w="987"/>
        <w:gridCol w:w="90"/>
        <w:gridCol w:w="990"/>
        <w:gridCol w:w="90"/>
        <w:gridCol w:w="900"/>
        <w:gridCol w:w="90"/>
        <w:gridCol w:w="900"/>
        <w:gridCol w:w="90"/>
        <w:gridCol w:w="900"/>
        <w:gridCol w:w="90"/>
        <w:gridCol w:w="900"/>
        <w:gridCol w:w="90"/>
        <w:gridCol w:w="990"/>
      </w:tblGrid>
      <w:tr w:rsidR="00641F25" w:rsidRPr="00B118B0" w14:paraId="3A13916F" w14:textId="77777777" w:rsidTr="000C71E1">
        <w:tc>
          <w:tcPr>
            <w:tcW w:w="1980" w:type="dxa"/>
          </w:tcPr>
          <w:p w14:paraId="3FB4962D" w14:textId="77777777" w:rsidR="00641F25" w:rsidRPr="00F24629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</w:tcPr>
          <w:p w14:paraId="0DF2142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</w:tcPr>
          <w:p w14:paraId="1AFC649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FAC3D8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C0B50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14EF04ED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9CB0F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63DEEC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nil"/>
            </w:tcBorders>
            <w:vAlign w:val="bottom"/>
          </w:tcPr>
          <w:p w14:paraId="10FD926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AE6FC11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  <w:vAlign w:val="bottom"/>
          </w:tcPr>
          <w:p w14:paraId="3A611947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หน่วย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พันบาท)</w:t>
            </w:r>
          </w:p>
        </w:tc>
      </w:tr>
      <w:tr w:rsidR="00641F25" w:rsidRPr="00B118B0" w14:paraId="13E2137D" w14:textId="77777777" w:rsidTr="000C71E1">
        <w:tc>
          <w:tcPr>
            <w:tcW w:w="1980" w:type="dxa"/>
            <w:tcBorders>
              <w:bottom w:val="nil"/>
            </w:tcBorders>
          </w:tcPr>
          <w:p w14:paraId="1BBF2498" w14:textId="77777777" w:rsidR="00641F25" w:rsidRPr="00F24629" w:rsidRDefault="00641F25" w:rsidP="00A11E9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</w:tcPr>
          <w:p w14:paraId="0EEBA9D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01DEA586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5580BD0D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6E17E7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53BE0E9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D42DC3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9074BF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bottom w:val="single" w:sz="4" w:space="0" w:color="auto"/>
            </w:tcBorders>
            <w:vAlign w:val="bottom"/>
          </w:tcPr>
          <w:p w14:paraId="37FA846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14:paraId="20B6EB7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47411F8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41F25" w:rsidRPr="00B118B0" w14:paraId="6C43D597" w14:textId="77777777" w:rsidTr="000C71E1">
        <w:tc>
          <w:tcPr>
            <w:tcW w:w="1980" w:type="dxa"/>
            <w:tcBorders>
              <w:bottom w:val="nil"/>
            </w:tcBorders>
            <w:vAlign w:val="bottom"/>
          </w:tcPr>
          <w:p w14:paraId="63126552" w14:textId="77777777" w:rsidR="00641F25" w:rsidRPr="00F24629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tcBorders>
              <w:bottom w:val="nil"/>
            </w:tcBorders>
            <w:vAlign w:val="bottom"/>
          </w:tcPr>
          <w:p w14:paraId="53C5DC7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  <w:tcBorders>
              <w:bottom w:val="nil"/>
            </w:tcBorders>
            <w:vAlign w:val="bottom"/>
          </w:tcPr>
          <w:p w14:paraId="68A8C89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0" w:type="dxa"/>
            <w:vAlign w:val="bottom"/>
          </w:tcPr>
          <w:p w14:paraId="2E23CAC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2E281009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สัดส่วนเงินลงทุน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51FC02E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ร้อยละ</w:t>
            </w:r>
            <w:r w:rsidRPr="00F24629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C077B3B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F6C2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มูลค่าตามบัญชี</w:t>
            </w:r>
          </w:p>
          <w:p w14:paraId="28B63A8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90" w:type="dxa"/>
            <w:vAlign w:val="bottom"/>
          </w:tcPr>
          <w:p w14:paraId="71F0967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89D35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ราคาทุน</w:t>
            </w:r>
          </w:p>
        </w:tc>
      </w:tr>
      <w:tr w:rsidR="00641F25" w:rsidRPr="00B118B0" w14:paraId="71160C62" w14:textId="77777777" w:rsidTr="000C71E1">
        <w:trPr>
          <w:trHeight w:val="188"/>
        </w:trPr>
        <w:tc>
          <w:tcPr>
            <w:tcW w:w="1980" w:type="dxa"/>
            <w:tcBorders>
              <w:top w:val="nil"/>
              <w:bottom w:val="nil"/>
            </w:tcBorders>
          </w:tcPr>
          <w:p w14:paraId="0165EBCF" w14:textId="77777777" w:rsidR="00641F25" w:rsidRPr="00F24629" w:rsidRDefault="00641F25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" w:type="dxa"/>
            <w:tcBorders>
              <w:top w:val="nil"/>
            </w:tcBorders>
          </w:tcPr>
          <w:p w14:paraId="3E1411A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22F723DE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</w:p>
        </w:tc>
        <w:tc>
          <w:tcPr>
            <w:tcW w:w="90" w:type="dxa"/>
          </w:tcPr>
          <w:p w14:paraId="7E27D0E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588695F8" w14:textId="1DA32ACA" w:rsidR="00641F25" w:rsidRPr="00F24629" w:rsidRDefault="00455108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3B758F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3439C3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14:paraId="7498D28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25D1FD22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3E8C4B7" w14:textId="0BC08681" w:rsidR="00641F25" w:rsidRPr="00F24629" w:rsidRDefault="003B758F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3CF5F46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86BC27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6CECCEBA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C39601" w14:textId="0C23905F" w:rsidR="00641F25" w:rsidRPr="00F24629" w:rsidRDefault="003B758F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115E758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FCEF19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 xml:space="preserve">31 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ธันวาคม</w:t>
            </w:r>
          </w:p>
        </w:tc>
      </w:tr>
      <w:tr w:rsidR="00641F25" w:rsidRPr="00B118B0" w14:paraId="56869566" w14:textId="77777777" w:rsidTr="000C71E1">
        <w:trPr>
          <w:trHeight w:val="188"/>
        </w:trPr>
        <w:tc>
          <w:tcPr>
            <w:tcW w:w="1980" w:type="dxa"/>
            <w:tcBorders>
              <w:bottom w:val="single" w:sz="4" w:space="0" w:color="auto"/>
            </w:tcBorders>
          </w:tcPr>
          <w:p w14:paraId="75E5FB2B" w14:textId="4342DE27" w:rsidR="00641F25" w:rsidRPr="00F24629" w:rsidRDefault="00A36191" w:rsidP="00A11E99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88" w:type="dxa"/>
          </w:tcPr>
          <w:p w14:paraId="12E18C4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1CFF3D5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ลักษณะ</w:t>
            </w: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>ธุรกิจ</w:t>
            </w:r>
          </w:p>
        </w:tc>
        <w:tc>
          <w:tcPr>
            <w:tcW w:w="90" w:type="dxa"/>
          </w:tcPr>
          <w:p w14:paraId="51CA235F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BBCA0E" w14:textId="6A77BBD9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90" w:type="dxa"/>
          </w:tcPr>
          <w:p w14:paraId="09434D1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00759" w14:textId="3D5DDAD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  <w:tc>
          <w:tcPr>
            <w:tcW w:w="90" w:type="dxa"/>
          </w:tcPr>
          <w:p w14:paraId="1456C570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E126F0" w14:textId="48FAB51F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</w:t>
            </w:r>
          </w:p>
        </w:tc>
        <w:tc>
          <w:tcPr>
            <w:tcW w:w="90" w:type="dxa"/>
          </w:tcPr>
          <w:p w14:paraId="5B9FA971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342F3E" w14:textId="7931F1F1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  <w:tc>
          <w:tcPr>
            <w:tcW w:w="90" w:type="dxa"/>
          </w:tcPr>
          <w:p w14:paraId="4805132C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BD5AED" w14:textId="1AAC544C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5</w:t>
            </w:r>
          </w:p>
        </w:tc>
        <w:tc>
          <w:tcPr>
            <w:tcW w:w="90" w:type="dxa"/>
          </w:tcPr>
          <w:p w14:paraId="4C55E4B4" w14:textId="77777777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33A67C" w14:textId="5E5E4339" w:rsidR="00641F25" w:rsidRPr="00F24629" w:rsidRDefault="00641F25" w:rsidP="00A11E9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olor w:val="000000"/>
                <w:spacing w:val="-2"/>
                <w:szCs w:val="24"/>
              </w:rPr>
            </w:pPr>
            <w:r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256</w:t>
            </w:r>
            <w:r w:rsidR="0011703B" w:rsidRPr="00F24629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4</w:t>
            </w:r>
          </w:p>
        </w:tc>
      </w:tr>
      <w:tr w:rsidR="001C40CF" w:rsidRPr="00B118B0" w14:paraId="7C807C49" w14:textId="77777777" w:rsidTr="000C71E1">
        <w:tc>
          <w:tcPr>
            <w:tcW w:w="1980" w:type="dxa"/>
          </w:tcPr>
          <w:p w14:paraId="041E464C" w14:textId="77777777" w:rsidR="001C40CF" w:rsidRPr="00F24629" w:rsidRDefault="001C40CF" w:rsidP="001C40CF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บริษัท เอ็มลิ้งค์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คิวไออาร์ จำกัด</w:t>
            </w:r>
          </w:p>
        </w:tc>
        <w:tc>
          <w:tcPr>
            <w:tcW w:w="88" w:type="dxa"/>
          </w:tcPr>
          <w:p w14:paraId="187B75BA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87" w:type="dxa"/>
          </w:tcPr>
          <w:p w14:paraId="2B187D90" w14:textId="73CE5F71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160" w:right="1" w:hanging="160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อยู่ระหว่างการชำระบัญชี</w:t>
            </w:r>
          </w:p>
        </w:tc>
        <w:tc>
          <w:tcPr>
            <w:tcW w:w="90" w:type="dxa"/>
          </w:tcPr>
          <w:p w14:paraId="6595CB76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AB5904" w14:textId="552A708D" w:rsidR="001C40CF" w:rsidRPr="00F24629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E82BE8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507BC" w14:textId="0F0E702A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60.00</w:t>
            </w:r>
          </w:p>
        </w:tc>
        <w:tc>
          <w:tcPr>
            <w:tcW w:w="90" w:type="dxa"/>
            <w:vAlign w:val="bottom"/>
          </w:tcPr>
          <w:p w14:paraId="6F9668F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784602B4" w14:textId="69AEBD34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0E2A31C" w14:textId="2184BA14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983C6C" w14:textId="7DC9579C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(6,451)</w:t>
            </w:r>
          </w:p>
        </w:tc>
        <w:tc>
          <w:tcPr>
            <w:tcW w:w="90" w:type="dxa"/>
            <w:vAlign w:val="bottom"/>
          </w:tcPr>
          <w:p w14:paraId="4852A724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5E2FADB" w14:textId="4D43B4CB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FBE5C48" w14:textId="7B904358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4E6FCE4" w14:textId="2CFBA8E2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9,000</w:t>
            </w:r>
          </w:p>
        </w:tc>
      </w:tr>
      <w:tr w:rsidR="001C40CF" w:rsidRPr="00B118B0" w14:paraId="57F0CB77" w14:textId="77777777" w:rsidTr="000C71E1">
        <w:trPr>
          <w:trHeight w:val="306"/>
        </w:trPr>
        <w:tc>
          <w:tcPr>
            <w:tcW w:w="1980" w:type="dxa"/>
            <w:tcBorders>
              <w:bottom w:val="nil"/>
            </w:tcBorders>
          </w:tcPr>
          <w:p w14:paraId="682CE4F8" w14:textId="743EA583" w:rsidR="001C40CF" w:rsidRPr="00F24629" w:rsidRDefault="001C40CF" w:rsidP="001C40CF">
            <w:pPr>
              <w:ind w:left="-90" w:firstLine="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szCs w:val="24"/>
                <w:u w:val="single"/>
                <w:cs/>
                <w:lang w:val="en-GB"/>
              </w:rPr>
              <w:t>หัก</w:t>
            </w:r>
            <w:r w:rsidRPr="00F2462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24629">
              <w:rPr>
                <w:rFonts w:asciiTheme="majorBidi" w:hAnsiTheme="majorBidi" w:cstheme="majorBidi"/>
                <w:szCs w:val="24"/>
                <w:cs/>
                <w:lang w:val="en-GB"/>
              </w:rPr>
              <w:t>ค่าเผื่อการด้อยค่าเงินลงทุน</w:t>
            </w:r>
          </w:p>
        </w:tc>
        <w:tc>
          <w:tcPr>
            <w:tcW w:w="88" w:type="dxa"/>
            <w:tcBorders>
              <w:bottom w:val="nil"/>
            </w:tcBorders>
          </w:tcPr>
          <w:p w14:paraId="1D58E007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75972F87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40736B8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3CB013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DFB7D8A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340C050E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C2AAF8B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9D4FF3" w14:textId="6F9D6B66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10D8B2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560013" w14:textId="5F626D2D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254DC9D2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444CDD" w14:textId="397BC130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B459061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C0A7C3" w14:textId="401A7B3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szCs w:val="24"/>
              </w:rPr>
            </w:pPr>
            <w:r w:rsidRPr="00F24629">
              <w:rPr>
                <w:rFonts w:asciiTheme="majorBidi" w:hAnsiTheme="majorBidi" w:cstheme="majorBidi"/>
                <w:szCs w:val="24"/>
              </w:rPr>
              <w:t>(9,000)</w:t>
            </w:r>
          </w:p>
        </w:tc>
      </w:tr>
      <w:tr w:rsidR="001C40CF" w:rsidRPr="00B118B0" w14:paraId="062F0415" w14:textId="77777777" w:rsidTr="000C71E1">
        <w:tc>
          <w:tcPr>
            <w:tcW w:w="1980" w:type="dxa"/>
            <w:tcBorders>
              <w:bottom w:val="nil"/>
            </w:tcBorders>
          </w:tcPr>
          <w:p w14:paraId="4BBA7629" w14:textId="77777777" w:rsidR="001C40CF" w:rsidRPr="00F24629" w:rsidRDefault="001C40CF" w:rsidP="001C40CF">
            <w:pPr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F24629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สุทธิ</w:t>
            </w:r>
          </w:p>
        </w:tc>
        <w:tc>
          <w:tcPr>
            <w:tcW w:w="88" w:type="dxa"/>
            <w:tcBorders>
              <w:bottom w:val="nil"/>
            </w:tcBorders>
          </w:tcPr>
          <w:p w14:paraId="4B53EC3E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87" w:type="dxa"/>
            <w:tcBorders>
              <w:bottom w:val="nil"/>
            </w:tcBorders>
          </w:tcPr>
          <w:p w14:paraId="6D9AEF32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BD747D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CEC453F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4F294DA3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E94588D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162079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E87031" w14:textId="052E1D65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8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6D9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4B24BE0C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9BBFAE" w14:textId="3A26D478" w:rsidR="001C40CF" w:rsidRPr="00ED6D91" w:rsidRDefault="001C40CF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6D91">
              <w:rPr>
                <w:rFonts w:asciiTheme="majorBidi" w:hAnsiTheme="majorBidi" w:cstheme="majorBidi"/>
                <w:b/>
                <w:bCs/>
                <w:szCs w:val="24"/>
              </w:rPr>
              <w:t>(6,451)</w:t>
            </w:r>
          </w:p>
        </w:tc>
        <w:tc>
          <w:tcPr>
            <w:tcW w:w="90" w:type="dxa"/>
            <w:tcBorders>
              <w:bottom w:val="nil"/>
            </w:tcBorders>
          </w:tcPr>
          <w:p w14:paraId="01155094" w14:textId="77777777" w:rsidR="001C40CF" w:rsidRPr="00ED6D91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F37E" w14:textId="5BAF286D" w:rsidR="001C40CF" w:rsidRPr="00ED6D91" w:rsidRDefault="009C6BD1" w:rsidP="001C40CF">
            <w:pPr>
              <w:tabs>
                <w:tab w:val="right" w:pos="7200"/>
                <w:tab w:val="right" w:pos="8540"/>
              </w:tabs>
              <w:ind w:right="7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ED6D91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A49E550" w14:textId="77777777" w:rsidR="001C40CF" w:rsidRPr="00F24629" w:rsidRDefault="001C40CF" w:rsidP="001C40C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FEF30C7" w14:textId="0870A32E" w:rsidR="001C40CF" w:rsidRPr="00F24629" w:rsidRDefault="001C40CF" w:rsidP="001C40CF">
            <w:pPr>
              <w:tabs>
                <w:tab w:val="right" w:pos="7200"/>
                <w:tab w:val="right" w:pos="8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24629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</w:tr>
    </w:tbl>
    <w:p w14:paraId="75F66460" w14:textId="54AA9D9D" w:rsidR="001B7F0D" w:rsidRDefault="00641F25" w:rsidP="00E66CFF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บริษัท เอ็มลิงค์ คิวไออาร์ จำกัด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ได้จดทะเบียนเลิกกิจการกับกระทรวงพาณิชย์เมื่อวันที่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19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กุมภาพันธ์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2561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และปัจจุบันอยู่ระหว่างการชำระบัญชี</w:t>
      </w:r>
      <w:r w:rsidR="001C40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กับ</w:t>
      </w:r>
      <w:r w:rsidR="00727B43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กรม</w:t>
      </w:r>
      <w:r w:rsidR="001C40CF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สรรพากร</w:t>
      </w:r>
    </w:p>
    <w:p w14:paraId="68EEF66A" w14:textId="3F3323B2" w:rsidR="00087405" w:rsidRPr="00694FAD" w:rsidRDefault="00087405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94FAD">
        <w:rPr>
          <w:rFonts w:asciiTheme="majorBidi" w:hAnsiTheme="majorBidi" w:cstheme="majorBidi"/>
          <w:b/>
          <w:bCs/>
          <w:sz w:val="28"/>
          <w:cs/>
        </w:rPr>
        <w:t>อสังหาริมทรัพย์เพื่อการลงทุน</w:t>
      </w:r>
      <w:r w:rsidRPr="00694FA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2703519" w14:textId="724C30A4" w:rsidR="00087405" w:rsidRPr="00B118B0" w:rsidRDefault="00087405" w:rsidP="00010B90">
      <w:pPr>
        <w:spacing w:before="240"/>
        <w:ind w:left="360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5C709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1BE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D1BEA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รายการเปลี่ยนแปลงของอสังหาริมทรัพย์เพื่อการลงทุนสรุปได้ดังนี้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80"/>
        <w:gridCol w:w="1260"/>
        <w:gridCol w:w="180"/>
        <w:gridCol w:w="1260"/>
        <w:gridCol w:w="180"/>
        <w:gridCol w:w="1260"/>
      </w:tblGrid>
      <w:tr w:rsidR="00087405" w:rsidRPr="00B118B0" w14:paraId="2FA2D320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5B1CBD6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60E59CB8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63BA1FB9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765FF716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A9702FF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E5AE227" w14:textId="77777777" w:rsidR="00087405" w:rsidRPr="00B118B0" w:rsidRDefault="00087405" w:rsidP="00A11E99">
            <w:pPr>
              <w:ind w:left="420" w:firstLine="9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lang w:val="en-GB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87405" w:rsidRPr="00B118B0" w14:paraId="1B74CDB5" w14:textId="77777777" w:rsidTr="0053641F">
        <w:trPr>
          <w:trHeight w:val="20"/>
        </w:trPr>
        <w:tc>
          <w:tcPr>
            <w:tcW w:w="3510" w:type="dxa"/>
            <w:vAlign w:val="bottom"/>
          </w:tcPr>
          <w:p w14:paraId="148A4E44" w14:textId="77777777" w:rsidR="00087405" w:rsidRPr="00B118B0" w:rsidRDefault="00087405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0" w:type="dxa"/>
            <w:gridSpan w:val="3"/>
          </w:tcPr>
          <w:p w14:paraId="18E93FCD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7415EAF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31DA36CB" w14:textId="77777777" w:rsidR="00087405" w:rsidRPr="00B118B0" w:rsidRDefault="00087405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87405" w:rsidRPr="00B118B0" w14:paraId="4F79B290" w14:textId="77777777" w:rsidTr="0053641F">
        <w:trPr>
          <w:trHeight w:val="20"/>
        </w:trPr>
        <w:tc>
          <w:tcPr>
            <w:tcW w:w="3510" w:type="dxa"/>
          </w:tcPr>
          <w:p w14:paraId="6B0468ED" w14:textId="77777777" w:rsidR="00087405" w:rsidRPr="00B118B0" w:rsidRDefault="00087405" w:rsidP="00A11E99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96267" w14:textId="74C979D9" w:rsidR="00087405" w:rsidRPr="00B118B0" w:rsidRDefault="00455108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 </w:t>
            </w:r>
            <w:r w:rsidR="00087405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A0AE4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815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7B644FF" w14:textId="008DE9CC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6681BC88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40A40" w14:textId="3DCF267F" w:rsidR="00087405" w:rsidRPr="00B118B0" w:rsidRDefault="003B758F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C709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  <w:r w:rsidR="00455108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45510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</w:t>
            </w:r>
            <w:r w:rsidR="00087405"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032A2C7E" w14:textId="77777777" w:rsidR="00087405" w:rsidRPr="00B118B0" w:rsidRDefault="00087405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99F57" w14:textId="77777777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A627D9D" w14:textId="0D855650" w:rsidR="00087405" w:rsidRPr="00B118B0" w:rsidRDefault="00087405" w:rsidP="00A11E9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D1BE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63AA0" w:rsidRPr="00B118B0" w14:paraId="7A15CBE6" w14:textId="77777777" w:rsidTr="0053641F">
        <w:trPr>
          <w:trHeight w:val="20"/>
        </w:trPr>
        <w:tc>
          <w:tcPr>
            <w:tcW w:w="3510" w:type="dxa"/>
          </w:tcPr>
          <w:p w14:paraId="0AC4144C" w14:textId="38161C99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4B5877" w14:textId="2AA7A08C" w:rsidR="00E63AA0" w:rsidRPr="00125103" w:rsidRDefault="0037751C" w:rsidP="003C7ACD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288D9131" w14:textId="77777777" w:rsidR="00E63AA0" w:rsidRPr="00125103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7D4F9" w14:textId="38223B49" w:rsidR="00E63AA0" w:rsidRPr="00125103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sz w:val="28"/>
                <w:szCs w:val="28"/>
              </w:rPr>
              <w:t>113,965</w:t>
            </w:r>
          </w:p>
        </w:tc>
        <w:tc>
          <w:tcPr>
            <w:tcW w:w="180" w:type="dxa"/>
          </w:tcPr>
          <w:p w14:paraId="79823BEE" w14:textId="77777777" w:rsidR="00E63AA0" w:rsidRPr="00125103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4213BF" w14:textId="00AFBEE0" w:rsidR="00E63AA0" w:rsidRPr="00125103" w:rsidRDefault="0037751C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sz w:val="28"/>
                <w:szCs w:val="28"/>
              </w:rPr>
              <w:t>3,300</w:t>
            </w:r>
          </w:p>
        </w:tc>
        <w:tc>
          <w:tcPr>
            <w:tcW w:w="180" w:type="dxa"/>
          </w:tcPr>
          <w:p w14:paraId="45FC4AA5" w14:textId="77777777" w:rsidR="00E63AA0" w:rsidRPr="00125103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C887FC" w14:textId="28845E94" w:rsidR="00E63AA0" w:rsidRPr="00B118B0" w:rsidRDefault="00E63AA0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209,800</w:t>
            </w:r>
          </w:p>
        </w:tc>
      </w:tr>
      <w:tr w:rsidR="00E63AA0" w:rsidRPr="00B118B0" w14:paraId="1823B00A" w14:textId="77777777" w:rsidTr="0053641F">
        <w:tc>
          <w:tcPr>
            <w:tcW w:w="3510" w:type="dxa"/>
            <w:vAlign w:val="bottom"/>
          </w:tcPr>
          <w:p w14:paraId="395C4BB6" w14:textId="7C673179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szCs w:val="28"/>
                <w:cs/>
              </w:rPr>
              <w:t>ลดลงจากการวัดมูลค่า</w:t>
            </w:r>
          </w:p>
        </w:tc>
        <w:tc>
          <w:tcPr>
            <w:tcW w:w="1260" w:type="dxa"/>
          </w:tcPr>
          <w:p w14:paraId="24D151C5" w14:textId="7BC6EEDA" w:rsidR="00E63AA0" w:rsidRPr="00125103" w:rsidRDefault="0037751C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3AC571" w14:textId="77777777" w:rsidR="00E63AA0" w:rsidRPr="00125103" w:rsidRDefault="00E63AA0" w:rsidP="00E63AA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B52F7C" w14:textId="57CE543B" w:rsidR="00E63AA0" w:rsidRPr="00125103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sz w:val="28"/>
                <w:szCs w:val="28"/>
              </w:rPr>
              <w:t>(111,852)</w:t>
            </w:r>
          </w:p>
        </w:tc>
        <w:tc>
          <w:tcPr>
            <w:tcW w:w="180" w:type="dxa"/>
          </w:tcPr>
          <w:p w14:paraId="1BEB5AB3" w14:textId="77777777" w:rsidR="00E63AA0" w:rsidRPr="00125103" w:rsidRDefault="00E63AA0" w:rsidP="00E63AA0">
            <w:pPr>
              <w:pStyle w:val="BodyText2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0356C7" w14:textId="713A58EF" w:rsidR="00E63AA0" w:rsidRPr="00125103" w:rsidRDefault="0037751C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24CA4A" w14:textId="77777777" w:rsidR="00E63AA0" w:rsidRPr="00125103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7142FC" w14:textId="513EF2E4" w:rsidR="00E63AA0" w:rsidRPr="00B118B0" w:rsidRDefault="00E63AA0" w:rsidP="00E63AA0">
            <w:pPr>
              <w:pStyle w:val="BodyText2"/>
              <w:tabs>
                <w:tab w:val="decimal" w:pos="1081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sz w:val="28"/>
                <w:szCs w:val="28"/>
              </w:rPr>
              <w:t>(206,500)</w:t>
            </w:r>
          </w:p>
        </w:tc>
      </w:tr>
      <w:tr w:rsidR="00E63AA0" w:rsidRPr="00B118B0" w14:paraId="7AA9947A" w14:textId="77777777" w:rsidTr="0053641F">
        <w:tc>
          <w:tcPr>
            <w:tcW w:w="3510" w:type="dxa"/>
            <w:vAlign w:val="bottom"/>
          </w:tcPr>
          <w:p w14:paraId="5EC89FA8" w14:textId="62467296" w:rsidR="00E63AA0" w:rsidRPr="00B118B0" w:rsidRDefault="00E63AA0" w:rsidP="00E63AA0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1A1E944" w14:textId="0C7ECD17" w:rsidR="00E63AA0" w:rsidRPr="00125103" w:rsidRDefault="0037751C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4B7EAB7F" w14:textId="77777777" w:rsidR="00E63AA0" w:rsidRPr="00125103" w:rsidRDefault="00E63AA0" w:rsidP="00E63AA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860027" w14:textId="1DB533E9" w:rsidR="00E63AA0" w:rsidRPr="00125103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5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2,113</w:t>
            </w:r>
          </w:p>
        </w:tc>
        <w:tc>
          <w:tcPr>
            <w:tcW w:w="180" w:type="dxa"/>
          </w:tcPr>
          <w:p w14:paraId="10C0A9EB" w14:textId="77777777" w:rsidR="00E63AA0" w:rsidRPr="00125103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43565E" w14:textId="6078BA89" w:rsidR="00E63AA0" w:rsidRPr="00125103" w:rsidRDefault="0037751C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5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  <w:tc>
          <w:tcPr>
            <w:tcW w:w="180" w:type="dxa"/>
          </w:tcPr>
          <w:p w14:paraId="14551E41" w14:textId="77777777" w:rsidR="00E63AA0" w:rsidRPr="00125103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66FBE" w14:textId="47A0DF84" w:rsidR="00E63AA0" w:rsidRPr="00B118B0" w:rsidRDefault="00E63AA0" w:rsidP="00E63AA0">
            <w:pPr>
              <w:pStyle w:val="BodyText2"/>
              <w:tabs>
                <w:tab w:val="decimal" w:pos="1079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</w:t>
            </w:r>
          </w:p>
        </w:tc>
      </w:tr>
    </w:tbl>
    <w:p w14:paraId="058EF9EA" w14:textId="1F918357" w:rsidR="00087405" w:rsidRPr="00B118B0" w:rsidRDefault="00087405" w:rsidP="00A923FD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บริษัทมีพื้นที่อาคารสำนักงานให้เช่า จึงจัดประเภทรายการพื้นที่อาคารให้เช่าเป็นอสังหาริมทรัพย์เพื่อการลงทุนในงบการเงินเฉพาะกิจการ</w:t>
      </w:r>
    </w:p>
    <w:p w14:paraId="5916319D" w14:textId="2D7A488D" w:rsidR="00087405" w:rsidRDefault="00087405" w:rsidP="001B5073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มูลค่ายุติธรรมประเมินโดยผู้ประเมินราคาอิสระโดยใช้เกณฑ์วิธีวิเคราะห์จากรายได้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(Income Approach)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สำหรับอาคารสำนักงานให้เช่า ข้อสมมติฐานหลักที่ใช้ในการประเมินมูลค่ายุติธรรมของอาคารดังกล่าว ประกอบด้วย อัตราผลตอบแทน</w:t>
      </w:r>
      <w:r w:rsidR="000D1925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86E6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อัตราเงินเฟ้อ อัตราการเช่าพื้นที่ และอัตราการเติบโตระยะยาวของค่าเช่า</w:t>
      </w:r>
    </w:p>
    <w:p w14:paraId="5D93A45B" w14:textId="529038FB" w:rsidR="00CC011D" w:rsidRDefault="00CC01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470C9CFB" w14:textId="0DA7B760" w:rsidR="0038576C" w:rsidRPr="00694FAD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694FAD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  <w:r w:rsidRPr="00694FA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49EF3621" w14:textId="6EAE6155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646A0" w:rsidRPr="004E4C4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646A0" w:rsidRPr="004E4C42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806491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013A255D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</w:t>
            </w:r>
            <w:r w:rsidR="003B758F" w:rsidRPr="00806491">
              <w:rPr>
                <w:rFonts w:asciiTheme="majorBidi" w:hAnsiTheme="majorBidi" w:cstheme="majorBidi"/>
                <w:sz w:val="28"/>
              </w:rPr>
              <w:t>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5523F982" w:rsidR="004A406F" w:rsidRPr="00806491" w:rsidRDefault="003B758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806491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41EDCC1D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</w:tcPr>
          <w:p w14:paraId="35E53E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2240B34B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90" w:type="dxa"/>
          </w:tcPr>
          <w:p w14:paraId="7F7384B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1E1E9F9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90" w:type="dxa"/>
          </w:tcPr>
          <w:p w14:paraId="4714A6A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350101E4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38576C" w:rsidRPr="00806491" w14:paraId="3BE282EE" w14:textId="77777777" w:rsidTr="00A11E99">
        <w:trPr>
          <w:trHeight w:val="20"/>
        </w:trPr>
        <w:tc>
          <w:tcPr>
            <w:tcW w:w="4230" w:type="dxa"/>
          </w:tcPr>
          <w:p w14:paraId="0576548B" w14:textId="14F10C99" w:rsidR="0038576C" w:rsidRPr="00806491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5307F88B" w:rsidR="0038576C" w:rsidRPr="00ED4F71" w:rsidRDefault="00F57658" w:rsidP="00577D1E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 w:hint="eastAsia"/>
                <w:sz w:val="28"/>
                <w:szCs w:val="28"/>
              </w:rPr>
              <w:t>1,789,491</w:t>
            </w:r>
          </w:p>
        </w:tc>
        <w:tc>
          <w:tcPr>
            <w:tcW w:w="90" w:type="dxa"/>
          </w:tcPr>
          <w:p w14:paraId="42E8BA89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7CD3B398" w:rsidR="0038576C" w:rsidRPr="00806491" w:rsidRDefault="00ED5815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748,088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7CD93F40" w:rsidR="0038576C" w:rsidRPr="00806491" w:rsidRDefault="003048E6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48E6">
              <w:rPr>
                <w:rFonts w:asciiTheme="majorBidi" w:hAnsiTheme="majorBidi" w:cstheme="majorBidi" w:hint="eastAsia"/>
                <w:sz w:val="28"/>
                <w:szCs w:val="28"/>
              </w:rPr>
              <w:t>171,209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2ED26405" w:rsidR="0038576C" w:rsidRPr="00806491" w:rsidRDefault="00CF1F49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 w:hint="cs"/>
                <w:sz w:val="28"/>
                <w:szCs w:val="28"/>
              </w:rPr>
              <w:t>175,74</w:t>
            </w:r>
            <w:r w:rsidRPr="0080649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8576C" w:rsidRPr="00806491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7910207A" w:rsidR="0038576C" w:rsidRPr="00806491" w:rsidRDefault="0038576C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64C16CDE" w:rsidR="0038576C" w:rsidRPr="00ED4F71" w:rsidRDefault="00F57658" w:rsidP="009A37CA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 w:hint="eastAsia"/>
                <w:sz w:val="28"/>
                <w:szCs w:val="28"/>
              </w:rPr>
              <w:t>1,93</w:t>
            </w:r>
            <w:r w:rsidR="001B0AD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" w:type="dxa"/>
          </w:tcPr>
          <w:p w14:paraId="1E531D01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4F818E4" w:rsidR="0038576C" w:rsidRPr="00806491" w:rsidRDefault="00981501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2,886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4D7FF011" w:rsidR="0038576C" w:rsidRPr="00806491" w:rsidRDefault="003048E6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048E6">
              <w:rPr>
                <w:rFonts w:asciiTheme="majorBidi" w:hAnsiTheme="majorBidi" w:cstheme="majorBidi" w:hint="eastAsia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38576C" w:rsidRPr="00806491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3BF992C6" w:rsidR="0038576C" w:rsidRPr="00806491" w:rsidRDefault="00285792" w:rsidP="00A11E99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8748FD" w:rsidRPr="00806491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77777777" w:rsidR="008748FD" w:rsidRPr="00806491" w:rsidRDefault="008748FD" w:rsidP="008748FD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1934884D" w:rsidR="008748FD" w:rsidRPr="00ED4F71" w:rsidRDefault="00F57658" w:rsidP="008748F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 w:hint="eastAsia"/>
                <w:sz w:val="28"/>
                <w:szCs w:val="28"/>
              </w:rPr>
              <w:t>84,9</w:t>
            </w:r>
            <w:r w:rsidR="001B0ADA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90" w:type="dxa"/>
          </w:tcPr>
          <w:p w14:paraId="365B4FE7" w14:textId="77777777" w:rsidR="008748FD" w:rsidRPr="00806491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61444873" w:rsidR="008748FD" w:rsidRPr="00806491" w:rsidRDefault="00ED4D70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84,033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8748FD" w:rsidRPr="00806491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7FB0259F" w:rsidR="008748FD" w:rsidRPr="00806491" w:rsidRDefault="009A4A22" w:rsidP="008748F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8748FD" w:rsidRPr="00806491" w:rsidRDefault="008748FD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7119FBB2" w:rsidR="008748FD" w:rsidRPr="00806491" w:rsidRDefault="008748FD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7625" w:rsidRPr="00806491" w14:paraId="6B81154D" w14:textId="77777777" w:rsidTr="00A11E99">
        <w:trPr>
          <w:trHeight w:val="20"/>
        </w:trPr>
        <w:tc>
          <w:tcPr>
            <w:tcW w:w="4230" w:type="dxa"/>
          </w:tcPr>
          <w:p w14:paraId="223FCAEC" w14:textId="74FFF694" w:rsidR="003C7625" w:rsidRPr="00806491" w:rsidRDefault="00962D8E" w:rsidP="00962D8E">
            <w:pPr>
              <w:rPr>
                <w:rFonts w:ascii="Angsana New" w:hAnsi="Angsana New"/>
                <w:sz w:val="28"/>
                <w:cs/>
              </w:rPr>
            </w:pPr>
            <w:r w:rsidRPr="00806491">
              <w:rPr>
                <w:rFonts w:ascii="Angsana New" w:hAnsi="Angsana New" w:hint="cs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588546" w14:textId="75302229" w:rsidR="003C7625" w:rsidRPr="00ED4F71" w:rsidRDefault="00ED4F71" w:rsidP="008748FD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2FD711F" w14:textId="77777777" w:rsidR="003C7625" w:rsidRPr="00806491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E98FEC" w14:textId="7A865B22" w:rsidR="003C7625" w:rsidRPr="00806491" w:rsidRDefault="00D17D98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1,047,274</w:t>
            </w:r>
          </w:p>
        </w:tc>
        <w:tc>
          <w:tcPr>
            <w:tcW w:w="90" w:type="dxa"/>
            <w:shd w:val="clear" w:color="auto" w:fill="auto"/>
          </w:tcPr>
          <w:p w14:paraId="1E432C86" w14:textId="77777777" w:rsidR="003C7625" w:rsidRPr="00806491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0FD7B7" w14:textId="23A031B6" w:rsidR="003C7625" w:rsidRPr="00806491" w:rsidRDefault="009A4A22" w:rsidP="008748FD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34274" w14:textId="77777777" w:rsidR="003C7625" w:rsidRPr="00806491" w:rsidRDefault="003C7625" w:rsidP="008748FD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7A90DBE" w14:textId="5A6D5C45" w:rsidR="003C7625" w:rsidRPr="00806491" w:rsidRDefault="00CF5D0D" w:rsidP="008748FD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806491" w14:paraId="46B913E9" w14:textId="77777777" w:rsidTr="00A11E99">
        <w:trPr>
          <w:trHeight w:val="20"/>
        </w:trPr>
        <w:tc>
          <w:tcPr>
            <w:tcW w:w="4230" w:type="dxa"/>
          </w:tcPr>
          <w:p w14:paraId="6323988C" w14:textId="4A8B79A4" w:rsidR="00E85727" w:rsidRPr="00806491" w:rsidRDefault="00E85727" w:rsidP="00E85727">
            <w:pPr>
              <w:rPr>
                <w:rFonts w:ascii="Angsana New" w:hAnsi="Angsana New"/>
                <w:sz w:val="28"/>
                <w:cs/>
              </w:rPr>
            </w:pPr>
            <w:r w:rsidRPr="00806491">
              <w:rPr>
                <w:rFonts w:ascii="Angsana New" w:hAnsi="Angsana New" w:hint="cs"/>
                <w:sz w:val="28"/>
                <w:cs/>
              </w:rPr>
              <w:t>โอนกลับค่าเผื่อการลดลงของมูลค่า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A0251F" w14:textId="529B6AB7" w:rsidR="00E85727" w:rsidRPr="00ED4F71" w:rsidRDefault="00ED4F71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5BD168B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684C6" w14:textId="7C680429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74F07532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CCF421" w14:textId="539FCACA" w:rsidR="00E85727" w:rsidRPr="00806491" w:rsidRDefault="009A4A22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BE5E4C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3447F3" w14:textId="3079B569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806491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4E3E038E" w:rsidR="00E85727" w:rsidRPr="00806491" w:rsidRDefault="00E85727" w:rsidP="000A3D4F">
            <w:pPr>
              <w:pStyle w:val="BodyText2"/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="000A3D4F" w:rsidRPr="008064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3028E05F" w:rsidR="00E85727" w:rsidRPr="00ED4F71" w:rsidRDefault="00ED4F71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 w:hint="eastAsia"/>
                <w:sz w:val="28"/>
                <w:szCs w:val="28"/>
              </w:rPr>
              <w:t>(42,222)</w:t>
            </w:r>
          </w:p>
        </w:tc>
        <w:tc>
          <w:tcPr>
            <w:tcW w:w="90" w:type="dxa"/>
          </w:tcPr>
          <w:p w14:paraId="4F5EF3EE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212316C4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(20,921)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34337FA6" w:rsidR="00E85727" w:rsidRPr="00806491" w:rsidRDefault="009A4A22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6F0BC8C4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(14)</w:t>
            </w:r>
          </w:p>
        </w:tc>
      </w:tr>
      <w:tr w:rsidR="00E85727" w:rsidRPr="00806491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48866421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74C1CB75" w:rsidR="00E85727" w:rsidRPr="00ED4F71" w:rsidRDefault="00ED4F71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 w:hint="eastAsia"/>
                <w:sz w:val="28"/>
                <w:szCs w:val="28"/>
              </w:rPr>
              <w:t>(24,412)</w:t>
            </w:r>
          </w:p>
        </w:tc>
        <w:tc>
          <w:tcPr>
            <w:tcW w:w="90" w:type="dxa"/>
          </w:tcPr>
          <w:p w14:paraId="3674C02A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763C518F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(14,981)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36B4DC18" w:rsidR="00E85727" w:rsidRPr="00806491" w:rsidRDefault="009A4A22" w:rsidP="00E85727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483137AA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5727" w:rsidRPr="00806491" w14:paraId="47210312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621ABA3B" w14:textId="7D02664F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674958" w14:textId="49A72DA2" w:rsidR="00E85727" w:rsidRPr="00ED4F71" w:rsidRDefault="00ED4F71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33757BA1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48DFB" w14:textId="05CA6B6C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(3,08</w:t>
            </w:r>
            <w:r w:rsidR="00F51443" w:rsidRPr="0080649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0649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979C64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5789BC" w14:textId="536C67EC" w:rsidR="00E85727" w:rsidRPr="00806491" w:rsidRDefault="009A4A22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84BD03A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804699" w14:textId="5615977E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5727" w:rsidRPr="00806491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780E38ED" w:rsidR="00E85727" w:rsidRPr="00806491" w:rsidRDefault="00E85727" w:rsidP="000A3D4F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7A79C068" w:rsidR="00E85727" w:rsidRPr="00ED4F71" w:rsidRDefault="00ED4F71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4F71">
              <w:rPr>
                <w:rFonts w:asciiTheme="majorBidi" w:hAnsiTheme="majorBidi" w:cstheme="majorBidi" w:hint="eastAsia"/>
                <w:sz w:val="28"/>
                <w:szCs w:val="28"/>
              </w:rPr>
              <w:t>(69,974)</w:t>
            </w:r>
          </w:p>
        </w:tc>
        <w:tc>
          <w:tcPr>
            <w:tcW w:w="90" w:type="dxa"/>
          </w:tcPr>
          <w:p w14:paraId="1B411E74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4AB07D80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(54,522)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5F264942" w:rsidR="00E85727" w:rsidRPr="00806491" w:rsidRDefault="009A4A22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4A22">
              <w:rPr>
                <w:rFonts w:asciiTheme="majorBidi" w:hAnsiTheme="majorBidi" w:cstheme="majorBidi" w:hint="eastAsia"/>
                <w:sz w:val="28"/>
                <w:szCs w:val="28"/>
              </w:rPr>
              <w:t>(3,049)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E85727" w:rsidRPr="00806491" w:rsidRDefault="00E85727" w:rsidP="00E85727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5BE1A961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sz w:val="28"/>
                <w:szCs w:val="28"/>
              </w:rPr>
              <w:t>(4,715)</w:t>
            </w:r>
          </w:p>
        </w:tc>
      </w:tr>
      <w:tr w:rsidR="00E85727" w:rsidRPr="00806491" w14:paraId="49EF1304" w14:textId="77777777" w:rsidTr="00613A3D">
        <w:trPr>
          <w:trHeight w:val="20"/>
        </w:trPr>
        <w:tc>
          <w:tcPr>
            <w:tcW w:w="4230" w:type="dxa"/>
          </w:tcPr>
          <w:p w14:paraId="7CF82429" w14:textId="49E83442" w:rsidR="00E85727" w:rsidRPr="00806491" w:rsidRDefault="00E85727" w:rsidP="00BD399B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0FEBD81A" w:rsidR="00E85727" w:rsidRPr="00ED4F71" w:rsidRDefault="00ED4F71" w:rsidP="00E85727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4F71">
              <w:rPr>
                <w:rFonts w:asciiTheme="majorBidi" w:hAnsiTheme="majorBidi" w:cstheme="majorBidi" w:hint="eastAsia"/>
                <w:b/>
                <w:bCs/>
                <w:sz w:val="28"/>
                <w:szCs w:val="28"/>
              </w:rPr>
              <w:t>1,739,791</w:t>
            </w:r>
          </w:p>
        </w:tc>
        <w:tc>
          <w:tcPr>
            <w:tcW w:w="90" w:type="dxa"/>
          </w:tcPr>
          <w:p w14:paraId="768F1E61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6C29B3B9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b/>
                <w:bCs/>
                <w:sz w:val="28"/>
                <w:szCs w:val="28"/>
              </w:rPr>
              <w:t>1,789,491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3B1DC234" w:rsidR="00E85727" w:rsidRPr="00806491" w:rsidRDefault="009A4A22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22">
              <w:rPr>
                <w:rFonts w:asciiTheme="majorBidi" w:hAnsiTheme="majorBidi" w:cstheme="majorBidi" w:hint="eastAsia"/>
                <w:b/>
                <w:bCs/>
                <w:sz w:val="28"/>
                <w:szCs w:val="28"/>
              </w:rPr>
              <w:t>168,167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E85727" w:rsidRPr="00806491" w:rsidRDefault="00E85727" w:rsidP="00E85727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7BECA" w14:textId="42A7C2EA" w:rsidR="00E85727" w:rsidRPr="00806491" w:rsidRDefault="00E85727" w:rsidP="00E85727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6491">
              <w:rPr>
                <w:rFonts w:ascii="Angsana New" w:hAnsi="Angsana New"/>
                <w:b/>
                <w:bCs/>
                <w:sz w:val="28"/>
                <w:szCs w:val="28"/>
              </w:rPr>
              <w:t>171,209</w:t>
            </w:r>
          </w:p>
        </w:tc>
      </w:tr>
    </w:tbl>
    <w:p w14:paraId="6FF92990" w14:textId="648C41BB" w:rsidR="007C2E26" w:rsidRDefault="007C2E26" w:rsidP="007C2E2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3C29CB0" w14:textId="77777777" w:rsidR="007C2E26" w:rsidRDefault="007C2E2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14B32491" w14:textId="69A166FF" w:rsidR="0038576C" w:rsidRPr="00B005A2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005A2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สินทรัพย์สิทธิการใช้</w:t>
      </w:r>
    </w:p>
    <w:p w14:paraId="378E9A47" w14:textId="5CE80FA3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68A" w:rsidRPr="0022571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68A" w:rsidRPr="0022571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2"/>
        <w:gridCol w:w="1085"/>
        <w:gridCol w:w="90"/>
        <w:gridCol w:w="1086"/>
        <w:gridCol w:w="90"/>
        <w:gridCol w:w="994"/>
        <w:gridCol w:w="90"/>
        <w:gridCol w:w="1043"/>
      </w:tblGrid>
      <w:tr w:rsidR="0038576C" w:rsidRPr="00196B21" w14:paraId="2915B483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4C17A32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D79B94A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682686FE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B005A2">
              <w:rPr>
                <w:rFonts w:asciiTheme="majorBidi" w:hAnsiTheme="majorBidi" w:cstheme="majorBidi"/>
                <w:sz w:val="28"/>
              </w:rPr>
              <w:t>: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0BAD131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335EAC98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54FEDB2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bottom"/>
          </w:tcPr>
          <w:p w14:paraId="365E7C83" w14:textId="28850385" w:rsidR="0038576C" w:rsidRPr="00B005A2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3</w:t>
            </w:r>
            <w:r w:rsidR="003B758F" w:rsidRPr="00B005A2">
              <w:rPr>
                <w:rFonts w:asciiTheme="majorBidi" w:hAnsiTheme="majorBidi" w:cstheme="majorBidi"/>
                <w:sz w:val="28"/>
              </w:rPr>
              <w:t>0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464B4" w:rsidRPr="00B005A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vAlign w:val="bottom"/>
          </w:tcPr>
          <w:p w14:paraId="483A4E1F" w14:textId="07E21B13" w:rsidR="0038576C" w:rsidRPr="00B005A2" w:rsidRDefault="003B758F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30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464B4" w:rsidRPr="00B005A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</w:tcPr>
          <w:p w14:paraId="1783B90C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005A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289CAC3E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21015A4" w14:textId="77777777" w:rsidR="0038576C" w:rsidRPr="00B005A2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E1B06EC" w14:textId="00CC6755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B005A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Merge/>
          </w:tcPr>
          <w:p w14:paraId="7DE57D79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187DA665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B005A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1C59C77E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B46E006" w14:textId="6E99723F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B005A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Merge/>
          </w:tcPr>
          <w:p w14:paraId="290D2950" w14:textId="77777777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78F6A173" w14:textId="7379C058" w:rsidR="0038576C" w:rsidRPr="00B005A2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256</w:t>
            </w:r>
            <w:r w:rsidR="0095645E" w:rsidRPr="00B005A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38576C" w:rsidRPr="00196B21" w14:paraId="6AE9CC36" w14:textId="77777777" w:rsidTr="0053641F">
        <w:trPr>
          <w:trHeight w:val="17"/>
        </w:trPr>
        <w:tc>
          <w:tcPr>
            <w:tcW w:w="4612" w:type="dxa"/>
          </w:tcPr>
          <w:p w14:paraId="1D889CEB" w14:textId="4E9B6B93" w:rsidR="0038576C" w:rsidRPr="00B005A2" w:rsidRDefault="005F5DDD" w:rsidP="00A11E99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="00D25F10"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 w:rsidR="0038576C" w:rsidRPr="00B005A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ตามบัญชีต้นงวด</w:t>
            </w:r>
            <w:r w:rsidR="0038576C" w:rsidRPr="00B005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1AE5DDB2" w:rsidR="0038576C" w:rsidRPr="00B005A2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171,237</w:t>
            </w:r>
          </w:p>
        </w:tc>
        <w:tc>
          <w:tcPr>
            <w:tcW w:w="90" w:type="dxa"/>
            <w:vAlign w:val="center"/>
          </w:tcPr>
          <w:p w14:paraId="0A3B17ED" w14:textId="77777777" w:rsidR="0038576C" w:rsidRPr="00B005A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8119C18" w14:textId="09809C75" w:rsidR="0038576C" w:rsidRPr="00B005A2" w:rsidRDefault="00995F4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cs"/>
                <w:sz w:val="28"/>
                <w:cs/>
              </w:rPr>
              <w:t>217</w:t>
            </w:r>
            <w:r w:rsidRPr="00B005A2">
              <w:rPr>
                <w:rFonts w:asciiTheme="majorBidi" w:hAnsiTheme="majorBidi" w:cstheme="majorBidi"/>
                <w:sz w:val="28"/>
              </w:rPr>
              <w:t>,</w:t>
            </w:r>
            <w:r w:rsidRPr="00B005A2">
              <w:rPr>
                <w:rFonts w:asciiTheme="majorBidi" w:hAnsiTheme="majorBidi" w:cstheme="majorBidi" w:hint="cs"/>
                <w:sz w:val="28"/>
                <w:cs/>
              </w:rPr>
              <w:t>885</w:t>
            </w:r>
          </w:p>
        </w:tc>
        <w:tc>
          <w:tcPr>
            <w:tcW w:w="90" w:type="dxa"/>
            <w:vAlign w:val="center"/>
          </w:tcPr>
          <w:p w14:paraId="769DF2A6" w14:textId="77777777" w:rsidR="0038576C" w:rsidRPr="00B005A2" w:rsidRDefault="0038576C" w:rsidP="00A11E99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2472B168" w14:textId="66E3117C" w:rsidR="0038576C" w:rsidRPr="00B005A2" w:rsidRDefault="00665F2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2,476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38576C" w:rsidRPr="00B005A2" w:rsidRDefault="0038576C" w:rsidP="00A11E99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3976A70C" w:rsidR="0038576C" w:rsidRPr="00B005A2" w:rsidRDefault="00577D1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4,470</w:t>
            </w:r>
          </w:p>
        </w:tc>
      </w:tr>
      <w:tr w:rsidR="00023847" w:rsidRPr="00196B21" w14:paraId="08DBB5D2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18E001D9" w14:textId="450217EA" w:rsidR="00023847" w:rsidRPr="00B005A2" w:rsidRDefault="00023847" w:rsidP="001351E9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005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="007B4C4D"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="00721587"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B3A70E" w14:textId="10629F59" w:rsidR="00023847" w:rsidRPr="00B005A2" w:rsidRDefault="0024211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sz w:val="28"/>
              </w:rPr>
              <w:t>1,69</w:t>
            </w:r>
            <w:r w:rsidR="007013A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5B1CAEBF" w14:textId="77777777" w:rsidR="00023847" w:rsidRPr="00B005A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668B1B2" w14:textId="6408D747" w:rsidR="00023847" w:rsidRPr="00B005A2" w:rsidRDefault="0013525D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90" w:type="dxa"/>
            <w:vAlign w:val="center"/>
          </w:tcPr>
          <w:p w14:paraId="2975F17A" w14:textId="77777777" w:rsidR="00023847" w:rsidRPr="00B005A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2CBD99E2" w14:textId="3B39841F" w:rsidR="00023847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23847" w:rsidRPr="00B005A2" w:rsidRDefault="0002384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78DE01E" w14:textId="6ABBE49E" w:rsidR="00023847" w:rsidRPr="00B005A2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C2E26" w:rsidRPr="00196B21" w14:paraId="7A2BCCA0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C89AA23" w14:textId="3510912B" w:rsidR="007C2E26" w:rsidRPr="00B005A2" w:rsidRDefault="007C2E26" w:rsidP="007B4C4D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  <w:r w:rsidR="003027C1"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50F574" w14:textId="02C5118C" w:rsidR="007C2E26" w:rsidRPr="00B005A2" w:rsidRDefault="0024211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sz w:val="28"/>
              </w:rPr>
              <w:t>99</w:t>
            </w:r>
          </w:p>
        </w:tc>
        <w:tc>
          <w:tcPr>
            <w:tcW w:w="90" w:type="dxa"/>
            <w:vAlign w:val="center"/>
          </w:tcPr>
          <w:p w14:paraId="64E53CFA" w14:textId="77777777" w:rsidR="007C2E26" w:rsidRPr="00B005A2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49613ADB" w14:textId="561A90C1" w:rsidR="007C2E26" w:rsidRPr="00B005A2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B005A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21BBCF3" w14:textId="77777777" w:rsidR="007C2E26" w:rsidRPr="00B005A2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6D2C8480" w14:textId="2676EB9C" w:rsidR="007C2E26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7C2E26" w:rsidRPr="00B005A2" w:rsidRDefault="007C2E26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4BF7BD73" w14:textId="531D6AF1" w:rsidR="007C2E26" w:rsidRPr="00B005A2" w:rsidRDefault="003027C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21587" w:rsidRPr="00196B21" w14:paraId="0B68C69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5E99EC02" w14:textId="1D63AB4D" w:rsidR="00721587" w:rsidRPr="00B005A2" w:rsidRDefault="00721587" w:rsidP="008463F7">
            <w:pPr>
              <w:pStyle w:val="BodyText2"/>
              <w:spacing w:after="0" w:line="240" w:lineRule="auto"/>
              <w:ind w:left="630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FFF8AB" w14:textId="6091B415" w:rsidR="00721587" w:rsidRPr="00B005A2" w:rsidRDefault="0024211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sz w:val="28"/>
              </w:rPr>
              <w:t>323</w:t>
            </w:r>
          </w:p>
        </w:tc>
        <w:tc>
          <w:tcPr>
            <w:tcW w:w="90" w:type="dxa"/>
            <w:vAlign w:val="center"/>
          </w:tcPr>
          <w:p w14:paraId="63F3A032" w14:textId="77777777" w:rsidR="00721587" w:rsidRPr="00B005A2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14558378" w14:textId="22C7FE03" w:rsidR="00721587" w:rsidRPr="00B005A2" w:rsidRDefault="00B259B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="Angsana New" w:hAnsi="Angsana New"/>
                <w:sz w:val="28"/>
              </w:rPr>
              <w:t>1,105</w:t>
            </w:r>
          </w:p>
        </w:tc>
        <w:tc>
          <w:tcPr>
            <w:tcW w:w="90" w:type="dxa"/>
            <w:vAlign w:val="center"/>
          </w:tcPr>
          <w:p w14:paraId="2FA15C40" w14:textId="65256D90" w:rsidR="00721587" w:rsidRPr="00B005A2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5C5CCBEE" w14:textId="26EE7E7B" w:rsidR="00721587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721587" w:rsidRPr="00B005A2" w:rsidRDefault="00721587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2C2465F9" w14:textId="453E79F5" w:rsidR="00721587" w:rsidRPr="00B005A2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E3F69" w:rsidRPr="00196B21" w14:paraId="7C786C5F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7255DECD" w14:textId="258E479A" w:rsidR="00DE3F69" w:rsidRPr="00B005A2" w:rsidRDefault="00F304DF" w:rsidP="0086312E">
            <w:pPr>
              <w:pStyle w:val="BodyText2"/>
              <w:tabs>
                <w:tab w:val="left" w:pos="630"/>
              </w:tabs>
              <w:spacing w:after="0" w:line="240" w:lineRule="auto"/>
              <w:ind w:left="627"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005A2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เพิ่มขึ้นจากการซื้อธุรกิจ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5141E7" w14:textId="50B682F0" w:rsidR="00DE3F69" w:rsidRPr="00B005A2" w:rsidRDefault="0024211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F5A1642" w14:textId="77777777" w:rsidR="00DE3F69" w:rsidRPr="00B005A2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E14A58F" w14:textId="5DB5B219" w:rsidR="00DE3F69" w:rsidRPr="00B005A2" w:rsidRDefault="007266CD" w:rsidP="00A11E99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B005A2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90" w:type="dxa"/>
            <w:vAlign w:val="center"/>
          </w:tcPr>
          <w:p w14:paraId="79205901" w14:textId="77777777" w:rsidR="00DE3F69" w:rsidRPr="00B005A2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69037784" w14:textId="00BB27B2" w:rsidR="00DE3F69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0D0268" w14:textId="77777777" w:rsidR="00DE3F69" w:rsidRPr="00B005A2" w:rsidRDefault="00DE3F6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</w:tcPr>
          <w:p w14:paraId="1F222880" w14:textId="08D98FD0" w:rsidR="00DE3F69" w:rsidRPr="00B005A2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8576C" w:rsidRPr="00196B21" w14:paraId="4085EE76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65E9715A" w14:textId="279E1D3D" w:rsidR="0038576C" w:rsidRPr="00B005A2" w:rsidRDefault="0038576C" w:rsidP="00395153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B005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</w:t>
            </w:r>
            <w:r w:rsidR="0036153F" w:rsidRPr="00B005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</w:t>
            </w:r>
            <w:r w:rsidR="00833C3A"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B005A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E79A3" w14:textId="215BE1A7" w:rsidR="0038576C" w:rsidRPr="00B005A2" w:rsidRDefault="0024211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sz w:val="28"/>
              </w:rPr>
              <w:t>(2</w:t>
            </w:r>
            <w:r w:rsidR="007013A3">
              <w:rPr>
                <w:rFonts w:asciiTheme="majorBidi" w:hAnsiTheme="majorBidi" w:cstheme="majorBidi"/>
                <w:sz w:val="28"/>
              </w:rPr>
              <w:t>0,953</w:t>
            </w:r>
            <w:r w:rsidRPr="00B005A2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B7D4A4B" w14:textId="77777777" w:rsidR="0038576C" w:rsidRPr="00B005A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6097DE2F" w14:textId="51874A81" w:rsidR="0038576C" w:rsidRPr="00B005A2" w:rsidRDefault="003776CA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(26,200)</w:t>
            </w:r>
          </w:p>
        </w:tc>
        <w:tc>
          <w:tcPr>
            <w:tcW w:w="90" w:type="dxa"/>
            <w:vAlign w:val="center"/>
          </w:tcPr>
          <w:p w14:paraId="3D33A118" w14:textId="77777777" w:rsidR="0038576C" w:rsidRPr="00B005A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00B7DE67" w14:textId="21587576" w:rsidR="0038576C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sz w:val="28"/>
              </w:rPr>
              <w:t>(</w:t>
            </w:r>
            <w:r w:rsidR="007013A3">
              <w:rPr>
                <w:rFonts w:asciiTheme="majorBidi" w:hAnsiTheme="majorBidi" w:cstheme="majorBidi"/>
                <w:sz w:val="28"/>
              </w:rPr>
              <w:t>1,</w:t>
            </w:r>
            <w:r w:rsidR="005B7FA9">
              <w:rPr>
                <w:rFonts w:asciiTheme="majorBidi" w:hAnsiTheme="majorBidi" w:cstheme="majorBidi"/>
                <w:sz w:val="28"/>
              </w:rPr>
              <w:t>586</w:t>
            </w:r>
            <w:r w:rsidRPr="00B005A2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38576C" w:rsidRPr="00B005A2" w:rsidRDefault="0038576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13D07E32" w14:textId="1D6ECFF1" w:rsidR="0038576C" w:rsidRPr="00B005A2" w:rsidRDefault="009D6FEC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045F3" w:rsidRPr="00196B21" w14:paraId="2D4E8052" w14:textId="77777777" w:rsidTr="0053641F">
        <w:trPr>
          <w:trHeight w:val="17"/>
        </w:trPr>
        <w:tc>
          <w:tcPr>
            <w:tcW w:w="4612" w:type="dxa"/>
            <w:vAlign w:val="bottom"/>
          </w:tcPr>
          <w:p w14:paraId="48259302" w14:textId="1BA7B48F" w:rsidR="000045F3" w:rsidRPr="00B005A2" w:rsidRDefault="000045F3" w:rsidP="000045F3">
            <w:pPr>
              <w:pStyle w:val="BodyText2"/>
              <w:spacing w:after="0" w:line="240" w:lineRule="auto"/>
              <w:ind w:left="630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858F96" w14:textId="57E03B07" w:rsidR="000045F3" w:rsidRPr="00B005A2" w:rsidRDefault="001D176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(102)</w:t>
            </w:r>
          </w:p>
        </w:tc>
        <w:tc>
          <w:tcPr>
            <w:tcW w:w="90" w:type="dxa"/>
            <w:vAlign w:val="center"/>
          </w:tcPr>
          <w:p w14:paraId="72E261DA" w14:textId="77777777" w:rsidR="000045F3" w:rsidRPr="00B005A2" w:rsidRDefault="000045F3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71D0EBC4" w14:textId="18134827" w:rsidR="000045F3" w:rsidRPr="00B005A2" w:rsidRDefault="00E61A99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6F1BCE7" w14:textId="77777777" w:rsidR="000045F3" w:rsidRPr="00B005A2" w:rsidRDefault="000045F3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vAlign w:val="center"/>
          </w:tcPr>
          <w:p w14:paraId="32E8F01E" w14:textId="722C3A73" w:rsidR="000045F3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506EAA" w14:textId="77777777" w:rsidR="000045F3" w:rsidRPr="00B005A2" w:rsidRDefault="000045F3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01B23957" w14:textId="25CB3BA0" w:rsidR="000045F3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304DF" w:rsidRPr="00196B21" w14:paraId="48DE4191" w14:textId="77777777" w:rsidTr="00613A3D">
        <w:trPr>
          <w:trHeight w:val="17"/>
        </w:trPr>
        <w:tc>
          <w:tcPr>
            <w:tcW w:w="4612" w:type="dxa"/>
            <w:vAlign w:val="bottom"/>
          </w:tcPr>
          <w:p w14:paraId="6D1A0017" w14:textId="09AF3380" w:rsidR="00F304DF" w:rsidRPr="00B005A2" w:rsidRDefault="00F304DF" w:rsidP="001351E9">
            <w:pPr>
              <w:pStyle w:val="BodyText2"/>
              <w:spacing w:after="0" w:line="240" w:lineRule="auto"/>
              <w:ind w:left="627" w:right="-48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B005A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826500" w14:textId="29AA2725" w:rsidR="00F304DF" w:rsidRPr="00B005A2" w:rsidRDefault="001D1761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sz w:val="28"/>
              </w:rPr>
              <w:t>(1</w:t>
            </w:r>
            <w:r w:rsidR="007013A3">
              <w:rPr>
                <w:rFonts w:asciiTheme="majorBidi" w:hAnsiTheme="majorBidi" w:cstheme="majorBidi"/>
                <w:sz w:val="28"/>
              </w:rPr>
              <w:t>4,081</w:t>
            </w:r>
            <w:r w:rsidRPr="00B005A2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A69612E" w14:textId="77777777" w:rsidR="00F304DF" w:rsidRPr="00B005A2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7C1F3AE" w14:textId="5DF83AFE" w:rsidR="00F304DF" w:rsidRPr="00B005A2" w:rsidRDefault="00E411DB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/>
                <w:sz w:val="28"/>
              </w:rPr>
              <w:t>(24,813)</w:t>
            </w:r>
          </w:p>
        </w:tc>
        <w:tc>
          <w:tcPr>
            <w:tcW w:w="90" w:type="dxa"/>
            <w:vAlign w:val="center"/>
          </w:tcPr>
          <w:p w14:paraId="66AE4F79" w14:textId="77777777" w:rsidR="00F304DF" w:rsidRPr="00B005A2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center"/>
          </w:tcPr>
          <w:p w14:paraId="482BB923" w14:textId="12FA7BCE" w:rsidR="00F304DF" w:rsidRPr="00B005A2" w:rsidRDefault="00B005A2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sz w:val="28"/>
              </w:rPr>
              <w:t>(</w:t>
            </w:r>
            <w:r w:rsidR="005B7FA9">
              <w:rPr>
                <w:rFonts w:asciiTheme="majorBidi" w:hAnsiTheme="majorBidi" w:cstheme="majorBidi"/>
                <w:sz w:val="28"/>
              </w:rPr>
              <w:t>890</w:t>
            </w:r>
            <w:r w:rsidRPr="00B005A2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F304DF" w:rsidRPr="00B005A2" w:rsidRDefault="00F304DF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67BF6" w14:textId="463A6FDE" w:rsidR="00F304DF" w:rsidRPr="00B005A2" w:rsidRDefault="00991A8E" w:rsidP="00A11E99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="Angsana New" w:hAnsi="Angsana New"/>
                <w:sz w:val="28"/>
              </w:rPr>
              <w:t>(1,994</w:t>
            </w:r>
            <w:r w:rsidR="00243B8E" w:rsidRPr="00B005A2">
              <w:rPr>
                <w:rFonts w:ascii="Angsana New" w:hAnsi="Angsana New"/>
                <w:sz w:val="28"/>
              </w:rPr>
              <w:t>)</w:t>
            </w:r>
          </w:p>
        </w:tc>
      </w:tr>
      <w:tr w:rsidR="009A5C9F" w:rsidRPr="00196B21" w14:paraId="36D4CED1" w14:textId="77777777" w:rsidTr="00613A3D">
        <w:trPr>
          <w:trHeight w:val="17"/>
        </w:trPr>
        <w:tc>
          <w:tcPr>
            <w:tcW w:w="4612" w:type="dxa"/>
          </w:tcPr>
          <w:p w14:paraId="1186302B" w14:textId="1F4212E1" w:rsidR="009A5C9F" w:rsidRPr="00B005A2" w:rsidRDefault="00D25F10" w:rsidP="00D25F10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05A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="009A5C9F" w:rsidRPr="00B005A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ตามบัญชีปลายงวด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25670FFE" w:rsidR="009A5C9F" w:rsidRPr="00B005A2" w:rsidRDefault="00B005A2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05A2">
              <w:rPr>
                <w:rFonts w:asciiTheme="majorBidi" w:hAnsiTheme="majorBidi" w:cstheme="majorBidi" w:hint="eastAsia"/>
                <w:b/>
                <w:bCs/>
                <w:sz w:val="28"/>
              </w:rPr>
              <w:t>138,2</w:t>
            </w:r>
            <w:r w:rsidR="007013A3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</w:p>
        </w:tc>
        <w:tc>
          <w:tcPr>
            <w:tcW w:w="90" w:type="dxa"/>
          </w:tcPr>
          <w:p w14:paraId="6F486F7B" w14:textId="77777777" w:rsidR="009A5C9F" w:rsidRPr="00B005A2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01BB4E9E" w:rsidR="009A5C9F" w:rsidRPr="00B005A2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="Angsana New" w:hAnsi="Angsana New"/>
                <w:b/>
                <w:bCs/>
                <w:sz w:val="28"/>
              </w:rPr>
              <w:t>171,237</w:t>
            </w:r>
          </w:p>
        </w:tc>
        <w:tc>
          <w:tcPr>
            <w:tcW w:w="90" w:type="dxa"/>
          </w:tcPr>
          <w:p w14:paraId="47FFB2F9" w14:textId="77777777" w:rsidR="009A5C9F" w:rsidRPr="00B005A2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288E5D30" w:rsidR="009A5C9F" w:rsidRPr="00B005A2" w:rsidRDefault="00B005A2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05A2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9A5C9F" w:rsidRPr="00B005A2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87106" w14:textId="3BA50263" w:rsidR="009A5C9F" w:rsidRPr="00B005A2" w:rsidRDefault="009A5C9F" w:rsidP="009A5C9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B005A2">
              <w:rPr>
                <w:rFonts w:ascii="Angsana New" w:hAnsi="Angsana New"/>
                <w:b/>
                <w:bCs/>
                <w:sz w:val="28"/>
              </w:rPr>
              <w:t>2,476</w:t>
            </w:r>
          </w:p>
        </w:tc>
      </w:tr>
    </w:tbl>
    <w:p w14:paraId="534F7909" w14:textId="6E872939" w:rsidR="0038576C" w:rsidRPr="00B118B0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AE323B0" w14:textId="27C58292" w:rsidR="0038576C" w:rsidRPr="00B118B0" w:rsidRDefault="0038576C" w:rsidP="0059538E">
      <w:pPr>
        <w:spacing w:before="120" w:after="120"/>
        <w:ind w:left="360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รายการเปลี่ยนแปลงของสิทธิการเช่า ณ 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017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017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86"/>
        <w:gridCol w:w="1084"/>
        <w:gridCol w:w="86"/>
        <w:gridCol w:w="994"/>
        <w:gridCol w:w="90"/>
        <w:gridCol w:w="1080"/>
      </w:tblGrid>
      <w:tr w:rsidR="0038576C" w:rsidRPr="00196B21" w14:paraId="12933B7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5EABCEF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196B21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1BB714A6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1F2C8E6C" w:rsidR="0038576C" w:rsidRPr="00196B21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125ACC4B" w:rsidR="0038576C" w:rsidRPr="00196B21" w:rsidRDefault="00455108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613B4803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4432D210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73A6EA11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5D41F205" w:rsidR="0038576C" w:rsidRPr="00196B21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6A68B3C3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1A5F6E" w:rsidRPr="00196B21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196B21" w14:paraId="4DAAE643" w14:textId="77777777" w:rsidTr="001C69A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2AFB52C3" w:rsidR="00ED6D91" w:rsidRPr="00196B21" w:rsidRDefault="00ED6D91" w:rsidP="00ED6D9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78E8C" w14:textId="2C35A37B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0679CB2A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68,304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0973D09E" w:rsidR="00ED6D91" w:rsidRPr="0085540D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5540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ED6D91" w:rsidRPr="0085540D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D5C8DED" w:rsidR="00ED6D91" w:rsidRPr="0085540D" w:rsidRDefault="00ED6D91" w:rsidP="00ED6D9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85540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C69A5" w:rsidRPr="00196B21" w14:paraId="4EC10A21" w14:textId="77777777" w:rsidTr="001C69A5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9018B26" w14:textId="5FF9F2AE" w:rsidR="001C69A5" w:rsidRPr="00196B21" w:rsidRDefault="001C69A5" w:rsidP="00ED6D9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021D0C">
              <w:rPr>
                <w:rFonts w:hint="cs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="00021D0C">
              <w:rPr>
                <w:b w:val="0"/>
                <w:bCs w:val="0"/>
                <w:spacing w:val="-4"/>
                <w:sz w:val="28"/>
                <w:szCs w:val="28"/>
              </w:rPr>
              <w:t xml:space="preserve"> </w:t>
            </w:r>
            <w:r w:rsidR="00021D0C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ซื้อ</w:t>
            </w:r>
            <w:r w:rsidR="002F633C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43F2F7" w14:textId="79577C6D" w:rsidR="001C69A5" w:rsidRPr="00ED6D91" w:rsidRDefault="001C69A5" w:rsidP="00ED6D91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6B3FB7">
              <w:rPr>
                <w:rFonts w:asciiTheme="majorBidi" w:hAnsiTheme="majorBidi" w:cstheme="majorBidi" w:hint="eastAsia"/>
                <w:sz w:val="28"/>
              </w:rPr>
              <w:t>1,000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CD67B" w14:textId="77777777" w:rsidR="001C69A5" w:rsidRPr="00ED6D91" w:rsidRDefault="001C69A5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D0420" w14:textId="2BDC7331" w:rsidR="001C69A5" w:rsidRPr="00ED6D91" w:rsidRDefault="001C69A5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A4187E" w14:textId="77777777" w:rsidR="001C69A5" w:rsidRPr="00ED6D91" w:rsidRDefault="001C69A5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04C5D95" w14:textId="433BECE0" w:rsidR="001C69A5" w:rsidRPr="0085540D" w:rsidRDefault="001C69A5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4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AF05BA" w14:textId="77777777" w:rsidR="001C69A5" w:rsidRPr="0085540D" w:rsidRDefault="001C69A5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BA04B" w14:textId="6CFB318D" w:rsidR="001C69A5" w:rsidRPr="0085540D" w:rsidRDefault="001C69A5" w:rsidP="00ED6D9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40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D6D91" w:rsidRPr="00196B21" w14:paraId="21D34CF9" w14:textId="77777777" w:rsidTr="008B250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CBA080" w14:textId="7CAA2CF7" w:rsidR="00ED6D91" w:rsidRPr="00196B21" w:rsidRDefault="00ED6D91" w:rsidP="00021D0C">
            <w:pPr>
              <w:pStyle w:val="Heading5"/>
              <w:keepNext w:val="0"/>
              <w:spacing w:line="240" w:lineRule="auto"/>
              <w:ind w:left="72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เพิ่มขึ้นจากการซื้อบริษัท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930F5" w14:textId="2C4D4853" w:rsidR="00ED6D91" w:rsidRPr="00ED6D91" w:rsidRDefault="001C69A5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F467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059D" w14:textId="134A887A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7,390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EC049E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2179FE2A" w14:textId="2D627688" w:rsidR="00ED6D91" w:rsidRPr="0085540D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5540D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4B40" w14:textId="77777777" w:rsidR="00ED6D91" w:rsidRPr="0085540D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0BC6B8" w14:textId="3DB9ECB6" w:rsidR="00ED6D91" w:rsidRPr="0085540D" w:rsidRDefault="00ED6D91" w:rsidP="00ED6D9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5540D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D6D91" w:rsidRPr="00196B21" w14:paraId="1B493245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27513C9D" w:rsidR="00ED6D91" w:rsidRPr="00196B21" w:rsidRDefault="00021D0C" w:rsidP="00ED6D9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1D0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     </w:t>
            </w:r>
            <w:r w:rsidR="00ED6D91" w:rsidRPr="00196B2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6AFEE307" w:rsidR="00ED6D91" w:rsidRPr="00ED6D91" w:rsidRDefault="00801904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01904">
              <w:rPr>
                <w:rFonts w:asciiTheme="majorBidi" w:hAnsiTheme="majorBidi" w:cstheme="majorBidi" w:hint="eastAsia"/>
                <w:sz w:val="28"/>
              </w:rPr>
              <w:t>(7,187)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77417F79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ED6D91">
              <w:rPr>
                <w:rFonts w:asciiTheme="majorBidi" w:hAnsiTheme="majorBidi" w:cstheme="majorBidi"/>
                <w:sz w:val="28"/>
              </w:rPr>
              <w:t>4,447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26C42DC9" w:rsidR="00ED6D91" w:rsidRPr="0085540D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5540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ED6D91" w:rsidRPr="0085540D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09D3D66" w14:textId="2DC6F10D" w:rsidR="00ED6D91" w:rsidRPr="0085540D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5540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D6D91" w:rsidRPr="00196B21" w14:paraId="38329ACB" w14:textId="77777777" w:rsidTr="0053641F">
        <w:trPr>
          <w:cantSplit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07D742DE" w:rsidR="00ED6D91" w:rsidRPr="00196B21" w:rsidRDefault="00ED6D91" w:rsidP="00ED6D9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30345204" w:rsidR="00ED6D91" w:rsidRPr="00ED6D91" w:rsidRDefault="00EF00ED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F00ED">
              <w:rPr>
                <w:rFonts w:asciiTheme="majorBidi" w:hAnsiTheme="majorBidi" w:cstheme="majorBidi" w:hint="eastAsia"/>
                <w:b/>
                <w:bCs/>
                <w:sz w:val="28"/>
              </w:rPr>
              <w:t>65,060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ED6D91" w:rsidRPr="00ED6D91" w:rsidRDefault="00ED6D91" w:rsidP="00ED6D9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18B76486" w:rsidR="00ED6D91" w:rsidRPr="00ED6D91" w:rsidRDefault="00ED6D91" w:rsidP="00ED6D9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ED6D91" w:rsidRPr="00ED6D91" w:rsidRDefault="00ED6D91" w:rsidP="00ED6D91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4E982BF7" w:rsidR="00ED6D91" w:rsidRPr="0085540D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40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ED6D91" w:rsidRPr="0085540D" w:rsidRDefault="00ED6D91" w:rsidP="00ED6D91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05ED7737" w:rsidR="00ED6D91" w:rsidRPr="0085540D" w:rsidRDefault="00ED6D91" w:rsidP="00ED6D9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540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</w:tbl>
    <w:p w14:paraId="4029844F" w14:textId="6ACA3673" w:rsidR="007C2E26" w:rsidRDefault="003C6E06" w:rsidP="008B250F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ในระหว่างปี </w:t>
      </w:r>
      <w:r w:rsidRPr="004517A7">
        <w:rPr>
          <w:rFonts w:ascii="Angsana New" w:hAnsi="Angsana New" w:hint="cs"/>
          <w:color w:val="000000"/>
          <w:spacing w:val="-2"/>
          <w:sz w:val="28"/>
        </w:rPr>
        <w:t>256</w:t>
      </w:r>
      <w:r w:rsidRPr="004517A7">
        <w:rPr>
          <w:rFonts w:ascii="Angsana New" w:hAnsi="Angsana New"/>
          <w:color w:val="000000"/>
          <w:spacing w:val="-2"/>
          <w:sz w:val="28"/>
        </w:rPr>
        <w:t>4</w:t>
      </w:r>
      <w:r w:rsidRPr="004517A7">
        <w:rPr>
          <w:rFonts w:ascii="Angsana New" w:hAnsi="Angsana New" w:hint="cs"/>
          <w:color w:val="000000"/>
          <w:spacing w:val="-2"/>
          <w:sz w:val="28"/>
        </w:rPr>
        <w:t xml:space="preserve">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บริษัทมีการเข้าลงทุนซื้อธุรกิจของบริษัท โกลด์ ชอร์ส จำกัด เข้ามาเป็นบริษัทย่อยของบริษัท โดยบริษัทย่อยได้มีการทำสัญญาเช่าที่ดิน เพื่อก่อสร้างสถานีพักน้ำ โดยมีระยะเวลาเช่า </w:t>
      </w:r>
      <w:r w:rsidRPr="004517A7">
        <w:rPr>
          <w:rFonts w:ascii="Angsana New" w:hAnsi="Angsana New"/>
          <w:color w:val="000000"/>
          <w:spacing w:val="-2"/>
          <w:sz w:val="28"/>
        </w:rPr>
        <w:t>30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ปี ซึ่งบริษัทย่อยได้มีการจ่ายค่าสิทธิการเช่าดังกล่าวแล้ว เป็นจำนวน</w:t>
      </w:r>
      <w:r w:rsidRPr="004517A7">
        <w:rPr>
          <w:rFonts w:ascii="Angsana New" w:hAnsi="Angsana New"/>
          <w:color w:val="000000"/>
          <w:spacing w:val="-2"/>
          <w:sz w:val="28"/>
        </w:rPr>
        <w:t xml:space="preserve"> 7.39 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ล้านบาท ในปี </w:t>
      </w:r>
      <w:r w:rsidRPr="004517A7">
        <w:rPr>
          <w:rFonts w:ascii="Angsana New" w:hAnsi="Angsana New"/>
          <w:color w:val="000000"/>
          <w:spacing w:val="-2"/>
          <w:sz w:val="28"/>
        </w:rPr>
        <w:t>2560</w:t>
      </w:r>
      <w:r w:rsidR="00D247F0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</w:p>
    <w:p w14:paraId="6A97D961" w14:textId="77777777" w:rsidR="007C2E26" w:rsidRDefault="007C2E26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  <w:cs/>
        </w:rPr>
      </w:pPr>
      <w:r>
        <w:rPr>
          <w:rFonts w:ascii="Angsana New" w:hAnsi="Angsana New"/>
          <w:color w:val="000000"/>
          <w:spacing w:val="-2"/>
          <w:sz w:val="28"/>
          <w:cs/>
        </w:rPr>
        <w:br w:type="page"/>
      </w:r>
    </w:p>
    <w:p w14:paraId="46D13AC7" w14:textId="209F2FCC" w:rsidR="0038576C" w:rsidRPr="007304C6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304C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สินทรัพย์ไม่มีตัวตน</w:t>
      </w:r>
    </w:p>
    <w:p w14:paraId="63C8ACBF" w14:textId="5A82C1CB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080"/>
        <w:gridCol w:w="90"/>
        <w:gridCol w:w="1170"/>
      </w:tblGrid>
      <w:tr w:rsidR="0038576C" w:rsidRPr="00834EC4" w14:paraId="6A44504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4C5B07F0" w:rsidR="0038576C" w:rsidRPr="0098741A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29C60571" w:rsidR="0038576C" w:rsidRPr="0098741A" w:rsidRDefault="009F1AE8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3C59299C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6B9A3238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225CEB16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3ADCC084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271415" w:rsidRPr="0098741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B5097" w:rsidRPr="00834EC4" w14:paraId="0D3CA2CF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2B5097" w:rsidRPr="0098741A" w:rsidRDefault="002B5097" w:rsidP="002B5097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58CF0DC0" w:rsidR="002B5097" w:rsidRPr="0098741A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2B5097" w:rsidRPr="0098741A" w:rsidRDefault="002B5097" w:rsidP="002B5097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0BA59AF8" w:rsidR="002B5097" w:rsidRPr="00505FC3" w:rsidRDefault="00A61F53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05FC3">
              <w:rPr>
                <w:rFonts w:ascii="Angsana New" w:hAnsi="Angsana New"/>
                <w:sz w:val="28"/>
              </w:rPr>
              <w:t>207,583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2B5097" w:rsidRPr="00505FC3" w:rsidRDefault="002B5097" w:rsidP="002B5097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3D7F02A6" w:rsidR="002B5097" w:rsidRPr="00505FC3" w:rsidRDefault="00A56019" w:rsidP="002B5097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2B5097" w:rsidRPr="00505FC3" w:rsidRDefault="002B5097" w:rsidP="002B5097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256FBC2D" w:rsidR="002B5097" w:rsidRPr="00505FC3" w:rsidRDefault="002C3043" w:rsidP="002B5097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505FC3">
              <w:rPr>
                <w:rFonts w:asciiTheme="majorBidi" w:hAnsiTheme="majorBidi" w:cstheme="majorBidi"/>
                <w:sz w:val="28"/>
              </w:rPr>
              <w:t>2,564</w:t>
            </w:r>
          </w:p>
        </w:tc>
      </w:tr>
      <w:tr w:rsidR="005B182B" w:rsidRPr="00834EC4" w14:paraId="028D5C52" w14:textId="77777777" w:rsidTr="00440DFB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66A923EF" w:rsidR="005B182B" w:rsidRPr="008F5C3B" w:rsidRDefault="005B182B" w:rsidP="005B182B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F5C3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Pr="008F5C3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      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04859445" w:rsidR="005B182B" w:rsidRPr="008F5C3B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5B182B" w:rsidRPr="008F5C3B" w:rsidRDefault="005B182B" w:rsidP="005B182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6464DDF9" w:rsidR="005B182B" w:rsidRPr="008F5C3B" w:rsidRDefault="005B182B" w:rsidP="005B182B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5B182B" w:rsidRPr="008F5C3B" w:rsidRDefault="005B182B" w:rsidP="005B182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40E98232" w:rsidR="005B182B" w:rsidRPr="0098741A" w:rsidRDefault="005B182B" w:rsidP="005B182B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5B182B" w:rsidRPr="0098741A" w:rsidRDefault="005B182B" w:rsidP="005B182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66A9D0" w14:textId="4A92DD85" w:rsidR="005B182B" w:rsidRPr="0098741A" w:rsidRDefault="005B182B" w:rsidP="005B182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182B" w:rsidRPr="00834EC4" w14:paraId="2153C940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6687CB" w14:textId="69465749" w:rsidR="005B182B" w:rsidRPr="008F5C3B" w:rsidRDefault="005B182B" w:rsidP="005B182B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8F5C3B">
              <w:rPr>
                <w:rFonts w:ascii="Angsana New" w:hAnsi="Angsana New" w:hint="cs"/>
                <w:sz w:val="28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44E1D" w14:textId="1395D810" w:rsidR="005B182B" w:rsidRPr="008F5C3B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8070" w14:textId="77777777" w:rsidR="005B182B" w:rsidRPr="008F5C3B" w:rsidRDefault="005B182B" w:rsidP="005B182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CEA41" w14:textId="3081BD1A" w:rsidR="005B182B" w:rsidRPr="008F5C3B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1,351,080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33A7D6" w14:textId="77777777" w:rsidR="005B182B" w:rsidRPr="008F5C3B" w:rsidRDefault="005B182B" w:rsidP="005B182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AFFB" w14:textId="59349F90" w:rsidR="005B182B" w:rsidRPr="0098741A" w:rsidRDefault="005B182B" w:rsidP="005B182B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FE17F6" w14:textId="77777777" w:rsidR="005B182B" w:rsidRPr="0098741A" w:rsidRDefault="005B182B" w:rsidP="005B182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EA01CB" w14:textId="205CD456" w:rsidR="005B182B" w:rsidRPr="0098741A" w:rsidRDefault="005B182B" w:rsidP="005B182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182B" w:rsidRPr="00834EC4" w14:paraId="7045CFAF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F41B91" w14:textId="2E72079D" w:rsidR="005B182B" w:rsidRPr="008F5C3B" w:rsidRDefault="005B182B" w:rsidP="005B182B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8F5C3B">
              <w:rPr>
                <w:rFonts w:asciiTheme="majorBidi" w:hAnsiTheme="majorBidi" w:cstheme="majorBidi" w:hint="cs"/>
                <w:sz w:val="28"/>
                <w:cs/>
              </w:rPr>
              <w:t>โอนกลับ</w:t>
            </w:r>
            <w:r w:rsidRPr="008F5C3B">
              <w:rPr>
                <w:rFonts w:asciiTheme="majorBidi" w:hAnsiTheme="majorBidi" w:cstheme="majorBidi"/>
                <w:sz w:val="28"/>
                <w:cs/>
              </w:rPr>
              <w:t>ค่าเผื่อการลดลงของมูลค่า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81CA" w14:textId="768E8BBE" w:rsidR="005B182B" w:rsidRPr="008F5C3B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9DC60" w14:textId="77777777" w:rsidR="005B182B" w:rsidRPr="008F5C3B" w:rsidRDefault="005B182B" w:rsidP="005B182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83F57" w14:textId="4632EA95" w:rsidR="005B182B" w:rsidRPr="008F5C3B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101,747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42DF2C" w14:textId="77777777" w:rsidR="005B182B" w:rsidRPr="008F5C3B" w:rsidRDefault="005B182B" w:rsidP="005B182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6A6A" w14:textId="52DA4AA0" w:rsidR="005B182B" w:rsidRPr="0098741A" w:rsidRDefault="005B182B" w:rsidP="005B182B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7064C" w14:textId="77777777" w:rsidR="005B182B" w:rsidRPr="0098741A" w:rsidRDefault="005B182B" w:rsidP="005B182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D98EBD" w14:textId="244AAF66" w:rsidR="005B182B" w:rsidRPr="0098741A" w:rsidRDefault="005B182B" w:rsidP="005B182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182B" w:rsidRPr="00834EC4" w14:paraId="13F1D908" w14:textId="77777777" w:rsidTr="00613A3D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9FAA15" w14:textId="1765E0F3" w:rsidR="005B182B" w:rsidRPr="008F5C3B" w:rsidRDefault="005B182B" w:rsidP="005B182B">
            <w:pPr>
              <w:ind w:left="720"/>
              <w:rPr>
                <w:rFonts w:ascii="Angsana New" w:hAnsi="Angsana New"/>
                <w:sz w:val="28"/>
                <w:cs/>
              </w:rPr>
            </w:pPr>
            <w:r w:rsidRPr="008F5C3B">
              <w:rPr>
                <w:rFonts w:ascii="Angsana New" w:hAnsi="Angsan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C1EA" w14:textId="5593DF20" w:rsidR="005B182B" w:rsidRPr="008F5C3B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8297D" w14:textId="77777777" w:rsidR="005B182B" w:rsidRPr="008F5C3B" w:rsidRDefault="005B182B" w:rsidP="005B182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C8771" w14:textId="40162CC5" w:rsidR="005B182B" w:rsidRPr="008F5C3B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8F5C3B">
              <w:rPr>
                <w:rFonts w:asciiTheme="majorBidi" w:hAnsiTheme="majorBidi" w:cstheme="majorBidi"/>
                <w:sz w:val="28"/>
              </w:rPr>
              <w:t>6,465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84A43D" w14:textId="77777777" w:rsidR="005B182B" w:rsidRPr="008F5C3B" w:rsidRDefault="005B182B" w:rsidP="005B182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D75C0" w14:textId="1B6DCADF" w:rsidR="005B182B" w:rsidRPr="0098741A" w:rsidRDefault="005B182B" w:rsidP="005B182B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B2C6E" w14:textId="77777777" w:rsidR="005B182B" w:rsidRPr="0098741A" w:rsidRDefault="005B182B" w:rsidP="005B182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A43E2C" w14:textId="6037B2D2" w:rsidR="005B182B" w:rsidRPr="0098741A" w:rsidRDefault="005B182B" w:rsidP="005B182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182B" w:rsidRPr="00834EC4" w14:paraId="0696003C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0A5F393E" w:rsidR="005B182B" w:rsidRPr="0098741A" w:rsidRDefault="005B182B" w:rsidP="005B182B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</w:t>
            </w: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ลดลงจากการจำหน่ายบริษัท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24E3A611" w:rsidR="005B182B" w:rsidRPr="0098741A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5B182B" w:rsidRPr="0098741A" w:rsidRDefault="005B182B" w:rsidP="005B182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46EAACCE" w:rsidR="005B182B" w:rsidRPr="0098741A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(101,868)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5B182B" w:rsidRPr="0098741A" w:rsidRDefault="005B182B" w:rsidP="005B182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5E0C9252" w:rsidR="005B182B" w:rsidRPr="0098741A" w:rsidRDefault="005B182B" w:rsidP="005B182B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5B182B" w:rsidRPr="0098741A" w:rsidRDefault="005B182B" w:rsidP="005B182B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15E689C4" w:rsidR="005B182B" w:rsidRPr="0098741A" w:rsidRDefault="005B182B" w:rsidP="005B182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182B" w:rsidRPr="00834EC4" w14:paraId="616CB7E2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77777777" w:rsidR="005B182B" w:rsidRPr="0098741A" w:rsidRDefault="005B182B" w:rsidP="005B182B">
            <w:pPr>
              <w:pStyle w:val="Heading5"/>
              <w:keepNext w:val="0"/>
              <w:spacing w:line="240" w:lineRule="auto"/>
              <w:ind w:left="720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3C505F4B" w:rsidR="005B182B" w:rsidRPr="0098741A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017FF">
              <w:rPr>
                <w:rFonts w:asciiTheme="majorBidi" w:hAnsiTheme="majorBidi" w:hint="eastAsia"/>
                <w:sz w:val="28"/>
                <w:cs/>
              </w:rPr>
              <w:t>(56</w:t>
            </w:r>
            <w:r w:rsidRPr="005017FF">
              <w:rPr>
                <w:rFonts w:asciiTheme="majorBidi" w:hAnsiTheme="majorBidi" w:cstheme="majorBidi" w:hint="eastAsia"/>
                <w:sz w:val="28"/>
              </w:rPr>
              <w:t>,</w:t>
            </w:r>
            <w:r w:rsidRPr="005017FF">
              <w:rPr>
                <w:rFonts w:asciiTheme="majorBidi" w:hAnsiTheme="majorBidi" w:hint="eastAsia"/>
                <w:sz w:val="28"/>
                <w:cs/>
              </w:rPr>
              <w:t>994)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5B182B" w:rsidRPr="0098741A" w:rsidRDefault="005B182B" w:rsidP="005B182B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228555E2" w:rsidR="005B182B" w:rsidRPr="0098741A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(23,586)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5B182B" w:rsidRPr="0098741A" w:rsidRDefault="005B182B" w:rsidP="005B182B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231D9042" w:rsidR="005B182B" w:rsidRPr="0098741A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B182B">
              <w:rPr>
                <w:rFonts w:asciiTheme="majorBidi" w:hAnsiTheme="majorBidi" w:hint="eastAsia"/>
                <w:sz w:val="28"/>
                <w:cs/>
              </w:rPr>
              <w:t>(651)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5B182B" w:rsidRPr="0098741A" w:rsidRDefault="005B182B" w:rsidP="005B182B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5B055FAB" w:rsidR="005B182B" w:rsidRPr="0098741A" w:rsidRDefault="005B182B" w:rsidP="005B182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(882)</w:t>
            </w:r>
          </w:p>
        </w:tc>
      </w:tr>
      <w:tr w:rsidR="005B182B" w:rsidRPr="00CB239F" w14:paraId="491ED8C5" w14:textId="77777777" w:rsidTr="00A11E99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5B182B" w:rsidRPr="0098741A" w:rsidRDefault="005B182B" w:rsidP="005B182B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2D315C39" w:rsidR="005B182B" w:rsidRPr="0098741A" w:rsidRDefault="005B182B" w:rsidP="005B182B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017FF">
              <w:rPr>
                <w:rFonts w:asciiTheme="majorBidi" w:hAnsiTheme="majorBidi" w:hint="eastAsia"/>
                <w:b/>
                <w:bCs/>
                <w:sz w:val="28"/>
                <w:cs/>
              </w:rPr>
              <w:t>1</w:t>
            </w:r>
            <w:r w:rsidRPr="005017FF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5017FF">
              <w:rPr>
                <w:rFonts w:asciiTheme="majorBidi" w:hAnsiTheme="majorBidi" w:hint="eastAsia"/>
                <w:b/>
                <w:bCs/>
                <w:sz w:val="28"/>
                <w:cs/>
              </w:rPr>
              <w:t>484</w:t>
            </w:r>
            <w:r w:rsidRPr="005017FF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5017FF">
              <w:rPr>
                <w:rFonts w:asciiTheme="majorBidi" w:hAnsiTheme="majorBidi" w:hint="eastAsia"/>
                <w:b/>
                <w:bCs/>
                <w:sz w:val="28"/>
                <w:cs/>
              </w:rPr>
              <w:t>522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5B182B" w:rsidRPr="0098741A" w:rsidRDefault="005B182B" w:rsidP="005B182B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54D9283F" w:rsidR="005B182B" w:rsidRPr="0098741A" w:rsidRDefault="005B182B" w:rsidP="005B182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41A">
              <w:rPr>
                <w:rFonts w:asciiTheme="majorBidi" w:hAnsiTheme="majorBidi" w:cstheme="majorBidi"/>
                <w:b/>
                <w:bCs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5B182B" w:rsidRPr="0098741A" w:rsidRDefault="005B182B" w:rsidP="005B182B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5F10F019" w:rsidR="005B182B" w:rsidRPr="0098741A" w:rsidRDefault="005B182B" w:rsidP="005B182B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B182B">
              <w:rPr>
                <w:rFonts w:asciiTheme="majorBidi" w:hAnsiTheme="majorBidi" w:hint="eastAsia"/>
                <w:b/>
                <w:bCs/>
                <w:sz w:val="28"/>
                <w:cs/>
              </w:rPr>
              <w:t>1</w:t>
            </w:r>
            <w:r w:rsidRPr="005B182B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5B182B">
              <w:rPr>
                <w:rFonts w:asciiTheme="majorBidi" w:hAnsiTheme="majorBidi" w:hint="eastAsia"/>
                <w:b/>
                <w:bCs/>
                <w:sz w:val="28"/>
                <w:cs/>
              </w:rPr>
              <w:t>031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5B182B" w:rsidRPr="0098741A" w:rsidRDefault="005B182B" w:rsidP="005B182B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0DD7B894" w:rsidR="005B182B" w:rsidRPr="0098741A" w:rsidRDefault="005B182B" w:rsidP="005B182B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8741A">
              <w:rPr>
                <w:rFonts w:asciiTheme="majorBidi" w:hAnsiTheme="majorBidi" w:cstheme="majorBidi"/>
                <w:b/>
                <w:bCs/>
                <w:sz w:val="28"/>
              </w:rPr>
              <w:t>1,682</w:t>
            </w:r>
          </w:p>
        </w:tc>
      </w:tr>
    </w:tbl>
    <w:p w14:paraId="36BDFD1C" w14:textId="082B6ACD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เงินเบิกเกินบัญชีธนาคารและเงินกู้ยืมระยะสั้นจากสถาบันการเงิน</w:t>
      </w:r>
      <w:r w:rsidRPr="00B118B0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35564126" w14:textId="04ACE3D6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เงินเบิกเกินบัญชีธนาคารและเงินกู้ยืมระยะสั้นจากสถาบันการเงิน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B641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B6410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10813720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612427AD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6B1E63ED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2D5B016A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4A81B06C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51173232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12479384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2C1AB649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1C5FD6A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B6410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263959" w:rsidRPr="00B118B0" w14:paraId="7DFAEF16" w14:textId="77777777" w:rsidTr="00EF57E4">
        <w:tc>
          <w:tcPr>
            <w:tcW w:w="2340" w:type="dxa"/>
          </w:tcPr>
          <w:p w14:paraId="570FC8F8" w14:textId="0055445E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20BB087B" w:rsidR="00263959" w:rsidRPr="00751BFE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51BFE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1C7C0F32" w14:textId="77777777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4DCFFBDA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3.22 - 6.00</w:t>
            </w:r>
          </w:p>
        </w:tc>
        <w:tc>
          <w:tcPr>
            <w:tcW w:w="72" w:type="dxa"/>
          </w:tcPr>
          <w:p w14:paraId="10E225B1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3954AABD" w:rsidR="00263959" w:rsidRPr="00FB223D" w:rsidRDefault="00EA3707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A3707">
              <w:rPr>
                <w:rFonts w:asciiTheme="majorBidi" w:hAnsiTheme="majorBidi" w:cstheme="majorBidi" w:hint="eastAsia"/>
                <w:sz w:val="28"/>
              </w:rPr>
              <w:t>145,000</w:t>
            </w:r>
          </w:p>
        </w:tc>
        <w:tc>
          <w:tcPr>
            <w:tcW w:w="72" w:type="dxa"/>
          </w:tcPr>
          <w:p w14:paraId="719C5B14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27E3FC82" w:rsidR="00263959" w:rsidRPr="00B118B0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145,000</w:t>
            </w:r>
          </w:p>
        </w:tc>
        <w:tc>
          <w:tcPr>
            <w:tcW w:w="72" w:type="dxa"/>
          </w:tcPr>
          <w:p w14:paraId="3D068847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19D4435B" w:rsidR="00263959" w:rsidRPr="00B118B0" w:rsidRDefault="00EA3707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A3707">
              <w:rPr>
                <w:rFonts w:asciiTheme="majorBidi" w:hAnsiTheme="majorBidi" w:cstheme="majorBidi" w:hint="eastAsia"/>
                <w:sz w:val="28"/>
              </w:rPr>
              <w:t>70,000</w:t>
            </w:r>
          </w:p>
        </w:tc>
        <w:tc>
          <w:tcPr>
            <w:tcW w:w="90" w:type="dxa"/>
          </w:tcPr>
          <w:p w14:paraId="13C24AEC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55733F6F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70,000</w:t>
            </w:r>
          </w:p>
        </w:tc>
      </w:tr>
      <w:tr w:rsidR="00263959" w:rsidRPr="00B118B0" w14:paraId="7A8AF1E1" w14:textId="77777777" w:rsidTr="00EF57E4">
        <w:tc>
          <w:tcPr>
            <w:tcW w:w="2340" w:type="dxa"/>
          </w:tcPr>
          <w:p w14:paraId="2C5D53EA" w14:textId="3EF9B9FE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hint="cs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shd w:val="clear" w:color="auto" w:fill="auto"/>
          </w:tcPr>
          <w:p w14:paraId="13691286" w14:textId="424117CC" w:rsidR="00263959" w:rsidRPr="00751BFE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51BFE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0F86257" w14:textId="77777777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E17E46" w14:textId="3EFDA92C" w:rsidR="00263959" w:rsidRPr="00B118B0" w:rsidRDefault="00263959" w:rsidP="0026395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5.84</w:t>
            </w:r>
          </w:p>
        </w:tc>
        <w:tc>
          <w:tcPr>
            <w:tcW w:w="72" w:type="dxa"/>
          </w:tcPr>
          <w:p w14:paraId="4CB5EEAA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7A91C22D" w14:textId="7F5A57A7" w:rsidR="00263959" w:rsidRPr="00FB223D" w:rsidRDefault="00EA3707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A3707">
              <w:rPr>
                <w:rFonts w:asciiTheme="majorBidi" w:hAnsiTheme="majorBidi" w:cstheme="majorBidi" w:hint="eastAsia"/>
                <w:sz w:val="28"/>
              </w:rPr>
              <w:t>7,463</w:t>
            </w:r>
          </w:p>
        </w:tc>
        <w:tc>
          <w:tcPr>
            <w:tcW w:w="72" w:type="dxa"/>
          </w:tcPr>
          <w:p w14:paraId="44D3310F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50DD7E6" w14:textId="705ABE12" w:rsidR="00263959" w:rsidRPr="00B118B0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  <w:tc>
          <w:tcPr>
            <w:tcW w:w="72" w:type="dxa"/>
          </w:tcPr>
          <w:p w14:paraId="2F208F63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F29941F" w14:textId="702AE6E1" w:rsidR="00263959" w:rsidRPr="00B118B0" w:rsidRDefault="00EA3707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A3707">
              <w:rPr>
                <w:rFonts w:asciiTheme="majorBidi" w:hAnsiTheme="majorBidi" w:cstheme="majorBidi" w:hint="eastAsia"/>
                <w:sz w:val="28"/>
              </w:rPr>
              <w:t>7,463</w:t>
            </w:r>
          </w:p>
        </w:tc>
        <w:tc>
          <w:tcPr>
            <w:tcW w:w="90" w:type="dxa"/>
          </w:tcPr>
          <w:p w14:paraId="492423DB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A80640D" w14:textId="415558A5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5,182</w:t>
            </w:r>
          </w:p>
        </w:tc>
      </w:tr>
      <w:tr w:rsidR="00263959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263959" w:rsidRPr="00B118B0" w:rsidRDefault="00263959" w:rsidP="002639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263959" w:rsidRPr="00B118B0" w:rsidRDefault="00263959" w:rsidP="0026395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4FF6949F" w:rsidR="00263959" w:rsidRPr="00FB223D" w:rsidRDefault="00EA3707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A3707">
              <w:rPr>
                <w:rFonts w:asciiTheme="majorBidi" w:hAnsiTheme="majorBidi" w:cstheme="majorBidi" w:hint="eastAsia"/>
                <w:b/>
                <w:bCs/>
                <w:sz w:val="28"/>
              </w:rPr>
              <w:t>152,463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263959" w:rsidRPr="00440DFB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3B94A55B" w:rsidR="00263959" w:rsidRPr="00440DFB" w:rsidRDefault="00263959" w:rsidP="0026395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150,182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7ADD3884" w:rsidR="00263959" w:rsidRPr="00B118B0" w:rsidRDefault="00EA3707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A3707">
              <w:rPr>
                <w:rFonts w:asciiTheme="majorBidi" w:hAnsiTheme="majorBidi" w:cstheme="majorBidi" w:hint="eastAsia"/>
                <w:b/>
                <w:bCs/>
                <w:sz w:val="28"/>
              </w:rPr>
              <w:t>77,463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263959" w:rsidRPr="00B118B0" w:rsidRDefault="00263959" w:rsidP="00263959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01864A5E" w:rsidR="00263959" w:rsidRPr="00B118B0" w:rsidRDefault="00263959" w:rsidP="00263959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75</w:t>
            </w: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Pr="004517A7">
              <w:rPr>
                <w:rFonts w:asciiTheme="majorBidi" w:hAnsiTheme="majorBidi" w:hint="eastAsia"/>
                <w:b/>
                <w:bCs/>
                <w:sz w:val="28"/>
                <w:cs/>
              </w:rPr>
              <w:t>182</w:t>
            </w:r>
          </w:p>
        </w:tc>
      </w:tr>
    </w:tbl>
    <w:p w14:paraId="77CE4E89" w14:textId="362DFA0C" w:rsidR="00A32F96" w:rsidRDefault="00A32F96" w:rsidP="00A32F96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1CDE79B3" w14:textId="77777777" w:rsidR="00A32F96" w:rsidRDefault="00A32F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8689E8" w14:textId="5A6F3843" w:rsidR="00F53166" w:rsidRPr="005B7FA9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5B7FA9">
        <w:rPr>
          <w:rFonts w:asciiTheme="majorBidi" w:hAnsiTheme="majorBidi" w:cstheme="majorBidi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  <w:r w:rsidRPr="005B7FA9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2770091" w14:textId="525590AE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6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357E6">
        <w:trPr>
          <w:trHeight w:val="323"/>
          <w:tblHeader/>
        </w:trPr>
        <w:tc>
          <w:tcPr>
            <w:tcW w:w="4644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357E6">
        <w:trPr>
          <w:trHeight w:val="323"/>
          <w:tblHeader/>
        </w:trPr>
        <w:tc>
          <w:tcPr>
            <w:tcW w:w="4644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871CEC">
        <w:trPr>
          <w:trHeight w:val="309"/>
          <w:tblHeader/>
        </w:trPr>
        <w:tc>
          <w:tcPr>
            <w:tcW w:w="4644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4718BC5E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404B373B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871CEC">
        <w:trPr>
          <w:trHeight w:val="336"/>
          <w:tblHeader/>
        </w:trPr>
        <w:tc>
          <w:tcPr>
            <w:tcW w:w="4644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5CE7D876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4293CA0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3EEF82B2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0DF46E3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784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4A0924B2" w14:textId="77777777" w:rsidTr="00613A3D">
        <w:trPr>
          <w:trHeight w:val="323"/>
        </w:trPr>
        <w:tc>
          <w:tcPr>
            <w:tcW w:w="4644" w:type="dxa"/>
          </w:tcPr>
          <w:p w14:paraId="4C4F24F1" w14:textId="023B227A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6CA99DF6" w:rsidR="00ED6D91" w:rsidRPr="00ED6D91" w:rsidRDefault="00CC35F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C35F1">
              <w:rPr>
                <w:rFonts w:asciiTheme="majorBidi" w:hAnsiTheme="majorBidi" w:cstheme="majorBidi" w:hint="eastAsia"/>
                <w:sz w:val="28"/>
              </w:rPr>
              <w:t>89</w:t>
            </w:r>
            <w:r w:rsidR="00366A0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36597325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40272D70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886</w:t>
            </w:r>
          </w:p>
        </w:tc>
        <w:tc>
          <w:tcPr>
            <w:tcW w:w="88" w:type="dxa"/>
          </w:tcPr>
          <w:p w14:paraId="15BC6BC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264CF1A7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 xml:space="preserve">-   </w:t>
            </w:r>
          </w:p>
        </w:tc>
        <w:tc>
          <w:tcPr>
            <w:tcW w:w="88" w:type="dxa"/>
          </w:tcPr>
          <w:p w14:paraId="624BEFF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7AEAA5B3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D6D91" w:rsidRPr="00B118B0" w14:paraId="561E3113" w14:textId="77777777" w:rsidTr="00613A3D">
        <w:trPr>
          <w:trHeight w:val="309"/>
        </w:trPr>
        <w:tc>
          <w:tcPr>
            <w:tcW w:w="4644" w:type="dxa"/>
          </w:tcPr>
          <w:p w14:paraId="038EB26E" w14:textId="4C796310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2C59876E" w:rsidR="00ED6D91" w:rsidRPr="00ED6D91" w:rsidRDefault="00CC35F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C35F1">
              <w:rPr>
                <w:rFonts w:asciiTheme="majorBidi" w:hAnsiTheme="majorBidi" w:cstheme="majorBidi" w:hint="eastAsia"/>
                <w:sz w:val="28"/>
              </w:rPr>
              <w:t>50,671</w:t>
            </w:r>
          </w:p>
        </w:tc>
        <w:tc>
          <w:tcPr>
            <w:tcW w:w="88" w:type="dxa"/>
          </w:tcPr>
          <w:p w14:paraId="4FA18E52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5A05DD2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98,746</w:t>
            </w:r>
          </w:p>
        </w:tc>
        <w:tc>
          <w:tcPr>
            <w:tcW w:w="88" w:type="dxa"/>
          </w:tcPr>
          <w:p w14:paraId="08C8600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7BC61AAB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2B9D">
              <w:rPr>
                <w:rFonts w:asciiTheme="majorBidi" w:hAnsiTheme="majorBidi" w:cstheme="majorBidi" w:hint="eastAsia"/>
                <w:sz w:val="28"/>
              </w:rPr>
              <w:t xml:space="preserve">-   </w:t>
            </w:r>
          </w:p>
        </w:tc>
        <w:tc>
          <w:tcPr>
            <w:tcW w:w="88" w:type="dxa"/>
          </w:tcPr>
          <w:p w14:paraId="2D1A9F5B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1331A1F5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eastAsia="Times New Roman" w:hAnsi="Angsana New" w:hint="cs"/>
                <w:sz w:val="28"/>
                <w:cs/>
                <w:lang w:val="en-GB"/>
              </w:rPr>
              <w:t>-</w:t>
            </w:r>
          </w:p>
        </w:tc>
      </w:tr>
      <w:tr w:rsidR="00ED6D91" w:rsidRPr="00B118B0" w14:paraId="6AA0E1CE" w14:textId="77777777" w:rsidTr="00871CEC">
        <w:trPr>
          <w:trHeight w:val="323"/>
        </w:trPr>
        <w:tc>
          <w:tcPr>
            <w:tcW w:w="4644" w:type="dxa"/>
          </w:tcPr>
          <w:p w14:paraId="70A3353C" w14:textId="0766D369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6B9AC754" w:rsidR="00ED6D91" w:rsidRPr="00ED6D91" w:rsidRDefault="00CC35F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C35F1">
              <w:rPr>
                <w:rFonts w:asciiTheme="majorBidi" w:hAnsiTheme="majorBidi" w:cstheme="majorBidi" w:hint="eastAsia"/>
                <w:sz w:val="28"/>
              </w:rPr>
              <w:t>13,160</w:t>
            </w:r>
          </w:p>
        </w:tc>
        <w:tc>
          <w:tcPr>
            <w:tcW w:w="88" w:type="dxa"/>
          </w:tcPr>
          <w:p w14:paraId="52521638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643F8EAB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31,039</w:t>
            </w:r>
          </w:p>
        </w:tc>
        <w:tc>
          <w:tcPr>
            <w:tcW w:w="88" w:type="dxa"/>
          </w:tcPr>
          <w:p w14:paraId="1D9A30C2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191921FC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2B9D">
              <w:rPr>
                <w:rFonts w:asciiTheme="majorBidi" w:hAnsiTheme="majorBidi" w:cstheme="majorBidi" w:hint="eastAsia"/>
                <w:sz w:val="28"/>
              </w:rPr>
              <w:t>1,341</w:t>
            </w:r>
          </w:p>
        </w:tc>
        <w:tc>
          <w:tcPr>
            <w:tcW w:w="88" w:type="dxa"/>
          </w:tcPr>
          <w:p w14:paraId="464C859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65598599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11,043</w:t>
            </w:r>
          </w:p>
        </w:tc>
      </w:tr>
      <w:tr w:rsidR="00ED6D91" w:rsidRPr="00B118B0" w14:paraId="3D371658" w14:textId="77777777" w:rsidTr="00871CEC">
        <w:trPr>
          <w:trHeight w:val="323"/>
        </w:trPr>
        <w:tc>
          <w:tcPr>
            <w:tcW w:w="4644" w:type="dxa"/>
          </w:tcPr>
          <w:p w14:paraId="1AE57259" w14:textId="354F610A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12B977E" w14:textId="67E1750A" w:rsidR="00ED6D91" w:rsidRPr="00ED6D91" w:rsidRDefault="00CC35F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C35F1">
              <w:rPr>
                <w:rFonts w:asciiTheme="majorBidi" w:hAnsiTheme="majorBidi" w:cstheme="majorBidi" w:hint="eastAsia"/>
                <w:sz w:val="28"/>
              </w:rPr>
              <w:t>1,06</w:t>
            </w:r>
            <w:r w:rsidR="0050628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88" w:type="dxa"/>
          </w:tcPr>
          <w:p w14:paraId="7EA92F26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07C5CCE3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904</w:t>
            </w:r>
          </w:p>
        </w:tc>
        <w:tc>
          <w:tcPr>
            <w:tcW w:w="88" w:type="dxa"/>
          </w:tcPr>
          <w:p w14:paraId="4F17A2B3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74398A59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4E2BD67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4002E911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D6D91" w:rsidRPr="00B118B0" w14:paraId="514A43F7" w14:textId="77777777" w:rsidTr="00871CEC">
        <w:trPr>
          <w:trHeight w:val="323"/>
        </w:trPr>
        <w:tc>
          <w:tcPr>
            <w:tcW w:w="4644" w:type="dxa"/>
          </w:tcPr>
          <w:p w14:paraId="431FF9F3" w14:textId="099B620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6C9F3486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>19,470</w:t>
            </w:r>
          </w:p>
        </w:tc>
        <w:tc>
          <w:tcPr>
            <w:tcW w:w="88" w:type="dxa"/>
          </w:tcPr>
          <w:p w14:paraId="12C15540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03F02CD1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37,43</w:t>
            </w:r>
            <w:r w:rsidRPr="00ED6D9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88" w:type="dxa"/>
          </w:tcPr>
          <w:p w14:paraId="3A6D51B2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1FAD915B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2B9D">
              <w:rPr>
                <w:rFonts w:asciiTheme="majorBidi" w:hAnsiTheme="majorBidi" w:cstheme="majorBidi" w:hint="eastAsia"/>
                <w:sz w:val="28"/>
              </w:rPr>
              <w:t>1,104</w:t>
            </w:r>
          </w:p>
        </w:tc>
        <w:tc>
          <w:tcPr>
            <w:tcW w:w="88" w:type="dxa"/>
          </w:tcPr>
          <w:p w14:paraId="155E7336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74CEB1B0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1,938</w:t>
            </w:r>
          </w:p>
        </w:tc>
      </w:tr>
      <w:tr w:rsidR="00ED6D91" w:rsidRPr="00B118B0" w14:paraId="0E266B10" w14:textId="77777777" w:rsidTr="00871CEC">
        <w:trPr>
          <w:trHeight w:val="323"/>
        </w:trPr>
        <w:tc>
          <w:tcPr>
            <w:tcW w:w="4644" w:type="dxa"/>
          </w:tcPr>
          <w:p w14:paraId="2A68F685" w14:textId="3265F65C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53CA4298" w14:textId="10BF1573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>38</w:t>
            </w:r>
          </w:p>
        </w:tc>
        <w:tc>
          <w:tcPr>
            <w:tcW w:w="88" w:type="dxa"/>
          </w:tcPr>
          <w:p w14:paraId="24F8BC5E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462C64C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88" w:type="dxa"/>
          </w:tcPr>
          <w:p w14:paraId="4430F8B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0B4622A8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2B9D">
              <w:rPr>
                <w:rFonts w:asciiTheme="majorBidi" w:hAnsiTheme="majorBidi" w:cstheme="majorBidi" w:hint="eastAsia"/>
                <w:sz w:val="28"/>
              </w:rPr>
              <w:t>10,661</w:t>
            </w:r>
          </w:p>
        </w:tc>
        <w:tc>
          <w:tcPr>
            <w:tcW w:w="88" w:type="dxa"/>
          </w:tcPr>
          <w:p w14:paraId="7EC10BE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5D5309B9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10,776</w:t>
            </w:r>
          </w:p>
        </w:tc>
      </w:tr>
      <w:tr w:rsidR="00ED6D91" w:rsidRPr="00B118B0" w14:paraId="4E2BF948" w14:textId="77777777" w:rsidTr="00871CEC">
        <w:trPr>
          <w:trHeight w:val="323"/>
        </w:trPr>
        <w:tc>
          <w:tcPr>
            <w:tcW w:w="4644" w:type="dxa"/>
          </w:tcPr>
          <w:p w14:paraId="5DC94CAD" w14:textId="7777777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730A5382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>8,422</w:t>
            </w:r>
          </w:p>
        </w:tc>
        <w:tc>
          <w:tcPr>
            <w:tcW w:w="88" w:type="dxa"/>
          </w:tcPr>
          <w:p w14:paraId="225CF7DB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1BCA1E0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15,73</w:t>
            </w:r>
            <w:r w:rsidRPr="00ED6D9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8" w:type="dxa"/>
          </w:tcPr>
          <w:p w14:paraId="45A2D459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1CAC3F28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83407EF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48326D7D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4,970</w:t>
            </w:r>
          </w:p>
        </w:tc>
      </w:tr>
      <w:tr w:rsidR="00ED6D91" w:rsidRPr="00B118B0" w14:paraId="62F65026" w14:textId="77777777" w:rsidTr="00871CEC">
        <w:trPr>
          <w:trHeight w:val="323"/>
        </w:trPr>
        <w:tc>
          <w:tcPr>
            <w:tcW w:w="4644" w:type="dxa"/>
          </w:tcPr>
          <w:p w14:paraId="06387AD5" w14:textId="35F7EC84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2AE39D4C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>13,681</w:t>
            </w:r>
          </w:p>
        </w:tc>
        <w:tc>
          <w:tcPr>
            <w:tcW w:w="88" w:type="dxa"/>
          </w:tcPr>
          <w:p w14:paraId="32F0825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2691161A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14,725</w:t>
            </w:r>
          </w:p>
        </w:tc>
        <w:tc>
          <w:tcPr>
            <w:tcW w:w="88" w:type="dxa"/>
          </w:tcPr>
          <w:p w14:paraId="77F96027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16FF96E2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38B23FFA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15D515E9" w14:textId="77777777" w:rsidTr="00871CEC">
        <w:trPr>
          <w:trHeight w:val="323"/>
        </w:trPr>
        <w:tc>
          <w:tcPr>
            <w:tcW w:w="4644" w:type="dxa"/>
          </w:tcPr>
          <w:p w14:paraId="6AB0116A" w14:textId="1F3699C6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hint="cs"/>
                <w:sz w:val="28"/>
                <w:cs/>
              </w:rPr>
              <w:t>เงินมัดจำรับล่วงหน้า</w:t>
            </w:r>
          </w:p>
        </w:tc>
        <w:tc>
          <w:tcPr>
            <w:tcW w:w="1013" w:type="dxa"/>
            <w:shd w:val="clear" w:color="auto" w:fill="auto"/>
          </w:tcPr>
          <w:p w14:paraId="7F98F5A2" w14:textId="10AADFF5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>100,000</w:t>
            </w:r>
          </w:p>
        </w:tc>
        <w:tc>
          <w:tcPr>
            <w:tcW w:w="88" w:type="dxa"/>
          </w:tcPr>
          <w:p w14:paraId="2A1437C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4AD4EF8" w14:textId="75910B7E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  <w:tc>
          <w:tcPr>
            <w:tcW w:w="88" w:type="dxa"/>
          </w:tcPr>
          <w:p w14:paraId="67BB7355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D446BA8" w14:textId="44703E8A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2B9D">
              <w:rPr>
                <w:rFonts w:asciiTheme="majorBidi" w:hAnsiTheme="majorBidi" w:cstheme="majorBidi" w:hint="eastAsia"/>
                <w:sz w:val="28"/>
              </w:rPr>
              <w:t>100,000</w:t>
            </w:r>
          </w:p>
        </w:tc>
        <w:tc>
          <w:tcPr>
            <w:tcW w:w="88" w:type="dxa"/>
          </w:tcPr>
          <w:p w14:paraId="64E2D576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D23EA01" w14:textId="702007CE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100,000</w:t>
            </w:r>
          </w:p>
        </w:tc>
      </w:tr>
      <w:tr w:rsidR="00ED6D91" w:rsidRPr="00B118B0" w14:paraId="6968ADFB" w14:textId="77777777" w:rsidTr="00BA7BF5">
        <w:trPr>
          <w:trHeight w:val="323"/>
        </w:trPr>
        <w:tc>
          <w:tcPr>
            <w:tcW w:w="4644" w:type="dxa"/>
          </w:tcPr>
          <w:p w14:paraId="49427C8A" w14:textId="7777777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/>
                <w:sz w:val="28"/>
              </w:rPr>
            </w:pPr>
            <w:r w:rsidRPr="00ED6D91">
              <w:rPr>
                <w:rFonts w:asciiTheme="majorBidi" w:hAnsiTheme="majorBidi" w:hint="cs"/>
                <w:sz w:val="28"/>
                <w:cs/>
              </w:rPr>
              <w:t xml:space="preserve">ประมาณการหนี้สินจากคดีความฟ้องร้อง </w:t>
            </w:r>
          </w:p>
          <w:p w14:paraId="62AB4D12" w14:textId="698DF6CD" w:rsidR="00ED6D91" w:rsidRPr="00ED6D91" w:rsidRDefault="00ED6D91" w:rsidP="00ED6D91">
            <w:pPr>
              <w:ind w:left="177"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ED6D91">
              <w:rPr>
                <w:rFonts w:asciiTheme="majorBidi" w:hAnsiTheme="majorBidi" w:cstheme="majorBidi"/>
                <w:sz w:val="28"/>
              </w:rPr>
              <w:t>29.4)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B88D8B" w14:textId="31146CD2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>5,507</w:t>
            </w:r>
          </w:p>
        </w:tc>
        <w:tc>
          <w:tcPr>
            <w:tcW w:w="88" w:type="dxa"/>
            <w:vAlign w:val="bottom"/>
          </w:tcPr>
          <w:p w14:paraId="231AFDD1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D87F91D" w14:textId="5C6F82BC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446CC499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BEED1D" w14:textId="211BFFE3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069B289C" w14:textId="77777777" w:rsidR="00ED6D91" w:rsidRPr="00ED6D91" w:rsidRDefault="00ED6D91" w:rsidP="00ED6D9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0971AF8F" w14:textId="2970051D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ED6D91" w:rsidRPr="00B118B0" w14:paraId="0E485C3F" w14:textId="77777777" w:rsidTr="00871CEC">
        <w:trPr>
          <w:trHeight w:val="323"/>
        </w:trPr>
        <w:tc>
          <w:tcPr>
            <w:tcW w:w="4644" w:type="dxa"/>
            <w:vAlign w:val="bottom"/>
          </w:tcPr>
          <w:p w14:paraId="5FA9BDC8" w14:textId="77777777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716AD494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A7AB3">
              <w:rPr>
                <w:rFonts w:asciiTheme="majorBidi" w:hAnsiTheme="majorBidi" w:cstheme="majorBidi" w:hint="eastAsia"/>
                <w:sz w:val="28"/>
              </w:rPr>
              <w:t>96,772</w:t>
            </w:r>
          </w:p>
        </w:tc>
        <w:tc>
          <w:tcPr>
            <w:tcW w:w="88" w:type="dxa"/>
          </w:tcPr>
          <w:p w14:paraId="428C096D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2A4B2CD8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104,160</w:t>
            </w:r>
          </w:p>
        </w:tc>
        <w:tc>
          <w:tcPr>
            <w:tcW w:w="88" w:type="dxa"/>
          </w:tcPr>
          <w:p w14:paraId="3915FC4B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3125D5F5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DF2B9D">
              <w:rPr>
                <w:rFonts w:asciiTheme="majorBidi" w:hAnsiTheme="majorBidi" w:cstheme="majorBidi" w:hint="eastAsia"/>
                <w:sz w:val="28"/>
              </w:rPr>
              <w:t>589</w:t>
            </w:r>
          </w:p>
        </w:tc>
        <w:tc>
          <w:tcPr>
            <w:tcW w:w="88" w:type="dxa"/>
          </w:tcPr>
          <w:p w14:paraId="6756BC3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7A96BEB5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2,423</w:t>
            </w:r>
          </w:p>
        </w:tc>
      </w:tr>
      <w:tr w:rsidR="00ED6D91" w:rsidRPr="00B118B0" w14:paraId="733B3F64" w14:textId="77777777" w:rsidTr="00871CEC">
        <w:trPr>
          <w:trHeight w:val="323"/>
        </w:trPr>
        <w:tc>
          <w:tcPr>
            <w:tcW w:w="4644" w:type="dxa"/>
          </w:tcPr>
          <w:p w14:paraId="3E8712D7" w14:textId="091266D0" w:rsidR="00ED6D91" w:rsidRPr="00ED6D91" w:rsidRDefault="00ED6D91" w:rsidP="00ED6D91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020F33E0" w:rsidR="00ED6D91" w:rsidRPr="00ED6D91" w:rsidRDefault="007A7AB3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A7AB3">
              <w:rPr>
                <w:rFonts w:asciiTheme="majorBidi" w:hAnsiTheme="majorBidi" w:cstheme="majorBidi" w:hint="eastAsia"/>
                <w:b/>
                <w:bCs/>
                <w:sz w:val="28"/>
              </w:rPr>
              <w:t>309,679</w:t>
            </w:r>
          </w:p>
        </w:tc>
        <w:tc>
          <w:tcPr>
            <w:tcW w:w="88" w:type="dxa"/>
          </w:tcPr>
          <w:p w14:paraId="4B8EB1B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2FC8E642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403,634</w:t>
            </w:r>
          </w:p>
        </w:tc>
        <w:tc>
          <w:tcPr>
            <w:tcW w:w="88" w:type="dxa"/>
          </w:tcPr>
          <w:p w14:paraId="41C9869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3DE0757B" w:rsidR="00ED6D91" w:rsidRPr="00ED6D91" w:rsidRDefault="00DF2B9D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F2B9D">
              <w:rPr>
                <w:rFonts w:asciiTheme="majorBidi" w:hAnsiTheme="majorBidi" w:cstheme="majorBidi" w:hint="eastAsia"/>
                <w:b/>
                <w:bCs/>
                <w:sz w:val="28"/>
              </w:rPr>
              <w:t>113,695</w:t>
            </w:r>
          </w:p>
        </w:tc>
        <w:tc>
          <w:tcPr>
            <w:tcW w:w="88" w:type="dxa"/>
          </w:tcPr>
          <w:p w14:paraId="3AD9D1FC" w14:textId="77777777" w:rsidR="00ED6D91" w:rsidRPr="00ED6D91" w:rsidRDefault="00ED6D91" w:rsidP="00ED6D9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4E51D301" w:rsidR="00ED6D91" w:rsidRPr="00ED6D91" w:rsidRDefault="00ED6D91" w:rsidP="00ED6D9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131,150</w:t>
            </w:r>
          </w:p>
        </w:tc>
      </w:tr>
    </w:tbl>
    <w:p w14:paraId="2872290A" w14:textId="470AF201" w:rsidR="007C67AA" w:rsidRDefault="007C67AA" w:rsidP="007C67AA">
      <w:pPr>
        <w:spacing w:before="480" w:line="240" w:lineRule="atLeast"/>
        <w:rPr>
          <w:rFonts w:asciiTheme="majorBidi" w:hAnsiTheme="majorBidi" w:cstheme="majorBidi"/>
          <w:b/>
          <w:bCs/>
          <w:sz w:val="28"/>
        </w:rPr>
      </w:pPr>
    </w:p>
    <w:p w14:paraId="09F2FD9D" w14:textId="77777777" w:rsidR="007C67AA" w:rsidRDefault="007C67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A3F2FC0" w14:textId="272DF08D" w:rsidR="00F53166" w:rsidRPr="00B118B0" w:rsidRDefault="003357E6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2E16316B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0BC5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0BC5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7196A6DE" w:rsidR="00F53166" w:rsidRPr="00B118B0" w:rsidRDefault="00FF574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2D07DC22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54C2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6498EC71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54C2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5019F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40712E7C" w:rsidR="00D5019F" w:rsidRPr="00B118B0" w:rsidRDefault="00C0002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C0002F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94</w:t>
            </w:r>
            <w:r w:rsidRPr="00C0002F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,</w:t>
            </w:r>
            <w:r w:rsidRPr="00C0002F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598</w:t>
            </w:r>
          </w:p>
        </w:tc>
        <w:tc>
          <w:tcPr>
            <w:tcW w:w="86" w:type="dxa"/>
          </w:tcPr>
          <w:p w14:paraId="256749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0C1DD5DC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/>
                <w:snapToGrid w:val="0"/>
                <w:sz w:val="28"/>
                <w:lang w:eastAsia="th-TH"/>
              </w:rPr>
              <w:t>167,704</w:t>
            </w:r>
          </w:p>
        </w:tc>
      </w:tr>
      <w:tr w:rsidR="00D5019F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4DA02905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27D1CC16" w:rsidR="00D5019F" w:rsidRPr="00B118B0" w:rsidRDefault="00C0002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C0002F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(54</w:t>
            </w:r>
            <w:r w:rsidRPr="00C0002F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,</w:t>
            </w:r>
            <w:r w:rsidRPr="00C0002F">
              <w:rPr>
                <w:rFonts w:asciiTheme="majorBidi" w:hAnsiTheme="majorBidi" w:hint="eastAsia"/>
                <w:snapToGrid w:val="0"/>
                <w:sz w:val="28"/>
                <w:cs/>
                <w:lang w:eastAsia="th-TH"/>
              </w:rPr>
              <w:t>974)</w:t>
            </w:r>
          </w:p>
        </w:tc>
        <w:tc>
          <w:tcPr>
            <w:tcW w:w="86" w:type="dxa"/>
          </w:tcPr>
          <w:p w14:paraId="6BCEF66A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371E7297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(</w:t>
            </w:r>
            <w:r w:rsidRPr="004517A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99,194</w:t>
            </w:r>
            <w:r w:rsidRPr="004517A7">
              <w:rPr>
                <w:rFonts w:asciiTheme="majorBidi" w:hAnsiTheme="majorBidi" w:cstheme="majorBidi" w:hint="eastAsia"/>
                <w:snapToGrid w:val="0"/>
                <w:sz w:val="28"/>
                <w:lang w:eastAsia="th-TH"/>
              </w:rPr>
              <w:t>)</w:t>
            </w:r>
          </w:p>
        </w:tc>
      </w:tr>
      <w:tr w:rsidR="00D5019F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77777777" w:rsidR="00D5019F" w:rsidRPr="00B118B0" w:rsidRDefault="00D5019F" w:rsidP="00D5019F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121D9817" w:rsidR="00D5019F" w:rsidRPr="00B118B0" w:rsidRDefault="00C0002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 w:rsidRPr="00C0002F">
              <w:rPr>
                <w:rFonts w:asciiTheme="majorBidi" w:hAnsiTheme="majorBidi" w:hint="eastAsia"/>
                <w:b/>
                <w:bCs/>
                <w:snapToGrid w:val="0"/>
                <w:sz w:val="28"/>
                <w:cs/>
                <w:lang w:eastAsia="th-TH"/>
              </w:rPr>
              <w:t>39</w:t>
            </w:r>
            <w:r w:rsidRPr="00C0002F">
              <w:rPr>
                <w:rFonts w:asciiTheme="majorBidi" w:hAnsiTheme="majorBidi" w:cstheme="majorBidi" w:hint="eastAsia"/>
                <w:b/>
                <w:bCs/>
                <w:snapToGrid w:val="0"/>
                <w:sz w:val="28"/>
                <w:lang w:eastAsia="th-TH"/>
              </w:rPr>
              <w:t>,</w:t>
            </w:r>
            <w:r w:rsidRPr="00C0002F">
              <w:rPr>
                <w:rFonts w:asciiTheme="majorBidi" w:hAnsiTheme="majorBidi" w:hint="eastAsia"/>
                <w:b/>
                <w:bCs/>
                <w:snapToGrid w:val="0"/>
                <w:sz w:val="28"/>
                <w:cs/>
                <w:lang w:eastAsia="th-TH"/>
              </w:rPr>
              <w:t>624</w:t>
            </w:r>
          </w:p>
        </w:tc>
        <w:tc>
          <w:tcPr>
            <w:tcW w:w="86" w:type="dxa"/>
          </w:tcPr>
          <w:p w14:paraId="0DA35DE3" w14:textId="77777777" w:rsidR="00D5019F" w:rsidRPr="00B118B0" w:rsidRDefault="00D5019F" w:rsidP="00D5019F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07A8EFD3" w:rsidR="00D5019F" w:rsidRPr="00B118B0" w:rsidRDefault="00D5019F" w:rsidP="00D5019F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68,510</w:t>
            </w:r>
          </w:p>
        </w:tc>
      </w:tr>
    </w:tbl>
    <w:p w14:paraId="06965107" w14:textId="17CB76F9" w:rsidR="00F65985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849F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2E00E328" w:rsidR="00F65985" w:rsidRPr="004517A7" w:rsidRDefault="009F1AE8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F65985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76CFB11E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420B791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65985" w:rsidRPr="004517A7" w14:paraId="7E4E6D69" w14:textId="77777777" w:rsidTr="00613A3D">
        <w:tc>
          <w:tcPr>
            <w:tcW w:w="6300" w:type="dxa"/>
            <w:vAlign w:val="bottom"/>
          </w:tcPr>
          <w:p w14:paraId="75663A8C" w14:textId="4CE14194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48F97759" w:rsidR="00F65985" w:rsidRPr="004517A7" w:rsidRDefault="00105458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05458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167</w:t>
            </w:r>
            <w:r w:rsidRPr="00105458">
              <w:rPr>
                <w:rFonts w:ascii="Angsana New" w:hAnsi="Angsana New" w:hint="eastAsia"/>
                <w:snapToGrid w:val="0"/>
                <w:sz w:val="28"/>
                <w:lang w:eastAsia="th-TH"/>
              </w:rPr>
              <w:t>,</w:t>
            </w:r>
            <w:r w:rsidRPr="00105458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704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5DD84150" w:rsidR="00F65985" w:rsidRPr="004517A7" w:rsidRDefault="00F65985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119,524</w:t>
            </w:r>
          </w:p>
        </w:tc>
      </w:tr>
      <w:tr w:rsidR="00F65985" w:rsidRPr="004517A7" w14:paraId="488D8D3B" w14:textId="77777777" w:rsidTr="00613A3D">
        <w:tc>
          <w:tcPr>
            <w:tcW w:w="6300" w:type="dxa"/>
            <w:vAlign w:val="bottom"/>
          </w:tcPr>
          <w:p w14:paraId="21C85340" w14:textId="6B573704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69AA154C" w:rsidR="00F65985" w:rsidRPr="004517A7" w:rsidRDefault="00105458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105458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8</w:t>
            </w:r>
            <w:r w:rsidRPr="00105458">
              <w:rPr>
                <w:rFonts w:ascii="Angsana New" w:hAnsi="Angsana New" w:hint="eastAsia"/>
                <w:snapToGrid w:val="0"/>
                <w:sz w:val="28"/>
                <w:lang w:eastAsia="th-TH"/>
              </w:rPr>
              <w:t>,</w:t>
            </w:r>
            <w:r w:rsidRPr="00105458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799BACC2" w:rsidR="00F65985" w:rsidRPr="004517A7" w:rsidRDefault="00F65985" w:rsidP="00F65985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70,511</w:t>
            </w:r>
          </w:p>
        </w:tc>
      </w:tr>
      <w:tr w:rsidR="00F65985" w:rsidRPr="004517A7" w14:paraId="270F3567" w14:textId="77777777" w:rsidTr="00613A3D">
        <w:tc>
          <w:tcPr>
            <w:tcW w:w="6300" w:type="dxa"/>
            <w:vAlign w:val="bottom"/>
          </w:tcPr>
          <w:p w14:paraId="796FDA62" w14:textId="35D938D7" w:rsidR="00F65985" w:rsidRPr="008C0FF6" w:rsidRDefault="00F65985" w:rsidP="006D6303">
            <w:pPr>
              <w:tabs>
                <w:tab w:val="left" w:pos="900"/>
                <w:tab w:val="left" w:pos="1440"/>
                <w:tab w:val="left" w:pos="2160"/>
              </w:tabs>
              <w:ind w:right="576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="00790D51">
              <w:rPr>
                <w:rFonts w:ascii="Angsana New" w:hAnsi="Angsana New"/>
                <w:caps/>
                <w:sz w:val="28"/>
              </w:rPr>
              <w:t xml:space="preserve"> </w:t>
            </w:r>
            <w:r w:rsidR="00973848"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</w:t>
            </w:r>
            <w:r w:rsidR="00D15E59"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 w:rsidR="00942BC9"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4AC6BDEF" w:rsidR="00F65985" w:rsidRPr="004517A7" w:rsidRDefault="00666183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66183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(81</w:t>
            </w:r>
            <w:r w:rsidRPr="00666183">
              <w:rPr>
                <w:rFonts w:ascii="Angsana New" w:hAnsi="Angsana New" w:hint="eastAsia"/>
                <w:snapToGrid w:val="0"/>
                <w:sz w:val="28"/>
                <w:lang w:eastAsia="th-TH"/>
              </w:rPr>
              <w:t>,</w:t>
            </w:r>
            <w:r w:rsidRPr="00666183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106)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744EC698" w:rsidR="00F65985" w:rsidRPr="004517A7" w:rsidRDefault="00F65985" w:rsidP="00F65985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snapToGrid w:val="0"/>
                <w:sz w:val="28"/>
                <w:lang w:eastAsia="th-TH"/>
              </w:rPr>
              <w:t>(22,331)</w:t>
            </w:r>
          </w:p>
        </w:tc>
      </w:tr>
      <w:tr w:rsidR="00F65985" w:rsidRPr="004517A7" w14:paraId="2C794DEB" w14:textId="77777777" w:rsidTr="00613A3D">
        <w:tc>
          <w:tcPr>
            <w:tcW w:w="6300" w:type="dxa"/>
            <w:vAlign w:val="bottom"/>
          </w:tcPr>
          <w:p w14:paraId="0D80780E" w14:textId="58289B2B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</w:t>
            </w:r>
            <w:r w:rsidR="00942BC9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37E22478" w:rsidR="00F65985" w:rsidRPr="004517A7" w:rsidRDefault="00666183" w:rsidP="00F65985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666183">
              <w:rPr>
                <w:rFonts w:ascii="Angsana New" w:hAnsi="Angsana New" w:hint="eastAsia"/>
                <w:b/>
                <w:bCs/>
                <w:snapToGrid w:val="0"/>
                <w:sz w:val="28"/>
                <w:cs/>
                <w:lang w:eastAsia="th-TH"/>
              </w:rPr>
              <w:t>94</w:t>
            </w:r>
            <w:r w:rsidRPr="00666183">
              <w:rPr>
                <w:rFonts w:ascii="Angsana New" w:hAnsi="Angsana New" w:hint="eastAsia"/>
                <w:b/>
                <w:bCs/>
                <w:snapToGrid w:val="0"/>
                <w:sz w:val="28"/>
                <w:lang w:eastAsia="th-TH"/>
              </w:rPr>
              <w:t>,</w:t>
            </w:r>
            <w:r w:rsidRPr="00666183">
              <w:rPr>
                <w:rFonts w:ascii="Angsana New" w:hAnsi="Angsana New" w:hint="eastAsia"/>
                <w:b/>
                <w:bCs/>
                <w:snapToGrid w:val="0"/>
                <w:sz w:val="28"/>
                <w:cs/>
                <w:lang w:eastAsia="th-TH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F65985" w:rsidRPr="004517A7" w:rsidRDefault="00F65985" w:rsidP="00F65985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79BF2CA3" w:rsidR="00F65985" w:rsidRPr="004517A7" w:rsidRDefault="00F65985" w:rsidP="00F65985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517A7">
              <w:rPr>
                <w:rFonts w:ascii="Angsana New" w:hAnsi="Angsana New" w:hint="eastAsia"/>
                <w:b/>
                <w:bCs/>
                <w:snapToGrid w:val="0"/>
                <w:sz w:val="28"/>
                <w:lang w:eastAsia="th-TH"/>
              </w:rPr>
              <w:t>167,704</w:t>
            </w:r>
          </w:p>
        </w:tc>
      </w:tr>
    </w:tbl>
    <w:p w14:paraId="663EE40A" w14:textId="39585A8B" w:rsidR="00B23B71" w:rsidRDefault="00B23B71" w:rsidP="006C668D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69D18AD8" w:rsidR="008B14DE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55396210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E673A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F574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2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02"/>
        <w:gridCol w:w="91"/>
        <w:gridCol w:w="912"/>
        <w:gridCol w:w="90"/>
        <w:gridCol w:w="994"/>
        <w:gridCol w:w="90"/>
        <w:gridCol w:w="990"/>
        <w:gridCol w:w="90"/>
        <w:gridCol w:w="990"/>
      </w:tblGrid>
      <w:tr w:rsidR="005B4801" w:rsidRPr="00B118B0" w14:paraId="2E5791D0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6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6"/>
      <w:tr w:rsidR="00935E58" w:rsidRPr="00B118B0" w14:paraId="67E74C95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F7A3D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38E9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</w:tcPr>
          <w:p w14:paraId="45FBF863" w14:textId="297B439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E74D1E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A60A0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C5AE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993DDE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33E7C78B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C6AAC5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59110D0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6BFDF534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6F9641D6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5CA6B28F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2CFE725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02F8C75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322EEFA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55A5A20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5A055F1B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35E58" w:rsidRPr="00B118B0" w14:paraId="7500DBC2" w14:textId="77777777" w:rsidTr="0085540D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935E58" w:rsidRDefault="00935E58" w:rsidP="00935E5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66255025" w:rsidR="00935E58" w:rsidRPr="00B118B0" w:rsidRDefault="00935E58" w:rsidP="00935E58">
            <w:pPr>
              <w:ind w:left="180"/>
              <w:rPr>
                <w:rFonts w:asciiTheme="majorBidi" w:hAnsiTheme="majorBidi" w:cstheme="majorBidi"/>
                <w:sz w:val="28"/>
              </w:rPr>
            </w:pPr>
            <w:r w:rsidRPr="000B1F55">
              <w:rPr>
                <w:rFonts w:asciiTheme="majorBidi" w:hAnsiTheme="majorBidi" w:cstheme="majorBidi"/>
                <w:sz w:val="28"/>
              </w:rPr>
              <w:t>(</w:t>
            </w:r>
            <w:r w:rsidRPr="000B1F5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B1F55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59BBBA9C" w:rsidR="00935E58" w:rsidRPr="00843794" w:rsidRDefault="000B1F55" w:rsidP="0049705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43794">
              <w:rPr>
                <w:rFonts w:asciiTheme="majorBidi" w:hAnsiTheme="majorBidi" w:cstheme="majorBidi" w:hint="eastAsia"/>
                <w:sz w:val="28"/>
              </w:rPr>
              <w:t>0.075 - 6.50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3B1D9ED2" w:rsidR="00935E58" w:rsidRPr="00B118B0" w:rsidRDefault="00935E58" w:rsidP="00935E58">
            <w:pPr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0.075</w:t>
            </w:r>
            <w:r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6.50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142CF6D3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2E9AF5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737DBCA7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3691D9EF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853A5F">
              <w:rPr>
                <w:rFonts w:asciiTheme="majorBidi" w:hAnsiTheme="majorBidi" w:cstheme="majorBidi" w:hint="eastAsia"/>
                <w:sz w:val="28"/>
              </w:rPr>
              <w:t>56,490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6333E03A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sz w:val="28"/>
              </w:rPr>
              <w:t>176,709</w:t>
            </w:r>
          </w:p>
        </w:tc>
      </w:tr>
      <w:tr w:rsidR="00935E58" w:rsidRPr="00B118B0" w14:paraId="40C2BF71" w14:textId="77777777" w:rsidTr="0085540D">
        <w:tc>
          <w:tcPr>
            <w:tcW w:w="2964" w:type="dxa"/>
            <w:tcBorders>
              <w:right w:val="nil"/>
            </w:tcBorders>
          </w:tcPr>
          <w:p w14:paraId="699186F4" w14:textId="77777777" w:rsidR="00935E58" w:rsidRDefault="00935E58" w:rsidP="00935E5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935E58" w:rsidRPr="00B118B0" w:rsidRDefault="00935E58" w:rsidP="00935E58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0B1F55">
              <w:rPr>
                <w:rFonts w:asciiTheme="majorBidi" w:hAnsiTheme="majorBidi" w:cstheme="majorBidi"/>
                <w:sz w:val="28"/>
              </w:rPr>
              <w:t>(</w:t>
            </w:r>
            <w:r w:rsidRPr="000B1F5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B1F55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0F970349" w:rsidR="00935E58" w:rsidRPr="00843794" w:rsidRDefault="005C456F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843794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22CB5DF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13A0716D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C4F7B72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00A6E2E3" w:rsidR="00935E58" w:rsidRPr="00B118B0" w:rsidRDefault="0055357D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357D">
              <w:rPr>
                <w:rFonts w:asciiTheme="majorBidi" w:hAnsiTheme="majorBidi" w:cstheme="majorBidi" w:hint="eastAsia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EBAC2CF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39BB5558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1462660B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582DF22D" w:rsidR="00935E58" w:rsidRPr="00B118B0" w:rsidRDefault="00935E58" w:rsidP="0085540D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5E58" w:rsidRPr="00B118B0" w14:paraId="5187D025" w14:textId="77777777" w:rsidTr="0085540D">
        <w:tc>
          <w:tcPr>
            <w:tcW w:w="2964" w:type="dxa"/>
            <w:tcBorders>
              <w:right w:val="nil"/>
            </w:tcBorders>
          </w:tcPr>
          <w:p w14:paraId="7EA886CD" w14:textId="074154E9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</w:t>
            </w:r>
            <w:r w:rsidR="00DA294D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22486B06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E8518" w14:textId="229A486E" w:rsidR="00935E58" w:rsidRPr="00843794" w:rsidRDefault="005C456F" w:rsidP="000B1F5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C84C13D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5FAA0" w14:textId="734E5AEB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4.00 - 6.75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69CD88B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2C0F41" w14:textId="03C47BFB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522ABF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EBE12" w14:textId="5C8BE75B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00EACD5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91743" w14:textId="1DF171AA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DCE1B70" w14:textId="77777777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46FF7712" w14:textId="11D52236" w:rsidR="00935E58" w:rsidRPr="00B118B0" w:rsidRDefault="00935E58" w:rsidP="0085540D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126,007</w:t>
            </w:r>
          </w:p>
        </w:tc>
      </w:tr>
      <w:tr w:rsidR="00935E58" w:rsidRPr="00B118B0" w14:paraId="0060FE84" w14:textId="77777777" w:rsidTr="0085540D">
        <w:tc>
          <w:tcPr>
            <w:tcW w:w="2964" w:type="dxa"/>
            <w:tcBorders>
              <w:right w:val="nil"/>
            </w:tcBorders>
          </w:tcPr>
          <w:p w14:paraId="16C4D823" w14:textId="77777777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13D95E09" w:rsidR="00935E58" w:rsidRPr="00843794" w:rsidRDefault="005C456F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</w:tcPr>
          <w:p w14:paraId="68FEB3F5" w14:textId="2002EC33" w:rsidR="00935E58" w:rsidRPr="00B118B0" w:rsidRDefault="00935E58" w:rsidP="00935E58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729D9" w14:textId="23D4ECEE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FEC0207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54DEE" w14:textId="7E3768A5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150,000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12BE395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30EA3" w14:textId="52A24D0A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E40F79C" w14:textId="77777777" w:rsidR="00935E58" w:rsidRPr="00B118B0" w:rsidRDefault="00935E58" w:rsidP="0085540D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849301" w14:textId="388E3DF8" w:rsidR="00935E58" w:rsidRPr="00B118B0" w:rsidRDefault="00935E58" w:rsidP="0085540D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5E58" w:rsidRPr="00B118B0" w14:paraId="2011AC17" w14:textId="77777777" w:rsidTr="0085540D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935E58" w:rsidRPr="00B118B0" w:rsidRDefault="00935E58" w:rsidP="00935E58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935E58" w:rsidRPr="00B118B0" w:rsidRDefault="00935E58" w:rsidP="00935E5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935E58" w:rsidRPr="00B118B0" w:rsidRDefault="00935E58" w:rsidP="00935E58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0885AC" w14:textId="6A8F3D3B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3A5F">
              <w:rPr>
                <w:rFonts w:asciiTheme="majorBidi" w:hAnsiTheme="majorBidi" w:cstheme="majorBidi" w:hint="eastAsia"/>
                <w:b/>
                <w:bCs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4AA17260" w14:textId="77777777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FA9131" w14:textId="2EB672EF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</w:rPr>
              <w:t>276,007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26D203" w14:textId="77777777" w:rsidR="00935E58" w:rsidRPr="00B118B0" w:rsidRDefault="00935E5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C5FBCD" w14:textId="0BFDDF4E" w:rsidR="00935E58" w:rsidRPr="00B118B0" w:rsidRDefault="00853A5F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53A5F">
              <w:rPr>
                <w:rFonts w:asciiTheme="majorBidi" w:hAnsiTheme="majorBidi" w:cstheme="majorBidi" w:hint="eastAsia"/>
                <w:b/>
                <w:bCs/>
                <w:sz w:val="28"/>
              </w:rPr>
              <w:t>56,490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109489" w14:textId="77777777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94FDBD" w14:textId="43EC3074" w:rsidR="00935E58" w:rsidRPr="00B118B0" w:rsidRDefault="00935E5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 w:hint="eastAsia"/>
                <w:b/>
                <w:bCs/>
                <w:sz w:val="28"/>
              </w:rPr>
              <w:t>302,716</w:t>
            </w:r>
          </w:p>
        </w:tc>
      </w:tr>
      <w:tr w:rsidR="00935E58" w:rsidRPr="00B118B0" w14:paraId="4AC47628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4D985DC7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5E58" w:rsidRPr="00B118B0" w14:paraId="0B32167F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D3F3A8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75AE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C37C3D" w14:textId="1DCB802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81FCF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24A2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46DE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A8EA52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0B37D2E6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2A6DCB2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90271" w:rsidRPr="00B118B0" w14:paraId="2842D77A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2BA7B02A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50BD5DD2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5705FF08" w14:textId="1CC5F17F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1EF8C36E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E90271" w:rsidRPr="00B118B0" w14:paraId="069E91D4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A4CBA53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2C6584C6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11E55ED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4FF26740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5A80B9DB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619BB0A3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F48A8" w:rsidRPr="00B118B0" w14:paraId="6AA71806" w14:textId="77777777" w:rsidTr="0085540D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0C4D34C8" w14:textId="4F545FFF" w:rsidR="00FF48A8" w:rsidRPr="00B118B0" w:rsidRDefault="00FF48A8" w:rsidP="00FF48A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FF48A8" w:rsidRPr="00B118B0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134F729A" w:rsidR="00FF48A8" w:rsidRPr="00FF48A8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FF48A8" w:rsidRPr="00FF48A8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745C2AC0" w:rsidR="00FF48A8" w:rsidRPr="00FF48A8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FF48A8" w:rsidRPr="00FF48A8" w:rsidRDefault="00FF48A8" w:rsidP="00FF48A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254DB0E4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853EF0D" w14:textId="77777777" w:rsidR="00FF48A8" w:rsidRPr="00FF48A8" w:rsidRDefault="00FF48A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74E32F2C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F48A8">
              <w:rPr>
                <w:rFonts w:asciiTheme="majorBidi" w:hAnsiTheme="majorBidi" w:cstheme="majorBidi" w:hint="eastAsia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5A1D642F" w14:textId="77777777" w:rsidR="00FF48A8" w:rsidRPr="00FF48A8" w:rsidRDefault="00FF48A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932EC" w14:textId="5B1AB97A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4434506" w14:textId="77777777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BBE759" w14:textId="65F65FB5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48A8" w:rsidRPr="00B118B0" w14:paraId="5788FBAC" w14:textId="77777777" w:rsidTr="0085540D">
        <w:tc>
          <w:tcPr>
            <w:tcW w:w="2964" w:type="dxa"/>
            <w:tcBorders>
              <w:right w:val="nil"/>
            </w:tcBorders>
          </w:tcPr>
          <w:p w14:paraId="572683AB" w14:textId="74987C8B" w:rsidR="00FF48A8" w:rsidRPr="00B118B0" w:rsidRDefault="00FF48A8" w:rsidP="00FF48A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FF48A8" w:rsidRPr="00B118B0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FF48A8" w:rsidRPr="00FF48A8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FF48A8" w:rsidRPr="00FF48A8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FF48A8" w:rsidRPr="00FF48A8" w:rsidRDefault="00FF48A8" w:rsidP="00FF48A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FF48A8" w:rsidRPr="00FF48A8" w:rsidRDefault="00FF48A8" w:rsidP="00FF48A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3087CFCE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F27E2B4" w14:textId="77777777" w:rsidR="00FF48A8" w:rsidRPr="00FF48A8" w:rsidRDefault="00FF48A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69DDED4E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 w:hint="eastAsia"/>
                <w:sz w:val="28"/>
              </w:rPr>
              <w:t>(71,384)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638170E" w14:textId="77777777" w:rsidR="00FF48A8" w:rsidRPr="00FF48A8" w:rsidRDefault="00FF48A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95CE9" w14:textId="2B4A585C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CE34FC" w14:textId="77777777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AD34EF6" w14:textId="369AB405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FF48A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FF48A8" w:rsidRPr="00B118B0" w14:paraId="574E854E" w14:textId="77777777" w:rsidTr="0085540D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042D3165" w:rsidR="00FF48A8" w:rsidRPr="00B118B0" w:rsidRDefault="00FF48A8" w:rsidP="00FF48A8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FF48A8" w:rsidRPr="00B118B0" w:rsidRDefault="00FF48A8" w:rsidP="00FF48A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FF48A8" w:rsidRPr="00FF48A8" w:rsidRDefault="00FF48A8" w:rsidP="00FF48A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FF48A8" w:rsidRPr="00FF48A8" w:rsidRDefault="00FF48A8" w:rsidP="00FF48A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FF48A8" w:rsidRPr="00FF48A8" w:rsidRDefault="00FF48A8" w:rsidP="00FF48A8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FF48A8" w:rsidRPr="00FF48A8" w:rsidRDefault="00FF48A8" w:rsidP="00FF48A8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78F61" w14:textId="653BD56B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8A8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2E435EE" w14:textId="77777777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5E66B" w14:textId="640A8BFD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8A8">
              <w:rPr>
                <w:rFonts w:asciiTheme="majorBidi" w:hAnsiTheme="majorBidi" w:cstheme="majorBidi" w:hint="eastAsia"/>
                <w:b/>
                <w:bCs/>
                <w:sz w:val="28"/>
              </w:rPr>
              <w:t>72,669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F95738E" w14:textId="77777777" w:rsidR="00FF48A8" w:rsidRPr="00FF48A8" w:rsidRDefault="00FF48A8" w:rsidP="0085540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7F02E0" w14:textId="5E2C8F7F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8A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9E219E" w14:textId="77777777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C86DC" w14:textId="15686CAD" w:rsidR="00FF48A8" w:rsidRPr="00FF48A8" w:rsidRDefault="00FF48A8" w:rsidP="0085540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F48A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1C928225" w:rsidR="00F53166" w:rsidRPr="00D2689D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D2689D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  <w:r w:rsidRPr="00D2689D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6F860549" w14:textId="476D5502" w:rsidR="00F53166" w:rsidRPr="00D2689D" w:rsidRDefault="009D4F4B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7508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2464B4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2654C4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F1844">
        <w:rPr>
          <w:rFonts w:asciiTheme="majorBidi" w:hAnsiTheme="majorBidi" w:cstheme="majorBidi" w:hint="cs"/>
          <w:color w:val="000000"/>
          <w:spacing w:val="-2"/>
          <w:sz w:val="28"/>
          <w:cs/>
        </w:rPr>
        <w:t>4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63F5B787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47EAB8F8" w:rsidR="00420B1A" w:rsidRPr="00D2689D" w:rsidRDefault="009F1AE8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464B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74A9CBBF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10EEAE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5085A05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190EBF26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432DE4" w:rsidRPr="00D2689D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484B48" w:rsidRPr="00D2689D" w14:paraId="34C04CF4" w14:textId="77777777" w:rsidTr="0085540D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510640DD" w:rsidR="00484B48" w:rsidRPr="00563757" w:rsidRDefault="00484B48" w:rsidP="00484B48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563757">
              <w:rPr>
                <w:rFonts w:asciiTheme="majorBidi" w:hAnsiTheme="majorBidi" w:hint="cs"/>
                <w:sz w:val="28"/>
                <w:cs/>
              </w:rPr>
              <w:t>สำรองผลประโยชน์พนักงานต้น</w:t>
            </w:r>
            <w:r w:rsidR="00720AD6" w:rsidRPr="00563757">
              <w:rPr>
                <w:rFonts w:asciiTheme="majorBidi" w:hAnsiTheme="majorBidi" w:hint="cs"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33753" w14:textId="434A3BC7" w:rsidR="00484B48" w:rsidRPr="00D2689D" w:rsidRDefault="00602A6E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AE77" w14:textId="77777777" w:rsidR="00484B48" w:rsidRPr="00D2689D" w:rsidRDefault="00484B48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711F5835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12,068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FE94" w14:textId="77777777" w:rsidR="00484B48" w:rsidRPr="00D2689D" w:rsidRDefault="00484B48" w:rsidP="0085540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DC68AF" w14:textId="0A1EA7C5" w:rsidR="00484B48" w:rsidRPr="00D2689D" w:rsidRDefault="00602A6E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760FA" w14:textId="77777777" w:rsidR="00484B48" w:rsidRPr="00D2689D" w:rsidRDefault="00484B48" w:rsidP="0085540D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5FCA" w14:textId="0F1491EB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3,807</w:t>
            </w:r>
          </w:p>
        </w:tc>
      </w:tr>
      <w:tr w:rsidR="00484B48" w:rsidRPr="00D2689D" w14:paraId="4DD82B33" w14:textId="77777777" w:rsidTr="0085540D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C1936" w14:textId="290747DA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จากการซื้อธุรกิจ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A779" w14:textId="0FF71553" w:rsidR="00484B48" w:rsidRPr="00D2689D" w:rsidRDefault="00B966E3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4F99" w14:textId="77777777" w:rsidR="00484B48" w:rsidRPr="00D2689D" w:rsidRDefault="00484B48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F7BF" w14:textId="2936D4B8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859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2C3E" w14:textId="77777777" w:rsidR="00484B48" w:rsidRPr="00D2689D" w:rsidRDefault="00484B48" w:rsidP="0085540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8ACD3" w14:textId="35BF27FF" w:rsidR="00484B48" w:rsidRPr="00D2689D" w:rsidRDefault="00E32F6C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E0B5" w14:textId="77777777" w:rsidR="00484B48" w:rsidRPr="00D2689D" w:rsidRDefault="00484B48" w:rsidP="0085540D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0398A" w14:textId="4C845D03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484B48" w:rsidRPr="00D2689D" w14:paraId="36A84245" w14:textId="77777777" w:rsidTr="0085540D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C1DD" w14:textId="77777777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028B" w14:textId="77777777" w:rsidR="00484B48" w:rsidRPr="00D2689D" w:rsidRDefault="00484B48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E5E" w14:textId="77777777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E2E1D" w14:textId="77777777" w:rsidR="00484B48" w:rsidRPr="00D2689D" w:rsidRDefault="00484B48" w:rsidP="0085540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F304" w14:textId="77777777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6AA30" w14:textId="77777777" w:rsidR="00484B48" w:rsidRPr="00D2689D" w:rsidRDefault="00484B48" w:rsidP="0085540D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9CB9" w14:textId="77777777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484B48" w:rsidRPr="00D2689D" w14:paraId="21885733" w14:textId="77777777" w:rsidTr="0085540D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484B48" w:rsidRPr="00D2689D" w:rsidRDefault="00484B48" w:rsidP="00BD6B3D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36026C89" w:rsidR="00484B48" w:rsidRPr="00D2689D" w:rsidRDefault="00B966E3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66E3">
              <w:rPr>
                <w:rFonts w:asciiTheme="majorBidi" w:hAnsiTheme="majorBidi" w:cstheme="majorBidi" w:hint="eastAsia"/>
                <w:color w:val="000000"/>
                <w:sz w:val="28"/>
              </w:rPr>
              <w:t>1,18</w:t>
            </w:r>
            <w:r w:rsidR="004E051D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484B48" w:rsidRPr="00D2689D" w:rsidRDefault="00484B48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7B719B1D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1,616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484B48" w:rsidRPr="00D2689D" w:rsidRDefault="00484B48" w:rsidP="0085540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5DC9A192" w:rsidR="00484B48" w:rsidRPr="00D2689D" w:rsidRDefault="0034290F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4290F">
              <w:rPr>
                <w:rFonts w:asciiTheme="majorBidi" w:hAnsiTheme="majorBidi" w:hint="eastAsia"/>
                <w:color w:val="000000"/>
                <w:sz w:val="28"/>
                <w:cs/>
              </w:rPr>
              <w:t>515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484B48" w:rsidRPr="00D2689D" w:rsidRDefault="00484B48" w:rsidP="0085540D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1B0AD8CB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675</w:t>
            </w:r>
          </w:p>
        </w:tc>
      </w:tr>
      <w:tr w:rsidR="00484B48" w:rsidRPr="00D2689D" w14:paraId="2CA639CB" w14:textId="77777777" w:rsidTr="0085540D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484B48" w:rsidRPr="00D2689D" w:rsidRDefault="00484B48" w:rsidP="00BD6B3D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5D1929EA" w:rsidR="00484B48" w:rsidRPr="00D2689D" w:rsidRDefault="00B966E3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B966E3">
              <w:rPr>
                <w:rFonts w:asciiTheme="majorBidi" w:hAnsiTheme="majorBidi" w:cstheme="majorBidi" w:hint="eastAsia"/>
                <w:color w:val="000000"/>
                <w:sz w:val="28"/>
              </w:rPr>
              <w:t>1</w:t>
            </w:r>
            <w:r w:rsidR="004E051D">
              <w:rPr>
                <w:rFonts w:asciiTheme="majorBidi" w:hAnsiTheme="majorBidi" w:cstheme="majorBidi"/>
                <w:color w:val="000000"/>
                <w:sz w:val="28"/>
              </w:rPr>
              <w:t>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484B48" w:rsidRPr="00D2689D" w:rsidRDefault="00484B48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7378775E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167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484B48" w:rsidRPr="00D2689D" w:rsidRDefault="00484B48" w:rsidP="0085540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296A128F" w:rsidR="00484B48" w:rsidRPr="00D2689D" w:rsidRDefault="0034290F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484B48" w:rsidRPr="00D2689D" w:rsidRDefault="00484B48" w:rsidP="0085540D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49F2A23A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75</w:t>
            </w:r>
          </w:p>
        </w:tc>
      </w:tr>
      <w:tr w:rsidR="00484B48" w:rsidRPr="00D2689D" w14:paraId="48F928A0" w14:textId="77777777" w:rsidTr="0085540D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484B48" w:rsidRPr="00D2689D" w:rsidRDefault="00484B48" w:rsidP="00484B48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17E83BFD" w:rsidR="00484B48" w:rsidRPr="00D2689D" w:rsidRDefault="00484B48" w:rsidP="00563757">
            <w:pPr>
              <w:ind w:left="270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 w:rsidR="0056375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 w:rsidR="00DE775F"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C7DB" w14:textId="77777777" w:rsidR="00484B48" w:rsidRPr="00D2689D" w:rsidRDefault="00484B48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2B82" w14:textId="77777777" w:rsidR="00484B48" w:rsidRPr="00D2689D" w:rsidRDefault="00484B48" w:rsidP="0085540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E2798" w14:textId="77777777" w:rsidR="00484B48" w:rsidRPr="00D2689D" w:rsidRDefault="00484B48" w:rsidP="0085540D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484B48" w:rsidRPr="00D2689D" w:rsidRDefault="00484B48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20AD6" w:rsidRPr="00D2689D" w14:paraId="26201A36" w14:textId="77777777" w:rsidTr="0085540D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5A0ABACC" w:rsidR="00720AD6" w:rsidRPr="00D2689D" w:rsidRDefault="00720AD6" w:rsidP="00BD6B3D">
            <w:pPr>
              <w:ind w:left="270"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ลดจากการขายเงินลงทุนของบริษัทย่อย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BD886" w14:textId="4BE65F8E" w:rsidR="00720AD6" w:rsidRPr="00D2689D" w:rsidRDefault="00B966E3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46F9" w14:textId="77777777" w:rsidR="00720AD6" w:rsidRPr="00D2689D" w:rsidRDefault="00720AD6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5A470" w14:textId="4F90514D" w:rsidR="00720AD6" w:rsidRPr="00D2689D" w:rsidRDefault="00720AD6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(5,128)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21855" w14:textId="77777777" w:rsidR="00720AD6" w:rsidRPr="00D2689D" w:rsidRDefault="00720AD6" w:rsidP="0085540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C3ED5" w14:textId="79C56D88" w:rsidR="00720AD6" w:rsidRPr="00D2689D" w:rsidRDefault="00B966E3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355EE" w14:textId="77777777" w:rsidR="00720AD6" w:rsidRPr="00D2689D" w:rsidRDefault="00720AD6" w:rsidP="0085540D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48285" w14:textId="6A6FA54F" w:rsidR="00720AD6" w:rsidRPr="00D2689D" w:rsidRDefault="00720AD6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20AD6" w:rsidRPr="00F80137" w14:paraId="2256F9A0" w14:textId="77777777" w:rsidTr="0085540D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67398397" w:rsidR="00720AD6" w:rsidRPr="00D2689D" w:rsidRDefault="00720AD6" w:rsidP="00720AD6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1F403C" w14:textId="422C2F3A" w:rsidR="00720AD6" w:rsidRPr="00720AD6" w:rsidRDefault="00B966E3" w:rsidP="0085540D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66E3">
              <w:rPr>
                <w:rFonts w:asciiTheme="majorBidi" w:hAnsiTheme="majorBidi" w:cstheme="majorBidi" w:hint="eastAsia"/>
                <w:b/>
                <w:bCs/>
                <w:color w:val="000000"/>
                <w:sz w:val="28"/>
              </w:rPr>
              <w:t>10,909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019C" w14:textId="77777777" w:rsidR="00720AD6" w:rsidRPr="00D2689D" w:rsidRDefault="00720AD6" w:rsidP="0085540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A7FE9" w14:textId="03BCD9EA" w:rsidR="00720AD6" w:rsidRPr="00D2689D" w:rsidRDefault="00720AD6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9,582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D6FF" w14:textId="77777777" w:rsidR="00720AD6" w:rsidRPr="00D2689D" w:rsidRDefault="00720AD6" w:rsidP="0085540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9EE2B" w14:textId="14AE321E" w:rsidR="00720AD6" w:rsidRPr="00720AD6" w:rsidRDefault="00B966E3" w:rsidP="0085540D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B966E3">
              <w:rPr>
                <w:rFonts w:asciiTheme="majorBidi" w:hAnsiTheme="majorBidi" w:cstheme="majorBidi" w:hint="eastAsia"/>
                <w:b/>
                <w:bCs/>
                <w:color w:val="000000"/>
                <w:sz w:val="28"/>
              </w:rPr>
              <w:t>5,13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2D94A" w14:textId="77777777" w:rsidR="00720AD6" w:rsidRPr="00D2689D" w:rsidRDefault="00720AD6" w:rsidP="0085540D">
            <w:pPr>
              <w:tabs>
                <w:tab w:val="decimal" w:pos="107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6B47E" w14:textId="3B5EC701" w:rsidR="00720AD6" w:rsidRPr="00D2689D" w:rsidRDefault="00720AD6" w:rsidP="0085540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2689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4,557</w:t>
            </w:r>
          </w:p>
        </w:tc>
      </w:tr>
    </w:tbl>
    <w:p w14:paraId="26135B36" w14:textId="433137FC" w:rsidR="00F53166" w:rsidRPr="005576B8" w:rsidRDefault="00742D7D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87508E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12BC22B9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3A2373DC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งวดสามเดือน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2464B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5576B8">
        <w:rPr>
          <w:rFonts w:asciiTheme="majorBidi" w:hAnsiTheme="majorBidi" w:cstheme="majorBidi"/>
          <w:sz w:val="28"/>
        </w:rPr>
        <w:t>3</w:t>
      </w:r>
      <w:r w:rsidR="009F1AE8">
        <w:rPr>
          <w:rFonts w:asciiTheme="majorBidi" w:hAnsiTheme="majorBidi" w:cstheme="majorBidi"/>
          <w:sz w:val="28"/>
        </w:rPr>
        <w:t>0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2464B4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576B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576B8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เงินสมทบกองทุนสำรองเลี้ยงชีพของบริษัทซึ่งได้บันทึกเป็นค่าใช้จ่ายในงบกำไร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F0C87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F0C87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F0C87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F0C87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F0C87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F0C87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F0C87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F0C87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F0C87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D957A4">
        <w:trPr>
          <w:trHeight w:val="279"/>
        </w:trPr>
        <w:tc>
          <w:tcPr>
            <w:tcW w:w="3600" w:type="dxa"/>
          </w:tcPr>
          <w:p w14:paraId="2E0017E5" w14:textId="77777777" w:rsidR="006862E1" w:rsidRPr="005F0C87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0FAC6B06" w:rsidR="006862E1" w:rsidRPr="005F0C87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F0C8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D210449" w14:textId="77777777" w:rsidR="006862E1" w:rsidRPr="005F0C87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65DA6C48" w:rsidR="006862E1" w:rsidRPr="005F0C87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F0C8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</w:tcPr>
          <w:p w14:paraId="791620EC" w14:textId="77777777" w:rsidR="006862E1" w:rsidRPr="005F0C87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478B9963" w:rsidR="006862E1" w:rsidRPr="005F0C87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F0C8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6908AC6C" w14:textId="77777777" w:rsidR="006862E1" w:rsidRPr="005F0C87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76C6C1D8" w:rsidR="006862E1" w:rsidRPr="005F0C87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256</w:t>
            </w:r>
            <w:r w:rsidR="00E62E67" w:rsidRPr="005F0C8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E6FAA" w:rsidRPr="00B118B0" w14:paraId="04BA49E2" w14:textId="77777777" w:rsidTr="00AE2794">
        <w:trPr>
          <w:trHeight w:val="206"/>
        </w:trPr>
        <w:tc>
          <w:tcPr>
            <w:tcW w:w="3600" w:type="dxa"/>
          </w:tcPr>
          <w:p w14:paraId="0C6BA4F5" w14:textId="392D0A3C" w:rsidR="00BD0654" w:rsidRPr="005F0C87" w:rsidRDefault="006E6FAA" w:rsidP="00AE279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F0C87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5F0C87">
              <w:rPr>
                <w:rFonts w:asciiTheme="majorBidi" w:hAnsiTheme="majorBidi" w:cstheme="majorBidi"/>
                <w:sz w:val="28"/>
              </w:rPr>
              <w:t>3</w:t>
            </w:r>
            <w:r w:rsidR="00BD0654" w:rsidRPr="005F0C87">
              <w:rPr>
                <w:rFonts w:asciiTheme="majorBidi" w:hAnsiTheme="majorBidi" w:cstheme="majorBidi"/>
                <w:sz w:val="28"/>
              </w:rPr>
              <w:t>0</w:t>
            </w:r>
            <w:r w:rsidR="005576B8" w:rsidRPr="005F0C87">
              <w:rPr>
                <w:rFonts w:asciiTheme="majorBidi" w:hAnsiTheme="majorBidi" w:cstheme="majorBidi"/>
                <w:sz w:val="28"/>
              </w:rPr>
              <w:t xml:space="preserve"> </w:t>
            </w:r>
            <w:r w:rsidR="00A2360D" w:rsidRPr="005F0C87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04F48F59" w:rsidR="006E6FAA" w:rsidRPr="003A7392" w:rsidRDefault="003A7392" w:rsidP="00440DFB">
            <w:pPr>
              <w:ind w:right="88"/>
              <w:jc w:val="right"/>
              <w:rPr>
                <w:rFonts w:asciiTheme="minorHAnsi" w:hAnsiTheme="minorHAns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258</w:t>
            </w:r>
          </w:p>
        </w:tc>
        <w:tc>
          <w:tcPr>
            <w:tcW w:w="90" w:type="dxa"/>
          </w:tcPr>
          <w:p w14:paraId="65E80C0B" w14:textId="77777777" w:rsidR="006E6FAA" w:rsidRPr="005F0C87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1E4C035E" w:rsidR="00BD0654" w:rsidRPr="005F0C87" w:rsidRDefault="00A2360D" w:rsidP="00AE279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317</w:t>
            </w:r>
          </w:p>
        </w:tc>
        <w:tc>
          <w:tcPr>
            <w:tcW w:w="180" w:type="dxa"/>
          </w:tcPr>
          <w:p w14:paraId="62748314" w14:textId="77777777" w:rsidR="006E6FAA" w:rsidRPr="005F0C87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379B0148" w:rsidR="00BD0654" w:rsidRPr="005F0C87" w:rsidRDefault="005F0C87" w:rsidP="00A01502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F0C87">
              <w:rPr>
                <w:rFonts w:asciiTheme="majorBidi" w:hAnsiTheme="majorBidi" w:cstheme="majorBidi" w:hint="eastAsia"/>
                <w:color w:val="000000"/>
                <w:sz w:val="28"/>
              </w:rPr>
              <w:t>11</w:t>
            </w:r>
            <w:r w:rsidR="00EF72DF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90" w:type="dxa"/>
          </w:tcPr>
          <w:p w14:paraId="5D1760FE" w14:textId="77777777" w:rsidR="006E6FAA" w:rsidRPr="005F0C87" w:rsidRDefault="006E6FAA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4F0CB76" w14:textId="2F5C06CC" w:rsidR="00BD0654" w:rsidRPr="005F0C87" w:rsidRDefault="00BD0654" w:rsidP="00AE2794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15</w:t>
            </w:r>
            <w:r w:rsidR="00A2360D" w:rsidRPr="005F0C87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AE2794" w:rsidRPr="00B118B0" w14:paraId="75352E24" w14:textId="77777777" w:rsidTr="00AE2794">
        <w:trPr>
          <w:trHeight w:val="279"/>
        </w:trPr>
        <w:tc>
          <w:tcPr>
            <w:tcW w:w="3600" w:type="dxa"/>
          </w:tcPr>
          <w:p w14:paraId="3FB3E0EE" w14:textId="47B0E574" w:rsidR="00AE2794" w:rsidRPr="005F0C87" w:rsidRDefault="00AE2794" w:rsidP="005576B8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F0C87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A2360D" w:rsidRPr="005F0C87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5F0C87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 w:rsidRPr="005F0C8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A2360D" w:rsidRPr="005F0C87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72C8D337" w14:textId="5D592487" w:rsidR="00AE2794" w:rsidRPr="005F0C87" w:rsidRDefault="00EF72DF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 w:rsidR="003A7392">
              <w:rPr>
                <w:rFonts w:asciiTheme="majorBidi" w:hAnsiTheme="majorBidi" w:cstheme="majorBidi"/>
                <w:color w:val="000000"/>
                <w:sz w:val="28"/>
              </w:rPr>
              <w:t>84</w:t>
            </w:r>
          </w:p>
        </w:tc>
        <w:tc>
          <w:tcPr>
            <w:tcW w:w="90" w:type="dxa"/>
          </w:tcPr>
          <w:p w14:paraId="1D5BCD22" w14:textId="77777777" w:rsidR="00AE2794" w:rsidRPr="005F0C87" w:rsidRDefault="00AE2794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5D95768" w14:textId="0C65D0BE" w:rsidR="00AE2794" w:rsidRPr="005F0C87" w:rsidRDefault="00A2360D" w:rsidP="00440DFB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1,099</w:t>
            </w:r>
          </w:p>
        </w:tc>
        <w:tc>
          <w:tcPr>
            <w:tcW w:w="180" w:type="dxa"/>
          </w:tcPr>
          <w:p w14:paraId="5DFB2A9D" w14:textId="77777777" w:rsidR="00AE2794" w:rsidRPr="005F0C87" w:rsidRDefault="00AE2794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79EB037" w14:textId="75FA7251" w:rsidR="00AE2794" w:rsidRPr="005F0C87" w:rsidRDefault="005F0C87" w:rsidP="00440DF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F0C87">
              <w:rPr>
                <w:rFonts w:asciiTheme="majorBidi" w:hAnsiTheme="majorBidi" w:cstheme="majorBidi" w:hint="eastAsia"/>
                <w:color w:val="000000"/>
                <w:sz w:val="28"/>
              </w:rPr>
              <w:t>401</w:t>
            </w:r>
          </w:p>
        </w:tc>
        <w:tc>
          <w:tcPr>
            <w:tcW w:w="90" w:type="dxa"/>
          </w:tcPr>
          <w:p w14:paraId="6DDAE606" w14:textId="77777777" w:rsidR="00AE2794" w:rsidRPr="005F0C87" w:rsidRDefault="00AE2794" w:rsidP="00440DF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01B76F4A" w14:textId="3387EB7D" w:rsidR="00AE2794" w:rsidRPr="005F0C87" w:rsidRDefault="00A2360D" w:rsidP="00440DFB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 w:rsidRPr="005F0C87">
              <w:rPr>
                <w:rFonts w:asciiTheme="majorBidi" w:hAnsiTheme="majorBidi" w:cstheme="majorBidi"/>
                <w:sz w:val="28"/>
              </w:rPr>
              <w:t>454</w:t>
            </w:r>
          </w:p>
        </w:tc>
      </w:tr>
    </w:tbl>
    <w:p w14:paraId="203CF556" w14:textId="77777777" w:rsidR="00377E5B" w:rsidRDefault="00377E5B" w:rsidP="00377E5B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D274BFC" w14:textId="77777777" w:rsidR="00377E5B" w:rsidRDefault="00377E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2331CDA0" w:rsidR="00E35841" w:rsidRPr="0047269D" w:rsidRDefault="00DA7FE8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A7FE8">
        <w:rPr>
          <w:rFonts w:asciiTheme="majorBidi" w:hAnsiTheme="majorBidi" w:hint="cs"/>
          <w:b/>
          <w:bCs/>
          <w:sz w:val="28"/>
          <w:cs/>
        </w:rPr>
        <w:lastRenderedPageBreak/>
        <w:t>ทุนเรือนหุ้น</w:t>
      </w:r>
      <w:r w:rsidRPr="00DA7FE8">
        <w:rPr>
          <w:rFonts w:asciiTheme="majorBidi" w:hAnsiTheme="majorBidi"/>
          <w:b/>
          <w:bCs/>
          <w:sz w:val="28"/>
          <w:cs/>
        </w:rPr>
        <w:t xml:space="preserve"> </w:t>
      </w:r>
      <w:r w:rsidRPr="00DA7FE8">
        <w:rPr>
          <w:rFonts w:asciiTheme="majorBidi" w:hAnsiTheme="majorBidi" w:hint="cs"/>
          <w:b/>
          <w:bCs/>
          <w:sz w:val="28"/>
          <w:cs/>
        </w:rPr>
        <w:t>และ</w:t>
      </w:r>
      <w:r w:rsidR="00E35841" w:rsidRPr="0047269D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035F7FF6" w14:textId="77777777" w:rsidR="001D45FB" w:rsidRPr="001D45FB" w:rsidRDefault="001D45FB" w:rsidP="001D45F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>ทุนเรือนหุ้น</w:t>
      </w:r>
    </w:p>
    <w:p w14:paraId="01BCC30F" w14:textId="614FCB58" w:rsidR="001D45FB" w:rsidRPr="001D45FB" w:rsidRDefault="001D45FB" w:rsidP="001D45FB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มีผู้ถือใบสำคัญแสดงสิทธิ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7UP-W4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ใช้สิทธิแปลงสภาพตามประกาศการใช้สิทธิแปลงสภาพ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ครั้งที่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โดยมีหุ้นสามัญที่เกิดจากการใช้สิทธิจำนวน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26,663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หุ้น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มูลค่าที่ตราไว้หุ้นละ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13,331.50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และส่วนเกินมูลค่าหุ้นสามัญจำนวน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47,993.40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กระทรวงพาณิชย์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จากเดิม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>522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,575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>5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35,907.00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1D45FB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1D45FB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เป็นที่เรียบร้อยแล้ว</w:t>
      </w:r>
    </w:p>
    <w:p w14:paraId="4193BCE3" w14:textId="77777777" w:rsidR="001D45FB" w:rsidRPr="001D45FB" w:rsidRDefault="001D45FB" w:rsidP="001D45F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1D45FB">
        <w:rPr>
          <w:rFonts w:asciiTheme="majorBidi" w:hAnsiTheme="majorBidi" w:cstheme="majorBidi"/>
          <w:color w:val="000000"/>
          <w:spacing w:val="-2"/>
          <w:sz w:val="28"/>
          <w:cs/>
        </w:rPr>
        <w:t>ใบสำคัญแสดงสิทธิ</w:t>
      </w:r>
    </w:p>
    <w:p w14:paraId="4E2C13E1" w14:textId="48AA27A6" w:rsidR="0051439C" w:rsidRPr="0047269D" w:rsidRDefault="00E35841" w:rsidP="0047269D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ที่ประชุมคณะกรรมการบริษัทได้มีมติเห็นชอบให้นำเสนอให้ที่ประชุมวิสามัญผู้ถือหุ้น ครั้งที่ </w:t>
      </w:r>
      <w:r w:rsidRPr="0047269D">
        <w:rPr>
          <w:rFonts w:asciiTheme="majorBidi" w:hAnsiTheme="majorBidi" w:cstheme="majorBidi"/>
          <w:sz w:val="28"/>
        </w:rPr>
        <w:t>1/2562</w:t>
      </w:r>
      <w:r w:rsidRPr="0047269D">
        <w:rPr>
          <w:rFonts w:asciiTheme="majorBidi" w:hAnsiTheme="majorBidi" w:cstheme="majorBidi"/>
          <w:sz w:val="28"/>
          <w:cs/>
        </w:rPr>
        <w:t xml:space="preserve"> เมื่อวันที่ </w:t>
      </w:r>
      <w:r w:rsidR="00642363" w:rsidRPr="0047269D">
        <w:rPr>
          <w:rFonts w:asciiTheme="majorBidi" w:hAnsiTheme="majorBidi" w:cstheme="majorBidi" w:hint="cs"/>
          <w:sz w:val="28"/>
          <w:cs/>
        </w:rPr>
        <w:t xml:space="preserve">                      </w:t>
      </w:r>
      <w:r w:rsidRPr="0047269D">
        <w:rPr>
          <w:rFonts w:asciiTheme="majorBidi" w:hAnsiTheme="majorBidi" w:cstheme="majorBidi"/>
          <w:sz w:val="28"/>
        </w:rPr>
        <w:t>31</w:t>
      </w:r>
      <w:r w:rsidRPr="0047269D">
        <w:rPr>
          <w:rFonts w:asciiTheme="majorBidi" w:hAnsiTheme="majorBidi" w:cstheme="majorBidi"/>
          <w:sz w:val="28"/>
          <w:cs/>
        </w:rPr>
        <w:t xml:space="preserve"> พฤษภาคม </w:t>
      </w:r>
      <w:r w:rsidRPr="0047269D">
        <w:rPr>
          <w:rFonts w:asciiTheme="majorBidi" w:hAnsiTheme="majorBidi" w:cstheme="majorBidi"/>
          <w:sz w:val="28"/>
        </w:rPr>
        <w:t>2562</w:t>
      </w:r>
      <w:r w:rsidRPr="0047269D">
        <w:rPr>
          <w:rFonts w:asciiTheme="majorBidi" w:hAnsiTheme="majorBidi" w:cstheme="majorBidi"/>
          <w:sz w:val="28"/>
          <w:cs/>
        </w:rPr>
        <w:t xml:space="preserve"> พิจารณาอนุมัติการเพิ่มทุนจดทะเบียนของบริษัท จำนวน </w:t>
      </w:r>
      <w:r w:rsidRPr="0047269D">
        <w:rPr>
          <w:rFonts w:asciiTheme="majorBidi" w:hAnsiTheme="majorBidi" w:cstheme="majorBidi"/>
          <w:sz w:val="28"/>
        </w:rPr>
        <w:t>605,919,620</w:t>
      </w:r>
      <w:r w:rsidRPr="0047269D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47269D">
        <w:rPr>
          <w:rFonts w:asciiTheme="majorBidi" w:hAnsiTheme="majorBidi" w:cstheme="majorBidi"/>
          <w:sz w:val="28"/>
        </w:rPr>
        <w:t>3,029,598,102</w:t>
      </w:r>
      <w:r w:rsidRPr="0047269D">
        <w:rPr>
          <w:rFonts w:asciiTheme="majorBidi" w:hAnsiTheme="majorBidi" w:cstheme="majorBidi"/>
          <w:sz w:val="28"/>
          <w:cs/>
        </w:rPr>
        <w:t xml:space="preserve"> บาท เป็น </w:t>
      </w:r>
      <w:r w:rsidRPr="0047269D">
        <w:rPr>
          <w:rFonts w:asciiTheme="majorBidi" w:hAnsiTheme="majorBidi" w:cstheme="majorBidi"/>
          <w:sz w:val="28"/>
        </w:rPr>
        <w:t>3,635,517,722</w:t>
      </w:r>
      <w:r w:rsidRPr="0047269D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47269D">
        <w:rPr>
          <w:rFonts w:asciiTheme="majorBidi" w:hAnsiTheme="majorBidi" w:cstheme="majorBidi"/>
          <w:sz w:val="28"/>
        </w:rPr>
        <w:t>605,919,620</w:t>
      </w:r>
      <w:r w:rsidRPr="0047269D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47269D">
        <w:rPr>
          <w:rFonts w:asciiTheme="majorBidi" w:hAnsiTheme="majorBidi" w:cstheme="majorBidi"/>
          <w:sz w:val="28"/>
        </w:rPr>
        <w:t>1.00</w:t>
      </w:r>
      <w:r w:rsidRPr="0047269D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47269D">
        <w:rPr>
          <w:rFonts w:asciiTheme="majorBidi" w:hAnsiTheme="majorBidi" w:cstheme="majorBidi"/>
          <w:sz w:val="28"/>
        </w:rPr>
        <w:t xml:space="preserve">4 (“7UP-W4”) </w:t>
      </w:r>
      <w:r w:rsidR="00B03416" w:rsidRPr="0047269D">
        <w:rPr>
          <w:rFonts w:asciiTheme="majorBidi" w:hAnsiTheme="majorBidi" w:hint="cs"/>
          <w:sz w:val="28"/>
          <w:cs/>
        </w:rPr>
        <w:t>ซึ่งออกเมื่อวันที่</w:t>
      </w:r>
      <w:r w:rsidR="00717E50">
        <w:rPr>
          <w:rFonts w:asciiTheme="majorBidi" w:hAnsiTheme="majorBidi"/>
          <w:sz w:val="28"/>
        </w:rPr>
        <w:t xml:space="preserve"> 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9 </w:t>
      </w:r>
      <w:r w:rsidR="00B03416" w:rsidRPr="0047269D">
        <w:rPr>
          <w:rFonts w:asciiTheme="majorBidi" w:hAnsiTheme="majorBidi" w:hint="cs"/>
          <w:sz w:val="28"/>
          <w:cs/>
        </w:rPr>
        <w:t>สิงหาคม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2562 </w:t>
      </w:r>
      <w:r w:rsidR="00B03416" w:rsidRPr="0047269D">
        <w:rPr>
          <w:rFonts w:asciiTheme="majorBidi" w:hAnsiTheme="majorBidi" w:hint="cs"/>
          <w:sz w:val="28"/>
          <w:cs/>
        </w:rPr>
        <w:t>ใบสำคัญแสดงสิทธิ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7UP-W4 </w:t>
      </w:r>
      <w:r w:rsidR="00B03416" w:rsidRPr="0047269D">
        <w:rPr>
          <w:rFonts w:asciiTheme="majorBidi" w:hAnsiTheme="majorBidi" w:hint="cs"/>
          <w:sz w:val="28"/>
          <w:cs/>
        </w:rPr>
        <w:t>มีอายุ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3 </w:t>
      </w:r>
      <w:r w:rsidR="00B03416" w:rsidRPr="0047269D">
        <w:rPr>
          <w:rFonts w:asciiTheme="majorBidi" w:hAnsiTheme="majorBidi" w:hint="cs"/>
          <w:sz w:val="28"/>
          <w:cs/>
        </w:rPr>
        <w:t>ปี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hint="cs"/>
          <w:sz w:val="28"/>
          <w:cs/>
        </w:rPr>
        <w:t>และวันใช้สิทธิครั้งสุดท้ายตรงกับวันที่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 xml:space="preserve">8 </w:t>
      </w:r>
      <w:r w:rsidR="00B03416" w:rsidRPr="0047269D">
        <w:rPr>
          <w:rFonts w:asciiTheme="majorBidi" w:hAnsiTheme="majorBidi" w:hint="cs"/>
          <w:sz w:val="28"/>
          <w:cs/>
        </w:rPr>
        <w:t>สิงหาคม</w:t>
      </w:r>
      <w:r w:rsidR="00B03416" w:rsidRPr="0047269D">
        <w:rPr>
          <w:rFonts w:asciiTheme="majorBidi" w:hAnsiTheme="majorBidi"/>
          <w:sz w:val="28"/>
          <w:cs/>
        </w:rPr>
        <w:t xml:space="preserve"> </w:t>
      </w:r>
      <w:r w:rsidR="00B03416" w:rsidRPr="0047269D">
        <w:rPr>
          <w:rFonts w:asciiTheme="majorBidi" w:hAnsiTheme="majorBidi" w:cstheme="majorBidi"/>
          <w:sz w:val="28"/>
        </w:rPr>
        <w:t>2565</w:t>
      </w:r>
      <w:r w:rsidR="00B03416" w:rsidRPr="0047269D">
        <w:rPr>
          <w:rFonts w:asciiTheme="majorBidi" w:hAnsiTheme="majorBidi" w:cstheme="majorBidi" w:hint="cs"/>
          <w:sz w:val="28"/>
          <w:cs/>
        </w:rPr>
        <w:t xml:space="preserve"> </w:t>
      </w:r>
      <w:r w:rsidRPr="0047269D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47269D">
        <w:rPr>
          <w:rFonts w:asciiTheme="majorBidi" w:hAnsiTheme="majorBidi" w:cstheme="majorBidi"/>
          <w:sz w:val="28"/>
        </w:rPr>
        <w:t xml:space="preserve">Rights Offering) </w:t>
      </w:r>
      <w:r w:rsidRPr="0047269D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47269D">
        <w:rPr>
          <w:rFonts w:asciiTheme="majorBidi" w:hAnsiTheme="majorBidi" w:cstheme="majorBidi"/>
          <w:sz w:val="28"/>
        </w:rPr>
        <w:t>5</w:t>
      </w:r>
      <w:r w:rsidRPr="0047269D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47269D">
        <w:rPr>
          <w:rFonts w:asciiTheme="majorBidi" w:hAnsiTheme="majorBidi" w:cstheme="majorBidi"/>
          <w:sz w:val="28"/>
        </w:rPr>
        <w:t>1</w:t>
      </w:r>
      <w:r w:rsidRPr="0047269D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47269D">
        <w:rPr>
          <w:rFonts w:asciiTheme="majorBidi" w:hAnsiTheme="majorBidi" w:cstheme="majorBidi"/>
          <w:sz w:val="28"/>
        </w:rPr>
        <w:t>0.05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395EB97" w14:textId="77777777" w:rsidR="0051439C" w:rsidRPr="0047269D" w:rsidRDefault="00E35841" w:rsidP="0051439C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3E03A5DA" w14:textId="68878F6B" w:rsidR="00E35841" w:rsidRPr="0047269D" w:rsidRDefault="00E35841" w:rsidP="0051439C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1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0.50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5F9BC652" w14:textId="0C2CEA07" w:rsidR="00E35841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2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1.25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012001FE" w14:textId="321AB8BB" w:rsidR="00E35841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47269D">
        <w:rPr>
          <w:rFonts w:asciiTheme="majorBidi" w:hAnsiTheme="majorBidi" w:cstheme="majorBidi"/>
          <w:sz w:val="28"/>
        </w:rPr>
        <w:t>3</w:t>
      </w:r>
      <w:r w:rsidRPr="0047269D">
        <w:rPr>
          <w:rFonts w:asciiTheme="majorBidi" w:hAnsiTheme="majorBidi" w:cstheme="majorBidi"/>
          <w:sz w:val="28"/>
          <w:cs/>
        </w:rPr>
        <w:t xml:space="preserve"> ราคา </w:t>
      </w:r>
      <w:r w:rsidRPr="0047269D">
        <w:rPr>
          <w:rFonts w:asciiTheme="majorBidi" w:hAnsiTheme="majorBidi" w:cstheme="majorBidi"/>
          <w:sz w:val="28"/>
        </w:rPr>
        <w:t>2.25</w:t>
      </w:r>
      <w:r w:rsidRPr="0047269D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26799895" w14:textId="77777777" w:rsidR="0051439C" w:rsidRPr="0047269D" w:rsidRDefault="00E35841" w:rsidP="00E35841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47269D">
        <w:rPr>
          <w:rFonts w:asciiTheme="majorBidi" w:hAnsiTheme="majorBidi" w:cstheme="majorBidi"/>
          <w:sz w:val="28"/>
        </w:rPr>
        <w:tab/>
      </w:r>
      <w:r w:rsidR="0051439C" w:rsidRPr="0047269D">
        <w:rPr>
          <w:rFonts w:asciiTheme="majorBidi" w:hAnsiTheme="majorBidi" w:cstheme="majorBidi"/>
          <w:sz w:val="28"/>
          <w:cs/>
        </w:rPr>
        <w:tab/>
      </w:r>
      <w:r w:rsidRPr="0047269D">
        <w:rPr>
          <w:rFonts w:asciiTheme="majorBidi" w:hAnsiTheme="majorBidi" w:cstheme="majorBidi"/>
          <w:sz w:val="28"/>
        </w:rPr>
        <w:t>(</w:t>
      </w:r>
      <w:r w:rsidRPr="0047269D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47269D">
        <w:rPr>
          <w:rFonts w:asciiTheme="majorBidi" w:hAnsiTheme="majorBidi" w:cstheme="majorBidi"/>
          <w:sz w:val="28"/>
        </w:rPr>
        <w:t xml:space="preserve">7UP-W4 1 </w:t>
      </w:r>
      <w:r w:rsidRPr="0047269D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47269D">
        <w:rPr>
          <w:rFonts w:asciiTheme="majorBidi" w:hAnsiTheme="majorBidi" w:cstheme="majorBidi"/>
          <w:sz w:val="28"/>
        </w:rPr>
        <w:t xml:space="preserve">1 </w:t>
      </w:r>
      <w:r w:rsidRPr="0047269D">
        <w:rPr>
          <w:rFonts w:asciiTheme="majorBidi" w:hAnsiTheme="majorBidi" w:cstheme="majorBidi"/>
          <w:sz w:val="28"/>
          <w:cs/>
        </w:rPr>
        <w:t>หุ้น)</w:t>
      </w:r>
    </w:p>
    <w:p w14:paraId="0179FE00" w14:textId="0D8215A2" w:rsidR="007A2032" w:rsidRDefault="00A4361C" w:rsidP="00FA035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47269D">
        <w:rPr>
          <w:rFonts w:asciiTheme="majorBidi" w:hAnsiTheme="majorBidi" w:hint="cs"/>
          <w:sz w:val="28"/>
          <w:cs/>
        </w:rPr>
        <w:t>เมื่อวันที่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30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มิถุนายน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2564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7</w:t>
      </w:r>
      <w:r w:rsidRPr="0047269D">
        <w:rPr>
          <w:rFonts w:asciiTheme="majorBidi" w:hAnsiTheme="majorBidi" w:cstheme="majorBidi"/>
          <w:sz w:val="28"/>
        </w:rPr>
        <w:t>UP-W</w:t>
      </w:r>
      <w:r w:rsidR="00063F8D" w:rsidRPr="0047269D">
        <w:rPr>
          <w:rFonts w:asciiTheme="majorBidi" w:hAnsiTheme="majorBidi"/>
          <w:sz w:val="28"/>
        </w:rPr>
        <w:t>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</w:t>
      </w:r>
      <w:r w:rsidR="00243BE6" w:rsidRPr="0047269D">
        <w:rPr>
          <w:rFonts w:asciiTheme="majorBidi" w:hAnsiTheme="majorBidi" w:hint="cs"/>
          <w:sz w:val="28"/>
          <w:cs/>
        </w:rPr>
        <w:t xml:space="preserve">    </w:t>
      </w:r>
      <w:r w:rsidRPr="0047269D">
        <w:rPr>
          <w:rFonts w:asciiTheme="majorBidi" w:hAnsiTheme="majorBidi" w:hint="cs"/>
          <w:sz w:val="28"/>
          <w:cs/>
        </w:rPr>
        <w:t>ครั้งที่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จำนวน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201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225</w:t>
      </w:r>
      <w:r w:rsidRPr="0047269D">
        <w:rPr>
          <w:rFonts w:asciiTheme="majorBidi" w:hAnsiTheme="majorBidi" w:cstheme="majorBidi"/>
          <w:sz w:val="28"/>
        </w:rPr>
        <w:t>,</w:t>
      </w:r>
      <w:r w:rsidR="00063F8D" w:rsidRPr="0047269D">
        <w:rPr>
          <w:rFonts w:asciiTheme="majorBidi" w:hAnsiTheme="majorBidi"/>
          <w:sz w:val="28"/>
        </w:rPr>
        <w:t>400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หน่วย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0.05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063F8D" w:rsidRPr="0047269D">
        <w:rPr>
          <w:rFonts w:asciiTheme="majorBidi" w:hAnsiTheme="majorBidi"/>
          <w:sz w:val="28"/>
        </w:rPr>
        <w:t>10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061</w:t>
      </w:r>
      <w:r w:rsidRPr="0047269D">
        <w:rPr>
          <w:rFonts w:asciiTheme="majorBidi" w:hAnsiTheme="majorBidi" w:cstheme="majorBidi"/>
          <w:sz w:val="28"/>
        </w:rPr>
        <w:t>,</w:t>
      </w:r>
      <w:r w:rsidR="00063F8D" w:rsidRPr="0047269D">
        <w:rPr>
          <w:rFonts w:asciiTheme="majorBidi" w:hAnsiTheme="majorBidi"/>
          <w:sz w:val="28"/>
        </w:rPr>
        <w:t>270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1.25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251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531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750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7</w:t>
      </w:r>
      <w:r w:rsidRPr="0047269D">
        <w:rPr>
          <w:rFonts w:asciiTheme="majorBidi" w:hAnsiTheme="majorBidi" w:cstheme="majorBidi"/>
          <w:sz w:val="28"/>
        </w:rPr>
        <w:t>UP-W</w:t>
      </w:r>
      <w:r w:rsidR="00063F8D" w:rsidRPr="0047269D">
        <w:rPr>
          <w:rFonts w:asciiTheme="majorBidi" w:hAnsiTheme="majorBidi"/>
          <w:sz w:val="28"/>
        </w:rPr>
        <w:t>4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47269D">
        <w:rPr>
          <w:rFonts w:asciiTheme="majorBidi" w:hAnsiTheme="majorBidi"/>
          <w:sz w:val="28"/>
          <w:cs/>
        </w:rPr>
        <w:t>404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694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220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หน่วย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0.05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เป็นจำนวนเงิน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20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234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711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บาท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47269D">
        <w:rPr>
          <w:rFonts w:asciiTheme="majorBidi" w:hAnsiTheme="majorBidi"/>
          <w:sz w:val="28"/>
          <w:cs/>
        </w:rPr>
        <w:t xml:space="preserve"> </w:t>
      </w:r>
      <w:r w:rsidR="00527F77" w:rsidRPr="0047269D">
        <w:rPr>
          <w:rFonts w:asciiTheme="majorBidi" w:hAnsiTheme="majorBidi"/>
          <w:sz w:val="28"/>
        </w:rPr>
        <w:t>201</w:t>
      </w:r>
      <w:r w:rsidRPr="0047269D">
        <w:rPr>
          <w:rFonts w:asciiTheme="majorBidi" w:hAnsiTheme="majorBidi" w:cstheme="majorBidi"/>
          <w:sz w:val="28"/>
        </w:rPr>
        <w:t>,</w:t>
      </w:r>
      <w:r w:rsidRPr="0047269D">
        <w:rPr>
          <w:rFonts w:asciiTheme="majorBidi" w:hAnsiTheme="majorBidi"/>
          <w:sz w:val="28"/>
          <w:cs/>
        </w:rPr>
        <w:t>225</w:t>
      </w:r>
      <w:r w:rsidRPr="0047269D">
        <w:rPr>
          <w:rFonts w:asciiTheme="majorBidi" w:hAnsiTheme="majorBidi" w:cstheme="majorBidi"/>
          <w:sz w:val="28"/>
        </w:rPr>
        <w:t>,</w:t>
      </w:r>
      <w:r w:rsidR="00527F77" w:rsidRPr="0047269D">
        <w:rPr>
          <w:rFonts w:asciiTheme="majorBidi" w:hAnsiTheme="majorBidi"/>
          <w:sz w:val="28"/>
        </w:rPr>
        <w:t>400</w:t>
      </w:r>
      <w:r w:rsidRPr="0047269D">
        <w:rPr>
          <w:rFonts w:asciiTheme="majorBidi" w:hAnsiTheme="majorBidi"/>
          <w:sz w:val="28"/>
          <w:cs/>
        </w:rPr>
        <w:t xml:space="preserve"> </w:t>
      </w:r>
      <w:r w:rsidRPr="0047269D">
        <w:rPr>
          <w:rFonts w:asciiTheme="majorBidi" w:hAnsiTheme="majorBidi" w:hint="cs"/>
          <w:sz w:val="28"/>
          <w:cs/>
        </w:rPr>
        <w:t>หุ้น</w:t>
      </w:r>
    </w:p>
    <w:p w14:paraId="42DC655E" w14:textId="1B52BDB6" w:rsidR="00E969E9" w:rsidRDefault="00E969E9" w:rsidP="00DE5ACE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905EB3">
        <w:rPr>
          <w:rFonts w:asciiTheme="majorBidi" w:hAnsiTheme="majorBidi" w:hint="cs"/>
          <w:spacing w:val="-6"/>
          <w:sz w:val="28"/>
          <w:cs/>
        </w:rPr>
        <w:t>เมื่อวันที่</w:t>
      </w:r>
      <w:r w:rsidRPr="00905EB3">
        <w:rPr>
          <w:rFonts w:asciiTheme="majorBidi" w:hAnsiTheme="majorBidi"/>
          <w:spacing w:val="-6"/>
          <w:sz w:val="28"/>
          <w:cs/>
        </w:rPr>
        <w:t xml:space="preserve"> </w:t>
      </w:r>
      <w:r w:rsidRPr="00905EB3">
        <w:rPr>
          <w:rFonts w:asciiTheme="majorBidi" w:hAnsiTheme="majorBidi"/>
          <w:spacing w:val="-6"/>
          <w:sz w:val="28"/>
        </w:rPr>
        <w:t xml:space="preserve">8 </w:t>
      </w:r>
      <w:r w:rsidRPr="00905EB3">
        <w:rPr>
          <w:rFonts w:asciiTheme="majorBidi" w:hAnsiTheme="majorBidi" w:hint="cs"/>
          <w:spacing w:val="-6"/>
          <w:sz w:val="28"/>
          <w:cs/>
        </w:rPr>
        <w:t>สิงหาคม</w:t>
      </w:r>
      <w:r w:rsidRPr="00905EB3">
        <w:rPr>
          <w:rFonts w:asciiTheme="majorBidi" w:hAnsiTheme="majorBidi"/>
          <w:spacing w:val="-6"/>
          <w:sz w:val="28"/>
          <w:cs/>
        </w:rPr>
        <w:t xml:space="preserve"> </w:t>
      </w:r>
      <w:r w:rsidRPr="00905EB3">
        <w:rPr>
          <w:rFonts w:asciiTheme="majorBidi" w:hAnsiTheme="majorBidi"/>
          <w:spacing w:val="-6"/>
          <w:sz w:val="28"/>
        </w:rPr>
        <w:t xml:space="preserve">2565 </w:t>
      </w:r>
      <w:r w:rsidRPr="00905EB3">
        <w:rPr>
          <w:rFonts w:asciiTheme="majorBidi" w:hAnsiTheme="majorBidi" w:hint="cs"/>
          <w:spacing w:val="-6"/>
          <w:sz w:val="28"/>
          <w:cs/>
        </w:rPr>
        <w:t>มีผู้ถือใบสำคัญแสดงสิทธิ</w:t>
      </w:r>
      <w:r w:rsidRPr="00905EB3">
        <w:rPr>
          <w:rFonts w:asciiTheme="majorBidi" w:hAnsiTheme="majorBidi"/>
          <w:spacing w:val="-6"/>
          <w:sz w:val="28"/>
          <w:cs/>
        </w:rPr>
        <w:t xml:space="preserve"> </w:t>
      </w:r>
      <w:r w:rsidRPr="00905EB3">
        <w:rPr>
          <w:rFonts w:asciiTheme="majorBidi" w:hAnsiTheme="majorBidi"/>
          <w:spacing w:val="-6"/>
          <w:sz w:val="28"/>
        </w:rPr>
        <w:t xml:space="preserve">7UP-W4 </w:t>
      </w:r>
      <w:r w:rsidRPr="00905EB3">
        <w:rPr>
          <w:rFonts w:asciiTheme="majorBidi" w:hAnsiTheme="majorBidi" w:hint="cs"/>
          <w:spacing w:val="-6"/>
          <w:sz w:val="28"/>
          <w:cs/>
        </w:rPr>
        <w:t>ใช้สิทธิแปลงสภาพตามประกาศการใช้สิทธิแปลงสภาพครั้งที่</w:t>
      </w:r>
      <w:r w:rsidRPr="00905EB3">
        <w:rPr>
          <w:rFonts w:asciiTheme="majorBidi" w:hAnsiTheme="majorBidi"/>
          <w:spacing w:val="-6"/>
          <w:sz w:val="28"/>
          <w:cs/>
        </w:rPr>
        <w:t xml:space="preserve"> </w:t>
      </w:r>
      <w:r w:rsidRPr="00905EB3">
        <w:rPr>
          <w:rFonts w:asciiTheme="majorBidi" w:hAnsiTheme="majorBidi"/>
          <w:spacing w:val="-6"/>
          <w:sz w:val="28"/>
        </w:rPr>
        <w:t>3</w:t>
      </w:r>
      <w:r w:rsidRPr="00905EB3">
        <w:rPr>
          <w:rFonts w:asciiTheme="majorBidi" w:hAnsiTheme="majorBidi"/>
          <w:sz w:val="28"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จำนวน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 xml:space="preserve">26,663 </w:t>
      </w:r>
      <w:r w:rsidRPr="00905EB3">
        <w:rPr>
          <w:rFonts w:asciiTheme="majorBidi" w:hAnsiTheme="majorBidi" w:hint="cs"/>
          <w:sz w:val="28"/>
          <w:cs/>
        </w:rPr>
        <w:t>หน่วย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 xml:space="preserve">0.05 </w:t>
      </w:r>
      <w:r w:rsidRPr="00905EB3">
        <w:rPr>
          <w:rFonts w:asciiTheme="majorBidi" w:hAnsiTheme="majorBidi" w:hint="cs"/>
          <w:sz w:val="28"/>
          <w:cs/>
        </w:rPr>
        <w:t>บาท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เป็นจำนวนเงิน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>1,333</w:t>
      </w:r>
      <w:r w:rsidR="001629A5" w:rsidRPr="00905EB3">
        <w:rPr>
          <w:rFonts w:asciiTheme="majorBidi" w:hAnsiTheme="majorBidi"/>
          <w:sz w:val="28"/>
        </w:rPr>
        <w:t>.15</w:t>
      </w:r>
      <w:r w:rsidRPr="00905EB3">
        <w:rPr>
          <w:rFonts w:asciiTheme="majorBidi" w:hAnsiTheme="majorBidi"/>
          <w:sz w:val="28"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บาท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ราคาใช้สิทธิ</w:t>
      </w:r>
      <w:r w:rsidR="00EA17A0" w:rsidRPr="00905EB3">
        <w:rPr>
          <w:rFonts w:asciiTheme="majorBidi" w:hAnsiTheme="majorBidi" w:hint="cs"/>
          <w:sz w:val="28"/>
          <w:cs/>
        </w:rPr>
        <w:t>แปลงสภาพ</w:t>
      </w:r>
      <w:r w:rsidRPr="00905EB3">
        <w:rPr>
          <w:rFonts w:asciiTheme="majorBidi" w:hAnsiTheme="majorBidi" w:hint="cs"/>
          <w:sz w:val="28"/>
          <w:cs/>
        </w:rPr>
        <w:t>หน่วยละ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 xml:space="preserve">2.25 </w:t>
      </w:r>
      <w:r w:rsidRPr="00905EB3">
        <w:rPr>
          <w:rFonts w:asciiTheme="majorBidi" w:hAnsiTheme="majorBidi" w:hint="cs"/>
          <w:sz w:val="28"/>
          <w:cs/>
        </w:rPr>
        <w:t>บาท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เป็นจำนวนเงิน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>59,</w:t>
      </w:r>
      <w:r w:rsidR="004D301B" w:rsidRPr="00905EB3">
        <w:rPr>
          <w:rFonts w:asciiTheme="majorBidi" w:hAnsiTheme="majorBidi" w:cstheme="majorBidi"/>
          <w:color w:val="000000"/>
          <w:spacing w:val="-2"/>
          <w:sz w:val="28"/>
        </w:rPr>
        <w:t>991.75</w:t>
      </w:r>
      <w:r w:rsidR="004D301B" w:rsidRPr="00905EB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บาท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 xml:space="preserve">7UP-W4 </w:t>
      </w:r>
      <w:r w:rsidR="00014BD0" w:rsidRPr="00905EB3">
        <w:rPr>
          <w:rFonts w:asciiTheme="majorBidi" w:hAnsiTheme="majorBidi" w:hint="cs"/>
          <w:sz w:val="28"/>
          <w:cs/>
        </w:rPr>
        <w:t>ที่ยัง</w:t>
      </w:r>
      <w:r w:rsidRPr="00905EB3">
        <w:rPr>
          <w:rFonts w:asciiTheme="majorBidi" w:hAnsiTheme="majorBidi" w:hint="cs"/>
          <w:sz w:val="28"/>
          <w:cs/>
        </w:rPr>
        <w:t>ที่ไม่ได้ใช้สิทธิจ</w:t>
      </w:r>
      <w:r w:rsidR="00EA17A0" w:rsidRPr="00905EB3">
        <w:rPr>
          <w:rFonts w:asciiTheme="majorBidi" w:hAnsiTheme="majorBidi" w:hint="cs"/>
          <w:sz w:val="28"/>
          <w:cs/>
        </w:rPr>
        <w:t>ำ</w:t>
      </w:r>
      <w:r w:rsidRPr="00905EB3">
        <w:rPr>
          <w:rFonts w:asciiTheme="majorBidi" w:hAnsiTheme="majorBidi" w:hint="cs"/>
          <w:sz w:val="28"/>
          <w:cs/>
        </w:rPr>
        <w:t>นวน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 xml:space="preserve">404,667,557 </w:t>
      </w:r>
      <w:r w:rsidRPr="00905EB3">
        <w:rPr>
          <w:rFonts w:asciiTheme="majorBidi" w:hAnsiTheme="majorBidi" w:hint="cs"/>
          <w:sz w:val="28"/>
          <w:cs/>
        </w:rPr>
        <w:t>หน่วย</w:t>
      </w:r>
      <w:r w:rsidR="005B0C67">
        <w:rPr>
          <w:rFonts w:asciiTheme="majorBidi" w:hAnsiTheme="majorBidi"/>
          <w:sz w:val="28"/>
        </w:rPr>
        <w:t xml:space="preserve"> 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 xml:space="preserve">0.05 </w:t>
      </w:r>
      <w:r w:rsidRPr="00905EB3">
        <w:rPr>
          <w:rFonts w:asciiTheme="majorBidi" w:hAnsiTheme="majorBidi" w:hint="cs"/>
          <w:sz w:val="28"/>
          <w:cs/>
        </w:rPr>
        <w:t>บาท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เป็นจำนวนเงิน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/>
          <w:sz w:val="28"/>
        </w:rPr>
        <w:t>20,233,37</w:t>
      </w:r>
      <w:r w:rsidR="00810758" w:rsidRPr="00905EB3">
        <w:rPr>
          <w:rFonts w:asciiTheme="majorBidi" w:hAnsiTheme="majorBidi"/>
          <w:sz w:val="28"/>
        </w:rPr>
        <w:t>8</w:t>
      </w:r>
      <w:r w:rsidRPr="00905EB3">
        <w:rPr>
          <w:rFonts w:asciiTheme="majorBidi" w:hAnsiTheme="majorBidi"/>
          <w:sz w:val="28"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บาท</w:t>
      </w:r>
      <w:r w:rsidRPr="00905EB3">
        <w:rPr>
          <w:rFonts w:asciiTheme="majorBidi" w:hAnsiTheme="majorBidi"/>
          <w:sz w:val="28"/>
          <w:cs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905EB3">
        <w:rPr>
          <w:rFonts w:asciiTheme="majorBidi" w:hAnsiTheme="majorBidi"/>
          <w:sz w:val="28"/>
          <w:cs/>
        </w:rPr>
        <w:t xml:space="preserve"> </w:t>
      </w:r>
      <w:r w:rsidR="0069040B" w:rsidRPr="00905EB3">
        <w:rPr>
          <w:rFonts w:asciiTheme="majorBidi" w:hAnsiTheme="majorBidi"/>
          <w:sz w:val="28"/>
        </w:rPr>
        <w:t>26,663</w:t>
      </w:r>
      <w:r w:rsidRPr="00905EB3">
        <w:rPr>
          <w:rFonts w:asciiTheme="majorBidi" w:hAnsiTheme="majorBidi"/>
          <w:sz w:val="28"/>
        </w:rPr>
        <w:t xml:space="preserve"> </w:t>
      </w:r>
      <w:r w:rsidRPr="00905EB3">
        <w:rPr>
          <w:rFonts w:asciiTheme="majorBidi" w:hAnsiTheme="majorBidi" w:hint="cs"/>
          <w:sz w:val="28"/>
          <w:cs/>
        </w:rPr>
        <w:t>หุ้น</w:t>
      </w:r>
    </w:p>
    <w:p w14:paraId="52697E7B" w14:textId="3532C365" w:rsidR="00BB4E67" w:rsidRDefault="00BB4E67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17FE575C" w14:textId="3CB7ACDD" w:rsidR="00E41B38" w:rsidRPr="006F2590" w:rsidRDefault="005512E6" w:rsidP="00E41B3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  <w:cs/>
        </w:rPr>
      </w:pPr>
      <w:r w:rsidRPr="006F2590">
        <w:rPr>
          <w:rFonts w:asciiTheme="majorBidi" w:hAnsiTheme="majorBidi" w:hint="cs"/>
          <w:b/>
          <w:bCs/>
          <w:sz w:val="28"/>
          <w:cs/>
        </w:rPr>
        <w:lastRenderedPageBreak/>
        <w:t>สำรองตามก</w:t>
      </w:r>
      <w:r w:rsidR="00994E59" w:rsidRPr="006F2590">
        <w:rPr>
          <w:rFonts w:asciiTheme="majorBidi" w:hAnsiTheme="majorBidi" w:hint="cs"/>
          <w:b/>
          <w:bCs/>
          <w:sz w:val="28"/>
          <w:cs/>
        </w:rPr>
        <w:t>ฎ</w:t>
      </w:r>
      <w:r w:rsidRPr="006F2590">
        <w:rPr>
          <w:rFonts w:asciiTheme="majorBidi" w:hAnsiTheme="majorBidi" w:hint="cs"/>
          <w:b/>
          <w:bCs/>
          <w:sz w:val="28"/>
          <w:cs/>
        </w:rPr>
        <w:t>หมาย</w:t>
      </w:r>
    </w:p>
    <w:p w14:paraId="51ACFEA1" w14:textId="639F12BE" w:rsidR="00CD4A78" w:rsidRPr="006F2590" w:rsidRDefault="00CD4A78" w:rsidP="00603D77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6F2590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พ</w:t>
      </w:r>
      <w:r w:rsidRPr="006F2590">
        <w:rPr>
          <w:rFonts w:asciiTheme="majorBidi" w:hAnsiTheme="majorBidi"/>
          <w:sz w:val="28"/>
          <w:cs/>
        </w:rPr>
        <w:t>.</w:t>
      </w:r>
      <w:r w:rsidRPr="006F2590">
        <w:rPr>
          <w:rFonts w:asciiTheme="majorBidi" w:hAnsiTheme="majorBidi" w:hint="cs"/>
          <w:sz w:val="28"/>
          <w:cs/>
        </w:rPr>
        <w:t>ศ</w:t>
      </w:r>
      <w:r w:rsidRPr="006F2590">
        <w:rPr>
          <w:rFonts w:asciiTheme="majorBidi" w:hAnsiTheme="majorBidi"/>
          <w:sz w:val="28"/>
          <w:cs/>
        </w:rPr>
        <w:t xml:space="preserve">. </w:t>
      </w:r>
      <w:r w:rsidRPr="006F2590">
        <w:rPr>
          <w:rFonts w:asciiTheme="majorBidi" w:hAnsiTheme="majorBidi"/>
          <w:sz w:val="28"/>
        </w:rPr>
        <w:t>2535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มาตรา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116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eastAsia"/>
          <w:sz w:val="28"/>
          <w:cs/>
        </w:rPr>
        <w:t>“</w:t>
      </w:r>
      <w:r w:rsidRPr="006F2590">
        <w:rPr>
          <w:rFonts w:asciiTheme="majorBidi" w:hAnsiTheme="majorBidi" w:hint="cs"/>
          <w:sz w:val="28"/>
          <w:cs/>
        </w:rPr>
        <w:t>สำรองตามกฎหมาย</w:t>
      </w:r>
      <w:r w:rsidRPr="006F2590">
        <w:rPr>
          <w:rFonts w:asciiTheme="majorBidi" w:hAnsiTheme="majorBidi" w:hint="eastAsia"/>
          <w:sz w:val="28"/>
          <w:cs/>
        </w:rPr>
        <w:t>”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อย่างน้อยร้อยละ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5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6F2590">
        <w:rPr>
          <w:rFonts w:asciiTheme="majorBidi" w:hAnsiTheme="majorBidi"/>
          <w:sz w:val="28"/>
          <w:cs/>
        </w:rPr>
        <w:t xml:space="preserve"> (</w:t>
      </w:r>
      <w:r w:rsidRPr="006F2590">
        <w:rPr>
          <w:rFonts w:asciiTheme="majorBidi" w:hAnsiTheme="majorBidi" w:hint="cs"/>
          <w:sz w:val="28"/>
          <w:cs/>
        </w:rPr>
        <w:t>ถ้ามี</w:t>
      </w:r>
      <w:r w:rsidRPr="006F2590">
        <w:rPr>
          <w:rFonts w:asciiTheme="majorBidi" w:hAnsiTheme="majorBidi"/>
          <w:sz w:val="28"/>
          <w:cs/>
        </w:rPr>
        <w:t xml:space="preserve">) </w:t>
      </w:r>
      <w:r w:rsidRPr="006F2590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6F2590">
        <w:rPr>
          <w:rFonts w:asciiTheme="majorBidi" w:hAnsiTheme="majorBidi"/>
          <w:sz w:val="28"/>
          <w:cs/>
        </w:rPr>
        <w:t xml:space="preserve"> </w:t>
      </w:r>
      <w:r w:rsidR="00BC7ADA" w:rsidRPr="006F2590">
        <w:rPr>
          <w:rFonts w:asciiTheme="majorBidi" w:hAnsiTheme="majorBidi"/>
          <w:sz w:val="28"/>
        </w:rPr>
        <w:t>10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ของทุนจดทะเบียน</w:t>
      </w:r>
      <w:r w:rsidRPr="006F2590">
        <w:rPr>
          <w:rFonts w:asciiTheme="majorBidi" w:hAnsiTheme="majorBidi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6F2590">
        <w:rPr>
          <w:rFonts w:asciiTheme="majorBidi" w:hAnsiTheme="majorBidi"/>
          <w:sz w:val="28"/>
          <w:cs/>
        </w:rPr>
        <w:t xml:space="preserve">  </w:t>
      </w:r>
    </w:p>
    <w:p w14:paraId="52849FF9" w14:textId="77C70B3C" w:rsidR="007A2032" w:rsidRDefault="002577D7" w:rsidP="00D408BC">
      <w:pPr>
        <w:spacing w:before="120" w:after="120"/>
        <w:ind w:left="360"/>
        <w:jc w:val="thaiDistribute"/>
        <w:rPr>
          <w:rFonts w:asciiTheme="majorBidi" w:hAnsiTheme="majorBidi"/>
          <w:sz w:val="28"/>
          <w:cs/>
        </w:rPr>
      </w:pPr>
      <w:r w:rsidRPr="002577D7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11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มีนาคม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/>
          <w:spacing w:val="-4"/>
          <w:sz w:val="28"/>
        </w:rPr>
        <w:t>3/2565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เซเว่น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แอนด์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2577D7">
        <w:rPr>
          <w:rFonts w:asciiTheme="majorBidi" w:hAnsiTheme="majorBidi"/>
          <w:spacing w:val="-4"/>
          <w:sz w:val="28"/>
          <w:cs/>
        </w:rPr>
        <w:t xml:space="preserve"> </w:t>
      </w:r>
      <w:r w:rsidRPr="002577D7">
        <w:rPr>
          <w:rFonts w:asciiTheme="majorBidi" w:hAnsiTheme="majorBidi" w:hint="cs"/>
          <w:spacing w:val="-4"/>
          <w:sz w:val="28"/>
          <w:cs/>
        </w:rPr>
        <w:t>จำกัด</w:t>
      </w:r>
      <w:r w:rsidRPr="002577D7">
        <w:rPr>
          <w:rFonts w:asciiTheme="majorBidi" w:hAnsiTheme="majorBidi"/>
          <w:spacing w:val="-4"/>
          <w:sz w:val="28"/>
          <w:cs/>
        </w:rPr>
        <w:t xml:space="preserve"> (</w:t>
      </w:r>
      <w:r w:rsidRPr="002577D7">
        <w:rPr>
          <w:rFonts w:asciiTheme="majorBidi" w:hAnsiTheme="majorBidi" w:hint="cs"/>
          <w:spacing w:val="-4"/>
          <w:sz w:val="28"/>
          <w:cs/>
        </w:rPr>
        <w:t>มหาชน</w:t>
      </w:r>
      <w:r w:rsidRPr="002577D7">
        <w:rPr>
          <w:rFonts w:asciiTheme="majorBidi" w:hAnsiTheme="majorBidi"/>
          <w:spacing w:val="-4"/>
          <w:sz w:val="28"/>
          <w:cs/>
        </w:rPr>
        <w:t>)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ได้</w:t>
      </w:r>
      <w:r w:rsidR="003B3E97">
        <w:rPr>
          <w:rFonts w:asciiTheme="majorBidi" w:hAnsiTheme="majorBidi" w:hint="cs"/>
          <w:sz w:val="28"/>
          <w:cs/>
        </w:rPr>
        <w:t>มีมติ</w:t>
      </w:r>
      <w:r w:rsidR="00EC2C14">
        <w:rPr>
          <w:rFonts w:asciiTheme="majorBidi" w:hAnsiTheme="majorBidi" w:hint="cs"/>
          <w:sz w:val="28"/>
          <w:cs/>
        </w:rPr>
        <w:t>เสนอ</w:t>
      </w:r>
      <w:r w:rsidR="003A6479">
        <w:rPr>
          <w:rFonts w:asciiTheme="majorBidi" w:hAnsiTheme="majorBidi" w:hint="cs"/>
          <w:sz w:val="28"/>
          <w:cs/>
        </w:rPr>
        <w:t xml:space="preserve">ต่อที่ประชุมผู้ถือหุ้นประจำปี </w:t>
      </w:r>
      <w:r w:rsidR="003A6479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เพื่อพิจารณา</w:t>
      </w:r>
      <w:r w:rsidRPr="002577D7">
        <w:rPr>
          <w:rFonts w:asciiTheme="majorBidi" w:hAnsiTheme="majorBidi" w:hint="cs"/>
          <w:sz w:val="28"/>
          <w:cs/>
        </w:rPr>
        <w:t>อนุมัติให้จัดสรรกำไรสะสม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จำนวน</w:t>
      </w:r>
      <w:r w:rsidRPr="002577D7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1.98</w:t>
      </w:r>
      <w:r w:rsidRPr="002577D7">
        <w:rPr>
          <w:rFonts w:asciiTheme="majorBidi" w:hAnsiTheme="majorBidi"/>
          <w:sz w:val="28"/>
          <w:cs/>
        </w:rPr>
        <w:t xml:space="preserve"> </w:t>
      </w:r>
      <w:r w:rsidRPr="002577D7">
        <w:rPr>
          <w:rFonts w:asciiTheme="majorBidi" w:hAnsiTheme="majorBidi" w:hint="cs"/>
          <w:sz w:val="28"/>
          <w:cs/>
        </w:rPr>
        <w:t>ล้านบาทเป็น</w:t>
      </w:r>
      <w:r w:rsidR="0057238A">
        <w:rPr>
          <w:rFonts w:asciiTheme="majorBidi" w:hAnsiTheme="majorBidi" w:hint="cs"/>
          <w:sz w:val="28"/>
          <w:cs/>
        </w:rPr>
        <w:t xml:space="preserve">           </w:t>
      </w:r>
      <w:r w:rsidRPr="002577D7">
        <w:rPr>
          <w:rFonts w:asciiTheme="majorBidi" w:hAnsiTheme="majorBidi" w:hint="cs"/>
          <w:sz w:val="28"/>
          <w:cs/>
        </w:rPr>
        <w:t>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 w:rsidR="00202E54">
        <w:rPr>
          <w:rFonts w:asciiTheme="majorBidi" w:hAnsiTheme="majorBidi" w:hint="cs"/>
          <w:sz w:val="28"/>
          <w:cs/>
        </w:rPr>
        <w:t>ต่อมา</w:t>
      </w:r>
      <w:r w:rsidR="007B3844"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 w:rsidR="00C86C03">
        <w:rPr>
          <w:rFonts w:asciiTheme="majorBidi" w:hAnsiTheme="majorBidi"/>
          <w:sz w:val="28"/>
        </w:rPr>
        <w:t>28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C86C03">
        <w:rPr>
          <w:rFonts w:asciiTheme="majorBidi" w:hAnsiTheme="majorBidi" w:hint="cs"/>
          <w:sz w:val="28"/>
          <w:cs/>
        </w:rPr>
        <w:t>เมษายน</w:t>
      </w:r>
      <w:r w:rsidR="007B3844" w:rsidRPr="006F2590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/>
          <w:sz w:val="28"/>
        </w:rPr>
        <w:t>2565</w:t>
      </w:r>
      <w:r w:rsidR="003A6479">
        <w:rPr>
          <w:rFonts w:asciiTheme="majorBidi" w:hAnsiTheme="majorBidi" w:hint="cs"/>
          <w:sz w:val="28"/>
          <w:cs/>
        </w:rPr>
        <w:t xml:space="preserve"> </w:t>
      </w:r>
      <w:r w:rsidR="007B3844" w:rsidRPr="006F2590">
        <w:rPr>
          <w:rFonts w:asciiTheme="majorBidi" w:hAnsiTheme="majorBidi" w:hint="cs"/>
          <w:sz w:val="28"/>
          <w:cs/>
        </w:rPr>
        <w:t>ที่ประชุม</w:t>
      </w:r>
      <w:r w:rsidR="00C86C03">
        <w:rPr>
          <w:rFonts w:asciiTheme="majorBidi" w:hAnsiTheme="majorBidi" w:hint="cs"/>
          <w:sz w:val="28"/>
          <w:cs/>
        </w:rPr>
        <w:t>สามัญผู้ถือหุ้น</w:t>
      </w:r>
      <w:r w:rsidR="007B3844" w:rsidRPr="006F2590">
        <w:rPr>
          <w:rFonts w:asciiTheme="majorBidi" w:hAnsiTheme="majorBidi" w:hint="cs"/>
          <w:sz w:val="28"/>
          <w:cs/>
        </w:rPr>
        <w:t xml:space="preserve"> ครั้งที่ </w:t>
      </w:r>
      <w:r w:rsidR="00C86C03">
        <w:rPr>
          <w:rFonts w:asciiTheme="majorBidi" w:hAnsiTheme="majorBidi"/>
          <w:sz w:val="28"/>
        </w:rPr>
        <w:t>1</w:t>
      </w:r>
      <w:r w:rsidR="007B3844" w:rsidRPr="006F2590">
        <w:rPr>
          <w:rFonts w:asciiTheme="majorBidi" w:hAnsiTheme="majorBidi"/>
          <w:sz w:val="28"/>
        </w:rPr>
        <w:t>/</w:t>
      </w:r>
      <w:r w:rsidR="00E67AD2" w:rsidRPr="006F2590">
        <w:rPr>
          <w:rFonts w:asciiTheme="majorBidi" w:hAnsiTheme="majorBidi"/>
          <w:sz w:val="28"/>
        </w:rPr>
        <w:t>2565</w:t>
      </w:r>
      <w:r w:rsidR="00E67AD2"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</w:t>
      </w:r>
      <w:r w:rsidR="002A4F9E" w:rsidRPr="006F2590">
        <w:rPr>
          <w:rFonts w:asciiTheme="majorBidi" w:hAnsiTheme="majorBidi" w:hint="cs"/>
          <w:sz w:val="28"/>
          <w:cs/>
        </w:rPr>
        <w:t>น) ได้มีมติอนุมัติ</w:t>
      </w:r>
      <w:r w:rsidR="00D22106">
        <w:rPr>
          <w:rFonts w:asciiTheme="majorBidi" w:hAnsiTheme="majorBidi" w:hint="cs"/>
          <w:sz w:val="28"/>
          <w:cs/>
        </w:rPr>
        <w:t>เรื่องดังกล่าวแล้ว</w:t>
      </w:r>
      <w:r w:rsidR="007A2032">
        <w:rPr>
          <w:rFonts w:asciiTheme="majorBidi" w:hAnsiTheme="majorBidi"/>
          <w:sz w:val="28"/>
          <w:cs/>
        </w:rPr>
        <w:br w:type="page"/>
      </w:r>
    </w:p>
    <w:p w14:paraId="5D33959D" w14:textId="6497CFCA" w:rsidR="00470F39" w:rsidRDefault="00470F39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</w:p>
    <w:p w14:paraId="1EFFA338" w14:textId="30AF4F95" w:rsidR="00470F39" w:rsidRPr="00CB239F" w:rsidRDefault="00470F39" w:rsidP="00470F39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7017DD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ประมาณไว้ (รายได้) ค่าใช้จ่ายภาษีเงินได้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="00B841D9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841D9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489ECFF1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B841D9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55429" w:rsidRPr="004517A7" w14:paraId="584E1103" w14:textId="77777777" w:rsidTr="00613A3D">
        <w:tc>
          <w:tcPr>
            <w:tcW w:w="4410" w:type="dxa"/>
          </w:tcPr>
          <w:p w14:paraId="76007B5A" w14:textId="77777777" w:rsidR="00855429" w:rsidRPr="004517A7" w:rsidRDefault="00855429" w:rsidP="0085542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283ACA2B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26A9E19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7F40140C" w14:textId="77777777" w:rsidR="00855429" w:rsidRPr="00CB239F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855429" w:rsidRPr="004517A7" w14:paraId="3EA029E2" w14:textId="77777777" w:rsidTr="00613A3D">
        <w:tc>
          <w:tcPr>
            <w:tcW w:w="441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55429" w:rsidRPr="004517A7" w14:paraId="1C8A54A1" w14:textId="77777777" w:rsidTr="00613A3D">
        <w:tc>
          <w:tcPr>
            <w:tcW w:w="4410" w:type="dxa"/>
          </w:tcPr>
          <w:p w14:paraId="21739AD8" w14:textId="09F872DD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 w:rsidR="00DB0829"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392FB45A" w:rsidR="00855429" w:rsidRPr="004517A7" w:rsidRDefault="00CF2CBF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F2CBF">
              <w:rPr>
                <w:rFonts w:ascii="Angsana New" w:hAnsi="Angsana New" w:hint="eastAsia"/>
                <w:spacing w:val="-4"/>
                <w:sz w:val="28"/>
              </w:rPr>
              <w:t>(166)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488C2A54" w:rsidR="00855429" w:rsidRPr="004517A7" w:rsidRDefault="008100AE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01309217" w:rsidR="00855429" w:rsidRPr="004517A7" w:rsidRDefault="001C42B3" w:rsidP="0085542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77777777" w:rsidR="00855429" w:rsidRPr="004517A7" w:rsidRDefault="00855429" w:rsidP="001C42B3">
            <w:pPr>
              <w:ind w:right="6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5429" w:rsidRPr="004517A7" w14:paraId="042B5289" w14:textId="77777777" w:rsidTr="00613A3D">
        <w:tc>
          <w:tcPr>
            <w:tcW w:w="4410" w:type="dxa"/>
          </w:tcPr>
          <w:p w14:paraId="01DD77AA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855429" w:rsidRPr="004517A7" w:rsidRDefault="00855429" w:rsidP="0085542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855429" w:rsidRPr="004517A7" w14:paraId="19C12031" w14:textId="77777777" w:rsidTr="00613A3D">
        <w:tc>
          <w:tcPr>
            <w:tcW w:w="4410" w:type="dxa"/>
          </w:tcPr>
          <w:p w14:paraId="0D09FEF4" w14:textId="77777777" w:rsidR="00855429" w:rsidRPr="004517A7" w:rsidRDefault="00855429" w:rsidP="00855429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7D09636E" w:rsidR="00855429" w:rsidRPr="004517A7" w:rsidRDefault="00CF2CBF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F2CBF">
              <w:rPr>
                <w:rFonts w:ascii="Angsana New" w:hAnsi="Angsana New" w:hint="eastAsia"/>
                <w:spacing w:val="-4"/>
                <w:sz w:val="28"/>
              </w:rPr>
              <w:t>4,288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3788D5F7" w:rsidR="00855429" w:rsidRPr="004517A7" w:rsidRDefault="00855429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8100AE">
              <w:rPr>
                <w:rFonts w:asciiTheme="majorBidi" w:hAnsiTheme="majorBidi" w:cstheme="majorBidi"/>
                <w:sz w:val="28"/>
              </w:rPr>
              <w:t>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2A68B9E5" w:rsidR="00855429" w:rsidRPr="004517A7" w:rsidRDefault="00AB2C00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B2C00">
              <w:rPr>
                <w:rFonts w:ascii="Angsana New" w:hAnsi="Angsana New" w:hint="eastAsia"/>
                <w:spacing w:val="-4"/>
                <w:sz w:val="28"/>
              </w:rPr>
              <w:t>(42)</w:t>
            </w:r>
          </w:p>
        </w:tc>
        <w:tc>
          <w:tcPr>
            <w:tcW w:w="1170" w:type="dxa"/>
            <w:vAlign w:val="bottom"/>
          </w:tcPr>
          <w:p w14:paraId="50384523" w14:textId="6B94EA09" w:rsidR="00855429" w:rsidRPr="004517A7" w:rsidRDefault="008100AE" w:rsidP="0085542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(133)</w:t>
            </w:r>
          </w:p>
        </w:tc>
      </w:tr>
      <w:tr w:rsidR="00855429" w:rsidRPr="004517A7" w14:paraId="4717A3E1" w14:textId="77777777" w:rsidTr="00613A3D">
        <w:tc>
          <w:tcPr>
            <w:tcW w:w="4410" w:type="dxa"/>
          </w:tcPr>
          <w:p w14:paraId="009DCF49" w14:textId="0258E2CC" w:rsidR="00855429" w:rsidRDefault="00855429" w:rsidP="00855429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855429" w:rsidRPr="004517A7" w:rsidRDefault="00855429" w:rsidP="00855429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531E43B1" w:rsidR="00855429" w:rsidRPr="004517A7" w:rsidRDefault="00CF2CBF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CF2CBF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4,122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4EB6F27E" w:rsidR="00855429" w:rsidRPr="004517A7" w:rsidRDefault="008100AE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13C6A76E" w:rsidR="00855429" w:rsidRPr="004517A7" w:rsidRDefault="008E61DD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8E61DD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(42)</w:t>
            </w:r>
          </w:p>
        </w:tc>
        <w:tc>
          <w:tcPr>
            <w:tcW w:w="1170" w:type="dxa"/>
            <w:vAlign w:val="bottom"/>
          </w:tcPr>
          <w:p w14:paraId="02490A2A" w14:textId="0EE8172D" w:rsidR="00855429" w:rsidRPr="004517A7" w:rsidRDefault="008100AE" w:rsidP="0085542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(133)</w:t>
            </w:r>
          </w:p>
        </w:tc>
      </w:tr>
      <w:tr w:rsidR="00DB0829" w:rsidRPr="004517A7" w14:paraId="09BFC195" w14:textId="77777777" w:rsidTr="008A6859">
        <w:tc>
          <w:tcPr>
            <w:tcW w:w="9090" w:type="dxa"/>
            <w:gridSpan w:val="5"/>
          </w:tcPr>
          <w:p w14:paraId="195FC2C5" w14:textId="2A051708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0829" w:rsidRPr="004517A7" w14:paraId="3C33AD94" w14:textId="77777777" w:rsidTr="008A6859">
        <w:tc>
          <w:tcPr>
            <w:tcW w:w="9090" w:type="dxa"/>
            <w:gridSpan w:val="5"/>
          </w:tcPr>
          <w:p w14:paraId="5875D9DC" w14:textId="205157DD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B0829" w:rsidRPr="004517A7" w14:paraId="60B21A26" w14:textId="77777777" w:rsidTr="008A6859">
        <w:tc>
          <w:tcPr>
            <w:tcW w:w="4410" w:type="dxa"/>
          </w:tcPr>
          <w:p w14:paraId="1C722595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187E4C" w14:textId="15E7824D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3F6F9D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3F6F9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B0829" w:rsidRPr="004517A7" w14:paraId="794B4D63" w14:textId="77777777" w:rsidTr="008A6859">
        <w:tc>
          <w:tcPr>
            <w:tcW w:w="4410" w:type="dxa"/>
          </w:tcPr>
          <w:p w14:paraId="2BA21D44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497E0B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751248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B0829" w:rsidRPr="004517A7" w14:paraId="3D68940C" w14:textId="77777777" w:rsidTr="008A6859">
        <w:tc>
          <w:tcPr>
            <w:tcW w:w="4410" w:type="dxa"/>
          </w:tcPr>
          <w:p w14:paraId="58E4CB45" w14:textId="77777777" w:rsidR="00DB0829" w:rsidRPr="004517A7" w:rsidRDefault="00DB0829" w:rsidP="008A685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56FD17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10385232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5BB5FEC9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6FFC4ED1" w14:textId="77777777" w:rsidR="00DB0829" w:rsidRPr="00CB239F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DB0829" w:rsidRPr="004517A7" w14:paraId="3C576747" w14:textId="77777777" w:rsidTr="008A6859">
        <w:tc>
          <w:tcPr>
            <w:tcW w:w="4410" w:type="dxa"/>
          </w:tcPr>
          <w:p w14:paraId="70046E64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50BF0F4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7BFF1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B71C5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857A6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B0829" w:rsidRPr="004517A7" w14:paraId="4C2E793F" w14:textId="77777777" w:rsidTr="008A6859">
        <w:tc>
          <w:tcPr>
            <w:tcW w:w="4410" w:type="dxa"/>
          </w:tcPr>
          <w:p w14:paraId="0021DED2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DD177" w14:textId="2F14B6D2" w:rsidR="00DB0829" w:rsidRPr="004517A7" w:rsidRDefault="002E53AF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E53AF">
              <w:rPr>
                <w:rFonts w:ascii="Angsana New" w:hAnsi="Angsana New" w:hint="eastAsia"/>
                <w:spacing w:val="-4"/>
                <w:sz w:val="28"/>
              </w:rPr>
              <w:t>(829)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99E65" w14:textId="18630CFF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D37084">
              <w:rPr>
                <w:rFonts w:asciiTheme="majorBidi" w:hAnsiTheme="majorBidi" w:cstheme="majorBidi"/>
                <w:sz w:val="28"/>
              </w:rPr>
              <w:t>2,</w:t>
            </w:r>
            <w:r w:rsidR="003F6F9D">
              <w:rPr>
                <w:rFonts w:asciiTheme="majorBidi" w:hAnsiTheme="majorBidi" w:cstheme="majorBidi"/>
                <w:sz w:val="28"/>
              </w:rPr>
              <w:t>081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E5A96" w14:textId="0835EF99" w:rsidR="00DB0829" w:rsidRPr="004517A7" w:rsidRDefault="00F542A4" w:rsidP="00F542A4">
            <w:pPr>
              <w:ind w:right="6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542A4">
              <w:rPr>
                <w:rFonts w:ascii="Angsana New" w:hAnsi="Angsana New" w:hint="eastAsia"/>
                <w:spacing w:val="-4"/>
                <w:sz w:val="28"/>
              </w:rPr>
              <w:t xml:space="preserve">-   </w:t>
            </w:r>
          </w:p>
        </w:tc>
        <w:tc>
          <w:tcPr>
            <w:tcW w:w="1170" w:type="dxa"/>
            <w:vAlign w:val="bottom"/>
          </w:tcPr>
          <w:p w14:paraId="13B61ACA" w14:textId="77777777" w:rsidR="00DB0829" w:rsidRPr="004517A7" w:rsidRDefault="00DB0829" w:rsidP="00F542A4">
            <w:pPr>
              <w:ind w:right="69"/>
              <w:jc w:val="right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B0829" w:rsidRPr="004517A7" w14:paraId="770D3541" w14:textId="77777777" w:rsidTr="008A6859">
        <w:tc>
          <w:tcPr>
            <w:tcW w:w="4410" w:type="dxa"/>
          </w:tcPr>
          <w:p w14:paraId="2DEE32C4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E4A9E" w14:textId="0521EE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2158D3" w14:textId="777777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9727" w14:textId="777777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08A0CA" w14:textId="77777777" w:rsidR="00DB0829" w:rsidRPr="004517A7" w:rsidRDefault="00DB0829" w:rsidP="008A685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DB0829" w:rsidRPr="004517A7" w14:paraId="68F287C9" w14:textId="77777777" w:rsidTr="008A6859">
        <w:tc>
          <w:tcPr>
            <w:tcW w:w="4410" w:type="dxa"/>
          </w:tcPr>
          <w:p w14:paraId="50C0F094" w14:textId="77777777" w:rsidR="00DB0829" w:rsidRPr="004517A7" w:rsidRDefault="00DB0829" w:rsidP="008A6859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A423F" w14:textId="5A91AC53" w:rsidR="00DB0829" w:rsidRPr="004517A7" w:rsidRDefault="002E53AF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E53AF">
              <w:rPr>
                <w:rFonts w:ascii="Angsana New" w:hAnsi="Angsana New" w:hint="eastAsia"/>
                <w:spacing w:val="-4"/>
                <w:sz w:val="28"/>
              </w:rPr>
              <w:t>6,909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C349F" w14:textId="28614095" w:rsidR="00DB0829" w:rsidRPr="004517A7" w:rsidRDefault="00DB0829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</w:t>
            </w:r>
            <w:r w:rsidR="00D37084">
              <w:rPr>
                <w:rFonts w:asciiTheme="majorBidi" w:hAnsiTheme="majorBidi" w:cstheme="majorBidi"/>
                <w:sz w:val="28"/>
              </w:rPr>
              <w:t>0</w:t>
            </w:r>
            <w:r w:rsidR="003F6F9D">
              <w:rPr>
                <w:rFonts w:asciiTheme="majorBidi" w:hAnsiTheme="majorBidi" w:cstheme="majorBidi"/>
                <w:sz w:val="28"/>
              </w:rPr>
              <w:t>18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B610B" w14:textId="4B626FC1" w:rsidR="00DB0829" w:rsidRPr="004517A7" w:rsidRDefault="00F542A4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542A4">
              <w:rPr>
                <w:rFonts w:ascii="Angsana New" w:hAnsi="Angsana New" w:hint="eastAsia"/>
                <w:spacing w:val="-4"/>
                <w:sz w:val="28"/>
              </w:rPr>
              <w:t>(127)</w:t>
            </w:r>
          </w:p>
        </w:tc>
        <w:tc>
          <w:tcPr>
            <w:tcW w:w="1170" w:type="dxa"/>
            <w:vAlign w:val="bottom"/>
          </w:tcPr>
          <w:p w14:paraId="26F6E66C" w14:textId="6CD20385" w:rsidR="00DB0829" w:rsidRPr="004517A7" w:rsidRDefault="00D37084" w:rsidP="008A685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</w:t>
            </w:r>
            <w:r w:rsidR="002B556E">
              <w:rPr>
                <w:rFonts w:ascii="Angsana New" w:hAnsi="Angsana New"/>
                <w:spacing w:val="-4"/>
                <w:sz w:val="28"/>
              </w:rPr>
              <w:t>309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DB0829" w:rsidRPr="004517A7" w14:paraId="1677A2BB" w14:textId="77777777" w:rsidTr="008A6859">
        <w:tc>
          <w:tcPr>
            <w:tcW w:w="4410" w:type="dxa"/>
          </w:tcPr>
          <w:p w14:paraId="3B501FF5" w14:textId="6148CFE2" w:rsidR="00DB0829" w:rsidRDefault="00DB0829" w:rsidP="008A6859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</w:rPr>
              <w:t>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>)</w:t>
            </w:r>
            <w:r w:rsidR="00D37084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BE6D01A" w14:textId="77777777" w:rsidR="00DB0829" w:rsidRPr="004517A7" w:rsidRDefault="00DB0829" w:rsidP="008A6859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A1D9C" w14:textId="3F08E70E" w:rsidR="00DB0829" w:rsidRPr="004517A7" w:rsidRDefault="002E53AF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2E53AF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6,080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EAAEF" w14:textId="7A9BD30E" w:rsidR="00DB0829" w:rsidRPr="004517A7" w:rsidRDefault="00DB0829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D37084">
              <w:rPr>
                <w:rFonts w:asciiTheme="majorBidi" w:hAnsiTheme="majorBidi" w:cstheme="majorBidi"/>
                <w:b/>
                <w:bCs/>
                <w:sz w:val="28"/>
              </w:rPr>
              <w:t>3,</w:t>
            </w:r>
            <w:r w:rsidR="002B556E">
              <w:rPr>
                <w:rFonts w:asciiTheme="majorBidi" w:hAnsiTheme="majorBidi" w:cstheme="majorBidi"/>
                <w:b/>
                <w:bCs/>
                <w:sz w:val="28"/>
              </w:rPr>
              <w:t>099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074AD" w14:textId="5261E6E5" w:rsidR="00DB0829" w:rsidRPr="004517A7" w:rsidRDefault="00F542A4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F542A4">
              <w:rPr>
                <w:rFonts w:ascii="Angsana New" w:hAnsi="Angsana New" w:hint="eastAsia"/>
                <w:b/>
                <w:bCs/>
                <w:spacing w:val="-4"/>
                <w:sz w:val="28"/>
              </w:rPr>
              <w:t>(127)</w:t>
            </w:r>
          </w:p>
        </w:tc>
        <w:tc>
          <w:tcPr>
            <w:tcW w:w="1170" w:type="dxa"/>
            <w:vAlign w:val="bottom"/>
          </w:tcPr>
          <w:p w14:paraId="12991998" w14:textId="587754E9" w:rsidR="00DB0829" w:rsidRPr="004517A7" w:rsidRDefault="00D37084" w:rsidP="008A685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B556E">
              <w:rPr>
                <w:rFonts w:asciiTheme="majorBidi" w:hAnsiTheme="majorBidi" w:cstheme="majorBidi"/>
                <w:b/>
                <w:bCs/>
                <w:sz w:val="28"/>
              </w:rPr>
              <w:t>309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</w:tbl>
    <w:p w14:paraId="7D2C9319" w14:textId="30731D89" w:rsidR="00D37084" w:rsidRDefault="00D37084" w:rsidP="00D3708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B40E9B6" w14:textId="77777777" w:rsidR="00D37084" w:rsidRDefault="00D370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21385B6" w14:textId="27016FD9" w:rsidR="00F53166" w:rsidRPr="00E03B6F" w:rsidRDefault="0E075460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  <w:r w:rsidR="00154FA2" w:rsidRPr="00E03B6F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23629903" w14:textId="2843791B" w:rsidR="00F53166" w:rsidRPr="00B118B0" w:rsidRDefault="009E4C64" w:rsidP="00B14EA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30C6CB7" w14:textId="77777777" w:rsidR="00DF4C11" w:rsidRPr="00B118B0" w:rsidRDefault="00DF4C11" w:rsidP="00DF4C11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118B0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118B0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4D1866F4" w14:textId="35469CE9" w:rsidR="00B36CCB" w:rsidRPr="002637F1" w:rsidRDefault="00DF4C11" w:rsidP="00B36CCB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="00BE2D6F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E2D6F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บาทต่อหุ้นและการใช้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สิทธิครั้งที่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E719A4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</w:t>
      </w:r>
      <w:r w:rsidRPr="002637F1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หุ้น เริ่มใช้สิทธิครั้</w:t>
      </w:r>
      <w:r w:rsidR="008B0125" w:rsidRPr="002637F1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="008B0125" w:rsidRPr="002637F1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="008B0125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2637F1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2637F1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>2563</w:t>
      </w:r>
      <w:r w:rsidR="008B0125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8B0125" w:rsidRPr="002637F1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ใช้สิทธิครั้งที่</w:t>
      </w:r>
      <w:r w:rsidR="008B0125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="008B0125" w:rsidRPr="002637F1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8B0125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="008B0125" w:rsidRPr="002637F1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="008B0125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>2564</w:t>
      </w:r>
      <w:r w:rsidR="00B36CCB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</w:t>
      </w:r>
      <w:r w:rsidR="00B36CCB" w:rsidRPr="002637F1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และใช้สิทธิครั้งที่</w:t>
      </w:r>
      <w:r w:rsidR="00B36CCB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3</w:t>
      </w:r>
      <w:r w:rsidR="00B36CCB" w:rsidRPr="002637F1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="00B36CCB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>8</w:t>
      </w:r>
      <w:r w:rsidR="00B36CCB" w:rsidRPr="002637F1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สิงหาคม </w:t>
      </w:r>
      <w:r w:rsidR="00B36CCB" w:rsidRPr="002637F1">
        <w:rPr>
          <w:rFonts w:asciiTheme="majorBidi" w:eastAsia="Times New Roman" w:hAnsiTheme="majorBidi" w:cstheme="majorBidi"/>
          <w:color w:val="000000"/>
          <w:spacing w:val="-4"/>
          <w:sz w:val="28"/>
        </w:rPr>
        <w:t>2565</w:t>
      </w:r>
    </w:p>
    <w:p w14:paraId="40AAB384" w14:textId="3101AC44" w:rsidR="00A76D1B" w:rsidRDefault="00A76D1B" w:rsidP="00A76D1B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2637F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2637F1">
        <w:rPr>
          <w:rFonts w:asciiTheme="majorBidi" w:hAnsiTheme="majorBidi" w:cstheme="majorBidi"/>
          <w:color w:val="000000"/>
          <w:sz w:val="28"/>
        </w:rPr>
        <w:t>3</w:t>
      </w:r>
      <w:r w:rsidRPr="002637F1">
        <w:rPr>
          <w:rFonts w:asciiTheme="majorBidi" w:hAnsiTheme="majorBidi" w:cstheme="majorBidi" w:hint="cs"/>
          <w:color w:val="000000"/>
          <w:sz w:val="28"/>
          <w:cs/>
        </w:rPr>
        <w:t>0</w:t>
      </w:r>
      <w:r w:rsidRPr="002637F1">
        <w:rPr>
          <w:rFonts w:asciiTheme="majorBidi" w:hAnsiTheme="majorBidi" w:cstheme="majorBidi"/>
          <w:color w:val="000000"/>
          <w:sz w:val="28"/>
        </w:rPr>
        <w:t xml:space="preserve"> </w:t>
      </w:r>
      <w:r w:rsidR="003945AE" w:rsidRPr="002637F1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Pr="002637F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2637F1">
        <w:rPr>
          <w:rFonts w:asciiTheme="majorBidi" w:hAnsiTheme="majorBidi" w:cstheme="majorBidi"/>
          <w:color w:val="000000"/>
          <w:sz w:val="28"/>
        </w:rPr>
        <w:t>2564</w:t>
      </w:r>
      <w:r w:rsidRPr="002637F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เป็นใบสำคัญแสดงสิทธิซื้อหุ้นสามัญที่จัดสรรให้แก่ผู้ถือหุ้นของบริษัทส่งผลต่อการคำนวณกำไร </w:t>
      </w:r>
      <w:r w:rsidRPr="002637F1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2637F1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2637F1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2637F1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2637F1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ต่อหุ้นปรับลดเนื่องจากราคาตามสิทธิของใบสำคัญแสดงสิทธิที่เหลือ</w:t>
      </w:r>
      <w:r w:rsidRPr="002637F1">
        <w:rPr>
          <w:rFonts w:asciiTheme="majorBidi" w:hAnsiTheme="majorBidi" w:cstheme="majorBidi"/>
          <w:color w:val="000000"/>
          <w:sz w:val="28"/>
          <w:lang w:val="en-GB"/>
        </w:rPr>
        <w:t xml:space="preserve">  </w:t>
      </w:r>
      <w:r w:rsidRPr="002637F1">
        <w:rPr>
          <w:rFonts w:asciiTheme="majorBidi" w:hAnsiTheme="majorBidi" w:cstheme="majorBidi"/>
          <w:color w:val="000000"/>
          <w:sz w:val="28"/>
          <w:cs/>
          <w:lang w:val="en-GB"/>
        </w:rPr>
        <w:t>อยู่</w:t>
      </w:r>
      <w:r w:rsidRPr="002637F1">
        <w:rPr>
          <w:rFonts w:asciiTheme="majorBidi" w:hAnsiTheme="majorBidi" w:cstheme="majorBidi" w:hint="cs"/>
          <w:color w:val="000000"/>
          <w:sz w:val="28"/>
          <w:cs/>
          <w:lang w:val="en-GB"/>
        </w:rPr>
        <w:t>ต่ำก</w:t>
      </w:r>
      <w:r w:rsidRPr="002637F1">
        <w:rPr>
          <w:rFonts w:asciiTheme="majorBidi" w:hAnsiTheme="majorBidi" w:cstheme="majorBidi"/>
          <w:color w:val="000000"/>
          <w:sz w:val="28"/>
          <w:cs/>
          <w:lang w:val="en-GB"/>
        </w:rPr>
        <w:t>ว่าราคาตลาดเฉลี่ยของหุ้นสามัญของบริษัทในระหว่างงวดสามเดือน</w:t>
      </w:r>
      <w:r w:rsidRPr="002637F1"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</w:t>
      </w:r>
      <w:r w:rsidR="00EF036C" w:rsidRPr="002637F1">
        <w:rPr>
          <w:rFonts w:asciiTheme="majorBidi" w:hAnsiTheme="majorBidi" w:cstheme="majorBidi" w:hint="cs"/>
          <w:color w:val="000000"/>
          <w:sz w:val="28"/>
          <w:cs/>
          <w:lang w:val="en-GB"/>
        </w:rPr>
        <w:t>เก้าเดื</w:t>
      </w:r>
      <w:r w:rsidRPr="002637F1">
        <w:rPr>
          <w:rFonts w:asciiTheme="majorBidi" w:hAnsiTheme="majorBidi" w:cstheme="majorBidi" w:hint="cs"/>
          <w:color w:val="000000"/>
          <w:sz w:val="28"/>
          <w:cs/>
          <w:lang w:val="en-GB"/>
        </w:rPr>
        <w:t>อน</w:t>
      </w:r>
      <w:r w:rsidRPr="002637F1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สิ้นสุดวันที่ </w:t>
      </w:r>
      <w:r w:rsidRPr="002637F1">
        <w:rPr>
          <w:rFonts w:asciiTheme="majorBidi" w:hAnsiTheme="majorBidi" w:cstheme="majorBidi"/>
          <w:color w:val="000000"/>
          <w:sz w:val="28"/>
        </w:rPr>
        <w:t xml:space="preserve">30 </w:t>
      </w:r>
      <w:r w:rsidR="00EF036C" w:rsidRPr="002637F1">
        <w:rPr>
          <w:rFonts w:asciiTheme="majorBidi" w:hAnsiTheme="majorBidi" w:cstheme="majorBidi" w:hint="cs"/>
          <w:color w:val="000000"/>
          <w:sz w:val="28"/>
          <w:cs/>
        </w:rPr>
        <w:t>กันยายน</w:t>
      </w:r>
      <w:r w:rsidRPr="002637F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2637F1">
        <w:rPr>
          <w:rFonts w:asciiTheme="majorBidi" w:hAnsiTheme="majorBidi" w:cstheme="majorBidi"/>
          <w:color w:val="000000"/>
          <w:sz w:val="28"/>
        </w:rPr>
        <w:t>2564</w:t>
      </w:r>
      <w:r w:rsidRPr="00B118B0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</w:p>
    <w:p w14:paraId="0B51E4CB" w14:textId="77777777" w:rsidR="003116B0" w:rsidRPr="00046D28" w:rsidRDefault="003116B0" w:rsidP="003116B0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046D2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046D28">
        <w:rPr>
          <w:rFonts w:asciiTheme="majorBidi" w:hAnsiTheme="majorBidi" w:cstheme="majorBidi"/>
          <w:color w:val="000000"/>
          <w:sz w:val="28"/>
          <w:lang w:val="en-GB"/>
        </w:rPr>
        <w:t>3</w:t>
      </w:r>
      <w:r w:rsidRPr="00046D28">
        <w:rPr>
          <w:rFonts w:asciiTheme="majorBidi" w:hAnsiTheme="majorBidi" w:cstheme="majorBidi" w:hint="cs"/>
          <w:color w:val="000000"/>
          <w:sz w:val="28"/>
          <w:cs/>
          <w:lang w:val="en-GB"/>
        </w:rPr>
        <w:t>0</w:t>
      </w:r>
      <w:r w:rsidRPr="00046D28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046D28"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กันยายน </w:t>
      </w:r>
      <w:r w:rsidRPr="00046D28">
        <w:rPr>
          <w:rFonts w:asciiTheme="majorBidi" w:hAnsiTheme="majorBidi" w:cstheme="majorBidi"/>
          <w:color w:val="000000"/>
          <w:sz w:val="28"/>
          <w:lang w:val="en-GB"/>
        </w:rPr>
        <w:t>2565</w:t>
      </w:r>
      <w:r w:rsidRPr="00046D2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เป็นใบสำคัญแสดงสิทธิซื้อหุ้นสามัญที่จัดสรรให้แก่ผู้ถือหุ้นของบริษัท</w:t>
      </w:r>
      <w:r w:rsidRPr="00046D28">
        <w:rPr>
          <w:rFonts w:asciiTheme="majorBidi" w:hAnsiTheme="majorBidi" w:cstheme="majorBidi" w:hint="cs"/>
          <w:color w:val="000000"/>
          <w:sz w:val="28"/>
          <w:cs/>
          <w:lang w:val="en-GB"/>
        </w:rPr>
        <w:t>ไม่</w:t>
      </w:r>
      <w:r w:rsidRPr="00046D2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ส่งผลต่อการคำนวณกำไร </w:t>
      </w:r>
      <w:r w:rsidRPr="00046D28">
        <w:rPr>
          <w:rFonts w:asciiTheme="majorBidi" w:hAnsiTheme="majorBidi" w:cstheme="majorBidi"/>
          <w:color w:val="000000"/>
          <w:sz w:val="28"/>
          <w:lang w:val="en-GB"/>
        </w:rPr>
        <w:t>(</w:t>
      </w:r>
      <w:r w:rsidRPr="00046D28">
        <w:rPr>
          <w:rFonts w:asciiTheme="majorBidi" w:hAnsiTheme="majorBidi" w:cstheme="majorBidi"/>
          <w:color w:val="000000"/>
          <w:sz w:val="28"/>
          <w:cs/>
          <w:lang w:val="en-GB"/>
        </w:rPr>
        <w:t>ขาดทุน</w:t>
      </w:r>
      <w:r w:rsidRPr="00046D28">
        <w:rPr>
          <w:rFonts w:asciiTheme="majorBidi" w:hAnsiTheme="majorBidi" w:cstheme="majorBidi"/>
          <w:color w:val="000000"/>
          <w:sz w:val="28"/>
          <w:lang w:val="en-GB"/>
        </w:rPr>
        <w:t>)</w:t>
      </w:r>
      <w:r w:rsidRPr="00046D28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ต่อหุ้นปรับลดเนื่องจากวันใช้สิทธิครั้งสุดท้ายตรงกับวันที่ </w:t>
      </w:r>
      <w:r w:rsidRPr="00046D28">
        <w:rPr>
          <w:rFonts w:asciiTheme="majorBidi" w:hAnsiTheme="majorBidi" w:cstheme="majorBidi"/>
          <w:color w:val="000000"/>
          <w:sz w:val="28"/>
          <w:lang w:val="en-GB"/>
        </w:rPr>
        <w:t xml:space="preserve">8 </w:t>
      </w:r>
      <w:r w:rsidRPr="00046D28">
        <w:rPr>
          <w:rFonts w:asciiTheme="majorBidi" w:hAnsiTheme="majorBidi" w:cstheme="majorBidi"/>
          <w:color w:val="000000"/>
          <w:sz w:val="28"/>
          <w:cs/>
          <w:lang w:val="en-GB"/>
        </w:rPr>
        <w:t>สิงหาคม</w:t>
      </w:r>
      <w:r>
        <w:rPr>
          <w:rFonts w:asciiTheme="majorBidi" w:hAnsiTheme="majorBidi" w:cstheme="majorBidi" w:hint="cs"/>
          <w:color w:val="000000"/>
          <w:sz w:val="28"/>
          <w:cs/>
          <w:lang w:val="en-GB"/>
        </w:rPr>
        <w:t xml:space="preserve"> </w:t>
      </w:r>
      <w:r>
        <w:rPr>
          <w:rFonts w:asciiTheme="majorBidi" w:hAnsiTheme="majorBidi" w:cstheme="majorBidi"/>
          <w:color w:val="000000"/>
          <w:sz w:val="28"/>
        </w:rPr>
        <w:t>2565</w:t>
      </w:r>
    </w:p>
    <w:p w14:paraId="26AEDCE8" w14:textId="73ED7F8F" w:rsidR="0064130B" w:rsidRPr="00824B7D" w:rsidRDefault="004E40FA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 xml:space="preserve">27.1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</w:t>
      </w:r>
      <w:r w:rsidR="00E2038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="00EF036C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EF036C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4C5BF52D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00646860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1A126314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31E5D3FE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0D1E35C0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0595F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70595F" w:rsidRPr="00273E96" w:rsidRDefault="0070595F" w:rsidP="0070595F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2D60EF8B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(27,603)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06AE0BA1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3,40</w:t>
            </w:r>
            <w:r w:rsidR="00585B2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27C90256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(4,564)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1A27FA1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25,243</w:t>
            </w:r>
          </w:p>
        </w:tc>
      </w:tr>
      <w:tr w:rsidR="0070595F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70595F" w:rsidRPr="00273E96" w:rsidRDefault="0070595F" w:rsidP="0070595F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0595F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70595F" w:rsidRPr="00273E96" w:rsidRDefault="0070595F" w:rsidP="0070595F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5053B5FE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</w:t>
            </w:r>
            <w:r w:rsidR="005D6F3F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2B2D26FD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4,831,400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37316FE8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</w:t>
            </w:r>
            <w:r w:rsidR="005D6F3F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5657330D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4,831,400</w:t>
            </w:r>
          </w:p>
        </w:tc>
      </w:tr>
      <w:tr w:rsidR="0070595F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BA091C5" w:rsidR="0070595F" w:rsidRPr="00273E96" w:rsidRDefault="0070595F" w:rsidP="0070595F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7842B737" w:rsidR="0070595F" w:rsidRPr="00273E96" w:rsidRDefault="0070595F" w:rsidP="0070595F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(0.005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05D9AE32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0.0007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70595F" w:rsidRPr="00273E96" w:rsidRDefault="0070595F" w:rsidP="0070595F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639C76A4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70595F" w:rsidRPr="00273E96" w:rsidRDefault="0070595F" w:rsidP="0070595F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6A9F3135" w:rsidR="0070595F" w:rsidRPr="00273E96" w:rsidRDefault="0070595F" w:rsidP="0070595F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0.005</w:t>
            </w:r>
            <w:r w:rsidR="0003170C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70595F" w:rsidRPr="00B118B0" w14:paraId="4B1F13DA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70595F" w:rsidRPr="00273E96" w:rsidRDefault="0070595F" w:rsidP="0070595F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70595F" w:rsidRPr="00273E96" w:rsidRDefault="0070595F" w:rsidP="0070595F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70595F" w:rsidRPr="00273E96" w:rsidRDefault="0070595F" w:rsidP="0070595F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0595F" w:rsidRPr="00F80137" w14:paraId="532E2243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22F" w14:textId="713D8E93" w:rsidR="0070595F" w:rsidRPr="00E20387" w:rsidRDefault="0070595F" w:rsidP="0070595F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DE3CB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</w:t>
            </w:r>
            <w:r w:rsidR="00DE3CB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D98D" w14:textId="77777777" w:rsidR="0070595F" w:rsidRPr="00273E96" w:rsidRDefault="0070595F" w:rsidP="0070595F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E663" w14:textId="77777777" w:rsidR="0070595F" w:rsidRPr="00273E96" w:rsidRDefault="0070595F" w:rsidP="0070595F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DA6105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C8DCCD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CCB721A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3E509D0" w14:textId="77777777" w:rsidR="0070595F" w:rsidRPr="00273E96" w:rsidRDefault="0070595F" w:rsidP="0070595F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5D82" w14:textId="77777777" w:rsidR="0070595F" w:rsidRPr="00273E96" w:rsidRDefault="0070595F" w:rsidP="0070595F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794F22" w:rsidRPr="00F80137" w14:paraId="2CA57602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3C9B" w14:textId="77777777" w:rsidR="00794F22" w:rsidRPr="00273E96" w:rsidRDefault="00794F22" w:rsidP="00794F22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DF1A" w14:textId="752F05A4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(89,592)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5A549" w14:textId="77777777" w:rsidR="00794F22" w:rsidRPr="00273E96" w:rsidRDefault="00794F22" w:rsidP="00794F22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CE3D" w14:textId="01E9C8B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157,121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981" w14:textId="7777777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D0B4" w14:textId="5F243A8C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(12,153)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773D" w14:textId="77777777" w:rsidR="00794F22" w:rsidRPr="00273E96" w:rsidRDefault="00794F22" w:rsidP="00794F22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1D93" w14:textId="6956F20F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85,697</w:t>
            </w:r>
          </w:p>
        </w:tc>
      </w:tr>
      <w:tr w:rsidR="00794F22" w:rsidRPr="00F80137" w14:paraId="3CEE6B9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9E4" w14:textId="77777777" w:rsidR="00794F22" w:rsidRPr="00273E96" w:rsidRDefault="00794F22" w:rsidP="00794F22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E64" w14:textId="7777777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EEA5" w14:textId="77777777" w:rsidR="00794F22" w:rsidRPr="00273E96" w:rsidRDefault="00794F22" w:rsidP="00794F22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23F" w14:textId="7777777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E0B8" w14:textId="7777777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A08E" w14:textId="7777777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136C" w14:textId="77777777" w:rsidR="00794F22" w:rsidRPr="00273E96" w:rsidRDefault="00794F22" w:rsidP="00794F22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D3AC" w14:textId="7777777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94F22" w:rsidRPr="00F80137" w14:paraId="568CEC19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4E4F" w14:textId="77777777" w:rsidR="00794F22" w:rsidRPr="00273E96" w:rsidRDefault="00794F22" w:rsidP="00794F22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E6FE" w14:textId="27F856FF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5,143,050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8441" w14:textId="77777777" w:rsidR="00794F22" w:rsidRPr="00273E96" w:rsidRDefault="00794F22" w:rsidP="00794F22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D42" w14:textId="297007F5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46EE" w14:textId="77777777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FD03" w14:textId="0BE6EA73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5,143,050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5327" w14:textId="77777777" w:rsidR="00794F22" w:rsidRPr="00273E96" w:rsidRDefault="00794F22" w:rsidP="00794F22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AB1" w14:textId="1AC9BC9A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</w:tr>
      <w:tr w:rsidR="00794F22" w:rsidRPr="00B118B0" w14:paraId="42667392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6866" w14:textId="77777777" w:rsidR="00794F22" w:rsidRPr="00273E96" w:rsidRDefault="00794F22" w:rsidP="00794F22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411C7" w14:textId="7D2E3632" w:rsidR="00794F22" w:rsidRPr="00273E96" w:rsidRDefault="00794F22" w:rsidP="00794F22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(0.017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01E4" w14:textId="77777777" w:rsidR="00794F22" w:rsidRPr="00273E96" w:rsidRDefault="00794F22" w:rsidP="00794F22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478BF" w14:textId="316DC7B3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0.033</w:t>
            </w:r>
            <w:r w:rsidR="00A36DFC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06F6" w14:textId="77777777" w:rsidR="00794F22" w:rsidRPr="00273E96" w:rsidRDefault="00794F22" w:rsidP="00794F22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CE177" w14:textId="34BCEC3C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(0.002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3A64" w14:textId="77777777" w:rsidR="00794F22" w:rsidRPr="00273E96" w:rsidRDefault="00794F22" w:rsidP="00794F22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6F5F5" w14:textId="31485546" w:rsidR="00794F22" w:rsidRPr="00273E96" w:rsidRDefault="00794F22" w:rsidP="00794F2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0.018</w:t>
            </w:r>
            <w:r w:rsidR="00B67DD5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</w:tbl>
    <w:p w14:paraId="570188C9" w14:textId="24EAF4C3" w:rsidR="00BA6FEA" w:rsidRDefault="00BA6FEA" w:rsidP="001854BE">
      <w:pPr>
        <w:pStyle w:val="ListParagraph"/>
        <w:spacing w:before="240" w:line="240" w:lineRule="atLeast"/>
        <w:ind w:left="0"/>
        <w:rPr>
          <w:rFonts w:asciiTheme="majorBidi" w:hAnsiTheme="majorBidi" w:cstheme="majorBidi"/>
          <w:b/>
          <w:bCs/>
          <w:sz w:val="28"/>
          <w:cs/>
        </w:rPr>
      </w:pPr>
      <w:r w:rsidRPr="001854BE">
        <w:rPr>
          <w:rFonts w:asciiTheme="majorBidi" w:hAnsiTheme="majorBidi" w:cstheme="majorBidi"/>
          <w:sz w:val="28"/>
        </w:rPr>
        <w:lastRenderedPageBreak/>
        <w:t>27.2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 w:rsidR="001854BE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1854BE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>ปรับลด</w:t>
      </w:r>
      <w:r w:rsidR="001854BE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สำหรับงวดสามเดือน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="007E0FB2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1854BE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E0FB2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1854B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1854BE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1854BE" w:rsidRPr="00EC08B1" w14:paraId="14F5A05E" w14:textId="77777777" w:rsidTr="008A6859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4E583" w14:textId="77777777" w:rsidR="001854BE" w:rsidRPr="00EC08B1" w:rsidRDefault="001854BE" w:rsidP="008A6859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1854BE" w:rsidRPr="00F80137" w14:paraId="47E14AE7" w14:textId="77777777" w:rsidTr="008A6859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5FE75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F8CD9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5B191A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EE417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1854BE" w:rsidRPr="00F80137" w14:paraId="7E733026" w14:textId="77777777" w:rsidTr="008A6859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36632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463AF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0EA0B" w14:textId="77777777" w:rsidR="001854BE" w:rsidRPr="00273E96" w:rsidRDefault="001854BE" w:rsidP="008A6859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F8E0C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AB96257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FE6060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40244" w14:textId="77777777" w:rsidR="001854BE" w:rsidRPr="00273E96" w:rsidRDefault="001854BE" w:rsidP="008A6859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7B7CE" w14:textId="77777777" w:rsidR="001854BE" w:rsidRPr="00273E96" w:rsidRDefault="001854BE" w:rsidP="008A6859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854BE" w:rsidRPr="00F80137" w14:paraId="07F16ABB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B2B9A" w14:textId="77777777" w:rsidR="001854BE" w:rsidRPr="00E20387" w:rsidRDefault="001854BE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9467EB" w14:textId="77777777" w:rsidR="001854BE" w:rsidRPr="00273E96" w:rsidRDefault="001854BE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8C51" w14:textId="77777777" w:rsidR="001854BE" w:rsidRPr="00273E96" w:rsidRDefault="001854BE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AF97B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D11DFC4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23440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525B511E" w14:textId="77777777" w:rsidR="001854BE" w:rsidRPr="00273E96" w:rsidRDefault="001854BE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43CBE2" w14:textId="77777777" w:rsidR="001854BE" w:rsidRPr="00273E96" w:rsidRDefault="001854BE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2176BC" w:rsidRPr="00F80137" w14:paraId="045F08F5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8424D" w14:textId="77777777" w:rsidR="002176BC" w:rsidRPr="00273E96" w:rsidRDefault="002176BC" w:rsidP="002176BC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70EC" w14:textId="2DC175EB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(27,603)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CC541" w14:textId="77777777" w:rsidR="002176BC" w:rsidRPr="00273E96" w:rsidRDefault="002176BC" w:rsidP="002176BC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3F4D" w14:textId="48183880" w:rsidR="002176BC" w:rsidRPr="00A00E54" w:rsidRDefault="002176BC" w:rsidP="002176BC">
            <w:pPr>
              <w:snapToGrid w:val="0"/>
              <w:ind w:right="76"/>
              <w:jc w:val="right"/>
              <w:rPr>
                <w:rFonts w:asciiTheme="minorHAnsi" w:hAnsiTheme="minorHAns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</w:t>
            </w:r>
            <w:r w:rsidR="00A00E54">
              <w:rPr>
                <w:rFonts w:asciiTheme="majorBidi" w:hAnsiTheme="majorBidi" w:cstheme="majorBidi"/>
                <w:sz w:val="28"/>
              </w:rPr>
              <w:t>06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1745D" w14:textId="77777777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A1CAF" w14:textId="122A6D3A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(4,564)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13A8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DE2B5" w14:textId="534C20AF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25,243</w:t>
            </w:r>
          </w:p>
        </w:tc>
      </w:tr>
      <w:tr w:rsidR="002176BC" w:rsidRPr="00F80137" w14:paraId="3010244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5241" w14:textId="77777777" w:rsidR="002176BC" w:rsidRPr="00273E96" w:rsidRDefault="002176BC" w:rsidP="002176BC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6ABE" w14:textId="77777777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AE0C7" w14:textId="77777777" w:rsidR="002176BC" w:rsidRPr="00273E96" w:rsidRDefault="002176BC" w:rsidP="002176BC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DFF65" w14:textId="77777777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B9C01" w14:textId="77777777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CDC28" w14:textId="77777777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6C5DF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BF9A" w14:textId="77777777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76BC" w:rsidRPr="00F80137" w14:paraId="35EAAF7D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C8D82" w14:textId="77777777" w:rsidR="002176BC" w:rsidRPr="00273E96" w:rsidRDefault="002176BC" w:rsidP="002176BC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DACA2" w14:textId="76FE0696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</w:t>
            </w:r>
            <w:r w:rsidR="005D6F3F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BF28" w14:textId="77777777" w:rsidR="002176BC" w:rsidRPr="00273E96" w:rsidRDefault="002176BC" w:rsidP="002176B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6488E" w14:textId="4CF8762C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4,963,271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A666C" w14:textId="77777777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81A39" w14:textId="045000E6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</w:t>
            </w:r>
            <w:r w:rsidR="005D6F3F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C024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21134" w14:textId="7566739B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4,963,271</w:t>
            </w:r>
          </w:p>
        </w:tc>
      </w:tr>
      <w:tr w:rsidR="002176BC" w:rsidRPr="00B118B0" w14:paraId="60A93804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B1FB6" w14:textId="5BFC04D3" w:rsidR="002176BC" w:rsidRPr="00273E96" w:rsidRDefault="002176BC" w:rsidP="002176BC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C3FAA" w14:textId="2779C8C2" w:rsidR="002176BC" w:rsidRPr="00273E96" w:rsidRDefault="002176BC" w:rsidP="002176BC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(0.005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3F97" w14:textId="77777777" w:rsidR="002176BC" w:rsidRPr="00273E96" w:rsidRDefault="002176BC" w:rsidP="002176B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2B4DBC" w14:textId="54EAE1E0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0.0007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02E3" w14:textId="77777777" w:rsidR="002176BC" w:rsidRPr="00273E96" w:rsidRDefault="002176BC" w:rsidP="002176BC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456CEB" w14:textId="095F2053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09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064E5" w14:textId="77777777" w:rsidR="002176BC" w:rsidRPr="00273E96" w:rsidRDefault="002176BC" w:rsidP="002176BC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DB506E" w14:textId="37E2CE45" w:rsidR="002176BC" w:rsidRPr="00273E96" w:rsidRDefault="002176BC" w:rsidP="002176BC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0.005</w:t>
            </w:r>
            <w:r w:rsidR="000E0EE2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2176BC" w:rsidRPr="00B118B0" w14:paraId="3E3CBB4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EA29" w14:textId="77777777" w:rsidR="002176BC" w:rsidRPr="00273E96" w:rsidRDefault="002176BC" w:rsidP="002176BC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18A4" w14:textId="77777777" w:rsidR="002176BC" w:rsidRPr="00273E96" w:rsidRDefault="002176BC" w:rsidP="002176B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F4B7" w14:textId="77777777" w:rsidR="002176BC" w:rsidRPr="00273E96" w:rsidRDefault="002176BC" w:rsidP="002176B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8D3DF9B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3360FF5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C0EEAE4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23561235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54BE1" w14:textId="77777777" w:rsidR="002176BC" w:rsidRPr="00273E96" w:rsidRDefault="002176BC" w:rsidP="002176BC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2176BC" w:rsidRPr="00F80137" w14:paraId="3F2D3600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342B" w14:textId="786DCD0F" w:rsidR="002176BC" w:rsidRPr="00E20387" w:rsidRDefault="002176BC" w:rsidP="002176BC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ส่วนแบ่งกำไร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DE3CB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</w:t>
            </w:r>
            <w:r w:rsidR="00DE3CB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้า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1C21" w14:textId="77777777" w:rsidR="002176BC" w:rsidRPr="00273E96" w:rsidRDefault="002176BC" w:rsidP="002176B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3F4E8" w14:textId="77777777" w:rsidR="002176BC" w:rsidRPr="00273E96" w:rsidRDefault="002176BC" w:rsidP="002176B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9F736BB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BFB8498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B1A7AD5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1E71F62" w14:textId="77777777" w:rsidR="002176BC" w:rsidRPr="00273E96" w:rsidRDefault="002176BC" w:rsidP="002176B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E2EB" w14:textId="77777777" w:rsidR="002176BC" w:rsidRPr="00273E96" w:rsidRDefault="002176BC" w:rsidP="002176BC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A238E0" w:rsidRPr="00F80137" w14:paraId="4E498294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75AB" w14:textId="77777777" w:rsidR="00A238E0" w:rsidRPr="00273E96" w:rsidRDefault="00A238E0" w:rsidP="00A238E0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7E888" w14:textId="314DEAC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(89,592)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60DA" w14:textId="77777777" w:rsidR="00A238E0" w:rsidRPr="00273E96" w:rsidRDefault="00A238E0" w:rsidP="00A238E0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074EC" w14:textId="28DC372D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157,121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4086" w14:textId="7777777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236C3" w14:textId="1A9B317F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(12,153)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BA7C2" w14:textId="77777777" w:rsidR="00A238E0" w:rsidRPr="00273E96" w:rsidRDefault="00A238E0" w:rsidP="00A238E0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FC447" w14:textId="100DCDC1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85,697</w:t>
            </w:r>
          </w:p>
        </w:tc>
      </w:tr>
      <w:tr w:rsidR="00A238E0" w:rsidRPr="00F80137" w14:paraId="1AEB6660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336BD" w14:textId="77777777" w:rsidR="00A238E0" w:rsidRPr="00273E96" w:rsidRDefault="00A238E0" w:rsidP="00A238E0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DBBB" w14:textId="7777777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58480" w14:textId="77777777" w:rsidR="00A238E0" w:rsidRPr="00273E96" w:rsidRDefault="00A238E0" w:rsidP="00A238E0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0E19" w14:textId="7777777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A8A1" w14:textId="7777777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F045" w14:textId="7777777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9615B" w14:textId="77777777" w:rsidR="00A238E0" w:rsidRPr="00273E96" w:rsidRDefault="00A238E0" w:rsidP="00A238E0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8B52D" w14:textId="7777777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238E0" w:rsidRPr="00F80137" w14:paraId="2029F4CA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4159" w14:textId="77777777" w:rsidR="00A238E0" w:rsidRPr="00273E96" w:rsidRDefault="00A238E0" w:rsidP="00A238E0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ED052" w14:textId="1534A48B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5,143,050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A9D3A" w14:textId="77777777" w:rsidR="00A238E0" w:rsidRPr="00273E96" w:rsidRDefault="00A238E0" w:rsidP="00A238E0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E7FD5" w14:textId="74E7CAD9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AC5FA" w14:textId="77777777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9D91E" w14:textId="4EC688B0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5,143,050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30D0" w14:textId="77777777" w:rsidR="00A238E0" w:rsidRPr="00273E96" w:rsidRDefault="00A238E0" w:rsidP="00A238E0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C5809" w14:textId="32C0AD8A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4,698,724</w:t>
            </w:r>
          </w:p>
        </w:tc>
      </w:tr>
      <w:tr w:rsidR="00A238E0" w:rsidRPr="00B118B0" w14:paraId="0F3E880F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0A09C" w14:textId="5902CBEA" w:rsidR="00A238E0" w:rsidRPr="00273E96" w:rsidRDefault="00A238E0" w:rsidP="00A238E0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</w:t>
            </w: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 xml:space="preserve"> (ขาดทุน)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ปรับลด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3E3AA2" w14:textId="1F993094" w:rsidR="00A238E0" w:rsidRPr="00273E96" w:rsidRDefault="00A238E0" w:rsidP="00A238E0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(0.017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C0C4A" w14:textId="77777777" w:rsidR="00A238E0" w:rsidRPr="00273E96" w:rsidRDefault="00A238E0" w:rsidP="00A238E0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505441" w14:textId="4D7AF6A1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0.0334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D09EC" w14:textId="77777777" w:rsidR="00A238E0" w:rsidRPr="00273E96" w:rsidRDefault="00A238E0" w:rsidP="00A238E0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326113" w14:textId="3176A094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(0.002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2F48A" w14:textId="77777777" w:rsidR="00A238E0" w:rsidRPr="00273E96" w:rsidRDefault="00A238E0" w:rsidP="00A238E0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2C156B" w14:textId="45CEE9AE" w:rsidR="00A238E0" w:rsidRPr="00273E96" w:rsidRDefault="00A238E0" w:rsidP="00A238E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0.018</w:t>
            </w:r>
            <w:r w:rsidR="00DD3642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  <w:tr w:rsidR="00A238E0" w:rsidRPr="00B118B0" w14:paraId="500BC86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6749" w14:textId="77777777" w:rsidR="00A238E0" w:rsidRPr="00273E96" w:rsidRDefault="00A238E0" w:rsidP="00A238E0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526E" w14:textId="77777777" w:rsidR="00A238E0" w:rsidRPr="00273E96" w:rsidRDefault="00A238E0" w:rsidP="00A238E0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829FD" w14:textId="77777777" w:rsidR="00A238E0" w:rsidRPr="00273E96" w:rsidRDefault="00A238E0" w:rsidP="00A238E0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B8FBB8F" w14:textId="77777777" w:rsidR="00A238E0" w:rsidRPr="00273E96" w:rsidRDefault="00A238E0" w:rsidP="00A238E0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741B1EF5" w14:textId="77777777" w:rsidR="00A238E0" w:rsidRPr="00273E96" w:rsidRDefault="00A238E0" w:rsidP="00A238E0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4F7F9E2E" w14:textId="77777777" w:rsidR="00A238E0" w:rsidRPr="00273E96" w:rsidRDefault="00A238E0" w:rsidP="00A238E0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DE42A3E" w14:textId="77777777" w:rsidR="00A238E0" w:rsidRPr="00273E96" w:rsidRDefault="00A238E0" w:rsidP="00A238E0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7D10" w14:textId="77777777" w:rsidR="00A238E0" w:rsidRPr="00273E96" w:rsidRDefault="00A238E0" w:rsidP="00A238E0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1736AD8A" w14:textId="11DFDAAE" w:rsidR="00A00055" w:rsidRPr="00BE56FB" w:rsidRDefault="00A00055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  <w:r w:rsidRPr="00BE56FB">
        <w:rPr>
          <w:rFonts w:asciiTheme="majorBidi" w:hAnsiTheme="majorBidi" w:cstheme="majorBidi" w:hint="cs"/>
          <w:b/>
          <w:bCs/>
          <w:sz w:val="28"/>
        </w:rPr>
        <w:t xml:space="preserve"> </w:t>
      </w:r>
    </w:p>
    <w:p w14:paraId="27AC3C69" w14:textId="56AB25F0" w:rsidR="00A00055" w:rsidRPr="004517A7" w:rsidRDefault="00A00055" w:rsidP="00A00055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BF20CC">
        <w:rPr>
          <w:rFonts w:ascii="Angsana New" w:hAnsi="Angsana New" w:hint="cs"/>
          <w:sz w:val="28"/>
          <w:cs/>
        </w:rPr>
        <w:t>งวดสามเดือน</w:t>
      </w:r>
      <w:r w:rsidR="00B336C7">
        <w:rPr>
          <w:rFonts w:ascii="Angsana New" w:hAnsi="Angsana New" w:hint="cs"/>
          <w:sz w:val="28"/>
          <w:cs/>
        </w:rPr>
        <w:t>และ</w:t>
      </w:r>
      <w:r w:rsidR="009A501B">
        <w:rPr>
          <w:rFonts w:ascii="Angsana New" w:hAnsi="Angsana New" w:hint="cs"/>
          <w:sz w:val="28"/>
          <w:cs/>
        </w:rPr>
        <w:t>เก้า</w:t>
      </w:r>
      <w:r w:rsidR="00B336C7">
        <w:rPr>
          <w:rFonts w:ascii="Angsana New" w:hAnsi="Angsana New" w:hint="cs"/>
          <w:sz w:val="28"/>
          <w:cs/>
        </w:rPr>
        <w:t>เดือน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B336C7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9A501B">
        <w:rPr>
          <w:rFonts w:ascii="Angsana New" w:hAnsi="Angsana New" w:hint="cs"/>
          <w:sz w:val="28"/>
          <w:cs/>
        </w:rPr>
        <w:t>กันยายน</w:t>
      </w:r>
      <w:r w:rsidR="00B336C7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Pr="004517A7">
        <w:rPr>
          <w:rFonts w:ascii="Angsana New" w:hAnsi="Angsana New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กลุ่มบริษัทมี </w:t>
      </w:r>
      <w:r w:rsidRPr="004517A7">
        <w:rPr>
          <w:rFonts w:ascii="Angsana New" w:eastAsia="Times New Roman" w:hAnsi="Angsana New" w:hint="cs"/>
          <w:sz w:val="28"/>
        </w:rPr>
        <w:t>4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1596413E" w14:textId="2E741EC7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</w:t>
      </w:r>
      <w:r w:rsidR="008541E7">
        <w:rPr>
          <w:rFonts w:asciiTheme="majorBidi" w:eastAsia="Times New Roman" w:hAnsiTheme="majorBidi" w:cstheme="majorBidi" w:hint="cs"/>
          <w:sz w:val="28"/>
          <w:cs/>
        </w:rPr>
        <w:t>๊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180FC584" w14:textId="77777777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 xml:space="preserve">ธุรกิจวิทยุสื่อสารและ </w:t>
      </w:r>
      <w:r w:rsidRPr="00BF16EA">
        <w:rPr>
          <w:rFonts w:ascii="Angsana New" w:eastAsia="Times New Roman" w:hAnsi="Angsana New" w:hint="cs"/>
          <w:sz w:val="28"/>
        </w:rPr>
        <w:t>Internet of Things (IoT)</w:t>
      </w:r>
      <w:r w:rsidRPr="00BF16EA">
        <w:rPr>
          <w:rFonts w:ascii="Angsana New" w:eastAsia="Times New Roman" w:hAnsi="Angsana New" w:hint="cs"/>
          <w:sz w:val="28"/>
          <w:lang w:val="en-GB"/>
        </w:rPr>
        <w:t xml:space="preserve"> 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3DFA14FF" w14:textId="77777777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B118B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3E045899" w14:textId="67B0F1E4" w:rsidR="000860DC" w:rsidRPr="00B118B0" w:rsidRDefault="000860DC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B118B0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B118B0">
        <w:rPr>
          <w:rFonts w:asciiTheme="majorBidi" w:hAnsiTheme="majorBidi" w:cstheme="majorBidi"/>
          <w:sz w:val="28"/>
          <w:cs/>
          <w:lang w:val="en-GB"/>
        </w:rPr>
        <w:t>ที่</w:t>
      </w:r>
      <w:r w:rsidRPr="00B118B0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B118B0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0A3C975E" w14:textId="77777777" w:rsidR="002C66CB" w:rsidRPr="003E0BD8" w:rsidRDefault="002C66CB" w:rsidP="001C1F50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lang w:val="en-GB"/>
        </w:rPr>
      </w:pPr>
    </w:p>
    <w:p w14:paraId="47C7B6E1" w14:textId="77777777" w:rsidR="000860DC" w:rsidRPr="007112C9" w:rsidRDefault="000860DC" w:rsidP="002C66CB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7112C9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4B217F67" w14:textId="66819024" w:rsidR="000860DC" w:rsidRPr="00B118B0" w:rsidRDefault="00690A8A" w:rsidP="00736C52">
      <w:pPr>
        <w:spacing w:after="240"/>
        <w:ind w:left="360"/>
        <w:jc w:val="thaiDistribute"/>
        <w:rPr>
          <w:rFonts w:asciiTheme="majorBidi" w:hAnsiTheme="majorBidi" w:cstheme="majorBidi"/>
          <w:sz w:val="28"/>
        </w:rPr>
        <w:sectPr w:rsidR="000860DC" w:rsidRPr="00B118B0" w:rsidSect="00FA76E2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1"/>
          <w:cols w:space="720"/>
          <w:docGrid w:linePitch="326"/>
        </w:sectPr>
      </w:pPr>
      <w:r w:rsidRPr="007112C9">
        <w:rPr>
          <w:rFonts w:ascii="Angsana New" w:hAnsi="Angsana New" w:hint="cs"/>
          <w:sz w:val="28"/>
          <w:cs/>
        </w:rPr>
        <w:t>สำหรับงวดสามเดือน</w:t>
      </w:r>
      <w:r w:rsidR="00B336C7">
        <w:rPr>
          <w:rFonts w:ascii="Angsana New" w:hAnsi="Angsana New" w:hint="cs"/>
          <w:sz w:val="28"/>
          <w:cs/>
        </w:rPr>
        <w:t>และ</w:t>
      </w:r>
      <w:r w:rsidR="009A501B">
        <w:rPr>
          <w:rFonts w:ascii="Angsana New" w:hAnsi="Angsana New" w:hint="cs"/>
          <w:sz w:val="28"/>
          <w:cs/>
        </w:rPr>
        <w:t>เก้า</w:t>
      </w:r>
      <w:r w:rsidR="00B336C7">
        <w:rPr>
          <w:rFonts w:ascii="Angsana New" w:hAnsi="Angsana New" w:hint="cs"/>
          <w:sz w:val="28"/>
          <w:cs/>
        </w:rPr>
        <w:t>เดือน</w:t>
      </w:r>
      <w:r w:rsidRPr="007112C9">
        <w:rPr>
          <w:rFonts w:ascii="Angsana New" w:hAnsi="Angsana New" w:hint="cs"/>
          <w:sz w:val="28"/>
          <w:cs/>
        </w:rPr>
        <w:t xml:space="preserve">สิ้นสุดวันที่ </w:t>
      </w:r>
      <w:r w:rsidR="00B336C7">
        <w:rPr>
          <w:rFonts w:ascii="Angsana New" w:hAnsi="Angsana New"/>
          <w:sz w:val="28"/>
        </w:rPr>
        <w:t>30</w:t>
      </w:r>
      <w:r w:rsidRPr="007112C9">
        <w:rPr>
          <w:rFonts w:ascii="Angsana New" w:hAnsi="Angsana New"/>
          <w:sz w:val="28"/>
        </w:rPr>
        <w:t xml:space="preserve"> </w:t>
      </w:r>
      <w:r w:rsidR="009A501B">
        <w:rPr>
          <w:rFonts w:ascii="Angsana New" w:hAnsi="Angsana New" w:hint="cs"/>
          <w:sz w:val="28"/>
          <w:cs/>
        </w:rPr>
        <w:t>กันยายน</w:t>
      </w:r>
      <w:r w:rsidR="00B336C7">
        <w:rPr>
          <w:rFonts w:ascii="Angsana New" w:hAnsi="Angsana New" w:hint="cs"/>
          <w:sz w:val="28"/>
          <w:cs/>
        </w:rPr>
        <w:t xml:space="preserve"> </w:t>
      </w:r>
      <w:r w:rsidRPr="007112C9">
        <w:rPr>
          <w:rFonts w:ascii="Angsana New" w:hAnsi="Angsana New"/>
          <w:sz w:val="28"/>
        </w:rPr>
        <w:t xml:space="preserve">2565 </w:t>
      </w:r>
      <w:r w:rsidRPr="007112C9">
        <w:rPr>
          <w:rFonts w:ascii="Angsana New" w:hAnsi="Angsana New" w:hint="cs"/>
          <w:sz w:val="28"/>
          <w:cs/>
        </w:rPr>
        <w:t xml:space="preserve">และ </w:t>
      </w:r>
      <w:r w:rsidRPr="007112C9">
        <w:rPr>
          <w:rFonts w:ascii="Angsana New" w:hAnsi="Angsana New" w:hint="cs"/>
          <w:sz w:val="28"/>
        </w:rPr>
        <w:t>256</w:t>
      </w:r>
      <w:r w:rsidRPr="007112C9">
        <w:rPr>
          <w:rFonts w:ascii="Angsana New" w:hAnsi="Angsana New"/>
          <w:sz w:val="28"/>
        </w:rPr>
        <w:t>4</w:t>
      </w:r>
      <w:r w:rsidRPr="007112C9">
        <w:rPr>
          <w:rFonts w:ascii="Angsana New" w:eastAsia="Times New Roman" w:hAnsi="Angsana New" w:hint="cs"/>
          <w:sz w:val="28"/>
          <w:cs/>
        </w:rPr>
        <w:t xml:space="preserve"> </w:t>
      </w:r>
      <w:r w:rsidR="000860DC" w:rsidRPr="007112C9">
        <w:rPr>
          <w:rFonts w:asciiTheme="majorBidi" w:eastAsia="SimSun" w:hAnsiTheme="majorBidi" w:cstheme="majorBidi"/>
          <w:sz w:val="28"/>
          <w:cs/>
        </w:rPr>
        <w:t>กลุ่มบริษัทไม่มีลูกค้ารายใหญ่ที่มีสาระสำคัญ</w:t>
      </w:r>
    </w:p>
    <w:p w14:paraId="55B685EA" w14:textId="2EB90F75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335226">
        <w:rPr>
          <w:rFonts w:asciiTheme="majorBidi" w:eastAsia="SimSun" w:hAnsiTheme="majorBidi" w:cstheme="majorBidi" w:hint="cs"/>
          <w:sz w:val="28"/>
          <w:cs/>
        </w:rPr>
        <w:t>สาม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 w:rsidR="00B336C7">
        <w:rPr>
          <w:rFonts w:asciiTheme="majorBidi" w:eastAsia="SimSun" w:hAnsiTheme="majorBidi" w:cstheme="majorBidi"/>
          <w:sz w:val="28"/>
        </w:rPr>
        <w:t>0</w:t>
      </w:r>
      <w:r w:rsidR="00273E96">
        <w:rPr>
          <w:rFonts w:asciiTheme="majorBidi" w:eastAsia="SimSun" w:hAnsiTheme="majorBidi" w:cstheme="majorBidi"/>
          <w:sz w:val="28"/>
        </w:rPr>
        <w:t xml:space="preserve"> </w:t>
      </w:r>
      <w:r w:rsidR="009A501B">
        <w:rPr>
          <w:rFonts w:asciiTheme="majorBidi" w:eastAsia="SimSun" w:hAnsiTheme="majorBidi" w:cstheme="majorBidi" w:hint="cs"/>
          <w:sz w:val="28"/>
          <w:cs/>
        </w:rPr>
        <w:t>กันยายน</w:t>
      </w:r>
      <w:r w:rsidR="00B336C7">
        <w:rPr>
          <w:rFonts w:asciiTheme="majorBidi" w:eastAsia="SimSun" w:hAnsiTheme="majorBidi" w:cstheme="majorBidi" w:hint="cs"/>
          <w:sz w:val="28"/>
          <w:cs/>
        </w:rPr>
        <w:t xml:space="preserve">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273E96"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273E96">
        <w:rPr>
          <w:rFonts w:asciiTheme="majorBidi" w:eastAsia="SimSun" w:hAnsiTheme="majorBidi" w:cstheme="majorBidi"/>
          <w:sz w:val="28"/>
        </w:rPr>
        <w:t>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5"/>
      </w:tblGrid>
      <w:tr w:rsidR="008A0642" w:rsidRPr="00273E96" w14:paraId="3C315CDF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0642" w:rsidRPr="00273E96" w14:paraId="664B6934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2EFE212C" w14:textId="7D0AD9EC" w:rsidR="008A0642" w:rsidRPr="00FD67CF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7CF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  <w:r w:rsidRPr="00FD67CF">
              <w:rPr>
                <w:rFonts w:asciiTheme="majorBidi" w:hAnsiTheme="majorBidi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D67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57D1C" w:rsidRPr="00FD67CF">
              <w:rPr>
                <w:rFonts w:asciiTheme="majorBidi" w:hAnsiTheme="majorBidi"/>
                <w:sz w:val="28"/>
                <w:szCs w:val="28"/>
              </w:rPr>
              <w:t>3</w:t>
            </w:r>
            <w:r w:rsidR="00B336C7" w:rsidRPr="00FD67CF">
              <w:rPr>
                <w:rFonts w:asciiTheme="majorBidi" w:hAnsiTheme="majorBidi"/>
                <w:sz w:val="28"/>
                <w:szCs w:val="28"/>
              </w:rPr>
              <w:t>0</w:t>
            </w:r>
            <w:r w:rsidRPr="00FD67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9A501B" w:rsidRPr="00FD67CF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8A0642" w:rsidRPr="00273E96" w14:paraId="47376985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8A0642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2555EB6B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EA3F33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8A0642" w:rsidRPr="00273E96" w:rsidRDefault="008A0642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C3066" w14:textId="77777777" w:rsidR="00306BD6" w:rsidRDefault="008A0642" w:rsidP="00613A3D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>ธุรกิจ</w:t>
            </w:r>
            <w:r w:rsidR="008517CF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วิทยุ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สื่อสาร</w:t>
            </w:r>
            <w:r w:rsidR="008517CF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</w:p>
          <w:p w14:paraId="4F3B7D9F" w14:textId="4C671F64" w:rsidR="008A0642" w:rsidRDefault="008517CF" w:rsidP="00613A3D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และ</w:t>
            </w:r>
            <w:r w:rsidR="008A0642"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="008A0642"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="008A0642"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     </w:t>
            </w:r>
          </w:p>
          <w:p w14:paraId="225F9FAD" w14:textId="6E94FF1A" w:rsidR="008A0642" w:rsidRPr="00273E96" w:rsidRDefault="008A0642" w:rsidP="00613A3D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of </w:t>
            </w:r>
            <w:r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97D6738" w14:textId="77777777" w:rsidR="008A0642" w:rsidRPr="00273E96" w:rsidRDefault="008A0642" w:rsidP="00613A3D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8A0642" w:rsidRPr="00273E96" w:rsidRDefault="00830C7B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D6525B" w14:textId="77777777" w:rsidR="008A0642" w:rsidRPr="00273E96" w:rsidRDefault="008A0642" w:rsidP="00613A3D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A0642" w:rsidRPr="00273E96" w14:paraId="53B1FB04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33D7DDDF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3418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04DF44F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64FC0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124E1D9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EF904BE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6237CEBA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02B062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C3547EB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AB34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AF8E9DD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30CCC7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D2CD41E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3BD27D55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51EF83A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0259472" w14:textId="77777777" w:rsidR="008A0642" w:rsidRPr="00273E96" w:rsidRDefault="008A0642" w:rsidP="00613A3D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CBCCF47" w14:textId="77777777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1268A5EC" w14:textId="77777777" w:rsidR="008A0642" w:rsidRPr="00273E96" w:rsidRDefault="008A0642" w:rsidP="00613A3D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31673" w:rsidRPr="00273E96" w14:paraId="45DF2360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6DF7AFB4" w14:textId="77777777" w:rsidR="00131673" w:rsidRPr="00273E96" w:rsidRDefault="00131673" w:rsidP="00131673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1C71C5" w14:textId="727E4FB1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242DEF">
              <w:rPr>
                <w:rFonts w:asciiTheme="majorBidi" w:hAnsiTheme="majorBidi" w:hint="eastAsia"/>
                <w:sz w:val="28"/>
                <w:cs/>
              </w:rPr>
              <w:t>195</w:t>
            </w:r>
          </w:p>
        </w:tc>
        <w:tc>
          <w:tcPr>
            <w:tcW w:w="90" w:type="dxa"/>
          </w:tcPr>
          <w:p w14:paraId="28456344" w14:textId="77777777" w:rsidR="00131673" w:rsidRPr="00F45734" w:rsidRDefault="00131673" w:rsidP="00131673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FDF33C" w14:textId="2ECE3C6D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</w:t>
            </w:r>
          </w:p>
        </w:tc>
        <w:tc>
          <w:tcPr>
            <w:tcW w:w="90" w:type="dxa"/>
          </w:tcPr>
          <w:p w14:paraId="1168FBDF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39360E6" w14:textId="6669605F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25CBB">
              <w:rPr>
                <w:rFonts w:asciiTheme="majorBidi" w:hAnsiTheme="majorBidi" w:hint="eastAsia"/>
                <w:sz w:val="28"/>
                <w:cs/>
              </w:rPr>
              <w:t>5</w:t>
            </w:r>
          </w:p>
        </w:tc>
        <w:tc>
          <w:tcPr>
            <w:tcW w:w="90" w:type="dxa"/>
          </w:tcPr>
          <w:p w14:paraId="47F90496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731CEB3" w14:textId="61D52C86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CD38B90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2A9DC152" w14:textId="7DFDFE8C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10E2E80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81A9176" w14:textId="3BB7BEA4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E4B0EBE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081812E" w14:textId="29CC0CE6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4BFDD4FA" w14:textId="402FFD1B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E064D8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73DFF93E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200</w:t>
            </w:r>
          </w:p>
        </w:tc>
        <w:tc>
          <w:tcPr>
            <w:tcW w:w="90" w:type="dxa"/>
            <w:vAlign w:val="center"/>
          </w:tcPr>
          <w:p w14:paraId="61F822F2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076196B4" w14:textId="3E29D84A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</w:t>
            </w:r>
          </w:p>
        </w:tc>
      </w:tr>
      <w:tr w:rsidR="00131673" w:rsidRPr="00273E96" w14:paraId="4DEEC2B7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1C5CE541" w14:textId="77777777" w:rsidR="00131673" w:rsidRPr="00273E96" w:rsidRDefault="00131673" w:rsidP="00131673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00" w:type="dxa"/>
          </w:tcPr>
          <w:p w14:paraId="32D3BE1D" w14:textId="4DEAE0BC" w:rsidR="00131673" w:rsidRPr="00F45734" w:rsidRDefault="00974825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00312DAA" w14:textId="77777777" w:rsidR="00131673" w:rsidRPr="00F45734" w:rsidRDefault="00131673" w:rsidP="00131673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B17F0A" w14:textId="38F0E5A2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96389E3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AAD96DD" w14:textId="597B7266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2543B145" w14:textId="4A19FDA0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0F45A77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293F5C20" w14:textId="141B2C4F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EBE09BE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5B88C139" w14:textId="18BF5B01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86983A5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2EC25E8" w14:textId="110114AB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17</w:t>
            </w:r>
          </w:p>
        </w:tc>
        <w:tc>
          <w:tcPr>
            <w:tcW w:w="90" w:type="dxa"/>
            <w:vAlign w:val="center"/>
          </w:tcPr>
          <w:p w14:paraId="687734BB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02EE916" w14:textId="27C8B352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vAlign w:val="center"/>
          </w:tcPr>
          <w:p w14:paraId="62B0D432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4C96EE3" w14:textId="491C7B93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2</w:t>
            </w:r>
            <w:r w:rsidR="0097482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2EAFC372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27E9C31C" w14:textId="5BE731B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</w:tr>
      <w:tr w:rsidR="00131673" w:rsidRPr="00273E96" w14:paraId="4475CB01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5BB0D380" w14:textId="2061A5AE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 w:rsidR="009F3FE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900" w:type="dxa"/>
          </w:tcPr>
          <w:p w14:paraId="29AEBA5B" w14:textId="43652CDF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25CBB">
              <w:rPr>
                <w:rFonts w:asciiTheme="majorBidi" w:hAnsiTheme="majorBidi" w:hint="eastAsia"/>
                <w:sz w:val="28"/>
                <w:cs/>
              </w:rPr>
              <w:t>(18</w:t>
            </w:r>
            <w:r w:rsidR="00974825">
              <w:rPr>
                <w:rFonts w:asciiTheme="majorBidi" w:hAnsiTheme="majorBidi"/>
                <w:sz w:val="28"/>
              </w:rPr>
              <w:t>0</w:t>
            </w:r>
            <w:r w:rsidRPr="00125CBB">
              <w:rPr>
                <w:rFonts w:asciiTheme="majorBidi" w:hAnsiTheme="majorBidi" w:hint="eastAsia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2F2FFB45" w14:textId="77777777" w:rsidR="00131673" w:rsidRPr="00F45734" w:rsidRDefault="00131673" w:rsidP="00131673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C7411C" w14:textId="16FCEDEC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(142)</w:t>
            </w:r>
          </w:p>
        </w:tc>
        <w:tc>
          <w:tcPr>
            <w:tcW w:w="90" w:type="dxa"/>
          </w:tcPr>
          <w:p w14:paraId="1D19AE1C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7D3920F7" w14:textId="0D38FC94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25CBB">
              <w:rPr>
                <w:rFonts w:asciiTheme="majorBidi" w:hAnsiTheme="majorBidi" w:cstheme="majorBidi" w:hint="eastAsia"/>
                <w:sz w:val="28"/>
              </w:rPr>
              <w:t>(6)</w:t>
            </w:r>
          </w:p>
        </w:tc>
        <w:tc>
          <w:tcPr>
            <w:tcW w:w="90" w:type="dxa"/>
          </w:tcPr>
          <w:p w14:paraId="13B297CC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45762E86" w14:textId="48D6634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61E3941C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72B5D04F" w14:textId="717F9874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405543F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1B7DBDF2" w14:textId="0012F714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1ECA436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2E648768" w14:textId="71828D1B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7BA77E6" w14:textId="354E723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966429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F8D35CF" w14:textId="56D4F1E2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(18</w:t>
            </w:r>
            <w:r w:rsidR="00974825">
              <w:rPr>
                <w:rFonts w:asciiTheme="majorBidi" w:hAnsiTheme="majorBidi" w:cstheme="majorBidi"/>
                <w:sz w:val="28"/>
              </w:rPr>
              <w:t>6</w:t>
            </w:r>
            <w:r w:rsidRPr="00131673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5639E3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1F7A4AF" w14:textId="17AE53C8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(147)</w:t>
            </w:r>
          </w:p>
        </w:tc>
      </w:tr>
      <w:tr w:rsidR="00131673" w:rsidRPr="00273E96" w14:paraId="183F6957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75F9C1E6" w14:textId="709211F4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 w:rsidR="009F3FE0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907AE9" w14:textId="1A1DE003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25CBB">
              <w:rPr>
                <w:rFonts w:asciiTheme="majorBidi" w:hAnsiTheme="majorBidi" w:hint="eastAsia"/>
                <w:sz w:val="28"/>
                <w:cs/>
              </w:rPr>
              <w:t>(2)</w:t>
            </w:r>
          </w:p>
        </w:tc>
        <w:tc>
          <w:tcPr>
            <w:tcW w:w="90" w:type="dxa"/>
          </w:tcPr>
          <w:p w14:paraId="06C7F4EB" w14:textId="77777777" w:rsidR="00131673" w:rsidRPr="00F45734" w:rsidRDefault="00131673" w:rsidP="00131673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0B9EA8" w14:textId="5A162EB2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18D27138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4E312E" w14:textId="5E3E7F39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6EBFB8" w14:textId="63AB669E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BDB52A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5DBAC07" w14:textId="47089E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76362FC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AD9313D" w14:textId="729D7934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42ED3D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943593" w14:textId="6623B9AB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(18)</w:t>
            </w:r>
          </w:p>
        </w:tc>
        <w:tc>
          <w:tcPr>
            <w:tcW w:w="90" w:type="dxa"/>
            <w:vAlign w:val="center"/>
          </w:tcPr>
          <w:p w14:paraId="2BD7F7FC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7513F23" w14:textId="780EF941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22EFEB39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459A4E32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(20)</w:t>
            </w:r>
          </w:p>
        </w:tc>
        <w:tc>
          <w:tcPr>
            <w:tcW w:w="90" w:type="dxa"/>
            <w:vAlign w:val="center"/>
          </w:tcPr>
          <w:p w14:paraId="7DF4B933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741C225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(11)</w:t>
            </w:r>
          </w:p>
        </w:tc>
      </w:tr>
      <w:tr w:rsidR="00131673" w:rsidRPr="00273E96" w14:paraId="481A2038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53B8E59A" w14:textId="4054E60E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 w:rsidR="0092439D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="0092439D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4D2B38" w14:textId="276D452F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25CBB">
              <w:rPr>
                <w:rFonts w:asciiTheme="majorBidi" w:hAnsiTheme="majorBidi" w:hint="eastAsia"/>
                <w:sz w:val="28"/>
                <w:cs/>
              </w:rPr>
              <w:t>17</w:t>
            </w:r>
          </w:p>
        </w:tc>
        <w:tc>
          <w:tcPr>
            <w:tcW w:w="90" w:type="dxa"/>
          </w:tcPr>
          <w:p w14:paraId="66800139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436F7628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59E2DF2F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599D559E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25CBB">
              <w:rPr>
                <w:rFonts w:asciiTheme="majorBidi" w:hAnsiTheme="majorBidi" w:cstheme="majorBidi" w:hint="eastAsia"/>
                <w:sz w:val="28"/>
              </w:rPr>
              <w:t>(1)</w:t>
            </w:r>
          </w:p>
        </w:tc>
        <w:tc>
          <w:tcPr>
            <w:tcW w:w="90" w:type="dxa"/>
          </w:tcPr>
          <w:p w14:paraId="5A4A738E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1227077B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</w:tcPr>
          <w:p w14:paraId="316DDC21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A2BB6C" w14:textId="30B40CAE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3FD0B7B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AE4114" w14:textId="1E3FAFEA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037C79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5F885DE9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52445FC7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717D3CDA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44F41A1B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23228991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131673">
              <w:rPr>
                <w:rFonts w:asciiTheme="majorBidi" w:hAnsiTheme="majorBidi" w:cstheme="majorBidi" w:hint="eastAsia"/>
                <w:sz w:val="28"/>
              </w:rPr>
              <w:t>15</w:t>
            </w:r>
          </w:p>
        </w:tc>
        <w:tc>
          <w:tcPr>
            <w:tcW w:w="90" w:type="dxa"/>
            <w:vAlign w:val="center"/>
          </w:tcPr>
          <w:p w14:paraId="330A4E03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1C44E3AD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131673" w:rsidRPr="00273E96" w14:paraId="45A71721" w14:textId="77777777" w:rsidTr="008A0642">
        <w:trPr>
          <w:trHeight w:hRule="exact" w:val="100"/>
        </w:trPr>
        <w:tc>
          <w:tcPr>
            <w:tcW w:w="4590" w:type="dxa"/>
            <w:vAlign w:val="bottom"/>
          </w:tcPr>
          <w:p w14:paraId="2D52EC45" w14:textId="77777777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13EEA6E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5B47639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72830A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BDEC571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C494CED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31907E0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24FE5CE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E2FE9FA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F2FE300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B24664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E7434DD" w14:textId="77777777" w:rsidR="00131673" w:rsidRPr="00F45734" w:rsidRDefault="00131673" w:rsidP="0013167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B1CED5B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FCAABA1" w14:textId="77777777" w:rsidR="00131673" w:rsidRPr="00F45734" w:rsidRDefault="00131673" w:rsidP="00131673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D2704CC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CEFE0A0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9891DC9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4882AE" w14:textId="7BA690BA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64CA452B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3ECC7B68" w14:textId="178818CB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31673" w:rsidRPr="00273E96" w14:paraId="42C983FA" w14:textId="77777777" w:rsidTr="008A0642">
        <w:trPr>
          <w:trHeight w:val="132"/>
        </w:trPr>
        <w:tc>
          <w:tcPr>
            <w:tcW w:w="4590" w:type="dxa"/>
            <w:vAlign w:val="bottom"/>
          </w:tcPr>
          <w:p w14:paraId="362F185E" w14:textId="77777777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</w:tcPr>
          <w:p w14:paraId="47C69DA6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2FA2269C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A86265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FFB4A83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AE552A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AA030F9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E83A0AB" w14:textId="77777777" w:rsidR="00131673" w:rsidRPr="00F45734" w:rsidRDefault="00131673" w:rsidP="0013167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AB77C4A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C27F741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FC15D1C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1DD469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6AA6CC" w14:textId="2D314D61" w:rsidR="00131673" w:rsidRPr="00F45734" w:rsidRDefault="0092439D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2439D">
              <w:rPr>
                <w:rFonts w:asciiTheme="majorBidi" w:hAnsiTheme="majorBidi" w:cstheme="majorBidi" w:hint="eastAsia"/>
                <w:sz w:val="28"/>
              </w:rPr>
              <w:t>14</w:t>
            </w:r>
          </w:p>
        </w:tc>
        <w:tc>
          <w:tcPr>
            <w:tcW w:w="90" w:type="dxa"/>
            <w:vAlign w:val="center"/>
          </w:tcPr>
          <w:p w14:paraId="358DB441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848FAC8" w14:textId="1FD08E58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131673" w:rsidRPr="00273E96" w14:paraId="759A0D21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47D8E5F0" w14:textId="77777777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66F9F30A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D5953D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7F8859E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4FCC09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D76B43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E3ABB17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E281B59" w14:textId="77777777" w:rsidR="00131673" w:rsidRPr="00F45734" w:rsidRDefault="00131673" w:rsidP="00131673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AE15CC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88725AD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B7E9E95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96B742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014600" w14:textId="1AE10366" w:rsidR="00131673" w:rsidRPr="00F45734" w:rsidRDefault="0092439D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2439D">
              <w:rPr>
                <w:rFonts w:asciiTheme="majorBidi" w:hAnsiTheme="majorBidi" w:cstheme="majorBidi" w:hint="eastAsia"/>
                <w:sz w:val="28"/>
              </w:rPr>
              <w:t>(5)</w:t>
            </w:r>
          </w:p>
        </w:tc>
        <w:tc>
          <w:tcPr>
            <w:tcW w:w="90" w:type="dxa"/>
            <w:vAlign w:val="center"/>
          </w:tcPr>
          <w:p w14:paraId="63E764E9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3F1722AD" w14:textId="4416F7CA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</w:tr>
      <w:tr w:rsidR="00131673" w:rsidRPr="00273E96" w14:paraId="7EBC0673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31F6935D" w14:textId="77777777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B8031AC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9AA4F8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858287E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11C4A09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F64EA38" w14:textId="77777777" w:rsidR="00131673" w:rsidRPr="00F45734" w:rsidRDefault="00131673" w:rsidP="00131673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7A4189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7630DA6A" w14:textId="77777777" w:rsidR="00131673" w:rsidRPr="00F45734" w:rsidRDefault="00131673" w:rsidP="00131673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B3816CF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1CFD83E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31502BA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164FD1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00F23F" w14:textId="591C4274" w:rsidR="00131673" w:rsidRPr="00F45734" w:rsidRDefault="0092439D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2439D">
              <w:rPr>
                <w:rFonts w:asciiTheme="majorBidi" w:hAnsiTheme="majorBidi" w:cstheme="majorBidi" w:hint="eastAsia"/>
                <w:sz w:val="28"/>
              </w:rPr>
              <w:t>(57)</w:t>
            </w:r>
          </w:p>
        </w:tc>
        <w:tc>
          <w:tcPr>
            <w:tcW w:w="90" w:type="dxa"/>
            <w:vAlign w:val="center"/>
          </w:tcPr>
          <w:p w14:paraId="1E5A4C41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092C2CB6" w14:textId="408600FB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(31)</w:t>
            </w:r>
          </w:p>
        </w:tc>
      </w:tr>
      <w:tr w:rsidR="00131673" w:rsidRPr="00273E96" w14:paraId="747B37CD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0E505CCC" w14:textId="77777777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</w:tcPr>
          <w:p w14:paraId="3C04AAB1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83BABB5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F8F3E36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80B31AF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8986E5C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ACE9F2F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3BD86CD" w14:textId="77777777" w:rsidR="00131673" w:rsidRPr="00F45734" w:rsidRDefault="00131673" w:rsidP="0013167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8E906D8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EB851ED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6D45B1A3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BCBBFE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208DB3E4" w:rsidR="00131673" w:rsidRPr="00F45734" w:rsidRDefault="0092439D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2439D">
              <w:rPr>
                <w:rFonts w:asciiTheme="majorBidi" w:hAnsiTheme="majorBidi" w:cstheme="majorBidi" w:hint="eastAsia"/>
                <w:sz w:val="28"/>
              </w:rPr>
              <w:t>(</w:t>
            </w:r>
            <w:r w:rsidR="00974825">
              <w:rPr>
                <w:rFonts w:asciiTheme="majorBidi" w:hAnsiTheme="majorBidi" w:cstheme="majorBidi"/>
                <w:sz w:val="28"/>
              </w:rPr>
              <w:t>6</w:t>
            </w:r>
            <w:r w:rsidRPr="0092439D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53F9998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44A4BEF5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</w:tr>
      <w:tr w:rsidR="00131673" w:rsidRPr="00273E96" w14:paraId="4D071B24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36189B19" w14:textId="1520251E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/>
                <w:b/>
                <w:bCs/>
                <w:sz w:val="28"/>
                <w:lang w:val="en-GB"/>
              </w:rPr>
              <w:t xml:space="preserve"> </w:t>
            </w:r>
            <w:r w:rsidR="009243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(</w:t>
            </w: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="0092439D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)</w:t>
            </w: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 xml:space="preserve">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6902F003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91E8D5D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65E7638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3E87EF9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8CAB202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31BF641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2C2FB4C" w14:textId="77777777" w:rsidR="00131673" w:rsidRPr="00F45734" w:rsidRDefault="00131673" w:rsidP="0013167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D2F6ABA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F1E2C6D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FC1FD2F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1AC41A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2D588685" w:rsidR="00131673" w:rsidRPr="00F45734" w:rsidRDefault="0092439D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439D">
              <w:rPr>
                <w:rFonts w:asciiTheme="majorBidi" w:hAnsiTheme="majorBidi" w:cstheme="majorBidi" w:hint="eastAsia"/>
                <w:b/>
                <w:bCs/>
                <w:sz w:val="28"/>
              </w:rPr>
              <w:t>(3</w:t>
            </w:r>
            <w:r w:rsidR="00974825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92439D">
              <w:rPr>
                <w:rFonts w:asciiTheme="majorBidi" w:hAnsiTheme="majorBidi" w:cstheme="majorBidi" w:hint="eastAsia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A73CBED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7F3E8A54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131673" w:rsidRPr="00273E96" w14:paraId="7DD73561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24A905AD" w14:textId="08EAFE2F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034B9046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3240A2E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C51C82D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0C26A9E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32AECF5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0D12E33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3E62109" w14:textId="77777777" w:rsidR="00131673" w:rsidRPr="00F45734" w:rsidRDefault="00131673" w:rsidP="0013167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E8E2D30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F6858E3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AFDD43C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6C40A3D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9C9BD85" w14:textId="69AAD8B0" w:rsidR="00131673" w:rsidRPr="00F45734" w:rsidRDefault="0092439D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B787ECB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48A505AA" w14:textId="1D4DA3BE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131673" w:rsidRPr="00B118B0" w14:paraId="56AB008D" w14:textId="77777777" w:rsidTr="008A0642">
        <w:trPr>
          <w:trHeight w:val="132"/>
        </w:trPr>
        <w:tc>
          <w:tcPr>
            <w:tcW w:w="4590" w:type="dxa"/>
            <w:vAlign w:val="center"/>
          </w:tcPr>
          <w:p w14:paraId="1A5EE139" w14:textId="6904CD46" w:rsidR="00131673" w:rsidRPr="00273E96" w:rsidRDefault="00131673" w:rsidP="00131673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 (ขาดทุน) </w:t>
            </w:r>
            <w:r w:rsidR="00FD67CF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สุทธิ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900" w:type="dxa"/>
          </w:tcPr>
          <w:p w14:paraId="44F318B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677D70B2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6AEC07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34FE7CB1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21B1154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737495EF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AA8EA88" w14:textId="77777777" w:rsidR="00131673" w:rsidRPr="00F45734" w:rsidRDefault="00131673" w:rsidP="00131673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D3A553A" w14:textId="77777777" w:rsidR="00131673" w:rsidRPr="00F45734" w:rsidRDefault="00131673" w:rsidP="00131673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1E4422C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767AE6B6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F1DE35" w14:textId="77777777" w:rsidR="00131673" w:rsidRPr="00F45734" w:rsidRDefault="00131673" w:rsidP="00131673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43542B9E" w:rsidR="00131673" w:rsidRPr="00F45734" w:rsidRDefault="0092439D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2439D">
              <w:rPr>
                <w:rFonts w:asciiTheme="majorBidi" w:hAnsiTheme="majorBidi" w:cstheme="majorBidi" w:hint="eastAsia"/>
                <w:b/>
                <w:bCs/>
                <w:sz w:val="28"/>
              </w:rPr>
              <w:t>(3</w:t>
            </w:r>
            <w:r w:rsidR="00974825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92439D">
              <w:rPr>
                <w:rFonts w:asciiTheme="majorBidi" w:hAnsiTheme="majorBidi" w:cstheme="majorBidi" w:hint="eastAsia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7F444B2" w14:textId="77777777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487AE5CD" w:rsidR="00131673" w:rsidRPr="00F45734" w:rsidRDefault="00131673" w:rsidP="00131673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Pr="00B118B0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6FF3CB82" w14:textId="77777777" w:rsidR="00EE0B24" w:rsidRDefault="00EE0B24" w:rsidP="00A36A29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8B5DB4D" w14:textId="087AF41E" w:rsidR="00A36A29" w:rsidRDefault="00A36A29" w:rsidP="00A36A29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5E4702">
        <w:rPr>
          <w:rFonts w:asciiTheme="majorBidi" w:eastAsia="SimSun" w:hAnsiTheme="majorBidi" w:cstheme="majorBidi" w:hint="cs"/>
          <w:sz w:val="28"/>
          <w:cs/>
        </w:rPr>
        <w:t>เก้า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>
        <w:rPr>
          <w:rFonts w:asciiTheme="majorBidi" w:eastAsia="SimSun" w:hAnsiTheme="majorBidi" w:cstheme="majorBidi"/>
          <w:sz w:val="28"/>
        </w:rPr>
        <w:t xml:space="preserve">0 </w:t>
      </w:r>
      <w:r w:rsidR="005E4702">
        <w:rPr>
          <w:rFonts w:asciiTheme="majorBidi" w:eastAsia="SimSun" w:hAnsiTheme="majorBidi" w:cstheme="majorBidi" w:hint="cs"/>
          <w:sz w:val="28"/>
          <w:cs/>
        </w:rPr>
        <w:t>กันยายน</w:t>
      </w:r>
      <w:r>
        <w:rPr>
          <w:rFonts w:asciiTheme="majorBidi" w:eastAsia="SimSun" w:hAnsiTheme="majorBidi" w:cstheme="majorBidi" w:hint="cs"/>
          <w:sz w:val="28"/>
          <w:cs/>
        </w:rPr>
        <w:t xml:space="preserve"> </w:t>
      </w:r>
      <w:r w:rsidRPr="00B118B0">
        <w:rPr>
          <w:rFonts w:asciiTheme="majorBidi" w:eastAsia="SimSun" w:hAnsiTheme="majorBidi" w:cstheme="majorBidi"/>
          <w:sz w:val="28"/>
        </w:rPr>
        <w:t>256</w:t>
      </w:r>
      <w:r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>
        <w:rPr>
          <w:rFonts w:asciiTheme="majorBidi" w:eastAsia="SimSun" w:hAnsiTheme="majorBidi" w:cstheme="majorBidi"/>
          <w:sz w:val="28"/>
        </w:rPr>
        <w:t>4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86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90"/>
        <w:gridCol w:w="90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900"/>
        <w:gridCol w:w="90"/>
        <w:gridCol w:w="905"/>
      </w:tblGrid>
      <w:tr w:rsidR="00D37084" w:rsidRPr="00273E96" w14:paraId="1234C19E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07570638" w14:textId="77777777" w:rsidR="00D37084" w:rsidRPr="00011F7E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9275" w:type="dxa"/>
            <w:gridSpan w:val="19"/>
          </w:tcPr>
          <w:p w14:paraId="30965482" w14:textId="77777777" w:rsidR="00D37084" w:rsidRPr="00273E96" w:rsidRDefault="00D37084" w:rsidP="008A6859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37084" w:rsidRPr="00273E96" w14:paraId="277FB178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0CF47B5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275" w:type="dxa"/>
            <w:gridSpan w:val="19"/>
          </w:tcPr>
          <w:p w14:paraId="1A2C1072" w14:textId="71EA8641" w:rsidR="00D37084" w:rsidRPr="00FD67CF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67CF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งบกำไรขาดทุนและกำไรขาดทุนเบ็ดเสร็จอื่นรวม</w:t>
            </w:r>
            <w:r w:rsidRPr="00FD67CF">
              <w:rPr>
                <w:rFonts w:asciiTheme="majorBidi" w:hAnsiTheme="majorBidi" w:hint="cs"/>
                <w:sz w:val="28"/>
                <w:szCs w:val="28"/>
                <w:cs/>
              </w:rPr>
              <w:t>สำหรับงวด</w:t>
            </w:r>
            <w:r w:rsidR="005E4702" w:rsidRPr="00FD67CF">
              <w:rPr>
                <w:rFonts w:asciiTheme="majorBidi" w:hAnsiTheme="majorBidi" w:hint="cs"/>
                <w:sz w:val="28"/>
                <w:szCs w:val="28"/>
                <w:cs/>
              </w:rPr>
              <w:t>เก้า</w:t>
            </w:r>
            <w:r w:rsidRPr="00FD67CF">
              <w:rPr>
                <w:rFonts w:asciiTheme="majorBidi" w:hAnsi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FD67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FD67CF">
              <w:rPr>
                <w:rFonts w:asciiTheme="majorBidi" w:hAnsiTheme="majorBidi"/>
                <w:sz w:val="28"/>
                <w:szCs w:val="28"/>
              </w:rPr>
              <w:t>30</w:t>
            </w:r>
            <w:r w:rsidRPr="00FD67C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5E4702" w:rsidRPr="00FD67CF">
              <w:rPr>
                <w:rFonts w:asciiTheme="majorBidi" w:hAnsi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D37084" w:rsidRPr="00273E96" w14:paraId="7FCC0BB7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68C80A1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9807" w14:textId="77777777" w:rsidR="00D37084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38D01A90" w14:textId="5D380854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D94F28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97CDDF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A965" w14:textId="77777777" w:rsidR="00D37084" w:rsidRPr="00273E96" w:rsidRDefault="00D37084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8C692D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B4487" w14:textId="77777777" w:rsidR="00D75B21" w:rsidRDefault="00D75B21" w:rsidP="00D75B21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>ธุรกิจ</w:t>
            </w: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วิทยุ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สื่อสาร</w:t>
            </w: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</w:t>
            </w:r>
          </w:p>
          <w:p w14:paraId="55C0AE22" w14:textId="77777777" w:rsidR="00D75B21" w:rsidRDefault="00D75B21" w:rsidP="00D75B21">
            <w:pPr>
              <w:pStyle w:val="EnvelopeReturn"/>
              <w:ind w:left="-105" w:right="-72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>และ</w:t>
            </w: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Internet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szCs w:val="28"/>
                <w:cs/>
              </w:rPr>
              <w:t xml:space="preserve">      </w:t>
            </w:r>
          </w:p>
          <w:p w14:paraId="6894B980" w14:textId="5BE525F1" w:rsidR="00D37084" w:rsidRPr="00273E96" w:rsidRDefault="00D75B21" w:rsidP="00D75B21">
            <w:pPr>
              <w:pStyle w:val="EnvelopeReturn"/>
              <w:ind w:left="-105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 xml:space="preserve">of </w:t>
            </w:r>
            <w:r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  <w:t>Things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C9D57F1" w14:textId="77777777" w:rsidR="00D37084" w:rsidRPr="00273E96" w:rsidRDefault="00D37084" w:rsidP="008A6859">
            <w:pPr>
              <w:pStyle w:val="BodyTextIndent"/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765E" w14:textId="77777777" w:rsidR="00D37084" w:rsidRPr="00273E96" w:rsidRDefault="00D37084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620C85E" w14:textId="77777777" w:rsidR="00D37084" w:rsidRPr="00273E96" w:rsidRDefault="00D37084" w:rsidP="008A6859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39E48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37084" w:rsidRPr="00273E96" w14:paraId="4566BDB9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51EA6A55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8FE2CA7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03BA1E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D442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366CD22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D84D11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A117C77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BE09B4C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2B2AA0B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325684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52DDCCB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C4598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98696A2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4DAA75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D9109AC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02CC3AF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205BCCE5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D02921" w14:textId="77777777" w:rsidR="00D37084" w:rsidRPr="00273E96" w:rsidRDefault="00D37084" w:rsidP="008A685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8C6E32E" w14:textId="77777777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14:paraId="61062FDB" w14:textId="77777777" w:rsidR="00D37084" w:rsidRPr="00273E96" w:rsidRDefault="00D37084" w:rsidP="008A685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37084" w:rsidRPr="00273E96" w14:paraId="2855CDA3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118941E5" w14:textId="77777777" w:rsidR="00D37084" w:rsidRPr="00273E96" w:rsidRDefault="00D37084" w:rsidP="008A6859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B19FF1" w14:textId="01905CC9" w:rsidR="00D37084" w:rsidRPr="00F45734" w:rsidRDefault="00AC1F3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C1F3D">
              <w:rPr>
                <w:rFonts w:asciiTheme="majorBidi" w:hAnsiTheme="majorBidi" w:hint="eastAsia"/>
                <w:sz w:val="28"/>
                <w:cs/>
              </w:rPr>
              <w:t>572</w:t>
            </w:r>
          </w:p>
        </w:tc>
        <w:tc>
          <w:tcPr>
            <w:tcW w:w="90" w:type="dxa"/>
          </w:tcPr>
          <w:p w14:paraId="0E51D1C5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3E937A6" w14:textId="7B7C2DB6" w:rsidR="00D37084" w:rsidRPr="00F45734" w:rsidRDefault="00BF1A1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90" w:type="dxa"/>
          </w:tcPr>
          <w:p w14:paraId="5508C74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CD1BEE4" w14:textId="0B2E5D5A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F3A66">
              <w:rPr>
                <w:rFonts w:asciiTheme="majorBidi" w:hAnsiTheme="majorBidi" w:hint="eastAsia"/>
                <w:sz w:val="28"/>
                <w:cs/>
              </w:rPr>
              <w:t>17</w:t>
            </w:r>
          </w:p>
        </w:tc>
        <w:tc>
          <w:tcPr>
            <w:tcW w:w="90" w:type="dxa"/>
          </w:tcPr>
          <w:p w14:paraId="2595115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2C6E848" w14:textId="09574DA2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03C9FC6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6E4EAFC" w14:textId="1F10DCAC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717B125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72F3ABFC" w14:textId="7F77988E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919D0B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3E67F0BD" w14:textId="680F6C89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48B65B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2C9FC43" w14:textId="1E374566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DF8DEC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4930B" w14:textId="281B3D24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565AAA">
              <w:rPr>
                <w:rFonts w:asciiTheme="majorBidi" w:hAnsiTheme="majorBidi" w:cstheme="majorBidi" w:hint="eastAsia"/>
                <w:sz w:val="28"/>
              </w:rPr>
              <w:t>589</w:t>
            </w:r>
          </w:p>
        </w:tc>
        <w:tc>
          <w:tcPr>
            <w:tcW w:w="90" w:type="dxa"/>
            <w:vAlign w:val="center"/>
          </w:tcPr>
          <w:p w14:paraId="1799CDA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02739CDF" w14:textId="1362339C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</w:t>
            </w:r>
          </w:p>
        </w:tc>
      </w:tr>
      <w:tr w:rsidR="00D37084" w:rsidRPr="00273E96" w14:paraId="7210FC59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7EBEA9A6" w14:textId="77777777" w:rsidR="00D37084" w:rsidRPr="00273E96" w:rsidRDefault="00D37084" w:rsidP="008A6859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900" w:type="dxa"/>
          </w:tcPr>
          <w:p w14:paraId="737F486D" w14:textId="40A3A806" w:rsidR="00D37084" w:rsidRPr="00F45734" w:rsidRDefault="00AC1F3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C1F3D">
              <w:rPr>
                <w:rFonts w:asciiTheme="majorBidi" w:hAnsiTheme="majorBidi" w:hint="eastAsia"/>
                <w:sz w:val="28"/>
                <w:cs/>
              </w:rPr>
              <w:t>1</w:t>
            </w:r>
            <w:r w:rsidR="002337AA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50A7900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DD0FB7F" w14:textId="27BFDF92" w:rsidR="00D37084" w:rsidRPr="00F45734" w:rsidRDefault="00BF1A1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90" w:type="dxa"/>
          </w:tcPr>
          <w:p w14:paraId="454D12C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8D61564" w14:textId="2BEC98A1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7FF608B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B276559" w14:textId="7549E6BD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67F1A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6BAE8A47" w14:textId="64EE6D73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1FBB43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503E581C" w14:textId="2A24870F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2C6FCBF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26DAE54F" w14:textId="19173217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90" w:type="dxa"/>
            <w:vAlign w:val="center"/>
          </w:tcPr>
          <w:p w14:paraId="369BCAD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11C15AFF" w14:textId="1D99D120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  <w:vAlign w:val="center"/>
          </w:tcPr>
          <w:p w14:paraId="41CCA7A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48824A" w14:textId="7099EF54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565AAA">
              <w:rPr>
                <w:rFonts w:asciiTheme="majorBidi" w:hAnsiTheme="majorBidi" w:cstheme="majorBidi" w:hint="eastAsia"/>
                <w:sz w:val="28"/>
              </w:rPr>
              <w:t>7</w:t>
            </w:r>
            <w:r w:rsidR="002337A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6FBB3BCE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7CF22F64" w14:textId="1A9B67CD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</w:t>
            </w:r>
          </w:p>
        </w:tc>
      </w:tr>
      <w:tr w:rsidR="00D37084" w:rsidRPr="00273E96" w14:paraId="6220D8A8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10ADC743" w14:textId="26945326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 w:rsidR="004906A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900" w:type="dxa"/>
          </w:tcPr>
          <w:p w14:paraId="75C22297" w14:textId="6463E160" w:rsidR="00D37084" w:rsidRPr="00F45734" w:rsidRDefault="00AC1F3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C1F3D">
              <w:rPr>
                <w:rFonts w:asciiTheme="majorBidi" w:hAnsiTheme="majorBidi" w:hint="eastAsia"/>
                <w:sz w:val="28"/>
                <w:cs/>
              </w:rPr>
              <w:t>(52</w:t>
            </w:r>
            <w:r w:rsidR="002337AA">
              <w:rPr>
                <w:rFonts w:asciiTheme="majorBidi" w:hAnsiTheme="majorBidi"/>
                <w:sz w:val="28"/>
              </w:rPr>
              <w:t>7</w:t>
            </w:r>
            <w:r w:rsidRPr="00AC1F3D">
              <w:rPr>
                <w:rFonts w:asciiTheme="majorBidi" w:hAnsiTheme="majorBidi" w:hint="eastAsia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3B5DF1C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3D1082" w14:textId="4F5178EC" w:rsidR="00D37084" w:rsidRPr="00F45734" w:rsidRDefault="00BF1A1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(422)</w:t>
            </w:r>
          </w:p>
        </w:tc>
        <w:tc>
          <w:tcPr>
            <w:tcW w:w="90" w:type="dxa"/>
          </w:tcPr>
          <w:p w14:paraId="38AF352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3497D30B" w14:textId="54B69BA3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F3A66">
              <w:rPr>
                <w:rFonts w:asciiTheme="majorBidi" w:hAnsiTheme="majorBidi" w:cstheme="majorBidi" w:hint="eastAsia"/>
                <w:sz w:val="28"/>
              </w:rPr>
              <w:t>(14)</w:t>
            </w:r>
          </w:p>
        </w:tc>
        <w:tc>
          <w:tcPr>
            <w:tcW w:w="90" w:type="dxa"/>
          </w:tcPr>
          <w:p w14:paraId="3F8822B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</w:tcPr>
          <w:p w14:paraId="64A89886" w14:textId="1A1A4012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(13)</w:t>
            </w:r>
          </w:p>
        </w:tc>
        <w:tc>
          <w:tcPr>
            <w:tcW w:w="90" w:type="dxa"/>
          </w:tcPr>
          <w:p w14:paraId="32F048E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center"/>
          </w:tcPr>
          <w:p w14:paraId="4729F2A1" w14:textId="29E9D31C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F4DD81E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868B144" w14:textId="459AD4B8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43656AA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24B94031" w14:textId="29E96B7B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1E0622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center"/>
          </w:tcPr>
          <w:p w14:paraId="48216D05" w14:textId="398C6074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5603B5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7D199B4" w14:textId="1A9DDC7E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565AAA">
              <w:rPr>
                <w:rFonts w:asciiTheme="majorBidi" w:hAnsiTheme="majorBidi" w:cstheme="majorBidi" w:hint="eastAsia"/>
                <w:sz w:val="28"/>
              </w:rPr>
              <w:t>(54</w:t>
            </w:r>
            <w:r w:rsidR="002337AA">
              <w:rPr>
                <w:rFonts w:asciiTheme="majorBidi" w:hAnsiTheme="majorBidi" w:cstheme="majorBidi"/>
                <w:sz w:val="28"/>
              </w:rPr>
              <w:t>1</w:t>
            </w:r>
            <w:r w:rsidRPr="00565AAA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5F025618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7ADD066" w14:textId="7000C1ED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(442)</w:t>
            </w:r>
          </w:p>
        </w:tc>
      </w:tr>
      <w:tr w:rsidR="00D37084" w:rsidRPr="00273E96" w14:paraId="50E6982D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21248BC3" w14:textId="334FA189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 w:rsidR="004906A6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26C71" w14:textId="2071D0F8" w:rsidR="00D37084" w:rsidRPr="00F45734" w:rsidRDefault="00AC1F3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1F3D">
              <w:rPr>
                <w:rFonts w:asciiTheme="majorBidi" w:hAnsiTheme="majorBidi" w:hint="eastAsia"/>
                <w:sz w:val="28"/>
                <w:cs/>
              </w:rPr>
              <w:t>(7)</w:t>
            </w:r>
          </w:p>
        </w:tc>
        <w:tc>
          <w:tcPr>
            <w:tcW w:w="90" w:type="dxa"/>
          </w:tcPr>
          <w:p w14:paraId="67D6F228" w14:textId="77777777" w:rsidR="00D37084" w:rsidRPr="00F45734" w:rsidRDefault="00D37084" w:rsidP="008A68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14D0D5" w14:textId="1B527DE6" w:rsidR="00D37084" w:rsidRPr="00F45734" w:rsidRDefault="00BF1A1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90" w:type="dxa"/>
          </w:tcPr>
          <w:p w14:paraId="059C4F3A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98215C" w14:textId="7C7DA449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F44B69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A1D9578" w14:textId="7C18A1E4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FC1BE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61C71155" w14:textId="0A549618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2CF0CE5C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D296927" w14:textId="6661EC70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  <w:vAlign w:val="center"/>
          </w:tcPr>
          <w:p w14:paraId="28B3CCD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4C54AFD" w14:textId="1A97921A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5AAA">
              <w:rPr>
                <w:rFonts w:asciiTheme="majorBidi" w:hAnsiTheme="majorBidi" w:cstheme="majorBidi" w:hint="eastAsia"/>
                <w:sz w:val="28"/>
              </w:rPr>
              <w:t>(58)</w:t>
            </w:r>
          </w:p>
        </w:tc>
        <w:tc>
          <w:tcPr>
            <w:tcW w:w="90" w:type="dxa"/>
            <w:vAlign w:val="center"/>
          </w:tcPr>
          <w:p w14:paraId="6FDA965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FC56310" w14:textId="411E6120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(22)</w:t>
            </w:r>
          </w:p>
        </w:tc>
        <w:tc>
          <w:tcPr>
            <w:tcW w:w="90" w:type="dxa"/>
            <w:vAlign w:val="center"/>
          </w:tcPr>
          <w:p w14:paraId="42763B2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EE94" w14:textId="1EEC197A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65AAA">
              <w:rPr>
                <w:rFonts w:asciiTheme="majorBidi" w:hAnsiTheme="majorBidi" w:cstheme="majorBidi" w:hint="eastAsia"/>
                <w:sz w:val="28"/>
              </w:rPr>
              <w:t>(65)</w:t>
            </w:r>
          </w:p>
        </w:tc>
        <w:tc>
          <w:tcPr>
            <w:tcW w:w="90" w:type="dxa"/>
            <w:vAlign w:val="center"/>
          </w:tcPr>
          <w:p w14:paraId="2D18927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69108" w14:textId="2CA78F3B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(38)</w:t>
            </w:r>
          </w:p>
        </w:tc>
      </w:tr>
      <w:tr w:rsidR="00D37084" w:rsidRPr="00273E96" w14:paraId="18AB8541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3968DFFF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6617D3" w14:textId="74B3131F" w:rsidR="00D37084" w:rsidRPr="00F45734" w:rsidRDefault="00AC1F3D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C1F3D">
              <w:rPr>
                <w:rFonts w:asciiTheme="majorBidi" w:hAnsiTheme="majorBidi" w:hint="eastAsia"/>
                <w:sz w:val="28"/>
                <w:cs/>
              </w:rPr>
              <w:t>53</w:t>
            </w:r>
          </w:p>
        </w:tc>
        <w:tc>
          <w:tcPr>
            <w:tcW w:w="90" w:type="dxa"/>
          </w:tcPr>
          <w:p w14:paraId="72ACB97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54E752" w14:textId="1A37F637" w:rsidR="00D37084" w:rsidRPr="00F45734" w:rsidRDefault="00BF1A18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</w:t>
            </w:r>
          </w:p>
        </w:tc>
        <w:tc>
          <w:tcPr>
            <w:tcW w:w="90" w:type="dxa"/>
          </w:tcPr>
          <w:p w14:paraId="3F3B18D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33F692" w14:textId="3BD96BFF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CF3A66">
              <w:rPr>
                <w:rFonts w:asciiTheme="majorBidi" w:hAnsiTheme="majorBidi" w:cstheme="majorBidi" w:hint="eastAsia"/>
                <w:sz w:val="28"/>
              </w:rPr>
              <w:t>3</w:t>
            </w:r>
          </w:p>
        </w:tc>
        <w:tc>
          <w:tcPr>
            <w:tcW w:w="90" w:type="dxa"/>
          </w:tcPr>
          <w:p w14:paraId="3987276A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0FFE853" w14:textId="5807A03D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44807153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884756" w14:textId="6A0EBDAE" w:rsidR="00D37084" w:rsidRPr="00F45734" w:rsidRDefault="00CF3A6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D255AFA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1FED28" w14:textId="55B8663E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0CD9E430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B1F3" w14:textId="43CCACE3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749E66B4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706C4" w14:textId="7BE747A0" w:rsidR="00D37084" w:rsidRPr="00F45734" w:rsidRDefault="00B4400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90" w:type="dxa"/>
            <w:vAlign w:val="center"/>
          </w:tcPr>
          <w:p w14:paraId="032B8551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62E7F" w14:textId="7E513880" w:rsidR="00D37084" w:rsidRPr="00F45734" w:rsidRDefault="00565AAA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565AAA">
              <w:rPr>
                <w:rFonts w:asciiTheme="majorBidi" w:hAnsiTheme="majorBidi" w:cstheme="majorBidi" w:hint="eastAsia"/>
                <w:sz w:val="28"/>
              </w:rPr>
              <w:t>60</w:t>
            </w:r>
          </w:p>
        </w:tc>
        <w:tc>
          <w:tcPr>
            <w:tcW w:w="90" w:type="dxa"/>
            <w:vAlign w:val="center"/>
          </w:tcPr>
          <w:p w14:paraId="7D528F35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E9A0" w14:textId="20943A1A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</w:tr>
      <w:tr w:rsidR="00D37084" w:rsidRPr="00273E96" w14:paraId="541193EC" w14:textId="77777777" w:rsidTr="008A6859">
        <w:trPr>
          <w:trHeight w:hRule="exact" w:val="100"/>
        </w:trPr>
        <w:tc>
          <w:tcPr>
            <w:tcW w:w="4590" w:type="dxa"/>
            <w:vAlign w:val="bottom"/>
          </w:tcPr>
          <w:p w14:paraId="0723D832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529B7E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C7FF1A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6769D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155325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C78A1B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AE01A2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257568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BA0551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30ECFC1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E90DD8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669004BF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E12F8C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78DE47D3" w14:textId="77777777" w:rsidR="00D37084" w:rsidRPr="00F45734" w:rsidRDefault="00D37084" w:rsidP="008A6859">
            <w:pPr>
              <w:pStyle w:val="BodyTextIndent"/>
              <w:spacing w:before="0" w:after="0"/>
              <w:ind w:right="165" w:firstLine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2765494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10976D0A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C3EBFC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4EEC30" w14:textId="77777777" w:rsidR="00D37084" w:rsidRPr="00F45734" w:rsidRDefault="00D37084" w:rsidP="003542AE">
            <w:pPr>
              <w:snapToGrid w:val="0"/>
              <w:ind w:right="7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24C7B333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vAlign w:val="center"/>
          </w:tcPr>
          <w:p w14:paraId="1C326320" w14:textId="56EAA0B6" w:rsidR="00D37084" w:rsidRPr="00F45734" w:rsidRDefault="00D37084" w:rsidP="003542AE">
            <w:pPr>
              <w:snapToGrid w:val="0"/>
              <w:ind w:right="76"/>
              <w:rPr>
                <w:rFonts w:asciiTheme="majorBidi" w:hAnsiTheme="majorBidi" w:cstheme="majorBidi"/>
                <w:sz w:val="28"/>
              </w:rPr>
            </w:pPr>
          </w:p>
        </w:tc>
      </w:tr>
      <w:tr w:rsidR="00D37084" w:rsidRPr="00273E96" w14:paraId="6EEDACEE" w14:textId="77777777" w:rsidTr="008A6859">
        <w:trPr>
          <w:trHeight w:val="132"/>
        </w:trPr>
        <w:tc>
          <w:tcPr>
            <w:tcW w:w="4590" w:type="dxa"/>
            <w:vAlign w:val="bottom"/>
          </w:tcPr>
          <w:p w14:paraId="4164A1A5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900" w:type="dxa"/>
          </w:tcPr>
          <w:p w14:paraId="4C9A19C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DB8AC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76904C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2E967D6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7F416E4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2FBB03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1E261E4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639E5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3BE840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EDC46F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39AD7E2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0658B96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4CD0553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520C6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EB1CD2B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189BA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171B06" w14:textId="1BD3130E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943B6">
              <w:rPr>
                <w:rFonts w:asciiTheme="majorBidi" w:hAnsiTheme="majorBidi" w:cstheme="majorBidi" w:hint="eastAsia"/>
                <w:sz w:val="28"/>
              </w:rPr>
              <w:t>31</w:t>
            </w:r>
          </w:p>
        </w:tc>
        <w:tc>
          <w:tcPr>
            <w:tcW w:w="90" w:type="dxa"/>
            <w:vAlign w:val="center"/>
          </w:tcPr>
          <w:p w14:paraId="26747D1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5DF08365" w14:textId="588156E5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</w:t>
            </w:r>
          </w:p>
        </w:tc>
      </w:tr>
      <w:tr w:rsidR="00D37084" w:rsidRPr="00273E96" w14:paraId="35B55A6A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2F100E3D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00" w:type="dxa"/>
          </w:tcPr>
          <w:p w14:paraId="15FF03AB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3C71DD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E914B5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CC5379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1AB1C35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65C929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E314AC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9CB7D0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0044A2A6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42065F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49F570C7" w14:textId="77777777" w:rsidR="00D37084" w:rsidRPr="00F45734" w:rsidRDefault="00D37084" w:rsidP="008A6859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7F470A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792F297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B71539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5A16FD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D4BB79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CDD4D8" w14:textId="26B4E930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943B6">
              <w:rPr>
                <w:rFonts w:asciiTheme="majorBidi" w:hAnsiTheme="majorBidi" w:cstheme="majorBidi" w:hint="eastAsia"/>
                <w:sz w:val="28"/>
              </w:rPr>
              <w:t>(15)</w:t>
            </w:r>
          </w:p>
        </w:tc>
        <w:tc>
          <w:tcPr>
            <w:tcW w:w="90" w:type="dxa"/>
            <w:vAlign w:val="center"/>
          </w:tcPr>
          <w:p w14:paraId="0F6B51E4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23314F21" w14:textId="302DF192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(16)</w:t>
            </w:r>
          </w:p>
        </w:tc>
      </w:tr>
      <w:tr w:rsidR="00D37084" w:rsidRPr="00273E96" w14:paraId="6748B118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095A5B8B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6A769E76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AA1332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AF4873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7B0ABD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C57DFE3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34B83F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B8D05E1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75D08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D28E303" w14:textId="77777777" w:rsidR="00D37084" w:rsidRPr="00F45734" w:rsidRDefault="00D37084" w:rsidP="008A68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4999B2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3E2997C" w14:textId="77777777" w:rsidR="00D37084" w:rsidRPr="00F45734" w:rsidRDefault="00D37084" w:rsidP="008A6859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3727143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13F90F1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EA85D45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0C0EF351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99165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FFAA5A6" w14:textId="5C64787A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943B6">
              <w:rPr>
                <w:rFonts w:asciiTheme="majorBidi" w:hAnsiTheme="majorBidi" w:cstheme="majorBidi" w:hint="eastAsia"/>
                <w:sz w:val="28"/>
              </w:rPr>
              <w:t>(175)</w:t>
            </w:r>
          </w:p>
        </w:tc>
        <w:tc>
          <w:tcPr>
            <w:tcW w:w="90" w:type="dxa"/>
            <w:vAlign w:val="center"/>
          </w:tcPr>
          <w:p w14:paraId="7DB1CB49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28D0A4A2" w14:textId="01468F87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(169)</w:t>
            </w:r>
          </w:p>
        </w:tc>
      </w:tr>
      <w:tr w:rsidR="00D37084" w:rsidRPr="00273E96" w14:paraId="5AC30C32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6ABEC22E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</w:tcPr>
          <w:p w14:paraId="332C3E19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3570153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7BDAA87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E7EAD5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CCD764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3EF25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46E47D3A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A4F0B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0B268E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76E4A8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7D2D8E6E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7BE020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F61A2B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ACE35B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369B0AD4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FB28A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6D00" w14:textId="3E4FC04A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943B6">
              <w:rPr>
                <w:rFonts w:asciiTheme="majorBidi" w:hAnsiTheme="majorBidi" w:cstheme="majorBidi" w:hint="eastAsia"/>
                <w:sz w:val="28"/>
              </w:rPr>
              <w:t>(1</w:t>
            </w:r>
            <w:r w:rsidR="002337AA">
              <w:rPr>
                <w:rFonts w:asciiTheme="majorBidi" w:hAnsiTheme="majorBidi" w:cstheme="majorBidi"/>
                <w:sz w:val="28"/>
              </w:rPr>
              <w:t>9</w:t>
            </w:r>
            <w:r w:rsidRPr="00B943B6">
              <w:rPr>
                <w:rFonts w:asciiTheme="majorBidi" w:hAnsiTheme="majorBidi" w:cstheme="majorBidi" w:hint="eastAsia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5898D37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B4640" w14:textId="193EFCD8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(23)</w:t>
            </w:r>
          </w:p>
        </w:tc>
      </w:tr>
      <w:tr w:rsidR="00D37084" w:rsidRPr="00273E96" w14:paraId="529220DA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07B7B940" w14:textId="77777777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 (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ค่าใช้จ่าย</w:t>
            </w:r>
            <w:r w:rsidRPr="00273E96">
              <w:rPr>
                <w:rFonts w:asciiTheme="majorBidi" w:hAnsiTheme="majorBidi"/>
                <w:b/>
                <w:bCs/>
                <w:sz w:val="28"/>
                <w:cs/>
                <w:lang w:val="en-GB"/>
              </w:rPr>
              <w:t xml:space="preserve">) 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2E4A92F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DF5930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11575D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558E7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048611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C2CAF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2F0298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7555A4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A63404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CA4E8F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D8AF08D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663B255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6156051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1CBCBE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center"/>
          </w:tcPr>
          <w:p w14:paraId="5281C380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735F6B7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B5ED" w14:textId="511CAB07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3B6">
              <w:rPr>
                <w:rFonts w:asciiTheme="majorBidi" w:hAnsiTheme="majorBidi" w:cstheme="majorBidi" w:hint="eastAsia"/>
                <w:b/>
                <w:bCs/>
                <w:sz w:val="28"/>
              </w:rPr>
              <w:t>(11</w:t>
            </w:r>
            <w:r w:rsidR="002337AA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Pr="00B943B6">
              <w:rPr>
                <w:rFonts w:asciiTheme="majorBidi" w:hAnsiTheme="majorBidi" w:cstheme="majorBidi" w:hint="eastAsia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FBE3112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4F90" w14:textId="4BE2D1BF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155</w:t>
            </w:r>
          </w:p>
        </w:tc>
      </w:tr>
      <w:tr w:rsidR="00D37084" w:rsidRPr="00273E96" w14:paraId="59F584BA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4B03275B" w14:textId="22B2D20F" w:rsidR="00D37084" w:rsidRPr="00273E96" w:rsidRDefault="00390A97" w:rsidP="008A685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 (</w:t>
            </w:r>
            <w:r w:rsidR="00D37084" w:rsidRPr="00273E96">
              <w:rPr>
                <w:rFonts w:asciiTheme="majorBidi" w:hAnsiTheme="majorBidi" w:cstheme="majorBidi"/>
                <w:spacing w:val="-8"/>
                <w:sz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) </w:t>
            </w:r>
            <w:r w:rsidR="00D37084"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900" w:type="dxa"/>
          </w:tcPr>
          <w:p w14:paraId="5309B7E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6E2188D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1AD4B31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E63E7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7F7F46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E693AF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0608CEA3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BE4B6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6B1D50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F45A516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3DDB2465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1B1003A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5068995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7CECA7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339EB62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07D243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1A2F01" w14:textId="6C2EA7DF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943B6">
              <w:rPr>
                <w:rFonts w:asciiTheme="majorBidi" w:hAnsiTheme="majorBidi" w:cstheme="majorBidi" w:hint="eastAsia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228A0AF6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24D351CA" w14:textId="3F9880DB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</w:tr>
      <w:tr w:rsidR="00D37084" w:rsidRPr="00273E96" w14:paraId="72901E43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3AF1C550" w14:textId="355542F2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ส่วนแบ่งกำไร</w:t>
            </w:r>
            <w:r w:rsidR="00FB53D1">
              <w:rPr>
                <w:rFonts w:asciiTheme="majorBidi" w:hAnsiTheme="majorBidi" w:cstheme="majorBidi" w:hint="cs"/>
                <w:spacing w:val="-8"/>
                <w:sz w:val="28"/>
                <w:cs/>
                <w:lang w:val="en-GB"/>
              </w:rPr>
              <w:t xml:space="preserve"> </w:t>
            </w:r>
            <w:r w:rsidR="00FB53D1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="00FB53D1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ขาดทุน</w:t>
            </w:r>
            <w:r w:rsidR="00FB53D1">
              <w:rPr>
                <w:rFonts w:asciiTheme="majorBidi" w:hAnsiTheme="majorBidi" w:cstheme="majorBidi"/>
                <w:spacing w:val="-8"/>
                <w:sz w:val="28"/>
              </w:rPr>
              <w:t xml:space="preserve">) 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จากเงินลงทุนในบริษัทร่วม</w:t>
            </w:r>
          </w:p>
        </w:tc>
        <w:tc>
          <w:tcPr>
            <w:tcW w:w="900" w:type="dxa"/>
          </w:tcPr>
          <w:p w14:paraId="682B5D8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B12C6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4202975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8747F21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83DFA5E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BAB8D8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5252285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4E32ED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A8974CF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5652D63B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42F175A4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443AF71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2526C18B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ADBB933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A5CD33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1F97D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5119336" w14:textId="67908FE4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B943B6">
              <w:rPr>
                <w:rFonts w:asciiTheme="majorBidi" w:hAnsiTheme="majorBidi" w:cstheme="majorBidi" w:hint="eastAsia"/>
                <w:sz w:val="28"/>
              </w:rPr>
              <w:t>(3)</w:t>
            </w:r>
          </w:p>
        </w:tc>
        <w:tc>
          <w:tcPr>
            <w:tcW w:w="90" w:type="dxa"/>
            <w:vAlign w:val="center"/>
          </w:tcPr>
          <w:p w14:paraId="1E49529D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DF31C42" w14:textId="58942C38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37084" w:rsidRPr="00B118B0" w14:paraId="5F27C593" w14:textId="77777777" w:rsidTr="008A6859">
        <w:trPr>
          <w:trHeight w:val="132"/>
        </w:trPr>
        <w:tc>
          <w:tcPr>
            <w:tcW w:w="4590" w:type="dxa"/>
            <w:vAlign w:val="center"/>
          </w:tcPr>
          <w:p w14:paraId="1DE5EE26" w14:textId="6305C39A" w:rsidR="00D37084" w:rsidRPr="00273E96" w:rsidRDefault="00D37084" w:rsidP="008A685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 xml:space="preserve"> (ขาดทุน) </w:t>
            </w:r>
            <w:r w:rsidR="00F51985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สุทธิ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900" w:type="dxa"/>
          </w:tcPr>
          <w:p w14:paraId="18EDDA62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7DFAC6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AE4E9B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701A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2B3713E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041DAC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</w:tcPr>
          <w:p w14:paraId="67F340A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031EC0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64BFA9C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27E12537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035D745E" w14:textId="77777777" w:rsidR="00D37084" w:rsidRPr="00F45734" w:rsidRDefault="00D37084" w:rsidP="008A6859">
            <w:pPr>
              <w:pStyle w:val="EnvelopeReturn"/>
              <w:tabs>
                <w:tab w:val="decimal" w:pos="1120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  <w:vAlign w:val="center"/>
          </w:tcPr>
          <w:p w14:paraId="3345F545" w14:textId="77777777" w:rsidR="00D37084" w:rsidRPr="00F45734" w:rsidRDefault="00D37084" w:rsidP="008A68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10" w:type="dxa"/>
            <w:vAlign w:val="center"/>
          </w:tcPr>
          <w:p w14:paraId="1DDF179C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2997059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2377D469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1C7DF6" w14:textId="77777777" w:rsidR="00D37084" w:rsidRPr="00F45734" w:rsidRDefault="00D37084" w:rsidP="008A68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91A97" w14:textId="0C48ECDC" w:rsidR="00D37084" w:rsidRPr="00F45734" w:rsidRDefault="00B943B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943B6">
              <w:rPr>
                <w:rFonts w:asciiTheme="majorBidi" w:hAnsiTheme="majorBidi" w:cstheme="majorBidi" w:hint="eastAsia"/>
                <w:b/>
                <w:bCs/>
                <w:sz w:val="28"/>
              </w:rPr>
              <w:t>(11</w:t>
            </w:r>
            <w:r w:rsidR="002337AA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B943B6">
              <w:rPr>
                <w:rFonts w:asciiTheme="majorBidi" w:hAnsiTheme="majorBidi" w:cstheme="majorBidi" w:hint="eastAsia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1DCC9F" w14:textId="77777777" w:rsidR="00D37084" w:rsidRPr="00F45734" w:rsidRDefault="00D37084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FF1AF" w14:textId="045336D4" w:rsidR="00D37084" w:rsidRPr="00F45734" w:rsidRDefault="005944C6" w:rsidP="008A68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155</w:t>
            </w:r>
          </w:p>
        </w:tc>
      </w:tr>
    </w:tbl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D37354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4" w:chapStyle="1"/>
          <w:cols w:space="720"/>
        </w:sectPr>
      </w:pPr>
    </w:p>
    <w:p w14:paraId="0B41FBFC" w14:textId="65049FED" w:rsidR="00F53166" w:rsidRPr="00B118B0" w:rsidRDefault="009E4C64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1B045EB9" w:rsidR="00F53166" w:rsidRPr="00B118B0" w:rsidRDefault="002B6A24" w:rsidP="00790634">
      <w:pPr>
        <w:tabs>
          <w:tab w:val="right" w:pos="7200"/>
          <w:tab w:val="right" w:pos="9000"/>
        </w:tabs>
        <w:spacing w:before="240" w:after="240"/>
        <w:ind w:left="360" w:right="27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40BCB29B" w:rsidR="00F53166" w:rsidRPr="00DE6396" w:rsidRDefault="00BE56FB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ภาระผูกพันเกี่ยวกับสัญญาเช่าดำเนินงานระยะยาว</w:t>
      </w:r>
    </w:p>
    <w:p w14:paraId="641E8B21" w14:textId="77777777" w:rsidR="00F17DEB" w:rsidRPr="004517A7" w:rsidRDefault="00F17DEB" w:rsidP="00790634">
      <w:pPr>
        <w:tabs>
          <w:tab w:val="right" w:pos="7200"/>
          <w:tab w:val="right" w:pos="9000"/>
        </w:tabs>
        <w:spacing w:before="240" w:after="24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กลุ่มบริษัทได้เข้าทำสัญญาเช่าดำเนินงานระยะยาวที่เกี่ยวข้องกับการเช่าที่ดิน พื้นที่ในอาคารและอุปกรณ์โดยอายุของสัญญามีระยะเวลาตั้งแต่ </w:t>
      </w:r>
      <w:r w:rsidRPr="004517A7">
        <w:rPr>
          <w:rFonts w:ascii="Angsana New" w:hAnsi="Angsana New" w:hint="cs"/>
          <w:spacing w:val="-4"/>
          <w:sz w:val="28"/>
        </w:rPr>
        <w:t>1</w:t>
      </w:r>
      <w:r w:rsidRPr="004517A7">
        <w:rPr>
          <w:rFonts w:ascii="Angsana New" w:hAnsi="Angsana New" w:hint="cs"/>
          <w:spacing w:val="-4"/>
          <w:sz w:val="28"/>
          <w:cs/>
        </w:rPr>
        <w:t xml:space="preserve"> ถึง </w:t>
      </w:r>
      <w:r w:rsidRPr="004517A7">
        <w:rPr>
          <w:rFonts w:ascii="Angsana New" w:hAnsi="Angsana New" w:hint="cs"/>
          <w:spacing w:val="-4"/>
          <w:sz w:val="28"/>
        </w:rPr>
        <w:t xml:space="preserve">30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ปี </w:t>
      </w:r>
    </w:p>
    <w:p w14:paraId="31FAC5CF" w14:textId="5ADCCFD5" w:rsidR="00F53166" w:rsidRPr="00FF6D52" w:rsidRDefault="00F17DEB" w:rsidP="00B82E04">
      <w:pPr>
        <w:tabs>
          <w:tab w:val="right" w:pos="7200"/>
          <w:tab w:val="right" w:pos="9000"/>
        </w:tabs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5944C6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AB1360">
        <w:rPr>
          <w:rFonts w:asciiTheme="majorBidi" w:hAnsiTheme="majorBidi" w:cstheme="majorBidi"/>
          <w:sz w:val="28"/>
        </w:rPr>
        <w:t>5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B118B0">
        <w:rPr>
          <w:rFonts w:asciiTheme="majorBidi" w:hAnsiTheme="majorBidi" w:cstheme="majorBidi"/>
          <w:sz w:val="28"/>
        </w:rPr>
        <w:t>31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AB1360">
        <w:rPr>
          <w:rFonts w:asciiTheme="majorBidi" w:hAnsiTheme="majorBidi" w:cstheme="majorBidi"/>
          <w:sz w:val="28"/>
        </w:rPr>
        <w:t>4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B118B0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95042F">
        <w:tc>
          <w:tcPr>
            <w:tcW w:w="360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95042F">
        <w:tc>
          <w:tcPr>
            <w:tcW w:w="360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3FEE2337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944C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10C9747C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944C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95042F">
        <w:tc>
          <w:tcPr>
            <w:tcW w:w="360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0DD9F695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7E90BE03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6B1D8DD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2E8FCCB2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4AF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53166" w:rsidRPr="00B118B0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1DBAEBD0" w14:textId="77777777" w:rsidTr="0095042F">
        <w:tc>
          <w:tcPr>
            <w:tcW w:w="3600" w:type="dxa"/>
          </w:tcPr>
          <w:p w14:paraId="251B9247" w14:textId="77777777" w:rsidR="00ED6D91" w:rsidRPr="00B118B0" w:rsidRDefault="00ED6D91" w:rsidP="00ED6D9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3847037C" w:rsidR="00ED6D91" w:rsidRPr="00ED6D91" w:rsidRDefault="00AE2800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E2800">
              <w:rPr>
                <w:rFonts w:asciiTheme="majorBidi" w:hAnsiTheme="majorBidi" w:cstheme="majorBidi" w:hint="eastAsia"/>
                <w:sz w:val="28"/>
              </w:rPr>
              <w:t>455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342D4F47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6FB4275E" w:rsidR="00ED6D91" w:rsidRPr="00ED6D91" w:rsidRDefault="00AE2800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E2800">
              <w:rPr>
                <w:rFonts w:asciiTheme="majorBidi" w:hAnsiTheme="majorBidi" w:cstheme="majorBidi" w:hint="eastAsia"/>
                <w:sz w:val="28"/>
              </w:rPr>
              <w:t>3</w:t>
            </w:r>
          </w:p>
        </w:tc>
        <w:tc>
          <w:tcPr>
            <w:tcW w:w="90" w:type="dxa"/>
          </w:tcPr>
          <w:p w14:paraId="53B55F6E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336A986D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29</w:t>
            </w:r>
          </w:p>
        </w:tc>
      </w:tr>
      <w:tr w:rsidR="00ED6D91" w:rsidRPr="00B118B0" w14:paraId="160C4410" w14:textId="77777777" w:rsidTr="0095042F">
        <w:tc>
          <w:tcPr>
            <w:tcW w:w="3600" w:type="dxa"/>
          </w:tcPr>
          <w:p w14:paraId="22524410" w14:textId="77777777" w:rsidR="00ED6D91" w:rsidRPr="00B118B0" w:rsidRDefault="00ED6D91" w:rsidP="00ED6D91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522B4892" w:rsidR="00ED6D91" w:rsidRPr="00ED6D91" w:rsidRDefault="00AE2800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AE2800">
              <w:rPr>
                <w:rFonts w:asciiTheme="majorBidi" w:hAnsiTheme="majorBidi" w:cstheme="majorBidi" w:hint="eastAsia"/>
                <w:sz w:val="28"/>
              </w:rPr>
              <w:t>5</w:t>
            </w:r>
            <w:r w:rsidR="00D159D9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36F36A8E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890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6D572720" w:rsidR="00ED6D91" w:rsidRPr="00ED6D91" w:rsidRDefault="00AE2800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7A3032A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14093EF3" w14:textId="5A299B27" w:rsidR="00ED6D91" w:rsidRPr="00ED6D91" w:rsidRDefault="00ED6D91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EFBD559" w:rsidR="00D17DE1" w:rsidRPr="00DE6396" w:rsidRDefault="00BE56FB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29</w:t>
      </w:r>
      <w:r w:rsidR="00030EAA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55EB0394" w:rsidR="00D17DE1" w:rsidRPr="00B118B0" w:rsidRDefault="00694B6A" w:rsidP="00790634">
      <w:pPr>
        <w:spacing w:before="240" w:after="120"/>
        <w:ind w:left="360" w:right="270"/>
        <w:jc w:val="thaiDistribute"/>
        <w:rPr>
          <w:rFonts w:asciiTheme="majorBidi" w:hAnsiTheme="majorBidi" w:cstheme="majorBidi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B118B0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5944C6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65564">
        <w:rPr>
          <w:rFonts w:asciiTheme="majorBidi" w:hAnsiTheme="majorBidi" w:cstheme="majorBidi"/>
          <w:sz w:val="28"/>
        </w:rPr>
        <w:t>5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D17DE1" w:rsidRPr="00B118B0">
        <w:rPr>
          <w:rFonts w:asciiTheme="majorBidi" w:hAnsiTheme="majorBidi" w:cstheme="majorBidi"/>
          <w:sz w:val="28"/>
        </w:rPr>
        <w:t>31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65564">
        <w:rPr>
          <w:rFonts w:asciiTheme="majorBidi" w:hAnsiTheme="majorBidi" w:cstheme="majorBidi"/>
          <w:sz w:val="28"/>
        </w:rPr>
        <w:t>4</w:t>
      </w:r>
      <w:r w:rsidR="0024452E" w:rsidRPr="00B118B0">
        <w:rPr>
          <w:rFonts w:asciiTheme="majorBidi" w:hAnsiTheme="majorBidi" w:cstheme="majorBidi"/>
          <w:sz w:val="28"/>
        </w:rPr>
        <w:t xml:space="preserve"> </w:t>
      </w:r>
      <w:r w:rsidR="0024452E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B118B0" w14:paraId="693ACA39" w14:textId="77777777" w:rsidTr="00ED6D91">
        <w:tc>
          <w:tcPr>
            <w:tcW w:w="8913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B82E04">
        <w:tc>
          <w:tcPr>
            <w:tcW w:w="360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B82E04">
        <w:tc>
          <w:tcPr>
            <w:tcW w:w="360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4C16624F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944C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60AA94FF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944C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B82E04">
        <w:tc>
          <w:tcPr>
            <w:tcW w:w="360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215DDB53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14D50E41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5EC3B8BA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332357D8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91168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D17DE1" w:rsidRPr="00B118B0" w14:paraId="6FC2748F" w14:textId="77777777" w:rsidTr="00B82E04">
        <w:tc>
          <w:tcPr>
            <w:tcW w:w="360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4C8F2DC1" w14:textId="77777777" w:rsidTr="00FA7156">
        <w:tc>
          <w:tcPr>
            <w:tcW w:w="3600" w:type="dxa"/>
          </w:tcPr>
          <w:p w14:paraId="11FE92FB" w14:textId="77777777" w:rsidR="00ED6D91" w:rsidRPr="00B118B0" w:rsidRDefault="00ED6D91" w:rsidP="00ED6D91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595291" w14:textId="431E9FAE" w:rsidR="00ED6D91" w:rsidRPr="00ED6D91" w:rsidRDefault="00EF31EE" w:rsidP="00FA715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31EE">
              <w:rPr>
                <w:rFonts w:asciiTheme="majorBidi" w:hAnsiTheme="majorBidi" w:cstheme="majorBidi" w:hint="eastAsia"/>
                <w:sz w:val="28"/>
              </w:rPr>
              <w:t>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C16508" w14:textId="77777777" w:rsidR="00ED6D91" w:rsidRPr="00ED6D91" w:rsidRDefault="00ED6D91" w:rsidP="00FA715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4DD486" w14:textId="5F511633" w:rsidR="00ED6D91" w:rsidRPr="00ED6D91" w:rsidRDefault="00ED6D91" w:rsidP="00FA715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DEF2D2" w14:textId="77777777" w:rsidR="00ED6D91" w:rsidRPr="00ED6D91" w:rsidRDefault="00ED6D91" w:rsidP="00FA715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62979" w14:textId="37A456D1" w:rsidR="00ED6D91" w:rsidRPr="00ED6D91" w:rsidRDefault="00EF31EE" w:rsidP="00FA715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F31EE">
              <w:rPr>
                <w:rFonts w:asciiTheme="majorBidi" w:hAnsiTheme="majorBidi" w:cstheme="majorBidi" w:hint="eastAsia"/>
                <w:sz w:val="28"/>
              </w:rPr>
              <w:t>400</w:t>
            </w:r>
          </w:p>
        </w:tc>
        <w:tc>
          <w:tcPr>
            <w:tcW w:w="90" w:type="dxa"/>
            <w:vAlign w:val="bottom"/>
          </w:tcPr>
          <w:p w14:paraId="1641CFDD" w14:textId="77777777" w:rsidR="00ED6D91" w:rsidRPr="00ED6D91" w:rsidRDefault="00ED6D91" w:rsidP="00FA7156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5D02102" w14:textId="50D11516" w:rsidR="00ED6D91" w:rsidRPr="00ED6D91" w:rsidRDefault="00ED6D91" w:rsidP="00FA715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400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37C0BB68" w:rsidR="00F53166" w:rsidRPr="001A22C4" w:rsidRDefault="00BE56FB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29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7F22EE18" w:rsidR="00F53166" w:rsidRPr="001A22C4" w:rsidRDefault="00BE56FB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29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22B65F28" w14:textId="37F5B481" w:rsidR="00F53166" w:rsidRPr="00B118B0" w:rsidRDefault="009E4C64" w:rsidP="001A22C4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5944C6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3B365F">
        <w:rPr>
          <w:rFonts w:asciiTheme="majorBidi" w:hAnsiTheme="majorBidi" w:cstheme="majorBidi" w:hint="cs"/>
          <w:sz w:val="28"/>
          <w:cs/>
        </w:rPr>
        <w:t>5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 w:rsidR="003B365F">
        <w:rPr>
          <w:rFonts w:asciiTheme="majorBidi" w:hAnsiTheme="majorBidi" w:cstheme="majorBidi"/>
          <w:sz w:val="28"/>
        </w:rPr>
        <w:t>64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001A22C4">
        <w:tc>
          <w:tcPr>
            <w:tcW w:w="306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1A22C4">
        <w:tc>
          <w:tcPr>
            <w:tcW w:w="306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001A22C4">
        <w:tc>
          <w:tcPr>
            <w:tcW w:w="306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4641CB45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944C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3F5DF0FA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5944C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001A22C4">
        <w:tc>
          <w:tcPr>
            <w:tcW w:w="306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0624A3FD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7ADF3788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37C9E6F4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49A0A728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487F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ED6D91" w:rsidRPr="00B118B0" w14:paraId="3EB9FC4C" w14:textId="77777777" w:rsidTr="001A22C4">
        <w:tc>
          <w:tcPr>
            <w:tcW w:w="3060" w:type="dxa"/>
          </w:tcPr>
          <w:p w14:paraId="5614627E" w14:textId="77777777" w:rsidR="00ED6D91" w:rsidRPr="00B118B0" w:rsidRDefault="00ED6D91" w:rsidP="00ED6D9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D182B17" w14:textId="4C41A967" w:rsidR="00ED6D91" w:rsidRPr="00ED6D91" w:rsidRDefault="00280C42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280C42">
              <w:rPr>
                <w:rFonts w:asciiTheme="majorBidi" w:hAnsiTheme="majorBidi" w:cstheme="majorBidi" w:hint="eastAsia"/>
                <w:sz w:val="28"/>
              </w:rPr>
              <w:t>23,</w:t>
            </w:r>
            <w:r w:rsidR="00F51985">
              <w:rPr>
                <w:rFonts w:asciiTheme="majorBidi" w:hAnsiTheme="majorBidi" w:cstheme="majorBidi"/>
                <w:sz w:val="28"/>
              </w:rPr>
              <w:t>6</w:t>
            </w:r>
            <w:r w:rsidRPr="00280C42">
              <w:rPr>
                <w:rFonts w:asciiTheme="majorBidi" w:hAnsiTheme="majorBidi" w:cstheme="majorBidi" w:hint="eastAsia"/>
                <w:sz w:val="28"/>
              </w:rPr>
              <w:t>63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345C8691" w:rsidR="00ED6D91" w:rsidRPr="00ED6D91" w:rsidRDefault="00ED6D91" w:rsidP="00ED6D9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24,091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46E8674" w14:textId="3385A117" w:rsidR="00ED6D91" w:rsidRPr="00ED6D91" w:rsidRDefault="00EC599F" w:rsidP="00ED6D9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C599F">
              <w:rPr>
                <w:rFonts w:asciiTheme="majorBidi" w:hAnsiTheme="majorBidi" w:cstheme="majorBidi" w:hint="eastAsia"/>
                <w:sz w:val="28"/>
              </w:rPr>
              <w:t>21,963</w:t>
            </w:r>
          </w:p>
        </w:tc>
        <w:tc>
          <w:tcPr>
            <w:tcW w:w="180" w:type="dxa"/>
          </w:tcPr>
          <w:p w14:paraId="3F2DC143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062B5556" w:rsidR="00ED6D91" w:rsidRPr="00ED6D91" w:rsidRDefault="00ED6D91" w:rsidP="00ED6D9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22,391</w:t>
            </w:r>
          </w:p>
        </w:tc>
      </w:tr>
      <w:tr w:rsidR="00ED6D91" w:rsidRPr="00B118B0" w14:paraId="2EAF5B8B" w14:textId="77777777" w:rsidTr="001A22C4">
        <w:tc>
          <w:tcPr>
            <w:tcW w:w="3060" w:type="dxa"/>
          </w:tcPr>
          <w:p w14:paraId="30353E1B" w14:textId="77777777" w:rsidR="00ED6D91" w:rsidRPr="00B118B0" w:rsidRDefault="00ED6D91" w:rsidP="00ED6D91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6E8A76C2" w:rsidR="00ED6D91" w:rsidRPr="00ED6D91" w:rsidRDefault="00280C42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280C42">
              <w:rPr>
                <w:rFonts w:asciiTheme="majorBidi" w:hAnsiTheme="majorBidi" w:cstheme="majorBidi" w:hint="eastAsia"/>
                <w:sz w:val="28"/>
              </w:rPr>
              <w:t>1,630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68F0F93A" w:rsidR="00ED6D91" w:rsidRPr="00ED6D91" w:rsidRDefault="00ED6D91" w:rsidP="00ED6D9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71A89804" w:rsidR="00ED6D91" w:rsidRPr="00ED6D91" w:rsidRDefault="00EC599F" w:rsidP="00ED6D9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C599F">
              <w:rPr>
                <w:rFonts w:asciiTheme="majorBidi" w:hAnsiTheme="majorBidi" w:cstheme="majorBidi" w:hint="eastAsia"/>
                <w:sz w:val="28"/>
              </w:rPr>
              <w:t>810</w:t>
            </w:r>
          </w:p>
        </w:tc>
        <w:tc>
          <w:tcPr>
            <w:tcW w:w="180" w:type="dxa"/>
          </w:tcPr>
          <w:p w14:paraId="13E6A424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069A3399" w:rsidR="00ED6D91" w:rsidRPr="00ED6D91" w:rsidRDefault="00ED6D91" w:rsidP="00ED6D9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810</w:t>
            </w:r>
          </w:p>
        </w:tc>
      </w:tr>
      <w:tr w:rsidR="00ED6D91" w:rsidRPr="00B118B0" w14:paraId="4B889085" w14:textId="77777777" w:rsidTr="001A22C4">
        <w:tc>
          <w:tcPr>
            <w:tcW w:w="3060" w:type="dxa"/>
          </w:tcPr>
          <w:p w14:paraId="6768A7FE" w14:textId="7D002F00" w:rsidR="00ED6D91" w:rsidRPr="00B118B0" w:rsidRDefault="00ED6D91" w:rsidP="00ED6D91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291B79F4" w:rsidR="00ED6D91" w:rsidRPr="00ED6D91" w:rsidRDefault="00280C42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80C42">
              <w:rPr>
                <w:rFonts w:asciiTheme="majorBidi" w:hAnsiTheme="majorBidi" w:cstheme="majorBidi" w:hint="eastAsia"/>
                <w:b/>
                <w:bCs/>
                <w:sz w:val="28"/>
              </w:rPr>
              <w:t>2</w:t>
            </w:r>
            <w:r w:rsidR="002046CB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280C42">
              <w:rPr>
                <w:rFonts w:asciiTheme="majorBidi" w:hAnsiTheme="majorBidi" w:cstheme="majorBidi" w:hint="eastAsia"/>
                <w:b/>
                <w:bCs/>
                <w:sz w:val="28"/>
              </w:rPr>
              <w:t>,</w:t>
            </w:r>
            <w:r w:rsidR="002046CB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280C42">
              <w:rPr>
                <w:rFonts w:asciiTheme="majorBidi" w:hAnsiTheme="majorBidi" w:cstheme="majorBidi" w:hint="eastAsia"/>
                <w:b/>
                <w:bCs/>
                <w:sz w:val="28"/>
              </w:rPr>
              <w:t>93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765FD3B0" w:rsidR="00ED6D91" w:rsidRPr="00ED6D91" w:rsidRDefault="00ED6D91" w:rsidP="00ED6D91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/>
                <w:b/>
                <w:bCs/>
                <w:sz w:val="28"/>
              </w:rPr>
              <w:t>24,901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165CCC29" w:rsidR="00ED6D91" w:rsidRPr="00ED6D91" w:rsidRDefault="00EC599F" w:rsidP="00ED6D91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C599F">
              <w:rPr>
                <w:rFonts w:asciiTheme="majorBidi" w:hAnsiTheme="majorBidi" w:cstheme="majorBidi" w:hint="eastAsia"/>
                <w:b/>
                <w:bCs/>
                <w:sz w:val="28"/>
              </w:rPr>
              <w:t>22,773</w:t>
            </w:r>
          </w:p>
        </w:tc>
        <w:tc>
          <w:tcPr>
            <w:tcW w:w="180" w:type="dxa"/>
          </w:tcPr>
          <w:p w14:paraId="2C477231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3269CF33" w:rsidR="00ED6D91" w:rsidRPr="00ED6D91" w:rsidRDefault="00ED6D91" w:rsidP="00ED6D91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23,201</w:t>
            </w:r>
          </w:p>
        </w:tc>
      </w:tr>
    </w:tbl>
    <w:p w14:paraId="038225D2" w14:textId="0C41B9AC" w:rsidR="00F53166" w:rsidRPr="00B118B0" w:rsidRDefault="00BE56FB" w:rsidP="00F752B5">
      <w:pPr>
        <w:spacing w:before="480" w:after="24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51C2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2049B345" w14:textId="16941A33" w:rsidR="00ED6D91" w:rsidRPr="00ED6D91" w:rsidRDefault="00ED6D91" w:rsidP="007004BD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ED6D91">
        <w:rPr>
          <w:rFonts w:asciiTheme="majorBidi" w:hAnsiTheme="majorBidi" w:cstheme="majorBidi"/>
          <w:sz w:val="28"/>
          <w:cs/>
        </w:rPr>
        <w:t>ณ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วันที่ </w:t>
      </w:r>
      <w:r w:rsidRPr="00ED6D91">
        <w:rPr>
          <w:rFonts w:asciiTheme="majorBidi" w:hAnsiTheme="majorBidi" w:cstheme="majorBidi"/>
          <w:sz w:val="28"/>
        </w:rPr>
        <w:t>30</w:t>
      </w:r>
      <w:r w:rsidRPr="00ED6D91">
        <w:rPr>
          <w:rFonts w:asciiTheme="majorBidi" w:hAnsiTheme="majorBidi" w:cstheme="majorBidi" w:hint="cs"/>
          <w:sz w:val="28"/>
          <w:cs/>
        </w:rPr>
        <w:t xml:space="preserve"> </w:t>
      </w:r>
      <w:r w:rsidR="005944C6">
        <w:rPr>
          <w:rFonts w:asciiTheme="majorBidi" w:hAnsiTheme="majorBidi" w:cstheme="majorBidi" w:hint="cs"/>
          <w:sz w:val="28"/>
          <w:cs/>
        </w:rPr>
        <w:t>กันยายน</w:t>
      </w:r>
      <w:r w:rsidRPr="00ED6D91">
        <w:rPr>
          <w:rFonts w:asciiTheme="majorBidi" w:hAnsiTheme="majorBidi" w:cstheme="majorBidi" w:hint="cs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</w:rPr>
        <w:t>2565</w:t>
      </w:r>
      <w:r w:rsidRPr="00ED6D9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แซม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วอเตอร์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ซัพพลาย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พระแสงกรีน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พาวเวอร์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สตาร์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แก๊ส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และบริษัท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โกลด์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ชอร์ส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 w:cstheme="majorBidi"/>
          <w:sz w:val="28"/>
          <w:cs/>
        </w:rPr>
        <w:t xml:space="preserve"> ซึ่งเป็นบริษัทย่อยจำนวน</w:t>
      </w:r>
      <w:r w:rsidRPr="006D3873">
        <w:rPr>
          <w:rFonts w:asciiTheme="majorBidi" w:hAnsiTheme="majorBidi" w:cstheme="majorBidi"/>
          <w:sz w:val="28"/>
          <w:cs/>
        </w:rPr>
        <w:t xml:space="preserve">เงินรวม </w:t>
      </w:r>
      <w:r w:rsidRPr="006D3873">
        <w:rPr>
          <w:rFonts w:asciiTheme="majorBidi" w:hAnsiTheme="majorBidi" w:cstheme="majorBidi"/>
          <w:sz w:val="28"/>
        </w:rPr>
        <w:t>4</w:t>
      </w:r>
      <w:r w:rsidR="001E4E81" w:rsidRPr="006D3873">
        <w:rPr>
          <w:rFonts w:asciiTheme="majorBidi" w:hAnsiTheme="majorBidi" w:cstheme="majorBidi"/>
          <w:sz w:val="28"/>
        </w:rPr>
        <w:t>8</w:t>
      </w:r>
      <w:r w:rsidRPr="006D3873">
        <w:rPr>
          <w:rFonts w:asciiTheme="majorBidi" w:hAnsiTheme="majorBidi" w:cstheme="majorBidi"/>
          <w:sz w:val="28"/>
        </w:rPr>
        <w:t xml:space="preserve">3 </w:t>
      </w:r>
      <w:r w:rsidRPr="006D3873">
        <w:rPr>
          <w:rFonts w:asciiTheme="majorBidi" w:hAnsiTheme="majorBidi" w:cstheme="majorBidi"/>
          <w:sz w:val="28"/>
          <w:cs/>
        </w:rPr>
        <w:t>ล้านบาท (วันที่</w:t>
      </w:r>
      <w:r w:rsidRPr="005C1E72">
        <w:rPr>
          <w:rFonts w:asciiTheme="majorBidi" w:hAnsiTheme="majorBidi" w:cstheme="majorBidi"/>
          <w:sz w:val="28"/>
          <w:cs/>
        </w:rPr>
        <w:t xml:space="preserve"> </w:t>
      </w:r>
      <w:r w:rsidRPr="005C1E72">
        <w:rPr>
          <w:rFonts w:asciiTheme="majorBidi" w:hAnsiTheme="majorBidi" w:cstheme="majorBidi"/>
          <w:sz w:val="28"/>
        </w:rPr>
        <w:t>31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ธันวาคม </w:t>
      </w:r>
      <w:r w:rsidRPr="00ED6D91">
        <w:rPr>
          <w:rFonts w:asciiTheme="majorBidi" w:hAnsiTheme="majorBidi" w:cstheme="majorBidi"/>
          <w:sz w:val="28"/>
        </w:rPr>
        <w:t>256</w:t>
      </w:r>
      <w:r w:rsidRPr="00ED6D91">
        <w:rPr>
          <w:rFonts w:asciiTheme="majorBidi" w:hAnsiTheme="majorBidi" w:cstheme="majorBidi" w:hint="cs"/>
          <w:sz w:val="28"/>
          <w:cs/>
        </w:rPr>
        <w:t>4</w:t>
      </w:r>
      <w:r w:rsidRPr="00ED6D91">
        <w:rPr>
          <w:rFonts w:asciiTheme="majorBidi" w:hAnsiTheme="majorBidi" w:cstheme="majorBidi"/>
          <w:sz w:val="28"/>
        </w:rPr>
        <w:t xml:space="preserve">: </w:t>
      </w:r>
      <w:r w:rsidRPr="00ED6D91">
        <w:rPr>
          <w:rFonts w:asciiTheme="majorBidi" w:hAnsiTheme="majorBidi" w:cstheme="majorBidi"/>
          <w:sz w:val="28"/>
          <w:cs/>
        </w:rPr>
        <w:t xml:space="preserve">จำนวน </w:t>
      </w:r>
      <w:r w:rsidRPr="00ED6D91">
        <w:rPr>
          <w:rFonts w:ascii="Angsana New" w:hAnsi="Angsana New"/>
          <w:sz w:val="28"/>
        </w:rPr>
        <w:t>463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ล้านบาท)</w:t>
      </w:r>
      <w:r w:rsidRPr="00ED6D91">
        <w:rPr>
          <w:rFonts w:asciiTheme="majorBidi" w:hAnsiTheme="majorBidi" w:cstheme="majorBidi" w:hint="cs"/>
          <w:sz w:val="28"/>
          <w:cs/>
        </w:rPr>
        <w:t xml:space="preserve"> </w:t>
      </w:r>
    </w:p>
    <w:p w14:paraId="582D59CD" w14:textId="5B91BF81" w:rsidR="00F53166" w:rsidRDefault="009E4C64" w:rsidP="00251C24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A6F6F">
        <w:rPr>
          <w:rFonts w:asciiTheme="majorBidi" w:hAnsiTheme="majorBidi" w:cstheme="majorBidi"/>
          <w:spacing w:val="10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</w:t>
      </w:r>
      <w:r w:rsidRPr="00B118B0">
        <w:rPr>
          <w:rFonts w:asciiTheme="majorBidi" w:hAnsiTheme="majorBidi" w:cstheme="majorBidi"/>
          <w:sz w:val="28"/>
          <w:cs/>
        </w:rPr>
        <w:t xml:space="preserve">การค้ำประกัน </w:t>
      </w:r>
    </w:p>
    <w:p w14:paraId="111667D7" w14:textId="1AA3C195" w:rsidR="00171057" w:rsidRPr="00B730A6" w:rsidRDefault="00171057" w:rsidP="00171057">
      <w:pPr>
        <w:spacing w:before="480" w:after="240"/>
        <w:ind w:left="360" w:right="-29"/>
        <w:rPr>
          <w:rFonts w:asciiTheme="majorBidi" w:hAnsiTheme="majorBidi" w:cstheme="majorBidi"/>
          <w:color w:val="000000"/>
          <w:spacing w:val="-2"/>
          <w:sz w:val="28"/>
        </w:rPr>
      </w:pPr>
      <w:r w:rsidRPr="00B730A6">
        <w:rPr>
          <w:rFonts w:ascii="Angsana New" w:hAnsi="Angsana New"/>
          <w:sz w:val="28"/>
        </w:rPr>
        <w:t>29.3.3</w:t>
      </w:r>
      <w:r w:rsidRPr="00B730A6">
        <w:rPr>
          <w:rFonts w:ascii="Angsana New" w:hAnsi="Angsana New" w:hint="cs"/>
          <w:sz w:val="28"/>
          <w:cs/>
        </w:rPr>
        <w:t xml:space="preserve"> </w:t>
      </w:r>
      <w:r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</w:t>
      </w:r>
      <w:r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เกี่ยวข้องกัน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p w14:paraId="239A69FD" w14:textId="6D3DD338" w:rsidR="00171057" w:rsidRPr="00B730A6" w:rsidRDefault="00171057" w:rsidP="00171057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เมื่อวันที่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สิงหาคม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</w:t>
      </w:r>
      <w:r w:rsidR="00F47021">
        <w:rPr>
          <w:rFonts w:asciiTheme="majorBidi" w:hAnsiTheme="majorBidi" w:hint="cs"/>
          <w:color w:val="000000"/>
          <w:spacing w:val="-2"/>
          <w:sz w:val="28"/>
          <w:cs/>
        </w:rPr>
        <w:t>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ซึ่งเป็นบริษัทย่อยจำนวนเงิน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20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 xml:space="preserve">ล้านบาท </w:t>
      </w:r>
    </w:p>
    <w:p w14:paraId="75E0E24D" w14:textId="45DD8E1C" w:rsidR="00B9478E" w:rsidRPr="00B730A6" w:rsidRDefault="00171057" w:rsidP="00171057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  <w:cs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 w:rsidR="00C26DF4"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 w:rsidR="00C26DF4"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495718C5" w14:textId="77777777" w:rsidR="00A97109" w:rsidRDefault="00A971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77A8BC72" w14:textId="40E91854" w:rsidR="00450A44" w:rsidRDefault="00450A44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>29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171057">
        <w:rPr>
          <w:rFonts w:asciiTheme="majorBidi" w:hAnsiTheme="majorBidi" w:cstheme="majorBidi"/>
          <w:color w:val="000000"/>
          <w:spacing w:val="-2"/>
          <w:sz w:val="28"/>
        </w:rPr>
        <w:t>4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1F5268F6" w14:textId="05B8FFEB" w:rsidR="00450A44" w:rsidRPr="00C11260" w:rsidRDefault="00450A44" w:rsidP="00450A44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 w:rsidR="001E584D"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แซม วอเตอร์ ซัพพลาย จำกัด จำนวน </w:t>
      </w:r>
      <w:r w:rsidRPr="001E584D">
        <w:rPr>
          <w:rFonts w:ascii="Angsana New" w:hAnsi="Angsana New"/>
          <w:spacing w:val="-10"/>
          <w:sz w:val="28"/>
        </w:rPr>
        <w:t>6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1E584D">
        <w:rPr>
          <w:rFonts w:ascii="Angsana New" w:hAnsi="Angsana New"/>
          <w:spacing w:val="-10"/>
          <w:sz w:val="28"/>
        </w:rPr>
        <w:t>600</w:t>
      </w:r>
      <w:r w:rsidRPr="001E584D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>
        <w:rPr>
          <w:rFonts w:ascii="Angsana New" w:hAnsi="Angsana New"/>
          <w:spacing w:val="-4"/>
          <w:sz w:val="28"/>
        </w:rPr>
        <w:t>558,450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</w:p>
    <w:p w14:paraId="37916F79" w14:textId="72B9B1C1" w:rsidR="00F752B5" w:rsidRDefault="00450A44" w:rsidP="00F752B5">
      <w:pPr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58E52C6D" w14:textId="45531E9B" w:rsidR="00F752B5" w:rsidRDefault="00F752B5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cs/>
        </w:rPr>
      </w:pPr>
    </w:p>
    <w:p w14:paraId="10FD688A" w14:textId="2F5FC07B" w:rsidR="008E3BE0" w:rsidRPr="0013543F" w:rsidRDefault="008E3BE0" w:rsidP="008E3BE0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13543F">
        <w:rPr>
          <w:rFonts w:asciiTheme="majorBidi" w:hAnsiTheme="majorBidi" w:cstheme="majorBidi"/>
          <w:b/>
          <w:bCs/>
          <w:sz w:val="28"/>
        </w:rPr>
        <w:t>29</w:t>
      </w:r>
      <w:r w:rsidRPr="0013543F">
        <w:rPr>
          <w:rFonts w:asciiTheme="majorBidi" w:hAnsiTheme="majorBidi" w:cstheme="majorBidi"/>
          <w:b/>
          <w:bCs/>
          <w:sz w:val="28"/>
          <w:cs/>
        </w:rPr>
        <w:t>.</w:t>
      </w:r>
      <w:r w:rsidRPr="0013543F">
        <w:rPr>
          <w:rFonts w:asciiTheme="majorBidi" w:hAnsiTheme="majorBidi" w:cstheme="majorBidi"/>
          <w:b/>
          <w:bCs/>
          <w:sz w:val="28"/>
        </w:rPr>
        <w:t>4</w:t>
      </w:r>
      <w:r w:rsidRPr="0013543F">
        <w:rPr>
          <w:rFonts w:asciiTheme="majorBidi" w:hAnsiTheme="majorBidi" w:cstheme="majorBidi"/>
          <w:b/>
          <w:bCs/>
          <w:sz w:val="28"/>
        </w:rPr>
        <w:tab/>
      </w:r>
      <w:r w:rsidR="00201F57" w:rsidRPr="0013543F">
        <w:rPr>
          <w:rFonts w:asciiTheme="majorBidi" w:hAnsiTheme="majorBidi" w:cstheme="majorBidi" w:hint="cs"/>
          <w:b/>
          <w:bCs/>
          <w:sz w:val="28"/>
          <w:cs/>
        </w:rPr>
        <w:t>คดีความ</w:t>
      </w:r>
      <w:r w:rsidR="00EF0862" w:rsidRPr="0013543F">
        <w:rPr>
          <w:rFonts w:asciiTheme="majorBidi" w:hAnsiTheme="majorBidi" w:cstheme="majorBidi" w:hint="cs"/>
          <w:b/>
          <w:bCs/>
          <w:sz w:val="28"/>
          <w:cs/>
        </w:rPr>
        <w:t>ฟ้องร้อง</w:t>
      </w:r>
    </w:p>
    <w:p w14:paraId="4ED37C42" w14:textId="77C37FC7" w:rsidR="00A52F91" w:rsidRPr="0013543F" w:rsidRDefault="00BE55F6" w:rsidP="00162C8B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 w:rsidRPr="0013543F">
        <w:rPr>
          <w:rFonts w:asciiTheme="majorBidi" w:hAnsiTheme="majorBidi" w:cstheme="majorBidi"/>
          <w:sz w:val="28"/>
        </w:rPr>
        <w:t xml:space="preserve">29.4.1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8217FA" w:rsidRPr="001F2C15">
        <w:rPr>
          <w:rFonts w:ascii="Angsana New" w:eastAsia="Times New Roman" w:hAnsi="Angsana New" w:hint="cs"/>
          <w:sz w:val="28"/>
        </w:rPr>
        <w:t xml:space="preserve">24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มีนาคม </w:t>
      </w:r>
      <w:r w:rsidR="008217FA" w:rsidRPr="001F2C15">
        <w:rPr>
          <w:rFonts w:ascii="Angsana New" w:eastAsia="Times New Roman" w:hAnsi="Angsana New" w:hint="cs"/>
          <w:sz w:val="28"/>
        </w:rPr>
        <w:t xml:space="preserve">2564 </w:t>
      </w:r>
      <w:r w:rsidR="008217FA" w:rsidRPr="001F2C15">
        <w:rPr>
          <w:rFonts w:ascii="Angsana New" w:eastAsia="Times New Roman" w:hAnsi="Angsana New" w:hint="cs"/>
          <w:sz w:val="28"/>
          <w:cs/>
        </w:rPr>
        <w:t>บริษัทแห่งหนึ่ง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</w:rPr>
        <w:t>(“</w:t>
      </w:r>
      <w:r w:rsidR="008217FA" w:rsidRPr="001F2C15">
        <w:rPr>
          <w:rFonts w:ascii="Angsana New" w:eastAsia="Times New Roman" w:hAnsi="Angsana New" w:hint="cs"/>
          <w:sz w:val="28"/>
          <w:cs/>
        </w:rPr>
        <w:t>โจทก์”) ได้ยื่นฟ้องดำเนินคดีเรียกค่าเสียหายกับ บริษัท</w:t>
      </w:r>
      <w:r w:rsidR="00C31ECE">
        <w:rPr>
          <w:rFonts w:ascii="Angsana New" w:eastAsia="Times New Roman" w:hAnsi="Angsana New" w:hint="cs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โกลด์ ชอร์ส จำกัด (“บริษัท”) ซึ่งเป็นบริษัทย่อย ต่อศาลแพ่ง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เป็นคดีสืบเนื่องมาจากสัญญาจ้างทำของ โดยฟ้องเรียกเงินประกันผลงานคืนจากบริษัท ทุนทรัพย์ที่ฟ้องจำนวนประมาณ</w:t>
      </w:r>
      <w:r w:rsidR="008217FA" w:rsidRPr="001F2C15">
        <w:rPr>
          <w:rFonts w:ascii="Angsana New" w:eastAsia="Times New Roman" w:hAnsi="Angsana New"/>
          <w:sz w:val="28"/>
        </w:rPr>
        <w:t xml:space="preserve"> 2.49</w:t>
      </w:r>
      <w:r w:rsidR="008217FA" w:rsidRPr="001F2C15">
        <w:rPr>
          <w:rFonts w:ascii="Angsana New" w:eastAsia="Times New Roman" w:hAnsi="Angsana New" w:hint="cs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ล้านบาท พร้อมดอกเบี้ยในอัตราร้อยละ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ต่อปี ต่อมาบริษัทได้ฟ้องแย้งคดีต่อโจทก์จากคดีดังกล่าวและเรียกค่าเสียหายคืน โดยทุนทรัพย์ที่ฟ้องจำนวนประมาณ</w:t>
      </w:r>
      <w:r w:rsidR="008217FA" w:rsidRPr="001F2C15">
        <w:rPr>
          <w:rFonts w:ascii="Angsana New" w:eastAsia="Times New Roman" w:hAnsi="Angsana New"/>
          <w:sz w:val="28"/>
        </w:rPr>
        <w:t xml:space="preserve"> 3.55</w:t>
      </w:r>
      <w:r w:rsidR="008217FA" w:rsidRPr="001F2C15">
        <w:rPr>
          <w:rFonts w:ascii="Angsana New" w:eastAsia="Times New Roman" w:hAnsi="Angsana New" w:hint="cs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ล้านบาท พร้อมดอกเบี้ยในอัตราร้อยละ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/>
          <w:sz w:val="28"/>
          <w:cs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>ต่อปี</w:t>
      </w:r>
      <w:r w:rsidR="008217FA" w:rsidRPr="001F2C15">
        <w:rPr>
          <w:rFonts w:ascii="Angsana New" w:eastAsia="Times New Roman" w:hAnsi="Angsana New"/>
          <w:sz w:val="28"/>
        </w:rPr>
        <w:t xml:space="preserve">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และในวันเดียวกันโจทก์ได้ฟ้องร้องเรียกค่าเสียหาย ซึ่งเป็นคดีสืบเนื่องมาจากสัญญาจ้างทำของข้างต้น โดยฟ้องร้องเฉพาะดอกเบี้ยที่บริษัทได้ชำระค่าสินค้าล่าช้า ทุนทรัพย์ที่ฟ้องจำนวนประมาณ </w:t>
      </w:r>
      <w:r w:rsidR="008217FA">
        <w:rPr>
          <w:rFonts w:ascii="Angsana New" w:eastAsia="Times New Roman" w:hAnsi="Angsana New"/>
          <w:sz w:val="28"/>
        </w:rPr>
        <w:t xml:space="preserve">      </w:t>
      </w:r>
      <w:r w:rsidR="008217FA" w:rsidRPr="001F2C15">
        <w:rPr>
          <w:rFonts w:ascii="Angsana New" w:eastAsia="Times New Roman" w:hAnsi="Angsana New"/>
          <w:sz w:val="28"/>
        </w:rPr>
        <w:t xml:space="preserve">3.64 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ล้านบาท พร้อมดอกเบี้ยในอัตราร้อยละ </w:t>
      </w:r>
      <w:r w:rsidR="008217FA" w:rsidRPr="001F2C15">
        <w:rPr>
          <w:rFonts w:ascii="Angsana New" w:eastAsia="Times New Roman" w:hAnsi="Angsana New"/>
          <w:sz w:val="28"/>
        </w:rPr>
        <w:t>7.5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 ต่อปี </w:t>
      </w:r>
      <w:r w:rsidR="008217FA" w:rsidRPr="00E202FA">
        <w:rPr>
          <w:rFonts w:ascii="Angsana New" w:eastAsia="Times New Roman" w:hAnsi="Angsana New" w:hint="cs"/>
          <w:spacing w:val="-8"/>
          <w:sz w:val="28"/>
          <w:cs/>
        </w:rPr>
        <w:t>ของจำนวนเงินต้นดังกล่าวนับแต่วันฟ้องจนถึงวันที่ชำระเสร็จสิ้น</w:t>
      </w:r>
      <w:r w:rsidR="008217FA" w:rsidRPr="001F2C15">
        <w:rPr>
          <w:rFonts w:ascii="Angsana New" w:eastAsia="Times New Roman" w:hAnsi="Angsana New" w:hint="cs"/>
          <w:sz w:val="28"/>
          <w:cs/>
        </w:rPr>
        <w:t xml:space="preserve"> อย่างไรก็ตามคดียังอยู่ในระหว่างพิจารณาของศาลแพ่ง และนัดสืบพยานโจทก์และจำเลย</w:t>
      </w:r>
    </w:p>
    <w:p w14:paraId="4CC6D1D2" w14:textId="355D41BF" w:rsidR="00534DC1" w:rsidRDefault="00BE55F6" w:rsidP="00997EB2">
      <w:pPr>
        <w:spacing w:after="240"/>
        <w:ind w:left="900" w:hanging="540"/>
        <w:jc w:val="thaiDistribute"/>
        <w:rPr>
          <w:rFonts w:asciiTheme="majorBidi" w:hAnsiTheme="majorBidi"/>
          <w:sz w:val="28"/>
          <w:cs/>
        </w:rPr>
      </w:pPr>
      <w:r w:rsidRPr="0013543F">
        <w:rPr>
          <w:rFonts w:asciiTheme="majorBidi" w:hAnsiTheme="majorBidi" w:cstheme="majorBidi"/>
          <w:sz w:val="28"/>
        </w:rPr>
        <w:t xml:space="preserve">29.4.2 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เมื่อวันที่ </w:t>
      </w:r>
      <w:r w:rsidR="00BC4B06" w:rsidRPr="001F2C15">
        <w:rPr>
          <w:rFonts w:ascii="Angsana New" w:eastAsia="Times New Roman" w:hAnsi="Angsana New"/>
          <w:sz w:val="28"/>
        </w:rPr>
        <w:t>15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 มีนาคม </w:t>
      </w:r>
      <w:r w:rsidR="00BC4B06" w:rsidRPr="001F2C15">
        <w:rPr>
          <w:rFonts w:ascii="Angsana New" w:eastAsia="Times New Roman" w:hAnsi="Angsana New"/>
          <w:sz w:val="28"/>
        </w:rPr>
        <w:t>2565</w:t>
      </w:r>
      <w:r w:rsidR="00BC4B06" w:rsidRPr="001F2C15">
        <w:rPr>
          <w:rFonts w:ascii="Angsana New" w:eastAsia="Times New Roman" w:hAnsi="Angsana New" w:hint="cs"/>
          <w:sz w:val="28"/>
          <w:cs/>
        </w:rPr>
        <w:t xml:space="preserve"> บริษัท</w:t>
      </w:r>
      <w:r w:rsidR="00BC4B06" w:rsidRPr="00BC4B06">
        <w:rPr>
          <w:rFonts w:ascii="Angsana New" w:eastAsia="Times New Roman" w:hAnsi="Angsana New" w:hint="cs"/>
          <w:spacing w:val="-6"/>
          <w:sz w:val="28"/>
          <w:cs/>
        </w:rPr>
        <w:t>แห่ง</w:t>
      </w:r>
      <w:r w:rsidR="00BC4B06" w:rsidRPr="00BC4B06">
        <w:rPr>
          <w:rFonts w:asciiTheme="majorBidi" w:hAnsiTheme="majorBidi" w:cstheme="majorBidi" w:hint="cs"/>
          <w:spacing w:val="-6"/>
          <w:sz w:val="28"/>
          <w:cs/>
        </w:rPr>
        <w:t>หนึ่ง (“โจทก์”) ได้ยื่นฟ้องดำเนินคดีเรียกค่าเสียหายกับ บริษัท ไฮโดรเอ็นเตอร์ไพร์ส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แอนด์ อะควอดีซายน์ จำกัด </w:t>
      </w:r>
      <w:r w:rsidR="00BC4B06" w:rsidRPr="001F2C15">
        <w:rPr>
          <w:rFonts w:asciiTheme="majorBidi" w:hAnsiTheme="majorBidi" w:cstheme="majorBidi"/>
          <w:sz w:val="28"/>
        </w:rPr>
        <w:t>(“</w:t>
      </w:r>
      <w:r w:rsidR="00BC4B06" w:rsidRPr="001F2C15">
        <w:rPr>
          <w:rFonts w:asciiTheme="majorBidi" w:hAnsiTheme="majorBidi" w:cstheme="majorBidi" w:hint="cs"/>
          <w:sz w:val="28"/>
          <w:cs/>
        </w:rPr>
        <w:t>บริษัท</w:t>
      </w:r>
      <w:r w:rsidR="00BC4B06" w:rsidRPr="001F2C15">
        <w:rPr>
          <w:rFonts w:asciiTheme="majorBidi" w:hAnsiTheme="majorBidi" w:cstheme="majorBidi"/>
          <w:sz w:val="28"/>
        </w:rPr>
        <w:t>”)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ซึ่งเป็นบริษัทย่อย เป็นคดีสืบเนื่องมาจากสัญญาผลิตน้ำประปาพร้อมติดตั้ง</w:t>
      </w:r>
      <w:r w:rsidR="009431A9">
        <w:rPr>
          <w:rFonts w:asciiTheme="majorBidi" w:hAnsiTheme="majorBidi" w:cstheme="majorBidi" w:hint="cs"/>
          <w:sz w:val="28"/>
          <w:cs/>
        </w:rPr>
        <w:t xml:space="preserve">   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ทุนทรัพย์ที่ฟ้องจำนวนประมาณ </w:t>
      </w:r>
      <w:r w:rsidR="00BC4B06" w:rsidRPr="001F2C15">
        <w:rPr>
          <w:rFonts w:asciiTheme="majorBidi" w:hAnsiTheme="majorBidi" w:cstheme="majorBidi"/>
          <w:sz w:val="28"/>
        </w:rPr>
        <w:t xml:space="preserve">18.59 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 xml:space="preserve">พร้อมดอกเบี้ยในอัตราร้อยละ </w:t>
      </w:r>
      <w:r w:rsidR="00BC4B06" w:rsidRPr="00D87DEB">
        <w:rPr>
          <w:rFonts w:asciiTheme="majorBidi" w:hAnsiTheme="majorBidi" w:cstheme="majorBidi"/>
          <w:spacing w:val="-6"/>
          <w:sz w:val="28"/>
        </w:rPr>
        <w:t>5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 xml:space="preserve"> ต่อปี ของเงินต้นจำนวน</w:t>
      </w:r>
      <w:r w:rsidR="006F7B19" w:rsidRPr="00D87DEB">
        <w:rPr>
          <w:rFonts w:asciiTheme="majorBidi" w:hAnsiTheme="majorBidi" w:cstheme="majorBidi"/>
          <w:spacing w:val="-6"/>
          <w:sz w:val="28"/>
        </w:rPr>
        <w:t xml:space="preserve"> </w:t>
      </w:r>
      <w:r w:rsidR="00BC4B06" w:rsidRPr="00D87DEB">
        <w:rPr>
          <w:rFonts w:asciiTheme="majorBidi" w:hAnsiTheme="majorBidi" w:cstheme="majorBidi"/>
          <w:spacing w:val="-6"/>
          <w:sz w:val="28"/>
        </w:rPr>
        <w:t xml:space="preserve">16.77 </w:t>
      </w:r>
      <w:r w:rsidR="00BC4B06" w:rsidRPr="00D87DEB">
        <w:rPr>
          <w:rFonts w:asciiTheme="majorBidi" w:hAnsiTheme="majorBidi" w:cstheme="majorBidi" w:hint="cs"/>
          <w:spacing w:val="-6"/>
          <w:sz w:val="28"/>
          <w:cs/>
        </w:rPr>
        <w:t>ล้านบาท</w:t>
      </w:r>
      <w:r w:rsidR="00BC4B06" w:rsidRPr="001F2C15">
        <w:rPr>
          <w:rFonts w:asciiTheme="majorBidi" w:hAnsiTheme="majorBidi" w:cstheme="majorBidi" w:hint="cs"/>
          <w:sz w:val="28"/>
          <w:cs/>
        </w:rPr>
        <w:t xml:space="preserve"> นับแต่วันฟ้องจนถึงวันที่ชำระเสร็จสิ้น </w:t>
      </w:r>
      <w:r w:rsidR="00B6655B">
        <w:rPr>
          <w:rFonts w:asciiTheme="majorBidi" w:hAnsiTheme="majorBidi" w:cstheme="majorBidi" w:hint="cs"/>
          <w:sz w:val="28"/>
          <w:cs/>
        </w:rPr>
        <w:t>อย่างไรก็ตาม</w:t>
      </w:r>
      <w:r w:rsidR="00BC4B06" w:rsidRPr="001F2C15">
        <w:rPr>
          <w:rFonts w:asciiTheme="majorBidi" w:hAnsiTheme="majorBidi" w:cstheme="majorBidi"/>
          <w:sz w:val="28"/>
        </w:rPr>
        <w:t xml:space="preserve"> </w:t>
      </w:r>
      <w:r w:rsidR="00BC4B06" w:rsidRPr="001F2C15">
        <w:rPr>
          <w:rFonts w:asciiTheme="majorBidi" w:hAnsiTheme="majorBidi" w:cstheme="majorBidi" w:hint="cs"/>
          <w:sz w:val="28"/>
          <w:cs/>
        </w:rPr>
        <w:t>บริษัทได้</w:t>
      </w:r>
      <w:r w:rsidR="00A4664C">
        <w:rPr>
          <w:rFonts w:asciiTheme="majorBidi" w:hAnsiTheme="majorBidi" w:cstheme="majorBidi" w:hint="cs"/>
          <w:sz w:val="28"/>
          <w:cs/>
        </w:rPr>
        <w:t>บันทึก</w:t>
      </w:r>
      <w:r w:rsidR="00BC4B06" w:rsidRPr="001F2C15">
        <w:rPr>
          <w:rFonts w:asciiTheme="majorBidi" w:hAnsiTheme="majorBidi" w:cstheme="majorBidi" w:hint="cs"/>
          <w:sz w:val="28"/>
          <w:cs/>
        </w:rPr>
        <w:t>ตั้งประมาณการ</w:t>
      </w:r>
      <w:r w:rsidR="00DB0E2F">
        <w:rPr>
          <w:rFonts w:asciiTheme="majorBidi" w:hAnsiTheme="majorBidi" w:cstheme="majorBidi" w:hint="cs"/>
          <w:sz w:val="28"/>
          <w:cs/>
        </w:rPr>
        <w:t>ดอกเบี้ย</w:t>
      </w:r>
      <w:r w:rsidR="00BC4B06" w:rsidRPr="001F2C15">
        <w:rPr>
          <w:rFonts w:asciiTheme="majorBidi" w:hAnsiTheme="majorBidi" w:cstheme="majorBidi" w:hint="cs"/>
          <w:sz w:val="28"/>
          <w:cs/>
        </w:rPr>
        <w:t>ที่อาจเกิดขึ้นไว้ในบัญชี</w:t>
      </w:r>
      <w:r w:rsidR="00F404D8">
        <w:rPr>
          <w:rFonts w:asciiTheme="majorBidi" w:hAnsiTheme="majorBidi" w:hint="cs"/>
          <w:sz w:val="28"/>
          <w:cs/>
        </w:rPr>
        <w:t xml:space="preserve">แล้วจำนวน </w:t>
      </w:r>
      <w:r w:rsidR="00F404D8">
        <w:rPr>
          <w:rFonts w:asciiTheme="majorBidi" w:hAnsiTheme="majorBidi"/>
          <w:sz w:val="28"/>
        </w:rPr>
        <w:t xml:space="preserve">1.86 </w:t>
      </w:r>
      <w:r w:rsidR="00F404D8">
        <w:rPr>
          <w:rFonts w:asciiTheme="majorBidi" w:hAnsiTheme="majorBidi" w:hint="cs"/>
          <w:sz w:val="28"/>
          <w:cs/>
        </w:rPr>
        <w:t>ล้านบาท</w:t>
      </w:r>
      <w:r w:rsidR="00A97109">
        <w:rPr>
          <w:rFonts w:asciiTheme="majorBidi" w:hAnsiTheme="majorBidi" w:hint="cs"/>
          <w:sz w:val="28"/>
          <w:cs/>
        </w:rPr>
        <w:t xml:space="preserve">และเงินต้นจำนวน </w:t>
      </w:r>
      <w:r w:rsidR="00A97109">
        <w:rPr>
          <w:rFonts w:asciiTheme="majorBidi" w:hAnsiTheme="majorBidi"/>
          <w:sz w:val="28"/>
        </w:rPr>
        <w:t xml:space="preserve">16.77 </w:t>
      </w:r>
      <w:r w:rsidR="00A97109">
        <w:rPr>
          <w:rFonts w:asciiTheme="majorBidi" w:hAnsiTheme="majorBidi" w:hint="cs"/>
          <w:sz w:val="28"/>
          <w:cs/>
        </w:rPr>
        <w:t>ล้านบาท</w:t>
      </w:r>
    </w:p>
    <w:p w14:paraId="5FFBFE22" w14:textId="16009FBC" w:rsidR="00A97407" w:rsidRDefault="00A97407" w:rsidP="00534DC1">
      <w:pPr>
        <w:spacing w:after="240"/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A97407">
        <w:rPr>
          <w:rFonts w:asciiTheme="majorBidi" w:hAnsiTheme="majorBidi"/>
          <w:sz w:val="28"/>
          <w:cs/>
        </w:rPr>
        <w:tab/>
      </w:r>
      <w:r w:rsidRPr="00A97407">
        <w:rPr>
          <w:rFonts w:asciiTheme="majorBidi" w:hAnsiTheme="majorBidi"/>
          <w:sz w:val="28"/>
          <w:cs/>
        </w:rPr>
        <w:tab/>
      </w:r>
      <w:r w:rsidRPr="00A97407">
        <w:rPr>
          <w:rFonts w:asciiTheme="majorBidi" w:hAnsiTheme="majorBidi"/>
          <w:sz w:val="28"/>
          <w:cs/>
        </w:rPr>
        <w:tab/>
      </w:r>
      <w:r w:rsidRPr="00A97407">
        <w:rPr>
          <w:rFonts w:asciiTheme="majorBidi" w:hAnsiTheme="majorBidi"/>
          <w:sz w:val="28"/>
          <w:cs/>
        </w:rPr>
        <w:tab/>
      </w:r>
      <w:r w:rsidRPr="00A97407">
        <w:rPr>
          <w:rFonts w:asciiTheme="majorBidi" w:hAnsiTheme="majorBidi"/>
          <w:sz w:val="28"/>
          <w:cs/>
        </w:rPr>
        <w:tab/>
      </w:r>
      <w:r w:rsidRPr="00A97407">
        <w:rPr>
          <w:rFonts w:asciiTheme="majorBidi" w:hAnsiTheme="majorBidi"/>
          <w:sz w:val="28"/>
          <w:cs/>
        </w:rPr>
        <w:tab/>
      </w:r>
      <w:r w:rsidRPr="00A97407">
        <w:rPr>
          <w:rFonts w:asciiTheme="majorBidi" w:hAnsiTheme="majorBidi"/>
          <w:sz w:val="28"/>
          <w:cs/>
        </w:rPr>
        <w:tab/>
      </w:r>
      <w:r w:rsidRPr="00A97407">
        <w:rPr>
          <w:rFonts w:asciiTheme="majorBidi" w:hAnsiTheme="majorBidi"/>
          <w:sz w:val="28"/>
          <w:cs/>
        </w:rPr>
        <w:tab/>
      </w:r>
    </w:p>
    <w:p w14:paraId="3B3829F3" w14:textId="74AE2DE9" w:rsidR="0029118E" w:rsidRDefault="0029118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76C4346" w14:textId="577DDA16" w:rsidR="00F53166" w:rsidRPr="0033328B" w:rsidRDefault="00BE56FB" w:rsidP="00E27714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29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71EA7A6A" w:rsidR="00C2047C" w:rsidRPr="00C11260" w:rsidRDefault="00BE56FB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7" w:name="_Hlk95491130"/>
      <w:r>
        <w:rPr>
          <w:rFonts w:ascii="Angsana New" w:hAnsi="Angsana New"/>
          <w:sz w:val="28"/>
        </w:rPr>
        <w:t>29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A00055" w:rsidRPr="004517A7">
        <w:rPr>
          <w:rFonts w:ascii="Angsana New" w:hAnsi="Angsana New" w:hint="cs"/>
          <w:sz w:val="28"/>
          <w:cs/>
        </w:rPr>
        <w:t xml:space="preserve">เมื่อวันที่ </w:t>
      </w:r>
      <w:r w:rsidR="00A00055" w:rsidRPr="004517A7">
        <w:rPr>
          <w:rFonts w:ascii="Angsana New" w:hAnsi="Angsana New" w:hint="cs"/>
          <w:sz w:val="28"/>
        </w:rPr>
        <w:t>1</w:t>
      </w:r>
      <w:r w:rsidR="00A00055" w:rsidRPr="004517A7">
        <w:rPr>
          <w:rFonts w:ascii="Angsana New" w:hAnsi="Angsana New" w:hint="cs"/>
          <w:sz w:val="28"/>
          <w:cs/>
        </w:rPr>
        <w:t xml:space="preserve"> มกราคม</w:t>
      </w:r>
      <w:r w:rsidR="00A00055" w:rsidRPr="004517A7">
        <w:rPr>
          <w:rFonts w:ascii="Angsana New" w:hAnsi="Angsana New" w:hint="cs"/>
          <w:sz w:val="28"/>
        </w:rPr>
        <w:t xml:space="preserve"> 2559</w:t>
      </w:r>
      <w:r w:rsidR="00A00055" w:rsidRPr="004517A7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</w:t>
      </w:r>
      <w:r w:rsidR="00A00055" w:rsidRPr="00C11260">
        <w:rPr>
          <w:rFonts w:ascii="Angsana New" w:hAnsi="Angsana New" w:hint="cs"/>
          <w:sz w:val="28"/>
          <w:cs/>
        </w:rPr>
        <w:t>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6376DE">
        <w:rPr>
          <w:rFonts w:ascii="Angsana New" w:hAnsi="Angsana New"/>
          <w:sz w:val="28"/>
        </w:rPr>
        <w:t xml:space="preserve">   </w:t>
      </w:r>
      <w:r w:rsidR="00A00055" w:rsidRPr="00C11260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A00055" w:rsidRPr="00C11260">
        <w:rPr>
          <w:rFonts w:ascii="Angsana New" w:hAnsi="Angsana New" w:hint="cs"/>
          <w:sz w:val="28"/>
        </w:rPr>
        <w:t>33</w:t>
      </w:r>
      <w:r w:rsidR="00A00055" w:rsidRPr="00C11260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6376DE">
        <w:rPr>
          <w:rFonts w:ascii="Angsana New" w:hAnsi="Angsana New"/>
          <w:sz w:val="28"/>
        </w:rPr>
        <w:t xml:space="preserve">      </w:t>
      </w:r>
      <w:r w:rsidR="00A00055" w:rsidRPr="00C11260">
        <w:rPr>
          <w:rFonts w:ascii="Angsana New" w:hAnsi="Angsana New" w:hint="cs"/>
          <w:sz w:val="28"/>
          <w:cs/>
        </w:rPr>
        <w:t xml:space="preserve">วันที่ </w:t>
      </w:r>
      <w:r w:rsidR="00A00055" w:rsidRPr="00C11260">
        <w:rPr>
          <w:rFonts w:ascii="Angsana New" w:hAnsi="Angsana New" w:hint="cs"/>
          <w:sz w:val="28"/>
        </w:rPr>
        <w:t>1</w:t>
      </w:r>
      <w:r w:rsidR="00A00055" w:rsidRPr="00C11260">
        <w:rPr>
          <w:rFonts w:ascii="Angsana New" w:hAnsi="Angsana New" w:hint="cs"/>
          <w:sz w:val="28"/>
          <w:cs/>
        </w:rPr>
        <w:t xml:space="preserve"> มกราคม </w:t>
      </w:r>
      <w:r w:rsidR="00A00055" w:rsidRPr="00C11260">
        <w:rPr>
          <w:rFonts w:ascii="Angsana New" w:hAnsi="Angsana New" w:hint="cs"/>
          <w:sz w:val="28"/>
        </w:rPr>
        <w:t>2559</w:t>
      </w:r>
      <w:r w:rsidR="00A00055" w:rsidRPr="00C11260">
        <w:rPr>
          <w:rFonts w:ascii="Angsana New" w:hAnsi="Angsana New" w:hint="cs"/>
          <w:sz w:val="28"/>
          <w:cs/>
        </w:rPr>
        <w:t xml:space="preserve"> สิ้นสุดวันที่ </w:t>
      </w:r>
      <w:r w:rsidR="00A00055" w:rsidRPr="00C11260">
        <w:rPr>
          <w:rFonts w:ascii="Angsana New" w:hAnsi="Angsana New" w:hint="cs"/>
          <w:sz w:val="28"/>
        </w:rPr>
        <w:t>31</w:t>
      </w:r>
      <w:r w:rsidR="00A00055" w:rsidRPr="00C11260">
        <w:rPr>
          <w:rFonts w:ascii="Angsana New" w:hAnsi="Angsana New" w:hint="cs"/>
          <w:sz w:val="28"/>
          <w:cs/>
        </w:rPr>
        <w:t xml:space="preserve"> ธันวาคม </w:t>
      </w:r>
      <w:r w:rsidR="00A00055" w:rsidRPr="00C11260">
        <w:rPr>
          <w:rFonts w:ascii="Angsana New" w:hAnsi="Angsana New" w:hint="cs"/>
          <w:sz w:val="28"/>
        </w:rPr>
        <w:t>2563</w:t>
      </w:r>
      <w:r w:rsidR="00A00055" w:rsidRPr="00C11260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A00055" w:rsidRPr="00C11260">
        <w:rPr>
          <w:rFonts w:ascii="Angsana New" w:hAnsi="Angsana New" w:hint="cs"/>
          <w:sz w:val="28"/>
        </w:rPr>
        <w:t>5</w:t>
      </w:r>
      <w:r w:rsidR="00A00055" w:rsidRPr="00C11260">
        <w:rPr>
          <w:rFonts w:ascii="Angsana New" w:hAnsi="Angsana New" w:hint="cs"/>
          <w:sz w:val="28"/>
          <w:cs/>
        </w:rPr>
        <w:t xml:space="preserve"> ปี</w:t>
      </w:r>
    </w:p>
    <w:bookmarkEnd w:id="7"/>
    <w:p w14:paraId="3AB12BC5" w14:textId="1F598C42" w:rsidR="00FA1CAF" w:rsidRPr="00620EBA" w:rsidRDefault="00BE56FB" w:rsidP="00625A13">
      <w:pPr>
        <w:spacing w:before="240" w:after="240"/>
        <w:ind w:left="90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E357AA">
        <w:rPr>
          <w:rFonts w:asciiTheme="majorBidi" w:hAnsiTheme="majorBidi" w:cstheme="majorBidi" w:hint="cs"/>
          <w:sz w:val="28"/>
          <w:cs/>
        </w:rPr>
        <w:t>2</w:t>
      </w:r>
      <w:r w:rsidR="00985E24" w:rsidRPr="00620EBA">
        <w:rPr>
          <w:rFonts w:asciiTheme="majorBidi" w:hAnsiTheme="majorBidi" w:cstheme="majorBidi"/>
          <w:sz w:val="28"/>
        </w:rPr>
        <w:tab/>
      </w:r>
      <w:r w:rsidR="00C81DA0" w:rsidRPr="00620EBA">
        <w:rPr>
          <w:rFonts w:asciiTheme="majorBidi" w:hAnsiTheme="majorBidi" w:cstheme="majorBidi"/>
          <w:sz w:val="28"/>
          <w:cs/>
        </w:rPr>
        <w:t>บริษัท พระแสงกรีน พาวเวอร์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จำนวนเงินขั้นต่ำที่บริษัทย่อยดังกล่าวต้องจ่ายในอนาคตทั้งสิ้นภายใต้สัญญาบริการ มีรายละเอียดดังนี้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400"/>
        <w:gridCol w:w="1530"/>
        <w:gridCol w:w="270"/>
        <w:gridCol w:w="1440"/>
      </w:tblGrid>
      <w:tr w:rsidR="00FA1CAF" w:rsidRPr="00620EBA" w14:paraId="36B77885" w14:textId="77777777" w:rsidTr="009B25BE">
        <w:trPr>
          <w:trHeight w:val="409"/>
        </w:trPr>
        <w:tc>
          <w:tcPr>
            <w:tcW w:w="8640" w:type="dxa"/>
            <w:gridSpan w:val="4"/>
            <w:vAlign w:val="bottom"/>
          </w:tcPr>
          <w:p w14:paraId="39E8E574" w14:textId="78B06FDC" w:rsidR="00FA1CAF" w:rsidRPr="00620EBA" w:rsidRDefault="00FA1CAF" w:rsidP="00B949D3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(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620EBA">
              <w:rPr>
                <w:rFonts w:asciiTheme="majorBidi" w:hAnsiTheme="majorBidi" w:cstheme="majorBidi"/>
                <w:sz w:val="28"/>
              </w:rPr>
              <w:t xml:space="preserve">: </w:t>
            </w:r>
            <w:r w:rsidR="0053491E" w:rsidRPr="00620EBA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A1CAF" w:rsidRPr="00620EBA" w14:paraId="14526CF8" w14:textId="77777777" w:rsidTr="009B25BE">
        <w:trPr>
          <w:trHeight w:val="409"/>
        </w:trPr>
        <w:tc>
          <w:tcPr>
            <w:tcW w:w="5400" w:type="dxa"/>
            <w:vAlign w:val="bottom"/>
          </w:tcPr>
          <w:p w14:paraId="379756F1" w14:textId="77777777" w:rsidR="00FA1CAF" w:rsidRPr="00620EBA" w:rsidRDefault="00FA1CAF" w:rsidP="00401A1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6F6E35" w14:textId="728AFC31" w:rsidR="00A612F4" w:rsidRDefault="00825D0B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3</w:t>
            </w:r>
            <w:r w:rsidR="00C142AF">
              <w:rPr>
                <w:rFonts w:asciiTheme="majorBidi" w:hAnsiTheme="majorBidi" w:cstheme="majorBidi"/>
                <w:sz w:val="28"/>
              </w:rPr>
              <w:t>0</w:t>
            </w:r>
            <w:r w:rsidR="00A00055" w:rsidRPr="00620EBA">
              <w:rPr>
                <w:rFonts w:asciiTheme="majorBidi" w:hAnsiTheme="majorBidi" w:cstheme="majorBidi"/>
                <w:sz w:val="28"/>
              </w:rPr>
              <w:t xml:space="preserve"> </w:t>
            </w:r>
            <w:r w:rsidR="00AF7ED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  <w:r w:rsidR="00FA1CAF" w:rsidRPr="00620EB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43EF201C" w14:textId="5E488050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256</w:t>
            </w:r>
            <w:r w:rsidR="004169B9" w:rsidRPr="00620EB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47AFB3BA" w14:textId="77777777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4BF73E" w14:textId="77777777" w:rsidR="00A612F4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620EBA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3A8ED371" w14:textId="33E3A55F" w:rsidR="00FA1CAF" w:rsidRPr="00620EBA" w:rsidRDefault="00FA1CAF" w:rsidP="00401A19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620EBA">
              <w:rPr>
                <w:rFonts w:asciiTheme="majorBidi" w:hAnsiTheme="majorBidi" w:cstheme="majorBidi"/>
                <w:sz w:val="28"/>
              </w:rPr>
              <w:t>256</w:t>
            </w:r>
            <w:r w:rsidR="004169B9" w:rsidRPr="00620EB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FA1CAF" w:rsidRPr="00620EBA" w14:paraId="213CC9BC" w14:textId="77777777" w:rsidTr="009B25BE">
        <w:trPr>
          <w:trHeight w:val="395"/>
        </w:trPr>
        <w:tc>
          <w:tcPr>
            <w:tcW w:w="5400" w:type="dxa"/>
          </w:tcPr>
          <w:p w14:paraId="392B348B" w14:textId="77777777" w:rsidR="00FA1CAF" w:rsidRPr="00620EBA" w:rsidRDefault="00FA1CAF" w:rsidP="00401A19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98B9927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7F5326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A59473" w14:textId="77777777" w:rsidR="00FA1CAF" w:rsidRPr="00620EBA" w:rsidRDefault="00FA1CAF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620EBA" w14:paraId="65360C1C" w14:textId="77777777" w:rsidTr="00EE3B52">
        <w:trPr>
          <w:trHeight w:val="409"/>
        </w:trPr>
        <w:tc>
          <w:tcPr>
            <w:tcW w:w="5400" w:type="dxa"/>
          </w:tcPr>
          <w:p w14:paraId="3413EF7D" w14:textId="77777777" w:rsidR="00ED6D91" w:rsidRPr="00620EBA" w:rsidRDefault="00ED6D91" w:rsidP="00ED6D91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D75F1B" w14:textId="0973512C" w:rsidR="00ED6D91" w:rsidRPr="00ED6D91" w:rsidRDefault="00E635F7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E635F7">
              <w:rPr>
                <w:rFonts w:asciiTheme="majorBidi" w:hAnsiTheme="majorBidi" w:cstheme="majorBidi" w:hint="eastAsia"/>
                <w:sz w:val="28"/>
              </w:rPr>
              <w:t>2,278</w:t>
            </w:r>
          </w:p>
        </w:tc>
        <w:tc>
          <w:tcPr>
            <w:tcW w:w="270" w:type="dxa"/>
            <w:vAlign w:val="bottom"/>
          </w:tcPr>
          <w:p w14:paraId="106880B4" w14:textId="77777777" w:rsidR="00ED6D91" w:rsidRPr="00ED6D91" w:rsidRDefault="00ED6D91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41E3077" w14:textId="2E4DF02E" w:rsidR="00ED6D91" w:rsidRPr="00ED6D91" w:rsidRDefault="00ED6D91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4,545</w:t>
            </w:r>
          </w:p>
        </w:tc>
      </w:tr>
      <w:tr w:rsidR="00ED6D91" w:rsidRPr="00620EBA" w14:paraId="7273D156" w14:textId="77777777" w:rsidTr="00EE3B52">
        <w:trPr>
          <w:trHeight w:val="409"/>
        </w:trPr>
        <w:tc>
          <w:tcPr>
            <w:tcW w:w="5400" w:type="dxa"/>
          </w:tcPr>
          <w:p w14:paraId="657B87EE" w14:textId="77777777" w:rsidR="00ED6D91" w:rsidRPr="00620EBA" w:rsidRDefault="00ED6D91" w:rsidP="00ED6D91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ปี แต่ไม่เกิน </w:t>
            </w:r>
            <w:r w:rsidRPr="00620EBA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620E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95AB" w14:textId="27FDAB93" w:rsidR="00ED6D91" w:rsidRPr="00ED6D91" w:rsidRDefault="00E635F7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ECA3A7" w14:textId="77777777" w:rsidR="00ED6D91" w:rsidRPr="00ED6D91" w:rsidRDefault="00ED6D91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4F120A" w14:textId="46DC6CD4" w:rsidR="00ED6D91" w:rsidRPr="00ED6D91" w:rsidRDefault="00ED6D91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 w:hint="cs"/>
                <w:sz w:val="28"/>
                <w:cs/>
              </w:rPr>
              <w:t>1,139</w:t>
            </w:r>
          </w:p>
        </w:tc>
      </w:tr>
      <w:tr w:rsidR="00ED6D91" w:rsidRPr="00B118B0" w14:paraId="524528AA" w14:textId="77777777" w:rsidTr="00EE3B52">
        <w:trPr>
          <w:trHeight w:val="409"/>
        </w:trPr>
        <w:tc>
          <w:tcPr>
            <w:tcW w:w="5400" w:type="dxa"/>
          </w:tcPr>
          <w:p w14:paraId="6032C9ED" w14:textId="77777777" w:rsidR="00ED6D91" w:rsidRPr="00620EBA" w:rsidRDefault="00ED6D91" w:rsidP="00ED6D91">
            <w:pPr>
              <w:ind w:left="492" w:right="-29" w:hanging="60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20EB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96257" w14:textId="4E6C1486" w:rsidR="00ED6D91" w:rsidRPr="00ED6D91" w:rsidRDefault="00E635F7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35F7">
              <w:rPr>
                <w:rFonts w:asciiTheme="majorBidi" w:hAnsiTheme="majorBidi" w:cstheme="majorBidi" w:hint="eastAsia"/>
                <w:b/>
                <w:bCs/>
                <w:sz w:val="28"/>
              </w:rPr>
              <w:t>2,278</w:t>
            </w:r>
          </w:p>
        </w:tc>
        <w:tc>
          <w:tcPr>
            <w:tcW w:w="270" w:type="dxa"/>
            <w:vAlign w:val="bottom"/>
          </w:tcPr>
          <w:p w14:paraId="26BE63E5" w14:textId="77777777" w:rsidR="00ED6D91" w:rsidRPr="00ED6D91" w:rsidRDefault="00ED6D91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B1C2F" w14:textId="314CCF78" w:rsidR="00ED6D91" w:rsidRPr="00ED6D91" w:rsidRDefault="00ED6D91" w:rsidP="00EE3B52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="Angsana New" w:hAnsi="Angsana New" w:hint="cs"/>
                <w:b/>
                <w:bCs/>
                <w:sz w:val="28"/>
                <w:cs/>
              </w:rPr>
              <w:t>5,684</w:t>
            </w:r>
          </w:p>
        </w:tc>
      </w:tr>
    </w:tbl>
    <w:p w14:paraId="1C1AD11A" w14:textId="05CC5974" w:rsidR="00B472A3" w:rsidRPr="00B118B0" w:rsidRDefault="00FB03D0" w:rsidP="00625A13">
      <w:pPr>
        <w:spacing w:before="240"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B118B0">
        <w:rPr>
          <w:rFonts w:asciiTheme="majorBidi" w:hAnsiTheme="majorBidi" w:cstheme="majorBidi"/>
          <w:sz w:val="28"/>
        </w:rPr>
        <w:t>1</w:t>
      </w:r>
      <w:r w:rsidRPr="00B118B0">
        <w:rPr>
          <w:rFonts w:asciiTheme="majorBidi" w:hAnsiTheme="majorBidi" w:cstheme="majorBidi"/>
          <w:sz w:val="28"/>
          <w:cs/>
        </w:rPr>
        <w:t xml:space="preserve"> มกราคม </w:t>
      </w:r>
      <w:r w:rsidRPr="00B118B0">
        <w:rPr>
          <w:rFonts w:asciiTheme="majorBidi" w:hAnsiTheme="majorBidi" w:cstheme="majorBidi"/>
          <w:sz w:val="28"/>
        </w:rPr>
        <w:t xml:space="preserve">2559 </w:t>
      </w:r>
      <w:r w:rsidRPr="00B118B0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B118B0">
        <w:rPr>
          <w:rFonts w:asciiTheme="majorBidi" w:hAnsiTheme="majorBidi" w:cstheme="majorBidi"/>
          <w:sz w:val="28"/>
        </w:rPr>
        <w:t xml:space="preserve">31 </w:t>
      </w:r>
      <w:r w:rsidRPr="00B118B0">
        <w:rPr>
          <w:rFonts w:asciiTheme="majorBidi" w:hAnsiTheme="majorBidi" w:cstheme="majorBidi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z w:val="28"/>
        </w:rPr>
        <w:t xml:space="preserve">2563 </w:t>
      </w:r>
      <w:r w:rsidR="006376DE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อย่างไรก็ตาม เมื่อวันที่ </w:t>
      </w:r>
      <w:r w:rsidRPr="00B118B0">
        <w:rPr>
          <w:rFonts w:asciiTheme="majorBidi" w:hAnsiTheme="majorBidi" w:cstheme="majorBidi"/>
          <w:sz w:val="28"/>
        </w:rPr>
        <w:t xml:space="preserve">1 </w:t>
      </w:r>
      <w:r w:rsidRPr="00B118B0">
        <w:rPr>
          <w:rFonts w:asciiTheme="majorBidi" w:hAnsiTheme="majorBidi" w:cstheme="majorBidi"/>
          <w:sz w:val="28"/>
          <w:cs/>
        </w:rPr>
        <w:t xml:space="preserve">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บริษัทย่อยได้ทำสัญญาฉบับใหม่และยกเลิกสัญญาฉบับเดิม โดยมีผลบังคับใช้ตั้งแต่วันที่</w:t>
      </w:r>
      <w:r w:rsidRPr="00B118B0">
        <w:rPr>
          <w:rFonts w:asciiTheme="majorBidi" w:hAnsiTheme="majorBidi" w:cstheme="majorBidi"/>
          <w:sz w:val="28"/>
        </w:rPr>
        <w:t xml:space="preserve"> 1</w:t>
      </w:r>
      <w:r w:rsidRPr="00B118B0">
        <w:rPr>
          <w:rFonts w:asciiTheme="majorBidi" w:hAnsiTheme="majorBidi" w:cstheme="majorBidi"/>
          <w:sz w:val="28"/>
          <w:cs/>
        </w:rPr>
        <w:t xml:space="preserve"> เมษายน </w:t>
      </w:r>
      <w:r w:rsidRPr="00B118B0">
        <w:rPr>
          <w:rFonts w:asciiTheme="majorBidi" w:hAnsiTheme="majorBidi" w:cstheme="majorBidi"/>
          <w:sz w:val="28"/>
        </w:rPr>
        <w:t xml:space="preserve">2561 </w:t>
      </w:r>
      <w:r w:rsidRPr="00B118B0">
        <w:rPr>
          <w:rFonts w:asciiTheme="majorBidi" w:hAnsiTheme="majorBidi" w:cstheme="majorBidi"/>
          <w:sz w:val="28"/>
          <w:cs/>
        </w:rPr>
        <w:t>สิ้นสุดวันที่</w:t>
      </w:r>
      <w:r w:rsidRPr="00B118B0">
        <w:rPr>
          <w:rFonts w:asciiTheme="majorBidi" w:hAnsiTheme="majorBidi" w:cstheme="majorBidi"/>
          <w:sz w:val="28"/>
        </w:rPr>
        <w:t xml:space="preserve"> 31</w:t>
      </w:r>
      <w:r w:rsidRPr="00B118B0">
        <w:rPr>
          <w:rFonts w:asciiTheme="majorBidi" w:hAnsiTheme="majorBidi" w:cstheme="majorBidi"/>
          <w:sz w:val="28"/>
          <w:cs/>
        </w:rPr>
        <w:t xml:space="preserve"> มีนาคม </w:t>
      </w:r>
      <w:r w:rsidRPr="00B118B0">
        <w:rPr>
          <w:rFonts w:asciiTheme="majorBidi" w:hAnsiTheme="majorBidi" w:cstheme="majorBidi"/>
          <w:sz w:val="28"/>
        </w:rPr>
        <w:t xml:space="preserve">2566 </w:t>
      </w:r>
      <w:r w:rsidRPr="00B118B0">
        <w:rPr>
          <w:rFonts w:asciiTheme="majorBidi" w:hAnsiTheme="majorBidi" w:cstheme="majorBidi"/>
          <w:sz w:val="28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>ๆ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รอบ </w:t>
      </w:r>
      <w:r w:rsidRPr="00B118B0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777E3355" w14:textId="2146C267" w:rsidR="007F5525" w:rsidRDefault="00BE56FB" w:rsidP="007F5525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9E4C64" w:rsidRPr="00B118B0">
        <w:rPr>
          <w:rFonts w:asciiTheme="majorBidi" w:hAnsiTheme="majorBidi" w:cstheme="majorBidi"/>
          <w:sz w:val="28"/>
          <w:cs/>
        </w:rPr>
        <w:t>.</w:t>
      </w:r>
      <w:r w:rsidR="00137DF3">
        <w:rPr>
          <w:rFonts w:asciiTheme="majorBidi" w:hAnsiTheme="majorBidi" w:cstheme="majorBidi"/>
          <w:sz w:val="28"/>
        </w:rPr>
        <w:t>3</w:t>
      </w:r>
      <w:r w:rsidR="009E4C64" w:rsidRPr="00B118B0">
        <w:rPr>
          <w:rFonts w:asciiTheme="majorBidi" w:hAnsiTheme="majorBidi" w:cstheme="majorBidi"/>
          <w:sz w:val="28"/>
          <w:cs/>
        </w:rPr>
        <w:tab/>
      </w:r>
      <w:r w:rsidR="00941DA9" w:rsidRPr="00B118B0">
        <w:rPr>
          <w:rFonts w:asciiTheme="majorBidi" w:hAnsiTheme="majorBidi" w:cstheme="majorBidi"/>
          <w:sz w:val="28"/>
          <w:cs/>
        </w:rPr>
        <w:t xml:space="preserve">บริษัท พระแสงกรีน พาวเวอร์ จำกัด 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 </w:t>
      </w:r>
      <w:r w:rsidR="00941DA9" w:rsidRPr="00B118B0">
        <w:rPr>
          <w:rFonts w:asciiTheme="majorBidi" w:hAnsiTheme="majorBidi" w:cstheme="majorBidi"/>
          <w:sz w:val="28"/>
        </w:rPr>
        <w:t>15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 และสามารถต่อสัญญาเพิ่มคราวละ </w:t>
      </w:r>
      <w:r w:rsidR="00941DA9" w:rsidRPr="00B118B0">
        <w:rPr>
          <w:rFonts w:asciiTheme="majorBidi" w:hAnsiTheme="majorBidi" w:cstheme="majorBidi"/>
          <w:sz w:val="28"/>
        </w:rPr>
        <w:t>10</w:t>
      </w:r>
      <w:r w:rsidR="00941DA9" w:rsidRPr="00B118B0">
        <w:rPr>
          <w:rFonts w:asciiTheme="majorBidi" w:hAnsiTheme="majorBidi" w:cstheme="majorBidi"/>
          <w:sz w:val="28"/>
          <w:cs/>
        </w:rPr>
        <w:t xml:space="preserve"> ปี</w:t>
      </w:r>
    </w:p>
    <w:p w14:paraId="738E8AF8" w14:textId="678C32D4" w:rsidR="00C96282" w:rsidRDefault="00C9628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4DDF4DC5" w14:textId="687E3304" w:rsidR="00B472A3" w:rsidRDefault="00B472A3" w:rsidP="00E57595">
      <w:pPr>
        <w:spacing w:after="240"/>
        <w:ind w:left="900" w:hanging="540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>29</w:t>
      </w:r>
      <w:r w:rsidRPr="00B118B0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4 </w:t>
      </w:r>
      <w:r w:rsidR="003F2786" w:rsidRPr="003F2786">
        <w:rPr>
          <w:rFonts w:asciiTheme="majorBidi" w:hAnsiTheme="majorBidi" w:hint="cs"/>
          <w:sz w:val="28"/>
          <w:cs/>
        </w:rPr>
        <w:t>เมื่อวันที่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12 </w:t>
      </w:r>
      <w:r w:rsidR="003F2786" w:rsidRPr="003F2786">
        <w:rPr>
          <w:rFonts w:asciiTheme="majorBidi" w:hAnsiTheme="majorBidi" w:hint="cs"/>
          <w:sz w:val="28"/>
          <w:cs/>
        </w:rPr>
        <w:t>พฤษภาคม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2565 </w:t>
      </w:r>
      <w:r w:rsidR="003F2786" w:rsidRPr="003F2786">
        <w:rPr>
          <w:rFonts w:asciiTheme="majorBidi" w:hAnsiTheme="majorBidi" w:hint="cs"/>
          <w:sz w:val="28"/>
          <w:cs/>
        </w:rPr>
        <w:t>บริษัท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สตาร์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แก๊ส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จำกัด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ซึ่งเป็นบริษัทย่อย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ได้ลงนามในสัญญา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โครงการก่อสร้างสถานีบริการน้ำมัน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ปตท</w:t>
      </w:r>
      <w:r w:rsidR="003F2786" w:rsidRPr="003F2786">
        <w:rPr>
          <w:rFonts w:asciiTheme="majorBidi" w:hAnsiTheme="majorBidi"/>
          <w:sz w:val="28"/>
          <w:cs/>
        </w:rPr>
        <w:t xml:space="preserve">. </w:t>
      </w:r>
      <w:r w:rsidR="003F2786" w:rsidRPr="003F2786">
        <w:rPr>
          <w:rFonts w:asciiTheme="majorBidi" w:hAnsiTheme="majorBidi" w:hint="cs"/>
          <w:sz w:val="28"/>
          <w:cs/>
        </w:rPr>
        <w:t>กับบริษัทแห่งหนึ่ง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เพื่อก่อสร้างอาคารสถานีบริการน้ำมัน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eastAsia"/>
          <w:sz w:val="28"/>
          <w:cs/>
        </w:rPr>
        <w:t>“</w:t>
      </w:r>
      <w:r w:rsidR="003F2786" w:rsidRPr="003F2786">
        <w:rPr>
          <w:rFonts w:asciiTheme="majorBidi" w:hAnsiTheme="majorBidi" w:hint="cs"/>
          <w:sz w:val="28"/>
          <w:cs/>
        </w:rPr>
        <w:t>ปตท</w:t>
      </w:r>
      <w:r w:rsidR="003F2786" w:rsidRPr="003F2786">
        <w:rPr>
          <w:rFonts w:asciiTheme="majorBidi" w:hAnsiTheme="majorBidi"/>
          <w:sz w:val="28"/>
          <w:cs/>
        </w:rPr>
        <w:t>.</w:t>
      </w:r>
      <w:r w:rsidR="003F2786" w:rsidRPr="003F2786">
        <w:rPr>
          <w:rFonts w:asciiTheme="majorBidi" w:hAnsiTheme="majorBidi" w:hint="eastAsia"/>
          <w:sz w:val="28"/>
          <w:cs/>
        </w:rPr>
        <w:t>”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ซึ่งเป็นการจ้างเหมารวมวัสดุสิ่งของ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อุปกรณ์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เครื่องมือ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เครื่องใช้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รวมทั้งค่าแรงงาน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โดยมีค่าใช้จ่ายทั้งสิ้น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27 </w:t>
      </w:r>
      <w:r w:rsidR="003F2786" w:rsidRPr="003F2786">
        <w:rPr>
          <w:rFonts w:asciiTheme="majorBidi" w:hAnsiTheme="majorBidi" w:hint="cs"/>
          <w:sz w:val="28"/>
          <w:cs/>
        </w:rPr>
        <w:t>ล้านบาท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ภายใต้เงื่อนไขของสัญญาดังกล่าว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บริษัทย่อยมีภาระผูกพันที่ต้องจ่ายค่าก่อสร้างอาคารและค่าจ้างเหมาเป็นงวด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จำนวน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8 </w:t>
      </w:r>
      <w:r w:rsidR="003F2786" w:rsidRPr="003F2786">
        <w:rPr>
          <w:rFonts w:asciiTheme="majorBidi" w:hAnsiTheme="majorBidi" w:hint="cs"/>
          <w:sz w:val="28"/>
          <w:cs/>
        </w:rPr>
        <w:t>งวด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ตามอัตราที่ระบุในสัญญา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ซึ่งจำนวนเงินขั้นต่ำที่บริษัทย่อยดังกล่าวต้องจ่ายในอนาคตทั้งสิ้นภายใต้สัญญา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โครงการก่อสร้างสถานีบริการน้ำมัน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ปตท</w:t>
      </w:r>
      <w:r w:rsidR="003F2786" w:rsidRPr="003F2786">
        <w:rPr>
          <w:rFonts w:asciiTheme="majorBidi" w:hAnsiTheme="majorBidi"/>
          <w:sz w:val="28"/>
          <w:cs/>
        </w:rPr>
        <w:t xml:space="preserve">. </w:t>
      </w:r>
      <w:r w:rsidR="003F2786" w:rsidRPr="003F2786">
        <w:rPr>
          <w:rFonts w:asciiTheme="majorBidi" w:hAnsiTheme="majorBidi" w:hint="cs"/>
          <w:sz w:val="28"/>
          <w:cs/>
        </w:rPr>
        <w:t>ณ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hint="cs"/>
          <w:sz w:val="28"/>
          <w:cs/>
        </w:rPr>
        <w:t>วันที่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30 </w:t>
      </w:r>
      <w:r w:rsidR="008A2E02">
        <w:rPr>
          <w:rFonts w:asciiTheme="majorBidi" w:hAnsiTheme="majorBidi" w:hint="cs"/>
          <w:sz w:val="28"/>
          <w:cs/>
        </w:rPr>
        <w:t>กันยายน</w:t>
      </w:r>
      <w:r w:rsidR="003F2786" w:rsidRPr="003F2786">
        <w:rPr>
          <w:rFonts w:asciiTheme="majorBidi" w:hAnsiTheme="majorBidi"/>
          <w:sz w:val="28"/>
          <w:cs/>
        </w:rPr>
        <w:t xml:space="preserve"> </w:t>
      </w:r>
      <w:r w:rsidR="003F2786" w:rsidRPr="003F2786">
        <w:rPr>
          <w:rFonts w:asciiTheme="majorBidi" w:hAnsiTheme="majorBidi" w:cstheme="majorBidi"/>
          <w:sz w:val="28"/>
        </w:rPr>
        <w:t xml:space="preserve">2565 </w:t>
      </w:r>
      <w:r w:rsidR="003F2786" w:rsidRPr="003F2786">
        <w:rPr>
          <w:rFonts w:asciiTheme="majorBidi" w:hAnsiTheme="majorBidi" w:hint="cs"/>
          <w:sz w:val="28"/>
          <w:cs/>
        </w:rPr>
        <w:t>เป็นจำนวนเงิน</w:t>
      </w:r>
      <w:r w:rsidR="003F2786" w:rsidRPr="00E77F15">
        <w:rPr>
          <w:rFonts w:asciiTheme="majorBidi" w:hAnsiTheme="majorBidi" w:hint="cs"/>
          <w:sz w:val="28"/>
          <w:cs/>
        </w:rPr>
        <w:t>รวม</w:t>
      </w:r>
      <w:r w:rsidR="003F2786" w:rsidRPr="00E77F15">
        <w:rPr>
          <w:rFonts w:asciiTheme="majorBidi" w:hAnsiTheme="majorBidi"/>
          <w:sz w:val="28"/>
          <w:cs/>
        </w:rPr>
        <w:t xml:space="preserve"> </w:t>
      </w:r>
      <w:r w:rsidR="003F2786" w:rsidRPr="00E77F15">
        <w:rPr>
          <w:rFonts w:asciiTheme="majorBidi" w:hAnsiTheme="majorBidi" w:cstheme="majorBidi"/>
          <w:sz w:val="28"/>
        </w:rPr>
        <w:t xml:space="preserve">23 </w:t>
      </w:r>
      <w:r w:rsidR="003F2786" w:rsidRPr="00E77F15">
        <w:rPr>
          <w:rFonts w:asciiTheme="majorBidi" w:hAnsiTheme="majorBidi" w:hint="cs"/>
          <w:sz w:val="28"/>
          <w:cs/>
        </w:rPr>
        <w:t>ล้าน</w:t>
      </w:r>
      <w:r w:rsidR="003F2786" w:rsidRPr="003F2786">
        <w:rPr>
          <w:rFonts w:asciiTheme="majorBidi" w:hAnsiTheme="majorBidi" w:hint="cs"/>
          <w:sz w:val="28"/>
          <w:cs/>
        </w:rPr>
        <w:t>บาท</w:t>
      </w:r>
    </w:p>
    <w:p w14:paraId="2D20D1C7" w14:textId="1FDB6077" w:rsidR="00AB36D5" w:rsidRDefault="00197E32" w:rsidP="00E57595">
      <w:pPr>
        <w:spacing w:after="240"/>
        <w:ind w:left="900" w:hanging="540"/>
        <w:jc w:val="thaiDistribute"/>
        <w:rPr>
          <w:rFonts w:asciiTheme="majorBidi" w:hAnsiTheme="majorBidi"/>
          <w:sz w:val="28"/>
        </w:rPr>
      </w:pPr>
      <w:r>
        <w:rPr>
          <w:rFonts w:asciiTheme="majorBidi" w:hAnsiTheme="majorBidi" w:cstheme="majorBidi"/>
          <w:sz w:val="28"/>
        </w:rPr>
        <w:t>29</w:t>
      </w:r>
      <w:r w:rsidRPr="00B118B0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>.</w:t>
      </w:r>
      <w:r>
        <w:rPr>
          <w:rFonts w:asciiTheme="majorBidi" w:hAnsiTheme="majorBidi" w:cstheme="majorBidi"/>
          <w:sz w:val="28"/>
        </w:rPr>
        <w:t xml:space="preserve">5 </w:t>
      </w:r>
      <w:r w:rsidRPr="00BC4B06">
        <w:rPr>
          <w:rFonts w:asciiTheme="majorBidi" w:hAnsiTheme="majorBidi" w:cstheme="majorBidi" w:hint="cs"/>
          <w:spacing w:val="-6"/>
          <w:sz w:val="28"/>
          <w:cs/>
        </w:rPr>
        <w:t>บริษัท ไฮโดรเอ็นเตอร์ไพร์ส</w:t>
      </w:r>
      <w:r w:rsidRPr="001F2C15">
        <w:rPr>
          <w:rFonts w:asciiTheme="majorBidi" w:hAnsiTheme="majorBidi" w:cstheme="majorBidi" w:hint="cs"/>
          <w:sz w:val="28"/>
          <w:cs/>
        </w:rPr>
        <w:t xml:space="preserve"> แอนด์ อะควอดีซายน์ จำกัด </w:t>
      </w:r>
      <w:r w:rsidRPr="001F2C15">
        <w:rPr>
          <w:rFonts w:asciiTheme="majorBidi" w:hAnsiTheme="majorBidi" w:cstheme="majorBidi"/>
          <w:sz w:val="28"/>
        </w:rPr>
        <w:t>(“</w:t>
      </w:r>
      <w:r w:rsidRPr="001F2C15">
        <w:rPr>
          <w:rFonts w:asciiTheme="majorBidi" w:hAnsiTheme="majorBidi" w:cstheme="majorBidi" w:hint="cs"/>
          <w:sz w:val="28"/>
          <w:cs/>
        </w:rPr>
        <w:t>บริษัท</w:t>
      </w:r>
      <w:r w:rsidRPr="001F2C15">
        <w:rPr>
          <w:rFonts w:asciiTheme="majorBidi" w:hAnsiTheme="majorBidi" w:cstheme="majorBidi"/>
          <w:sz w:val="28"/>
        </w:rPr>
        <w:t>”)</w:t>
      </w:r>
      <w:r w:rsidRPr="001F2C15">
        <w:rPr>
          <w:rFonts w:asciiTheme="majorBidi" w:hAnsiTheme="majorBidi" w:cstheme="majorBidi" w:hint="cs"/>
          <w:sz w:val="28"/>
          <w:cs/>
        </w:rPr>
        <w:t xml:space="preserve"> ซึ่งเป็นบริษัทย่อย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และ</w:t>
      </w:r>
      <w:r w:rsidRPr="001F2C15">
        <w:rPr>
          <w:rFonts w:ascii="Angsana New" w:eastAsia="Times New Roman" w:hAnsi="Angsana New" w:hint="cs"/>
          <w:sz w:val="28"/>
          <w:cs/>
        </w:rPr>
        <w:t>บริษัท</w:t>
      </w:r>
      <w:r w:rsidRPr="00BC4B06">
        <w:rPr>
          <w:rFonts w:ascii="Angsana New" w:eastAsia="Times New Roman" w:hAnsi="Angsana New" w:hint="cs"/>
          <w:spacing w:val="-6"/>
          <w:sz w:val="28"/>
          <w:cs/>
        </w:rPr>
        <w:t>แห่ง</w:t>
      </w:r>
      <w:r w:rsidRPr="00BC4B06">
        <w:rPr>
          <w:rFonts w:asciiTheme="majorBidi" w:hAnsiTheme="majorBidi" w:cstheme="majorBidi" w:hint="cs"/>
          <w:spacing w:val="-6"/>
          <w:sz w:val="28"/>
          <w:cs/>
        </w:rPr>
        <w:t>หนึ่ง (“โจทก์</w:t>
      </w:r>
      <w:proofErr w:type="gramStart"/>
      <w:r w:rsidR="00FD468B" w:rsidRPr="00BC4B06">
        <w:rPr>
          <w:rFonts w:asciiTheme="majorBidi" w:hAnsiTheme="majorBidi" w:cstheme="majorBidi" w:hint="cs"/>
          <w:spacing w:val="-6"/>
          <w:sz w:val="28"/>
          <w:cs/>
        </w:rPr>
        <w:t>”)</w:t>
      </w:r>
      <w:r w:rsidR="00FD468B">
        <w:rPr>
          <w:rFonts w:asciiTheme="majorBidi" w:hAnsiTheme="majorBidi" w:cstheme="majorBidi" w:hint="cs"/>
          <w:spacing w:val="-6"/>
          <w:sz w:val="28"/>
          <w:cs/>
        </w:rPr>
        <w:t xml:space="preserve">  ได้ทำสัญญาประนีประนอมยอมความยื่นต่อศาลแพ่ง</w:t>
      </w:r>
      <w:proofErr w:type="gramEnd"/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ซึ่งได้ตกลงกัน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โดยบริษัทขอชำระหนี้แก่โจทก์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เป็นจำนวนเงินต้น</w:t>
      </w:r>
      <w:r>
        <w:rPr>
          <w:rFonts w:asciiTheme="majorBidi" w:hAnsiTheme="majorBidi"/>
          <w:sz w:val="28"/>
        </w:rPr>
        <w:t xml:space="preserve"> 16.77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ล้านบาท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โดยแบ่งชำระเป็นงวด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0F404E">
        <w:rPr>
          <w:rFonts w:asciiTheme="majorBidi" w:hAnsiTheme="majorBidi" w:hint="cs"/>
          <w:spacing w:val="6"/>
          <w:sz w:val="28"/>
          <w:cs/>
        </w:rPr>
        <w:t>งวดที่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/>
          <w:spacing w:val="6"/>
          <w:sz w:val="28"/>
        </w:rPr>
        <w:t>1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 w:hint="cs"/>
          <w:spacing w:val="6"/>
          <w:sz w:val="28"/>
          <w:cs/>
        </w:rPr>
        <w:t>จำนวน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/>
          <w:spacing w:val="6"/>
          <w:sz w:val="28"/>
        </w:rPr>
        <w:t xml:space="preserve">2.77 </w:t>
      </w:r>
      <w:r w:rsidRPr="000F404E">
        <w:rPr>
          <w:rFonts w:asciiTheme="majorBidi" w:hAnsiTheme="majorBidi" w:hint="cs"/>
          <w:spacing w:val="6"/>
          <w:sz w:val="28"/>
          <w:cs/>
        </w:rPr>
        <w:t>ล้านบาท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 w:hint="cs"/>
          <w:spacing w:val="6"/>
          <w:sz w:val="28"/>
          <w:cs/>
        </w:rPr>
        <w:t>ภายในวันที่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/>
          <w:spacing w:val="6"/>
          <w:sz w:val="28"/>
        </w:rPr>
        <w:t>30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 w:hint="cs"/>
          <w:spacing w:val="6"/>
          <w:sz w:val="28"/>
          <w:cs/>
        </w:rPr>
        <w:t>ธันวาคม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/>
          <w:spacing w:val="6"/>
          <w:sz w:val="28"/>
        </w:rPr>
        <w:t>2565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 w:hint="cs"/>
          <w:spacing w:val="6"/>
          <w:sz w:val="28"/>
          <w:cs/>
        </w:rPr>
        <w:t>งวดที่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/>
          <w:spacing w:val="6"/>
          <w:sz w:val="28"/>
        </w:rPr>
        <w:t>2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 w:hint="cs"/>
          <w:spacing w:val="6"/>
          <w:sz w:val="28"/>
          <w:cs/>
        </w:rPr>
        <w:t>จำนวน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/>
          <w:spacing w:val="6"/>
          <w:sz w:val="28"/>
        </w:rPr>
        <w:t xml:space="preserve">2 </w:t>
      </w:r>
      <w:r w:rsidRPr="000F404E">
        <w:rPr>
          <w:rFonts w:asciiTheme="majorBidi" w:hAnsiTheme="majorBidi" w:hint="cs"/>
          <w:spacing w:val="6"/>
          <w:sz w:val="28"/>
          <w:cs/>
        </w:rPr>
        <w:t>ล้านบาท</w:t>
      </w:r>
      <w:r w:rsidRPr="000F404E">
        <w:rPr>
          <w:rFonts w:asciiTheme="majorBidi" w:hAnsiTheme="majorBidi"/>
          <w:spacing w:val="6"/>
          <w:sz w:val="28"/>
          <w:cs/>
        </w:rPr>
        <w:t xml:space="preserve"> </w:t>
      </w:r>
      <w:r w:rsidRPr="000F404E">
        <w:rPr>
          <w:rFonts w:asciiTheme="majorBidi" w:hAnsiTheme="majorBidi" w:hint="cs"/>
          <w:spacing w:val="6"/>
          <w:sz w:val="28"/>
          <w:cs/>
        </w:rPr>
        <w:t>ภายในวันที่</w:t>
      </w:r>
      <w:r w:rsidRPr="007C51C2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30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มกราคม</w:t>
      </w:r>
      <w:r w:rsidRPr="007C51C2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2566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และงวดที่</w:t>
      </w:r>
      <w:r w:rsidRPr="007C51C2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3</w:t>
      </w:r>
      <w:r w:rsidR="00FD468B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-</w:t>
      </w:r>
      <w:r w:rsidR="00FD468B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12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จำนวนงวดละ</w:t>
      </w:r>
      <w:r w:rsidRPr="007C51C2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1.2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ล้านบาท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สิ้นสุดภายในวันที่</w:t>
      </w:r>
      <w:r w:rsidRPr="007C51C2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30</w:t>
      </w:r>
      <w:r w:rsidRPr="007C51C2">
        <w:rPr>
          <w:rFonts w:asciiTheme="majorBidi" w:hAnsiTheme="majorBidi"/>
          <w:sz w:val="28"/>
          <w:cs/>
        </w:rPr>
        <w:t xml:space="preserve"> </w:t>
      </w:r>
      <w:r w:rsidRPr="007C51C2">
        <w:rPr>
          <w:rFonts w:asciiTheme="majorBidi" w:hAnsiTheme="majorBidi" w:hint="cs"/>
          <w:sz w:val="28"/>
          <w:cs/>
        </w:rPr>
        <w:t>พฤศจิกายน</w:t>
      </w:r>
      <w:r w:rsidRPr="007C51C2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2566</w:t>
      </w:r>
      <w:r w:rsidR="007E2F78">
        <w:rPr>
          <w:rFonts w:asciiTheme="majorBidi" w:hAnsiTheme="majorBidi" w:hint="cs"/>
          <w:sz w:val="28"/>
          <w:cs/>
        </w:rPr>
        <w:t xml:space="preserve"> </w:t>
      </w:r>
      <w:r w:rsidR="00AB36D5">
        <w:rPr>
          <w:rFonts w:asciiTheme="majorBidi" w:hAnsiTheme="majorBidi" w:hint="cs"/>
          <w:sz w:val="28"/>
          <w:cs/>
        </w:rPr>
        <w:t xml:space="preserve">(ดูหมายเหตุข้อ </w:t>
      </w:r>
      <w:r w:rsidR="00AB36D5">
        <w:rPr>
          <w:rFonts w:asciiTheme="majorBidi" w:hAnsiTheme="majorBidi"/>
          <w:sz w:val="28"/>
        </w:rPr>
        <w:t>29.4.2)</w:t>
      </w:r>
    </w:p>
    <w:p w14:paraId="1645CC35" w14:textId="77777777" w:rsidR="00AB36D5" w:rsidRDefault="00AB36D5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</w:rPr>
        <w:br w:type="page"/>
      </w:r>
    </w:p>
    <w:p w14:paraId="49482EF0" w14:textId="5B7C4A07" w:rsidR="00347765" w:rsidRPr="00BE55F6" w:rsidRDefault="00347765" w:rsidP="00BE55F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5801DBF0" w14:textId="2D6572A7" w:rsidR="004441E8" w:rsidRDefault="00303437" w:rsidP="00347765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="008A2E02">
        <w:rPr>
          <w:rFonts w:asciiTheme="majorBidi" w:hAnsiTheme="majorBidi" w:cstheme="majorBidi" w:hint="cs"/>
          <w:sz w:val="28"/>
          <w:cs/>
        </w:rPr>
        <w:t>กันยายน</w:t>
      </w:r>
      <w:r w:rsidR="00C142AF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74"/>
        <w:gridCol w:w="9"/>
      </w:tblGrid>
      <w:tr w:rsidR="00956835" w:rsidRPr="004517A7" w14:paraId="43E06A53" w14:textId="77777777" w:rsidTr="00613A3D">
        <w:trPr>
          <w:gridAfter w:val="1"/>
          <w:wAfter w:w="9" w:type="dxa"/>
          <w:tblHeader/>
        </w:trPr>
        <w:tc>
          <w:tcPr>
            <w:tcW w:w="9239" w:type="dxa"/>
            <w:gridSpan w:val="9"/>
            <w:vAlign w:val="bottom"/>
          </w:tcPr>
          <w:p w14:paraId="0B6F3211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56835" w:rsidRPr="004517A7" w14:paraId="026D95B1" w14:textId="77777777" w:rsidTr="00613A3D">
        <w:trPr>
          <w:tblHeader/>
        </w:trPr>
        <w:tc>
          <w:tcPr>
            <w:tcW w:w="2609" w:type="dxa"/>
            <w:vAlign w:val="bottom"/>
          </w:tcPr>
          <w:p w14:paraId="135BDC2E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9"/>
            <w:vAlign w:val="bottom"/>
          </w:tcPr>
          <w:p w14:paraId="461A8503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4114535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43CEC2C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E12E1F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6572EDB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5162F1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56835" w:rsidRPr="004517A7" w14:paraId="5B17D740" w14:textId="77777777" w:rsidTr="00613A3D">
        <w:trPr>
          <w:gridAfter w:val="1"/>
          <w:wAfter w:w="9" w:type="dxa"/>
          <w:tblHeader/>
        </w:trPr>
        <w:tc>
          <w:tcPr>
            <w:tcW w:w="2609" w:type="dxa"/>
            <w:vAlign w:val="bottom"/>
          </w:tcPr>
          <w:p w14:paraId="27D08CA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165A0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31" w:type="dxa"/>
            <w:vAlign w:val="bottom"/>
          </w:tcPr>
          <w:p w14:paraId="5E945502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88" w:type="dxa"/>
            <w:vAlign w:val="bottom"/>
          </w:tcPr>
          <w:p w14:paraId="7B8E1C2B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15DB93C9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09" w:type="dxa"/>
            <w:vAlign w:val="bottom"/>
          </w:tcPr>
          <w:p w14:paraId="23C14ABB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0" w:type="dxa"/>
            <w:vAlign w:val="bottom"/>
          </w:tcPr>
          <w:p w14:paraId="495CB110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38" w:type="dxa"/>
            <w:vAlign w:val="bottom"/>
          </w:tcPr>
          <w:p w14:paraId="04019772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4" w:type="dxa"/>
            <w:vAlign w:val="bottom"/>
          </w:tcPr>
          <w:p w14:paraId="4C1BA1B7" w14:textId="77777777" w:rsidR="00956835" w:rsidRPr="004517A7" w:rsidRDefault="0095683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956835" w:rsidRPr="004517A7" w14:paraId="6588A29E" w14:textId="77777777" w:rsidTr="00613A3D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3CA99010" w14:textId="77777777" w:rsidR="00956835" w:rsidRPr="00C428B1" w:rsidRDefault="00956835" w:rsidP="002A71C2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5008792C" w14:textId="77777777" w:rsidR="00956835" w:rsidRPr="00C428B1" w:rsidRDefault="00956835" w:rsidP="002A71C2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4"/>
              <w:jc w:val="left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  <w:tc>
          <w:tcPr>
            <w:tcW w:w="810" w:type="dxa"/>
            <w:vAlign w:val="bottom"/>
          </w:tcPr>
          <w:p w14:paraId="701D7223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1" w:type="dxa"/>
            <w:vAlign w:val="bottom"/>
          </w:tcPr>
          <w:p w14:paraId="34B08ACC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6239FC15" w14:textId="77777777" w:rsidR="00956835" w:rsidRPr="00C428B1" w:rsidRDefault="00956835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ED6D91" w:rsidRPr="004517A7" w14:paraId="1F8929E9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EC8A69" w14:textId="77777777" w:rsidR="00ED6D91" w:rsidRPr="00C428B1" w:rsidRDefault="00ED6D91" w:rsidP="002A71C2">
            <w:pPr>
              <w:pStyle w:val="BodyTextIndent3"/>
              <w:spacing w:before="0" w:after="0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386B6A3" w14:textId="77777777" w:rsidR="00ED6D91" w:rsidRPr="00C428B1" w:rsidRDefault="00ED6D91" w:rsidP="002A71C2">
            <w:pPr>
              <w:pStyle w:val="BodyTextIndent3"/>
              <w:spacing w:before="0" w:after="0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14115BA5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7FE621AE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6CB3E65B" w:rsidR="00ED6D91" w:rsidRPr="002A71C2" w:rsidRDefault="000821B8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38556B6D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4006FCFB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0" w:type="dxa"/>
            <w:vAlign w:val="bottom"/>
          </w:tcPr>
          <w:p w14:paraId="77EE3D12" w14:textId="68813249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38" w:type="dxa"/>
            <w:vAlign w:val="bottom"/>
          </w:tcPr>
          <w:p w14:paraId="09A9E077" w14:textId="3F73048B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  <w:tc>
          <w:tcPr>
            <w:tcW w:w="874" w:type="dxa"/>
            <w:vAlign w:val="bottom"/>
          </w:tcPr>
          <w:p w14:paraId="5514F1B2" w14:textId="2D8BAD7E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57</w:t>
            </w:r>
          </w:p>
        </w:tc>
      </w:tr>
      <w:tr w:rsidR="00ED6D91" w:rsidRPr="004517A7" w14:paraId="7DF0B294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6C1986DD" w14:textId="77777777" w:rsidR="00ED6D91" w:rsidRPr="00C428B1" w:rsidRDefault="00ED6D91" w:rsidP="002A71C2">
            <w:pPr>
              <w:pStyle w:val="BodyTextIndent3"/>
              <w:spacing w:before="0" w:after="0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628B8D31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0F0C31F9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3BF07958" w:rsidR="00ED6D91" w:rsidRPr="002A71C2" w:rsidRDefault="00AD5A1F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hint="eastAsia"/>
                <w:kern w:val="28"/>
                <w:sz w:val="28"/>
                <w:cs/>
              </w:rPr>
              <w:t>439</w:t>
            </w:r>
          </w:p>
        </w:tc>
        <w:tc>
          <w:tcPr>
            <w:tcW w:w="810" w:type="dxa"/>
            <w:vAlign w:val="bottom"/>
          </w:tcPr>
          <w:p w14:paraId="4BB3E475" w14:textId="79E1F69D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445</w:t>
            </w:r>
          </w:p>
        </w:tc>
        <w:tc>
          <w:tcPr>
            <w:tcW w:w="809" w:type="dxa"/>
            <w:vAlign w:val="bottom"/>
          </w:tcPr>
          <w:p w14:paraId="4F502E06" w14:textId="6CBECC49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 xml:space="preserve">        -</w:t>
            </w:r>
          </w:p>
        </w:tc>
        <w:tc>
          <w:tcPr>
            <w:tcW w:w="870" w:type="dxa"/>
            <w:vAlign w:val="bottom"/>
          </w:tcPr>
          <w:p w14:paraId="52028DFF" w14:textId="6EE594FE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 xml:space="preserve">        -</w:t>
            </w:r>
          </w:p>
        </w:tc>
        <w:tc>
          <w:tcPr>
            <w:tcW w:w="838" w:type="dxa"/>
            <w:vAlign w:val="bottom"/>
          </w:tcPr>
          <w:p w14:paraId="470E461B" w14:textId="0D11B77B" w:rsidR="00ED6D91" w:rsidRPr="002A71C2" w:rsidRDefault="00AD5A1F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hint="eastAsia"/>
                <w:kern w:val="28"/>
                <w:sz w:val="28"/>
                <w:cs/>
              </w:rPr>
              <w:t>439</w:t>
            </w:r>
          </w:p>
        </w:tc>
        <w:tc>
          <w:tcPr>
            <w:tcW w:w="874" w:type="dxa"/>
            <w:vAlign w:val="bottom"/>
          </w:tcPr>
          <w:p w14:paraId="09A444D1" w14:textId="58B73B69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445</w:t>
            </w:r>
          </w:p>
        </w:tc>
      </w:tr>
      <w:tr w:rsidR="00ED6D91" w:rsidRPr="004517A7" w14:paraId="63A05D52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15FFE1DD" w14:textId="77777777" w:rsidR="00ED6D91" w:rsidRPr="00C428B1" w:rsidRDefault="00ED6D91" w:rsidP="002A71C2">
            <w:pPr>
              <w:pStyle w:val="BodyTextIndent3"/>
              <w:spacing w:before="0" w:after="0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086EFEEB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2B6A0197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3AB69019" w:rsidR="00ED6D91" w:rsidRPr="002A71C2" w:rsidRDefault="00F540BA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hint="eastAsia"/>
                <w:kern w:val="28"/>
                <w:sz w:val="28"/>
                <w:cs/>
              </w:rPr>
              <w:t>259</w:t>
            </w:r>
          </w:p>
        </w:tc>
        <w:tc>
          <w:tcPr>
            <w:tcW w:w="810" w:type="dxa"/>
            <w:vAlign w:val="bottom"/>
          </w:tcPr>
          <w:p w14:paraId="2F53C514" w14:textId="2AB976E2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2</w:t>
            </w: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67</w:t>
            </w:r>
          </w:p>
        </w:tc>
        <w:tc>
          <w:tcPr>
            <w:tcW w:w="809" w:type="dxa"/>
            <w:vAlign w:val="bottom"/>
          </w:tcPr>
          <w:p w14:paraId="3BBC5C9E" w14:textId="28127858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 xml:space="preserve">        -</w:t>
            </w:r>
          </w:p>
        </w:tc>
        <w:tc>
          <w:tcPr>
            <w:tcW w:w="870" w:type="dxa"/>
            <w:vAlign w:val="bottom"/>
          </w:tcPr>
          <w:p w14:paraId="4439F6C2" w14:textId="7248D148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59D69D73" w:rsidR="00ED6D91" w:rsidRPr="002A71C2" w:rsidRDefault="00F540BA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2A71C2">
              <w:rPr>
                <w:rFonts w:asciiTheme="majorBidi" w:eastAsia="Times New Roman" w:hAnsiTheme="majorBidi" w:hint="eastAsia"/>
                <w:kern w:val="28"/>
                <w:sz w:val="28"/>
                <w:cs/>
              </w:rPr>
              <w:t>259</w:t>
            </w:r>
          </w:p>
        </w:tc>
        <w:tc>
          <w:tcPr>
            <w:tcW w:w="874" w:type="dxa"/>
            <w:vAlign w:val="bottom"/>
          </w:tcPr>
          <w:p w14:paraId="1A5901A2" w14:textId="01B56506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67</w:t>
            </w:r>
          </w:p>
        </w:tc>
      </w:tr>
      <w:tr w:rsidR="00ED6D91" w:rsidRPr="004517A7" w14:paraId="42209381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1A28F8D8" w14:textId="77777777" w:rsidR="00ED6D91" w:rsidRPr="00C428B1" w:rsidRDefault="00ED6D91" w:rsidP="002A71C2">
            <w:pPr>
              <w:pStyle w:val="BodyTextIndent3"/>
              <w:spacing w:before="0" w:after="0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vAlign w:val="bottom"/>
          </w:tcPr>
          <w:p w14:paraId="30DF3915" w14:textId="26F14989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7E9DA075" w14:textId="129E156D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021B3CD" w14:textId="55A8B623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7FB665D" w14:textId="3A47B530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7292BBAD" w14:textId="6BFED69D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0236C56D" w14:textId="7BA17087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2</w:t>
            </w:r>
          </w:p>
        </w:tc>
        <w:tc>
          <w:tcPr>
            <w:tcW w:w="838" w:type="dxa"/>
            <w:vAlign w:val="bottom"/>
          </w:tcPr>
          <w:p w14:paraId="0A409788" w14:textId="7B66ECF7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4" w:type="dxa"/>
            <w:vAlign w:val="bottom"/>
          </w:tcPr>
          <w:p w14:paraId="6B01E0F9" w14:textId="5CAB07A4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2</w:t>
            </w:r>
          </w:p>
        </w:tc>
      </w:tr>
      <w:tr w:rsidR="00ED6D91" w:rsidRPr="004517A7" w14:paraId="018C06C3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6C78B82" w14:textId="77777777" w:rsidR="00ED6D91" w:rsidRPr="00C428B1" w:rsidRDefault="00ED6D91" w:rsidP="002A71C2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2850F426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25F6041F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6A08D221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0BB59E66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77FF4127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="002D7D22"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</w:p>
        </w:tc>
        <w:tc>
          <w:tcPr>
            <w:tcW w:w="870" w:type="dxa"/>
            <w:vAlign w:val="bottom"/>
          </w:tcPr>
          <w:p w14:paraId="4FB2808E" w14:textId="6E5B8721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68</w:t>
            </w:r>
          </w:p>
        </w:tc>
        <w:tc>
          <w:tcPr>
            <w:tcW w:w="838" w:type="dxa"/>
            <w:vAlign w:val="bottom"/>
          </w:tcPr>
          <w:p w14:paraId="0DFAA972" w14:textId="65A43841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="002D7D22"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5</w:t>
            </w:r>
          </w:p>
        </w:tc>
        <w:tc>
          <w:tcPr>
            <w:tcW w:w="874" w:type="dxa"/>
            <w:vAlign w:val="bottom"/>
          </w:tcPr>
          <w:p w14:paraId="6443366E" w14:textId="3D94A361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68</w:t>
            </w:r>
          </w:p>
        </w:tc>
      </w:tr>
      <w:tr w:rsidR="00ED6D91" w:rsidRPr="004517A7" w14:paraId="095ADDA2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3EC106C" w14:textId="77777777" w:rsidR="00ED6D91" w:rsidRPr="00C428B1" w:rsidRDefault="00ED6D91" w:rsidP="002A71C2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0A4C9B21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5A80150C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5FB50825" w:rsidR="00ED6D91" w:rsidRPr="002A71C2" w:rsidRDefault="002D7D22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29</w:t>
            </w:r>
          </w:p>
        </w:tc>
        <w:tc>
          <w:tcPr>
            <w:tcW w:w="810" w:type="dxa"/>
            <w:vAlign w:val="bottom"/>
          </w:tcPr>
          <w:p w14:paraId="38B90848" w14:textId="6A9CF248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33</w:t>
            </w:r>
          </w:p>
        </w:tc>
        <w:tc>
          <w:tcPr>
            <w:tcW w:w="809" w:type="dxa"/>
            <w:vAlign w:val="bottom"/>
          </w:tcPr>
          <w:p w14:paraId="2D7F8D92" w14:textId="2207B63C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5F8D6C60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71FFBADA" w:rsidR="00ED6D91" w:rsidRPr="002A71C2" w:rsidRDefault="002D7D22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29</w:t>
            </w:r>
          </w:p>
        </w:tc>
        <w:tc>
          <w:tcPr>
            <w:tcW w:w="874" w:type="dxa"/>
            <w:vAlign w:val="bottom"/>
          </w:tcPr>
          <w:p w14:paraId="7B79C3D6" w14:textId="0B7606D7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33</w:t>
            </w:r>
          </w:p>
        </w:tc>
      </w:tr>
      <w:tr w:rsidR="00ED6D91" w:rsidRPr="004517A7" w14:paraId="535CEBD3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7DF5511C" w14:textId="77777777" w:rsidR="00ED6D91" w:rsidRPr="00C428B1" w:rsidRDefault="00ED6D91" w:rsidP="002A71C2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49F12918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0FD87F6B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7F9CEBA2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5E6774F8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6FBF99BE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="00C5488D"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0" w:type="dxa"/>
            <w:vAlign w:val="bottom"/>
          </w:tcPr>
          <w:p w14:paraId="0AD77A64" w14:textId="05359377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6</w:t>
            </w:r>
            <w:r w:rsidRPr="002A71C2">
              <w:rPr>
                <w:rFonts w:asciiTheme="majorBidi" w:eastAsia="Times New Roman" w:hAnsiTheme="majorBidi" w:cstheme="majorBidi" w:hint="cs"/>
                <w:kern w:val="28"/>
                <w:sz w:val="28"/>
                <w:szCs w:val="28"/>
                <w:cs/>
              </w:rPr>
              <w:t>5</w:t>
            </w:r>
          </w:p>
        </w:tc>
        <w:tc>
          <w:tcPr>
            <w:tcW w:w="838" w:type="dxa"/>
            <w:vAlign w:val="bottom"/>
          </w:tcPr>
          <w:p w14:paraId="077F0F5F" w14:textId="1467E203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6</w:t>
            </w:r>
            <w:r w:rsidR="00C5488D"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2</w:t>
            </w:r>
          </w:p>
        </w:tc>
        <w:tc>
          <w:tcPr>
            <w:tcW w:w="874" w:type="dxa"/>
            <w:vAlign w:val="bottom"/>
          </w:tcPr>
          <w:p w14:paraId="307D561A" w14:textId="0AC40AB4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6</w:t>
            </w:r>
            <w:r w:rsidRPr="002A71C2">
              <w:rPr>
                <w:rFonts w:asciiTheme="majorBidi" w:eastAsia="Times New Roman" w:hAnsiTheme="majorBidi" w:cstheme="majorBidi" w:hint="cs"/>
                <w:kern w:val="28"/>
                <w:sz w:val="28"/>
                <w:cs/>
              </w:rPr>
              <w:t>5</w:t>
            </w:r>
          </w:p>
        </w:tc>
      </w:tr>
      <w:tr w:rsidR="00ED6D91" w:rsidRPr="004517A7" w14:paraId="31E43681" w14:textId="77777777" w:rsidTr="00EE3B52">
        <w:trPr>
          <w:gridAfter w:val="1"/>
          <w:wAfter w:w="9" w:type="dxa"/>
        </w:trPr>
        <w:tc>
          <w:tcPr>
            <w:tcW w:w="2609" w:type="dxa"/>
            <w:vAlign w:val="bottom"/>
          </w:tcPr>
          <w:p w14:paraId="2ECFE953" w14:textId="77777777" w:rsidR="00ED6D91" w:rsidRPr="00C428B1" w:rsidRDefault="00ED6D91" w:rsidP="002A71C2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1DDB52B1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55E8779A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4B030135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1,3</w:t>
            </w:r>
            <w:r w:rsidR="0018554A"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12</w:t>
            </w:r>
          </w:p>
        </w:tc>
        <w:tc>
          <w:tcPr>
            <w:tcW w:w="810" w:type="dxa"/>
            <w:vAlign w:val="bottom"/>
          </w:tcPr>
          <w:p w14:paraId="20020842" w14:textId="7804CD0D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1,351</w:t>
            </w:r>
          </w:p>
        </w:tc>
        <w:tc>
          <w:tcPr>
            <w:tcW w:w="809" w:type="dxa"/>
            <w:vAlign w:val="bottom"/>
          </w:tcPr>
          <w:p w14:paraId="09039A48" w14:textId="6B3B603C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5A179BF5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5A33E153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1,3</w:t>
            </w:r>
            <w:r w:rsidR="0018554A"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12</w:t>
            </w:r>
          </w:p>
        </w:tc>
        <w:tc>
          <w:tcPr>
            <w:tcW w:w="874" w:type="dxa"/>
            <w:vAlign w:val="bottom"/>
          </w:tcPr>
          <w:p w14:paraId="58258174" w14:textId="3A534D95" w:rsidR="00ED6D91" w:rsidRPr="002A71C2" w:rsidRDefault="00ED6D91" w:rsidP="00EE3B52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</w:rPr>
              <w:t>1,351</w:t>
            </w:r>
          </w:p>
        </w:tc>
      </w:tr>
    </w:tbl>
    <w:p w14:paraId="1838BB1D" w14:textId="285B32E0" w:rsidR="00AB36D5" w:rsidRDefault="00AB36D5" w:rsidP="00347765">
      <w:pPr>
        <w:tabs>
          <w:tab w:val="right" w:pos="7200"/>
          <w:tab w:val="right" w:pos="9000"/>
        </w:tabs>
        <w:spacing w:after="240"/>
        <w:ind w:left="360"/>
        <w:jc w:val="thaiDistribute"/>
        <w:rPr>
          <w:rFonts w:ascii="Angsana New" w:hAnsi="Angsana New"/>
          <w:spacing w:val="-4"/>
          <w:sz w:val="28"/>
        </w:rPr>
      </w:pPr>
    </w:p>
    <w:p w14:paraId="4DBB9211" w14:textId="77777777" w:rsidR="00AB36D5" w:rsidRDefault="00AB36D5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</w:rPr>
        <w:br w:type="page"/>
      </w:r>
    </w:p>
    <w:tbl>
      <w:tblPr>
        <w:tblW w:w="922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31"/>
        <w:gridCol w:w="709"/>
        <w:gridCol w:w="728"/>
        <w:gridCol w:w="871"/>
        <w:gridCol w:w="765"/>
        <w:gridCol w:w="831"/>
        <w:gridCol w:w="831"/>
        <w:gridCol w:w="866"/>
      </w:tblGrid>
      <w:tr w:rsidR="000D7095" w:rsidRPr="004517A7" w14:paraId="4E864D2E" w14:textId="77777777" w:rsidTr="000D7095">
        <w:trPr>
          <w:tblHeader/>
        </w:trPr>
        <w:tc>
          <w:tcPr>
            <w:tcW w:w="9222" w:type="dxa"/>
            <w:gridSpan w:val="9"/>
            <w:vAlign w:val="bottom"/>
          </w:tcPr>
          <w:p w14:paraId="12868AC4" w14:textId="47053F56" w:rsidR="000D7095" w:rsidRPr="004517A7" w:rsidRDefault="0029118E" w:rsidP="00613A3D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rPr>
                <w:spacing w:val="-4"/>
                <w:sz w:val="28"/>
                <w:cs/>
              </w:rPr>
              <w:lastRenderedPageBreak/>
              <w:br w:type="page"/>
            </w:r>
            <w:r w:rsidR="000D7095"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="000D7095"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="000D7095"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="000D7095"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="000D7095"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0D7095" w:rsidRPr="004517A7" w14:paraId="01D8A54F" w14:textId="77777777" w:rsidTr="00BB406B">
        <w:trPr>
          <w:tblHeader/>
        </w:trPr>
        <w:tc>
          <w:tcPr>
            <w:tcW w:w="2790" w:type="dxa"/>
            <w:vAlign w:val="bottom"/>
          </w:tcPr>
          <w:p w14:paraId="114BBE99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6432" w:type="dxa"/>
            <w:gridSpan w:val="8"/>
            <w:vAlign w:val="bottom"/>
          </w:tcPr>
          <w:p w14:paraId="21DBA1BD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095" w:rsidRPr="004517A7" w14:paraId="7B2DBB58" w14:textId="77777777" w:rsidTr="00BB406B">
        <w:trPr>
          <w:tblHeader/>
        </w:trPr>
        <w:tc>
          <w:tcPr>
            <w:tcW w:w="2790" w:type="dxa"/>
            <w:vAlign w:val="bottom"/>
          </w:tcPr>
          <w:p w14:paraId="6F4A6C69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52DF881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9" w:type="dxa"/>
            <w:gridSpan w:val="2"/>
            <w:vAlign w:val="bottom"/>
          </w:tcPr>
          <w:p w14:paraId="1FA316C0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596" w:type="dxa"/>
            <w:gridSpan w:val="2"/>
            <w:vAlign w:val="bottom"/>
          </w:tcPr>
          <w:p w14:paraId="4EAC8BD5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697" w:type="dxa"/>
            <w:gridSpan w:val="2"/>
            <w:vAlign w:val="bottom"/>
          </w:tcPr>
          <w:p w14:paraId="4C7D3A2D" w14:textId="77777777" w:rsidR="000D7095" w:rsidRPr="004517A7" w:rsidRDefault="000D709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D7095" w:rsidRPr="004517A7" w14:paraId="40B52CBB" w14:textId="77777777" w:rsidTr="00BB406B">
        <w:trPr>
          <w:tblHeader/>
        </w:trPr>
        <w:tc>
          <w:tcPr>
            <w:tcW w:w="2790" w:type="dxa"/>
            <w:vAlign w:val="bottom"/>
          </w:tcPr>
          <w:p w14:paraId="2479077F" w14:textId="77777777" w:rsidR="000D7095" w:rsidRPr="004517A7" w:rsidRDefault="000D7095" w:rsidP="00613A3D">
            <w:pPr>
              <w:pStyle w:val="BodyTextIndent3"/>
              <w:spacing w:before="0" w:after="0" w:line="276" w:lineRule="auto"/>
              <w:ind w:left="0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52215599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709" w:type="dxa"/>
            <w:vAlign w:val="bottom"/>
          </w:tcPr>
          <w:p w14:paraId="63DDACD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28" w:type="dxa"/>
            <w:vAlign w:val="bottom"/>
          </w:tcPr>
          <w:p w14:paraId="4A3CA14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71" w:type="dxa"/>
            <w:vAlign w:val="bottom"/>
          </w:tcPr>
          <w:p w14:paraId="1303ED39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765" w:type="dxa"/>
            <w:vAlign w:val="bottom"/>
          </w:tcPr>
          <w:p w14:paraId="18B061AD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31" w:type="dxa"/>
            <w:vAlign w:val="bottom"/>
          </w:tcPr>
          <w:p w14:paraId="419FE5A4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831" w:type="dxa"/>
            <w:vAlign w:val="bottom"/>
          </w:tcPr>
          <w:p w14:paraId="2E399C78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866" w:type="dxa"/>
            <w:vAlign w:val="bottom"/>
          </w:tcPr>
          <w:p w14:paraId="733483E7" w14:textId="77777777" w:rsidR="000D7095" w:rsidRPr="004517A7" w:rsidRDefault="000D7095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0D7095" w:rsidRPr="004517A7" w14:paraId="257AFC8A" w14:textId="77777777" w:rsidTr="00EE3B52">
        <w:tc>
          <w:tcPr>
            <w:tcW w:w="2790" w:type="dxa"/>
            <w:vAlign w:val="bottom"/>
          </w:tcPr>
          <w:p w14:paraId="0181C67F" w14:textId="77777777" w:rsidR="000D7095" w:rsidRPr="00C428B1" w:rsidRDefault="000D7095" w:rsidP="002A71C2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62" w:hanging="180"/>
              <w:jc w:val="left"/>
              <w:rPr>
                <w:b/>
                <w:bCs/>
                <w:kern w:val="28"/>
                <w:sz w:val="28"/>
                <w:szCs w:val="28"/>
              </w:rPr>
            </w:pPr>
            <w:r w:rsidRPr="00C428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</w:t>
            </w:r>
          </w:p>
          <w:p w14:paraId="6AA8B154" w14:textId="77777777" w:rsidR="000D7095" w:rsidRPr="00C428B1" w:rsidRDefault="000D7095" w:rsidP="00613A3D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4"/>
              <w:jc w:val="left"/>
              <w:rPr>
                <w:b/>
                <w:bCs/>
                <w:spacing w:val="-6"/>
                <w:kern w:val="28"/>
                <w:sz w:val="28"/>
                <w:szCs w:val="28"/>
              </w:rPr>
            </w:pPr>
            <w:r w:rsidRPr="00C428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C428B1">
              <w:rPr>
                <w:rFonts w:hint="cs"/>
                <w:b/>
                <w:bCs/>
                <w:spacing w:val="-6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64A7D063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09" w:type="dxa"/>
            <w:vAlign w:val="bottom"/>
          </w:tcPr>
          <w:p w14:paraId="14F24859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28" w:type="dxa"/>
            <w:vAlign w:val="bottom"/>
          </w:tcPr>
          <w:p w14:paraId="2DCE44C4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871" w:type="dxa"/>
            <w:vAlign w:val="bottom"/>
          </w:tcPr>
          <w:p w14:paraId="5D30E326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765" w:type="dxa"/>
            <w:vAlign w:val="bottom"/>
          </w:tcPr>
          <w:p w14:paraId="378721BD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56262FF1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31" w:type="dxa"/>
            <w:vAlign w:val="bottom"/>
          </w:tcPr>
          <w:p w14:paraId="120A1A0E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66" w:type="dxa"/>
            <w:vAlign w:val="bottom"/>
          </w:tcPr>
          <w:p w14:paraId="289634F9" w14:textId="77777777" w:rsidR="000D7095" w:rsidRPr="00C428B1" w:rsidRDefault="000D7095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left" w:pos="610"/>
                <w:tab w:val="center" w:pos="882"/>
              </w:tabs>
              <w:spacing w:before="0" w:after="0" w:line="276" w:lineRule="auto"/>
              <w:ind w:left="0" w:hanging="18"/>
              <w:jc w:val="right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D6D91" w:rsidRPr="004517A7" w14:paraId="0EDEE089" w14:textId="77777777" w:rsidTr="00EE3B52">
        <w:tc>
          <w:tcPr>
            <w:tcW w:w="2790" w:type="dxa"/>
            <w:vAlign w:val="bottom"/>
          </w:tcPr>
          <w:p w14:paraId="1B49008C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31" w:type="dxa"/>
            <w:vAlign w:val="bottom"/>
          </w:tcPr>
          <w:p w14:paraId="5AA6C70F" w14:textId="7F26B38D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2A71C2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B2F803C" w14:textId="79606D08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2A71C2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78576C50" w14:textId="0343CA3D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2A71C2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871" w:type="dxa"/>
            <w:vAlign w:val="bottom"/>
          </w:tcPr>
          <w:p w14:paraId="4CE33631" w14:textId="03C9E357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765" w:type="dxa"/>
            <w:vAlign w:val="bottom"/>
          </w:tcPr>
          <w:p w14:paraId="43A2DCD4" w14:textId="73232DDC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2A71C2">
              <w:rPr>
                <w:rFonts w:eastAsia="Times New Roman"/>
                <w:kern w:val="28"/>
                <w:sz w:val="28"/>
                <w:szCs w:val="28"/>
                <w:lang w:val="en-GB"/>
              </w:rPr>
              <w:t>3</w:t>
            </w:r>
          </w:p>
        </w:tc>
        <w:tc>
          <w:tcPr>
            <w:tcW w:w="831" w:type="dxa"/>
            <w:vAlign w:val="bottom"/>
          </w:tcPr>
          <w:p w14:paraId="59FE817D" w14:textId="3DC29D83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2A71C2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lang w:val="en-GB"/>
              </w:rPr>
              <w:t>4</w:t>
            </w:r>
          </w:p>
        </w:tc>
        <w:tc>
          <w:tcPr>
            <w:tcW w:w="831" w:type="dxa"/>
            <w:vAlign w:val="bottom"/>
          </w:tcPr>
          <w:p w14:paraId="13BA7566" w14:textId="6E21870D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2A71C2">
              <w:rPr>
                <w:rFonts w:ascii="Angsana New" w:eastAsia="Times New Roman" w:hAnsi="Angsana New"/>
                <w:kern w:val="28"/>
                <w:sz w:val="28"/>
                <w:lang w:val="en-GB"/>
              </w:rPr>
              <w:t>3</w:t>
            </w:r>
          </w:p>
        </w:tc>
        <w:tc>
          <w:tcPr>
            <w:tcW w:w="866" w:type="dxa"/>
            <w:vAlign w:val="bottom"/>
          </w:tcPr>
          <w:p w14:paraId="73368D7D" w14:textId="149D377E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4</w:t>
            </w:r>
          </w:p>
        </w:tc>
      </w:tr>
      <w:tr w:rsidR="00ED6D91" w:rsidRPr="004517A7" w14:paraId="2A994510" w14:textId="77777777" w:rsidTr="00EE3B52">
        <w:tc>
          <w:tcPr>
            <w:tcW w:w="2790" w:type="dxa"/>
            <w:vAlign w:val="bottom"/>
          </w:tcPr>
          <w:p w14:paraId="17589F72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831" w:type="dxa"/>
            <w:vAlign w:val="bottom"/>
          </w:tcPr>
          <w:p w14:paraId="3DE98A51" w14:textId="6E6698B7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2A71C2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436C1E37" w14:textId="49AFCCD8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2A71C2">
              <w:rPr>
                <w:rFonts w:ascii="Angsana New" w:eastAsia="Times New Roman" w:hAnsi="Angsana New" w:hint="cs"/>
                <w:kern w:val="28"/>
                <w:sz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25D00730" w14:textId="785253B5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  <w:lang w:val="en-GB"/>
              </w:rPr>
            </w:pPr>
            <w:r w:rsidRPr="002A71C2">
              <w:rPr>
                <w:rFonts w:eastAsia="Times New Roman" w:hint="cs"/>
                <w:kern w:val="28"/>
                <w:sz w:val="28"/>
                <w:cs/>
                <w:lang w:val="en-GB"/>
              </w:rPr>
              <w:t>131</w:t>
            </w:r>
          </w:p>
        </w:tc>
        <w:tc>
          <w:tcPr>
            <w:tcW w:w="871" w:type="dxa"/>
            <w:vAlign w:val="bottom"/>
          </w:tcPr>
          <w:p w14:paraId="38B082CC" w14:textId="1674C2EE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  <w:tc>
          <w:tcPr>
            <w:tcW w:w="765" w:type="dxa"/>
            <w:vAlign w:val="bottom"/>
          </w:tcPr>
          <w:p w14:paraId="66969516" w14:textId="1866D744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39E26A0C" w14:textId="57968F4B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3E0B2E45" w14:textId="46042176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  <w:tc>
          <w:tcPr>
            <w:tcW w:w="866" w:type="dxa"/>
            <w:vAlign w:val="bottom"/>
          </w:tcPr>
          <w:p w14:paraId="4DFAD3B9" w14:textId="24ADC409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131</w:t>
            </w:r>
          </w:p>
        </w:tc>
      </w:tr>
      <w:tr w:rsidR="00ED6D91" w:rsidRPr="004517A7" w14:paraId="553199A9" w14:textId="77777777" w:rsidTr="00EE3B52">
        <w:tc>
          <w:tcPr>
            <w:tcW w:w="2790" w:type="dxa"/>
            <w:vAlign w:val="bottom"/>
          </w:tcPr>
          <w:p w14:paraId="54FB3D05" w14:textId="77777777" w:rsidR="00ED6D91" w:rsidRPr="00C428B1" w:rsidRDefault="00ED6D91" w:rsidP="00ED6D91">
            <w:pPr>
              <w:pStyle w:val="BodyTextIndent3"/>
              <w:spacing w:before="0" w:after="0" w:line="276" w:lineRule="auto"/>
              <w:ind w:left="162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C428B1">
              <w:rPr>
                <w:rFonts w:hint="cs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31" w:type="dxa"/>
            <w:vAlign w:val="bottom"/>
          </w:tcPr>
          <w:p w14:paraId="4560CA39" w14:textId="39465D4B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2A71C2">
              <w:rPr>
                <w:rFonts w:eastAsia="Times New Roman" w:hint="cs"/>
                <w:kern w:val="28"/>
                <w:sz w:val="28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2D3ACBA5" w14:textId="5416FE2E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28" w:type="dxa"/>
            <w:vAlign w:val="bottom"/>
          </w:tcPr>
          <w:p w14:paraId="43A331BD" w14:textId="11221496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2A71C2">
              <w:rPr>
                <w:rFonts w:ascii="Angsana New" w:eastAsia="Times New Roman" w:hAnsi="Angsana New"/>
                <w:kern w:val="28"/>
                <w:sz w:val="28"/>
              </w:rPr>
              <w:t>37</w:t>
            </w:r>
          </w:p>
        </w:tc>
        <w:tc>
          <w:tcPr>
            <w:tcW w:w="871" w:type="dxa"/>
            <w:vAlign w:val="bottom"/>
          </w:tcPr>
          <w:p w14:paraId="66B7ED5C" w14:textId="3BF5BD2F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</w:rPr>
              <w:t>39</w:t>
            </w:r>
          </w:p>
        </w:tc>
        <w:tc>
          <w:tcPr>
            <w:tcW w:w="765" w:type="dxa"/>
            <w:vAlign w:val="bottom"/>
          </w:tcPr>
          <w:p w14:paraId="3919CA20" w14:textId="5D6785BF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  <w:lang w:val="en-GB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831" w:type="dxa"/>
            <w:vAlign w:val="bottom"/>
          </w:tcPr>
          <w:p w14:paraId="2D6BF016" w14:textId="1F83A585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831" w:type="dxa"/>
            <w:vAlign w:val="bottom"/>
          </w:tcPr>
          <w:p w14:paraId="20E65A41" w14:textId="1871AB12" w:rsidR="00ED6D91" w:rsidRPr="002A71C2" w:rsidRDefault="00ED6D91" w:rsidP="00EE3B52">
            <w:pPr>
              <w:tabs>
                <w:tab w:val="left" w:pos="610"/>
              </w:tabs>
              <w:spacing w:line="276" w:lineRule="auto"/>
              <w:jc w:val="right"/>
              <w:rPr>
                <w:rFonts w:ascii="Angsana New" w:eastAsia="Times New Roman" w:hAnsi="Angsana New"/>
                <w:kern w:val="28"/>
                <w:sz w:val="28"/>
              </w:rPr>
            </w:pPr>
            <w:r w:rsidRPr="002A71C2">
              <w:rPr>
                <w:rFonts w:ascii="Angsana New" w:eastAsia="Times New Roman" w:hAnsi="Angsana New"/>
                <w:kern w:val="28"/>
                <w:sz w:val="28"/>
              </w:rPr>
              <w:t>37</w:t>
            </w:r>
          </w:p>
        </w:tc>
        <w:tc>
          <w:tcPr>
            <w:tcW w:w="866" w:type="dxa"/>
            <w:vAlign w:val="bottom"/>
          </w:tcPr>
          <w:p w14:paraId="4021366C" w14:textId="6DF3B1D5" w:rsidR="00ED6D91" w:rsidRPr="002A71C2" w:rsidRDefault="00ED6D91" w:rsidP="00EE3B52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  <w:tab w:val="left" w:pos="610"/>
              </w:tabs>
              <w:spacing w:before="0" w:after="0" w:line="276" w:lineRule="auto"/>
              <w:ind w:left="0" w:firstLine="0"/>
              <w:jc w:val="right"/>
              <w:rPr>
                <w:rFonts w:eastAsia="Times New Roman"/>
                <w:kern w:val="28"/>
                <w:sz w:val="28"/>
                <w:szCs w:val="28"/>
              </w:rPr>
            </w:pPr>
            <w:r w:rsidRPr="002A71C2">
              <w:rPr>
                <w:rFonts w:eastAsia="Times New Roman" w:hint="cs"/>
                <w:kern w:val="28"/>
                <w:sz w:val="28"/>
                <w:szCs w:val="28"/>
                <w:cs/>
              </w:rPr>
              <w:t>39</w:t>
            </w:r>
          </w:p>
        </w:tc>
      </w:tr>
    </w:tbl>
    <w:p w14:paraId="788449E2" w14:textId="77777777" w:rsidR="00B00311" w:rsidRPr="00B00311" w:rsidRDefault="00B00311" w:rsidP="00B00311">
      <w:pPr>
        <w:pStyle w:val="ListParagraph"/>
        <w:ind w:left="360" w:right="-29"/>
        <w:jc w:val="thaiDistribute"/>
        <w:rPr>
          <w:rFonts w:asciiTheme="majorBidi" w:hAnsiTheme="majorBidi" w:cstheme="majorBidi"/>
          <w:sz w:val="20"/>
          <w:szCs w:val="20"/>
        </w:rPr>
      </w:pPr>
    </w:p>
    <w:p w14:paraId="2C02D153" w14:textId="397E75E6" w:rsidR="00404551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2A71C2">
        <w:rPr>
          <w:rFonts w:asciiTheme="majorBidi" w:hAnsiTheme="majorBidi" w:cstheme="majorBidi"/>
          <w:sz w:val="28"/>
        </w:rPr>
        <w:t xml:space="preserve">  </w:t>
      </w:r>
      <w:r>
        <w:rPr>
          <w:rFonts w:asciiTheme="majorBidi" w:hAnsiTheme="majorBidi" w:cstheme="majorBidi"/>
          <w:sz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33E584CC" w14:textId="28E74C54" w:rsidR="008A161F" w:rsidRDefault="003F380C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65EC098" w14:textId="67C7BEC3" w:rsidR="001B57E7" w:rsidRPr="00AF4984" w:rsidRDefault="001B57E7" w:rsidP="00EA1354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AF4984">
        <w:rPr>
          <w:rFonts w:asciiTheme="majorBidi" w:hAnsiTheme="majorBidi" w:cstheme="majorBidi" w:hint="cs"/>
          <w:sz w:val="28"/>
          <w:cs/>
        </w:rPr>
        <w:t>มูลค่ายุติธรรมของเครื่องมือทางการเงิน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4BDB9543" w14:textId="2A5A1A0F" w:rsidR="0059043F" w:rsidRDefault="00BA15FA" w:rsidP="00523E2F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 w:hint="cs"/>
          <w:sz w:val="28"/>
          <w:cs/>
        </w:rPr>
        <w:t>ณ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1B57E7"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8A2E02">
        <w:rPr>
          <w:rFonts w:asciiTheme="majorBidi" w:hAnsiTheme="majorBidi" w:cstheme="majorBidi" w:hint="cs"/>
          <w:sz w:val="28"/>
          <w:cs/>
        </w:rPr>
        <w:t>กันยายน</w:t>
      </w:r>
      <w:r w:rsidR="00C142AF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DA7EB5">
        <w:rPr>
          <w:rFonts w:asciiTheme="majorBidi" w:hAnsiTheme="majorBidi" w:cstheme="majorBidi"/>
          <w:sz w:val="28"/>
        </w:rPr>
        <w:t>5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>และ</w:t>
      </w:r>
      <w:r w:rsidR="001B57E7"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="001B57E7" w:rsidRPr="001B57E7">
        <w:rPr>
          <w:rFonts w:asciiTheme="majorBidi" w:hAnsiTheme="majorBidi" w:cstheme="majorBidi"/>
          <w:sz w:val="28"/>
        </w:rPr>
        <w:t>31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DA7EB5">
        <w:rPr>
          <w:rFonts w:asciiTheme="majorBidi" w:hAnsiTheme="majorBidi" w:cstheme="majorBidi"/>
          <w:sz w:val="28"/>
        </w:rPr>
        <w:t>4</w:t>
      </w:r>
    </w:p>
    <w:tbl>
      <w:tblPr>
        <w:tblW w:w="978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240"/>
        <w:gridCol w:w="808"/>
        <w:gridCol w:w="811"/>
        <w:gridCol w:w="813"/>
        <w:gridCol w:w="806"/>
        <w:gridCol w:w="7"/>
        <w:gridCol w:w="810"/>
        <w:gridCol w:w="807"/>
        <w:gridCol w:w="7"/>
        <w:gridCol w:w="818"/>
        <w:gridCol w:w="847"/>
        <w:gridCol w:w="7"/>
      </w:tblGrid>
      <w:tr w:rsidR="00E33EAA" w:rsidRPr="004517A7" w14:paraId="6E75134F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6E43EA07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3E760814" w14:textId="77777777" w:rsidR="00E33EAA" w:rsidRPr="004517A7" w:rsidRDefault="00E33EAA" w:rsidP="00F409DF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96" w:type="dxa"/>
            <w:gridSpan w:val="6"/>
          </w:tcPr>
          <w:p w14:paraId="5120B2B8" w14:textId="77777777" w:rsidR="00E33EAA" w:rsidRPr="004517A7" w:rsidRDefault="00E33EAA" w:rsidP="00F409DF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E33EAA" w:rsidRPr="004517A7" w14:paraId="436CCADB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1C72AF11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38" w:type="dxa"/>
            <w:gridSpan w:val="4"/>
            <w:vAlign w:val="bottom"/>
          </w:tcPr>
          <w:p w14:paraId="76B2F245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96" w:type="dxa"/>
            <w:gridSpan w:val="6"/>
          </w:tcPr>
          <w:p w14:paraId="4A052BC4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33EAA" w:rsidRPr="004517A7" w14:paraId="147001AD" w14:textId="77777777" w:rsidTr="00E435DC">
        <w:trPr>
          <w:gridAfter w:val="1"/>
          <w:wAfter w:w="7" w:type="dxa"/>
          <w:tblHeader/>
        </w:trPr>
        <w:tc>
          <w:tcPr>
            <w:tcW w:w="3240" w:type="dxa"/>
          </w:tcPr>
          <w:p w14:paraId="3FAF066E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8967FC1" w14:textId="70B419B2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 w:rsidR="00C142AF"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A2E0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C142AF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1619" w:type="dxa"/>
            <w:gridSpan w:val="2"/>
            <w:vAlign w:val="bottom"/>
          </w:tcPr>
          <w:p w14:paraId="00AFE822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  <w:tc>
          <w:tcPr>
            <w:tcW w:w="1624" w:type="dxa"/>
            <w:gridSpan w:val="3"/>
            <w:vAlign w:val="bottom"/>
          </w:tcPr>
          <w:p w14:paraId="77690BBB" w14:textId="7D45BDBF" w:rsidR="00E33EAA" w:rsidRPr="004517A7" w:rsidRDefault="00C142AF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A2E02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E33EAA" w:rsidRPr="004517A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E33EAA"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E33EAA">
              <w:rPr>
                <w:rFonts w:asciiTheme="majorBidi" w:hAnsiTheme="majorBidi" w:cstheme="majorBidi" w:hint="cs"/>
                <w:szCs w:val="24"/>
                <w:cs/>
              </w:rPr>
              <w:t>5</w:t>
            </w:r>
          </w:p>
        </w:tc>
        <w:tc>
          <w:tcPr>
            <w:tcW w:w="1672" w:type="dxa"/>
            <w:gridSpan w:val="3"/>
            <w:vAlign w:val="bottom"/>
          </w:tcPr>
          <w:p w14:paraId="13F40BA9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</w:t>
            </w:r>
          </w:p>
        </w:tc>
      </w:tr>
      <w:tr w:rsidR="00E33EAA" w:rsidRPr="004517A7" w14:paraId="5AD91635" w14:textId="77777777" w:rsidTr="00E435DC">
        <w:trPr>
          <w:tblHeader/>
        </w:trPr>
        <w:tc>
          <w:tcPr>
            <w:tcW w:w="3240" w:type="dxa"/>
          </w:tcPr>
          <w:p w14:paraId="27FD14ED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18A216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1" w:type="dxa"/>
            <w:vAlign w:val="bottom"/>
          </w:tcPr>
          <w:p w14:paraId="530F059A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3" w:type="dxa"/>
            <w:vAlign w:val="bottom"/>
          </w:tcPr>
          <w:p w14:paraId="0256B619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3" w:type="dxa"/>
            <w:gridSpan w:val="2"/>
            <w:vAlign w:val="bottom"/>
          </w:tcPr>
          <w:p w14:paraId="539485B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03D9C26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4" w:type="dxa"/>
            <w:gridSpan w:val="2"/>
            <w:vAlign w:val="bottom"/>
          </w:tcPr>
          <w:p w14:paraId="5402BD02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0819D14B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54" w:type="dxa"/>
            <w:gridSpan w:val="2"/>
            <w:vAlign w:val="bottom"/>
          </w:tcPr>
          <w:p w14:paraId="617EDC5F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E33EAA" w:rsidRPr="004517A7" w14:paraId="6C77D260" w14:textId="77777777" w:rsidTr="00E435DC">
        <w:tc>
          <w:tcPr>
            <w:tcW w:w="3240" w:type="dxa"/>
          </w:tcPr>
          <w:p w14:paraId="5535C618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0AFD7491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1" w:type="dxa"/>
          </w:tcPr>
          <w:p w14:paraId="386D9D1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</w:tcPr>
          <w:p w14:paraId="603060F5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  <w:gridSpan w:val="2"/>
          </w:tcPr>
          <w:p w14:paraId="3B047C8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62A4BF7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4" w:type="dxa"/>
            <w:gridSpan w:val="2"/>
          </w:tcPr>
          <w:p w14:paraId="0FB1256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19F50F74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54" w:type="dxa"/>
            <w:gridSpan w:val="2"/>
          </w:tcPr>
          <w:p w14:paraId="695E949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32494A" w:rsidRPr="004517A7" w14:paraId="77B3D37B" w14:textId="77777777" w:rsidTr="00EE3B52">
        <w:trPr>
          <w:trHeight w:val="279"/>
        </w:trPr>
        <w:tc>
          <w:tcPr>
            <w:tcW w:w="3240" w:type="dxa"/>
          </w:tcPr>
          <w:p w14:paraId="4BCEA56F" w14:textId="77777777" w:rsidR="0032494A" w:rsidRPr="004517A7" w:rsidRDefault="0032494A" w:rsidP="0032494A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08" w:type="dxa"/>
            <w:vAlign w:val="bottom"/>
          </w:tcPr>
          <w:p w14:paraId="51AD7734" w14:textId="2FB1676B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47</w:t>
            </w:r>
          </w:p>
        </w:tc>
        <w:tc>
          <w:tcPr>
            <w:tcW w:w="811" w:type="dxa"/>
            <w:vAlign w:val="bottom"/>
          </w:tcPr>
          <w:p w14:paraId="06C2E49B" w14:textId="44EED235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47</w:t>
            </w:r>
          </w:p>
        </w:tc>
        <w:tc>
          <w:tcPr>
            <w:tcW w:w="813" w:type="dxa"/>
            <w:vAlign w:val="bottom"/>
          </w:tcPr>
          <w:p w14:paraId="7DC8B232" w14:textId="399E96CD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3" w:type="dxa"/>
            <w:gridSpan w:val="2"/>
            <w:vAlign w:val="bottom"/>
          </w:tcPr>
          <w:p w14:paraId="17692898" w14:textId="2B457C7B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166</w:t>
            </w:r>
          </w:p>
        </w:tc>
        <w:tc>
          <w:tcPr>
            <w:tcW w:w="810" w:type="dxa"/>
            <w:vAlign w:val="bottom"/>
          </w:tcPr>
          <w:p w14:paraId="38470F95" w14:textId="201FF54E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1</w:t>
            </w:r>
          </w:p>
        </w:tc>
        <w:tc>
          <w:tcPr>
            <w:tcW w:w="814" w:type="dxa"/>
            <w:gridSpan w:val="2"/>
            <w:vAlign w:val="bottom"/>
          </w:tcPr>
          <w:p w14:paraId="192DA218" w14:textId="64D1966B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1</w:t>
            </w:r>
          </w:p>
        </w:tc>
        <w:tc>
          <w:tcPr>
            <w:tcW w:w="818" w:type="dxa"/>
            <w:vAlign w:val="bottom"/>
          </w:tcPr>
          <w:p w14:paraId="06B039D4" w14:textId="2301B296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1A73BF4" w14:textId="3FE0D7A8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32494A" w:rsidRPr="004517A7" w14:paraId="7A45EB1D" w14:textId="77777777" w:rsidTr="00EE3B52">
        <w:tc>
          <w:tcPr>
            <w:tcW w:w="3240" w:type="dxa"/>
          </w:tcPr>
          <w:p w14:paraId="6405E2B2" w14:textId="77777777" w:rsidR="0032494A" w:rsidRPr="004517A7" w:rsidRDefault="0032494A" w:rsidP="0032494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8" w:type="dxa"/>
            <w:vAlign w:val="bottom"/>
          </w:tcPr>
          <w:p w14:paraId="50D6B4BC" w14:textId="4AE6EC85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248</w:t>
            </w:r>
          </w:p>
        </w:tc>
        <w:tc>
          <w:tcPr>
            <w:tcW w:w="811" w:type="dxa"/>
            <w:vAlign w:val="bottom"/>
          </w:tcPr>
          <w:p w14:paraId="57E0639E" w14:textId="19031B77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248</w:t>
            </w:r>
          </w:p>
        </w:tc>
        <w:tc>
          <w:tcPr>
            <w:tcW w:w="813" w:type="dxa"/>
            <w:vAlign w:val="bottom"/>
          </w:tcPr>
          <w:p w14:paraId="565A7DA3" w14:textId="51F98FF1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ED6D9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3" w:type="dxa"/>
            <w:gridSpan w:val="2"/>
            <w:vAlign w:val="bottom"/>
          </w:tcPr>
          <w:p w14:paraId="6892BCDD" w14:textId="0D250F3A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56</w:t>
            </w:r>
            <w:r w:rsidRPr="00ED6D91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0" w:type="dxa"/>
            <w:vAlign w:val="bottom"/>
          </w:tcPr>
          <w:p w14:paraId="606464A4" w14:textId="5068601B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144</w:t>
            </w:r>
          </w:p>
        </w:tc>
        <w:tc>
          <w:tcPr>
            <w:tcW w:w="814" w:type="dxa"/>
            <w:gridSpan w:val="2"/>
            <w:vAlign w:val="bottom"/>
          </w:tcPr>
          <w:p w14:paraId="0675D92C" w14:textId="57847D08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144</w:t>
            </w:r>
          </w:p>
        </w:tc>
        <w:tc>
          <w:tcPr>
            <w:tcW w:w="818" w:type="dxa"/>
            <w:vAlign w:val="bottom"/>
          </w:tcPr>
          <w:p w14:paraId="72192E8B" w14:textId="4C4AF519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  <w:tc>
          <w:tcPr>
            <w:tcW w:w="854" w:type="dxa"/>
            <w:gridSpan w:val="2"/>
            <w:vAlign w:val="bottom"/>
          </w:tcPr>
          <w:p w14:paraId="4B1B883A" w14:textId="6D8BBB09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125</w:t>
            </w:r>
          </w:p>
        </w:tc>
      </w:tr>
      <w:tr w:rsidR="0032494A" w:rsidRPr="004517A7" w14:paraId="7987E967" w14:textId="77777777" w:rsidTr="00EE3B52">
        <w:tc>
          <w:tcPr>
            <w:tcW w:w="3240" w:type="dxa"/>
          </w:tcPr>
          <w:p w14:paraId="6759B3C4" w14:textId="7670F0CF" w:rsidR="0032494A" w:rsidRPr="004517A7" w:rsidRDefault="0032494A" w:rsidP="0032494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77524655" w14:textId="037C05D7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31</w:t>
            </w:r>
          </w:p>
        </w:tc>
        <w:tc>
          <w:tcPr>
            <w:tcW w:w="811" w:type="dxa"/>
            <w:vAlign w:val="bottom"/>
          </w:tcPr>
          <w:p w14:paraId="2A612CCE" w14:textId="27416066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31</w:t>
            </w:r>
          </w:p>
        </w:tc>
        <w:tc>
          <w:tcPr>
            <w:tcW w:w="813" w:type="dxa"/>
            <w:vAlign w:val="bottom"/>
          </w:tcPr>
          <w:p w14:paraId="6D00B379" w14:textId="0F7BC1F5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3" w:type="dxa"/>
            <w:gridSpan w:val="2"/>
            <w:vAlign w:val="bottom"/>
          </w:tcPr>
          <w:p w14:paraId="4EF22497" w14:textId="59A9867F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10" w:type="dxa"/>
            <w:vAlign w:val="bottom"/>
          </w:tcPr>
          <w:p w14:paraId="3A72839B" w14:textId="009788D8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558</w:t>
            </w:r>
          </w:p>
        </w:tc>
        <w:tc>
          <w:tcPr>
            <w:tcW w:w="814" w:type="dxa"/>
            <w:gridSpan w:val="2"/>
            <w:vAlign w:val="bottom"/>
          </w:tcPr>
          <w:p w14:paraId="562FA77A" w14:textId="10BD86E8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558</w:t>
            </w:r>
          </w:p>
        </w:tc>
        <w:tc>
          <w:tcPr>
            <w:tcW w:w="818" w:type="dxa"/>
            <w:vAlign w:val="bottom"/>
          </w:tcPr>
          <w:p w14:paraId="7D38C8CF" w14:textId="5DA63236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851</w:t>
            </w:r>
          </w:p>
        </w:tc>
        <w:tc>
          <w:tcPr>
            <w:tcW w:w="854" w:type="dxa"/>
            <w:gridSpan w:val="2"/>
            <w:vAlign w:val="bottom"/>
          </w:tcPr>
          <w:p w14:paraId="067CB712" w14:textId="1679C295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851</w:t>
            </w:r>
          </w:p>
        </w:tc>
      </w:tr>
      <w:tr w:rsidR="0032494A" w:rsidRPr="004517A7" w14:paraId="47A8BA63" w14:textId="77777777" w:rsidTr="00EE3B52">
        <w:tc>
          <w:tcPr>
            <w:tcW w:w="3240" w:type="dxa"/>
          </w:tcPr>
          <w:p w14:paraId="6E1219A3" w14:textId="15FE67F6" w:rsidR="0032494A" w:rsidRPr="004517A7" w:rsidRDefault="0032494A" w:rsidP="0032494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08" w:type="dxa"/>
            <w:vAlign w:val="bottom"/>
          </w:tcPr>
          <w:p w14:paraId="476E80EB" w14:textId="2F2F9497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82</w:t>
            </w:r>
          </w:p>
        </w:tc>
        <w:tc>
          <w:tcPr>
            <w:tcW w:w="811" w:type="dxa"/>
            <w:vAlign w:val="bottom"/>
          </w:tcPr>
          <w:p w14:paraId="75549734" w14:textId="121BFD6D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82</w:t>
            </w:r>
          </w:p>
        </w:tc>
        <w:tc>
          <w:tcPr>
            <w:tcW w:w="813" w:type="dxa"/>
            <w:vAlign w:val="bottom"/>
          </w:tcPr>
          <w:p w14:paraId="49398BF1" w14:textId="37D1A0B3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3" w:type="dxa"/>
            <w:gridSpan w:val="2"/>
            <w:vAlign w:val="bottom"/>
          </w:tcPr>
          <w:p w14:paraId="3FBA85AD" w14:textId="530CCFDD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71A7119D" w14:textId="09104D6D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81</w:t>
            </w:r>
          </w:p>
        </w:tc>
        <w:tc>
          <w:tcPr>
            <w:tcW w:w="814" w:type="dxa"/>
            <w:gridSpan w:val="2"/>
            <w:vAlign w:val="bottom"/>
          </w:tcPr>
          <w:p w14:paraId="315BB716" w14:textId="51ED3471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81</w:t>
            </w:r>
          </w:p>
        </w:tc>
        <w:tc>
          <w:tcPr>
            <w:tcW w:w="818" w:type="dxa"/>
            <w:vAlign w:val="bottom"/>
          </w:tcPr>
          <w:p w14:paraId="268B94FF" w14:textId="2C0CE5DA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54" w:type="dxa"/>
            <w:gridSpan w:val="2"/>
            <w:vAlign w:val="bottom"/>
          </w:tcPr>
          <w:p w14:paraId="53DFB17C" w14:textId="31E5502F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32494A" w:rsidRPr="004517A7" w14:paraId="2EF5DFD2" w14:textId="77777777" w:rsidTr="00EE3B52">
        <w:tc>
          <w:tcPr>
            <w:tcW w:w="3240" w:type="dxa"/>
          </w:tcPr>
          <w:p w14:paraId="2F0347B9" w14:textId="77777777" w:rsidR="0032494A" w:rsidRPr="004517A7" w:rsidRDefault="0032494A" w:rsidP="0032494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8" w:type="dxa"/>
            <w:vAlign w:val="bottom"/>
          </w:tcPr>
          <w:p w14:paraId="2BE3634B" w14:textId="579415FD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32</w:t>
            </w:r>
          </w:p>
        </w:tc>
        <w:tc>
          <w:tcPr>
            <w:tcW w:w="811" w:type="dxa"/>
            <w:vAlign w:val="bottom"/>
          </w:tcPr>
          <w:p w14:paraId="4D64FAFA" w14:textId="56D6064E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06B40">
              <w:rPr>
                <w:rFonts w:asciiTheme="majorBidi" w:hAnsiTheme="majorBidi" w:cstheme="majorBidi" w:hint="eastAsia"/>
                <w:szCs w:val="24"/>
              </w:rPr>
              <w:t>32</w:t>
            </w:r>
          </w:p>
        </w:tc>
        <w:tc>
          <w:tcPr>
            <w:tcW w:w="813" w:type="dxa"/>
            <w:vAlign w:val="bottom"/>
          </w:tcPr>
          <w:p w14:paraId="35FD34A5" w14:textId="13447494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3" w:type="dxa"/>
            <w:gridSpan w:val="2"/>
            <w:vAlign w:val="bottom"/>
          </w:tcPr>
          <w:p w14:paraId="4DD96007" w14:textId="5D200F73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810" w:type="dxa"/>
            <w:vAlign w:val="bottom"/>
          </w:tcPr>
          <w:p w14:paraId="2745CE54" w14:textId="5176FB2E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3C092191" w14:textId="1401BBCE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4559823B" w14:textId="400373E2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15E5E103" w14:textId="085119CF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32494A" w:rsidRPr="004517A7" w14:paraId="2393C1E0" w14:textId="77777777" w:rsidTr="00EE3B52">
        <w:tc>
          <w:tcPr>
            <w:tcW w:w="3240" w:type="dxa"/>
          </w:tcPr>
          <w:p w14:paraId="299849D1" w14:textId="4F93B828" w:rsidR="0032494A" w:rsidRPr="004517A7" w:rsidRDefault="0032494A" w:rsidP="0032494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52549830" w14:textId="671C5E9A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1" w:type="dxa"/>
            <w:vAlign w:val="bottom"/>
          </w:tcPr>
          <w:p w14:paraId="125F4B4C" w14:textId="6BBCB1A7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6CD85EA0" w14:textId="4EF4DE48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43B30CEC" w14:textId="603729DF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70389AF" w14:textId="1B892438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11</w:t>
            </w:r>
          </w:p>
        </w:tc>
        <w:tc>
          <w:tcPr>
            <w:tcW w:w="814" w:type="dxa"/>
            <w:gridSpan w:val="2"/>
            <w:vAlign w:val="bottom"/>
          </w:tcPr>
          <w:p w14:paraId="6DC5D125" w14:textId="218E7EC4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11</w:t>
            </w:r>
          </w:p>
        </w:tc>
        <w:tc>
          <w:tcPr>
            <w:tcW w:w="818" w:type="dxa"/>
            <w:vAlign w:val="bottom"/>
          </w:tcPr>
          <w:p w14:paraId="58F558B9" w14:textId="02BD5673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  <w:tc>
          <w:tcPr>
            <w:tcW w:w="854" w:type="dxa"/>
            <w:gridSpan w:val="2"/>
            <w:vAlign w:val="bottom"/>
          </w:tcPr>
          <w:p w14:paraId="57599AC8" w14:textId="7D130541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</w:t>
            </w:r>
          </w:p>
        </w:tc>
      </w:tr>
      <w:tr w:rsidR="0032494A" w:rsidRPr="004517A7" w14:paraId="7DB2FBBC" w14:textId="77777777" w:rsidTr="00EE3B52">
        <w:tc>
          <w:tcPr>
            <w:tcW w:w="3240" w:type="dxa"/>
          </w:tcPr>
          <w:p w14:paraId="76817255" w14:textId="77777777" w:rsidR="0032494A" w:rsidRPr="004517A7" w:rsidRDefault="0032494A" w:rsidP="0032494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8" w:type="dxa"/>
            <w:vAlign w:val="bottom"/>
          </w:tcPr>
          <w:p w14:paraId="5F0C1D6A" w14:textId="5FEDAA49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57</w:t>
            </w:r>
          </w:p>
        </w:tc>
        <w:tc>
          <w:tcPr>
            <w:tcW w:w="811" w:type="dxa"/>
            <w:vAlign w:val="bottom"/>
          </w:tcPr>
          <w:p w14:paraId="6ED15322" w14:textId="40F85345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32494A">
              <w:rPr>
                <w:rFonts w:asciiTheme="majorBidi" w:hAnsiTheme="majorBidi" w:cstheme="majorBidi" w:hint="eastAsia"/>
                <w:szCs w:val="24"/>
              </w:rPr>
              <w:t>57</w:t>
            </w:r>
          </w:p>
        </w:tc>
        <w:tc>
          <w:tcPr>
            <w:tcW w:w="813" w:type="dxa"/>
            <w:vAlign w:val="bottom"/>
          </w:tcPr>
          <w:p w14:paraId="6F6F2135" w14:textId="7994445E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3" w:type="dxa"/>
            <w:gridSpan w:val="2"/>
            <w:vAlign w:val="bottom"/>
          </w:tcPr>
          <w:p w14:paraId="1559D0CA" w14:textId="2017D8ED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57</w:t>
            </w:r>
          </w:p>
        </w:tc>
        <w:tc>
          <w:tcPr>
            <w:tcW w:w="810" w:type="dxa"/>
            <w:vAlign w:val="bottom"/>
          </w:tcPr>
          <w:p w14:paraId="31AB8377" w14:textId="773F3110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1BDF3AE8" w14:textId="72A1F021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5DE3A57B" w14:textId="3B0B1425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0150394D" w14:textId="20DC2519" w:rsidR="0032494A" w:rsidRPr="00ED6D91" w:rsidRDefault="0032494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32494A" w:rsidRPr="004517A7" w14:paraId="16EB725F" w14:textId="77777777" w:rsidTr="00E435DC">
        <w:tc>
          <w:tcPr>
            <w:tcW w:w="3240" w:type="dxa"/>
          </w:tcPr>
          <w:p w14:paraId="31C55BAF" w14:textId="77777777" w:rsidR="0032494A" w:rsidRPr="004517A7" w:rsidRDefault="0032494A" w:rsidP="0032494A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808" w:type="dxa"/>
            <w:vAlign w:val="bottom"/>
          </w:tcPr>
          <w:p w14:paraId="7B5B0629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6E085EEF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22EE365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6BD67B2C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402CE4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1F06DB81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51FB1F0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BFA285F" w14:textId="77777777" w:rsidR="0032494A" w:rsidRPr="004517A7" w:rsidRDefault="0032494A" w:rsidP="0032494A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8306A" w:rsidRPr="004517A7" w14:paraId="63499525" w14:textId="77777777" w:rsidTr="00EE3B52">
        <w:tc>
          <w:tcPr>
            <w:tcW w:w="3240" w:type="dxa"/>
            <w:vAlign w:val="bottom"/>
          </w:tcPr>
          <w:p w14:paraId="618F6048" w14:textId="77777777" w:rsidR="0058306A" w:rsidRPr="004517A7" w:rsidRDefault="0058306A" w:rsidP="0058306A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546D85B8" w14:textId="669864BD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1</w:t>
            </w:r>
            <w:r w:rsidR="00AA193D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811" w:type="dxa"/>
            <w:vAlign w:val="bottom"/>
          </w:tcPr>
          <w:p w14:paraId="08AFBC56" w14:textId="19D5DAA0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1</w:t>
            </w:r>
            <w:r w:rsidR="00AA193D">
              <w:rPr>
                <w:rFonts w:asciiTheme="majorBidi" w:hAnsiTheme="majorBidi" w:cstheme="majorBidi"/>
                <w:szCs w:val="24"/>
              </w:rPr>
              <w:t>45</w:t>
            </w:r>
          </w:p>
        </w:tc>
        <w:tc>
          <w:tcPr>
            <w:tcW w:w="813" w:type="dxa"/>
            <w:vAlign w:val="bottom"/>
          </w:tcPr>
          <w:p w14:paraId="58D8F693" w14:textId="55B5718F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3" w:type="dxa"/>
            <w:gridSpan w:val="2"/>
            <w:vAlign w:val="bottom"/>
          </w:tcPr>
          <w:p w14:paraId="16783C3F" w14:textId="1B84812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145</w:t>
            </w:r>
          </w:p>
        </w:tc>
        <w:tc>
          <w:tcPr>
            <w:tcW w:w="810" w:type="dxa"/>
            <w:vAlign w:val="bottom"/>
          </w:tcPr>
          <w:p w14:paraId="1DAC045F" w14:textId="55D1EAA5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8306A">
              <w:rPr>
                <w:rFonts w:asciiTheme="majorBidi" w:hAnsiTheme="majorBidi" w:cstheme="majorBidi" w:hint="eastAsia"/>
                <w:szCs w:val="24"/>
              </w:rPr>
              <w:t>7</w:t>
            </w:r>
            <w:r w:rsidR="00106FA9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4" w:type="dxa"/>
            <w:gridSpan w:val="2"/>
            <w:vAlign w:val="bottom"/>
          </w:tcPr>
          <w:p w14:paraId="6B306EED" w14:textId="227BCB7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8306A">
              <w:rPr>
                <w:rFonts w:asciiTheme="majorBidi" w:hAnsiTheme="majorBidi" w:cstheme="majorBidi" w:hint="eastAsia"/>
                <w:szCs w:val="24"/>
              </w:rPr>
              <w:t>7</w:t>
            </w:r>
            <w:r w:rsidR="00106FA9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818" w:type="dxa"/>
            <w:vAlign w:val="bottom"/>
          </w:tcPr>
          <w:p w14:paraId="3C1C5FB3" w14:textId="72DE8368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  <w:tc>
          <w:tcPr>
            <w:tcW w:w="854" w:type="dxa"/>
            <w:gridSpan w:val="2"/>
            <w:vAlign w:val="bottom"/>
          </w:tcPr>
          <w:p w14:paraId="27903B8F" w14:textId="667AB8BD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70</w:t>
            </w:r>
          </w:p>
        </w:tc>
      </w:tr>
      <w:tr w:rsidR="0058306A" w:rsidRPr="004517A7" w14:paraId="3B41E5EE" w14:textId="77777777" w:rsidTr="00EE3B52">
        <w:tc>
          <w:tcPr>
            <w:tcW w:w="3240" w:type="dxa"/>
            <w:vAlign w:val="bottom"/>
          </w:tcPr>
          <w:p w14:paraId="18EB8F20" w14:textId="77777777" w:rsidR="0058306A" w:rsidRPr="004517A7" w:rsidRDefault="0058306A" w:rsidP="005830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08" w:type="dxa"/>
            <w:vAlign w:val="bottom"/>
          </w:tcPr>
          <w:p w14:paraId="1FDE7A92" w14:textId="7C670BA4" w:rsidR="0058306A" w:rsidRPr="00ED6D91" w:rsidRDefault="00106FA9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11" w:type="dxa"/>
            <w:vAlign w:val="bottom"/>
          </w:tcPr>
          <w:p w14:paraId="3510F281" w14:textId="7DB8B648" w:rsidR="0058306A" w:rsidRPr="00ED6D91" w:rsidRDefault="00106FA9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13" w:type="dxa"/>
            <w:vAlign w:val="bottom"/>
          </w:tcPr>
          <w:p w14:paraId="663412EE" w14:textId="61E7735F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3" w:type="dxa"/>
            <w:gridSpan w:val="2"/>
            <w:vAlign w:val="bottom"/>
          </w:tcPr>
          <w:p w14:paraId="76C72D04" w14:textId="06B881A5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10" w:type="dxa"/>
            <w:vAlign w:val="bottom"/>
          </w:tcPr>
          <w:p w14:paraId="5216FC9F" w14:textId="24C33D24" w:rsidR="0058306A" w:rsidRPr="00ED6D91" w:rsidRDefault="00106FA9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14" w:type="dxa"/>
            <w:gridSpan w:val="2"/>
            <w:vAlign w:val="bottom"/>
          </w:tcPr>
          <w:p w14:paraId="56E63780" w14:textId="25F1A6BE" w:rsidR="0058306A" w:rsidRPr="00ED6D91" w:rsidRDefault="00106FA9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18" w:type="dxa"/>
            <w:vAlign w:val="bottom"/>
          </w:tcPr>
          <w:p w14:paraId="58EC1E3D" w14:textId="442BE19B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54" w:type="dxa"/>
            <w:gridSpan w:val="2"/>
            <w:vAlign w:val="bottom"/>
          </w:tcPr>
          <w:p w14:paraId="7550E3D9" w14:textId="1EEF96DF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58306A" w:rsidRPr="004517A7" w14:paraId="351CA4B8" w14:textId="77777777" w:rsidTr="00EE3B52">
        <w:tc>
          <w:tcPr>
            <w:tcW w:w="3240" w:type="dxa"/>
            <w:vAlign w:val="bottom"/>
          </w:tcPr>
          <w:p w14:paraId="6A1EBD17" w14:textId="77777777" w:rsidR="0058306A" w:rsidRPr="004517A7" w:rsidRDefault="0058306A" w:rsidP="005830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08" w:type="dxa"/>
            <w:vAlign w:val="bottom"/>
          </w:tcPr>
          <w:p w14:paraId="38490F32" w14:textId="78B1212F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310</w:t>
            </w:r>
          </w:p>
        </w:tc>
        <w:tc>
          <w:tcPr>
            <w:tcW w:w="811" w:type="dxa"/>
            <w:vAlign w:val="bottom"/>
          </w:tcPr>
          <w:p w14:paraId="65D8C3F5" w14:textId="2348AA0C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310</w:t>
            </w:r>
          </w:p>
        </w:tc>
        <w:tc>
          <w:tcPr>
            <w:tcW w:w="813" w:type="dxa"/>
            <w:vAlign w:val="bottom"/>
          </w:tcPr>
          <w:p w14:paraId="47E28331" w14:textId="07933CBD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3" w:type="dxa"/>
            <w:gridSpan w:val="2"/>
            <w:vAlign w:val="bottom"/>
          </w:tcPr>
          <w:p w14:paraId="57CFCBEF" w14:textId="79F4382F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404</w:t>
            </w:r>
          </w:p>
        </w:tc>
        <w:tc>
          <w:tcPr>
            <w:tcW w:w="810" w:type="dxa"/>
            <w:vAlign w:val="bottom"/>
          </w:tcPr>
          <w:p w14:paraId="59CF878F" w14:textId="5A44FBD7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8306A">
              <w:rPr>
                <w:rFonts w:asciiTheme="majorBidi" w:hAnsiTheme="majorBidi" w:cstheme="majorBidi" w:hint="eastAsia"/>
                <w:szCs w:val="24"/>
              </w:rPr>
              <w:t>114</w:t>
            </w:r>
          </w:p>
        </w:tc>
        <w:tc>
          <w:tcPr>
            <w:tcW w:w="814" w:type="dxa"/>
            <w:gridSpan w:val="2"/>
            <w:vAlign w:val="bottom"/>
          </w:tcPr>
          <w:p w14:paraId="09905CD5" w14:textId="01443A12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8306A">
              <w:rPr>
                <w:rFonts w:asciiTheme="majorBidi" w:hAnsiTheme="majorBidi" w:cstheme="majorBidi" w:hint="eastAsia"/>
                <w:szCs w:val="24"/>
              </w:rPr>
              <w:t>114</w:t>
            </w:r>
          </w:p>
        </w:tc>
        <w:tc>
          <w:tcPr>
            <w:tcW w:w="818" w:type="dxa"/>
            <w:vAlign w:val="bottom"/>
          </w:tcPr>
          <w:p w14:paraId="02460FBB" w14:textId="671A7899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  <w:tc>
          <w:tcPr>
            <w:tcW w:w="854" w:type="dxa"/>
            <w:gridSpan w:val="2"/>
            <w:vAlign w:val="bottom"/>
          </w:tcPr>
          <w:p w14:paraId="54D61CD3" w14:textId="4D3761B5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131</w:t>
            </w:r>
          </w:p>
        </w:tc>
      </w:tr>
      <w:tr w:rsidR="0058306A" w:rsidRPr="004517A7" w14:paraId="08897D5C" w14:textId="77777777" w:rsidTr="00EE3B52">
        <w:tc>
          <w:tcPr>
            <w:tcW w:w="3240" w:type="dxa"/>
            <w:vAlign w:val="bottom"/>
          </w:tcPr>
          <w:p w14:paraId="26E7FE10" w14:textId="61527B07" w:rsidR="0058306A" w:rsidRPr="004517A7" w:rsidRDefault="0058306A" w:rsidP="005830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2D0A6FC6" w14:textId="142F779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1</w:t>
            </w:r>
          </w:p>
        </w:tc>
        <w:tc>
          <w:tcPr>
            <w:tcW w:w="811" w:type="dxa"/>
            <w:vAlign w:val="bottom"/>
          </w:tcPr>
          <w:p w14:paraId="046ECF1B" w14:textId="35B056E4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1</w:t>
            </w:r>
          </w:p>
        </w:tc>
        <w:tc>
          <w:tcPr>
            <w:tcW w:w="813" w:type="dxa"/>
            <w:vAlign w:val="bottom"/>
          </w:tcPr>
          <w:p w14:paraId="2A0BFFEC" w14:textId="78835D99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3" w:type="dxa"/>
            <w:gridSpan w:val="2"/>
            <w:vAlign w:val="bottom"/>
          </w:tcPr>
          <w:p w14:paraId="2965D4A8" w14:textId="49C013F0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29BF54B" w14:textId="2DA99067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8306A">
              <w:rPr>
                <w:rFonts w:asciiTheme="majorBidi" w:hAnsiTheme="majorBidi" w:cstheme="majorBidi" w:hint="eastAsia"/>
                <w:szCs w:val="24"/>
              </w:rPr>
              <w:t>56</w:t>
            </w:r>
          </w:p>
        </w:tc>
        <w:tc>
          <w:tcPr>
            <w:tcW w:w="814" w:type="dxa"/>
            <w:gridSpan w:val="2"/>
            <w:vAlign w:val="bottom"/>
          </w:tcPr>
          <w:p w14:paraId="741E03ED" w14:textId="31746AFA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8306A">
              <w:rPr>
                <w:rFonts w:asciiTheme="majorBidi" w:hAnsiTheme="majorBidi" w:cstheme="majorBidi" w:hint="eastAsia"/>
                <w:szCs w:val="24"/>
              </w:rPr>
              <w:t>56</w:t>
            </w:r>
          </w:p>
        </w:tc>
        <w:tc>
          <w:tcPr>
            <w:tcW w:w="818" w:type="dxa"/>
            <w:vAlign w:val="bottom"/>
          </w:tcPr>
          <w:p w14:paraId="3E899874" w14:textId="0FE72C34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177</w:t>
            </w:r>
          </w:p>
        </w:tc>
        <w:tc>
          <w:tcPr>
            <w:tcW w:w="854" w:type="dxa"/>
            <w:gridSpan w:val="2"/>
            <w:vAlign w:val="bottom"/>
          </w:tcPr>
          <w:p w14:paraId="3FAA6FA2" w14:textId="767DCDFE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177</w:t>
            </w:r>
          </w:p>
        </w:tc>
      </w:tr>
      <w:tr w:rsidR="0058306A" w:rsidRPr="004517A7" w14:paraId="4ECC9B3A" w14:textId="77777777" w:rsidTr="00EE3B52">
        <w:tc>
          <w:tcPr>
            <w:tcW w:w="3240" w:type="dxa"/>
            <w:vAlign w:val="bottom"/>
          </w:tcPr>
          <w:p w14:paraId="1D9AEE4B" w14:textId="786CC7FD" w:rsidR="0058306A" w:rsidRPr="004517A7" w:rsidRDefault="0058306A" w:rsidP="005830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808" w:type="dxa"/>
            <w:vAlign w:val="bottom"/>
          </w:tcPr>
          <w:p w14:paraId="5BB46BBE" w14:textId="7C0AF8CC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1" w:type="dxa"/>
            <w:vAlign w:val="bottom"/>
          </w:tcPr>
          <w:p w14:paraId="33963037" w14:textId="49023C1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23C47FCE" w14:textId="4B4EEA8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3" w:type="dxa"/>
            <w:gridSpan w:val="2"/>
            <w:vAlign w:val="bottom"/>
          </w:tcPr>
          <w:p w14:paraId="4467C2CC" w14:textId="4533B07B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276</w:t>
            </w:r>
          </w:p>
        </w:tc>
        <w:tc>
          <w:tcPr>
            <w:tcW w:w="810" w:type="dxa"/>
            <w:vAlign w:val="bottom"/>
          </w:tcPr>
          <w:p w14:paraId="5BA8F874" w14:textId="5D159A61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7C506D01" w14:textId="5A38D9A1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3472AAA9" w14:textId="2085D51D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126</w:t>
            </w:r>
          </w:p>
        </w:tc>
        <w:tc>
          <w:tcPr>
            <w:tcW w:w="854" w:type="dxa"/>
            <w:gridSpan w:val="2"/>
            <w:vAlign w:val="bottom"/>
          </w:tcPr>
          <w:p w14:paraId="2E09F36E" w14:textId="3D1EFDF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126</w:t>
            </w:r>
          </w:p>
        </w:tc>
      </w:tr>
      <w:tr w:rsidR="0058306A" w:rsidRPr="004517A7" w14:paraId="5B88BC28" w14:textId="77777777" w:rsidTr="00EE3B52">
        <w:tc>
          <w:tcPr>
            <w:tcW w:w="3240" w:type="dxa"/>
            <w:vAlign w:val="bottom"/>
          </w:tcPr>
          <w:p w14:paraId="1A6BD8DD" w14:textId="77777777" w:rsidR="0058306A" w:rsidRPr="004517A7" w:rsidRDefault="0058306A" w:rsidP="0058306A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  <w:vAlign w:val="bottom"/>
          </w:tcPr>
          <w:p w14:paraId="366B5321" w14:textId="156CDA82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95</w:t>
            </w:r>
          </w:p>
        </w:tc>
        <w:tc>
          <w:tcPr>
            <w:tcW w:w="811" w:type="dxa"/>
            <w:vAlign w:val="bottom"/>
          </w:tcPr>
          <w:p w14:paraId="4E60DF58" w14:textId="75C7772C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95</w:t>
            </w:r>
          </w:p>
        </w:tc>
        <w:tc>
          <w:tcPr>
            <w:tcW w:w="813" w:type="dxa"/>
            <w:vAlign w:val="bottom"/>
          </w:tcPr>
          <w:p w14:paraId="7565224F" w14:textId="03665FC5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3" w:type="dxa"/>
            <w:gridSpan w:val="2"/>
            <w:vAlign w:val="bottom"/>
          </w:tcPr>
          <w:p w14:paraId="43E22DC1" w14:textId="5F7E36BC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168</w:t>
            </w:r>
          </w:p>
        </w:tc>
        <w:tc>
          <w:tcPr>
            <w:tcW w:w="810" w:type="dxa"/>
            <w:vAlign w:val="bottom"/>
          </w:tcPr>
          <w:p w14:paraId="57022518" w14:textId="764DD00D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gridSpan w:val="2"/>
            <w:vAlign w:val="bottom"/>
          </w:tcPr>
          <w:p w14:paraId="0855FDB6" w14:textId="5201CE8A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65F2E97C" w14:textId="3AF241D6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54" w:type="dxa"/>
            <w:gridSpan w:val="2"/>
            <w:vAlign w:val="bottom"/>
          </w:tcPr>
          <w:p w14:paraId="32F426FE" w14:textId="449FE3C9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58306A" w:rsidRPr="004517A7" w14:paraId="5C13EFD8" w14:textId="77777777" w:rsidTr="00EE3B52">
        <w:tc>
          <w:tcPr>
            <w:tcW w:w="3240" w:type="dxa"/>
            <w:vAlign w:val="bottom"/>
          </w:tcPr>
          <w:p w14:paraId="27A73B3A" w14:textId="0BBCE025" w:rsidR="0058306A" w:rsidRPr="004517A7" w:rsidRDefault="0058306A" w:rsidP="0058306A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</w:tc>
        <w:tc>
          <w:tcPr>
            <w:tcW w:w="808" w:type="dxa"/>
            <w:vAlign w:val="bottom"/>
          </w:tcPr>
          <w:p w14:paraId="5597DABD" w14:textId="148C5D2A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156</w:t>
            </w:r>
          </w:p>
        </w:tc>
        <w:tc>
          <w:tcPr>
            <w:tcW w:w="811" w:type="dxa"/>
            <w:vAlign w:val="bottom"/>
          </w:tcPr>
          <w:p w14:paraId="3DAF671E" w14:textId="0033BDC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1F3AA7">
              <w:rPr>
                <w:rFonts w:asciiTheme="majorBidi" w:hAnsiTheme="majorBidi" w:cstheme="majorBidi" w:hint="eastAsia"/>
                <w:szCs w:val="24"/>
              </w:rPr>
              <w:t>156</w:t>
            </w:r>
          </w:p>
        </w:tc>
        <w:tc>
          <w:tcPr>
            <w:tcW w:w="813" w:type="dxa"/>
            <w:vAlign w:val="bottom"/>
          </w:tcPr>
          <w:p w14:paraId="0D13B74E" w14:textId="3EC964DA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3" w:type="dxa"/>
            <w:gridSpan w:val="2"/>
            <w:vAlign w:val="bottom"/>
          </w:tcPr>
          <w:p w14:paraId="486BD0CD" w14:textId="529C87B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ED6D91">
              <w:rPr>
                <w:rFonts w:asciiTheme="majorBidi" w:hAnsiTheme="majorBidi" w:cstheme="majorBidi"/>
                <w:szCs w:val="24"/>
              </w:rPr>
              <w:t>185</w:t>
            </w:r>
          </w:p>
        </w:tc>
        <w:tc>
          <w:tcPr>
            <w:tcW w:w="810" w:type="dxa"/>
            <w:vAlign w:val="bottom"/>
          </w:tcPr>
          <w:p w14:paraId="6B361B6A" w14:textId="20D068B6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4" w:type="dxa"/>
            <w:gridSpan w:val="2"/>
            <w:vAlign w:val="bottom"/>
          </w:tcPr>
          <w:p w14:paraId="15C6B4A3" w14:textId="2A5D6C96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8" w:type="dxa"/>
            <w:vAlign w:val="bottom"/>
          </w:tcPr>
          <w:p w14:paraId="030C7FE6" w14:textId="6843CFF3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  <w:tc>
          <w:tcPr>
            <w:tcW w:w="854" w:type="dxa"/>
            <w:gridSpan w:val="2"/>
            <w:vAlign w:val="bottom"/>
          </w:tcPr>
          <w:p w14:paraId="11935441" w14:textId="2B953AC2" w:rsidR="0058306A" w:rsidRPr="00ED6D91" w:rsidRDefault="0058306A" w:rsidP="00EE3B52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ED6D91">
              <w:rPr>
                <w:rFonts w:asciiTheme="majorBidi" w:hAnsiTheme="majorBidi" w:cstheme="majorBidi"/>
                <w:szCs w:val="24"/>
                <w:cs/>
              </w:rPr>
              <w:t>4</w:t>
            </w:r>
          </w:p>
        </w:tc>
      </w:tr>
      <w:tr w:rsidR="0058306A" w:rsidRPr="004517A7" w14:paraId="51AB85CA" w14:textId="77777777" w:rsidTr="00E435DC">
        <w:tc>
          <w:tcPr>
            <w:tcW w:w="3240" w:type="dxa"/>
          </w:tcPr>
          <w:p w14:paraId="03E52516" w14:textId="77777777" w:rsidR="0058306A" w:rsidRPr="004517A7" w:rsidRDefault="0058306A" w:rsidP="0058306A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08CC7AE3" w14:textId="77777777" w:rsidR="0058306A" w:rsidRPr="004517A7" w:rsidRDefault="0058306A" w:rsidP="0058306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27930B4B" w14:textId="77777777" w:rsidR="0058306A" w:rsidRPr="004517A7" w:rsidRDefault="0058306A" w:rsidP="0058306A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F24F1E5" w14:textId="77777777" w:rsidR="0058306A" w:rsidRPr="004517A7" w:rsidRDefault="0058306A" w:rsidP="0058306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760BA21" w14:textId="77777777" w:rsidR="0058306A" w:rsidRPr="004517A7" w:rsidRDefault="0058306A" w:rsidP="0058306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158F5" w14:textId="77777777" w:rsidR="0058306A" w:rsidRPr="004517A7" w:rsidRDefault="0058306A" w:rsidP="0058306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4" w:type="dxa"/>
            <w:gridSpan w:val="2"/>
            <w:vAlign w:val="bottom"/>
          </w:tcPr>
          <w:p w14:paraId="5E4E8818" w14:textId="77777777" w:rsidR="0058306A" w:rsidRPr="004517A7" w:rsidRDefault="0058306A" w:rsidP="0058306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05C7D970" w14:textId="77777777" w:rsidR="0058306A" w:rsidRPr="004517A7" w:rsidRDefault="0058306A" w:rsidP="0058306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5EED538F" w14:textId="77777777" w:rsidR="0058306A" w:rsidRPr="004517A7" w:rsidRDefault="0058306A" w:rsidP="0058306A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14AD9821" w14:textId="082ED6B4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2B1F477" w14:textId="3E168EA7" w:rsidR="006C2345" w:rsidRPr="004517A7" w:rsidRDefault="006C2345" w:rsidP="005417FD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8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4517A7">
        <w:rPr>
          <w:rFonts w:ascii="Angsana New" w:eastAsia="Angsana New" w:hAnsi="Angsana New"/>
          <w:sz w:val="28"/>
        </w:rPr>
        <w:t xml:space="preserve"> </w:t>
      </w:r>
      <w:r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</w:t>
      </w:r>
      <w:r w:rsidRPr="004517A7">
        <w:rPr>
          <w:rFonts w:hint="cs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 xml:space="preserve">เงินกู้ยืมจากสถาบันการเงิน </w:t>
      </w:r>
      <w:r w:rsidRPr="004517A7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bookmarkEnd w:id="8"/>
    <w:p w14:paraId="5FFC6833" w14:textId="62C9CD12" w:rsidR="006C2345" w:rsidRPr="004517A7" w:rsidRDefault="006C2345" w:rsidP="005417FD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 w:rsidR="00047315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2AE0DE84" w14:textId="72CD29A4" w:rsidR="00497D1D" w:rsidRPr="00FD7024" w:rsidRDefault="006C2345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</w:t>
      </w:r>
      <w:r w:rsidR="00047315">
        <w:rPr>
          <w:rFonts w:ascii="Angsana New" w:hAnsi="Angsana New"/>
          <w:sz w:val="28"/>
        </w:rPr>
        <w:t xml:space="preserve"> </w:t>
      </w:r>
      <w:r w:rsidRPr="004517A7">
        <w:rPr>
          <w:rFonts w:ascii="Angsana New" w:hAnsi="Angsana New"/>
          <w:sz w:val="28"/>
          <w:cs/>
        </w:rPr>
        <w:t>ตามมูลค่าตามบัญชีที่แสดงในงบแสดงฐานะการเงิน</w:t>
      </w:r>
    </w:p>
    <w:sectPr w:rsidR="00497D1D" w:rsidRPr="00FD7024" w:rsidSect="00D37354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4F79" w14:textId="77777777" w:rsidR="00CC4C03" w:rsidRDefault="00CC4C03">
      <w:pPr>
        <w:rPr>
          <w:rFonts w:hint="eastAsia"/>
        </w:rPr>
      </w:pPr>
      <w:r>
        <w:separator/>
      </w:r>
    </w:p>
  </w:endnote>
  <w:endnote w:type="continuationSeparator" w:id="0">
    <w:p w14:paraId="19C99173" w14:textId="77777777" w:rsidR="00CC4C03" w:rsidRDefault="00CC4C03">
      <w:pPr>
        <w:rPr>
          <w:rFonts w:hint="eastAsia"/>
        </w:rPr>
      </w:pPr>
      <w:r>
        <w:continuationSeparator/>
      </w:r>
    </w:p>
  </w:endnote>
  <w:endnote w:type="continuationNotice" w:id="1">
    <w:p w14:paraId="2877B07B" w14:textId="77777777" w:rsidR="00CC4C03" w:rsidRDefault="00CC4C03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7777777" w:rsidR="00A73DBA" w:rsidRPr="000748DD" w:rsidRDefault="00A73DBA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14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800BE" w14:textId="77777777" w:rsidR="00CC4C03" w:rsidRDefault="00CC4C03">
      <w:pPr>
        <w:rPr>
          <w:rFonts w:hint="eastAsia"/>
        </w:rPr>
      </w:pPr>
      <w:r>
        <w:separator/>
      </w:r>
    </w:p>
  </w:footnote>
  <w:footnote w:type="continuationSeparator" w:id="0">
    <w:p w14:paraId="7BABDE47" w14:textId="77777777" w:rsidR="00CC4C03" w:rsidRDefault="00CC4C03">
      <w:pPr>
        <w:rPr>
          <w:rFonts w:hint="eastAsia"/>
        </w:rPr>
      </w:pPr>
      <w:r>
        <w:continuationSeparator/>
      </w:r>
    </w:p>
  </w:footnote>
  <w:footnote w:type="continuationNotice" w:id="1">
    <w:p w14:paraId="13D28D63" w14:textId="77777777" w:rsidR="00CC4C03" w:rsidRDefault="00CC4C03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4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4"/>
  <w:p w14:paraId="03228566" w14:textId="675438DC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</w:t>
    </w:r>
    <w:r w:rsidR="00FF0BD7">
      <w:rPr>
        <w:rFonts w:ascii="Angsana New" w:hAnsi="Angsana New" w:hint="cs"/>
        <w:b/>
        <w:bCs/>
        <w:sz w:val="28"/>
        <w:cs/>
      </w:rPr>
      <w:t>สาม</w:t>
    </w:r>
    <w:r>
      <w:rPr>
        <w:rFonts w:ascii="Angsana New" w:hAnsi="Angsana New"/>
        <w:b/>
        <w:bCs/>
        <w:sz w:val="28"/>
        <w:cs/>
      </w:rPr>
      <w:t>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5463B0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5463B0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2565</w:t>
    </w:r>
  </w:p>
  <w:p w14:paraId="01EE91B7" w14:textId="7777777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76DFF2AD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EE7F6C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EE7F6C"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 w:hint="cs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2565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3D18F0C3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EE7F6C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EE7F6C"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 w:hint="cs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2565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FB33C82"/>
    <w:multiLevelType w:val="multilevel"/>
    <w:tmpl w:val="69B009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9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7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8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7"/>
  </w:num>
  <w:num w:numId="2" w16cid:durableId="359280886">
    <w:abstractNumId w:val="24"/>
  </w:num>
  <w:num w:numId="3" w16cid:durableId="474297977">
    <w:abstractNumId w:val="9"/>
  </w:num>
  <w:num w:numId="4" w16cid:durableId="1978224201">
    <w:abstractNumId w:val="19"/>
  </w:num>
  <w:num w:numId="5" w16cid:durableId="879895726">
    <w:abstractNumId w:val="5"/>
  </w:num>
  <w:num w:numId="6" w16cid:durableId="1313951306">
    <w:abstractNumId w:val="12"/>
  </w:num>
  <w:num w:numId="7" w16cid:durableId="1118527099">
    <w:abstractNumId w:val="11"/>
  </w:num>
  <w:num w:numId="8" w16cid:durableId="480776160">
    <w:abstractNumId w:val="21"/>
  </w:num>
  <w:num w:numId="9" w16cid:durableId="1870725864">
    <w:abstractNumId w:val="14"/>
  </w:num>
  <w:num w:numId="10" w16cid:durableId="83887302">
    <w:abstractNumId w:val="16"/>
  </w:num>
  <w:num w:numId="11" w16cid:durableId="1114639320">
    <w:abstractNumId w:val="4"/>
  </w:num>
  <w:num w:numId="12" w16cid:durableId="1392078518">
    <w:abstractNumId w:val="15"/>
  </w:num>
  <w:num w:numId="13" w16cid:durableId="1688408665">
    <w:abstractNumId w:val="0"/>
  </w:num>
  <w:num w:numId="14" w16cid:durableId="1358115451">
    <w:abstractNumId w:val="22"/>
  </w:num>
  <w:num w:numId="15" w16cid:durableId="302736872">
    <w:abstractNumId w:val="3"/>
  </w:num>
  <w:num w:numId="16" w16cid:durableId="771903085">
    <w:abstractNumId w:val="13"/>
  </w:num>
  <w:num w:numId="17" w16cid:durableId="1443963321">
    <w:abstractNumId w:val="6"/>
  </w:num>
  <w:num w:numId="18" w16cid:durableId="321272502">
    <w:abstractNumId w:val="20"/>
  </w:num>
  <w:num w:numId="19" w16cid:durableId="2013101600">
    <w:abstractNumId w:val="8"/>
  </w:num>
  <w:num w:numId="20" w16cid:durableId="1951543012">
    <w:abstractNumId w:val="1"/>
  </w:num>
  <w:num w:numId="21" w16cid:durableId="430207375">
    <w:abstractNumId w:val="17"/>
  </w:num>
  <w:num w:numId="22" w16cid:durableId="650212450">
    <w:abstractNumId w:val="2"/>
  </w:num>
  <w:num w:numId="23" w16cid:durableId="1569799128">
    <w:abstractNumId w:val="18"/>
  </w:num>
  <w:num w:numId="24" w16cid:durableId="1020815654">
    <w:abstractNumId w:val="23"/>
  </w:num>
  <w:num w:numId="25" w16cid:durableId="7744426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436"/>
    <w:rsid w:val="000019EA"/>
    <w:rsid w:val="00001A39"/>
    <w:rsid w:val="00001B76"/>
    <w:rsid w:val="00002FEF"/>
    <w:rsid w:val="00002FF6"/>
    <w:rsid w:val="00003722"/>
    <w:rsid w:val="00003A2E"/>
    <w:rsid w:val="00003A40"/>
    <w:rsid w:val="00003F2F"/>
    <w:rsid w:val="00004340"/>
    <w:rsid w:val="0000437D"/>
    <w:rsid w:val="000045F3"/>
    <w:rsid w:val="00004F1E"/>
    <w:rsid w:val="00005373"/>
    <w:rsid w:val="00005506"/>
    <w:rsid w:val="000056EE"/>
    <w:rsid w:val="00005B39"/>
    <w:rsid w:val="00005DE1"/>
    <w:rsid w:val="00005E32"/>
    <w:rsid w:val="00006221"/>
    <w:rsid w:val="00006C58"/>
    <w:rsid w:val="00010B90"/>
    <w:rsid w:val="00010ED5"/>
    <w:rsid w:val="00011095"/>
    <w:rsid w:val="00011A05"/>
    <w:rsid w:val="00011A48"/>
    <w:rsid w:val="00011DB1"/>
    <w:rsid w:val="00011F4D"/>
    <w:rsid w:val="00011F7E"/>
    <w:rsid w:val="00012006"/>
    <w:rsid w:val="0001221A"/>
    <w:rsid w:val="00012571"/>
    <w:rsid w:val="000128AE"/>
    <w:rsid w:val="00012A21"/>
    <w:rsid w:val="00013E0C"/>
    <w:rsid w:val="00014BD0"/>
    <w:rsid w:val="00015404"/>
    <w:rsid w:val="00015691"/>
    <w:rsid w:val="00015AB0"/>
    <w:rsid w:val="00015E36"/>
    <w:rsid w:val="00016A6C"/>
    <w:rsid w:val="00016C76"/>
    <w:rsid w:val="00017CCF"/>
    <w:rsid w:val="000203CC"/>
    <w:rsid w:val="00020B71"/>
    <w:rsid w:val="00020B82"/>
    <w:rsid w:val="00020F3B"/>
    <w:rsid w:val="00020FBC"/>
    <w:rsid w:val="00021036"/>
    <w:rsid w:val="0002165B"/>
    <w:rsid w:val="00021D0C"/>
    <w:rsid w:val="00021F5E"/>
    <w:rsid w:val="000223EA"/>
    <w:rsid w:val="00022C79"/>
    <w:rsid w:val="00022DE0"/>
    <w:rsid w:val="0002307B"/>
    <w:rsid w:val="0002372B"/>
    <w:rsid w:val="00023847"/>
    <w:rsid w:val="00023D86"/>
    <w:rsid w:val="00023E3D"/>
    <w:rsid w:val="000243CC"/>
    <w:rsid w:val="000247B7"/>
    <w:rsid w:val="0002482A"/>
    <w:rsid w:val="00026097"/>
    <w:rsid w:val="000264F5"/>
    <w:rsid w:val="000269B1"/>
    <w:rsid w:val="00026E4B"/>
    <w:rsid w:val="00026FE7"/>
    <w:rsid w:val="000271DB"/>
    <w:rsid w:val="0002731B"/>
    <w:rsid w:val="000274E1"/>
    <w:rsid w:val="00027D98"/>
    <w:rsid w:val="000303AE"/>
    <w:rsid w:val="000307F1"/>
    <w:rsid w:val="00030EAA"/>
    <w:rsid w:val="00031197"/>
    <w:rsid w:val="000312A9"/>
    <w:rsid w:val="0003160A"/>
    <w:rsid w:val="0003170C"/>
    <w:rsid w:val="00031FA7"/>
    <w:rsid w:val="000323B4"/>
    <w:rsid w:val="00032414"/>
    <w:rsid w:val="000325E8"/>
    <w:rsid w:val="00033101"/>
    <w:rsid w:val="00033366"/>
    <w:rsid w:val="00034687"/>
    <w:rsid w:val="00034A74"/>
    <w:rsid w:val="0003605A"/>
    <w:rsid w:val="00036105"/>
    <w:rsid w:val="00036616"/>
    <w:rsid w:val="000367BB"/>
    <w:rsid w:val="00037054"/>
    <w:rsid w:val="00037276"/>
    <w:rsid w:val="0003727E"/>
    <w:rsid w:val="00037BC0"/>
    <w:rsid w:val="00037F80"/>
    <w:rsid w:val="00040473"/>
    <w:rsid w:val="0004097A"/>
    <w:rsid w:val="000409C7"/>
    <w:rsid w:val="00040F2E"/>
    <w:rsid w:val="000415BD"/>
    <w:rsid w:val="00041E25"/>
    <w:rsid w:val="00041F83"/>
    <w:rsid w:val="000422CA"/>
    <w:rsid w:val="00042340"/>
    <w:rsid w:val="0004240B"/>
    <w:rsid w:val="00042738"/>
    <w:rsid w:val="00043091"/>
    <w:rsid w:val="00043AEC"/>
    <w:rsid w:val="00043FC5"/>
    <w:rsid w:val="00044135"/>
    <w:rsid w:val="00044236"/>
    <w:rsid w:val="0004429E"/>
    <w:rsid w:val="0004497D"/>
    <w:rsid w:val="00044A32"/>
    <w:rsid w:val="00044A46"/>
    <w:rsid w:val="0004500F"/>
    <w:rsid w:val="00045312"/>
    <w:rsid w:val="00045B34"/>
    <w:rsid w:val="00046238"/>
    <w:rsid w:val="000469D2"/>
    <w:rsid w:val="00046C48"/>
    <w:rsid w:val="00047315"/>
    <w:rsid w:val="00047A94"/>
    <w:rsid w:val="000501A5"/>
    <w:rsid w:val="00050F5C"/>
    <w:rsid w:val="000510DD"/>
    <w:rsid w:val="000510E6"/>
    <w:rsid w:val="0005125E"/>
    <w:rsid w:val="00051401"/>
    <w:rsid w:val="000516BC"/>
    <w:rsid w:val="000517E3"/>
    <w:rsid w:val="00051EEA"/>
    <w:rsid w:val="0005224E"/>
    <w:rsid w:val="000527E6"/>
    <w:rsid w:val="00052EEF"/>
    <w:rsid w:val="00052F10"/>
    <w:rsid w:val="000532F9"/>
    <w:rsid w:val="00053772"/>
    <w:rsid w:val="00053CB7"/>
    <w:rsid w:val="000544D6"/>
    <w:rsid w:val="000547ED"/>
    <w:rsid w:val="00054C2F"/>
    <w:rsid w:val="00055201"/>
    <w:rsid w:val="0005583A"/>
    <w:rsid w:val="00056043"/>
    <w:rsid w:val="00056659"/>
    <w:rsid w:val="000566D8"/>
    <w:rsid w:val="000569D1"/>
    <w:rsid w:val="000571A8"/>
    <w:rsid w:val="0005732A"/>
    <w:rsid w:val="000576C6"/>
    <w:rsid w:val="00057925"/>
    <w:rsid w:val="00057CFE"/>
    <w:rsid w:val="0006035C"/>
    <w:rsid w:val="00060F09"/>
    <w:rsid w:val="00061AE0"/>
    <w:rsid w:val="00062A7E"/>
    <w:rsid w:val="00063A36"/>
    <w:rsid w:val="00063D03"/>
    <w:rsid w:val="00063F8D"/>
    <w:rsid w:val="00064C68"/>
    <w:rsid w:val="0006519C"/>
    <w:rsid w:val="00065788"/>
    <w:rsid w:val="00065E8F"/>
    <w:rsid w:val="00065F34"/>
    <w:rsid w:val="00066700"/>
    <w:rsid w:val="000671A5"/>
    <w:rsid w:val="00067F02"/>
    <w:rsid w:val="000708E3"/>
    <w:rsid w:val="00070BEB"/>
    <w:rsid w:val="000719DC"/>
    <w:rsid w:val="000723FA"/>
    <w:rsid w:val="00072918"/>
    <w:rsid w:val="00073031"/>
    <w:rsid w:val="00073233"/>
    <w:rsid w:val="00073B3A"/>
    <w:rsid w:val="00073D22"/>
    <w:rsid w:val="00073DD6"/>
    <w:rsid w:val="00073F18"/>
    <w:rsid w:val="000748DD"/>
    <w:rsid w:val="000752F1"/>
    <w:rsid w:val="00075C47"/>
    <w:rsid w:val="0007670F"/>
    <w:rsid w:val="00076BD3"/>
    <w:rsid w:val="00077364"/>
    <w:rsid w:val="00077569"/>
    <w:rsid w:val="00077846"/>
    <w:rsid w:val="0007796F"/>
    <w:rsid w:val="000803EE"/>
    <w:rsid w:val="0008048A"/>
    <w:rsid w:val="00080658"/>
    <w:rsid w:val="00080E49"/>
    <w:rsid w:val="00081419"/>
    <w:rsid w:val="00081754"/>
    <w:rsid w:val="00081764"/>
    <w:rsid w:val="00081BC8"/>
    <w:rsid w:val="000821B8"/>
    <w:rsid w:val="000821F9"/>
    <w:rsid w:val="00082990"/>
    <w:rsid w:val="00082AEF"/>
    <w:rsid w:val="000841F6"/>
    <w:rsid w:val="000844FB"/>
    <w:rsid w:val="00084690"/>
    <w:rsid w:val="00084903"/>
    <w:rsid w:val="0008515F"/>
    <w:rsid w:val="000860DC"/>
    <w:rsid w:val="000861E9"/>
    <w:rsid w:val="00086979"/>
    <w:rsid w:val="00086B45"/>
    <w:rsid w:val="00087360"/>
    <w:rsid w:val="00087405"/>
    <w:rsid w:val="0009037F"/>
    <w:rsid w:val="00090437"/>
    <w:rsid w:val="0009130F"/>
    <w:rsid w:val="00091745"/>
    <w:rsid w:val="00091A44"/>
    <w:rsid w:val="000930D0"/>
    <w:rsid w:val="000931B0"/>
    <w:rsid w:val="000932A1"/>
    <w:rsid w:val="000933A8"/>
    <w:rsid w:val="00093A1F"/>
    <w:rsid w:val="00094249"/>
    <w:rsid w:val="000942FA"/>
    <w:rsid w:val="0009484D"/>
    <w:rsid w:val="00094C0C"/>
    <w:rsid w:val="00094F42"/>
    <w:rsid w:val="0009523E"/>
    <w:rsid w:val="00095906"/>
    <w:rsid w:val="00095C5B"/>
    <w:rsid w:val="00095D2E"/>
    <w:rsid w:val="00096B74"/>
    <w:rsid w:val="00097134"/>
    <w:rsid w:val="00097CBF"/>
    <w:rsid w:val="000A0C0C"/>
    <w:rsid w:val="000A1084"/>
    <w:rsid w:val="000A16A1"/>
    <w:rsid w:val="000A18B3"/>
    <w:rsid w:val="000A18D6"/>
    <w:rsid w:val="000A19DD"/>
    <w:rsid w:val="000A1F45"/>
    <w:rsid w:val="000A24D5"/>
    <w:rsid w:val="000A280E"/>
    <w:rsid w:val="000A2833"/>
    <w:rsid w:val="000A2C4A"/>
    <w:rsid w:val="000A2D29"/>
    <w:rsid w:val="000A3209"/>
    <w:rsid w:val="000A34B1"/>
    <w:rsid w:val="000A367E"/>
    <w:rsid w:val="000A3D4F"/>
    <w:rsid w:val="000A4173"/>
    <w:rsid w:val="000A4620"/>
    <w:rsid w:val="000A509D"/>
    <w:rsid w:val="000A619C"/>
    <w:rsid w:val="000A6B35"/>
    <w:rsid w:val="000A722C"/>
    <w:rsid w:val="000A7494"/>
    <w:rsid w:val="000A7A0E"/>
    <w:rsid w:val="000B00AF"/>
    <w:rsid w:val="000B07CD"/>
    <w:rsid w:val="000B0829"/>
    <w:rsid w:val="000B08F7"/>
    <w:rsid w:val="000B0C4F"/>
    <w:rsid w:val="000B0CAC"/>
    <w:rsid w:val="000B0F9F"/>
    <w:rsid w:val="000B1F55"/>
    <w:rsid w:val="000B2359"/>
    <w:rsid w:val="000B38A0"/>
    <w:rsid w:val="000B3D92"/>
    <w:rsid w:val="000B4171"/>
    <w:rsid w:val="000B4372"/>
    <w:rsid w:val="000B45B3"/>
    <w:rsid w:val="000B471A"/>
    <w:rsid w:val="000B4E63"/>
    <w:rsid w:val="000B57BE"/>
    <w:rsid w:val="000B57D8"/>
    <w:rsid w:val="000B6250"/>
    <w:rsid w:val="000B69B0"/>
    <w:rsid w:val="000B6C5E"/>
    <w:rsid w:val="000B7A2A"/>
    <w:rsid w:val="000C0912"/>
    <w:rsid w:val="000C0AAF"/>
    <w:rsid w:val="000C1826"/>
    <w:rsid w:val="000C34AC"/>
    <w:rsid w:val="000C588A"/>
    <w:rsid w:val="000C5B4B"/>
    <w:rsid w:val="000C5EF1"/>
    <w:rsid w:val="000C6A42"/>
    <w:rsid w:val="000C71E1"/>
    <w:rsid w:val="000C7204"/>
    <w:rsid w:val="000C7589"/>
    <w:rsid w:val="000C75E9"/>
    <w:rsid w:val="000D0230"/>
    <w:rsid w:val="000D0306"/>
    <w:rsid w:val="000D0472"/>
    <w:rsid w:val="000D1033"/>
    <w:rsid w:val="000D1925"/>
    <w:rsid w:val="000D1F2D"/>
    <w:rsid w:val="000D1F49"/>
    <w:rsid w:val="000D2630"/>
    <w:rsid w:val="000D2C33"/>
    <w:rsid w:val="000D32C6"/>
    <w:rsid w:val="000D36BB"/>
    <w:rsid w:val="000D3940"/>
    <w:rsid w:val="000D3DFF"/>
    <w:rsid w:val="000D4727"/>
    <w:rsid w:val="000D53A3"/>
    <w:rsid w:val="000D53DF"/>
    <w:rsid w:val="000D550E"/>
    <w:rsid w:val="000D6788"/>
    <w:rsid w:val="000D7095"/>
    <w:rsid w:val="000D7444"/>
    <w:rsid w:val="000D76B4"/>
    <w:rsid w:val="000D7B8A"/>
    <w:rsid w:val="000E00D3"/>
    <w:rsid w:val="000E0EE2"/>
    <w:rsid w:val="000E132E"/>
    <w:rsid w:val="000E150A"/>
    <w:rsid w:val="000E214E"/>
    <w:rsid w:val="000E24B1"/>
    <w:rsid w:val="000E2B84"/>
    <w:rsid w:val="000E4352"/>
    <w:rsid w:val="000E5F41"/>
    <w:rsid w:val="000E6F90"/>
    <w:rsid w:val="000E7257"/>
    <w:rsid w:val="000E777D"/>
    <w:rsid w:val="000E7F55"/>
    <w:rsid w:val="000F050A"/>
    <w:rsid w:val="000F0C37"/>
    <w:rsid w:val="000F0C51"/>
    <w:rsid w:val="000F0E22"/>
    <w:rsid w:val="000F0E84"/>
    <w:rsid w:val="000F1A13"/>
    <w:rsid w:val="000F1EB0"/>
    <w:rsid w:val="000F312F"/>
    <w:rsid w:val="000F34A6"/>
    <w:rsid w:val="000F374C"/>
    <w:rsid w:val="000F4496"/>
    <w:rsid w:val="000F5282"/>
    <w:rsid w:val="000F52A4"/>
    <w:rsid w:val="000F57BF"/>
    <w:rsid w:val="000F5D62"/>
    <w:rsid w:val="000F66BB"/>
    <w:rsid w:val="000F704C"/>
    <w:rsid w:val="000F7174"/>
    <w:rsid w:val="00100026"/>
    <w:rsid w:val="00100C6A"/>
    <w:rsid w:val="001015A3"/>
    <w:rsid w:val="00101746"/>
    <w:rsid w:val="00101CB9"/>
    <w:rsid w:val="001020A8"/>
    <w:rsid w:val="0010267A"/>
    <w:rsid w:val="001029DF"/>
    <w:rsid w:val="00103135"/>
    <w:rsid w:val="0010353D"/>
    <w:rsid w:val="0010367D"/>
    <w:rsid w:val="001037DB"/>
    <w:rsid w:val="00104169"/>
    <w:rsid w:val="00104B2B"/>
    <w:rsid w:val="00105458"/>
    <w:rsid w:val="0010605E"/>
    <w:rsid w:val="001060F8"/>
    <w:rsid w:val="00106DFB"/>
    <w:rsid w:val="00106FA9"/>
    <w:rsid w:val="00107070"/>
    <w:rsid w:val="00107472"/>
    <w:rsid w:val="00107A35"/>
    <w:rsid w:val="00107B9F"/>
    <w:rsid w:val="00107D6E"/>
    <w:rsid w:val="001101ED"/>
    <w:rsid w:val="00111C47"/>
    <w:rsid w:val="00111EB6"/>
    <w:rsid w:val="001120B1"/>
    <w:rsid w:val="001124DF"/>
    <w:rsid w:val="00113203"/>
    <w:rsid w:val="001133A1"/>
    <w:rsid w:val="00113510"/>
    <w:rsid w:val="0011402A"/>
    <w:rsid w:val="00114628"/>
    <w:rsid w:val="001146F4"/>
    <w:rsid w:val="001150E3"/>
    <w:rsid w:val="0011518E"/>
    <w:rsid w:val="001154AB"/>
    <w:rsid w:val="00115DBD"/>
    <w:rsid w:val="00116567"/>
    <w:rsid w:val="00116593"/>
    <w:rsid w:val="0011667B"/>
    <w:rsid w:val="0011703B"/>
    <w:rsid w:val="001170F6"/>
    <w:rsid w:val="0012098C"/>
    <w:rsid w:val="00120B22"/>
    <w:rsid w:val="001210C6"/>
    <w:rsid w:val="00121849"/>
    <w:rsid w:val="00122877"/>
    <w:rsid w:val="0012351A"/>
    <w:rsid w:val="001236BC"/>
    <w:rsid w:val="0012405C"/>
    <w:rsid w:val="001241E5"/>
    <w:rsid w:val="00124331"/>
    <w:rsid w:val="001243C0"/>
    <w:rsid w:val="00124589"/>
    <w:rsid w:val="001248C1"/>
    <w:rsid w:val="00125103"/>
    <w:rsid w:val="001255F0"/>
    <w:rsid w:val="00125788"/>
    <w:rsid w:val="001257B5"/>
    <w:rsid w:val="00125A93"/>
    <w:rsid w:val="00125CBB"/>
    <w:rsid w:val="00125D2C"/>
    <w:rsid w:val="001264C2"/>
    <w:rsid w:val="00126870"/>
    <w:rsid w:val="00127C7C"/>
    <w:rsid w:val="00130098"/>
    <w:rsid w:val="00130501"/>
    <w:rsid w:val="00130F16"/>
    <w:rsid w:val="00131671"/>
    <w:rsid w:val="00131673"/>
    <w:rsid w:val="001329B2"/>
    <w:rsid w:val="001331BA"/>
    <w:rsid w:val="001331C1"/>
    <w:rsid w:val="00133EFF"/>
    <w:rsid w:val="001351E9"/>
    <w:rsid w:val="0013525D"/>
    <w:rsid w:val="001352BD"/>
    <w:rsid w:val="001353C5"/>
    <w:rsid w:val="0013543F"/>
    <w:rsid w:val="001358AB"/>
    <w:rsid w:val="0013642F"/>
    <w:rsid w:val="001376C8"/>
    <w:rsid w:val="00137862"/>
    <w:rsid w:val="00137D6D"/>
    <w:rsid w:val="00137DF3"/>
    <w:rsid w:val="001403C5"/>
    <w:rsid w:val="0014046C"/>
    <w:rsid w:val="00141129"/>
    <w:rsid w:val="001412B0"/>
    <w:rsid w:val="00142420"/>
    <w:rsid w:val="00142988"/>
    <w:rsid w:val="00142BAC"/>
    <w:rsid w:val="0014433B"/>
    <w:rsid w:val="0014442E"/>
    <w:rsid w:val="001448D3"/>
    <w:rsid w:val="00144C65"/>
    <w:rsid w:val="00144F00"/>
    <w:rsid w:val="00144F4E"/>
    <w:rsid w:val="00146898"/>
    <w:rsid w:val="00146A5B"/>
    <w:rsid w:val="00146D48"/>
    <w:rsid w:val="001473B6"/>
    <w:rsid w:val="00147C28"/>
    <w:rsid w:val="00147F34"/>
    <w:rsid w:val="00147FEE"/>
    <w:rsid w:val="00150312"/>
    <w:rsid w:val="00150353"/>
    <w:rsid w:val="00150800"/>
    <w:rsid w:val="00151816"/>
    <w:rsid w:val="00151AA2"/>
    <w:rsid w:val="00151B5D"/>
    <w:rsid w:val="00151FBE"/>
    <w:rsid w:val="001521DA"/>
    <w:rsid w:val="00152517"/>
    <w:rsid w:val="00152868"/>
    <w:rsid w:val="00152A3B"/>
    <w:rsid w:val="00152BCA"/>
    <w:rsid w:val="00152E69"/>
    <w:rsid w:val="00153677"/>
    <w:rsid w:val="00154B4A"/>
    <w:rsid w:val="00154D28"/>
    <w:rsid w:val="00154FA2"/>
    <w:rsid w:val="001551DA"/>
    <w:rsid w:val="00155BDC"/>
    <w:rsid w:val="00156077"/>
    <w:rsid w:val="001564A7"/>
    <w:rsid w:val="001573AE"/>
    <w:rsid w:val="00157C01"/>
    <w:rsid w:val="00160482"/>
    <w:rsid w:val="00160646"/>
    <w:rsid w:val="00160DCE"/>
    <w:rsid w:val="00160E55"/>
    <w:rsid w:val="00161498"/>
    <w:rsid w:val="00161767"/>
    <w:rsid w:val="0016288F"/>
    <w:rsid w:val="001629A5"/>
    <w:rsid w:val="00162C8B"/>
    <w:rsid w:val="00162E71"/>
    <w:rsid w:val="001630E2"/>
    <w:rsid w:val="00163ACB"/>
    <w:rsid w:val="00163C3A"/>
    <w:rsid w:val="00163DAD"/>
    <w:rsid w:val="00163E46"/>
    <w:rsid w:val="0016489C"/>
    <w:rsid w:val="00164B71"/>
    <w:rsid w:val="00164E7A"/>
    <w:rsid w:val="0016555C"/>
    <w:rsid w:val="00165824"/>
    <w:rsid w:val="00165AB8"/>
    <w:rsid w:val="001670F0"/>
    <w:rsid w:val="00167151"/>
    <w:rsid w:val="00167689"/>
    <w:rsid w:val="001676B6"/>
    <w:rsid w:val="001700FA"/>
    <w:rsid w:val="001708D5"/>
    <w:rsid w:val="00171057"/>
    <w:rsid w:val="001712B0"/>
    <w:rsid w:val="0017158F"/>
    <w:rsid w:val="0017173F"/>
    <w:rsid w:val="00171A05"/>
    <w:rsid w:val="00171FB0"/>
    <w:rsid w:val="0017201A"/>
    <w:rsid w:val="00172030"/>
    <w:rsid w:val="0017205A"/>
    <w:rsid w:val="00172469"/>
    <w:rsid w:val="00172CEA"/>
    <w:rsid w:val="00173126"/>
    <w:rsid w:val="00173A05"/>
    <w:rsid w:val="00173A75"/>
    <w:rsid w:val="00173D5E"/>
    <w:rsid w:val="001742D2"/>
    <w:rsid w:val="001743EF"/>
    <w:rsid w:val="001749BE"/>
    <w:rsid w:val="001749E0"/>
    <w:rsid w:val="001752BE"/>
    <w:rsid w:val="0017556E"/>
    <w:rsid w:val="00176ACA"/>
    <w:rsid w:val="00176C3F"/>
    <w:rsid w:val="001774C5"/>
    <w:rsid w:val="00177EDB"/>
    <w:rsid w:val="0018127E"/>
    <w:rsid w:val="00181BD7"/>
    <w:rsid w:val="001829E5"/>
    <w:rsid w:val="00182AB4"/>
    <w:rsid w:val="00182FFE"/>
    <w:rsid w:val="00183761"/>
    <w:rsid w:val="00184A3B"/>
    <w:rsid w:val="00184D78"/>
    <w:rsid w:val="001854BE"/>
    <w:rsid w:val="0018554A"/>
    <w:rsid w:val="00185B9B"/>
    <w:rsid w:val="00185D60"/>
    <w:rsid w:val="00185FF0"/>
    <w:rsid w:val="0018613E"/>
    <w:rsid w:val="001862DF"/>
    <w:rsid w:val="001863F2"/>
    <w:rsid w:val="00186B3E"/>
    <w:rsid w:val="00186B58"/>
    <w:rsid w:val="0018753E"/>
    <w:rsid w:val="00187FD6"/>
    <w:rsid w:val="0019057F"/>
    <w:rsid w:val="0019100C"/>
    <w:rsid w:val="00191168"/>
    <w:rsid w:val="001917BD"/>
    <w:rsid w:val="00191800"/>
    <w:rsid w:val="0019183A"/>
    <w:rsid w:val="00191989"/>
    <w:rsid w:val="00191DB6"/>
    <w:rsid w:val="0019292D"/>
    <w:rsid w:val="001929BC"/>
    <w:rsid w:val="00193B7D"/>
    <w:rsid w:val="00193F96"/>
    <w:rsid w:val="0019412D"/>
    <w:rsid w:val="0019463E"/>
    <w:rsid w:val="00195238"/>
    <w:rsid w:val="001953B3"/>
    <w:rsid w:val="00195653"/>
    <w:rsid w:val="00195785"/>
    <w:rsid w:val="001958A8"/>
    <w:rsid w:val="00195CE8"/>
    <w:rsid w:val="001967BE"/>
    <w:rsid w:val="0019684A"/>
    <w:rsid w:val="00196B21"/>
    <w:rsid w:val="00196CCB"/>
    <w:rsid w:val="00197245"/>
    <w:rsid w:val="00197B8E"/>
    <w:rsid w:val="00197E32"/>
    <w:rsid w:val="00197EB7"/>
    <w:rsid w:val="001A0176"/>
    <w:rsid w:val="001A143D"/>
    <w:rsid w:val="001A1663"/>
    <w:rsid w:val="001A1E8B"/>
    <w:rsid w:val="001A22C4"/>
    <w:rsid w:val="001A271E"/>
    <w:rsid w:val="001A278A"/>
    <w:rsid w:val="001A29C1"/>
    <w:rsid w:val="001A2F15"/>
    <w:rsid w:val="001A3009"/>
    <w:rsid w:val="001A3017"/>
    <w:rsid w:val="001A3102"/>
    <w:rsid w:val="001A36DD"/>
    <w:rsid w:val="001A5479"/>
    <w:rsid w:val="001A54C0"/>
    <w:rsid w:val="001A56FC"/>
    <w:rsid w:val="001A592C"/>
    <w:rsid w:val="001A5B42"/>
    <w:rsid w:val="001A5F6E"/>
    <w:rsid w:val="001A6167"/>
    <w:rsid w:val="001A6F76"/>
    <w:rsid w:val="001A72CC"/>
    <w:rsid w:val="001A7C5F"/>
    <w:rsid w:val="001B07D9"/>
    <w:rsid w:val="001B07F1"/>
    <w:rsid w:val="001B09E4"/>
    <w:rsid w:val="001B0ADA"/>
    <w:rsid w:val="001B14A4"/>
    <w:rsid w:val="001B33B3"/>
    <w:rsid w:val="001B390A"/>
    <w:rsid w:val="001B3CF8"/>
    <w:rsid w:val="001B4152"/>
    <w:rsid w:val="001B43D0"/>
    <w:rsid w:val="001B5073"/>
    <w:rsid w:val="001B53B0"/>
    <w:rsid w:val="001B575F"/>
    <w:rsid w:val="001B57E7"/>
    <w:rsid w:val="001B5B9F"/>
    <w:rsid w:val="001B7654"/>
    <w:rsid w:val="001B77B4"/>
    <w:rsid w:val="001B79D8"/>
    <w:rsid w:val="001B7F0D"/>
    <w:rsid w:val="001C02F8"/>
    <w:rsid w:val="001C0388"/>
    <w:rsid w:val="001C03D9"/>
    <w:rsid w:val="001C0E4B"/>
    <w:rsid w:val="001C101D"/>
    <w:rsid w:val="001C1DA8"/>
    <w:rsid w:val="001C1F50"/>
    <w:rsid w:val="001C20F2"/>
    <w:rsid w:val="001C21AC"/>
    <w:rsid w:val="001C2DE9"/>
    <w:rsid w:val="001C2FA5"/>
    <w:rsid w:val="001C3155"/>
    <w:rsid w:val="001C40CF"/>
    <w:rsid w:val="001C42B3"/>
    <w:rsid w:val="001C4301"/>
    <w:rsid w:val="001C4FE1"/>
    <w:rsid w:val="001C50C9"/>
    <w:rsid w:val="001C574C"/>
    <w:rsid w:val="001C5763"/>
    <w:rsid w:val="001C5ADD"/>
    <w:rsid w:val="001C5F71"/>
    <w:rsid w:val="001C687C"/>
    <w:rsid w:val="001C6979"/>
    <w:rsid w:val="001C69A5"/>
    <w:rsid w:val="001D0C05"/>
    <w:rsid w:val="001D0D25"/>
    <w:rsid w:val="001D0F4D"/>
    <w:rsid w:val="001D1170"/>
    <w:rsid w:val="001D1761"/>
    <w:rsid w:val="001D1B3E"/>
    <w:rsid w:val="001D1C43"/>
    <w:rsid w:val="001D2042"/>
    <w:rsid w:val="001D2440"/>
    <w:rsid w:val="001D264D"/>
    <w:rsid w:val="001D2845"/>
    <w:rsid w:val="001D29F7"/>
    <w:rsid w:val="001D2CF5"/>
    <w:rsid w:val="001D31D3"/>
    <w:rsid w:val="001D3592"/>
    <w:rsid w:val="001D3956"/>
    <w:rsid w:val="001D3AE0"/>
    <w:rsid w:val="001D3FBF"/>
    <w:rsid w:val="001D43BC"/>
    <w:rsid w:val="001D45FB"/>
    <w:rsid w:val="001D49E1"/>
    <w:rsid w:val="001D4DA3"/>
    <w:rsid w:val="001D52D7"/>
    <w:rsid w:val="001D5F66"/>
    <w:rsid w:val="001D6413"/>
    <w:rsid w:val="001D6925"/>
    <w:rsid w:val="001D6ADA"/>
    <w:rsid w:val="001D71D4"/>
    <w:rsid w:val="001D728F"/>
    <w:rsid w:val="001D746A"/>
    <w:rsid w:val="001D74B6"/>
    <w:rsid w:val="001D7A40"/>
    <w:rsid w:val="001D7E4A"/>
    <w:rsid w:val="001E00E7"/>
    <w:rsid w:val="001E17C8"/>
    <w:rsid w:val="001E1F86"/>
    <w:rsid w:val="001E21CD"/>
    <w:rsid w:val="001E245E"/>
    <w:rsid w:val="001E2560"/>
    <w:rsid w:val="001E2890"/>
    <w:rsid w:val="001E292D"/>
    <w:rsid w:val="001E2E2E"/>
    <w:rsid w:val="001E314B"/>
    <w:rsid w:val="001E3494"/>
    <w:rsid w:val="001E3579"/>
    <w:rsid w:val="001E383D"/>
    <w:rsid w:val="001E4375"/>
    <w:rsid w:val="001E4421"/>
    <w:rsid w:val="001E4BF3"/>
    <w:rsid w:val="001E4E48"/>
    <w:rsid w:val="001E4E81"/>
    <w:rsid w:val="001E5557"/>
    <w:rsid w:val="001E55BA"/>
    <w:rsid w:val="001E584D"/>
    <w:rsid w:val="001E586A"/>
    <w:rsid w:val="001E5BE7"/>
    <w:rsid w:val="001E62F7"/>
    <w:rsid w:val="001E69DA"/>
    <w:rsid w:val="001E6BF1"/>
    <w:rsid w:val="001E7384"/>
    <w:rsid w:val="001E7A6B"/>
    <w:rsid w:val="001E7FEB"/>
    <w:rsid w:val="001F1D5E"/>
    <w:rsid w:val="001F2298"/>
    <w:rsid w:val="001F22B9"/>
    <w:rsid w:val="001F27D5"/>
    <w:rsid w:val="001F28D0"/>
    <w:rsid w:val="001F2BBB"/>
    <w:rsid w:val="001F2FC7"/>
    <w:rsid w:val="001F3633"/>
    <w:rsid w:val="001F38A6"/>
    <w:rsid w:val="001F3AA7"/>
    <w:rsid w:val="001F407F"/>
    <w:rsid w:val="001F453E"/>
    <w:rsid w:val="001F4735"/>
    <w:rsid w:val="001F4985"/>
    <w:rsid w:val="001F4D70"/>
    <w:rsid w:val="001F5799"/>
    <w:rsid w:val="001F57A7"/>
    <w:rsid w:val="001F5D2F"/>
    <w:rsid w:val="001F5F06"/>
    <w:rsid w:val="001F6942"/>
    <w:rsid w:val="001F6DAF"/>
    <w:rsid w:val="001F782E"/>
    <w:rsid w:val="001F78EF"/>
    <w:rsid w:val="001F7ACA"/>
    <w:rsid w:val="00200A95"/>
    <w:rsid w:val="00200EB7"/>
    <w:rsid w:val="00201270"/>
    <w:rsid w:val="00201927"/>
    <w:rsid w:val="00201A41"/>
    <w:rsid w:val="00201AB9"/>
    <w:rsid w:val="00201BCC"/>
    <w:rsid w:val="00201F57"/>
    <w:rsid w:val="00202685"/>
    <w:rsid w:val="00202E54"/>
    <w:rsid w:val="00202E90"/>
    <w:rsid w:val="00203410"/>
    <w:rsid w:val="002037B0"/>
    <w:rsid w:val="00204424"/>
    <w:rsid w:val="002046CB"/>
    <w:rsid w:val="0020476F"/>
    <w:rsid w:val="0020485D"/>
    <w:rsid w:val="00204FA5"/>
    <w:rsid w:val="00205822"/>
    <w:rsid w:val="00205ADF"/>
    <w:rsid w:val="002062A3"/>
    <w:rsid w:val="00206682"/>
    <w:rsid w:val="00207197"/>
    <w:rsid w:val="0020738F"/>
    <w:rsid w:val="00207E04"/>
    <w:rsid w:val="00210122"/>
    <w:rsid w:val="002112DC"/>
    <w:rsid w:val="00211556"/>
    <w:rsid w:val="002125EC"/>
    <w:rsid w:val="00212623"/>
    <w:rsid w:val="002131FD"/>
    <w:rsid w:val="00213252"/>
    <w:rsid w:val="00213945"/>
    <w:rsid w:val="00213B97"/>
    <w:rsid w:val="00213BF8"/>
    <w:rsid w:val="00213EA6"/>
    <w:rsid w:val="00214068"/>
    <w:rsid w:val="00214089"/>
    <w:rsid w:val="002145BE"/>
    <w:rsid w:val="00214E0A"/>
    <w:rsid w:val="00215886"/>
    <w:rsid w:val="00215A38"/>
    <w:rsid w:val="00216945"/>
    <w:rsid w:val="0021695F"/>
    <w:rsid w:val="00216B3C"/>
    <w:rsid w:val="002176BC"/>
    <w:rsid w:val="002179E3"/>
    <w:rsid w:val="002210E6"/>
    <w:rsid w:val="00221118"/>
    <w:rsid w:val="0022172F"/>
    <w:rsid w:val="00221766"/>
    <w:rsid w:val="00221D47"/>
    <w:rsid w:val="002235DA"/>
    <w:rsid w:val="0022415A"/>
    <w:rsid w:val="00224BD9"/>
    <w:rsid w:val="00224E2E"/>
    <w:rsid w:val="00224FA8"/>
    <w:rsid w:val="00224FB0"/>
    <w:rsid w:val="00225424"/>
    <w:rsid w:val="00225716"/>
    <w:rsid w:val="00225796"/>
    <w:rsid w:val="0022665A"/>
    <w:rsid w:val="002266AE"/>
    <w:rsid w:val="00227E42"/>
    <w:rsid w:val="0023154D"/>
    <w:rsid w:val="00231BC6"/>
    <w:rsid w:val="00231F78"/>
    <w:rsid w:val="00231FC3"/>
    <w:rsid w:val="002320C5"/>
    <w:rsid w:val="0023237F"/>
    <w:rsid w:val="00233079"/>
    <w:rsid w:val="002337AA"/>
    <w:rsid w:val="00233F63"/>
    <w:rsid w:val="00234052"/>
    <w:rsid w:val="002349AB"/>
    <w:rsid w:val="00234C3F"/>
    <w:rsid w:val="002352FC"/>
    <w:rsid w:val="002367B6"/>
    <w:rsid w:val="002370ED"/>
    <w:rsid w:val="0023723F"/>
    <w:rsid w:val="00237D76"/>
    <w:rsid w:val="00237E45"/>
    <w:rsid w:val="00237F71"/>
    <w:rsid w:val="002401A0"/>
    <w:rsid w:val="002403B1"/>
    <w:rsid w:val="002403B3"/>
    <w:rsid w:val="00240B99"/>
    <w:rsid w:val="002413F8"/>
    <w:rsid w:val="00241CCC"/>
    <w:rsid w:val="00242111"/>
    <w:rsid w:val="00242A7E"/>
    <w:rsid w:val="00242B83"/>
    <w:rsid w:val="00242BE1"/>
    <w:rsid w:val="00242CF6"/>
    <w:rsid w:val="00242DEF"/>
    <w:rsid w:val="002430A7"/>
    <w:rsid w:val="002431A0"/>
    <w:rsid w:val="00243719"/>
    <w:rsid w:val="00243B8E"/>
    <w:rsid w:val="00243BE6"/>
    <w:rsid w:val="002441D7"/>
    <w:rsid w:val="0024452E"/>
    <w:rsid w:val="00244B0F"/>
    <w:rsid w:val="00244D49"/>
    <w:rsid w:val="00245316"/>
    <w:rsid w:val="00245C41"/>
    <w:rsid w:val="002464B4"/>
    <w:rsid w:val="00246B4E"/>
    <w:rsid w:val="002475A8"/>
    <w:rsid w:val="00247684"/>
    <w:rsid w:val="0024797B"/>
    <w:rsid w:val="00247C89"/>
    <w:rsid w:val="00247CCF"/>
    <w:rsid w:val="00247FDE"/>
    <w:rsid w:val="0025053F"/>
    <w:rsid w:val="00250778"/>
    <w:rsid w:val="00250A3B"/>
    <w:rsid w:val="00250EB9"/>
    <w:rsid w:val="002510E6"/>
    <w:rsid w:val="002511AD"/>
    <w:rsid w:val="002518FA"/>
    <w:rsid w:val="00251BAB"/>
    <w:rsid w:val="00251BD1"/>
    <w:rsid w:val="00251C24"/>
    <w:rsid w:val="00252CF7"/>
    <w:rsid w:val="002530A1"/>
    <w:rsid w:val="0025384D"/>
    <w:rsid w:val="00253D7C"/>
    <w:rsid w:val="002541A7"/>
    <w:rsid w:val="002543F0"/>
    <w:rsid w:val="002544D7"/>
    <w:rsid w:val="00254C30"/>
    <w:rsid w:val="0025529F"/>
    <w:rsid w:val="00256708"/>
    <w:rsid w:val="0025727E"/>
    <w:rsid w:val="002577D7"/>
    <w:rsid w:val="0026055B"/>
    <w:rsid w:val="0026095E"/>
    <w:rsid w:val="00261718"/>
    <w:rsid w:val="00262750"/>
    <w:rsid w:val="00262784"/>
    <w:rsid w:val="00262F03"/>
    <w:rsid w:val="002637F1"/>
    <w:rsid w:val="00263847"/>
    <w:rsid w:val="00263959"/>
    <w:rsid w:val="00263C5B"/>
    <w:rsid w:val="00264211"/>
    <w:rsid w:val="00265002"/>
    <w:rsid w:val="002654C4"/>
    <w:rsid w:val="00265C6E"/>
    <w:rsid w:val="00266546"/>
    <w:rsid w:val="00266C32"/>
    <w:rsid w:val="00266DE3"/>
    <w:rsid w:val="0026738D"/>
    <w:rsid w:val="00267B42"/>
    <w:rsid w:val="00267F3B"/>
    <w:rsid w:val="00270089"/>
    <w:rsid w:val="00270CF5"/>
    <w:rsid w:val="00270E39"/>
    <w:rsid w:val="00270FA2"/>
    <w:rsid w:val="00271331"/>
    <w:rsid w:val="00271415"/>
    <w:rsid w:val="00271C7B"/>
    <w:rsid w:val="00272EA2"/>
    <w:rsid w:val="00273E96"/>
    <w:rsid w:val="002746A1"/>
    <w:rsid w:val="00275720"/>
    <w:rsid w:val="002757A5"/>
    <w:rsid w:val="002757D0"/>
    <w:rsid w:val="00275A14"/>
    <w:rsid w:val="00276355"/>
    <w:rsid w:val="002771F2"/>
    <w:rsid w:val="002775CF"/>
    <w:rsid w:val="0027766F"/>
    <w:rsid w:val="0027771D"/>
    <w:rsid w:val="00277AC8"/>
    <w:rsid w:val="00277C99"/>
    <w:rsid w:val="00280126"/>
    <w:rsid w:val="00280C42"/>
    <w:rsid w:val="002811FB"/>
    <w:rsid w:val="00281AF3"/>
    <w:rsid w:val="00281EA8"/>
    <w:rsid w:val="00282A26"/>
    <w:rsid w:val="00283989"/>
    <w:rsid w:val="00283AAE"/>
    <w:rsid w:val="00283D20"/>
    <w:rsid w:val="00284129"/>
    <w:rsid w:val="00284382"/>
    <w:rsid w:val="002852D4"/>
    <w:rsid w:val="002853B7"/>
    <w:rsid w:val="00285792"/>
    <w:rsid w:val="00285FC7"/>
    <w:rsid w:val="00286708"/>
    <w:rsid w:val="00286D95"/>
    <w:rsid w:val="002873AD"/>
    <w:rsid w:val="00287797"/>
    <w:rsid w:val="002877A0"/>
    <w:rsid w:val="002906F4"/>
    <w:rsid w:val="00290D37"/>
    <w:rsid w:val="00290F0E"/>
    <w:rsid w:val="0029118E"/>
    <w:rsid w:val="002911FC"/>
    <w:rsid w:val="00291402"/>
    <w:rsid w:val="002919EC"/>
    <w:rsid w:val="00291E31"/>
    <w:rsid w:val="00291E5C"/>
    <w:rsid w:val="00292470"/>
    <w:rsid w:val="00292893"/>
    <w:rsid w:val="002931D3"/>
    <w:rsid w:val="00293A16"/>
    <w:rsid w:val="00293E3F"/>
    <w:rsid w:val="00294589"/>
    <w:rsid w:val="0029560F"/>
    <w:rsid w:val="00295D79"/>
    <w:rsid w:val="00295F5D"/>
    <w:rsid w:val="002962CB"/>
    <w:rsid w:val="00297050"/>
    <w:rsid w:val="00297223"/>
    <w:rsid w:val="00297683"/>
    <w:rsid w:val="00297791"/>
    <w:rsid w:val="00297AC0"/>
    <w:rsid w:val="002A09DF"/>
    <w:rsid w:val="002A1CA9"/>
    <w:rsid w:val="002A209B"/>
    <w:rsid w:val="002A2BC4"/>
    <w:rsid w:val="002A2BF5"/>
    <w:rsid w:val="002A3E23"/>
    <w:rsid w:val="002A3E95"/>
    <w:rsid w:val="002A402C"/>
    <w:rsid w:val="002A4265"/>
    <w:rsid w:val="002A4729"/>
    <w:rsid w:val="002A4EF3"/>
    <w:rsid w:val="002A4F9E"/>
    <w:rsid w:val="002A52F3"/>
    <w:rsid w:val="002A56BE"/>
    <w:rsid w:val="002A5A46"/>
    <w:rsid w:val="002A600E"/>
    <w:rsid w:val="002A6069"/>
    <w:rsid w:val="002A6668"/>
    <w:rsid w:val="002A6973"/>
    <w:rsid w:val="002A69CA"/>
    <w:rsid w:val="002A6B8D"/>
    <w:rsid w:val="002A71C2"/>
    <w:rsid w:val="002A73F7"/>
    <w:rsid w:val="002A746D"/>
    <w:rsid w:val="002A74AE"/>
    <w:rsid w:val="002A7FAB"/>
    <w:rsid w:val="002B0098"/>
    <w:rsid w:val="002B00C5"/>
    <w:rsid w:val="002B0A44"/>
    <w:rsid w:val="002B2B30"/>
    <w:rsid w:val="002B2EE2"/>
    <w:rsid w:val="002B3016"/>
    <w:rsid w:val="002B5097"/>
    <w:rsid w:val="002B556E"/>
    <w:rsid w:val="002B5631"/>
    <w:rsid w:val="002B575F"/>
    <w:rsid w:val="002B60FD"/>
    <w:rsid w:val="002B6410"/>
    <w:rsid w:val="002B6A24"/>
    <w:rsid w:val="002B6A84"/>
    <w:rsid w:val="002B6B30"/>
    <w:rsid w:val="002B7448"/>
    <w:rsid w:val="002B7AC1"/>
    <w:rsid w:val="002B7CCC"/>
    <w:rsid w:val="002B7D70"/>
    <w:rsid w:val="002B7DEA"/>
    <w:rsid w:val="002C02DF"/>
    <w:rsid w:val="002C0436"/>
    <w:rsid w:val="002C0580"/>
    <w:rsid w:val="002C0848"/>
    <w:rsid w:val="002C0C98"/>
    <w:rsid w:val="002C1131"/>
    <w:rsid w:val="002C1244"/>
    <w:rsid w:val="002C1414"/>
    <w:rsid w:val="002C1D5A"/>
    <w:rsid w:val="002C2B06"/>
    <w:rsid w:val="002C3043"/>
    <w:rsid w:val="002C3164"/>
    <w:rsid w:val="002C5438"/>
    <w:rsid w:val="002C57FD"/>
    <w:rsid w:val="002C5A3E"/>
    <w:rsid w:val="002C5E7B"/>
    <w:rsid w:val="002C6110"/>
    <w:rsid w:val="002C64B4"/>
    <w:rsid w:val="002C66CB"/>
    <w:rsid w:val="002C6B15"/>
    <w:rsid w:val="002C6EBA"/>
    <w:rsid w:val="002C7318"/>
    <w:rsid w:val="002C74AE"/>
    <w:rsid w:val="002C7557"/>
    <w:rsid w:val="002C780C"/>
    <w:rsid w:val="002C7B57"/>
    <w:rsid w:val="002C7FA7"/>
    <w:rsid w:val="002D0025"/>
    <w:rsid w:val="002D0531"/>
    <w:rsid w:val="002D085E"/>
    <w:rsid w:val="002D0972"/>
    <w:rsid w:val="002D0F06"/>
    <w:rsid w:val="002D1373"/>
    <w:rsid w:val="002D19DE"/>
    <w:rsid w:val="002D1D54"/>
    <w:rsid w:val="002D1D58"/>
    <w:rsid w:val="002D279C"/>
    <w:rsid w:val="002D2B7E"/>
    <w:rsid w:val="002D2D94"/>
    <w:rsid w:val="002D2FD5"/>
    <w:rsid w:val="002D343E"/>
    <w:rsid w:val="002D3815"/>
    <w:rsid w:val="002D4D86"/>
    <w:rsid w:val="002D54F5"/>
    <w:rsid w:val="002D554C"/>
    <w:rsid w:val="002D5555"/>
    <w:rsid w:val="002D5DA1"/>
    <w:rsid w:val="002D6794"/>
    <w:rsid w:val="002D7025"/>
    <w:rsid w:val="002D7336"/>
    <w:rsid w:val="002D7840"/>
    <w:rsid w:val="002D7906"/>
    <w:rsid w:val="002D7957"/>
    <w:rsid w:val="002D7D22"/>
    <w:rsid w:val="002E021D"/>
    <w:rsid w:val="002E038F"/>
    <w:rsid w:val="002E09C0"/>
    <w:rsid w:val="002E110D"/>
    <w:rsid w:val="002E1199"/>
    <w:rsid w:val="002E15AC"/>
    <w:rsid w:val="002E18FB"/>
    <w:rsid w:val="002E1FCE"/>
    <w:rsid w:val="002E2E87"/>
    <w:rsid w:val="002E2F39"/>
    <w:rsid w:val="002E37B0"/>
    <w:rsid w:val="002E3D73"/>
    <w:rsid w:val="002E3D84"/>
    <w:rsid w:val="002E46AD"/>
    <w:rsid w:val="002E46B4"/>
    <w:rsid w:val="002E473C"/>
    <w:rsid w:val="002E4BD1"/>
    <w:rsid w:val="002E4E2E"/>
    <w:rsid w:val="002E53AF"/>
    <w:rsid w:val="002E53CD"/>
    <w:rsid w:val="002E5576"/>
    <w:rsid w:val="002E5FA0"/>
    <w:rsid w:val="002E6399"/>
    <w:rsid w:val="002E6A93"/>
    <w:rsid w:val="002E701B"/>
    <w:rsid w:val="002E789C"/>
    <w:rsid w:val="002E7B9C"/>
    <w:rsid w:val="002E7C13"/>
    <w:rsid w:val="002E7C29"/>
    <w:rsid w:val="002F02EB"/>
    <w:rsid w:val="002F04DD"/>
    <w:rsid w:val="002F06EF"/>
    <w:rsid w:val="002F0A92"/>
    <w:rsid w:val="002F1755"/>
    <w:rsid w:val="002F2EB1"/>
    <w:rsid w:val="002F34BC"/>
    <w:rsid w:val="002F3A35"/>
    <w:rsid w:val="002F3A80"/>
    <w:rsid w:val="002F4299"/>
    <w:rsid w:val="002F4313"/>
    <w:rsid w:val="002F4890"/>
    <w:rsid w:val="002F49D8"/>
    <w:rsid w:val="002F517F"/>
    <w:rsid w:val="002F5671"/>
    <w:rsid w:val="002F633C"/>
    <w:rsid w:val="002F6472"/>
    <w:rsid w:val="002F684A"/>
    <w:rsid w:val="002F69E7"/>
    <w:rsid w:val="002F6E95"/>
    <w:rsid w:val="002F753B"/>
    <w:rsid w:val="002F7AE9"/>
    <w:rsid w:val="002F7C55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27C1"/>
    <w:rsid w:val="00303437"/>
    <w:rsid w:val="0030350A"/>
    <w:rsid w:val="00303747"/>
    <w:rsid w:val="00303759"/>
    <w:rsid w:val="00303D15"/>
    <w:rsid w:val="00303FAF"/>
    <w:rsid w:val="00304725"/>
    <w:rsid w:val="003048E6"/>
    <w:rsid w:val="00304B9F"/>
    <w:rsid w:val="00305C5E"/>
    <w:rsid w:val="00306585"/>
    <w:rsid w:val="00306694"/>
    <w:rsid w:val="00306753"/>
    <w:rsid w:val="00306B8D"/>
    <w:rsid w:val="00306BD6"/>
    <w:rsid w:val="00307A18"/>
    <w:rsid w:val="00310407"/>
    <w:rsid w:val="003114F9"/>
    <w:rsid w:val="003116B0"/>
    <w:rsid w:val="00311808"/>
    <w:rsid w:val="00311F00"/>
    <w:rsid w:val="00312B52"/>
    <w:rsid w:val="00312C17"/>
    <w:rsid w:val="00312FE4"/>
    <w:rsid w:val="00313294"/>
    <w:rsid w:val="003137CB"/>
    <w:rsid w:val="00313CF4"/>
    <w:rsid w:val="003148AA"/>
    <w:rsid w:val="003153C1"/>
    <w:rsid w:val="00315F2A"/>
    <w:rsid w:val="003174C3"/>
    <w:rsid w:val="00317604"/>
    <w:rsid w:val="00317A49"/>
    <w:rsid w:val="00317CAA"/>
    <w:rsid w:val="00320CAD"/>
    <w:rsid w:val="003216AA"/>
    <w:rsid w:val="00321770"/>
    <w:rsid w:val="0032205E"/>
    <w:rsid w:val="003221CD"/>
    <w:rsid w:val="003222B1"/>
    <w:rsid w:val="003223D0"/>
    <w:rsid w:val="0032268B"/>
    <w:rsid w:val="00322692"/>
    <w:rsid w:val="003227FC"/>
    <w:rsid w:val="00322B2C"/>
    <w:rsid w:val="00322BF6"/>
    <w:rsid w:val="003230BB"/>
    <w:rsid w:val="003234B6"/>
    <w:rsid w:val="00323949"/>
    <w:rsid w:val="0032494A"/>
    <w:rsid w:val="00324A24"/>
    <w:rsid w:val="00324C66"/>
    <w:rsid w:val="003259DE"/>
    <w:rsid w:val="00325DAE"/>
    <w:rsid w:val="00326034"/>
    <w:rsid w:val="00326514"/>
    <w:rsid w:val="00326F01"/>
    <w:rsid w:val="0032767D"/>
    <w:rsid w:val="00327EEA"/>
    <w:rsid w:val="003303AF"/>
    <w:rsid w:val="00330448"/>
    <w:rsid w:val="00331C6F"/>
    <w:rsid w:val="003321FF"/>
    <w:rsid w:val="00332A7D"/>
    <w:rsid w:val="00332B06"/>
    <w:rsid w:val="0033328B"/>
    <w:rsid w:val="003333BB"/>
    <w:rsid w:val="003337F0"/>
    <w:rsid w:val="00333807"/>
    <w:rsid w:val="00333BDE"/>
    <w:rsid w:val="00333C90"/>
    <w:rsid w:val="003341A4"/>
    <w:rsid w:val="00334397"/>
    <w:rsid w:val="003344F2"/>
    <w:rsid w:val="00334779"/>
    <w:rsid w:val="0033480E"/>
    <w:rsid w:val="00335226"/>
    <w:rsid w:val="00335356"/>
    <w:rsid w:val="00335516"/>
    <w:rsid w:val="003356BD"/>
    <w:rsid w:val="00335786"/>
    <w:rsid w:val="003357E6"/>
    <w:rsid w:val="0033587D"/>
    <w:rsid w:val="00335E82"/>
    <w:rsid w:val="003364CF"/>
    <w:rsid w:val="00336974"/>
    <w:rsid w:val="00336A8C"/>
    <w:rsid w:val="00336E9D"/>
    <w:rsid w:val="00337348"/>
    <w:rsid w:val="00340284"/>
    <w:rsid w:val="00340716"/>
    <w:rsid w:val="00340A98"/>
    <w:rsid w:val="0034115E"/>
    <w:rsid w:val="00341691"/>
    <w:rsid w:val="00341CC1"/>
    <w:rsid w:val="003424B9"/>
    <w:rsid w:val="0034250D"/>
    <w:rsid w:val="00342829"/>
    <w:rsid w:val="0034290F"/>
    <w:rsid w:val="00342AF7"/>
    <w:rsid w:val="00343792"/>
    <w:rsid w:val="00343A2B"/>
    <w:rsid w:val="00343DAB"/>
    <w:rsid w:val="00343E6D"/>
    <w:rsid w:val="003451D5"/>
    <w:rsid w:val="0034548E"/>
    <w:rsid w:val="00345C80"/>
    <w:rsid w:val="00345DC4"/>
    <w:rsid w:val="00345ED0"/>
    <w:rsid w:val="00345FE8"/>
    <w:rsid w:val="00346F3F"/>
    <w:rsid w:val="00347765"/>
    <w:rsid w:val="00347967"/>
    <w:rsid w:val="0034798E"/>
    <w:rsid w:val="00350B79"/>
    <w:rsid w:val="00350CED"/>
    <w:rsid w:val="00351A5F"/>
    <w:rsid w:val="0035219D"/>
    <w:rsid w:val="003528DC"/>
    <w:rsid w:val="00352938"/>
    <w:rsid w:val="00352BE7"/>
    <w:rsid w:val="00352EA2"/>
    <w:rsid w:val="00353174"/>
    <w:rsid w:val="00353235"/>
    <w:rsid w:val="00354194"/>
    <w:rsid w:val="003542AE"/>
    <w:rsid w:val="00354DFA"/>
    <w:rsid w:val="003552CD"/>
    <w:rsid w:val="00355466"/>
    <w:rsid w:val="00355AFC"/>
    <w:rsid w:val="00356017"/>
    <w:rsid w:val="003566B3"/>
    <w:rsid w:val="00356927"/>
    <w:rsid w:val="00356B2C"/>
    <w:rsid w:val="0035736C"/>
    <w:rsid w:val="00357376"/>
    <w:rsid w:val="00357775"/>
    <w:rsid w:val="00357846"/>
    <w:rsid w:val="00357A9C"/>
    <w:rsid w:val="00357BB8"/>
    <w:rsid w:val="00360983"/>
    <w:rsid w:val="003609EF"/>
    <w:rsid w:val="00360A80"/>
    <w:rsid w:val="0036153F"/>
    <w:rsid w:val="003615C6"/>
    <w:rsid w:val="00361F5A"/>
    <w:rsid w:val="00362267"/>
    <w:rsid w:val="00363868"/>
    <w:rsid w:val="00363E7B"/>
    <w:rsid w:val="00364B75"/>
    <w:rsid w:val="00364CB9"/>
    <w:rsid w:val="00364EFA"/>
    <w:rsid w:val="0036511A"/>
    <w:rsid w:val="003651F7"/>
    <w:rsid w:val="00365838"/>
    <w:rsid w:val="0036614C"/>
    <w:rsid w:val="00366701"/>
    <w:rsid w:val="00366A00"/>
    <w:rsid w:val="00366A05"/>
    <w:rsid w:val="00366EAF"/>
    <w:rsid w:val="00366EFB"/>
    <w:rsid w:val="003670B4"/>
    <w:rsid w:val="003670F2"/>
    <w:rsid w:val="0036791B"/>
    <w:rsid w:val="00367A47"/>
    <w:rsid w:val="00367C39"/>
    <w:rsid w:val="003704A6"/>
    <w:rsid w:val="003705E4"/>
    <w:rsid w:val="00370F24"/>
    <w:rsid w:val="0037215F"/>
    <w:rsid w:val="00372328"/>
    <w:rsid w:val="00372506"/>
    <w:rsid w:val="00372ADB"/>
    <w:rsid w:val="00372ED9"/>
    <w:rsid w:val="00372F30"/>
    <w:rsid w:val="00373B54"/>
    <w:rsid w:val="003740B4"/>
    <w:rsid w:val="0037414A"/>
    <w:rsid w:val="00374230"/>
    <w:rsid w:val="00374426"/>
    <w:rsid w:val="0037487F"/>
    <w:rsid w:val="0037542C"/>
    <w:rsid w:val="0037588A"/>
    <w:rsid w:val="00376445"/>
    <w:rsid w:val="0037667A"/>
    <w:rsid w:val="003766FA"/>
    <w:rsid w:val="00376ED6"/>
    <w:rsid w:val="0037751C"/>
    <w:rsid w:val="003776CA"/>
    <w:rsid w:val="00377E5B"/>
    <w:rsid w:val="00381167"/>
    <w:rsid w:val="00381904"/>
    <w:rsid w:val="00381974"/>
    <w:rsid w:val="00381DAE"/>
    <w:rsid w:val="003828CD"/>
    <w:rsid w:val="00382D7D"/>
    <w:rsid w:val="0038321D"/>
    <w:rsid w:val="00383583"/>
    <w:rsid w:val="00383913"/>
    <w:rsid w:val="00383B6B"/>
    <w:rsid w:val="003855D5"/>
    <w:rsid w:val="0038576C"/>
    <w:rsid w:val="00385A9D"/>
    <w:rsid w:val="003862F2"/>
    <w:rsid w:val="00386534"/>
    <w:rsid w:val="00386A17"/>
    <w:rsid w:val="00386F38"/>
    <w:rsid w:val="00387AD1"/>
    <w:rsid w:val="00387C1C"/>
    <w:rsid w:val="00387F79"/>
    <w:rsid w:val="003908ED"/>
    <w:rsid w:val="003908F0"/>
    <w:rsid w:val="00390A97"/>
    <w:rsid w:val="00390AA8"/>
    <w:rsid w:val="003910AA"/>
    <w:rsid w:val="003917A8"/>
    <w:rsid w:val="00392933"/>
    <w:rsid w:val="00392CD5"/>
    <w:rsid w:val="00393BBB"/>
    <w:rsid w:val="00393DEA"/>
    <w:rsid w:val="003945AE"/>
    <w:rsid w:val="00394A2B"/>
    <w:rsid w:val="00394E94"/>
    <w:rsid w:val="00394F5A"/>
    <w:rsid w:val="00395153"/>
    <w:rsid w:val="003952AD"/>
    <w:rsid w:val="003952DE"/>
    <w:rsid w:val="003964B0"/>
    <w:rsid w:val="00396698"/>
    <w:rsid w:val="00396744"/>
    <w:rsid w:val="00396A68"/>
    <w:rsid w:val="00397999"/>
    <w:rsid w:val="003A0605"/>
    <w:rsid w:val="003A09ED"/>
    <w:rsid w:val="003A1155"/>
    <w:rsid w:val="003A2B75"/>
    <w:rsid w:val="003A30EA"/>
    <w:rsid w:val="003A354A"/>
    <w:rsid w:val="003A49FB"/>
    <w:rsid w:val="003A4CDE"/>
    <w:rsid w:val="003A4F2E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E8D"/>
    <w:rsid w:val="003A7392"/>
    <w:rsid w:val="003A7869"/>
    <w:rsid w:val="003A7A83"/>
    <w:rsid w:val="003A7D5A"/>
    <w:rsid w:val="003A7EED"/>
    <w:rsid w:val="003B041C"/>
    <w:rsid w:val="003B1BC8"/>
    <w:rsid w:val="003B2250"/>
    <w:rsid w:val="003B2E34"/>
    <w:rsid w:val="003B344C"/>
    <w:rsid w:val="003B34CC"/>
    <w:rsid w:val="003B3578"/>
    <w:rsid w:val="003B365F"/>
    <w:rsid w:val="003B3E97"/>
    <w:rsid w:val="003B43A2"/>
    <w:rsid w:val="003B48BE"/>
    <w:rsid w:val="003B4ACF"/>
    <w:rsid w:val="003B4BCD"/>
    <w:rsid w:val="003B4D9D"/>
    <w:rsid w:val="003B5236"/>
    <w:rsid w:val="003B5685"/>
    <w:rsid w:val="003B669A"/>
    <w:rsid w:val="003B690B"/>
    <w:rsid w:val="003B6BEB"/>
    <w:rsid w:val="003B7279"/>
    <w:rsid w:val="003B758F"/>
    <w:rsid w:val="003B7697"/>
    <w:rsid w:val="003B76A0"/>
    <w:rsid w:val="003B7A6B"/>
    <w:rsid w:val="003C0787"/>
    <w:rsid w:val="003C0971"/>
    <w:rsid w:val="003C18D7"/>
    <w:rsid w:val="003C1C7F"/>
    <w:rsid w:val="003C203F"/>
    <w:rsid w:val="003C26D8"/>
    <w:rsid w:val="003C27CB"/>
    <w:rsid w:val="003C36BA"/>
    <w:rsid w:val="003C42AE"/>
    <w:rsid w:val="003C4734"/>
    <w:rsid w:val="003C4DD0"/>
    <w:rsid w:val="003C53F3"/>
    <w:rsid w:val="003C5983"/>
    <w:rsid w:val="003C5E95"/>
    <w:rsid w:val="003C610D"/>
    <w:rsid w:val="003C61B9"/>
    <w:rsid w:val="003C621E"/>
    <w:rsid w:val="003C6E06"/>
    <w:rsid w:val="003C6F6B"/>
    <w:rsid w:val="003C7344"/>
    <w:rsid w:val="003C7615"/>
    <w:rsid w:val="003C7625"/>
    <w:rsid w:val="003C7793"/>
    <w:rsid w:val="003C78CB"/>
    <w:rsid w:val="003C7ACD"/>
    <w:rsid w:val="003D0143"/>
    <w:rsid w:val="003D0449"/>
    <w:rsid w:val="003D04A9"/>
    <w:rsid w:val="003D144D"/>
    <w:rsid w:val="003D178C"/>
    <w:rsid w:val="003D17FF"/>
    <w:rsid w:val="003D1B88"/>
    <w:rsid w:val="003D23B4"/>
    <w:rsid w:val="003D2FA2"/>
    <w:rsid w:val="003D3F74"/>
    <w:rsid w:val="003D408F"/>
    <w:rsid w:val="003D4A22"/>
    <w:rsid w:val="003D4DC1"/>
    <w:rsid w:val="003D5025"/>
    <w:rsid w:val="003D51C9"/>
    <w:rsid w:val="003D52C6"/>
    <w:rsid w:val="003D5C4E"/>
    <w:rsid w:val="003D6470"/>
    <w:rsid w:val="003D7247"/>
    <w:rsid w:val="003D7B9B"/>
    <w:rsid w:val="003D7C60"/>
    <w:rsid w:val="003E00D6"/>
    <w:rsid w:val="003E0BD8"/>
    <w:rsid w:val="003E132F"/>
    <w:rsid w:val="003E1F14"/>
    <w:rsid w:val="003E20EF"/>
    <w:rsid w:val="003E2CE1"/>
    <w:rsid w:val="003E2D0C"/>
    <w:rsid w:val="003E2F43"/>
    <w:rsid w:val="003E38F5"/>
    <w:rsid w:val="003E3B8F"/>
    <w:rsid w:val="003E3D4B"/>
    <w:rsid w:val="003E3FCF"/>
    <w:rsid w:val="003E4ACC"/>
    <w:rsid w:val="003E4E31"/>
    <w:rsid w:val="003E4F72"/>
    <w:rsid w:val="003E523B"/>
    <w:rsid w:val="003E5510"/>
    <w:rsid w:val="003E55A6"/>
    <w:rsid w:val="003E59E9"/>
    <w:rsid w:val="003E6379"/>
    <w:rsid w:val="003E6420"/>
    <w:rsid w:val="003E656D"/>
    <w:rsid w:val="003E65AC"/>
    <w:rsid w:val="003E7550"/>
    <w:rsid w:val="003E764B"/>
    <w:rsid w:val="003E7859"/>
    <w:rsid w:val="003F063E"/>
    <w:rsid w:val="003F08ED"/>
    <w:rsid w:val="003F08EF"/>
    <w:rsid w:val="003F0969"/>
    <w:rsid w:val="003F105E"/>
    <w:rsid w:val="003F2786"/>
    <w:rsid w:val="003F2B3D"/>
    <w:rsid w:val="003F2E9D"/>
    <w:rsid w:val="003F380C"/>
    <w:rsid w:val="003F3B8E"/>
    <w:rsid w:val="003F4090"/>
    <w:rsid w:val="003F45DC"/>
    <w:rsid w:val="003F490F"/>
    <w:rsid w:val="003F4F52"/>
    <w:rsid w:val="003F5043"/>
    <w:rsid w:val="003F505D"/>
    <w:rsid w:val="003F5253"/>
    <w:rsid w:val="003F5560"/>
    <w:rsid w:val="003F5990"/>
    <w:rsid w:val="003F605E"/>
    <w:rsid w:val="003F65FD"/>
    <w:rsid w:val="003F6F9D"/>
    <w:rsid w:val="003F707B"/>
    <w:rsid w:val="003F76BF"/>
    <w:rsid w:val="003F773B"/>
    <w:rsid w:val="00400C7A"/>
    <w:rsid w:val="00400DB3"/>
    <w:rsid w:val="00401A19"/>
    <w:rsid w:val="004021AC"/>
    <w:rsid w:val="00403C73"/>
    <w:rsid w:val="00403E40"/>
    <w:rsid w:val="0040445B"/>
    <w:rsid w:val="004044D0"/>
    <w:rsid w:val="00404551"/>
    <w:rsid w:val="004053CD"/>
    <w:rsid w:val="00406DFA"/>
    <w:rsid w:val="004074B8"/>
    <w:rsid w:val="004078D5"/>
    <w:rsid w:val="00407A2A"/>
    <w:rsid w:val="00410A0C"/>
    <w:rsid w:val="00411382"/>
    <w:rsid w:val="0041148D"/>
    <w:rsid w:val="00411A7D"/>
    <w:rsid w:val="00411D44"/>
    <w:rsid w:val="00412407"/>
    <w:rsid w:val="00412CDB"/>
    <w:rsid w:val="004138B8"/>
    <w:rsid w:val="00414035"/>
    <w:rsid w:val="00414555"/>
    <w:rsid w:val="00415BF9"/>
    <w:rsid w:val="00416279"/>
    <w:rsid w:val="00416476"/>
    <w:rsid w:val="00416919"/>
    <w:rsid w:val="004169B9"/>
    <w:rsid w:val="00416B93"/>
    <w:rsid w:val="00416C5A"/>
    <w:rsid w:val="004170EF"/>
    <w:rsid w:val="00417468"/>
    <w:rsid w:val="00417E06"/>
    <w:rsid w:val="00420241"/>
    <w:rsid w:val="004204E3"/>
    <w:rsid w:val="00420637"/>
    <w:rsid w:val="0042097A"/>
    <w:rsid w:val="00420AE4"/>
    <w:rsid w:val="00420B1A"/>
    <w:rsid w:val="00420C13"/>
    <w:rsid w:val="00421C5F"/>
    <w:rsid w:val="004231AE"/>
    <w:rsid w:val="00423752"/>
    <w:rsid w:val="00423D4F"/>
    <w:rsid w:val="00424319"/>
    <w:rsid w:val="004249A9"/>
    <w:rsid w:val="00424CEF"/>
    <w:rsid w:val="00424EF1"/>
    <w:rsid w:val="004252D5"/>
    <w:rsid w:val="004253AE"/>
    <w:rsid w:val="0042638F"/>
    <w:rsid w:val="00426910"/>
    <w:rsid w:val="00427570"/>
    <w:rsid w:val="00430337"/>
    <w:rsid w:val="004305A9"/>
    <w:rsid w:val="004307D5"/>
    <w:rsid w:val="00430DFD"/>
    <w:rsid w:val="0043171D"/>
    <w:rsid w:val="00431741"/>
    <w:rsid w:val="00432D83"/>
    <w:rsid w:val="00432DE4"/>
    <w:rsid w:val="004337A9"/>
    <w:rsid w:val="004353E2"/>
    <w:rsid w:val="00435572"/>
    <w:rsid w:val="00435D64"/>
    <w:rsid w:val="00435DC4"/>
    <w:rsid w:val="0043641F"/>
    <w:rsid w:val="00436B72"/>
    <w:rsid w:val="0043739A"/>
    <w:rsid w:val="00437737"/>
    <w:rsid w:val="00437A8A"/>
    <w:rsid w:val="00437FE7"/>
    <w:rsid w:val="004400B9"/>
    <w:rsid w:val="004403BB"/>
    <w:rsid w:val="00440DFB"/>
    <w:rsid w:val="0044163A"/>
    <w:rsid w:val="004416FF"/>
    <w:rsid w:val="00442AE8"/>
    <w:rsid w:val="00442FB1"/>
    <w:rsid w:val="004441E8"/>
    <w:rsid w:val="00444765"/>
    <w:rsid w:val="00444EA8"/>
    <w:rsid w:val="00444F5F"/>
    <w:rsid w:val="00445B0E"/>
    <w:rsid w:val="00446154"/>
    <w:rsid w:val="00446573"/>
    <w:rsid w:val="00446601"/>
    <w:rsid w:val="004466FD"/>
    <w:rsid w:val="00446887"/>
    <w:rsid w:val="004473B4"/>
    <w:rsid w:val="004476F4"/>
    <w:rsid w:val="00447B0F"/>
    <w:rsid w:val="00450006"/>
    <w:rsid w:val="0045039E"/>
    <w:rsid w:val="00450964"/>
    <w:rsid w:val="00450A44"/>
    <w:rsid w:val="00451210"/>
    <w:rsid w:val="00451352"/>
    <w:rsid w:val="00451C9D"/>
    <w:rsid w:val="00452EDF"/>
    <w:rsid w:val="004532AA"/>
    <w:rsid w:val="00454280"/>
    <w:rsid w:val="0045491D"/>
    <w:rsid w:val="00455108"/>
    <w:rsid w:val="00455BEC"/>
    <w:rsid w:val="00455E19"/>
    <w:rsid w:val="00456279"/>
    <w:rsid w:val="00456497"/>
    <w:rsid w:val="00457339"/>
    <w:rsid w:val="00457352"/>
    <w:rsid w:val="00457842"/>
    <w:rsid w:val="00457955"/>
    <w:rsid w:val="00457C94"/>
    <w:rsid w:val="00457E2C"/>
    <w:rsid w:val="00457E94"/>
    <w:rsid w:val="00457F87"/>
    <w:rsid w:val="00460179"/>
    <w:rsid w:val="0046075F"/>
    <w:rsid w:val="004615C7"/>
    <w:rsid w:val="00461E64"/>
    <w:rsid w:val="00462BC6"/>
    <w:rsid w:val="00462C82"/>
    <w:rsid w:val="00463B14"/>
    <w:rsid w:val="00464060"/>
    <w:rsid w:val="00464BCE"/>
    <w:rsid w:val="00464E8F"/>
    <w:rsid w:val="0046547E"/>
    <w:rsid w:val="00465541"/>
    <w:rsid w:val="0046576F"/>
    <w:rsid w:val="00465D6F"/>
    <w:rsid w:val="00466D92"/>
    <w:rsid w:val="00467210"/>
    <w:rsid w:val="00467B1E"/>
    <w:rsid w:val="00467D40"/>
    <w:rsid w:val="00467EA6"/>
    <w:rsid w:val="00470956"/>
    <w:rsid w:val="004709B6"/>
    <w:rsid w:val="00470F39"/>
    <w:rsid w:val="00471F72"/>
    <w:rsid w:val="00472201"/>
    <w:rsid w:val="0047269D"/>
    <w:rsid w:val="00472A04"/>
    <w:rsid w:val="00473868"/>
    <w:rsid w:val="00473F98"/>
    <w:rsid w:val="00474343"/>
    <w:rsid w:val="00474380"/>
    <w:rsid w:val="00474B7F"/>
    <w:rsid w:val="00474B90"/>
    <w:rsid w:val="00474D9C"/>
    <w:rsid w:val="0047776F"/>
    <w:rsid w:val="00477E42"/>
    <w:rsid w:val="00477F54"/>
    <w:rsid w:val="0048032B"/>
    <w:rsid w:val="0048033F"/>
    <w:rsid w:val="00481209"/>
    <w:rsid w:val="0048138B"/>
    <w:rsid w:val="00481D28"/>
    <w:rsid w:val="00481F99"/>
    <w:rsid w:val="00483D66"/>
    <w:rsid w:val="00484244"/>
    <w:rsid w:val="00484869"/>
    <w:rsid w:val="00484A6E"/>
    <w:rsid w:val="00484B48"/>
    <w:rsid w:val="00484CEE"/>
    <w:rsid w:val="00484EEE"/>
    <w:rsid w:val="00485130"/>
    <w:rsid w:val="004857C8"/>
    <w:rsid w:val="004868DF"/>
    <w:rsid w:val="00486969"/>
    <w:rsid w:val="004906A6"/>
    <w:rsid w:val="004908FE"/>
    <w:rsid w:val="00490CC4"/>
    <w:rsid w:val="004910D8"/>
    <w:rsid w:val="004919A4"/>
    <w:rsid w:val="00491C11"/>
    <w:rsid w:val="004925E0"/>
    <w:rsid w:val="004954F1"/>
    <w:rsid w:val="004957DB"/>
    <w:rsid w:val="00495B24"/>
    <w:rsid w:val="00495F67"/>
    <w:rsid w:val="00495F81"/>
    <w:rsid w:val="0049614E"/>
    <w:rsid w:val="004967DF"/>
    <w:rsid w:val="00496F1D"/>
    <w:rsid w:val="00497052"/>
    <w:rsid w:val="004975E8"/>
    <w:rsid w:val="0049796B"/>
    <w:rsid w:val="00497D1D"/>
    <w:rsid w:val="004A00E2"/>
    <w:rsid w:val="004A01DE"/>
    <w:rsid w:val="004A0345"/>
    <w:rsid w:val="004A0410"/>
    <w:rsid w:val="004A2138"/>
    <w:rsid w:val="004A38C4"/>
    <w:rsid w:val="004A3A87"/>
    <w:rsid w:val="004A3ACB"/>
    <w:rsid w:val="004A3DB2"/>
    <w:rsid w:val="004A400F"/>
    <w:rsid w:val="004A406F"/>
    <w:rsid w:val="004A409F"/>
    <w:rsid w:val="004A41E2"/>
    <w:rsid w:val="004A4541"/>
    <w:rsid w:val="004A454C"/>
    <w:rsid w:val="004A4B32"/>
    <w:rsid w:val="004A5794"/>
    <w:rsid w:val="004A5A4A"/>
    <w:rsid w:val="004A5F96"/>
    <w:rsid w:val="004A666A"/>
    <w:rsid w:val="004A6817"/>
    <w:rsid w:val="004A699C"/>
    <w:rsid w:val="004A6B7E"/>
    <w:rsid w:val="004A79D7"/>
    <w:rsid w:val="004A7CDC"/>
    <w:rsid w:val="004B0710"/>
    <w:rsid w:val="004B0B5D"/>
    <w:rsid w:val="004B0C6D"/>
    <w:rsid w:val="004B0CF2"/>
    <w:rsid w:val="004B121E"/>
    <w:rsid w:val="004B1296"/>
    <w:rsid w:val="004B19ED"/>
    <w:rsid w:val="004B1AB5"/>
    <w:rsid w:val="004B2792"/>
    <w:rsid w:val="004B2C7E"/>
    <w:rsid w:val="004B2E30"/>
    <w:rsid w:val="004B2F75"/>
    <w:rsid w:val="004B3120"/>
    <w:rsid w:val="004B3DC5"/>
    <w:rsid w:val="004B3EBE"/>
    <w:rsid w:val="004B410B"/>
    <w:rsid w:val="004B4922"/>
    <w:rsid w:val="004B49B8"/>
    <w:rsid w:val="004B4D27"/>
    <w:rsid w:val="004B5057"/>
    <w:rsid w:val="004B54BC"/>
    <w:rsid w:val="004B5726"/>
    <w:rsid w:val="004B5919"/>
    <w:rsid w:val="004B64B8"/>
    <w:rsid w:val="004B690D"/>
    <w:rsid w:val="004C1363"/>
    <w:rsid w:val="004C1445"/>
    <w:rsid w:val="004C151B"/>
    <w:rsid w:val="004C1699"/>
    <w:rsid w:val="004C1926"/>
    <w:rsid w:val="004C20E8"/>
    <w:rsid w:val="004C3C2E"/>
    <w:rsid w:val="004C3DC4"/>
    <w:rsid w:val="004C4DEB"/>
    <w:rsid w:val="004C4FDB"/>
    <w:rsid w:val="004C4FDF"/>
    <w:rsid w:val="004C5170"/>
    <w:rsid w:val="004C647D"/>
    <w:rsid w:val="004C7147"/>
    <w:rsid w:val="004C74DB"/>
    <w:rsid w:val="004C783F"/>
    <w:rsid w:val="004C7C12"/>
    <w:rsid w:val="004D0A1C"/>
    <w:rsid w:val="004D0B24"/>
    <w:rsid w:val="004D1133"/>
    <w:rsid w:val="004D1A1B"/>
    <w:rsid w:val="004D1BEA"/>
    <w:rsid w:val="004D2025"/>
    <w:rsid w:val="004D28C7"/>
    <w:rsid w:val="004D2FB2"/>
    <w:rsid w:val="004D301B"/>
    <w:rsid w:val="004D3900"/>
    <w:rsid w:val="004D3A9E"/>
    <w:rsid w:val="004D3B61"/>
    <w:rsid w:val="004D4598"/>
    <w:rsid w:val="004D4C3A"/>
    <w:rsid w:val="004D5017"/>
    <w:rsid w:val="004D57BF"/>
    <w:rsid w:val="004D6755"/>
    <w:rsid w:val="004D726C"/>
    <w:rsid w:val="004D7BDA"/>
    <w:rsid w:val="004E046D"/>
    <w:rsid w:val="004E04D2"/>
    <w:rsid w:val="004E051D"/>
    <w:rsid w:val="004E069A"/>
    <w:rsid w:val="004E0739"/>
    <w:rsid w:val="004E0B8C"/>
    <w:rsid w:val="004E0FC5"/>
    <w:rsid w:val="004E16D0"/>
    <w:rsid w:val="004E19A7"/>
    <w:rsid w:val="004E26FD"/>
    <w:rsid w:val="004E2E31"/>
    <w:rsid w:val="004E3D22"/>
    <w:rsid w:val="004E40FA"/>
    <w:rsid w:val="004E4510"/>
    <w:rsid w:val="004E4856"/>
    <w:rsid w:val="004E492B"/>
    <w:rsid w:val="004E4C42"/>
    <w:rsid w:val="004E528E"/>
    <w:rsid w:val="004E54BC"/>
    <w:rsid w:val="004E555D"/>
    <w:rsid w:val="004E5C0E"/>
    <w:rsid w:val="004E5CD6"/>
    <w:rsid w:val="004E64F3"/>
    <w:rsid w:val="004E6579"/>
    <w:rsid w:val="004E67CD"/>
    <w:rsid w:val="004E6970"/>
    <w:rsid w:val="004E6EC4"/>
    <w:rsid w:val="004E7322"/>
    <w:rsid w:val="004E771E"/>
    <w:rsid w:val="004E77B1"/>
    <w:rsid w:val="004E7F5D"/>
    <w:rsid w:val="004F021D"/>
    <w:rsid w:val="004F0276"/>
    <w:rsid w:val="004F0956"/>
    <w:rsid w:val="004F09CC"/>
    <w:rsid w:val="004F0ADF"/>
    <w:rsid w:val="004F1315"/>
    <w:rsid w:val="004F165C"/>
    <w:rsid w:val="004F16A6"/>
    <w:rsid w:val="004F1936"/>
    <w:rsid w:val="004F1B01"/>
    <w:rsid w:val="004F3DFA"/>
    <w:rsid w:val="004F45CB"/>
    <w:rsid w:val="004F51D4"/>
    <w:rsid w:val="004F5948"/>
    <w:rsid w:val="004F5DBD"/>
    <w:rsid w:val="004F6952"/>
    <w:rsid w:val="004F69D1"/>
    <w:rsid w:val="004F6D68"/>
    <w:rsid w:val="004F711A"/>
    <w:rsid w:val="004F724C"/>
    <w:rsid w:val="004F74A8"/>
    <w:rsid w:val="00500D23"/>
    <w:rsid w:val="005017FF"/>
    <w:rsid w:val="00501CD9"/>
    <w:rsid w:val="00502313"/>
    <w:rsid w:val="005047D0"/>
    <w:rsid w:val="00505104"/>
    <w:rsid w:val="00505A6A"/>
    <w:rsid w:val="00505FC3"/>
    <w:rsid w:val="0050628D"/>
    <w:rsid w:val="005064E6"/>
    <w:rsid w:val="00507334"/>
    <w:rsid w:val="00507478"/>
    <w:rsid w:val="0050753B"/>
    <w:rsid w:val="00507644"/>
    <w:rsid w:val="00507D76"/>
    <w:rsid w:val="005104B3"/>
    <w:rsid w:val="00510A60"/>
    <w:rsid w:val="00511398"/>
    <w:rsid w:val="005114E6"/>
    <w:rsid w:val="00512D7E"/>
    <w:rsid w:val="00512FC3"/>
    <w:rsid w:val="00513C63"/>
    <w:rsid w:val="0051439C"/>
    <w:rsid w:val="0051443B"/>
    <w:rsid w:val="00514636"/>
    <w:rsid w:val="00514770"/>
    <w:rsid w:val="00514B8C"/>
    <w:rsid w:val="00516885"/>
    <w:rsid w:val="00517181"/>
    <w:rsid w:val="0051759C"/>
    <w:rsid w:val="00517849"/>
    <w:rsid w:val="00517879"/>
    <w:rsid w:val="00517A37"/>
    <w:rsid w:val="005203B4"/>
    <w:rsid w:val="00520A1C"/>
    <w:rsid w:val="0052128F"/>
    <w:rsid w:val="0052171A"/>
    <w:rsid w:val="00521A22"/>
    <w:rsid w:val="0052247E"/>
    <w:rsid w:val="00522C92"/>
    <w:rsid w:val="00522D63"/>
    <w:rsid w:val="00523E2F"/>
    <w:rsid w:val="005240AB"/>
    <w:rsid w:val="0052480B"/>
    <w:rsid w:val="005251F3"/>
    <w:rsid w:val="00525F66"/>
    <w:rsid w:val="00526A32"/>
    <w:rsid w:val="0052765F"/>
    <w:rsid w:val="00527F77"/>
    <w:rsid w:val="0053073C"/>
    <w:rsid w:val="00530967"/>
    <w:rsid w:val="00530E9E"/>
    <w:rsid w:val="0053241E"/>
    <w:rsid w:val="005324DC"/>
    <w:rsid w:val="00532707"/>
    <w:rsid w:val="0053297E"/>
    <w:rsid w:val="00533211"/>
    <w:rsid w:val="0053491E"/>
    <w:rsid w:val="005349E6"/>
    <w:rsid w:val="00534C64"/>
    <w:rsid w:val="00534DC1"/>
    <w:rsid w:val="00535A25"/>
    <w:rsid w:val="00535A73"/>
    <w:rsid w:val="00536197"/>
    <w:rsid w:val="0053641F"/>
    <w:rsid w:val="00536A96"/>
    <w:rsid w:val="00536C11"/>
    <w:rsid w:val="00536CCF"/>
    <w:rsid w:val="005370AB"/>
    <w:rsid w:val="005370D9"/>
    <w:rsid w:val="00537319"/>
    <w:rsid w:val="00537514"/>
    <w:rsid w:val="005379B7"/>
    <w:rsid w:val="00537F06"/>
    <w:rsid w:val="005401FF"/>
    <w:rsid w:val="0054036F"/>
    <w:rsid w:val="00540F04"/>
    <w:rsid w:val="005411FC"/>
    <w:rsid w:val="005417DA"/>
    <w:rsid w:val="005417FD"/>
    <w:rsid w:val="00541AEF"/>
    <w:rsid w:val="00542050"/>
    <w:rsid w:val="00543171"/>
    <w:rsid w:val="005436B0"/>
    <w:rsid w:val="00543CBB"/>
    <w:rsid w:val="00543F07"/>
    <w:rsid w:val="00544347"/>
    <w:rsid w:val="00544707"/>
    <w:rsid w:val="005448E5"/>
    <w:rsid w:val="00544BB0"/>
    <w:rsid w:val="00545158"/>
    <w:rsid w:val="00545363"/>
    <w:rsid w:val="0054574E"/>
    <w:rsid w:val="00545852"/>
    <w:rsid w:val="00545948"/>
    <w:rsid w:val="00545A0D"/>
    <w:rsid w:val="005462BA"/>
    <w:rsid w:val="005463B0"/>
    <w:rsid w:val="005469F9"/>
    <w:rsid w:val="00547D61"/>
    <w:rsid w:val="00547F07"/>
    <w:rsid w:val="005503C7"/>
    <w:rsid w:val="005505D3"/>
    <w:rsid w:val="005505E0"/>
    <w:rsid w:val="005512E6"/>
    <w:rsid w:val="005515C0"/>
    <w:rsid w:val="005522AD"/>
    <w:rsid w:val="0055239E"/>
    <w:rsid w:val="005530A7"/>
    <w:rsid w:val="0055347D"/>
    <w:rsid w:val="0055357D"/>
    <w:rsid w:val="00553602"/>
    <w:rsid w:val="00553A82"/>
    <w:rsid w:val="0055405D"/>
    <w:rsid w:val="00554135"/>
    <w:rsid w:val="005545B4"/>
    <w:rsid w:val="00554AB1"/>
    <w:rsid w:val="00554C7F"/>
    <w:rsid w:val="00554E1F"/>
    <w:rsid w:val="005554D9"/>
    <w:rsid w:val="00555A0E"/>
    <w:rsid w:val="00555B06"/>
    <w:rsid w:val="00555BF1"/>
    <w:rsid w:val="00556AF4"/>
    <w:rsid w:val="005570B9"/>
    <w:rsid w:val="005571D2"/>
    <w:rsid w:val="005576B8"/>
    <w:rsid w:val="00557784"/>
    <w:rsid w:val="00557B09"/>
    <w:rsid w:val="00557C5B"/>
    <w:rsid w:val="005607A9"/>
    <w:rsid w:val="00560D16"/>
    <w:rsid w:val="005613E7"/>
    <w:rsid w:val="00561B29"/>
    <w:rsid w:val="00562934"/>
    <w:rsid w:val="005632BB"/>
    <w:rsid w:val="00563757"/>
    <w:rsid w:val="005644F1"/>
    <w:rsid w:val="0056490B"/>
    <w:rsid w:val="00564CF8"/>
    <w:rsid w:val="0056501F"/>
    <w:rsid w:val="005653A3"/>
    <w:rsid w:val="005656B1"/>
    <w:rsid w:val="00565AAA"/>
    <w:rsid w:val="0056623D"/>
    <w:rsid w:val="00566BC9"/>
    <w:rsid w:val="00567492"/>
    <w:rsid w:val="00567969"/>
    <w:rsid w:val="00567FFB"/>
    <w:rsid w:val="005705B6"/>
    <w:rsid w:val="005708BC"/>
    <w:rsid w:val="00570AE8"/>
    <w:rsid w:val="005711B4"/>
    <w:rsid w:val="00571415"/>
    <w:rsid w:val="005721E3"/>
    <w:rsid w:val="0057238A"/>
    <w:rsid w:val="005739E4"/>
    <w:rsid w:val="005752DC"/>
    <w:rsid w:val="005764A5"/>
    <w:rsid w:val="00576A6C"/>
    <w:rsid w:val="00576A91"/>
    <w:rsid w:val="0057768B"/>
    <w:rsid w:val="005777C6"/>
    <w:rsid w:val="00577B66"/>
    <w:rsid w:val="00577D1E"/>
    <w:rsid w:val="00577D26"/>
    <w:rsid w:val="00580026"/>
    <w:rsid w:val="005806D6"/>
    <w:rsid w:val="00580B03"/>
    <w:rsid w:val="00580D67"/>
    <w:rsid w:val="00580EC3"/>
    <w:rsid w:val="00581642"/>
    <w:rsid w:val="0058185C"/>
    <w:rsid w:val="0058306A"/>
    <w:rsid w:val="00583215"/>
    <w:rsid w:val="00583449"/>
    <w:rsid w:val="00583960"/>
    <w:rsid w:val="005843C6"/>
    <w:rsid w:val="0058463D"/>
    <w:rsid w:val="0058518F"/>
    <w:rsid w:val="005855F2"/>
    <w:rsid w:val="00585B27"/>
    <w:rsid w:val="00585CE2"/>
    <w:rsid w:val="0058631A"/>
    <w:rsid w:val="00586F43"/>
    <w:rsid w:val="00587DE4"/>
    <w:rsid w:val="0059043F"/>
    <w:rsid w:val="00590DA7"/>
    <w:rsid w:val="00590EE4"/>
    <w:rsid w:val="005910DB"/>
    <w:rsid w:val="005914E1"/>
    <w:rsid w:val="005917DA"/>
    <w:rsid w:val="00592741"/>
    <w:rsid w:val="00592755"/>
    <w:rsid w:val="00592AE7"/>
    <w:rsid w:val="0059345D"/>
    <w:rsid w:val="00593BE5"/>
    <w:rsid w:val="0059431E"/>
    <w:rsid w:val="005944C6"/>
    <w:rsid w:val="0059490B"/>
    <w:rsid w:val="0059538E"/>
    <w:rsid w:val="00595600"/>
    <w:rsid w:val="00595807"/>
    <w:rsid w:val="00595839"/>
    <w:rsid w:val="00595CD6"/>
    <w:rsid w:val="00596421"/>
    <w:rsid w:val="00597563"/>
    <w:rsid w:val="005977A9"/>
    <w:rsid w:val="005A0805"/>
    <w:rsid w:val="005A1246"/>
    <w:rsid w:val="005A12F1"/>
    <w:rsid w:val="005A13BF"/>
    <w:rsid w:val="005A15CA"/>
    <w:rsid w:val="005A16DB"/>
    <w:rsid w:val="005A264A"/>
    <w:rsid w:val="005A311E"/>
    <w:rsid w:val="005A35D8"/>
    <w:rsid w:val="005A3F27"/>
    <w:rsid w:val="005A492E"/>
    <w:rsid w:val="005A4DCE"/>
    <w:rsid w:val="005A5584"/>
    <w:rsid w:val="005A5FB2"/>
    <w:rsid w:val="005A63C2"/>
    <w:rsid w:val="005A67C3"/>
    <w:rsid w:val="005A692B"/>
    <w:rsid w:val="005A6F6F"/>
    <w:rsid w:val="005A7ADC"/>
    <w:rsid w:val="005A7EED"/>
    <w:rsid w:val="005B02EE"/>
    <w:rsid w:val="005B03BF"/>
    <w:rsid w:val="005B053C"/>
    <w:rsid w:val="005B0A6B"/>
    <w:rsid w:val="005B0C67"/>
    <w:rsid w:val="005B0E84"/>
    <w:rsid w:val="005B0F24"/>
    <w:rsid w:val="005B182B"/>
    <w:rsid w:val="005B203F"/>
    <w:rsid w:val="005B2223"/>
    <w:rsid w:val="005B269C"/>
    <w:rsid w:val="005B2993"/>
    <w:rsid w:val="005B370E"/>
    <w:rsid w:val="005B37CB"/>
    <w:rsid w:val="005B42EC"/>
    <w:rsid w:val="005B4635"/>
    <w:rsid w:val="005B4801"/>
    <w:rsid w:val="005B5E63"/>
    <w:rsid w:val="005B5EE7"/>
    <w:rsid w:val="005B5FE9"/>
    <w:rsid w:val="005B67FB"/>
    <w:rsid w:val="005B6D9A"/>
    <w:rsid w:val="005B6ED0"/>
    <w:rsid w:val="005B7C60"/>
    <w:rsid w:val="005B7D5E"/>
    <w:rsid w:val="005B7E77"/>
    <w:rsid w:val="005B7FA9"/>
    <w:rsid w:val="005C0211"/>
    <w:rsid w:val="005C0330"/>
    <w:rsid w:val="005C0474"/>
    <w:rsid w:val="005C0F81"/>
    <w:rsid w:val="005C1ADD"/>
    <w:rsid w:val="005C1E72"/>
    <w:rsid w:val="005C2022"/>
    <w:rsid w:val="005C3537"/>
    <w:rsid w:val="005C3956"/>
    <w:rsid w:val="005C424A"/>
    <w:rsid w:val="005C456F"/>
    <w:rsid w:val="005C47D0"/>
    <w:rsid w:val="005C4D92"/>
    <w:rsid w:val="005C4E1F"/>
    <w:rsid w:val="005C4F15"/>
    <w:rsid w:val="005C527B"/>
    <w:rsid w:val="005C53CE"/>
    <w:rsid w:val="005C5E34"/>
    <w:rsid w:val="005C60FF"/>
    <w:rsid w:val="005C61D5"/>
    <w:rsid w:val="005C65F2"/>
    <w:rsid w:val="005C6B93"/>
    <w:rsid w:val="005C6B97"/>
    <w:rsid w:val="005C6FE9"/>
    <w:rsid w:val="005C709E"/>
    <w:rsid w:val="005C71BD"/>
    <w:rsid w:val="005C754C"/>
    <w:rsid w:val="005C7A20"/>
    <w:rsid w:val="005C7D53"/>
    <w:rsid w:val="005C7E17"/>
    <w:rsid w:val="005D0CE3"/>
    <w:rsid w:val="005D18C1"/>
    <w:rsid w:val="005D18D2"/>
    <w:rsid w:val="005D4390"/>
    <w:rsid w:val="005D4824"/>
    <w:rsid w:val="005D49FE"/>
    <w:rsid w:val="005D4C72"/>
    <w:rsid w:val="005D4EE4"/>
    <w:rsid w:val="005D5211"/>
    <w:rsid w:val="005D54A5"/>
    <w:rsid w:val="005D55E8"/>
    <w:rsid w:val="005D5D18"/>
    <w:rsid w:val="005D6CCF"/>
    <w:rsid w:val="005D6F3F"/>
    <w:rsid w:val="005D7837"/>
    <w:rsid w:val="005E16E1"/>
    <w:rsid w:val="005E1A42"/>
    <w:rsid w:val="005E1BFF"/>
    <w:rsid w:val="005E2BC0"/>
    <w:rsid w:val="005E2FCC"/>
    <w:rsid w:val="005E31F1"/>
    <w:rsid w:val="005E33E4"/>
    <w:rsid w:val="005E4033"/>
    <w:rsid w:val="005E413F"/>
    <w:rsid w:val="005E4702"/>
    <w:rsid w:val="005E484E"/>
    <w:rsid w:val="005E50D8"/>
    <w:rsid w:val="005E5270"/>
    <w:rsid w:val="005E53D9"/>
    <w:rsid w:val="005E5BE8"/>
    <w:rsid w:val="005E5C76"/>
    <w:rsid w:val="005E5FA9"/>
    <w:rsid w:val="005E602B"/>
    <w:rsid w:val="005E6B73"/>
    <w:rsid w:val="005E6E82"/>
    <w:rsid w:val="005E78F5"/>
    <w:rsid w:val="005F058A"/>
    <w:rsid w:val="005F0C87"/>
    <w:rsid w:val="005F0F0C"/>
    <w:rsid w:val="005F1126"/>
    <w:rsid w:val="005F1FFE"/>
    <w:rsid w:val="005F35DC"/>
    <w:rsid w:val="005F36C3"/>
    <w:rsid w:val="005F3A5B"/>
    <w:rsid w:val="005F4128"/>
    <w:rsid w:val="005F4472"/>
    <w:rsid w:val="005F562F"/>
    <w:rsid w:val="005F5DDD"/>
    <w:rsid w:val="005F5DF9"/>
    <w:rsid w:val="005F6054"/>
    <w:rsid w:val="005F6477"/>
    <w:rsid w:val="005F6D91"/>
    <w:rsid w:val="005F7F9C"/>
    <w:rsid w:val="00600051"/>
    <w:rsid w:val="00600434"/>
    <w:rsid w:val="006007E5"/>
    <w:rsid w:val="00600F05"/>
    <w:rsid w:val="0060104B"/>
    <w:rsid w:val="0060105F"/>
    <w:rsid w:val="00601D79"/>
    <w:rsid w:val="00601F7F"/>
    <w:rsid w:val="0060271A"/>
    <w:rsid w:val="006029D7"/>
    <w:rsid w:val="00602A6E"/>
    <w:rsid w:val="00602D72"/>
    <w:rsid w:val="00602F1C"/>
    <w:rsid w:val="00603D77"/>
    <w:rsid w:val="006044F1"/>
    <w:rsid w:val="006048BE"/>
    <w:rsid w:val="00604A8A"/>
    <w:rsid w:val="00604A91"/>
    <w:rsid w:val="00604D8F"/>
    <w:rsid w:val="00604F1F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9D6"/>
    <w:rsid w:val="00610B22"/>
    <w:rsid w:val="0061146D"/>
    <w:rsid w:val="00611E8A"/>
    <w:rsid w:val="00611FFD"/>
    <w:rsid w:val="00612460"/>
    <w:rsid w:val="00612BE8"/>
    <w:rsid w:val="00613A3D"/>
    <w:rsid w:val="0061440C"/>
    <w:rsid w:val="006144E1"/>
    <w:rsid w:val="00614957"/>
    <w:rsid w:val="0061566A"/>
    <w:rsid w:val="00615E6F"/>
    <w:rsid w:val="00615FD8"/>
    <w:rsid w:val="00616A0D"/>
    <w:rsid w:val="00616C56"/>
    <w:rsid w:val="00616C5C"/>
    <w:rsid w:val="00617764"/>
    <w:rsid w:val="00617ACE"/>
    <w:rsid w:val="00620B3F"/>
    <w:rsid w:val="00620C4E"/>
    <w:rsid w:val="00620EBA"/>
    <w:rsid w:val="00620FC5"/>
    <w:rsid w:val="00621576"/>
    <w:rsid w:val="0062261A"/>
    <w:rsid w:val="00622E27"/>
    <w:rsid w:val="00622FB6"/>
    <w:rsid w:val="00623A68"/>
    <w:rsid w:val="00623CF1"/>
    <w:rsid w:val="0062400A"/>
    <w:rsid w:val="00624605"/>
    <w:rsid w:val="00624631"/>
    <w:rsid w:val="00624649"/>
    <w:rsid w:val="00624AA4"/>
    <w:rsid w:val="006255A2"/>
    <w:rsid w:val="00625641"/>
    <w:rsid w:val="00625A13"/>
    <w:rsid w:val="00625A75"/>
    <w:rsid w:val="00625B05"/>
    <w:rsid w:val="00625B0D"/>
    <w:rsid w:val="006263A6"/>
    <w:rsid w:val="00626CAA"/>
    <w:rsid w:val="00626FBC"/>
    <w:rsid w:val="00627FA9"/>
    <w:rsid w:val="00630178"/>
    <w:rsid w:val="00630F74"/>
    <w:rsid w:val="00631404"/>
    <w:rsid w:val="00631B55"/>
    <w:rsid w:val="006322AE"/>
    <w:rsid w:val="00632DFB"/>
    <w:rsid w:val="00632FB0"/>
    <w:rsid w:val="00633D25"/>
    <w:rsid w:val="006346F6"/>
    <w:rsid w:val="00634F29"/>
    <w:rsid w:val="0063546C"/>
    <w:rsid w:val="006358BF"/>
    <w:rsid w:val="00636921"/>
    <w:rsid w:val="0063695D"/>
    <w:rsid w:val="00636B11"/>
    <w:rsid w:val="00636DC5"/>
    <w:rsid w:val="00636DD1"/>
    <w:rsid w:val="00636E39"/>
    <w:rsid w:val="00637307"/>
    <w:rsid w:val="00637614"/>
    <w:rsid w:val="006376DE"/>
    <w:rsid w:val="00637843"/>
    <w:rsid w:val="00640452"/>
    <w:rsid w:val="0064083C"/>
    <w:rsid w:val="00640ACF"/>
    <w:rsid w:val="00640C96"/>
    <w:rsid w:val="0064130B"/>
    <w:rsid w:val="0064156F"/>
    <w:rsid w:val="006418EC"/>
    <w:rsid w:val="00641C29"/>
    <w:rsid w:val="00641EAF"/>
    <w:rsid w:val="00641F25"/>
    <w:rsid w:val="006422F3"/>
    <w:rsid w:val="00642363"/>
    <w:rsid w:val="00642446"/>
    <w:rsid w:val="006424D9"/>
    <w:rsid w:val="00642C38"/>
    <w:rsid w:val="00642E22"/>
    <w:rsid w:val="00643326"/>
    <w:rsid w:val="00643875"/>
    <w:rsid w:val="00643883"/>
    <w:rsid w:val="00643FEC"/>
    <w:rsid w:val="00643FF7"/>
    <w:rsid w:val="0064458C"/>
    <w:rsid w:val="00644BA6"/>
    <w:rsid w:val="00645D9F"/>
    <w:rsid w:val="00646BDF"/>
    <w:rsid w:val="00646ED0"/>
    <w:rsid w:val="00647A70"/>
    <w:rsid w:val="00647F30"/>
    <w:rsid w:val="0065080D"/>
    <w:rsid w:val="00650BF3"/>
    <w:rsid w:val="00651B69"/>
    <w:rsid w:val="00651D02"/>
    <w:rsid w:val="006520CD"/>
    <w:rsid w:val="00652974"/>
    <w:rsid w:val="00652E44"/>
    <w:rsid w:val="0065334C"/>
    <w:rsid w:val="00653957"/>
    <w:rsid w:val="00653BD6"/>
    <w:rsid w:val="006543B1"/>
    <w:rsid w:val="00654640"/>
    <w:rsid w:val="00654C48"/>
    <w:rsid w:val="006554F5"/>
    <w:rsid w:val="00655A5D"/>
    <w:rsid w:val="00655DFA"/>
    <w:rsid w:val="00656247"/>
    <w:rsid w:val="00656299"/>
    <w:rsid w:val="006568E4"/>
    <w:rsid w:val="006569FD"/>
    <w:rsid w:val="00656B8B"/>
    <w:rsid w:val="00657729"/>
    <w:rsid w:val="00660D8D"/>
    <w:rsid w:val="00661557"/>
    <w:rsid w:val="00661AD0"/>
    <w:rsid w:val="0066209E"/>
    <w:rsid w:val="006621D0"/>
    <w:rsid w:val="006626FF"/>
    <w:rsid w:val="0066291A"/>
    <w:rsid w:val="00662A83"/>
    <w:rsid w:val="00662BD9"/>
    <w:rsid w:val="00662E1E"/>
    <w:rsid w:val="00663AA0"/>
    <w:rsid w:val="00663AE4"/>
    <w:rsid w:val="006645CE"/>
    <w:rsid w:val="006648CD"/>
    <w:rsid w:val="0066490B"/>
    <w:rsid w:val="00664CF8"/>
    <w:rsid w:val="00664FFE"/>
    <w:rsid w:val="006652A5"/>
    <w:rsid w:val="0066539F"/>
    <w:rsid w:val="0066552E"/>
    <w:rsid w:val="00665881"/>
    <w:rsid w:val="00665BF1"/>
    <w:rsid w:val="00665F21"/>
    <w:rsid w:val="0066605F"/>
    <w:rsid w:val="00666183"/>
    <w:rsid w:val="00666216"/>
    <w:rsid w:val="0066623A"/>
    <w:rsid w:val="00666366"/>
    <w:rsid w:val="00666803"/>
    <w:rsid w:val="00666D82"/>
    <w:rsid w:val="00666E64"/>
    <w:rsid w:val="00667D4A"/>
    <w:rsid w:val="00671209"/>
    <w:rsid w:val="00671404"/>
    <w:rsid w:val="006720AB"/>
    <w:rsid w:val="0067210F"/>
    <w:rsid w:val="006727B3"/>
    <w:rsid w:val="00673D83"/>
    <w:rsid w:val="006741F5"/>
    <w:rsid w:val="00674470"/>
    <w:rsid w:val="00674674"/>
    <w:rsid w:val="00674F9F"/>
    <w:rsid w:val="006756B6"/>
    <w:rsid w:val="0067656B"/>
    <w:rsid w:val="00676E46"/>
    <w:rsid w:val="00676F9F"/>
    <w:rsid w:val="00677FC7"/>
    <w:rsid w:val="00680898"/>
    <w:rsid w:val="00680F5E"/>
    <w:rsid w:val="0068122A"/>
    <w:rsid w:val="00681F76"/>
    <w:rsid w:val="00681FA3"/>
    <w:rsid w:val="006820AE"/>
    <w:rsid w:val="00682759"/>
    <w:rsid w:val="00682799"/>
    <w:rsid w:val="0068292A"/>
    <w:rsid w:val="006832FC"/>
    <w:rsid w:val="00684249"/>
    <w:rsid w:val="00684D95"/>
    <w:rsid w:val="00684E44"/>
    <w:rsid w:val="0068540E"/>
    <w:rsid w:val="00686165"/>
    <w:rsid w:val="006862D7"/>
    <w:rsid w:val="006862E1"/>
    <w:rsid w:val="0068634B"/>
    <w:rsid w:val="0068644E"/>
    <w:rsid w:val="006866FC"/>
    <w:rsid w:val="00686909"/>
    <w:rsid w:val="00687CA5"/>
    <w:rsid w:val="00687E85"/>
    <w:rsid w:val="00690341"/>
    <w:rsid w:val="0069040B"/>
    <w:rsid w:val="00690A8A"/>
    <w:rsid w:val="00691560"/>
    <w:rsid w:val="00691619"/>
    <w:rsid w:val="00691794"/>
    <w:rsid w:val="006924B2"/>
    <w:rsid w:val="0069374F"/>
    <w:rsid w:val="00693B42"/>
    <w:rsid w:val="00694156"/>
    <w:rsid w:val="00694392"/>
    <w:rsid w:val="006949A6"/>
    <w:rsid w:val="00694B6A"/>
    <w:rsid w:val="00694FAD"/>
    <w:rsid w:val="00695376"/>
    <w:rsid w:val="00695383"/>
    <w:rsid w:val="00695C4A"/>
    <w:rsid w:val="006961A0"/>
    <w:rsid w:val="0069659E"/>
    <w:rsid w:val="0069695E"/>
    <w:rsid w:val="00696E4B"/>
    <w:rsid w:val="00697F36"/>
    <w:rsid w:val="006A0808"/>
    <w:rsid w:val="006A0A1C"/>
    <w:rsid w:val="006A0EF7"/>
    <w:rsid w:val="006A1375"/>
    <w:rsid w:val="006A14CD"/>
    <w:rsid w:val="006A203B"/>
    <w:rsid w:val="006A21CF"/>
    <w:rsid w:val="006A237B"/>
    <w:rsid w:val="006A25E0"/>
    <w:rsid w:val="006A261E"/>
    <w:rsid w:val="006A2683"/>
    <w:rsid w:val="006A26E6"/>
    <w:rsid w:val="006A3184"/>
    <w:rsid w:val="006A341C"/>
    <w:rsid w:val="006A3A93"/>
    <w:rsid w:val="006A3B61"/>
    <w:rsid w:val="006A40A7"/>
    <w:rsid w:val="006A43C9"/>
    <w:rsid w:val="006A4A6A"/>
    <w:rsid w:val="006A4BE9"/>
    <w:rsid w:val="006A52CA"/>
    <w:rsid w:val="006A54BB"/>
    <w:rsid w:val="006A54D9"/>
    <w:rsid w:val="006A5674"/>
    <w:rsid w:val="006A6301"/>
    <w:rsid w:val="006A6AD1"/>
    <w:rsid w:val="006A6D16"/>
    <w:rsid w:val="006A707C"/>
    <w:rsid w:val="006A7524"/>
    <w:rsid w:val="006A79A9"/>
    <w:rsid w:val="006B01B4"/>
    <w:rsid w:val="006B0B34"/>
    <w:rsid w:val="006B0CFB"/>
    <w:rsid w:val="006B0FE2"/>
    <w:rsid w:val="006B197F"/>
    <w:rsid w:val="006B1CD2"/>
    <w:rsid w:val="006B203A"/>
    <w:rsid w:val="006B2234"/>
    <w:rsid w:val="006B2474"/>
    <w:rsid w:val="006B295F"/>
    <w:rsid w:val="006B2BA0"/>
    <w:rsid w:val="006B2BED"/>
    <w:rsid w:val="006B2FC9"/>
    <w:rsid w:val="006B348F"/>
    <w:rsid w:val="006B3522"/>
    <w:rsid w:val="006B36CE"/>
    <w:rsid w:val="006B386B"/>
    <w:rsid w:val="006B3DAF"/>
    <w:rsid w:val="006B3E25"/>
    <w:rsid w:val="006B3F80"/>
    <w:rsid w:val="006B3FB7"/>
    <w:rsid w:val="006B4973"/>
    <w:rsid w:val="006B4B5E"/>
    <w:rsid w:val="006B4BDF"/>
    <w:rsid w:val="006B4D39"/>
    <w:rsid w:val="006B5300"/>
    <w:rsid w:val="006B59D6"/>
    <w:rsid w:val="006B5ED1"/>
    <w:rsid w:val="006B7566"/>
    <w:rsid w:val="006B762A"/>
    <w:rsid w:val="006B7B83"/>
    <w:rsid w:val="006B7C38"/>
    <w:rsid w:val="006C0ED6"/>
    <w:rsid w:val="006C0F13"/>
    <w:rsid w:val="006C1AB7"/>
    <w:rsid w:val="006C209E"/>
    <w:rsid w:val="006C2345"/>
    <w:rsid w:val="006C300C"/>
    <w:rsid w:val="006C3727"/>
    <w:rsid w:val="006C3AFB"/>
    <w:rsid w:val="006C4C69"/>
    <w:rsid w:val="006C5743"/>
    <w:rsid w:val="006C5A13"/>
    <w:rsid w:val="006C5BAE"/>
    <w:rsid w:val="006C668D"/>
    <w:rsid w:val="006C6E43"/>
    <w:rsid w:val="006C752E"/>
    <w:rsid w:val="006C7B5C"/>
    <w:rsid w:val="006C7DAA"/>
    <w:rsid w:val="006D021C"/>
    <w:rsid w:val="006D0910"/>
    <w:rsid w:val="006D0A54"/>
    <w:rsid w:val="006D0CC5"/>
    <w:rsid w:val="006D0D4F"/>
    <w:rsid w:val="006D0EFA"/>
    <w:rsid w:val="006D10FB"/>
    <w:rsid w:val="006D11A2"/>
    <w:rsid w:val="006D15C1"/>
    <w:rsid w:val="006D16FA"/>
    <w:rsid w:val="006D1DFD"/>
    <w:rsid w:val="006D1E35"/>
    <w:rsid w:val="006D2052"/>
    <w:rsid w:val="006D292A"/>
    <w:rsid w:val="006D2E75"/>
    <w:rsid w:val="006D35AA"/>
    <w:rsid w:val="006D3873"/>
    <w:rsid w:val="006D3901"/>
    <w:rsid w:val="006D43FD"/>
    <w:rsid w:val="006D5502"/>
    <w:rsid w:val="006D570C"/>
    <w:rsid w:val="006D5EB5"/>
    <w:rsid w:val="006D6303"/>
    <w:rsid w:val="006D6E5C"/>
    <w:rsid w:val="006D7141"/>
    <w:rsid w:val="006D731E"/>
    <w:rsid w:val="006D79D5"/>
    <w:rsid w:val="006D7BF2"/>
    <w:rsid w:val="006D7C21"/>
    <w:rsid w:val="006E1A1C"/>
    <w:rsid w:val="006E2419"/>
    <w:rsid w:val="006E2530"/>
    <w:rsid w:val="006E29B2"/>
    <w:rsid w:val="006E3122"/>
    <w:rsid w:val="006E4B75"/>
    <w:rsid w:val="006E4EF2"/>
    <w:rsid w:val="006E5064"/>
    <w:rsid w:val="006E55AB"/>
    <w:rsid w:val="006E5B07"/>
    <w:rsid w:val="006E6FAA"/>
    <w:rsid w:val="006E7AF3"/>
    <w:rsid w:val="006E7C32"/>
    <w:rsid w:val="006E7F9D"/>
    <w:rsid w:val="006F0C10"/>
    <w:rsid w:val="006F12B2"/>
    <w:rsid w:val="006F155C"/>
    <w:rsid w:val="006F1855"/>
    <w:rsid w:val="006F23F4"/>
    <w:rsid w:val="006F2590"/>
    <w:rsid w:val="006F293A"/>
    <w:rsid w:val="006F3315"/>
    <w:rsid w:val="006F36FE"/>
    <w:rsid w:val="006F371B"/>
    <w:rsid w:val="006F3E70"/>
    <w:rsid w:val="006F469A"/>
    <w:rsid w:val="006F4777"/>
    <w:rsid w:val="006F4C0A"/>
    <w:rsid w:val="006F4D44"/>
    <w:rsid w:val="006F514E"/>
    <w:rsid w:val="006F5322"/>
    <w:rsid w:val="006F5681"/>
    <w:rsid w:val="006F5A07"/>
    <w:rsid w:val="006F5DF3"/>
    <w:rsid w:val="006F65FE"/>
    <w:rsid w:val="006F6D2D"/>
    <w:rsid w:val="006F7609"/>
    <w:rsid w:val="006F7B19"/>
    <w:rsid w:val="006F7B8C"/>
    <w:rsid w:val="006F7B94"/>
    <w:rsid w:val="006F7E02"/>
    <w:rsid w:val="0070007B"/>
    <w:rsid w:val="007001DE"/>
    <w:rsid w:val="007004BD"/>
    <w:rsid w:val="0070123A"/>
    <w:rsid w:val="007013A3"/>
    <w:rsid w:val="007014A3"/>
    <w:rsid w:val="007017DD"/>
    <w:rsid w:val="007018B3"/>
    <w:rsid w:val="007019F1"/>
    <w:rsid w:val="00701D0A"/>
    <w:rsid w:val="00701ECC"/>
    <w:rsid w:val="0070296B"/>
    <w:rsid w:val="007032BC"/>
    <w:rsid w:val="00703313"/>
    <w:rsid w:val="0070386E"/>
    <w:rsid w:val="00703CB3"/>
    <w:rsid w:val="00703EF2"/>
    <w:rsid w:val="007050E2"/>
    <w:rsid w:val="00705239"/>
    <w:rsid w:val="007055E8"/>
    <w:rsid w:val="007058B6"/>
    <w:rsid w:val="0070595F"/>
    <w:rsid w:val="00705DA9"/>
    <w:rsid w:val="00706B40"/>
    <w:rsid w:val="00706FEB"/>
    <w:rsid w:val="0070753E"/>
    <w:rsid w:val="00707A60"/>
    <w:rsid w:val="00707A86"/>
    <w:rsid w:val="00707E14"/>
    <w:rsid w:val="00707E4B"/>
    <w:rsid w:val="007112C9"/>
    <w:rsid w:val="0071167D"/>
    <w:rsid w:val="00711B15"/>
    <w:rsid w:val="00712BBA"/>
    <w:rsid w:val="00712DAB"/>
    <w:rsid w:val="0071362D"/>
    <w:rsid w:val="00714A12"/>
    <w:rsid w:val="00714A4F"/>
    <w:rsid w:val="0071546D"/>
    <w:rsid w:val="007154F5"/>
    <w:rsid w:val="00715F21"/>
    <w:rsid w:val="00716468"/>
    <w:rsid w:val="00717B21"/>
    <w:rsid w:val="00717E50"/>
    <w:rsid w:val="00720588"/>
    <w:rsid w:val="00720AD6"/>
    <w:rsid w:val="007211D5"/>
    <w:rsid w:val="00721350"/>
    <w:rsid w:val="00721587"/>
    <w:rsid w:val="007217B4"/>
    <w:rsid w:val="00721D77"/>
    <w:rsid w:val="00722239"/>
    <w:rsid w:val="0072317B"/>
    <w:rsid w:val="00723303"/>
    <w:rsid w:val="00723E84"/>
    <w:rsid w:val="00724905"/>
    <w:rsid w:val="00724F24"/>
    <w:rsid w:val="007258CF"/>
    <w:rsid w:val="00725F56"/>
    <w:rsid w:val="0072620F"/>
    <w:rsid w:val="007264CD"/>
    <w:rsid w:val="00726600"/>
    <w:rsid w:val="007266CD"/>
    <w:rsid w:val="00726ED3"/>
    <w:rsid w:val="007273C0"/>
    <w:rsid w:val="0072774C"/>
    <w:rsid w:val="00727B43"/>
    <w:rsid w:val="007302C4"/>
    <w:rsid w:val="007304C6"/>
    <w:rsid w:val="00730929"/>
    <w:rsid w:val="00731743"/>
    <w:rsid w:val="00731A46"/>
    <w:rsid w:val="00731C59"/>
    <w:rsid w:val="007326C2"/>
    <w:rsid w:val="00732AA8"/>
    <w:rsid w:val="00732EE8"/>
    <w:rsid w:val="00733186"/>
    <w:rsid w:val="00733A91"/>
    <w:rsid w:val="00733CAB"/>
    <w:rsid w:val="007342F2"/>
    <w:rsid w:val="0073448A"/>
    <w:rsid w:val="007345A9"/>
    <w:rsid w:val="00735039"/>
    <w:rsid w:val="007359CF"/>
    <w:rsid w:val="00735B06"/>
    <w:rsid w:val="007366BD"/>
    <w:rsid w:val="00736C52"/>
    <w:rsid w:val="007375CA"/>
    <w:rsid w:val="00737EA9"/>
    <w:rsid w:val="00740421"/>
    <w:rsid w:val="00741268"/>
    <w:rsid w:val="00741489"/>
    <w:rsid w:val="00741DA6"/>
    <w:rsid w:val="00742609"/>
    <w:rsid w:val="00742D7D"/>
    <w:rsid w:val="00742D95"/>
    <w:rsid w:val="00743059"/>
    <w:rsid w:val="007432AF"/>
    <w:rsid w:val="007438AB"/>
    <w:rsid w:val="00744E49"/>
    <w:rsid w:val="007454A9"/>
    <w:rsid w:val="00745C80"/>
    <w:rsid w:val="00745CA3"/>
    <w:rsid w:val="00746833"/>
    <w:rsid w:val="0074713A"/>
    <w:rsid w:val="00747788"/>
    <w:rsid w:val="00747923"/>
    <w:rsid w:val="00747E28"/>
    <w:rsid w:val="00747EFD"/>
    <w:rsid w:val="007500D6"/>
    <w:rsid w:val="007518CB"/>
    <w:rsid w:val="00751B2C"/>
    <w:rsid w:val="00751BFE"/>
    <w:rsid w:val="0075264B"/>
    <w:rsid w:val="00752A37"/>
    <w:rsid w:val="007536E4"/>
    <w:rsid w:val="0075381D"/>
    <w:rsid w:val="0075389A"/>
    <w:rsid w:val="0075442D"/>
    <w:rsid w:val="00754AEF"/>
    <w:rsid w:val="00754E4D"/>
    <w:rsid w:val="00755694"/>
    <w:rsid w:val="007569DB"/>
    <w:rsid w:val="00756C07"/>
    <w:rsid w:val="00756E88"/>
    <w:rsid w:val="00757D1C"/>
    <w:rsid w:val="00757D2B"/>
    <w:rsid w:val="007601E2"/>
    <w:rsid w:val="007602FC"/>
    <w:rsid w:val="00760563"/>
    <w:rsid w:val="00760671"/>
    <w:rsid w:val="007606A3"/>
    <w:rsid w:val="0076081B"/>
    <w:rsid w:val="00760CEB"/>
    <w:rsid w:val="007611A5"/>
    <w:rsid w:val="00761724"/>
    <w:rsid w:val="00762259"/>
    <w:rsid w:val="0076234F"/>
    <w:rsid w:val="00762A46"/>
    <w:rsid w:val="00762B6A"/>
    <w:rsid w:val="0076307A"/>
    <w:rsid w:val="00763148"/>
    <w:rsid w:val="00763473"/>
    <w:rsid w:val="00763861"/>
    <w:rsid w:val="00763BDD"/>
    <w:rsid w:val="00763DF0"/>
    <w:rsid w:val="00763F4A"/>
    <w:rsid w:val="00764920"/>
    <w:rsid w:val="00765060"/>
    <w:rsid w:val="0076612B"/>
    <w:rsid w:val="00766186"/>
    <w:rsid w:val="0076663A"/>
    <w:rsid w:val="00766A05"/>
    <w:rsid w:val="00767498"/>
    <w:rsid w:val="007677C0"/>
    <w:rsid w:val="00767ACB"/>
    <w:rsid w:val="0077047F"/>
    <w:rsid w:val="007704B5"/>
    <w:rsid w:val="00771CAD"/>
    <w:rsid w:val="00771D5B"/>
    <w:rsid w:val="00771EBB"/>
    <w:rsid w:val="007721FC"/>
    <w:rsid w:val="0077268B"/>
    <w:rsid w:val="00772B4E"/>
    <w:rsid w:val="00772CF2"/>
    <w:rsid w:val="00773B70"/>
    <w:rsid w:val="00773CDC"/>
    <w:rsid w:val="00774347"/>
    <w:rsid w:val="007745D6"/>
    <w:rsid w:val="00774FBC"/>
    <w:rsid w:val="00775AA5"/>
    <w:rsid w:val="00776013"/>
    <w:rsid w:val="00776324"/>
    <w:rsid w:val="0077656F"/>
    <w:rsid w:val="0077664E"/>
    <w:rsid w:val="0077698E"/>
    <w:rsid w:val="00777ACB"/>
    <w:rsid w:val="00777D15"/>
    <w:rsid w:val="00777E64"/>
    <w:rsid w:val="00780AF5"/>
    <w:rsid w:val="007810BE"/>
    <w:rsid w:val="0078115D"/>
    <w:rsid w:val="0078120F"/>
    <w:rsid w:val="0078124F"/>
    <w:rsid w:val="00782387"/>
    <w:rsid w:val="0078318C"/>
    <w:rsid w:val="00783364"/>
    <w:rsid w:val="0078441F"/>
    <w:rsid w:val="00784792"/>
    <w:rsid w:val="00785558"/>
    <w:rsid w:val="00785F01"/>
    <w:rsid w:val="00786DD6"/>
    <w:rsid w:val="007871F2"/>
    <w:rsid w:val="007904D9"/>
    <w:rsid w:val="00790634"/>
    <w:rsid w:val="00790810"/>
    <w:rsid w:val="00790C77"/>
    <w:rsid w:val="00790D51"/>
    <w:rsid w:val="007917E2"/>
    <w:rsid w:val="00792961"/>
    <w:rsid w:val="00793091"/>
    <w:rsid w:val="007931CB"/>
    <w:rsid w:val="00793590"/>
    <w:rsid w:val="0079395B"/>
    <w:rsid w:val="00793DB3"/>
    <w:rsid w:val="00794820"/>
    <w:rsid w:val="007949D9"/>
    <w:rsid w:val="00794ACC"/>
    <w:rsid w:val="00794E35"/>
    <w:rsid w:val="00794F22"/>
    <w:rsid w:val="00794FFD"/>
    <w:rsid w:val="00795CE0"/>
    <w:rsid w:val="00796AFD"/>
    <w:rsid w:val="00796AFE"/>
    <w:rsid w:val="00796B31"/>
    <w:rsid w:val="0079755E"/>
    <w:rsid w:val="007977B3"/>
    <w:rsid w:val="007978ED"/>
    <w:rsid w:val="007A020D"/>
    <w:rsid w:val="007A1D4A"/>
    <w:rsid w:val="007A2032"/>
    <w:rsid w:val="007A206C"/>
    <w:rsid w:val="007A21DD"/>
    <w:rsid w:val="007A2588"/>
    <w:rsid w:val="007A2C66"/>
    <w:rsid w:val="007A2FAC"/>
    <w:rsid w:val="007A3DC3"/>
    <w:rsid w:val="007A402A"/>
    <w:rsid w:val="007A4189"/>
    <w:rsid w:val="007A41B7"/>
    <w:rsid w:val="007A447B"/>
    <w:rsid w:val="007A4F45"/>
    <w:rsid w:val="007A50AB"/>
    <w:rsid w:val="007A5957"/>
    <w:rsid w:val="007A63DB"/>
    <w:rsid w:val="007A703D"/>
    <w:rsid w:val="007A739B"/>
    <w:rsid w:val="007A7521"/>
    <w:rsid w:val="007A7AB3"/>
    <w:rsid w:val="007B0B40"/>
    <w:rsid w:val="007B1DB7"/>
    <w:rsid w:val="007B1E0F"/>
    <w:rsid w:val="007B225A"/>
    <w:rsid w:val="007B246E"/>
    <w:rsid w:val="007B2791"/>
    <w:rsid w:val="007B2F81"/>
    <w:rsid w:val="007B37DA"/>
    <w:rsid w:val="007B3844"/>
    <w:rsid w:val="007B416B"/>
    <w:rsid w:val="007B454A"/>
    <w:rsid w:val="007B4C4D"/>
    <w:rsid w:val="007B4C57"/>
    <w:rsid w:val="007B5BC4"/>
    <w:rsid w:val="007B5E1B"/>
    <w:rsid w:val="007B680F"/>
    <w:rsid w:val="007B7335"/>
    <w:rsid w:val="007B783C"/>
    <w:rsid w:val="007B7B99"/>
    <w:rsid w:val="007B7C30"/>
    <w:rsid w:val="007C0846"/>
    <w:rsid w:val="007C10FE"/>
    <w:rsid w:val="007C1801"/>
    <w:rsid w:val="007C19C3"/>
    <w:rsid w:val="007C24A3"/>
    <w:rsid w:val="007C2E26"/>
    <w:rsid w:val="007C2EC9"/>
    <w:rsid w:val="007C3472"/>
    <w:rsid w:val="007C3ED0"/>
    <w:rsid w:val="007C3FB0"/>
    <w:rsid w:val="007C40C0"/>
    <w:rsid w:val="007C43CD"/>
    <w:rsid w:val="007C45EA"/>
    <w:rsid w:val="007C5768"/>
    <w:rsid w:val="007C5DB2"/>
    <w:rsid w:val="007C6032"/>
    <w:rsid w:val="007C63D4"/>
    <w:rsid w:val="007C64A1"/>
    <w:rsid w:val="007C67AA"/>
    <w:rsid w:val="007C7588"/>
    <w:rsid w:val="007C7DBC"/>
    <w:rsid w:val="007C7E8B"/>
    <w:rsid w:val="007D08A1"/>
    <w:rsid w:val="007D09FF"/>
    <w:rsid w:val="007D139A"/>
    <w:rsid w:val="007D1493"/>
    <w:rsid w:val="007D157F"/>
    <w:rsid w:val="007D1699"/>
    <w:rsid w:val="007D1B6F"/>
    <w:rsid w:val="007D1CDC"/>
    <w:rsid w:val="007D1E4B"/>
    <w:rsid w:val="007D218F"/>
    <w:rsid w:val="007D2CB2"/>
    <w:rsid w:val="007D2FB3"/>
    <w:rsid w:val="007D3910"/>
    <w:rsid w:val="007D3D91"/>
    <w:rsid w:val="007D478C"/>
    <w:rsid w:val="007D4827"/>
    <w:rsid w:val="007D49D4"/>
    <w:rsid w:val="007D4CC5"/>
    <w:rsid w:val="007D66DB"/>
    <w:rsid w:val="007D7054"/>
    <w:rsid w:val="007D7A1E"/>
    <w:rsid w:val="007D7A69"/>
    <w:rsid w:val="007D7FE6"/>
    <w:rsid w:val="007E01B5"/>
    <w:rsid w:val="007E04F1"/>
    <w:rsid w:val="007E086A"/>
    <w:rsid w:val="007E0D7B"/>
    <w:rsid w:val="007E0FB2"/>
    <w:rsid w:val="007E1426"/>
    <w:rsid w:val="007E1842"/>
    <w:rsid w:val="007E1C6F"/>
    <w:rsid w:val="007E2593"/>
    <w:rsid w:val="007E28E0"/>
    <w:rsid w:val="007E2E69"/>
    <w:rsid w:val="007E2F78"/>
    <w:rsid w:val="007E4193"/>
    <w:rsid w:val="007E41FE"/>
    <w:rsid w:val="007E49C4"/>
    <w:rsid w:val="007E4F28"/>
    <w:rsid w:val="007E5154"/>
    <w:rsid w:val="007E6001"/>
    <w:rsid w:val="007E61E5"/>
    <w:rsid w:val="007E63EB"/>
    <w:rsid w:val="007E673D"/>
    <w:rsid w:val="007E67E2"/>
    <w:rsid w:val="007E74DF"/>
    <w:rsid w:val="007E785D"/>
    <w:rsid w:val="007E7ACC"/>
    <w:rsid w:val="007E7C39"/>
    <w:rsid w:val="007F0F73"/>
    <w:rsid w:val="007F111E"/>
    <w:rsid w:val="007F15B1"/>
    <w:rsid w:val="007F1A8C"/>
    <w:rsid w:val="007F27FE"/>
    <w:rsid w:val="007F2991"/>
    <w:rsid w:val="007F29B2"/>
    <w:rsid w:val="007F2C9F"/>
    <w:rsid w:val="007F2E1B"/>
    <w:rsid w:val="007F33DA"/>
    <w:rsid w:val="007F357A"/>
    <w:rsid w:val="007F3C2C"/>
    <w:rsid w:val="007F480F"/>
    <w:rsid w:val="007F5525"/>
    <w:rsid w:val="007F62BC"/>
    <w:rsid w:val="007F6EEA"/>
    <w:rsid w:val="007F7691"/>
    <w:rsid w:val="007F7AA3"/>
    <w:rsid w:val="0080013B"/>
    <w:rsid w:val="008009F4"/>
    <w:rsid w:val="00801454"/>
    <w:rsid w:val="008017FA"/>
    <w:rsid w:val="00801904"/>
    <w:rsid w:val="00801E29"/>
    <w:rsid w:val="00802654"/>
    <w:rsid w:val="00802F34"/>
    <w:rsid w:val="0080365C"/>
    <w:rsid w:val="00803C70"/>
    <w:rsid w:val="0080441C"/>
    <w:rsid w:val="0080480D"/>
    <w:rsid w:val="00804B7C"/>
    <w:rsid w:val="008057C1"/>
    <w:rsid w:val="00805C06"/>
    <w:rsid w:val="00806179"/>
    <w:rsid w:val="00806326"/>
    <w:rsid w:val="00806491"/>
    <w:rsid w:val="008069EA"/>
    <w:rsid w:val="00806D0B"/>
    <w:rsid w:val="00806EA2"/>
    <w:rsid w:val="00807644"/>
    <w:rsid w:val="00807770"/>
    <w:rsid w:val="00807779"/>
    <w:rsid w:val="0080777C"/>
    <w:rsid w:val="00807A4C"/>
    <w:rsid w:val="00807ACA"/>
    <w:rsid w:val="008100AE"/>
    <w:rsid w:val="00810254"/>
    <w:rsid w:val="00810758"/>
    <w:rsid w:val="00810F68"/>
    <w:rsid w:val="00810FAC"/>
    <w:rsid w:val="00811071"/>
    <w:rsid w:val="00811CAF"/>
    <w:rsid w:val="00812BE8"/>
    <w:rsid w:val="008131E3"/>
    <w:rsid w:val="008138DC"/>
    <w:rsid w:val="00813EF8"/>
    <w:rsid w:val="00814407"/>
    <w:rsid w:val="0081474E"/>
    <w:rsid w:val="008148D1"/>
    <w:rsid w:val="0081608F"/>
    <w:rsid w:val="008160A3"/>
    <w:rsid w:val="008165A3"/>
    <w:rsid w:val="00816759"/>
    <w:rsid w:val="008171F3"/>
    <w:rsid w:val="008177E6"/>
    <w:rsid w:val="008203DC"/>
    <w:rsid w:val="008207B9"/>
    <w:rsid w:val="00820D6A"/>
    <w:rsid w:val="008217FA"/>
    <w:rsid w:val="00821967"/>
    <w:rsid w:val="00821EEC"/>
    <w:rsid w:val="0082214A"/>
    <w:rsid w:val="00822411"/>
    <w:rsid w:val="00822780"/>
    <w:rsid w:val="008227F7"/>
    <w:rsid w:val="00822A3F"/>
    <w:rsid w:val="00822EEA"/>
    <w:rsid w:val="00822FB2"/>
    <w:rsid w:val="00823A3D"/>
    <w:rsid w:val="00823BF0"/>
    <w:rsid w:val="00823D98"/>
    <w:rsid w:val="00823F1C"/>
    <w:rsid w:val="008240E6"/>
    <w:rsid w:val="00824B7D"/>
    <w:rsid w:val="0082509B"/>
    <w:rsid w:val="0082556B"/>
    <w:rsid w:val="008259C7"/>
    <w:rsid w:val="00825B67"/>
    <w:rsid w:val="00825D0B"/>
    <w:rsid w:val="0082603F"/>
    <w:rsid w:val="008264DC"/>
    <w:rsid w:val="00827062"/>
    <w:rsid w:val="0082767F"/>
    <w:rsid w:val="00827931"/>
    <w:rsid w:val="008306B4"/>
    <w:rsid w:val="00830781"/>
    <w:rsid w:val="00830C7B"/>
    <w:rsid w:val="00831CC7"/>
    <w:rsid w:val="008322AA"/>
    <w:rsid w:val="00832355"/>
    <w:rsid w:val="008324F6"/>
    <w:rsid w:val="008327E4"/>
    <w:rsid w:val="0083352E"/>
    <w:rsid w:val="00833980"/>
    <w:rsid w:val="00833A03"/>
    <w:rsid w:val="00833C3A"/>
    <w:rsid w:val="00834A03"/>
    <w:rsid w:val="00834EC4"/>
    <w:rsid w:val="00834FC1"/>
    <w:rsid w:val="008350A3"/>
    <w:rsid w:val="00835913"/>
    <w:rsid w:val="0083596B"/>
    <w:rsid w:val="00835B79"/>
    <w:rsid w:val="00835D00"/>
    <w:rsid w:val="00835DCF"/>
    <w:rsid w:val="00836F6D"/>
    <w:rsid w:val="00836F81"/>
    <w:rsid w:val="008413A5"/>
    <w:rsid w:val="00842140"/>
    <w:rsid w:val="00842C89"/>
    <w:rsid w:val="00842FD7"/>
    <w:rsid w:val="0084325D"/>
    <w:rsid w:val="00843428"/>
    <w:rsid w:val="008434BC"/>
    <w:rsid w:val="00843794"/>
    <w:rsid w:val="00843B8F"/>
    <w:rsid w:val="00843FDB"/>
    <w:rsid w:val="0084470E"/>
    <w:rsid w:val="00844825"/>
    <w:rsid w:val="00844D98"/>
    <w:rsid w:val="00844F1E"/>
    <w:rsid w:val="008451EE"/>
    <w:rsid w:val="008454DA"/>
    <w:rsid w:val="008457C3"/>
    <w:rsid w:val="00845920"/>
    <w:rsid w:val="0084608F"/>
    <w:rsid w:val="008463F7"/>
    <w:rsid w:val="0084662D"/>
    <w:rsid w:val="0084750D"/>
    <w:rsid w:val="00847604"/>
    <w:rsid w:val="00847694"/>
    <w:rsid w:val="0084776C"/>
    <w:rsid w:val="008479DD"/>
    <w:rsid w:val="00847BED"/>
    <w:rsid w:val="008500CA"/>
    <w:rsid w:val="008507DF"/>
    <w:rsid w:val="00850C02"/>
    <w:rsid w:val="00850CC1"/>
    <w:rsid w:val="008514DB"/>
    <w:rsid w:val="008517CF"/>
    <w:rsid w:val="008518C1"/>
    <w:rsid w:val="00851B05"/>
    <w:rsid w:val="00852716"/>
    <w:rsid w:val="008528DB"/>
    <w:rsid w:val="00852D97"/>
    <w:rsid w:val="00852E63"/>
    <w:rsid w:val="008532CD"/>
    <w:rsid w:val="008535A0"/>
    <w:rsid w:val="00853A5F"/>
    <w:rsid w:val="00854140"/>
    <w:rsid w:val="008541E7"/>
    <w:rsid w:val="00854744"/>
    <w:rsid w:val="00854AE6"/>
    <w:rsid w:val="00854CB0"/>
    <w:rsid w:val="00854D2C"/>
    <w:rsid w:val="0085540D"/>
    <w:rsid w:val="00855429"/>
    <w:rsid w:val="008558A4"/>
    <w:rsid w:val="008563CE"/>
    <w:rsid w:val="00856A59"/>
    <w:rsid w:val="00856D9E"/>
    <w:rsid w:val="00857BE1"/>
    <w:rsid w:val="008602EA"/>
    <w:rsid w:val="00860723"/>
    <w:rsid w:val="00860E1A"/>
    <w:rsid w:val="00862494"/>
    <w:rsid w:val="008625FC"/>
    <w:rsid w:val="008627B1"/>
    <w:rsid w:val="0086290E"/>
    <w:rsid w:val="00862B0B"/>
    <w:rsid w:val="0086312E"/>
    <w:rsid w:val="00863358"/>
    <w:rsid w:val="00863BD6"/>
    <w:rsid w:val="00864544"/>
    <w:rsid w:val="008648DD"/>
    <w:rsid w:val="00864DE3"/>
    <w:rsid w:val="00865A19"/>
    <w:rsid w:val="00865D99"/>
    <w:rsid w:val="00866118"/>
    <w:rsid w:val="00866614"/>
    <w:rsid w:val="00867C0C"/>
    <w:rsid w:val="00870450"/>
    <w:rsid w:val="008707B0"/>
    <w:rsid w:val="0087086D"/>
    <w:rsid w:val="00870A22"/>
    <w:rsid w:val="00870AE2"/>
    <w:rsid w:val="00871CEC"/>
    <w:rsid w:val="008724AF"/>
    <w:rsid w:val="0087268C"/>
    <w:rsid w:val="00872AAD"/>
    <w:rsid w:val="0087316B"/>
    <w:rsid w:val="008740C4"/>
    <w:rsid w:val="008748FD"/>
    <w:rsid w:val="0087508E"/>
    <w:rsid w:val="008757A5"/>
    <w:rsid w:val="008760C9"/>
    <w:rsid w:val="00876958"/>
    <w:rsid w:val="00876D96"/>
    <w:rsid w:val="00876EBE"/>
    <w:rsid w:val="00880D97"/>
    <w:rsid w:val="00881E95"/>
    <w:rsid w:val="008823FE"/>
    <w:rsid w:val="00882D12"/>
    <w:rsid w:val="008833D2"/>
    <w:rsid w:val="00883414"/>
    <w:rsid w:val="008835BE"/>
    <w:rsid w:val="00883A4E"/>
    <w:rsid w:val="00884353"/>
    <w:rsid w:val="008844A6"/>
    <w:rsid w:val="00884831"/>
    <w:rsid w:val="00884ADC"/>
    <w:rsid w:val="00884BA8"/>
    <w:rsid w:val="00886665"/>
    <w:rsid w:val="00886817"/>
    <w:rsid w:val="00886E6D"/>
    <w:rsid w:val="0088709F"/>
    <w:rsid w:val="008902C1"/>
    <w:rsid w:val="008908AB"/>
    <w:rsid w:val="008909F7"/>
    <w:rsid w:val="0089103B"/>
    <w:rsid w:val="008912D7"/>
    <w:rsid w:val="00891C07"/>
    <w:rsid w:val="00891CD7"/>
    <w:rsid w:val="00891F5C"/>
    <w:rsid w:val="00891F7C"/>
    <w:rsid w:val="0089218F"/>
    <w:rsid w:val="0089224F"/>
    <w:rsid w:val="008924FD"/>
    <w:rsid w:val="00892B48"/>
    <w:rsid w:val="00892D5A"/>
    <w:rsid w:val="00892EFB"/>
    <w:rsid w:val="00894BBA"/>
    <w:rsid w:val="0089516C"/>
    <w:rsid w:val="0089634F"/>
    <w:rsid w:val="008965D7"/>
    <w:rsid w:val="00897193"/>
    <w:rsid w:val="00897666"/>
    <w:rsid w:val="008A0642"/>
    <w:rsid w:val="008A161F"/>
    <w:rsid w:val="008A1C21"/>
    <w:rsid w:val="008A24F4"/>
    <w:rsid w:val="008A2C44"/>
    <w:rsid w:val="008A2E02"/>
    <w:rsid w:val="008A3034"/>
    <w:rsid w:val="008A3125"/>
    <w:rsid w:val="008A3D1E"/>
    <w:rsid w:val="008A3E5F"/>
    <w:rsid w:val="008A449F"/>
    <w:rsid w:val="008A4D25"/>
    <w:rsid w:val="008A5524"/>
    <w:rsid w:val="008A5712"/>
    <w:rsid w:val="008A618A"/>
    <w:rsid w:val="008A6269"/>
    <w:rsid w:val="008A6491"/>
    <w:rsid w:val="008A684B"/>
    <w:rsid w:val="008A6859"/>
    <w:rsid w:val="008A7285"/>
    <w:rsid w:val="008A797F"/>
    <w:rsid w:val="008A7CC1"/>
    <w:rsid w:val="008B0125"/>
    <w:rsid w:val="008B0442"/>
    <w:rsid w:val="008B0479"/>
    <w:rsid w:val="008B0504"/>
    <w:rsid w:val="008B14DE"/>
    <w:rsid w:val="008B18D0"/>
    <w:rsid w:val="008B1CC3"/>
    <w:rsid w:val="008B2463"/>
    <w:rsid w:val="008B250F"/>
    <w:rsid w:val="008B2768"/>
    <w:rsid w:val="008B3BE1"/>
    <w:rsid w:val="008B491A"/>
    <w:rsid w:val="008B5844"/>
    <w:rsid w:val="008B6F28"/>
    <w:rsid w:val="008B7057"/>
    <w:rsid w:val="008B70A5"/>
    <w:rsid w:val="008B72FA"/>
    <w:rsid w:val="008B74AF"/>
    <w:rsid w:val="008B77E1"/>
    <w:rsid w:val="008B79BB"/>
    <w:rsid w:val="008B7A00"/>
    <w:rsid w:val="008B7A77"/>
    <w:rsid w:val="008B7B2B"/>
    <w:rsid w:val="008C0928"/>
    <w:rsid w:val="008C0EE3"/>
    <w:rsid w:val="008C0FF6"/>
    <w:rsid w:val="008C1BC0"/>
    <w:rsid w:val="008C2145"/>
    <w:rsid w:val="008C2976"/>
    <w:rsid w:val="008C299A"/>
    <w:rsid w:val="008C2AF1"/>
    <w:rsid w:val="008C2C52"/>
    <w:rsid w:val="008C343E"/>
    <w:rsid w:val="008C3716"/>
    <w:rsid w:val="008C37FC"/>
    <w:rsid w:val="008C4E57"/>
    <w:rsid w:val="008C51AF"/>
    <w:rsid w:val="008C5C61"/>
    <w:rsid w:val="008C62C1"/>
    <w:rsid w:val="008C632E"/>
    <w:rsid w:val="008C674D"/>
    <w:rsid w:val="008C6F19"/>
    <w:rsid w:val="008C72C4"/>
    <w:rsid w:val="008C7382"/>
    <w:rsid w:val="008C7D4A"/>
    <w:rsid w:val="008D0D6B"/>
    <w:rsid w:val="008D1D0A"/>
    <w:rsid w:val="008D2B29"/>
    <w:rsid w:val="008D31E4"/>
    <w:rsid w:val="008D333C"/>
    <w:rsid w:val="008D386C"/>
    <w:rsid w:val="008D3929"/>
    <w:rsid w:val="008D3CCE"/>
    <w:rsid w:val="008D5643"/>
    <w:rsid w:val="008D5ADA"/>
    <w:rsid w:val="008D5B05"/>
    <w:rsid w:val="008D7B3A"/>
    <w:rsid w:val="008D7D88"/>
    <w:rsid w:val="008E0166"/>
    <w:rsid w:val="008E1FB5"/>
    <w:rsid w:val="008E2042"/>
    <w:rsid w:val="008E216B"/>
    <w:rsid w:val="008E28DE"/>
    <w:rsid w:val="008E3062"/>
    <w:rsid w:val="008E32CF"/>
    <w:rsid w:val="008E3709"/>
    <w:rsid w:val="008E3BE0"/>
    <w:rsid w:val="008E3C66"/>
    <w:rsid w:val="008E3FDC"/>
    <w:rsid w:val="008E42FD"/>
    <w:rsid w:val="008E4373"/>
    <w:rsid w:val="008E45AF"/>
    <w:rsid w:val="008E4D5A"/>
    <w:rsid w:val="008E54EE"/>
    <w:rsid w:val="008E56D5"/>
    <w:rsid w:val="008E584D"/>
    <w:rsid w:val="008E5D23"/>
    <w:rsid w:val="008E5E83"/>
    <w:rsid w:val="008E60E4"/>
    <w:rsid w:val="008E61DD"/>
    <w:rsid w:val="008E63E3"/>
    <w:rsid w:val="008E64D2"/>
    <w:rsid w:val="008E698C"/>
    <w:rsid w:val="008E7180"/>
    <w:rsid w:val="008E7181"/>
    <w:rsid w:val="008E769B"/>
    <w:rsid w:val="008E7AB9"/>
    <w:rsid w:val="008E7F73"/>
    <w:rsid w:val="008F02BE"/>
    <w:rsid w:val="008F034A"/>
    <w:rsid w:val="008F1923"/>
    <w:rsid w:val="008F1E62"/>
    <w:rsid w:val="008F27F6"/>
    <w:rsid w:val="008F3259"/>
    <w:rsid w:val="008F3591"/>
    <w:rsid w:val="008F40CF"/>
    <w:rsid w:val="008F4142"/>
    <w:rsid w:val="008F46FF"/>
    <w:rsid w:val="008F49C7"/>
    <w:rsid w:val="008F5C3B"/>
    <w:rsid w:val="008F5EBA"/>
    <w:rsid w:val="008F5EFC"/>
    <w:rsid w:val="008F7996"/>
    <w:rsid w:val="008F7B08"/>
    <w:rsid w:val="0090017F"/>
    <w:rsid w:val="00900E54"/>
    <w:rsid w:val="00901807"/>
    <w:rsid w:val="00901F3A"/>
    <w:rsid w:val="00901F81"/>
    <w:rsid w:val="00902AC6"/>
    <w:rsid w:val="00902CFB"/>
    <w:rsid w:val="00902E61"/>
    <w:rsid w:val="0090310D"/>
    <w:rsid w:val="00903297"/>
    <w:rsid w:val="00904101"/>
    <w:rsid w:val="009043EB"/>
    <w:rsid w:val="009048CB"/>
    <w:rsid w:val="00904A88"/>
    <w:rsid w:val="00904B19"/>
    <w:rsid w:val="00904F67"/>
    <w:rsid w:val="00904FE8"/>
    <w:rsid w:val="0090528C"/>
    <w:rsid w:val="009053C7"/>
    <w:rsid w:val="009055EE"/>
    <w:rsid w:val="00905EB3"/>
    <w:rsid w:val="009062B5"/>
    <w:rsid w:val="00907009"/>
    <w:rsid w:val="00907389"/>
    <w:rsid w:val="009077EC"/>
    <w:rsid w:val="00907ECC"/>
    <w:rsid w:val="00910556"/>
    <w:rsid w:val="00910912"/>
    <w:rsid w:val="00910BF5"/>
    <w:rsid w:val="0091202B"/>
    <w:rsid w:val="0091213B"/>
    <w:rsid w:val="00912795"/>
    <w:rsid w:val="00912A05"/>
    <w:rsid w:val="0091302B"/>
    <w:rsid w:val="009134BB"/>
    <w:rsid w:val="009139E4"/>
    <w:rsid w:val="00913E47"/>
    <w:rsid w:val="0091502A"/>
    <w:rsid w:val="00915C1A"/>
    <w:rsid w:val="00916FF8"/>
    <w:rsid w:val="009174E7"/>
    <w:rsid w:val="00917649"/>
    <w:rsid w:val="00917745"/>
    <w:rsid w:val="00917919"/>
    <w:rsid w:val="00917C83"/>
    <w:rsid w:val="009201BD"/>
    <w:rsid w:val="00920226"/>
    <w:rsid w:val="00920344"/>
    <w:rsid w:val="00920E84"/>
    <w:rsid w:val="00920F25"/>
    <w:rsid w:val="00921325"/>
    <w:rsid w:val="00921483"/>
    <w:rsid w:val="009216AE"/>
    <w:rsid w:val="009216E8"/>
    <w:rsid w:val="00921932"/>
    <w:rsid w:val="00921CC9"/>
    <w:rsid w:val="0092279F"/>
    <w:rsid w:val="00922C05"/>
    <w:rsid w:val="009233C4"/>
    <w:rsid w:val="009239ED"/>
    <w:rsid w:val="00923D25"/>
    <w:rsid w:val="0092439D"/>
    <w:rsid w:val="00924430"/>
    <w:rsid w:val="009244B4"/>
    <w:rsid w:val="00924839"/>
    <w:rsid w:val="009249B0"/>
    <w:rsid w:val="00924D4B"/>
    <w:rsid w:val="00924E8E"/>
    <w:rsid w:val="00925965"/>
    <w:rsid w:val="00925E52"/>
    <w:rsid w:val="00926C6B"/>
    <w:rsid w:val="009271C9"/>
    <w:rsid w:val="009272A8"/>
    <w:rsid w:val="00927FDD"/>
    <w:rsid w:val="009300BC"/>
    <w:rsid w:val="009304EE"/>
    <w:rsid w:val="00930F87"/>
    <w:rsid w:val="0093175A"/>
    <w:rsid w:val="00931B14"/>
    <w:rsid w:val="0093231B"/>
    <w:rsid w:val="009325C1"/>
    <w:rsid w:val="009331BE"/>
    <w:rsid w:val="0093372D"/>
    <w:rsid w:val="00934DD0"/>
    <w:rsid w:val="00935833"/>
    <w:rsid w:val="00935E58"/>
    <w:rsid w:val="00935F6A"/>
    <w:rsid w:val="009362D4"/>
    <w:rsid w:val="00936ABF"/>
    <w:rsid w:val="00936DAC"/>
    <w:rsid w:val="0094046A"/>
    <w:rsid w:val="009406DD"/>
    <w:rsid w:val="0094110F"/>
    <w:rsid w:val="00941DA9"/>
    <w:rsid w:val="00941DCC"/>
    <w:rsid w:val="00942BC9"/>
    <w:rsid w:val="009431A9"/>
    <w:rsid w:val="0094360D"/>
    <w:rsid w:val="00943CD1"/>
    <w:rsid w:val="00943E2B"/>
    <w:rsid w:val="00944504"/>
    <w:rsid w:val="009449A8"/>
    <w:rsid w:val="00946F80"/>
    <w:rsid w:val="0094721A"/>
    <w:rsid w:val="00947957"/>
    <w:rsid w:val="009501DD"/>
    <w:rsid w:val="0095042F"/>
    <w:rsid w:val="00950587"/>
    <w:rsid w:val="00950868"/>
    <w:rsid w:val="00951080"/>
    <w:rsid w:val="009511ED"/>
    <w:rsid w:val="0095135B"/>
    <w:rsid w:val="00951FE8"/>
    <w:rsid w:val="0095215D"/>
    <w:rsid w:val="009523B5"/>
    <w:rsid w:val="009523C9"/>
    <w:rsid w:val="00952592"/>
    <w:rsid w:val="009529E7"/>
    <w:rsid w:val="00952AFF"/>
    <w:rsid w:val="009538F9"/>
    <w:rsid w:val="00953D66"/>
    <w:rsid w:val="00954A70"/>
    <w:rsid w:val="0095513E"/>
    <w:rsid w:val="009555BF"/>
    <w:rsid w:val="009561CB"/>
    <w:rsid w:val="0095645E"/>
    <w:rsid w:val="00956835"/>
    <w:rsid w:val="0095748F"/>
    <w:rsid w:val="009576D7"/>
    <w:rsid w:val="00957EBB"/>
    <w:rsid w:val="0096038F"/>
    <w:rsid w:val="009609F6"/>
    <w:rsid w:val="00960E94"/>
    <w:rsid w:val="0096119D"/>
    <w:rsid w:val="009611D8"/>
    <w:rsid w:val="00961A85"/>
    <w:rsid w:val="00961CF8"/>
    <w:rsid w:val="00961DFD"/>
    <w:rsid w:val="0096274B"/>
    <w:rsid w:val="00962D8E"/>
    <w:rsid w:val="00964598"/>
    <w:rsid w:val="009666E9"/>
    <w:rsid w:val="009668B2"/>
    <w:rsid w:val="00966CEB"/>
    <w:rsid w:val="00967311"/>
    <w:rsid w:val="0096741C"/>
    <w:rsid w:val="0096746A"/>
    <w:rsid w:val="00967548"/>
    <w:rsid w:val="009679D1"/>
    <w:rsid w:val="00967AA2"/>
    <w:rsid w:val="00967F11"/>
    <w:rsid w:val="009702D8"/>
    <w:rsid w:val="00970332"/>
    <w:rsid w:val="0097059D"/>
    <w:rsid w:val="00971999"/>
    <w:rsid w:val="00971B38"/>
    <w:rsid w:val="00972134"/>
    <w:rsid w:val="00973017"/>
    <w:rsid w:val="00973848"/>
    <w:rsid w:val="00974112"/>
    <w:rsid w:val="00974646"/>
    <w:rsid w:val="00974825"/>
    <w:rsid w:val="009749DA"/>
    <w:rsid w:val="009754FA"/>
    <w:rsid w:val="00975826"/>
    <w:rsid w:val="0097641D"/>
    <w:rsid w:val="00976DE4"/>
    <w:rsid w:val="00976F29"/>
    <w:rsid w:val="00977363"/>
    <w:rsid w:val="009773CC"/>
    <w:rsid w:val="00977ED0"/>
    <w:rsid w:val="00977F40"/>
    <w:rsid w:val="00981309"/>
    <w:rsid w:val="00981501"/>
    <w:rsid w:val="009815C4"/>
    <w:rsid w:val="00981624"/>
    <w:rsid w:val="00981EB1"/>
    <w:rsid w:val="00981F36"/>
    <w:rsid w:val="0098214B"/>
    <w:rsid w:val="00982461"/>
    <w:rsid w:val="009832A8"/>
    <w:rsid w:val="009839FF"/>
    <w:rsid w:val="00983E30"/>
    <w:rsid w:val="0098414A"/>
    <w:rsid w:val="009848DF"/>
    <w:rsid w:val="00985021"/>
    <w:rsid w:val="00985202"/>
    <w:rsid w:val="00985257"/>
    <w:rsid w:val="009852FA"/>
    <w:rsid w:val="00985524"/>
    <w:rsid w:val="0098598A"/>
    <w:rsid w:val="00985D37"/>
    <w:rsid w:val="00985E24"/>
    <w:rsid w:val="00985ECB"/>
    <w:rsid w:val="00985FCB"/>
    <w:rsid w:val="0098674D"/>
    <w:rsid w:val="00986761"/>
    <w:rsid w:val="0098741A"/>
    <w:rsid w:val="00987B51"/>
    <w:rsid w:val="00990123"/>
    <w:rsid w:val="00990384"/>
    <w:rsid w:val="00990500"/>
    <w:rsid w:val="009908A4"/>
    <w:rsid w:val="009908AC"/>
    <w:rsid w:val="009908FE"/>
    <w:rsid w:val="00990C39"/>
    <w:rsid w:val="0099106C"/>
    <w:rsid w:val="009910DA"/>
    <w:rsid w:val="00991A8E"/>
    <w:rsid w:val="00991AF7"/>
    <w:rsid w:val="00991F32"/>
    <w:rsid w:val="00992A04"/>
    <w:rsid w:val="00992FD6"/>
    <w:rsid w:val="009930BA"/>
    <w:rsid w:val="009943A8"/>
    <w:rsid w:val="009948B2"/>
    <w:rsid w:val="00994E59"/>
    <w:rsid w:val="00994E9F"/>
    <w:rsid w:val="00995324"/>
    <w:rsid w:val="0099573B"/>
    <w:rsid w:val="00995F4E"/>
    <w:rsid w:val="00996895"/>
    <w:rsid w:val="00996F97"/>
    <w:rsid w:val="00997165"/>
    <w:rsid w:val="00997837"/>
    <w:rsid w:val="00997A81"/>
    <w:rsid w:val="00997E8D"/>
    <w:rsid w:val="00997EB2"/>
    <w:rsid w:val="009A0027"/>
    <w:rsid w:val="009A0533"/>
    <w:rsid w:val="009A090A"/>
    <w:rsid w:val="009A0E69"/>
    <w:rsid w:val="009A1343"/>
    <w:rsid w:val="009A16C4"/>
    <w:rsid w:val="009A1DFF"/>
    <w:rsid w:val="009A202E"/>
    <w:rsid w:val="009A2494"/>
    <w:rsid w:val="009A2524"/>
    <w:rsid w:val="009A37CA"/>
    <w:rsid w:val="009A3A70"/>
    <w:rsid w:val="009A3AD8"/>
    <w:rsid w:val="009A3E6A"/>
    <w:rsid w:val="009A41CC"/>
    <w:rsid w:val="009A4A22"/>
    <w:rsid w:val="009A4B5D"/>
    <w:rsid w:val="009A4EA9"/>
    <w:rsid w:val="009A501B"/>
    <w:rsid w:val="009A5893"/>
    <w:rsid w:val="009A5C9F"/>
    <w:rsid w:val="009A5DD4"/>
    <w:rsid w:val="009A5F83"/>
    <w:rsid w:val="009A6C46"/>
    <w:rsid w:val="009A7B4A"/>
    <w:rsid w:val="009B088F"/>
    <w:rsid w:val="009B0DD6"/>
    <w:rsid w:val="009B0F4F"/>
    <w:rsid w:val="009B1C83"/>
    <w:rsid w:val="009B25BE"/>
    <w:rsid w:val="009B2621"/>
    <w:rsid w:val="009B2D68"/>
    <w:rsid w:val="009B3751"/>
    <w:rsid w:val="009B393D"/>
    <w:rsid w:val="009B3C14"/>
    <w:rsid w:val="009B3C5A"/>
    <w:rsid w:val="009B3D78"/>
    <w:rsid w:val="009B425A"/>
    <w:rsid w:val="009B4D09"/>
    <w:rsid w:val="009B5718"/>
    <w:rsid w:val="009B5B5A"/>
    <w:rsid w:val="009B6057"/>
    <w:rsid w:val="009B61AA"/>
    <w:rsid w:val="009B6502"/>
    <w:rsid w:val="009B6C58"/>
    <w:rsid w:val="009B7361"/>
    <w:rsid w:val="009C00E0"/>
    <w:rsid w:val="009C02F3"/>
    <w:rsid w:val="009C03E7"/>
    <w:rsid w:val="009C06E1"/>
    <w:rsid w:val="009C0E76"/>
    <w:rsid w:val="009C0FF0"/>
    <w:rsid w:val="009C10F0"/>
    <w:rsid w:val="009C1685"/>
    <w:rsid w:val="009C1E15"/>
    <w:rsid w:val="009C2431"/>
    <w:rsid w:val="009C3375"/>
    <w:rsid w:val="009C33C3"/>
    <w:rsid w:val="009C397E"/>
    <w:rsid w:val="009C4153"/>
    <w:rsid w:val="009C43F4"/>
    <w:rsid w:val="009C4476"/>
    <w:rsid w:val="009C50B2"/>
    <w:rsid w:val="009C5511"/>
    <w:rsid w:val="009C5A5E"/>
    <w:rsid w:val="009C6BD1"/>
    <w:rsid w:val="009C6FF8"/>
    <w:rsid w:val="009C7C91"/>
    <w:rsid w:val="009D0C20"/>
    <w:rsid w:val="009D1510"/>
    <w:rsid w:val="009D184E"/>
    <w:rsid w:val="009D1999"/>
    <w:rsid w:val="009D22FE"/>
    <w:rsid w:val="009D2475"/>
    <w:rsid w:val="009D2DAD"/>
    <w:rsid w:val="009D3148"/>
    <w:rsid w:val="009D38F9"/>
    <w:rsid w:val="009D481C"/>
    <w:rsid w:val="009D4F4B"/>
    <w:rsid w:val="009D510B"/>
    <w:rsid w:val="009D5304"/>
    <w:rsid w:val="009D5B41"/>
    <w:rsid w:val="009D647D"/>
    <w:rsid w:val="009D66C1"/>
    <w:rsid w:val="009D6A6D"/>
    <w:rsid w:val="009D6FEC"/>
    <w:rsid w:val="009D72CE"/>
    <w:rsid w:val="009D7BB5"/>
    <w:rsid w:val="009D7CF8"/>
    <w:rsid w:val="009E0DA2"/>
    <w:rsid w:val="009E1335"/>
    <w:rsid w:val="009E13C6"/>
    <w:rsid w:val="009E14FE"/>
    <w:rsid w:val="009E16C1"/>
    <w:rsid w:val="009E2865"/>
    <w:rsid w:val="009E29C1"/>
    <w:rsid w:val="009E318A"/>
    <w:rsid w:val="009E42E7"/>
    <w:rsid w:val="009E4882"/>
    <w:rsid w:val="009E4C64"/>
    <w:rsid w:val="009E54FF"/>
    <w:rsid w:val="009E5B1D"/>
    <w:rsid w:val="009E6B9D"/>
    <w:rsid w:val="009E7015"/>
    <w:rsid w:val="009E7096"/>
    <w:rsid w:val="009E7FF7"/>
    <w:rsid w:val="009F056B"/>
    <w:rsid w:val="009F086F"/>
    <w:rsid w:val="009F1300"/>
    <w:rsid w:val="009F136F"/>
    <w:rsid w:val="009F14A9"/>
    <w:rsid w:val="009F159D"/>
    <w:rsid w:val="009F166D"/>
    <w:rsid w:val="009F18A6"/>
    <w:rsid w:val="009F1AE8"/>
    <w:rsid w:val="009F1ED9"/>
    <w:rsid w:val="009F29B3"/>
    <w:rsid w:val="009F3FE0"/>
    <w:rsid w:val="009F4759"/>
    <w:rsid w:val="009F4820"/>
    <w:rsid w:val="009F4FB1"/>
    <w:rsid w:val="009F514C"/>
    <w:rsid w:val="009F57AD"/>
    <w:rsid w:val="009F5DB9"/>
    <w:rsid w:val="009F5E55"/>
    <w:rsid w:val="009F621F"/>
    <w:rsid w:val="009F692F"/>
    <w:rsid w:val="009F757A"/>
    <w:rsid w:val="009F7C5E"/>
    <w:rsid w:val="00A00055"/>
    <w:rsid w:val="00A00554"/>
    <w:rsid w:val="00A00A33"/>
    <w:rsid w:val="00A00E54"/>
    <w:rsid w:val="00A01502"/>
    <w:rsid w:val="00A01CD1"/>
    <w:rsid w:val="00A01EC0"/>
    <w:rsid w:val="00A01F55"/>
    <w:rsid w:val="00A022C4"/>
    <w:rsid w:val="00A026D0"/>
    <w:rsid w:val="00A030EC"/>
    <w:rsid w:val="00A03E9B"/>
    <w:rsid w:val="00A03ECF"/>
    <w:rsid w:val="00A048E8"/>
    <w:rsid w:val="00A04B2C"/>
    <w:rsid w:val="00A0532C"/>
    <w:rsid w:val="00A06454"/>
    <w:rsid w:val="00A064D3"/>
    <w:rsid w:val="00A067C1"/>
    <w:rsid w:val="00A067C2"/>
    <w:rsid w:val="00A06A7E"/>
    <w:rsid w:val="00A07BF1"/>
    <w:rsid w:val="00A1031F"/>
    <w:rsid w:val="00A1074D"/>
    <w:rsid w:val="00A116B9"/>
    <w:rsid w:val="00A11E99"/>
    <w:rsid w:val="00A1270F"/>
    <w:rsid w:val="00A12F5C"/>
    <w:rsid w:val="00A13E8A"/>
    <w:rsid w:val="00A141F4"/>
    <w:rsid w:val="00A143A1"/>
    <w:rsid w:val="00A15609"/>
    <w:rsid w:val="00A15755"/>
    <w:rsid w:val="00A16218"/>
    <w:rsid w:val="00A163A0"/>
    <w:rsid w:val="00A16A5D"/>
    <w:rsid w:val="00A17635"/>
    <w:rsid w:val="00A17CE4"/>
    <w:rsid w:val="00A20E73"/>
    <w:rsid w:val="00A20F1E"/>
    <w:rsid w:val="00A21572"/>
    <w:rsid w:val="00A21C26"/>
    <w:rsid w:val="00A22090"/>
    <w:rsid w:val="00A22FC3"/>
    <w:rsid w:val="00A2360D"/>
    <w:rsid w:val="00A2362D"/>
    <w:rsid w:val="00A238E0"/>
    <w:rsid w:val="00A24017"/>
    <w:rsid w:val="00A248AA"/>
    <w:rsid w:val="00A24D4B"/>
    <w:rsid w:val="00A24FC6"/>
    <w:rsid w:val="00A251E9"/>
    <w:rsid w:val="00A257B0"/>
    <w:rsid w:val="00A26240"/>
    <w:rsid w:val="00A26A6B"/>
    <w:rsid w:val="00A26AB6"/>
    <w:rsid w:val="00A27BC3"/>
    <w:rsid w:val="00A27ED7"/>
    <w:rsid w:val="00A3002B"/>
    <w:rsid w:val="00A30164"/>
    <w:rsid w:val="00A303CE"/>
    <w:rsid w:val="00A3049F"/>
    <w:rsid w:val="00A304E3"/>
    <w:rsid w:val="00A3067D"/>
    <w:rsid w:val="00A30FCF"/>
    <w:rsid w:val="00A31802"/>
    <w:rsid w:val="00A320B9"/>
    <w:rsid w:val="00A3287A"/>
    <w:rsid w:val="00A32F96"/>
    <w:rsid w:val="00A33CE0"/>
    <w:rsid w:val="00A34179"/>
    <w:rsid w:val="00A3417B"/>
    <w:rsid w:val="00A347C3"/>
    <w:rsid w:val="00A35C6E"/>
    <w:rsid w:val="00A35E1E"/>
    <w:rsid w:val="00A35EC2"/>
    <w:rsid w:val="00A36191"/>
    <w:rsid w:val="00A3661C"/>
    <w:rsid w:val="00A367AF"/>
    <w:rsid w:val="00A369E8"/>
    <w:rsid w:val="00A36A29"/>
    <w:rsid w:val="00A36AEE"/>
    <w:rsid w:val="00A36B24"/>
    <w:rsid w:val="00A36DFC"/>
    <w:rsid w:val="00A37A1B"/>
    <w:rsid w:val="00A37DB1"/>
    <w:rsid w:val="00A37FF1"/>
    <w:rsid w:val="00A409A1"/>
    <w:rsid w:val="00A40A99"/>
    <w:rsid w:val="00A40B71"/>
    <w:rsid w:val="00A40BC5"/>
    <w:rsid w:val="00A411CC"/>
    <w:rsid w:val="00A4131C"/>
    <w:rsid w:val="00A42AD5"/>
    <w:rsid w:val="00A43525"/>
    <w:rsid w:val="00A4361C"/>
    <w:rsid w:val="00A43756"/>
    <w:rsid w:val="00A43CC6"/>
    <w:rsid w:val="00A43FF6"/>
    <w:rsid w:val="00A4464E"/>
    <w:rsid w:val="00A44C10"/>
    <w:rsid w:val="00A45509"/>
    <w:rsid w:val="00A45AB3"/>
    <w:rsid w:val="00A45F10"/>
    <w:rsid w:val="00A45F7F"/>
    <w:rsid w:val="00A46534"/>
    <w:rsid w:val="00A4664C"/>
    <w:rsid w:val="00A46EDB"/>
    <w:rsid w:val="00A46F6F"/>
    <w:rsid w:val="00A500BE"/>
    <w:rsid w:val="00A500D6"/>
    <w:rsid w:val="00A50198"/>
    <w:rsid w:val="00A5029C"/>
    <w:rsid w:val="00A5167F"/>
    <w:rsid w:val="00A51A02"/>
    <w:rsid w:val="00A51DAD"/>
    <w:rsid w:val="00A524D2"/>
    <w:rsid w:val="00A52F91"/>
    <w:rsid w:val="00A52FFB"/>
    <w:rsid w:val="00A54348"/>
    <w:rsid w:val="00A54405"/>
    <w:rsid w:val="00A545E2"/>
    <w:rsid w:val="00A54687"/>
    <w:rsid w:val="00A54F39"/>
    <w:rsid w:val="00A56019"/>
    <w:rsid w:val="00A566F9"/>
    <w:rsid w:val="00A56A02"/>
    <w:rsid w:val="00A60B94"/>
    <w:rsid w:val="00A612F4"/>
    <w:rsid w:val="00A617B7"/>
    <w:rsid w:val="00A6190D"/>
    <w:rsid w:val="00A61A64"/>
    <w:rsid w:val="00A61F53"/>
    <w:rsid w:val="00A62549"/>
    <w:rsid w:val="00A634CB"/>
    <w:rsid w:val="00A6364B"/>
    <w:rsid w:val="00A6380C"/>
    <w:rsid w:val="00A63D19"/>
    <w:rsid w:val="00A64063"/>
    <w:rsid w:val="00A6410B"/>
    <w:rsid w:val="00A64696"/>
    <w:rsid w:val="00A64CB7"/>
    <w:rsid w:val="00A64CD5"/>
    <w:rsid w:val="00A64E20"/>
    <w:rsid w:val="00A65001"/>
    <w:rsid w:val="00A65564"/>
    <w:rsid w:val="00A65739"/>
    <w:rsid w:val="00A66861"/>
    <w:rsid w:val="00A66F7B"/>
    <w:rsid w:val="00A6709B"/>
    <w:rsid w:val="00A67799"/>
    <w:rsid w:val="00A67B18"/>
    <w:rsid w:val="00A70084"/>
    <w:rsid w:val="00A702B9"/>
    <w:rsid w:val="00A703FA"/>
    <w:rsid w:val="00A71BEF"/>
    <w:rsid w:val="00A71D74"/>
    <w:rsid w:val="00A71F8F"/>
    <w:rsid w:val="00A72170"/>
    <w:rsid w:val="00A725BD"/>
    <w:rsid w:val="00A73B53"/>
    <w:rsid w:val="00A73DBA"/>
    <w:rsid w:val="00A7413A"/>
    <w:rsid w:val="00A7422F"/>
    <w:rsid w:val="00A7427C"/>
    <w:rsid w:val="00A748A2"/>
    <w:rsid w:val="00A76052"/>
    <w:rsid w:val="00A761C7"/>
    <w:rsid w:val="00A76659"/>
    <w:rsid w:val="00A76D1B"/>
    <w:rsid w:val="00A7748A"/>
    <w:rsid w:val="00A77C05"/>
    <w:rsid w:val="00A80079"/>
    <w:rsid w:val="00A80404"/>
    <w:rsid w:val="00A80AED"/>
    <w:rsid w:val="00A80E35"/>
    <w:rsid w:val="00A80FC8"/>
    <w:rsid w:val="00A81890"/>
    <w:rsid w:val="00A82B1F"/>
    <w:rsid w:val="00A83726"/>
    <w:rsid w:val="00A83BEE"/>
    <w:rsid w:val="00A84B81"/>
    <w:rsid w:val="00A850F7"/>
    <w:rsid w:val="00A859ED"/>
    <w:rsid w:val="00A85DE6"/>
    <w:rsid w:val="00A86724"/>
    <w:rsid w:val="00A868D6"/>
    <w:rsid w:val="00A87CBF"/>
    <w:rsid w:val="00A903F8"/>
    <w:rsid w:val="00A9099C"/>
    <w:rsid w:val="00A90E2E"/>
    <w:rsid w:val="00A91FEA"/>
    <w:rsid w:val="00A923FD"/>
    <w:rsid w:val="00A92F42"/>
    <w:rsid w:val="00A93281"/>
    <w:rsid w:val="00A9332D"/>
    <w:rsid w:val="00A9342F"/>
    <w:rsid w:val="00A9398F"/>
    <w:rsid w:val="00A93A1D"/>
    <w:rsid w:val="00A94A61"/>
    <w:rsid w:val="00A94F2A"/>
    <w:rsid w:val="00A951BB"/>
    <w:rsid w:val="00A959DF"/>
    <w:rsid w:val="00A95BB1"/>
    <w:rsid w:val="00A95F98"/>
    <w:rsid w:val="00A96213"/>
    <w:rsid w:val="00A9634D"/>
    <w:rsid w:val="00A96685"/>
    <w:rsid w:val="00A96BEE"/>
    <w:rsid w:val="00A96D6D"/>
    <w:rsid w:val="00A96E34"/>
    <w:rsid w:val="00A97097"/>
    <w:rsid w:val="00A97109"/>
    <w:rsid w:val="00A9729D"/>
    <w:rsid w:val="00A97407"/>
    <w:rsid w:val="00A97585"/>
    <w:rsid w:val="00AA019F"/>
    <w:rsid w:val="00AA023D"/>
    <w:rsid w:val="00AA0285"/>
    <w:rsid w:val="00AA06B5"/>
    <w:rsid w:val="00AA0F1E"/>
    <w:rsid w:val="00AA1832"/>
    <w:rsid w:val="00AA193D"/>
    <w:rsid w:val="00AA237C"/>
    <w:rsid w:val="00AA25FB"/>
    <w:rsid w:val="00AA2AE9"/>
    <w:rsid w:val="00AA2DE0"/>
    <w:rsid w:val="00AA30CA"/>
    <w:rsid w:val="00AA3696"/>
    <w:rsid w:val="00AA3E5A"/>
    <w:rsid w:val="00AA4B6C"/>
    <w:rsid w:val="00AA4E59"/>
    <w:rsid w:val="00AA5409"/>
    <w:rsid w:val="00AA5F5E"/>
    <w:rsid w:val="00AA626B"/>
    <w:rsid w:val="00AA69E1"/>
    <w:rsid w:val="00AA6BF6"/>
    <w:rsid w:val="00AA6C21"/>
    <w:rsid w:val="00AA733A"/>
    <w:rsid w:val="00AA7ADB"/>
    <w:rsid w:val="00AA7EA6"/>
    <w:rsid w:val="00AB00E3"/>
    <w:rsid w:val="00AB0704"/>
    <w:rsid w:val="00AB0738"/>
    <w:rsid w:val="00AB0DAA"/>
    <w:rsid w:val="00AB10EE"/>
    <w:rsid w:val="00AB1360"/>
    <w:rsid w:val="00AB214D"/>
    <w:rsid w:val="00AB2A70"/>
    <w:rsid w:val="00AB2C00"/>
    <w:rsid w:val="00AB2CC7"/>
    <w:rsid w:val="00AB2D5C"/>
    <w:rsid w:val="00AB36D5"/>
    <w:rsid w:val="00AB373E"/>
    <w:rsid w:val="00AB428A"/>
    <w:rsid w:val="00AB4B2D"/>
    <w:rsid w:val="00AB5746"/>
    <w:rsid w:val="00AB6268"/>
    <w:rsid w:val="00AB64A6"/>
    <w:rsid w:val="00AB7734"/>
    <w:rsid w:val="00AB7B2B"/>
    <w:rsid w:val="00AC09D3"/>
    <w:rsid w:val="00AC11FD"/>
    <w:rsid w:val="00AC1BD7"/>
    <w:rsid w:val="00AC1F3D"/>
    <w:rsid w:val="00AC1F7C"/>
    <w:rsid w:val="00AC1FB4"/>
    <w:rsid w:val="00AC26F9"/>
    <w:rsid w:val="00AC297A"/>
    <w:rsid w:val="00AC2E80"/>
    <w:rsid w:val="00AC437D"/>
    <w:rsid w:val="00AC49EB"/>
    <w:rsid w:val="00AC4D20"/>
    <w:rsid w:val="00AC5555"/>
    <w:rsid w:val="00AC56CD"/>
    <w:rsid w:val="00AC5D7E"/>
    <w:rsid w:val="00AC61BE"/>
    <w:rsid w:val="00AC677B"/>
    <w:rsid w:val="00AC683F"/>
    <w:rsid w:val="00AC6E05"/>
    <w:rsid w:val="00AC700E"/>
    <w:rsid w:val="00AC7EC9"/>
    <w:rsid w:val="00AD00A1"/>
    <w:rsid w:val="00AD04E8"/>
    <w:rsid w:val="00AD09E0"/>
    <w:rsid w:val="00AD0ED8"/>
    <w:rsid w:val="00AD220E"/>
    <w:rsid w:val="00AD271C"/>
    <w:rsid w:val="00AD2CFE"/>
    <w:rsid w:val="00AD3FB6"/>
    <w:rsid w:val="00AD408E"/>
    <w:rsid w:val="00AD45F2"/>
    <w:rsid w:val="00AD47AF"/>
    <w:rsid w:val="00AD494E"/>
    <w:rsid w:val="00AD4E32"/>
    <w:rsid w:val="00AD5A1F"/>
    <w:rsid w:val="00AD5DBA"/>
    <w:rsid w:val="00AD6104"/>
    <w:rsid w:val="00AD63C6"/>
    <w:rsid w:val="00AD6FF1"/>
    <w:rsid w:val="00AD7447"/>
    <w:rsid w:val="00AD7756"/>
    <w:rsid w:val="00AD7A02"/>
    <w:rsid w:val="00AD7D1A"/>
    <w:rsid w:val="00AE062F"/>
    <w:rsid w:val="00AE0C2D"/>
    <w:rsid w:val="00AE1464"/>
    <w:rsid w:val="00AE1D76"/>
    <w:rsid w:val="00AE22DC"/>
    <w:rsid w:val="00AE2794"/>
    <w:rsid w:val="00AE2800"/>
    <w:rsid w:val="00AE2A61"/>
    <w:rsid w:val="00AE39CD"/>
    <w:rsid w:val="00AE3F25"/>
    <w:rsid w:val="00AE3FC6"/>
    <w:rsid w:val="00AE4F70"/>
    <w:rsid w:val="00AE5070"/>
    <w:rsid w:val="00AE52D3"/>
    <w:rsid w:val="00AE58D1"/>
    <w:rsid w:val="00AE6D9E"/>
    <w:rsid w:val="00AE6ECB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211B"/>
    <w:rsid w:val="00AF219F"/>
    <w:rsid w:val="00AF236F"/>
    <w:rsid w:val="00AF2407"/>
    <w:rsid w:val="00AF2435"/>
    <w:rsid w:val="00AF25E3"/>
    <w:rsid w:val="00AF300D"/>
    <w:rsid w:val="00AF3202"/>
    <w:rsid w:val="00AF35EA"/>
    <w:rsid w:val="00AF419B"/>
    <w:rsid w:val="00AF44EA"/>
    <w:rsid w:val="00AF4984"/>
    <w:rsid w:val="00AF52AD"/>
    <w:rsid w:val="00AF5C14"/>
    <w:rsid w:val="00AF5D69"/>
    <w:rsid w:val="00AF6398"/>
    <w:rsid w:val="00AF7090"/>
    <w:rsid w:val="00AF7A6B"/>
    <w:rsid w:val="00AF7ED2"/>
    <w:rsid w:val="00B00311"/>
    <w:rsid w:val="00B005A2"/>
    <w:rsid w:val="00B0079A"/>
    <w:rsid w:val="00B00D05"/>
    <w:rsid w:val="00B01B4D"/>
    <w:rsid w:val="00B01D9E"/>
    <w:rsid w:val="00B027E3"/>
    <w:rsid w:val="00B02A95"/>
    <w:rsid w:val="00B03275"/>
    <w:rsid w:val="00B03416"/>
    <w:rsid w:val="00B03872"/>
    <w:rsid w:val="00B03EBA"/>
    <w:rsid w:val="00B043D1"/>
    <w:rsid w:val="00B0480D"/>
    <w:rsid w:val="00B05743"/>
    <w:rsid w:val="00B05D3D"/>
    <w:rsid w:val="00B05E46"/>
    <w:rsid w:val="00B06163"/>
    <w:rsid w:val="00B061C8"/>
    <w:rsid w:val="00B06B41"/>
    <w:rsid w:val="00B06C42"/>
    <w:rsid w:val="00B06E63"/>
    <w:rsid w:val="00B0704F"/>
    <w:rsid w:val="00B07455"/>
    <w:rsid w:val="00B07DC2"/>
    <w:rsid w:val="00B1003D"/>
    <w:rsid w:val="00B101AE"/>
    <w:rsid w:val="00B109B7"/>
    <w:rsid w:val="00B10DD9"/>
    <w:rsid w:val="00B10E88"/>
    <w:rsid w:val="00B11337"/>
    <w:rsid w:val="00B114F4"/>
    <w:rsid w:val="00B117B6"/>
    <w:rsid w:val="00B118B0"/>
    <w:rsid w:val="00B11A6A"/>
    <w:rsid w:val="00B12C3E"/>
    <w:rsid w:val="00B145DF"/>
    <w:rsid w:val="00B14EAF"/>
    <w:rsid w:val="00B15356"/>
    <w:rsid w:val="00B16624"/>
    <w:rsid w:val="00B17AA6"/>
    <w:rsid w:val="00B17D47"/>
    <w:rsid w:val="00B20147"/>
    <w:rsid w:val="00B208BF"/>
    <w:rsid w:val="00B20F3B"/>
    <w:rsid w:val="00B2101C"/>
    <w:rsid w:val="00B21264"/>
    <w:rsid w:val="00B21462"/>
    <w:rsid w:val="00B2226C"/>
    <w:rsid w:val="00B23B71"/>
    <w:rsid w:val="00B23D2E"/>
    <w:rsid w:val="00B2434A"/>
    <w:rsid w:val="00B25410"/>
    <w:rsid w:val="00B25772"/>
    <w:rsid w:val="00B259B7"/>
    <w:rsid w:val="00B25D7E"/>
    <w:rsid w:val="00B26821"/>
    <w:rsid w:val="00B26BC1"/>
    <w:rsid w:val="00B27E9D"/>
    <w:rsid w:val="00B30266"/>
    <w:rsid w:val="00B302AA"/>
    <w:rsid w:val="00B30CA4"/>
    <w:rsid w:val="00B30D9F"/>
    <w:rsid w:val="00B30F1D"/>
    <w:rsid w:val="00B31035"/>
    <w:rsid w:val="00B3161C"/>
    <w:rsid w:val="00B321CA"/>
    <w:rsid w:val="00B32CB9"/>
    <w:rsid w:val="00B3354A"/>
    <w:rsid w:val="00B335F0"/>
    <w:rsid w:val="00B336C7"/>
    <w:rsid w:val="00B33746"/>
    <w:rsid w:val="00B33FD2"/>
    <w:rsid w:val="00B35068"/>
    <w:rsid w:val="00B35CB4"/>
    <w:rsid w:val="00B36CCB"/>
    <w:rsid w:val="00B36CCD"/>
    <w:rsid w:val="00B36FD7"/>
    <w:rsid w:val="00B37517"/>
    <w:rsid w:val="00B37563"/>
    <w:rsid w:val="00B40561"/>
    <w:rsid w:val="00B406DF"/>
    <w:rsid w:val="00B4080B"/>
    <w:rsid w:val="00B40822"/>
    <w:rsid w:val="00B4127A"/>
    <w:rsid w:val="00B41326"/>
    <w:rsid w:val="00B419E8"/>
    <w:rsid w:val="00B41B79"/>
    <w:rsid w:val="00B41C35"/>
    <w:rsid w:val="00B4204B"/>
    <w:rsid w:val="00B42C7B"/>
    <w:rsid w:val="00B42E3A"/>
    <w:rsid w:val="00B43741"/>
    <w:rsid w:val="00B43E14"/>
    <w:rsid w:val="00B43EA9"/>
    <w:rsid w:val="00B4400A"/>
    <w:rsid w:val="00B44C3D"/>
    <w:rsid w:val="00B4592F"/>
    <w:rsid w:val="00B46583"/>
    <w:rsid w:val="00B46630"/>
    <w:rsid w:val="00B4689C"/>
    <w:rsid w:val="00B46D7F"/>
    <w:rsid w:val="00B472A3"/>
    <w:rsid w:val="00B47C93"/>
    <w:rsid w:val="00B50030"/>
    <w:rsid w:val="00B5010C"/>
    <w:rsid w:val="00B506E6"/>
    <w:rsid w:val="00B509AF"/>
    <w:rsid w:val="00B51058"/>
    <w:rsid w:val="00B5110D"/>
    <w:rsid w:val="00B5123E"/>
    <w:rsid w:val="00B515B6"/>
    <w:rsid w:val="00B52073"/>
    <w:rsid w:val="00B528FF"/>
    <w:rsid w:val="00B531E6"/>
    <w:rsid w:val="00B5345F"/>
    <w:rsid w:val="00B5495A"/>
    <w:rsid w:val="00B554C3"/>
    <w:rsid w:val="00B555BE"/>
    <w:rsid w:val="00B56558"/>
    <w:rsid w:val="00B56588"/>
    <w:rsid w:val="00B56EEB"/>
    <w:rsid w:val="00B5735B"/>
    <w:rsid w:val="00B57485"/>
    <w:rsid w:val="00B60B43"/>
    <w:rsid w:val="00B60B73"/>
    <w:rsid w:val="00B61366"/>
    <w:rsid w:val="00B61A42"/>
    <w:rsid w:val="00B631F1"/>
    <w:rsid w:val="00B632EA"/>
    <w:rsid w:val="00B633F0"/>
    <w:rsid w:val="00B63806"/>
    <w:rsid w:val="00B63A99"/>
    <w:rsid w:val="00B63C1A"/>
    <w:rsid w:val="00B64084"/>
    <w:rsid w:val="00B644BC"/>
    <w:rsid w:val="00B64952"/>
    <w:rsid w:val="00B64D1E"/>
    <w:rsid w:val="00B6655B"/>
    <w:rsid w:val="00B66663"/>
    <w:rsid w:val="00B67DD5"/>
    <w:rsid w:val="00B67F80"/>
    <w:rsid w:val="00B70082"/>
    <w:rsid w:val="00B70281"/>
    <w:rsid w:val="00B703C8"/>
    <w:rsid w:val="00B708E5"/>
    <w:rsid w:val="00B7094C"/>
    <w:rsid w:val="00B70A36"/>
    <w:rsid w:val="00B70CD2"/>
    <w:rsid w:val="00B71471"/>
    <w:rsid w:val="00B718F2"/>
    <w:rsid w:val="00B72BF6"/>
    <w:rsid w:val="00B72D80"/>
    <w:rsid w:val="00B730A6"/>
    <w:rsid w:val="00B73FE4"/>
    <w:rsid w:val="00B74294"/>
    <w:rsid w:val="00B74EE0"/>
    <w:rsid w:val="00B7569D"/>
    <w:rsid w:val="00B76540"/>
    <w:rsid w:val="00B765BA"/>
    <w:rsid w:val="00B7671E"/>
    <w:rsid w:val="00B76DF9"/>
    <w:rsid w:val="00B7712C"/>
    <w:rsid w:val="00B77404"/>
    <w:rsid w:val="00B77797"/>
    <w:rsid w:val="00B7789B"/>
    <w:rsid w:val="00B80941"/>
    <w:rsid w:val="00B809E7"/>
    <w:rsid w:val="00B8102D"/>
    <w:rsid w:val="00B81A23"/>
    <w:rsid w:val="00B81BB4"/>
    <w:rsid w:val="00B8249F"/>
    <w:rsid w:val="00B8257C"/>
    <w:rsid w:val="00B826A4"/>
    <w:rsid w:val="00B82E04"/>
    <w:rsid w:val="00B8339E"/>
    <w:rsid w:val="00B8353B"/>
    <w:rsid w:val="00B8389F"/>
    <w:rsid w:val="00B841D9"/>
    <w:rsid w:val="00B84441"/>
    <w:rsid w:val="00B84BE7"/>
    <w:rsid w:val="00B84D04"/>
    <w:rsid w:val="00B871B3"/>
    <w:rsid w:val="00B871E2"/>
    <w:rsid w:val="00B8789E"/>
    <w:rsid w:val="00B87936"/>
    <w:rsid w:val="00B87A9D"/>
    <w:rsid w:val="00B91064"/>
    <w:rsid w:val="00B91894"/>
    <w:rsid w:val="00B91943"/>
    <w:rsid w:val="00B91C30"/>
    <w:rsid w:val="00B91F90"/>
    <w:rsid w:val="00B929D9"/>
    <w:rsid w:val="00B92C3B"/>
    <w:rsid w:val="00B92FFD"/>
    <w:rsid w:val="00B938C5"/>
    <w:rsid w:val="00B93B51"/>
    <w:rsid w:val="00B93E99"/>
    <w:rsid w:val="00B93F91"/>
    <w:rsid w:val="00B943B6"/>
    <w:rsid w:val="00B945E6"/>
    <w:rsid w:val="00B9478E"/>
    <w:rsid w:val="00B949D3"/>
    <w:rsid w:val="00B966E3"/>
    <w:rsid w:val="00B96AB5"/>
    <w:rsid w:val="00B97252"/>
    <w:rsid w:val="00BA0773"/>
    <w:rsid w:val="00BA08F2"/>
    <w:rsid w:val="00BA0B39"/>
    <w:rsid w:val="00BA1071"/>
    <w:rsid w:val="00BA14B1"/>
    <w:rsid w:val="00BA15FA"/>
    <w:rsid w:val="00BA1CF3"/>
    <w:rsid w:val="00BA2680"/>
    <w:rsid w:val="00BA2A24"/>
    <w:rsid w:val="00BA2D3C"/>
    <w:rsid w:val="00BA420E"/>
    <w:rsid w:val="00BA43D9"/>
    <w:rsid w:val="00BA46E4"/>
    <w:rsid w:val="00BA48C0"/>
    <w:rsid w:val="00BA4C77"/>
    <w:rsid w:val="00BA5900"/>
    <w:rsid w:val="00BA651A"/>
    <w:rsid w:val="00BA6D5D"/>
    <w:rsid w:val="00BA6FEA"/>
    <w:rsid w:val="00BA700E"/>
    <w:rsid w:val="00BA7BF5"/>
    <w:rsid w:val="00BA7EC2"/>
    <w:rsid w:val="00BB0D08"/>
    <w:rsid w:val="00BB15BF"/>
    <w:rsid w:val="00BB16A7"/>
    <w:rsid w:val="00BB1CE6"/>
    <w:rsid w:val="00BB1FC2"/>
    <w:rsid w:val="00BB223D"/>
    <w:rsid w:val="00BB24A7"/>
    <w:rsid w:val="00BB264A"/>
    <w:rsid w:val="00BB2C4D"/>
    <w:rsid w:val="00BB34E8"/>
    <w:rsid w:val="00BB3C2D"/>
    <w:rsid w:val="00BB406B"/>
    <w:rsid w:val="00BB41E9"/>
    <w:rsid w:val="00BB4300"/>
    <w:rsid w:val="00BB4E67"/>
    <w:rsid w:val="00BB5D81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C0CB1"/>
    <w:rsid w:val="00BC0FDC"/>
    <w:rsid w:val="00BC13B6"/>
    <w:rsid w:val="00BC13F3"/>
    <w:rsid w:val="00BC1439"/>
    <w:rsid w:val="00BC1823"/>
    <w:rsid w:val="00BC1A17"/>
    <w:rsid w:val="00BC1EC5"/>
    <w:rsid w:val="00BC22EA"/>
    <w:rsid w:val="00BC2337"/>
    <w:rsid w:val="00BC259B"/>
    <w:rsid w:val="00BC2A82"/>
    <w:rsid w:val="00BC3518"/>
    <w:rsid w:val="00BC3840"/>
    <w:rsid w:val="00BC3F7E"/>
    <w:rsid w:val="00BC4605"/>
    <w:rsid w:val="00BC47B3"/>
    <w:rsid w:val="00BC4B06"/>
    <w:rsid w:val="00BC4CBD"/>
    <w:rsid w:val="00BC618F"/>
    <w:rsid w:val="00BC62FE"/>
    <w:rsid w:val="00BC6347"/>
    <w:rsid w:val="00BC66C8"/>
    <w:rsid w:val="00BC694C"/>
    <w:rsid w:val="00BC7A73"/>
    <w:rsid w:val="00BC7ADA"/>
    <w:rsid w:val="00BC7DB2"/>
    <w:rsid w:val="00BD025B"/>
    <w:rsid w:val="00BD0654"/>
    <w:rsid w:val="00BD2EBD"/>
    <w:rsid w:val="00BD2FED"/>
    <w:rsid w:val="00BD30AA"/>
    <w:rsid w:val="00BD38CE"/>
    <w:rsid w:val="00BD399B"/>
    <w:rsid w:val="00BD447C"/>
    <w:rsid w:val="00BD46D1"/>
    <w:rsid w:val="00BD49A3"/>
    <w:rsid w:val="00BD4B36"/>
    <w:rsid w:val="00BD4EB3"/>
    <w:rsid w:val="00BD51DD"/>
    <w:rsid w:val="00BD542C"/>
    <w:rsid w:val="00BD5571"/>
    <w:rsid w:val="00BD5739"/>
    <w:rsid w:val="00BD587E"/>
    <w:rsid w:val="00BD59F5"/>
    <w:rsid w:val="00BD5F21"/>
    <w:rsid w:val="00BD5FBF"/>
    <w:rsid w:val="00BD6153"/>
    <w:rsid w:val="00BD6239"/>
    <w:rsid w:val="00BD6AEB"/>
    <w:rsid w:val="00BD6B3D"/>
    <w:rsid w:val="00BD7F19"/>
    <w:rsid w:val="00BE007C"/>
    <w:rsid w:val="00BE01C3"/>
    <w:rsid w:val="00BE05FC"/>
    <w:rsid w:val="00BE0B15"/>
    <w:rsid w:val="00BE0D26"/>
    <w:rsid w:val="00BE0E57"/>
    <w:rsid w:val="00BE1241"/>
    <w:rsid w:val="00BE1927"/>
    <w:rsid w:val="00BE1B43"/>
    <w:rsid w:val="00BE23E5"/>
    <w:rsid w:val="00BE285C"/>
    <w:rsid w:val="00BE2D6F"/>
    <w:rsid w:val="00BE2F22"/>
    <w:rsid w:val="00BE30D2"/>
    <w:rsid w:val="00BE32C3"/>
    <w:rsid w:val="00BE3769"/>
    <w:rsid w:val="00BE4BCF"/>
    <w:rsid w:val="00BE55F6"/>
    <w:rsid w:val="00BE56FB"/>
    <w:rsid w:val="00BE5C7F"/>
    <w:rsid w:val="00BE5E3D"/>
    <w:rsid w:val="00BE640D"/>
    <w:rsid w:val="00BE64BB"/>
    <w:rsid w:val="00BE7351"/>
    <w:rsid w:val="00BE739F"/>
    <w:rsid w:val="00BF05EA"/>
    <w:rsid w:val="00BF0B10"/>
    <w:rsid w:val="00BF0E34"/>
    <w:rsid w:val="00BF13F9"/>
    <w:rsid w:val="00BF16EA"/>
    <w:rsid w:val="00BF1801"/>
    <w:rsid w:val="00BF1844"/>
    <w:rsid w:val="00BF1A18"/>
    <w:rsid w:val="00BF1C06"/>
    <w:rsid w:val="00BF1D6C"/>
    <w:rsid w:val="00BF1F6B"/>
    <w:rsid w:val="00BF20CC"/>
    <w:rsid w:val="00BF21FB"/>
    <w:rsid w:val="00BF2528"/>
    <w:rsid w:val="00BF2692"/>
    <w:rsid w:val="00BF29CE"/>
    <w:rsid w:val="00BF36EB"/>
    <w:rsid w:val="00BF3F20"/>
    <w:rsid w:val="00BF43D8"/>
    <w:rsid w:val="00BF4701"/>
    <w:rsid w:val="00BF53C8"/>
    <w:rsid w:val="00BF5DDD"/>
    <w:rsid w:val="00BF6477"/>
    <w:rsid w:val="00BF686B"/>
    <w:rsid w:val="00BF6D41"/>
    <w:rsid w:val="00BF7991"/>
    <w:rsid w:val="00BF7B0B"/>
    <w:rsid w:val="00BF7D9C"/>
    <w:rsid w:val="00C0002F"/>
    <w:rsid w:val="00C00922"/>
    <w:rsid w:val="00C010CD"/>
    <w:rsid w:val="00C0165A"/>
    <w:rsid w:val="00C01AFA"/>
    <w:rsid w:val="00C01B06"/>
    <w:rsid w:val="00C01C37"/>
    <w:rsid w:val="00C01D9E"/>
    <w:rsid w:val="00C0200F"/>
    <w:rsid w:val="00C03104"/>
    <w:rsid w:val="00C03857"/>
    <w:rsid w:val="00C03867"/>
    <w:rsid w:val="00C03F00"/>
    <w:rsid w:val="00C04699"/>
    <w:rsid w:val="00C04D1A"/>
    <w:rsid w:val="00C04EDE"/>
    <w:rsid w:val="00C05916"/>
    <w:rsid w:val="00C0599D"/>
    <w:rsid w:val="00C0691E"/>
    <w:rsid w:val="00C0750B"/>
    <w:rsid w:val="00C07F18"/>
    <w:rsid w:val="00C1042D"/>
    <w:rsid w:val="00C107E6"/>
    <w:rsid w:val="00C10938"/>
    <w:rsid w:val="00C10A17"/>
    <w:rsid w:val="00C10B3D"/>
    <w:rsid w:val="00C11260"/>
    <w:rsid w:val="00C114A3"/>
    <w:rsid w:val="00C11B93"/>
    <w:rsid w:val="00C11D0B"/>
    <w:rsid w:val="00C12139"/>
    <w:rsid w:val="00C1214C"/>
    <w:rsid w:val="00C128D9"/>
    <w:rsid w:val="00C139DA"/>
    <w:rsid w:val="00C141F1"/>
    <w:rsid w:val="00C142AF"/>
    <w:rsid w:val="00C1482C"/>
    <w:rsid w:val="00C149B7"/>
    <w:rsid w:val="00C14CB8"/>
    <w:rsid w:val="00C15231"/>
    <w:rsid w:val="00C15A62"/>
    <w:rsid w:val="00C168A2"/>
    <w:rsid w:val="00C16D1D"/>
    <w:rsid w:val="00C1735F"/>
    <w:rsid w:val="00C2037C"/>
    <w:rsid w:val="00C2047C"/>
    <w:rsid w:val="00C2050A"/>
    <w:rsid w:val="00C20548"/>
    <w:rsid w:val="00C20793"/>
    <w:rsid w:val="00C20FE8"/>
    <w:rsid w:val="00C21475"/>
    <w:rsid w:val="00C2156A"/>
    <w:rsid w:val="00C218B9"/>
    <w:rsid w:val="00C219EB"/>
    <w:rsid w:val="00C21B96"/>
    <w:rsid w:val="00C227F9"/>
    <w:rsid w:val="00C230DA"/>
    <w:rsid w:val="00C23621"/>
    <w:rsid w:val="00C23E19"/>
    <w:rsid w:val="00C244F0"/>
    <w:rsid w:val="00C246D0"/>
    <w:rsid w:val="00C247B9"/>
    <w:rsid w:val="00C24B47"/>
    <w:rsid w:val="00C25386"/>
    <w:rsid w:val="00C25593"/>
    <w:rsid w:val="00C25865"/>
    <w:rsid w:val="00C25B69"/>
    <w:rsid w:val="00C25DC3"/>
    <w:rsid w:val="00C2654D"/>
    <w:rsid w:val="00C26742"/>
    <w:rsid w:val="00C2699D"/>
    <w:rsid w:val="00C26DCC"/>
    <w:rsid w:val="00C26DF4"/>
    <w:rsid w:val="00C26F4C"/>
    <w:rsid w:val="00C270DD"/>
    <w:rsid w:val="00C27257"/>
    <w:rsid w:val="00C27353"/>
    <w:rsid w:val="00C274F5"/>
    <w:rsid w:val="00C27951"/>
    <w:rsid w:val="00C27FA7"/>
    <w:rsid w:val="00C30029"/>
    <w:rsid w:val="00C3033F"/>
    <w:rsid w:val="00C30545"/>
    <w:rsid w:val="00C310D7"/>
    <w:rsid w:val="00C311EB"/>
    <w:rsid w:val="00C31680"/>
    <w:rsid w:val="00C317D0"/>
    <w:rsid w:val="00C319C1"/>
    <w:rsid w:val="00C31ECE"/>
    <w:rsid w:val="00C31FA9"/>
    <w:rsid w:val="00C3411A"/>
    <w:rsid w:val="00C348A1"/>
    <w:rsid w:val="00C348BC"/>
    <w:rsid w:val="00C34A65"/>
    <w:rsid w:val="00C34F72"/>
    <w:rsid w:val="00C3524E"/>
    <w:rsid w:val="00C35410"/>
    <w:rsid w:val="00C35DFF"/>
    <w:rsid w:val="00C36339"/>
    <w:rsid w:val="00C364BF"/>
    <w:rsid w:val="00C3660F"/>
    <w:rsid w:val="00C3666B"/>
    <w:rsid w:val="00C36B10"/>
    <w:rsid w:val="00C36D6D"/>
    <w:rsid w:val="00C379CB"/>
    <w:rsid w:val="00C37E11"/>
    <w:rsid w:val="00C4000F"/>
    <w:rsid w:val="00C4002C"/>
    <w:rsid w:val="00C408DF"/>
    <w:rsid w:val="00C40C0B"/>
    <w:rsid w:val="00C41589"/>
    <w:rsid w:val="00C41717"/>
    <w:rsid w:val="00C427E0"/>
    <w:rsid w:val="00C428B1"/>
    <w:rsid w:val="00C42E18"/>
    <w:rsid w:val="00C437E2"/>
    <w:rsid w:val="00C43A74"/>
    <w:rsid w:val="00C444C1"/>
    <w:rsid w:val="00C448C3"/>
    <w:rsid w:val="00C455A6"/>
    <w:rsid w:val="00C455D8"/>
    <w:rsid w:val="00C45625"/>
    <w:rsid w:val="00C45735"/>
    <w:rsid w:val="00C45E27"/>
    <w:rsid w:val="00C4717E"/>
    <w:rsid w:val="00C5003D"/>
    <w:rsid w:val="00C50777"/>
    <w:rsid w:val="00C507D9"/>
    <w:rsid w:val="00C50C58"/>
    <w:rsid w:val="00C5120B"/>
    <w:rsid w:val="00C5227A"/>
    <w:rsid w:val="00C52ABE"/>
    <w:rsid w:val="00C52D51"/>
    <w:rsid w:val="00C52F59"/>
    <w:rsid w:val="00C5328F"/>
    <w:rsid w:val="00C53895"/>
    <w:rsid w:val="00C538E9"/>
    <w:rsid w:val="00C53B22"/>
    <w:rsid w:val="00C53EA3"/>
    <w:rsid w:val="00C53F38"/>
    <w:rsid w:val="00C542EF"/>
    <w:rsid w:val="00C5488D"/>
    <w:rsid w:val="00C5491B"/>
    <w:rsid w:val="00C557F2"/>
    <w:rsid w:val="00C55A96"/>
    <w:rsid w:val="00C55FC7"/>
    <w:rsid w:val="00C5601C"/>
    <w:rsid w:val="00C562B1"/>
    <w:rsid w:val="00C56313"/>
    <w:rsid w:val="00C56A55"/>
    <w:rsid w:val="00C56BD8"/>
    <w:rsid w:val="00C56BF2"/>
    <w:rsid w:val="00C56EB1"/>
    <w:rsid w:val="00C56F95"/>
    <w:rsid w:val="00C5732D"/>
    <w:rsid w:val="00C57377"/>
    <w:rsid w:val="00C57FC0"/>
    <w:rsid w:val="00C60A50"/>
    <w:rsid w:val="00C611AB"/>
    <w:rsid w:val="00C61378"/>
    <w:rsid w:val="00C61425"/>
    <w:rsid w:val="00C6193C"/>
    <w:rsid w:val="00C61AEF"/>
    <w:rsid w:val="00C6247F"/>
    <w:rsid w:val="00C62DF5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5013"/>
    <w:rsid w:val="00C65165"/>
    <w:rsid w:val="00C651F4"/>
    <w:rsid w:val="00C65AF6"/>
    <w:rsid w:val="00C666BB"/>
    <w:rsid w:val="00C6680D"/>
    <w:rsid w:val="00C669F2"/>
    <w:rsid w:val="00C676A3"/>
    <w:rsid w:val="00C703FC"/>
    <w:rsid w:val="00C705B1"/>
    <w:rsid w:val="00C70813"/>
    <w:rsid w:val="00C70D5E"/>
    <w:rsid w:val="00C710FE"/>
    <w:rsid w:val="00C7152E"/>
    <w:rsid w:val="00C71A52"/>
    <w:rsid w:val="00C71BFF"/>
    <w:rsid w:val="00C71C70"/>
    <w:rsid w:val="00C71D4B"/>
    <w:rsid w:val="00C72181"/>
    <w:rsid w:val="00C72F52"/>
    <w:rsid w:val="00C7356D"/>
    <w:rsid w:val="00C736C2"/>
    <w:rsid w:val="00C74B22"/>
    <w:rsid w:val="00C74FD7"/>
    <w:rsid w:val="00C74FE8"/>
    <w:rsid w:val="00C75029"/>
    <w:rsid w:val="00C758BC"/>
    <w:rsid w:val="00C758D8"/>
    <w:rsid w:val="00C768AD"/>
    <w:rsid w:val="00C76E00"/>
    <w:rsid w:val="00C7723E"/>
    <w:rsid w:val="00C7747B"/>
    <w:rsid w:val="00C77AE3"/>
    <w:rsid w:val="00C77C88"/>
    <w:rsid w:val="00C8042E"/>
    <w:rsid w:val="00C806A9"/>
    <w:rsid w:val="00C80B1F"/>
    <w:rsid w:val="00C80D30"/>
    <w:rsid w:val="00C8188A"/>
    <w:rsid w:val="00C81989"/>
    <w:rsid w:val="00C81DA0"/>
    <w:rsid w:val="00C820AB"/>
    <w:rsid w:val="00C824D9"/>
    <w:rsid w:val="00C82DE1"/>
    <w:rsid w:val="00C83945"/>
    <w:rsid w:val="00C83E4F"/>
    <w:rsid w:val="00C84376"/>
    <w:rsid w:val="00C84484"/>
    <w:rsid w:val="00C848E6"/>
    <w:rsid w:val="00C84977"/>
    <w:rsid w:val="00C849F8"/>
    <w:rsid w:val="00C84B2E"/>
    <w:rsid w:val="00C84CBB"/>
    <w:rsid w:val="00C84EFB"/>
    <w:rsid w:val="00C8588C"/>
    <w:rsid w:val="00C85D06"/>
    <w:rsid w:val="00C85EBB"/>
    <w:rsid w:val="00C85FA8"/>
    <w:rsid w:val="00C864B8"/>
    <w:rsid w:val="00C868F4"/>
    <w:rsid w:val="00C86C03"/>
    <w:rsid w:val="00C87E84"/>
    <w:rsid w:val="00C90A52"/>
    <w:rsid w:val="00C91A1E"/>
    <w:rsid w:val="00C91B81"/>
    <w:rsid w:val="00C91BBA"/>
    <w:rsid w:val="00C91FCC"/>
    <w:rsid w:val="00C92D16"/>
    <w:rsid w:val="00C92D90"/>
    <w:rsid w:val="00C92E89"/>
    <w:rsid w:val="00C939B8"/>
    <w:rsid w:val="00C93D0F"/>
    <w:rsid w:val="00C93D51"/>
    <w:rsid w:val="00C94EE0"/>
    <w:rsid w:val="00C9510E"/>
    <w:rsid w:val="00C95172"/>
    <w:rsid w:val="00C95CF0"/>
    <w:rsid w:val="00C96282"/>
    <w:rsid w:val="00C96765"/>
    <w:rsid w:val="00C96992"/>
    <w:rsid w:val="00C973CF"/>
    <w:rsid w:val="00C97E4B"/>
    <w:rsid w:val="00CA0475"/>
    <w:rsid w:val="00CA05B7"/>
    <w:rsid w:val="00CA0630"/>
    <w:rsid w:val="00CA06A4"/>
    <w:rsid w:val="00CA07A5"/>
    <w:rsid w:val="00CA0B9E"/>
    <w:rsid w:val="00CA0C68"/>
    <w:rsid w:val="00CA106B"/>
    <w:rsid w:val="00CA1560"/>
    <w:rsid w:val="00CA2497"/>
    <w:rsid w:val="00CA2DC4"/>
    <w:rsid w:val="00CA2EEE"/>
    <w:rsid w:val="00CA3879"/>
    <w:rsid w:val="00CA42F5"/>
    <w:rsid w:val="00CA58E2"/>
    <w:rsid w:val="00CA67C0"/>
    <w:rsid w:val="00CA6852"/>
    <w:rsid w:val="00CA698D"/>
    <w:rsid w:val="00CA7542"/>
    <w:rsid w:val="00CA79FC"/>
    <w:rsid w:val="00CA7DD2"/>
    <w:rsid w:val="00CA7E3B"/>
    <w:rsid w:val="00CA7EED"/>
    <w:rsid w:val="00CB239F"/>
    <w:rsid w:val="00CB2E77"/>
    <w:rsid w:val="00CB3447"/>
    <w:rsid w:val="00CB393A"/>
    <w:rsid w:val="00CB39D0"/>
    <w:rsid w:val="00CB43E5"/>
    <w:rsid w:val="00CB4A6E"/>
    <w:rsid w:val="00CB4E56"/>
    <w:rsid w:val="00CB5462"/>
    <w:rsid w:val="00CB55BE"/>
    <w:rsid w:val="00CB5B77"/>
    <w:rsid w:val="00CB5E1B"/>
    <w:rsid w:val="00CB6004"/>
    <w:rsid w:val="00CB641C"/>
    <w:rsid w:val="00CB645A"/>
    <w:rsid w:val="00CB6E93"/>
    <w:rsid w:val="00CB7661"/>
    <w:rsid w:val="00CB7A75"/>
    <w:rsid w:val="00CC011D"/>
    <w:rsid w:val="00CC18FD"/>
    <w:rsid w:val="00CC1E0B"/>
    <w:rsid w:val="00CC2272"/>
    <w:rsid w:val="00CC2673"/>
    <w:rsid w:val="00CC27F3"/>
    <w:rsid w:val="00CC2C16"/>
    <w:rsid w:val="00CC3117"/>
    <w:rsid w:val="00CC35F1"/>
    <w:rsid w:val="00CC43A5"/>
    <w:rsid w:val="00CC4574"/>
    <w:rsid w:val="00CC48A1"/>
    <w:rsid w:val="00CC48CF"/>
    <w:rsid w:val="00CC493F"/>
    <w:rsid w:val="00CC4A38"/>
    <w:rsid w:val="00CC4C03"/>
    <w:rsid w:val="00CC4E4D"/>
    <w:rsid w:val="00CC6696"/>
    <w:rsid w:val="00CC7648"/>
    <w:rsid w:val="00CC7670"/>
    <w:rsid w:val="00CC771F"/>
    <w:rsid w:val="00CC7D10"/>
    <w:rsid w:val="00CD090E"/>
    <w:rsid w:val="00CD1930"/>
    <w:rsid w:val="00CD1BE6"/>
    <w:rsid w:val="00CD20D5"/>
    <w:rsid w:val="00CD2E7C"/>
    <w:rsid w:val="00CD2E94"/>
    <w:rsid w:val="00CD3B52"/>
    <w:rsid w:val="00CD4827"/>
    <w:rsid w:val="00CD488B"/>
    <w:rsid w:val="00CD4A78"/>
    <w:rsid w:val="00CD4BE5"/>
    <w:rsid w:val="00CD5201"/>
    <w:rsid w:val="00CD572C"/>
    <w:rsid w:val="00CD58BB"/>
    <w:rsid w:val="00CD5ACA"/>
    <w:rsid w:val="00CD66E1"/>
    <w:rsid w:val="00CD6B2C"/>
    <w:rsid w:val="00CD6FC9"/>
    <w:rsid w:val="00CD706C"/>
    <w:rsid w:val="00CD7DCD"/>
    <w:rsid w:val="00CE020D"/>
    <w:rsid w:val="00CE08A2"/>
    <w:rsid w:val="00CE10F7"/>
    <w:rsid w:val="00CE1460"/>
    <w:rsid w:val="00CE1537"/>
    <w:rsid w:val="00CE1C36"/>
    <w:rsid w:val="00CE1FC7"/>
    <w:rsid w:val="00CE2B1A"/>
    <w:rsid w:val="00CE2BEC"/>
    <w:rsid w:val="00CE3587"/>
    <w:rsid w:val="00CE3EA2"/>
    <w:rsid w:val="00CE4798"/>
    <w:rsid w:val="00CE4A56"/>
    <w:rsid w:val="00CE5048"/>
    <w:rsid w:val="00CE52FB"/>
    <w:rsid w:val="00CE544C"/>
    <w:rsid w:val="00CE5C24"/>
    <w:rsid w:val="00CE5D82"/>
    <w:rsid w:val="00CE7989"/>
    <w:rsid w:val="00CE7990"/>
    <w:rsid w:val="00CE7DC6"/>
    <w:rsid w:val="00CF0101"/>
    <w:rsid w:val="00CF052B"/>
    <w:rsid w:val="00CF0921"/>
    <w:rsid w:val="00CF1AF7"/>
    <w:rsid w:val="00CF1F49"/>
    <w:rsid w:val="00CF1FC1"/>
    <w:rsid w:val="00CF2364"/>
    <w:rsid w:val="00CF2CBF"/>
    <w:rsid w:val="00CF3893"/>
    <w:rsid w:val="00CF3A66"/>
    <w:rsid w:val="00CF42DF"/>
    <w:rsid w:val="00CF4316"/>
    <w:rsid w:val="00CF57B8"/>
    <w:rsid w:val="00CF585A"/>
    <w:rsid w:val="00CF59A1"/>
    <w:rsid w:val="00CF59AD"/>
    <w:rsid w:val="00CF5D0D"/>
    <w:rsid w:val="00CF60C9"/>
    <w:rsid w:val="00CF6165"/>
    <w:rsid w:val="00CF72F1"/>
    <w:rsid w:val="00D00287"/>
    <w:rsid w:val="00D0036D"/>
    <w:rsid w:val="00D006FA"/>
    <w:rsid w:val="00D00B8C"/>
    <w:rsid w:val="00D0108F"/>
    <w:rsid w:val="00D01493"/>
    <w:rsid w:val="00D0173B"/>
    <w:rsid w:val="00D03218"/>
    <w:rsid w:val="00D03332"/>
    <w:rsid w:val="00D035B6"/>
    <w:rsid w:val="00D036B7"/>
    <w:rsid w:val="00D045AC"/>
    <w:rsid w:val="00D048D8"/>
    <w:rsid w:val="00D04941"/>
    <w:rsid w:val="00D04A82"/>
    <w:rsid w:val="00D05FB0"/>
    <w:rsid w:val="00D0639F"/>
    <w:rsid w:val="00D06744"/>
    <w:rsid w:val="00D07196"/>
    <w:rsid w:val="00D072B2"/>
    <w:rsid w:val="00D07A2A"/>
    <w:rsid w:val="00D07C8F"/>
    <w:rsid w:val="00D07E12"/>
    <w:rsid w:val="00D07FE2"/>
    <w:rsid w:val="00D1149F"/>
    <w:rsid w:val="00D12049"/>
    <w:rsid w:val="00D12D0E"/>
    <w:rsid w:val="00D13902"/>
    <w:rsid w:val="00D13CFB"/>
    <w:rsid w:val="00D143DF"/>
    <w:rsid w:val="00D15432"/>
    <w:rsid w:val="00D159D9"/>
    <w:rsid w:val="00D15E59"/>
    <w:rsid w:val="00D16098"/>
    <w:rsid w:val="00D16D50"/>
    <w:rsid w:val="00D172A4"/>
    <w:rsid w:val="00D17335"/>
    <w:rsid w:val="00D17795"/>
    <w:rsid w:val="00D1796A"/>
    <w:rsid w:val="00D17B3C"/>
    <w:rsid w:val="00D17D98"/>
    <w:rsid w:val="00D17DE1"/>
    <w:rsid w:val="00D20540"/>
    <w:rsid w:val="00D2068E"/>
    <w:rsid w:val="00D21B12"/>
    <w:rsid w:val="00D21B1D"/>
    <w:rsid w:val="00D21CD2"/>
    <w:rsid w:val="00D21D83"/>
    <w:rsid w:val="00D2200A"/>
    <w:rsid w:val="00D22106"/>
    <w:rsid w:val="00D22156"/>
    <w:rsid w:val="00D22342"/>
    <w:rsid w:val="00D223A8"/>
    <w:rsid w:val="00D22597"/>
    <w:rsid w:val="00D2281B"/>
    <w:rsid w:val="00D22DC6"/>
    <w:rsid w:val="00D2363E"/>
    <w:rsid w:val="00D2376E"/>
    <w:rsid w:val="00D23EEB"/>
    <w:rsid w:val="00D2433A"/>
    <w:rsid w:val="00D24403"/>
    <w:rsid w:val="00D247F0"/>
    <w:rsid w:val="00D24BE1"/>
    <w:rsid w:val="00D2568C"/>
    <w:rsid w:val="00D25F10"/>
    <w:rsid w:val="00D26779"/>
    <w:rsid w:val="00D2689D"/>
    <w:rsid w:val="00D26CC0"/>
    <w:rsid w:val="00D26E5F"/>
    <w:rsid w:val="00D26F31"/>
    <w:rsid w:val="00D30292"/>
    <w:rsid w:val="00D31B21"/>
    <w:rsid w:val="00D31C89"/>
    <w:rsid w:val="00D3250B"/>
    <w:rsid w:val="00D326CD"/>
    <w:rsid w:val="00D32FE8"/>
    <w:rsid w:val="00D33058"/>
    <w:rsid w:val="00D332B9"/>
    <w:rsid w:val="00D33D15"/>
    <w:rsid w:val="00D357B8"/>
    <w:rsid w:val="00D35F23"/>
    <w:rsid w:val="00D36173"/>
    <w:rsid w:val="00D37084"/>
    <w:rsid w:val="00D37354"/>
    <w:rsid w:val="00D3774A"/>
    <w:rsid w:val="00D37860"/>
    <w:rsid w:val="00D37BD3"/>
    <w:rsid w:val="00D37C00"/>
    <w:rsid w:val="00D37EEA"/>
    <w:rsid w:val="00D407DE"/>
    <w:rsid w:val="00D408BC"/>
    <w:rsid w:val="00D40F5B"/>
    <w:rsid w:val="00D410CA"/>
    <w:rsid w:val="00D413E3"/>
    <w:rsid w:val="00D418CE"/>
    <w:rsid w:val="00D41FCE"/>
    <w:rsid w:val="00D42926"/>
    <w:rsid w:val="00D43B3C"/>
    <w:rsid w:val="00D44095"/>
    <w:rsid w:val="00D44495"/>
    <w:rsid w:val="00D454C0"/>
    <w:rsid w:val="00D459AE"/>
    <w:rsid w:val="00D46593"/>
    <w:rsid w:val="00D4668A"/>
    <w:rsid w:val="00D4688D"/>
    <w:rsid w:val="00D46B7B"/>
    <w:rsid w:val="00D4768A"/>
    <w:rsid w:val="00D4791E"/>
    <w:rsid w:val="00D47A0F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B66"/>
    <w:rsid w:val="00D53F92"/>
    <w:rsid w:val="00D54296"/>
    <w:rsid w:val="00D54F45"/>
    <w:rsid w:val="00D55949"/>
    <w:rsid w:val="00D55E1C"/>
    <w:rsid w:val="00D55FF3"/>
    <w:rsid w:val="00D56034"/>
    <w:rsid w:val="00D560D6"/>
    <w:rsid w:val="00D5748C"/>
    <w:rsid w:val="00D57768"/>
    <w:rsid w:val="00D6033C"/>
    <w:rsid w:val="00D60387"/>
    <w:rsid w:val="00D60DF8"/>
    <w:rsid w:val="00D63149"/>
    <w:rsid w:val="00D63288"/>
    <w:rsid w:val="00D63311"/>
    <w:rsid w:val="00D63D65"/>
    <w:rsid w:val="00D63E97"/>
    <w:rsid w:val="00D63F4E"/>
    <w:rsid w:val="00D6470D"/>
    <w:rsid w:val="00D64CB4"/>
    <w:rsid w:val="00D6502D"/>
    <w:rsid w:val="00D6551D"/>
    <w:rsid w:val="00D65C86"/>
    <w:rsid w:val="00D65D02"/>
    <w:rsid w:val="00D6605B"/>
    <w:rsid w:val="00D6723D"/>
    <w:rsid w:val="00D679EA"/>
    <w:rsid w:val="00D67C35"/>
    <w:rsid w:val="00D7032E"/>
    <w:rsid w:val="00D70368"/>
    <w:rsid w:val="00D7088B"/>
    <w:rsid w:val="00D70B6F"/>
    <w:rsid w:val="00D70C51"/>
    <w:rsid w:val="00D70E04"/>
    <w:rsid w:val="00D71060"/>
    <w:rsid w:val="00D711ED"/>
    <w:rsid w:val="00D723B5"/>
    <w:rsid w:val="00D737B8"/>
    <w:rsid w:val="00D74067"/>
    <w:rsid w:val="00D742B1"/>
    <w:rsid w:val="00D74B44"/>
    <w:rsid w:val="00D75B21"/>
    <w:rsid w:val="00D763D7"/>
    <w:rsid w:val="00D7652A"/>
    <w:rsid w:val="00D76CA6"/>
    <w:rsid w:val="00D770A1"/>
    <w:rsid w:val="00D7743F"/>
    <w:rsid w:val="00D77553"/>
    <w:rsid w:val="00D7777F"/>
    <w:rsid w:val="00D77922"/>
    <w:rsid w:val="00D80251"/>
    <w:rsid w:val="00D80B9E"/>
    <w:rsid w:val="00D81B1A"/>
    <w:rsid w:val="00D81D81"/>
    <w:rsid w:val="00D8275B"/>
    <w:rsid w:val="00D82942"/>
    <w:rsid w:val="00D844B9"/>
    <w:rsid w:val="00D854B4"/>
    <w:rsid w:val="00D85BAF"/>
    <w:rsid w:val="00D85ED4"/>
    <w:rsid w:val="00D85FD1"/>
    <w:rsid w:val="00D860B1"/>
    <w:rsid w:val="00D86C19"/>
    <w:rsid w:val="00D87886"/>
    <w:rsid w:val="00D87DEB"/>
    <w:rsid w:val="00D87E37"/>
    <w:rsid w:val="00D904B4"/>
    <w:rsid w:val="00D90A7A"/>
    <w:rsid w:val="00D912E9"/>
    <w:rsid w:val="00D9159E"/>
    <w:rsid w:val="00D91BAC"/>
    <w:rsid w:val="00D92AC2"/>
    <w:rsid w:val="00D92CB6"/>
    <w:rsid w:val="00D93153"/>
    <w:rsid w:val="00D932F3"/>
    <w:rsid w:val="00D9369D"/>
    <w:rsid w:val="00D93CB8"/>
    <w:rsid w:val="00D94180"/>
    <w:rsid w:val="00D94530"/>
    <w:rsid w:val="00D94E4C"/>
    <w:rsid w:val="00D94EFA"/>
    <w:rsid w:val="00D94F28"/>
    <w:rsid w:val="00D957A4"/>
    <w:rsid w:val="00D96CE0"/>
    <w:rsid w:val="00D97406"/>
    <w:rsid w:val="00D976A4"/>
    <w:rsid w:val="00D97E34"/>
    <w:rsid w:val="00DA0354"/>
    <w:rsid w:val="00DA04F6"/>
    <w:rsid w:val="00DA11F7"/>
    <w:rsid w:val="00DA132D"/>
    <w:rsid w:val="00DA1D49"/>
    <w:rsid w:val="00DA294D"/>
    <w:rsid w:val="00DA2B55"/>
    <w:rsid w:val="00DA2FD2"/>
    <w:rsid w:val="00DA424F"/>
    <w:rsid w:val="00DA4AB9"/>
    <w:rsid w:val="00DA4ED4"/>
    <w:rsid w:val="00DA5758"/>
    <w:rsid w:val="00DA58A6"/>
    <w:rsid w:val="00DA5C9D"/>
    <w:rsid w:val="00DA5ECF"/>
    <w:rsid w:val="00DA68A4"/>
    <w:rsid w:val="00DA7206"/>
    <w:rsid w:val="00DA73DB"/>
    <w:rsid w:val="00DA7598"/>
    <w:rsid w:val="00DA78EC"/>
    <w:rsid w:val="00DA7EB5"/>
    <w:rsid w:val="00DA7FE8"/>
    <w:rsid w:val="00DB061D"/>
    <w:rsid w:val="00DB0732"/>
    <w:rsid w:val="00DB0829"/>
    <w:rsid w:val="00DB0E2F"/>
    <w:rsid w:val="00DB1B28"/>
    <w:rsid w:val="00DB2264"/>
    <w:rsid w:val="00DB3212"/>
    <w:rsid w:val="00DB32E3"/>
    <w:rsid w:val="00DB5345"/>
    <w:rsid w:val="00DB5401"/>
    <w:rsid w:val="00DB54B2"/>
    <w:rsid w:val="00DB5579"/>
    <w:rsid w:val="00DB5A97"/>
    <w:rsid w:val="00DB5BCA"/>
    <w:rsid w:val="00DB5F7B"/>
    <w:rsid w:val="00DB689E"/>
    <w:rsid w:val="00DB703B"/>
    <w:rsid w:val="00DB72D2"/>
    <w:rsid w:val="00DB76EC"/>
    <w:rsid w:val="00DB78B0"/>
    <w:rsid w:val="00DB78EC"/>
    <w:rsid w:val="00DC05AD"/>
    <w:rsid w:val="00DC062A"/>
    <w:rsid w:val="00DC0A98"/>
    <w:rsid w:val="00DC0CAE"/>
    <w:rsid w:val="00DC0EFD"/>
    <w:rsid w:val="00DC250E"/>
    <w:rsid w:val="00DC29FB"/>
    <w:rsid w:val="00DC3250"/>
    <w:rsid w:val="00DC3484"/>
    <w:rsid w:val="00DC34AA"/>
    <w:rsid w:val="00DC439B"/>
    <w:rsid w:val="00DC47DA"/>
    <w:rsid w:val="00DC4D1D"/>
    <w:rsid w:val="00DC4E08"/>
    <w:rsid w:val="00DC609E"/>
    <w:rsid w:val="00DC60E4"/>
    <w:rsid w:val="00DC63E6"/>
    <w:rsid w:val="00DC64A4"/>
    <w:rsid w:val="00DC6FE8"/>
    <w:rsid w:val="00DD00F6"/>
    <w:rsid w:val="00DD0693"/>
    <w:rsid w:val="00DD08F1"/>
    <w:rsid w:val="00DD0925"/>
    <w:rsid w:val="00DD0987"/>
    <w:rsid w:val="00DD0EB6"/>
    <w:rsid w:val="00DD11D0"/>
    <w:rsid w:val="00DD2024"/>
    <w:rsid w:val="00DD2E80"/>
    <w:rsid w:val="00DD3642"/>
    <w:rsid w:val="00DD3826"/>
    <w:rsid w:val="00DD4229"/>
    <w:rsid w:val="00DD431A"/>
    <w:rsid w:val="00DD47A5"/>
    <w:rsid w:val="00DD4857"/>
    <w:rsid w:val="00DD4E83"/>
    <w:rsid w:val="00DD58E5"/>
    <w:rsid w:val="00DD59CF"/>
    <w:rsid w:val="00DD660F"/>
    <w:rsid w:val="00DD7623"/>
    <w:rsid w:val="00DD7F8F"/>
    <w:rsid w:val="00DE05D5"/>
    <w:rsid w:val="00DE06D8"/>
    <w:rsid w:val="00DE127E"/>
    <w:rsid w:val="00DE1CD0"/>
    <w:rsid w:val="00DE1D9A"/>
    <w:rsid w:val="00DE26E6"/>
    <w:rsid w:val="00DE2C44"/>
    <w:rsid w:val="00DE2E47"/>
    <w:rsid w:val="00DE313E"/>
    <w:rsid w:val="00DE3CB6"/>
    <w:rsid w:val="00DE3E98"/>
    <w:rsid w:val="00DE3F69"/>
    <w:rsid w:val="00DE3FA9"/>
    <w:rsid w:val="00DE4CD8"/>
    <w:rsid w:val="00DE4DDA"/>
    <w:rsid w:val="00DE4F91"/>
    <w:rsid w:val="00DE5ACE"/>
    <w:rsid w:val="00DE6042"/>
    <w:rsid w:val="00DE6206"/>
    <w:rsid w:val="00DE62DA"/>
    <w:rsid w:val="00DE6396"/>
    <w:rsid w:val="00DE6648"/>
    <w:rsid w:val="00DE668A"/>
    <w:rsid w:val="00DE6BD6"/>
    <w:rsid w:val="00DE775F"/>
    <w:rsid w:val="00DE7788"/>
    <w:rsid w:val="00DF0A75"/>
    <w:rsid w:val="00DF0BF2"/>
    <w:rsid w:val="00DF0CE0"/>
    <w:rsid w:val="00DF1D0E"/>
    <w:rsid w:val="00DF21A1"/>
    <w:rsid w:val="00DF264E"/>
    <w:rsid w:val="00DF2B25"/>
    <w:rsid w:val="00DF2B2A"/>
    <w:rsid w:val="00DF2B9D"/>
    <w:rsid w:val="00DF31EF"/>
    <w:rsid w:val="00DF3355"/>
    <w:rsid w:val="00DF38A6"/>
    <w:rsid w:val="00DF3A51"/>
    <w:rsid w:val="00DF3AFA"/>
    <w:rsid w:val="00DF417A"/>
    <w:rsid w:val="00DF43EB"/>
    <w:rsid w:val="00DF444A"/>
    <w:rsid w:val="00DF4A03"/>
    <w:rsid w:val="00DF4C11"/>
    <w:rsid w:val="00DF4ECB"/>
    <w:rsid w:val="00DF53C2"/>
    <w:rsid w:val="00DF56E7"/>
    <w:rsid w:val="00DF5B7B"/>
    <w:rsid w:val="00DF606C"/>
    <w:rsid w:val="00DF60E4"/>
    <w:rsid w:val="00DF6B1A"/>
    <w:rsid w:val="00DF6F01"/>
    <w:rsid w:val="00E00512"/>
    <w:rsid w:val="00E005DD"/>
    <w:rsid w:val="00E016F3"/>
    <w:rsid w:val="00E01809"/>
    <w:rsid w:val="00E01838"/>
    <w:rsid w:val="00E01A8F"/>
    <w:rsid w:val="00E0218D"/>
    <w:rsid w:val="00E02500"/>
    <w:rsid w:val="00E0315A"/>
    <w:rsid w:val="00E031BB"/>
    <w:rsid w:val="00E03234"/>
    <w:rsid w:val="00E03765"/>
    <w:rsid w:val="00E03B6F"/>
    <w:rsid w:val="00E040AF"/>
    <w:rsid w:val="00E04662"/>
    <w:rsid w:val="00E0481D"/>
    <w:rsid w:val="00E0511D"/>
    <w:rsid w:val="00E056B5"/>
    <w:rsid w:val="00E05785"/>
    <w:rsid w:val="00E05B67"/>
    <w:rsid w:val="00E05C4F"/>
    <w:rsid w:val="00E06B0A"/>
    <w:rsid w:val="00E0702A"/>
    <w:rsid w:val="00E0712D"/>
    <w:rsid w:val="00E0717E"/>
    <w:rsid w:val="00E072AD"/>
    <w:rsid w:val="00E10C42"/>
    <w:rsid w:val="00E116F5"/>
    <w:rsid w:val="00E11EBD"/>
    <w:rsid w:val="00E120C6"/>
    <w:rsid w:val="00E123F6"/>
    <w:rsid w:val="00E12B72"/>
    <w:rsid w:val="00E1316A"/>
    <w:rsid w:val="00E13338"/>
    <w:rsid w:val="00E1389A"/>
    <w:rsid w:val="00E139D6"/>
    <w:rsid w:val="00E13AF5"/>
    <w:rsid w:val="00E1403A"/>
    <w:rsid w:val="00E14329"/>
    <w:rsid w:val="00E1446E"/>
    <w:rsid w:val="00E14920"/>
    <w:rsid w:val="00E15D3E"/>
    <w:rsid w:val="00E15FBB"/>
    <w:rsid w:val="00E172DC"/>
    <w:rsid w:val="00E202AA"/>
    <w:rsid w:val="00E202FA"/>
    <w:rsid w:val="00E20387"/>
    <w:rsid w:val="00E2057A"/>
    <w:rsid w:val="00E21176"/>
    <w:rsid w:val="00E218F6"/>
    <w:rsid w:val="00E21908"/>
    <w:rsid w:val="00E22325"/>
    <w:rsid w:val="00E2288A"/>
    <w:rsid w:val="00E228DE"/>
    <w:rsid w:val="00E229EB"/>
    <w:rsid w:val="00E2307F"/>
    <w:rsid w:val="00E232E6"/>
    <w:rsid w:val="00E23A3B"/>
    <w:rsid w:val="00E23D0D"/>
    <w:rsid w:val="00E24E22"/>
    <w:rsid w:val="00E251A8"/>
    <w:rsid w:val="00E255C3"/>
    <w:rsid w:val="00E25A40"/>
    <w:rsid w:val="00E25C9B"/>
    <w:rsid w:val="00E265B8"/>
    <w:rsid w:val="00E268A1"/>
    <w:rsid w:val="00E26920"/>
    <w:rsid w:val="00E26B97"/>
    <w:rsid w:val="00E2719F"/>
    <w:rsid w:val="00E27508"/>
    <w:rsid w:val="00E27714"/>
    <w:rsid w:val="00E277E3"/>
    <w:rsid w:val="00E279F4"/>
    <w:rsid w:val="00E3001F"/>
    <w:rsid w:val="00E306B6"/>
    <w:rsid w:val="00E306CA"/>
    <w:rsid w:val="00E31562"/>
    <w:rsid w:val="00E31639"/>
    <w:rsid w:val="00E31EB6"/>
    <w:rsid w:val="00E32556"/>
    <w:rsid w:val="00E32A16"/>
    <w:rsid w:val="00E32F6C"/>
    <w:rsid w:val="00E33074"/>
    <w:rsid w:val="00E3321E"/>
    <w:rsid w:val="00E33A91"/>
    <w:rsid w:val="00E33EAA"/>
    <w:rsid w:val="00E34667"/>
    <w:rsid w:val="00E34813"/>
    <w:rsid w:val="00E34A91"/>
    <w:rsid w:val="00E34C3E"/>
    <w:rsid w:val="00E34F92"/>
    <w:rsid w:val="00E350BF"/>
    <w:rsid w:val="00E357AA"/>
    <w:rsid w:val="00E35841"/>
    <w:rsid w:val="00E361B7"/>
    <w:rsid w:val="00E3651B"/>
    <w:rsid w:val="00E36FC8"/>
    <w:rsid w:val="00E37702"/>
    <w:rsid w:val="00E37E4A"/>
    <w:rsid w:val="00E4028C"/>
    <w:rsid w:val="00E4034A"/>
    <w:rsid w:val="00E40484"/>
    <w:rsid w:val="00E40509"/>
    <w:rsid w:val="00E4063F"/>
    <w:rsid w:val="00E40DC0"/>
    <w:rsid w:val="00E411DB"/>
    <w:rsid w:val="00E4158B"/>
    <w:rsid w:val="00E41B38"/>
    <w:rsid w:val="00E41DE0"/>
    <w:rsid w:val="00E424A2"/>
    <w:rsid w:val="00E4260D"/>
    <w:rsid w:val="00E42963"/>
    <w:rsid w:val="00E435DC"/>
    <w:rsid w:val="00E4374E"/>
    <w:rsid w:val="00E43B3E"/>
    <w:rsid w:val="00E43CA9"/>
    <w:rsid w:val="00E43FD6"/>
    <w:rsid w:val="00E447EC"/>
    <w:rsid w:val="00E4493F"/>
    <w:rsid w:val="00E451A1"/>
    <w:rsid w:val="00E45829"/>
    <w:rsid w:val="00E45A8D"/>
    <w:rsid w:val="00E46D1C"/>
    <w:rsid w:val="00E4722E"/>
    <w:rsid w:val="00E4735F"/>
    <w:rsid w:val="00E4756B"/>
    <w:rsid w:val="00E4769E"/>
    <w:rsid w:val="00E476F6"/>
    <w:rsid w:val="00E47E97"/>
    <w:rsid w:val="00E5000E"/>
    <w:rsid w:val="00E50A0E"/>
    <w:rsid w:val="00E538AD"/>
    <w:rsid w:val="00E53E3B"/>
    <w:rsid w:val="00E54490"/>
    <w:rsid w:val="00E54AF7"/>
    <w:rsid w:val="00E54C18"/>
    <w:rsid w:val="00E5565A"/>
    <w:rsid w:val="00E55966"/>
    <w:rsid w:val="00E55EC2"/>
    <w:rsid w:val="00E56C3E"/>
    <w:rsid w:val="00E56C5E"/>
    <w:rsid w:val="00E571EA"/>
    <w:rsid w:val="00E57595"/>
    <w:rsid w:val="00E5771A"/>
    <w:rsid w:val="00E5784F"/>
    <w:rsid w:val="00E57C86"/>
    <w:rsid w:val="00E6076F"/>
    <w:rsid w:val="00E60E64"/>
    <w:rsid w:val="00E60E9D"/>
    <w:rsid w:val="00E6121F"/>
    <w:rsid w:val="00E61235"/>
    <w:rsid w:val="00E6160D"/>
    <w:rsid w:val="00E61A0B"/>
    <w:rsid w:val="00E61A99"/>
    <w:rsid w:val="00E61B1D"/>
    <w:rsid w:val="00E627E6"/>
    <w:rsid w:val="00E62E67"/>
    <w:rsid w:val="00E63315"/>
    <w:rsid w:val="00E635F7"/>
    <w:rsid w:val="00E63954"/>
    <w:rsid w:val="00E63AA0"/>
    <w:rsid w:val="00E641AC"/>
    <w:rsid w:val="00E64440"/>
    <w:rsid w:val="00E65013"/>
    <w:rsid w:val="00E65574"/>
    <w:rsid w:val="00E655F8"/>
    <w:rsid w:val="00E658C7"/>
    <w:rsid w:val="00E6597B"/>
    <w:rsid w:val="00E65BAA"/>
    <w:rsid w:val="00E66C9D"/>
    <w:rsid w:val="00E66CFF"/>
    <w:rsid w:val="00E671D9"/>
    <w:rsid w:val="00E673AC"/>
    <w:rsid w:val="00E67992"/>
    <w:rsid w:val="00E67AD2"/>
    <w:rsid w:val="00E70083"/>
    <w:rsid w:val="00E707F5"/>
    <w:rsid w:val="00E70EB8"/>
    <w:rsid w:val="00E71131"/>
    <w:rsid w:val="00E719A4"/>
    <w:rsid w:val="00E71F66"/>
    <w:rsid w:val="00E72029"/>
    <w:rsid w:val="00E7219C"/>
    <w:rsid w:val="00E732F8"/>
    <w:rsid w:val="00E73760"/>
    <w:rsid w:val="00E73A1F"/>
    <w:rsid w:val="00E74314"/>
    <w:rsid w:val="00E74349"/>
    <w:rsid w:val="00E744A3"/>
    <w:rsid w:val="00E747FB"/>
    <w:rsid w:val="00E75E6B"/>
    <w:rsid w:val="00E76935"/>
    <w:rsid w:val="00E76CB9"/>
    <w:rsid w:val="00E7750F"/>
    <w:rsid w:val="00E778C4"/>
    <w:rsid w:val="00E77CE3"/>
    <w:rsid w:val="00E77F15"/>
    <w:rsid w:val="00E800E9"/>
    <w:rsid w:val="00E8096A"/>
    <w:rsid w:val="00E811EA"/>
    <w:rsid w:val="00E81233"/>
    <w:rsid w:val="00E8131F"/>
    <w:rsid w:val="00E817C8"/>
    <w:rsid w:val="00E81941"/>
    <w:rsid w:val="00E821F3"/>
    <w:rsid w:val="00E832FA"/>
    <w:rsid w:val="00E83629"/>
    <w:rsid w:val="00E83D4F"/>
    <w:rsid w:val="00E83E7C"/>
    <w:rsid w:val="00E848B7"/>
    <w:rsid w:val="00E84FBC"/>
    <w:rsid w:val="00E85727"/>
    <w:rsid w:val="00E8599B"/>
    <w:rsid w:val="00E86A5D"/>
    <w:rsid w:val="00E86C15"/>
    <w:rsid w:val="00E871EE"/>
    <w:rsid w:val="00E87A73"/>
    <w:rsid w:val="00E90271"/>
    <w:rsid w:val="00E90365"/>
    <w:rsid w:val="00E90952"/>
    <w:rsid w:val="00E9130C"/>
    <w:rsid w:val="00E926A9"/>
    <w:rsid w:val="00E926AB"/>
    <w:rsid w:val="00E92AF4"/>
    <w:rsid w:val="00E9313C"/>
    <w:rsid w:val="00E93FED"/>
    <w:rsid w:val="00E9445F"/>
    <w:rsid w:val="00E9531E"/>
    <w:rsid w:val="00E969E9"/>
    <w:rsid w:val="00E96B57"/>
    <w:rsid w:val="00E9719C"/>
    <w:rsid w:val="00E9737E"/>
    <w:rsid w:val="00E978A4"/>
    <w:rsid w:val="00EA0257"/>
    <w:rsid w:val="00EA07BF"/>
    <w:rsid w:val="00EA0BAA"/>
    <w:rsid w:val="00EA1354"/>
    <w:rsid w:val="00EA17A0"/>
    <w:rsid w:val="00EA1F28"/>
    <w:rsid w:val="00EA20D8"/>
    <w:rsid w:val="00EA23BF"/>
    <w:rsid w:val="00EA3380"/>
    <w:rsid w:val="00EA33AF"/>
    <w:rsid w:val="00EA3707"/>
    <w:rsid w:val="00EA3858"/>
    <w:rsid w:val="00EA3F33"/>
    <w:rsid w:val="00EA4452"/>
    <w:rsid w:val="00EA5A81"/>
    <w:rsid w:val="00EA68BC"/>
    <w:rsid w:val="00EA68D3"/>
    <w:rsid w:val="00EA6B8C"/>
    <w:rsid w:val="00EA72FE"/>
    <w:rsid w:val="00EA7865"/>
    <w:rsid w:val="00EA79CF"/>
    <w:rsid w:val="00EA7A6C"/>
    <w:rsid w:val="00EA7F84"/>
    <w:rsid w:val="00EA7FA6"/>
    <w:rsid w:val="00EB025F"/>
    <w:rsid w:val="00EB2B21"/>
    <w:rsid w:val="00EB39D3"/>
    <w:rsid w:val="00EB4846"/>
    <w:rsid w:val="00EB4EEE"/>
    <w:rsid w:val="00EB561C"/>
    <w:rsid w:val="00EB5E83"/>
    <w:rsid w:val="00EB5EC2"/>
    <w:rsid w:val="00EB5F32"/>
    <w:rsid w:val="00EB631F"/>
    <w:rsid w:val="00EB6E63"/>
    <w:rsid w:val="00EB6E6D"/>
    <w:rsid w:val="00EC03DB"/>
    <w:rsid w:val="00EC08B1"/>
    <w:rsid w:val="00EC12BF"/>
    <w:rsid w:val="00EC1306"/>
    <w:rsid w:val="00EC14A8"/>
    <w:rsid w:val="00EC1A02"/>
    <w:rsid w:val="00EC23F2"/>
    <w:rsid w:val="00EC2451"/>
    <w:rsid w:val="00EC2C14"/>
    <w:rsid w:val="00EC32AF"/>
    <w:rsid w:val="00EC3E8E"/>
    <w:rsid w:val="00EC4018"/>
    <w:rsid w:val="00EC42E0"/>
    <w:rsid w:val="00EC46C6"/>
    <w:rsid w:val="00EC4A42"/>
    <w:rsid w:val="00EC4B32"/>
    <w:rsid w:val="00EC508C"/>
    <w:rsid w:val="00EC599F"/>
    <w:rsid w:val="00EC59A4"/>
    <w:rsid w:val="00EC5C57"/>
    <w:rsid w:val="00EC70FC"/>
    <w:rsid w:val="00EC7163"/>
    <w:rsid w:val="00EC71C4"/>
    <w:rsid w:val="00EC7398"/>
    <w:rsid w:val="00EC74E1"/>
    <w:rsid w:val="00EC7A04"/>
    <w:rsid w:val="00EC7DE1"/>
    <w:rsid w:val="00ED0D01"/>
    <w:rsid w:val="00ED1227"/>
    <w:rsid w:val="00ED1923"/>
    <w:rsid w:val="00ED1FF8"/>
    <w:rsid w:val="00ED2142"/>
    <w:rsid w:val="00ED2278"/>
    <w:rsid w:val="00ED3580"/>
    <w:rsid w:val="00ED39F3"/>
    <w:rsid w:val="00ED3DAE"/>
    <w:rsid w:val="00ED3F7B"/>
    <w:rsid w:val="00ED4C9C"/>
    <w:rsid w:val="00ED4D70"/>
    <w:rsid w:val="00ED4F71"/>
    <w:rsid w:val="00ED50D6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6D91"/>
    <w:rsid w:val="00ED7F9B"/>
    <w:rsid w:val="00EE091B"/>
    <w:rsid w:val="00EE0B24"/>
    <w:rsid w:val="00EE25C4"/>
    <w:rsid w:val="00EE2742"/>
    <w:rsid w:val="00EE2994"/>
    <w:rsid w:val="00EE2DA5"/>
    <w:rsid w:val="00EE2E31"/>
    <w:rsid w:val="00EE3B52"/>
    <w:rsid w:val="00EE4937"/>
    <w:rsid w:val="00EE4AF8"/>
    <w:rsid w:val="00EE4C34"/>
    <w:rsid w:val="00EE5634"/>
    <w:rsid w:val="00EE5D57"/>
    <w:rsid w:val="00EE63C4"/>
    <w:rsid w:val="00EE66C3"/>
    <w:rsid w:val="00EE6BA2"/>
    <w:rsid w:val="00EE70CE"/>
    <w:rsid w:val="00EE7F6C"/>
    <w:rsid w:val="00EF00ED"/>
    <w:rsid w:val="00EF036C"/>
    <w:rsid w:val="00EF063E"/>
    <w:rsid w:val="00EF0862"/>
    <w:rsid w:val="00EF17B5"/>
    <w:rsid w:val="00EF1F84"/>
    <w:rsid w:val="00EF2049"/>
    <w:rsid w:val="00EF2135"/>
    <w:rsid w:val="00EF23EF"/>
    <w:rsid w:val="00EF27FE"/>
    <w:rsid w:val="00EF31EE"/>
    <w:rsid w:val="00EF3853"/>
    <w:rsid w:val="00EF3B4E"/>
    <w:rsid w:val="00EF3E4C"/>
    <w:rsid w:val="00EF40C7"/>
    <w:rsid w:val="00EF5387"/>
    <w:rsid w:val="00EF57E4"/>
    <w:rsid w:val="00EF5FC1"/>
    <w:rsid w:val="00EF6072"/>
    <w:rsid w:val="00EF6134"/>
    <w:rsid w:val="00EF6DF2"/>
    <w:rsid w:val="00EF6ED8"/>
    <w:rsid w:val="00EF72DA"/>
    <w:rsid w:val="00EF72DF"/>
    <w:rsid w:val="00F00214"/>
    <w:rsid w:val="00F012D4"/>
    <w:rsid w:val="00F01C22"/>
    <w:rsid w:val="00F01CFE"/>
    <w:rsid w:val="00F02367"/>
    <w:rsid w:val="00F03052"/>
    <w:rsid w:val="00F037A3"/>
    <w:rsid w:val="00F03986"/>
    <w:rsid w:val="00F03BB7"/>
    <w:rsid w:val="00F043BB"/>
    <w:rsid w:val="00F04509"/>
    <w:rsid w:val="00F0549E"/>
    <w:rsid w:val="00F056AF"/>
    <w:rsid w:val="00F05B0E"/>
    <w:rsid w:val="00F0636B"/>
    <w:rsid w:val="00F06D61"/>
    <w:rsid w:val="00F06E96"/>
    <w:rsid w:val="00F07039"/>
    <w:rsid w:val="00F104D7"/>
    <w:rsid w:val="00F11075"/>
    <w:rsid w:val="00F11518"/>
    <w:rsid w:val="00F115D4"/>
    <w:rsid w:val="00F11B50"/>
    <w:rsid w:val="00F11BA2"/>
    <w:rsid w:val="00F11D47"/>
    <w:rsid w:val="00F129DD"/>
    <w:rsid w:val="00F13587"/>
    <w:rsid w:val="00F13878"/>
    <w:rsid w:val="00F13BDA"/>
    <w:rsid w:val="00F14098"/>
    <w:rsid w:val="00F142A9"/>
    <w:rsid w:val="00F14B43"/>
    <w:rsid w:val="00F16984"/>
    <w:rsid w:val="00F16B32"/>
    <w:rsid w:val="00F16BDE"/>
    <w:rsid w:val="00F17DEB"/>
    <w:rsid w:val="00F17FFC"/>
    <w:rsid w:val="00F2002D"/>
    <w:rsid w:val="00F208C2"/>
    <w:rsid w:val="00F20E6C"/>
    <w:rsid w:val="00F2108C"/>
    <w:rsid w:val="00F212F1"/>
    <w:rsid w:val="00F21B43"/>
    <w:rsid w:val="00F21E5A"/>
    <w:rsid w:val="00F223E8"/>
    <w:rsid w:val="00F22D87"/>
    <w:rsid w:val="00F22EAA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629"/>
    <w:rsid w:val="00F24FF4"/>
    <w:rsid w:val="00F2594D"/>
    <w:rsid w:val="00F25A3F"/>
    <w:rsid w:val="00F25B04"/>
    <w:rsid w:val="00F25EE0"/>
    <w:rsid w:val="00F263B8"/>
    <w:rsid w:val="00F26B0F"/>
    <w:rsid w:val="00F26C08"/>
    <w:rsid w:val="00F2770C"/>
    <w:rsid w:val="00F27F77"/>
    <w:rsid w:val="00F30420"/>
    <w:rsid w:val="00F304DF"/>
    <w:rsid w:val="00F3074F"/>
    <w:rsid w:val="00F31914"/>
    <w:rsid w:val="00F31B3E"/>
    <w:rsid w:val="00F321A2"/>
    <w:rsid w:val="00F32D5C"/>
    <w:rsid w:val="00F33DE7"/>
    <w:rsid w:val="00F34931"/>
    <w:rsid w:val="00F34937"/>
    <w:rsid w:val="00F349EB"/>
    <w:rsid w:val="00F353A5"/>
    <w:rsid w:val="00F3596C"/>
    <w:rsid w:val="00F35B6E"/>
    <w:rsid w:val="00F3676C"/>
    <w:rsid w:val="00F36FE2"/>
    <w:rsid w:val="00F37065"/>
    <w:rsid w:val="00F3769A"/>
    <w:rsid w:val="00F376A3"/>
    <w:rsid w:val="00F378B3"/>
    <w:rsid w:val="00F37B30"/>
    <w:rsid w:val="00F404D8"/>
    <w:rsid w:val="00F4068F"/>
    <w:rsid w:val="00F409DF"/>
    <w:rsid w:val="00F409E1"/>
    <w:rsid w:val="00F40E29"/>
    <w:rsid w:val="00F41458"/>
    <w:rsid w:val="00F41573"/>
    <w:rsid w:val="00F415E8"/>
    <w:rsid w:val="00F4167D"/>
    <w:rsid w:val="00F41946"/>
    <w:rsid w:val="00F4205E"/>
    <w:rsid w:val="00F42066"/>
    <w:rsid w:val="00F427A6"/>
    <w:rsid w:val="00F42A62"/>
    <w:rsid w:val="00F430AB"/>
    <w:rsid w:val="00F4381B"/>
    <w:rsid w:val="00F439F9"/>
    <w:rsid w:val="00F44273"/>
    <w:rsid w:val="00F444F9"/>
    <w:rsid w:val="00F44523"/>
    <w:rsid w:val="00F44CB0"/>
    <w:rsid w:val="00F45734"/>
    <w:rsid w:val="00F45C5D"/>
    <w:rsid w:val="00F45FBD"/>
    <w:rsid w:val="00F45FCC"/>
    <w:rsid w:val="00F46285"/>
    <w:rsid w:val="00F463C5"/>
    <w:rsid w:val="00F4642B"/>
    <w:rsid w:val="00F47021"/>
    <w:rsid w:val="00F474F6"/>
    <w:rsid w:val="00F50FA1"/>
    <w:rsid w:val="00F50FF0"/>
    <w:rsid w:val="00F51429"/>
    <w:rsid w:val="00F51443"/>
    <w:rsid w:val="00F515E2"/>
    <w:rsid w:val="00F5178A"/>
    <w:rsid w:val="00F51985"/>
    <w:rsid w:val="00F51C86"/>
    <w:rsid w:val="00F51D96"/>
    <w:rsid w:val="00F53090"/>
    <w:rsid w:val="00F53166"/>
    <w:rsid w:val="00F536E2"/>
    <w:rsid w:val="00F540BA"/>
    <w:rsid w:val="00F542A4"/>
    <w:rsid w:val="00F547E2"/>
    <w:rsid w:val="00F54CA1"/>
    <w:rsid w:val="00F552B2"/>
    <w:rsid w:val="00F558BA"/>
    <w:rsid w:val="00F56352"/>
    <w:rsid w:val="00F56D31"/>
    <w:rsid w:val="00F57658"/>
    <w:rsid w:val="00F577BB"/>
    <w:rsid w:val="00F5789A"/>
    <w:rsid w:val="00F57EFF"/>
    <w:rsid w:val="00F606B6"/>
    <w:rsid w:val="00F60963"/>
    <w:rsid w:val="00F61644"/>
    <w:rsid w:val="00F62B31"/>
    <w:rsid w:val="00F62E99"/>
    <w:rsid w:val="00F63061"/>
    <w:rsid w:val="00F63870"/>
    <w:rsid w:val="00F63A07"/>
    <w:rsid w:val="00F644E6"/>
    <w:rsid w:val="00F646A0"/>
    <w:rsid w:val="00F6509A"/>
    <w:rsid w:val="00F65362"/>
    <w:rsid w:val="00F65985"/>
    <w:rsid w:val="00F659A8"/>
    <w:rsid w:val="00F6663E"/>
    <w:rsid w:val="00F67429"/>
    <w:rsid w:val="00F6762E"/>
    <w:rsid w:val="00F70DA9"/>
    <w:rsid w:val="00F70DFE"/>
    <w:rsid w:val="00F713CB"/>
    <w:rsid w:val="00F71794"/>
    <w:rsid w:val="00F752B5"/>
    <w:rsid w:val="00F75ACA"/>
    <w:rsid w:val="00F75C0F"/>
    <w:rsid w:val="00F764C2"/>
    <w:rsid w:val="00F80137"/>
    <w:rsid w:val="00F8093D"/>
    <w:rsid w:val="00F80E4E"/>
    <w:rsid w:val="00F80E9D"/>
    <w:rsid w:val="00F8134B"/>
    <w:rsid w:val="00F813F2"/>
    <w:rsid w:val="00F8169F"/>
    <w:rsid w:val="00F81930"/>
    <w:rsid w:val="00F81B46"/>
    <w:rsid w:val="00F81B50"/>
    <w:rsid w:val="00F81D0A"/>
    <w:rsid w:val="00F81FA3"/>
    <w:rsid w:val="00F820DA"/>
    <w:rsid w:val="00F823F7"/>
    <w:rsid w:val="00F83C8F"/>
    <w:rsid w:val="00F83D54"/>
    <w:rsid w:val="00F840CD"/>
    <w:rsid w:val="00F848DF"/>
    <w:rsid w:val="00F84AA3"/>
    <w:rsid w:val="00F85465"/>
    <w:rsid w:val="00F85581"/>
    <w:rsid w:val="00F85DB4"/>
    <w:rsid w:val="00F85E71"/>
    <w:rsid w:val="00F878D9"/>
    <w:rsid w:val="00F87904"/>
    <w:rsid w:val="00F87EF9"/>
    <w:rsid w:val="00F87F51"/>
    <w:rsid w:val="00F90CF3"/>
    <w:rsid w:val="00F90E27"/>
    <w:rsid w:val="00F914EB"/>
    <w:rsid w:val="00F919F1"/>
    <w:rsid w:val="00F91F5E"/>
    <w:rsid w:val="00F9244D"/>
    <w:rsid w:val="00F92B4B"/>
    <w:rsid w:val="00F92BF4"/>
    <w:rsid w:val="00F9312A"/>
    <w:rsid w:val="00F93275"/>
    <w:rsid w:val="00F93BE2"/>
    <w:rsid w:val="00F9401B"/>
    <w:rsid w:val="00F9444F"/>
    <w:rsid w:val="00F946EC"/>
    <w:rsid w:val="00F9522E"/>
    <w:rsid w:val="00F9546D"/>
    <w:rsid w:val="00F9595A"/>
    <w:rsid w:val="00F9597B"/>
    <w:rsid w:val="00F95A3C"/>
    <w:rsid w:val="00FA0351"/>
    <w:rsid w:val="00FA1976"/>
    <w:rsid w:val="00FA1CAF"/>
    <w:rsid w:val="00FA3230"/>
    <w:rsid w:val="00FA3239"/>
    <w:rsid w:val="00FA3240"/>
    <w:rsid w:val="00FA3396"/>
    <w:rsid w:val="00FA350A"/>
    <w:rsid w:val="00FA4D31"/>
    <w:rsid w:val="00FA551B"/>
    <w:rsid w:val="00FA5E0A"/>
    <w:rsid w:val="00FA6180"/>
    <w:rsid w:val="00FA6235"/>
    <w:rsid w:val="00FA647F"/>
    <w:rsid w:val="00FA6AFB"/>
    <w:rsid w:val="00FA6CD6"/>
    <w:rsid w:val="00FA6CD8"/>
    <w:rsid w:val="00FA7046"/>
    <w:rsid w:val="00FA7156"/>
    <w:rsid w:val="00FA73A9"/>
    <w:rsid w:val="00FA748B"/>
    <w:rsid w:val="00FA76E2"/>
    <w:rsid w:val="00FA7FD6"/>
    <w:rsid w:val="00FB03D0"/>
    <w:rsid w:val="00FB0D36"/>
    <w:rsid w:val="00FB0E67"/>
    <w:rsid w:val="00FB0EFA"/>
    <w:rsid w:val="00FB14D9"/>
    <w:rsid w:val="00FB19B8"/>
    <w:rsid w:val="00FB211A"/>
    <w:rsid w:val="00FB223D"/>
    <w:rsid w:val="00FB22FF"/>
    <w:rsid w:val="00FB31A0"/>
    <w:rsid w:val="00FB36CD"/>
    <w:rsid w:val="00FB3CE6"/>
    <w:rsid w:val="00FB3F8A"/>
    <w:rsid w:val="00FB4519"/>
    <w:rsid w:val="00FB49F7"/>
    <w:rsid w:val="00FB53D1"/>
    <w:rsid w:val="00FB5453"/>
    <w:rsid w:val="00FB5728"/>
    <w:rsid w:val="00FB662F"/>
    <w:rsid w:val="00FB69C1"/>
    <w:rsid w:val="00FB6C09"/>
    <w:rsid w:val="00FB78CA"/>
    <w:rsid w:val="00FB7D84"/>
    <w:rsid w:val="00FC07F4"/>
    <w:rsid w:val="00FC0823"/>
    <w:rsid w:val="00FC0C97"/>
    <w:rsid w:val="00FC18AE"/>
    <w:rsid w:val="00FC1CA7"/>
    <w:rsid w:val="00FC254D"/>
    <w:rsid w:val="00FC2685"/>
    <w:rsid w:val="00FC26FD"/>
    <w:rsid w:val="00FC2D11"/>
    <w:rsid w:val="00FC2E73"/>
    <w:rsid w:val="00FC2FEC"/>
    <w:rsid w:val="00FC31AF"/>
    <w:rsid w:val="00FC4AF6"/>
    <w:rsid w:val="00FC4B86"/>
    <w:rsid w:val="00FC4BCD"/>
    <w:rsid w:val="00FC589F"/>
    <w:rsid w:val="00FC5DCC"/>
    <w:rsid w:val="00FC6782"/>
    <w:rsid w:val="00FC6F27"/>
    <w:rsid w:val="00FC75FF"/>
    <w:rsid w:val="00FC76F1"/>
    <w:rsid w:val="00FD04EC"/>
    <w:rsid w:val="00FD1368"/>
    <w:rsid w:val="00FD1515"/>
    <w:rsid w:val="00FD1ED5"/>
    <w:rsid w:val="00FD2147"/>
    <w:rsid w:val="00FD2277"/>
    <w:rsid w:val="00FD2DE6"/>
    <w:rsid w:val="00FD3734"/>
    <w:rsid w:val="00FD384D"/>
    <w:rsid w:val="00FD3906"/>
    <w:rsid w:val="00FD3917"/>
    <w:rsid w:val="00FD3D35"/>
    <w:rsid w:val="00FD468B"/>
    <w:rsid w:val="00FD548B"/>
    <w:rsid w:val="00FD5683"/>
    <w:rsid w:val="00FD56FB"/>
    <w:rsid w:val="00FD58AB"/>
    <w:rsid w:val="00FD5B4B"/>
    <w:rsid w:val="00FD600A"/>
    <w:rsid w:val="00FD6134"/>
    <w:rsid w:val="00FD668B"/>
    <w:rsid w:val="00FD67CF"/>
    <w:rsid w:val="00FD6E8C"/>
    <w:rsid w:val="00FD6F31"/>
    <w:rsid w:val="00FD7024"/>
    <w:rsid w:val="00FD7150"/>
    <w:rsid w:val="00FD7369"/>
    <w:rsid w:val="00FD7836"/>
    <w:rsid w:val="00FD792F"/>
    <w:rsid w:val="00FD7E0F"/>
    <w:rsid w:val="00FD7F57"/>
    <w:rsid w:val="00FE08CE"/>
    <w:rsid w:val="00FE1652"/>
    <w:rsid w:val="00FE254D"/>
    <w:rsid w:val="00FE25AA"/>
    <w:rsid w:val="00FE28AE"/>
    <w:rsid w:val="00FE2F54"/>
    <w:rsid w:val="00FE31CF"/>
    <w:rsid w:val="00FE33E0"/>
    <w:rsid w:val="00FE3C27"/>
    <w:rsid w:val="00FE404B"/>
    <w:rsid w:val="00FE534B"/>
    <w:rsid w:val="00FE5581"/>
    <w:rsid w:val="00FE58FC"/>
    <w:rsid w:val="00FE6698"/>
    <w:rsid w:val="00FE6959"/>
    <w:rsid w:val="00FE7793"/>
    <w:rsid w:val="00FE7DB4"/>
    <w:rsid w:val="00FF0B3A"/>
    <w:rsid w:val="00FF0BD7"/>
    <w:rsid w:val="00FF10E4"/>
    <w:rsid w:val="00FF13BC"/>
    <w:rsid w:val="00FF1A76"/>
    <w:rsid w:val="00FF1D85"/>
    <w:rsid w:val="00FF201B"/>
    <w:rsid w:val="00FF2263"/>
    <w:rsid w:val="00FF2B70"/>
    <w:rsid w:val="00FF2C41"/>
    <w:rsid w:val="00FF32F4"/>
    <w:rsid w:val="00FF3591"/>
    <w:rsid w:val="00FF3A97"/>
    <w:rsid w:val="00FF3EF9"/>
    <w:rsid w:val="00FF48A8"/>
    <w:rsid w:val="00FF50E7"/>
    <w:rsid w:val="00FF54B6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E5393FC4-F135-4635-881B-654AEFCB5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6" ma:contentTypeDescription="Create a new document." ma:contentTypeScope="" ma:versionID="4388856e08c0cf05bc054d44a923a0bd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66fdf895c786ef160cbf41811546c0d0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5.xml><?xml version="1.0" encoding="utf-8"?>
<ds:datastoreItem xmlns:ds="http://schemas.openxmlformats.org/officeDocument/2006/customXml" ds:itemID="{C322742C-5D11-45C9-BF77-54EC0A2C2669}"/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32</TotalTime>
  <Pages>41</Pages>
  <Words>8340</Words>
  <Characters>47538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55767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Natchapan Kitrueangphatchara</cp:lastModifiedBy>
  <cp:revision>17</cp:revision>
  <cp:lastPrinted>2022-11-09T10:35:00Z</cp:lastPrinted>
  <dcterms:created xsi:type="dcterms:W3CDTF">2022-11-09T13:22:00Z</dcterms:created>
  <dcterms:modified xsi:type="dcterms:W3CDTF">2022-11-10T08:38:00Z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38d33270cb54cc5dfc589448246aeef6906d1b0961aae5a9a2ef69e20ecf6a8d</vt:lpwstr>
  </property>
</Properties>
</file>