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06F47A1C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4171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171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7A56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1653C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BA4CE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2F3CC9F7" w:rsidR="009C30BE" w:rsidRPr="00B039AD" w:rsidRDefault="00B039AD" w:rsidP="00B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E6A11">
        <w:rPr>
          <w:rFonts w:ascii="Angsana New" w:hAnsi="Angsana New"/>
          <w:sz w:val="30"/>
          <w:szCs w:val="30"/>
        </w:rPr>
        <w:t>30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กันยายน </w:t>
      </w:r>
      <w:r w:rsidR="004E6A11">
        <w:rPr>
          <w:rFonts w:ascii="Angsana New" w:hAnsi="Angsana New"/>
          <w:sz w:val="30"/>
          <w:szCs w:val="30"/>
        </w:rPr>
        <w:t xml:space="preserve">2565 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>งวดสามเดือนและหกเดือนสิ้นสุดวันที่</w:t>
      </w:r>
      <w:r w:rsidR="004E6A1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E6A11">
        <w:rPr>
          <w:rFonts w:ascii="Angsana New" w:hAnsi="Angsana New"/>
          <w:sz w:val="30"/>
          <w:szCs w:val="30"/>
        </w:rPr>
        <w:t xml:space="preserve">30 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กันยายน </w:t>
      </w:r>
      <w:r w:rsidR="004E6A11">
        <w:rPr>
          <w:rFonts w:ascii="Angsana New" w:hAnsi="Angsana New"/>
          <w:sz w:val="30"/>
          <w:szCs w:val="30"/>
        </w:rPr>
        <w:t>2565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งบแสดงการเปลี่ยนแปลงส่วนของผู้ถือหุ้นที่แสดงเงินลงทุนตา</w:t>
      </w:r>
      <w:r>
        <w:rPr>
          <w:rFonts w:ascii="Angsana New" w:hAnsi="Angsana New" w:hint="cs"/>
          <w:sz w:val="30"/>
          <w:szCs w:val="30"/>
          <w:cs/>
          <w:lang w:val="th-TH"/>
        </w:rPr>
        <w:t>ม</w:t>
      </w:r>
      <w:r w:rsidRPr="00B039AD">
        <w:rPr>
          <w:rFonts w:ascii="Angsana New" w:hAnsi="Angsana New"/>
          <w:sz w:val="30"/>
          <w:szCs w:val="30"/>
          <w:cs/>
          <w:lang w:val="th-TH"/>
        </w:rPr>
        <w:t>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ตาม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วิธีส่วนได้เสียและงบกระแสเงินสดเฉพาะกิจการสำหรับงวดหกเดือนสิ้นสุดวันที่ </w:t>
      </w:r>
      <w:r w:rsidR="004E6A11">
        <w:rPr>
          <w:rFonts w:ascii="Angsana New" w:hAnsi="Angsana New"/>
          <w:sz w:val="30"/>
          <w:szCs w:val="30"/>
        </w:rPr>
        <w:t>30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กันยายน </w:t>
      </w:r>
      <w:r w:rsidR="004E6A11">
        <w:rPr>
          <w:rFonts w:ascii="Angsana New" w:hAnsi="Angsana New"/>
          <w:sz w:val="30"/>
          <w:szCs w:val="30"/>
        </w:rPr>
        <w:t>2565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ของบริษัท โทเร เท็กซ์ไทล์ (ประเทศไทย)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>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777317" w14:textId="77777777" w:rsidR="007D58FE" w:rsidRPr="001F3D7B" w:rsidRDefault="007D58FE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1F3D7B" w:rsidRDefault="00517203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1F3D7B" w:rsidRDefault="00517203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3B161688" w14:textId="77777777" w:rsidR="00400C2B" w:rsidRDefault="00161472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 w:rsidRPr="001F3D7B">
        <w:rPr>
          <w:rFonts w:ascii="Angsana New" w:hAnsi="Angsana New" w:cs="Angsana New"/>
          <w:spacing w:val="-4"/>
          <w:cs/>
        </w:rPr>
        <w:br/>
      </w:r>
      <w:r w:rsidRPr="001F3D7B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="00485A9E" w:rsidRPr="001F3D7B">
        <w:rPr>
          <w:rFonts w:ascii="Angsana New" w:hAnsi="Angsana New" w:cs="Angsana New" w:hint="cs"/>
          <w:spacing w:val="-4"/>
          <w:cs/>
        </w:rPr>
        <w:t>น</w:t>
      </w:r>
    </w:p>
    <w:p w14:paraId="4D258838" w14:textId="77777777" w:rsidR="0033726B" w:rsidRDefault="0033726B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</w:p>
    <w:p w14:paraId="2B3E9A01" w14:textId="7EA2F888" w:rsidR="0033726B" w:rsidRPr="001F3D7B" w:rsidRDefault="0033726B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 w:hint="cs"/>
          <w:spacing w:val="-4"/>
          <w:cs/>
        </w:rPr>
        <w:sectPr w:rsidR="0033726B" w:rsidRPr="001F3D7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F3E4883" w14:textId="77777777" w:rsidR="007764DB" w:rsidRPr="00B11560" w:rsidRDefault="007764DB" w:rsidP="007764DB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63709411" w14:textId="77777777" w:rsidR="007764DB" w:rsidRDefault="007764DB" w:rsidP="007764DB">
      <w:pPr>
        <w:jc w:val="thaiDistribute"/>
        <w:rPr>
          <w:rFonts w:ascii="Angsana New" w:hAnsi="Angsana New"/>
          <w:sz w:val="24"/>
          <w:szCs w:val="24"/>
        </w:rPr>
      </w:pPr>
    </w:p>
    <w:p w14:paraId="70ED3F24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89C48A7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2D94D7A4" w:rsidR="00161472" w:rsidRDefault="0041714C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6B70E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6B70EE">
        <w:rPr>
          <w:rFonts w:ascii="Angsana New" w:hAnsi="Angsana New" w:hint="cs"/>
          <w:sz w:val="30"/>
          <w:szCs w:val="30"/>
          <w:cs/>
        </w:rPr>
        <w:t xml:space="preserve"> </w:t>
      </w:r>
      <w:r w:rsidR="00BA4CE6">
        <w:rPr>
          <w:rFonts w:ascii="Angsana New" w:hAnsi="Angsana New"/>
          <w:sz w:val="30"/>
          <w:szCs w:val="30"/>
        </w:rPr>
        <w:t>2565</w:t>
      </w:r>
    </w:p>
    <w:p w14:paraId="4D19FD52" w14:textId="780634E7" w:rsidR="00052F09" w:rsidRDefault="00052F09" w:rsidP="002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33726B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B8CD8" w14:textId="77777777" w:rsidR="000445C8" w:rsidRDefault="000445C8">
      <w:r>
        <w:separator/>
      </w:r>
    </w:p>
  </w:endnote>
  <w:endnote w:type="continuationSeparator" w:id="0">
    <w:p w14:paraId="680FE0FD" w14:textId="77777777" w:rsidR="000445C8" w:rsidRDefault="0004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ACF2B25-8475-40C1-A006-5FBA441E2E77}"/>
    <w:embedBold r:id="rId2" w:fontKey="{7EC51B0A-B4C3-4074-A42B-186C50C4A121}"/>
    <w:embedItalic r:id="rId3" w:fontKey="{090BEBAE-0C53-435D-BFDB-249F1FEBA98D}"/>
    <w:embedBoldItalic r:id="rId4" w:fontKey="{F98D6D53-EA2B-43FE-B5F6-BFB7C7CDA5F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6917" w14:textId="46FF5E39" w:rsidR="008806B5" w:rsidRDefault="008806B5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8806B5" w:rsidRDefault="008806B5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29BF" w14:textId="77777777" w:rsidR="008806B5" w:rsidRPr="00804CAF" w:rsidRDefault="008806B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8806B5" w:rsidRPr="001B16E3" w:rsidRDefault="008806B5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D67" w14:textId="40FDE64E" w:rsidR="008806B5" w:rsidRPr="00F25036" w:rsidRDefault="008806B5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3215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31FE7E7" w14:textId="611B032C" w:rsidR="008806B5" w:rsidRPr="0033726B" w:rsidRDefault="008806B5">
        <w:pPr>
          <w:pStyle w:val="Footer"/>
          <w:jc w:val="center"/>
          <w:rPr>
            <w:rFonts w:asciiTheme="majorBidi" w:hAnsiTheme="majorBidi" w:cstheme="majorBidi"/>
          </w:rPr>
        </w:pPr>
        <w:r w:rsidRPr="0033726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3726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3726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3726B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33726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DEDF" w14:textId="77777777" w:rsidR="000445C8" w:rsidRDefault="000445C8">
      <w:r>
        <w:separator/>
      </w:r>
    </w:p>
  </w:footnote>
  <w:footnote w:type="continuationSeparator" w:id="0">
    <w:p w14:paraId="1F76E374" w14:textId="77777777" w:rsidR="000445C8" w:rsidRDefault="00044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B008" w14:textId="77777777" w:rsidR="008806B5" w:rsidRPr="001B16E3" w:rsidRDefault="008806B5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A62E" w14:textId="03860E12" w:rsidR="008806B5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8D68CA6" w14:textId="69DE9A6A" w:rsidR="0033726B" w:rsidRDefault="0033726B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D6B3BF" w14:textId="77777777" w:rsidR="0033726B" w:rsidRPr="00985A84" w:rsidRDefault="0033726B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 w:numId="4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69"/>
    <w:rsid w:val="0004239F"/>
    <w:rsid w:val="0004298E"/>
    <w:rsid w:val="00042B71"/>
    <w:rsid w:val="00042D36"/>
    <w:rsid w:val="000431E5"/>
    <w:rsid w:val="00043D66"/>
    <w:rsid w:val="000445C8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329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650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1A6A"/>
    <w:rsid w:val="000D1F65"/>
    <w:rsid w:val="000D2250"/>
    <w:rsid w:val="000D2670"/>
    <w:rsid w:val="000D63B7"/>
    <w:rsid w:val="000D67DF"/>
    <w:rsid w:val="000D6A4E"/>
    <w:rsid w:val="000D6F6B"/>
    <w:rsid w:val="000D76D9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47D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6D9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559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224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9C5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4A27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1897"/>
    <w:rsid w:val="0019322B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28E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288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36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1667"/>
    <w:rsid w:val="001F368F"/>
    <w:rsid w:val="001F374C"/>
    <w:rsid w:val="001F3D7B"/>
    <w:rsid w:val="001F417A"/>
    <w:rsid w:val="001F4419"/>
    <w:rsid w:val="001F4BD0"/>
    <w:rsid w:val="001F667C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0D22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67348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299"/>
    <w:rsid w:val="00292C8B"/>
    <w:rsid w:val="002939DF"/>
    <w:rsid w:val="002944F8"/>
    <w:rsid w:val="002948CA"/>
    <w:rsid w:val="0029754B"/>
    <w:rsid w:val="00297BC3"/>
    <w:rsid w:val="00297E10"/>
    <w:rsid w:val="00297E18"/>
    <w:rsid w:val="002A0153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3649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00A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4F18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26B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832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DA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1D50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14C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090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2D03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DA8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5A6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9E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A11"/>
    <w:rsid w:val="004E6E63"/>
    <w:rsid w:val="004E6E64"/>
    <w:rsid w:val="004E6EE9"/>
    <w:rsid w:val="004E6F70"/>
    <w:rsid w:val="004E7807"/>
    <w:rsid w:val="004E7B90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3C7F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38E"/>
    <w:rsid w:val="005448DD"/>
    <w:rsid w:val="00544D34"/>
    <w:rsid w:val="00544E42"/>
    <w:rsid w:val="00545AFE"/>
    <w:rsid w:val="00545B54"/>
    <w:rsid w:val="00545D7D"/>
    <w:rsid w:val="00545FC7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56EB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5E22"/>
    <w:rsid w:val="0058664E"/>
    <w:rsid w:val="005869D1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A7E18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47C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4C68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284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0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1D1B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5CF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58F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0DC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0EE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75B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8C4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37F29"/>
    <w:rsid w:val="00740760"/>
    <w:rsid w:val="007411A9"/>
    <w:rsid w:val="0074130C"/>
    <w:rsid w:val="00741821"/>
    <w:rsid w:val="00741A48"/>
    <w:rsid w:val="00741B3F"/>
    <w:rsid w:val="00741C71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59E5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6A8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108"/>
    <w:rsid w:val="00796C70"/>
    <w:rsid w:val="00796E2F"/>
    <w:rsid w:val="00796ED0"/>
    <w:rsid w:val="00796FF5"/>
    <w:rsid w:val="00797296"/>
    <w:rsid w:val="007A0002"/>
    <w:rsid w:val="007A07DB"/>
    <w:rsid w:val="007A0E40"/>
    <w:rsid w:val="007A19CE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2D5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40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3F93"/>
    <w:rsid w:val="00824720"/>
    <w:rsid w:val="00824AC1"/>
    <w:rsid w:val="00824D52"/>
    <w:rsid w:val="008268A2"/>
    <w:rsid w:val="00826A5C"/>
    <w:rsid w:val="00826FCB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43AF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45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8A6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2DC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23D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C83"/>
    <w:rsid w:val="008C0D0D"/>
    <w:rsid w:val="008C0DF6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38F7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8F7B25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4D18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0A9D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69F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21E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A4B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175D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3B7"/>
    <w:rsid w:val="00A434A3"/>
    <w:rsid w:val="00A4357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1FAB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5A1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2E3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9AC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4FC"/>
    <w:rsid w:val="00AC5880"/>
    <w:rsid w:val="00AC60CA"/>
    <w:rsid w:val="00AC6E16"/>
    <w:rsid w:val="00AC7126"/>
    <w:rsid w:val="00AC714C"/>
    <w:rsid w:val="00AC71BC"/>
    <w:rsid w:val="00AC7361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EA6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39AD"/>
    <w:rsid w:val="00B03A30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958"/>
    <w:rsid w:val="00B33ACB"/>
    <w:rsid w:val="00B3486F"/>
    <w:rsid w:val="00B34A5D"/>
    <w:rsid w:val="00B34E15"/>
    <w:rsid w:val="00B34E83"/>
    <w:rsid w:val="00B35C65"/>
    <w:rsid w:val="00B35CD7"/>
    <w:rsid w:val="00B36210"/>
    <w:rsid w:val="00B364A2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505"/>
    <w:rsid w:val="00B619CD"/>
    <w:rsid w:val="00B61D9B"/>
    <w:rsid w:val="00B6289D"/>
    <w:rsid w:val="00B62DB6"/>
    <w:rsid w:val="00B63984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0BE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538"/>
    <w:rsid w:val="00B94DE9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CE6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72D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91C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1CA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0B4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B29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3CD9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591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092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4C51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CA4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E95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42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4225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54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B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DAE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326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80C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43F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5C0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07A81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4EE1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79F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6C7D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219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5A8"/>
    <w:rsid w:val="00F23B06"/>
    <w:rsid w:val="00F23C44"/>
    <w:rsid w:val="00F23C65"/>
    <w:rsid w:val="00F23F1E"/>
    <w:rsid w:val="00F241DF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4B60"/>
    <w:rsid w:val="00F35223"/>
    <w:rsid w:val="00F357F2"/>
    <w:rsid w:val="00F35AB0"/>
    <w:rsid w:val="00F35F73"/>
    <w:rsid w:val="00F361D8"/>
    <w:rsid w:val="00F362F7"/>
    <w:rsid w:val="00F3642F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5FD0"/>
    <w:rsid w:val="00F8601C"/>
    <w:rsid w:val="00F8605B"/>
    <w:rsid w:val="00F86213"/>
    <w:rsid w:val="00F86341"/>
    <w:rsid w:val="00F86D23"/>
    <w:rsid w:val="00F86FA7"/>
    <w:rsid w:val="00F91B47"/>
    <w:rsid w:val="00F92184"/>
    <w:rsid w:val="00F923CB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448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176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030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  <w:style w:type="character" w:customStyle="1" w:styleId="ListParagraphChar">
    <w:name w:val="List Paragraph Char"/>
    <w:link w:val="ListParagraph"/>
    <w:uiPriority w:val="34"/>
    <w:locked/>
    <w:rsid w:val="00DF743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453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2183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2022-07-29T09:45:00Z</cp:lastPrinted>
  <dcterms:created xsi:type="dcterms:W3CDTF">2022-11-09T07:20:00Z</dcterms:created>
  <dcterms:modified xsi:type="dcterms:W3CDTF">2022-11-09T07:24:00Z</dcterms:modified>
</cp:coreProperties>
</file>