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1AC73CA4" w:rsidR="00726B9B" w:rsidRPr="00650105" w:rsidRDefault="0021653C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630850D3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51119DC5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2BDE76B8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78012C0D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107D36C1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2EAA4FA6" w:rsidR="0056217B" w:rsidRPr="00650105" w:rsidRDefault="00140418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73182E0F" w:rsidR="0056217B" w:rsidRPr="00650105" w:rsidRDefault="003A1339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41714C" w:rsidRPr="00C52C41" w14:paraId="6EFED7B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4B6A2AF" w14:textId="41A7998C" w:rsidR="0041714C" w:rsidRDefault="0041714C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5D8BD9C8" w14:textId="77777777" w:rsidR="0041714C" w:rsidRPr="00650105" w:rsidRDefault="0041714C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592EAF10" w14:textId="2347E859" w:rsidR="0041714C" w:rsidRDefault="0041714C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6EFC1F50" w:rsidR="003A1339" w:rsidRPr="00650105" w:rsidRDefault="0041714C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10344697" w:rsidR="003A1339" w:rsidRPr="00650105" w:rsidRDefault="0041714C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4D0C5AE" w14:textId="77777777" w:rsidR="00503C7F" w:rsidRDefault="00503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45142F9" w14:textId="0981D4E3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 w:rsidRPr="00292299">
        <w:rPr>
          <w:rFonts w:ascii="Angsana New" w:hAnsi="Angsana New" w:hint="cs"/>
          <w:sz w:val="30"/>
          <w:szCs w:val="30"/>
          <w:cs/>
        </w:rPr>
        <w:t>แบบย่อ</w:t>
      </w:r>
      <w:r w:rsidRPr="0029229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922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2299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292299" w:rsidRDefault="00784EB3" w:rsidP="0064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7AB392FE" w14:textId="11F3F550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922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2299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 w:rsidRPr="00292299">
        <w:rPr>
          <w:rFonts w:ascii="Angsana New" w:hAnsi="Angsana New"/>
          <w:sz w:val="30"/>
          <w:szCs w:val="30"/>
          <w:cs/>
        </w:rPr>
        <w:t>การเงินจาก</w:t>
      </w:r>
      <w:r w:rsidR="004F1F61" w:rsidRPr="00292299">
        <w:rPr>
          <w:rFonts w:ascii="Angsana New" w:hAnsi="Angsana New" w:hint="cs"/>
          <w:sz w:val="30"/>
          <w:szCs w:val="30"/>
          <w:cs/>
        </w:rPr>
        <w:t>คณะ</w:t>
      </w:r>
      <w:r w:rsidR="00526631" w:rsidRPr="00292299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 w:rsidRPr="00292299">
        <w:rPr>
          <w:rFonts w:ascii="Angsana New" w:hAnsi="Angsana New"/>
          <w:sz w:val="30"/>
          <w:szCs w:val="30"/>
        </w:rPr>
        <w:t xml:space="preserve"> </w:t>
      </w:r>
      <w:r w:rsidR="007846A8">
        <w:rPr>
          <w:rFonts w:ascii="Angsana New" w:hAnsi="Angsana New"/>
          <w:sz w:val="30"/>
          <w:szCs w:val="30"/>
        </w:rPr>
        <w:t xml:space="preserve">9 </w:t>
      </w:r>
      <w:r w:rsidR="007846A8">
        <w:rPr>
          <w:rFonts w:ascii="Angsana New" w:hAnsi="Angsana New" w:hint="cs"/>
          <w:sz w:val="30"/>
          <w:szCs w:val="30"/>
          <w:cs/>
        </w:rPr>
        <w:t>พฤศจิกายน</w:t>
      </w:r>
      <w:r w:rsidR="00AB1617"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="00F65F6F" w:rsidRPr="00292299">
        <w:rPr>
          <w:rFonts w:ascii="Angsana New" w:hAnsi="Angsana New" w:hint="cs"/>
          <w:sz w:val="30"/>
          <w:szCs w:val="30"/>
        </w:rPr>
        <w:t>256</w:t>
      </w:r>
      <w:r w:rsidR="00BA4CE6" w:rsidRPr="00292299">
        <w:rPr>
          <w:rFonts w:ascii="Angsana New" w:hAnsi="Angsana New"/>
          <w:sz w:val="30"/>
          <w:szCs w:val="30"/>
        </w:rPr>
        <w:t>5</w:t>
      </w:r>
    </w:p>
    <w:p w14:paraId="561B1AC6" w14:textId="77777777" w:rsidR="00726B9B" w:rsidRPr="00292299" w:rsidRDefault="00726B9B" w:rsidP="0064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2A98F62B" w14:textId="21A84380" w:rsidR="00726B9B" w:rsidRPr="00292299" w:rsidRDefault="00A42740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92299">
        <w:rPr>
          <w:rFonts w:ascii="Angsana New" w:hAnsi="Angsana New"/>
          <w:b/>
          <w:bCs/>
          <w:sz w:val="30"/>
          <w:szCs w:val="30"/>
        </w:rPr>
        <w:t>1</w:t>
      </w:r>
      <w:r w:rsidR="00726B9B" w:rsidRPr="00292299">
        <w:rPr>
          <w:rFonts w:ascii="Angsana New" w:hAnsi="Angsana New"/>
          <w:b/>
          <w:bCs/>
          <w:sz w:val="30"/>
          <w:szCs w:val="30"/>
        </w:rPr>
        <w:tab/>
      </w:r>
      <w:r w:rsidR="00726B9B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0658FD" w:rsidRPr="00292299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292299" w:rsidRDefault="00726B9B" w:rsidP="0064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6288EA" w14:textId="1BA0D551" w:rsidR="006E100D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806B5" w:rsidRPr="00292299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662B589D" w14:textId="77777777" w:rsidR="006E100D" w:rsidRPr="00292299" w:rsidRDefault="006E100D" w:rsidP="0064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B8FB7D" w14:textId="7F2D8BCF" w:rsidR="0070069C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="008806B5" w:rsidRPr="00292299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797E1EA5" w14:textId="77777777" w:rsidR="0070069C" w:rsidRPr="00292299" w:rsidRDefault="0070069C" w:rsidP="0064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086906A" w14:textId="0D0BFD69" w:rsidR="009B3614" w:rsidRPr="00292299" w:rsidRDefault="00140418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92299">
        <w:rPr>
          <w:rFonts w:ascii="Angsana New" w:hAnsi="Angsana New"/>
          <w:b/>
          <w:bCs/>
          <w:sz w:val="30"/>
          <w:szCs w:val="30"/>
        </w:rPr>
        <w:t>2</w:t>
      </w:r>
      <w:r w:rsidR="009B3614" w:rsidRPr="00292299">
        <w:rPr>
          <w:rFonts w:ascii="Angsana New" w:hAnsi="Angsana New"/>
          <w:b/>
          <w:bCs/>
          <w:sz w:val="30"/>
          <w:szCs w:val="30"/>
        </w:rPr>
        <w:tab/>
      </w:r>
      <w:r w:rsidR="009B3614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292299" w:rsidRDefault="00917F8F" w:rsidP="0064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690EEF" w14:textId="43E8F921" w:rsidR="002D5F2C" w:rsidRPr="00292299" w:rsidRDefault="009109E2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3C2360"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A93BDF"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="00A84E9F"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</w:t>
      </w:r>
      <w:r w:rsidR="00992175"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="007846A8">
        <w:rPr>
          <w:rFonts w:ascii="Angsana New" w:hAnsi="Angsana New" w:hint="cs"/>
          <w:sz w:val="30"/>
          <w:szCs w:val="30"/>
          <w:cs/>
        </w:rPr>
        <w:t>หกเดือน</w:t>
      </w:r>
      <w:r w:rsidRPr="0029229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1653C" w:rsidRPr="00292299">
        <w:rPr>
          <w:rFonts w:ascii="Angsana New" w:hAnsi="Angsana New" w:hint="cs"/>
          <w:sz w:val="30"/>
          <w:szCs w:val="30"/>
        </w:rPr>
        <w:t>30</w:t>
      </w:r>
      <w:r w:rsidR="00B85011"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="007846A8">
        <w:rPr>
          <w:rFonts w:ascii="Angsana New" w:hAnsi="Angsana New" w:hint="cs"/>
          <w:sz w:val="30"/>
          <w:szCs w:val="30"/>
          <w:cs/>
        </w:rPr>
        <w:t>กันยา</w:t>
      </w:r>
      <w:r w:rsidR="00B85011" w:rsidRPr="00292299">
        <w:rPr>
          <w:rFonts w:ascii="Angsana New" w:hAnsi="Angsana New" w:hint="cs"/>
          <w:sz w:val="30"/>
          <w:szCs w:val="30"/>
          <w:cs/>
        </w:rPr>
        <w:t xml:space="preserve">ยน </w:t>
      </w:r>
      <w:r w:rsidR="0021653C" w:rsidRPr="00292299">
        <w:rPr>
          <w:rFonts w:ascii="Angsana New" w:hAnsi="Angsana New" w:hint="cs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37C6B188" w14:textId="1F0D6403" w:rsidR="00292299" w:rsidRDefault="00292299" w:rsidP="00645CFB">
      <w:pPr>
        <w:spacing w:line="200" w:lineRule="exact"/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270"/>
        <w:gridCol w:w="1260"/>
        <w:gridCol w:w="270"/>
        <w:gridCol w:w="1260"/>
        <w:gridCol w:w="270"/>
        <w:gridCol w:w="1350"/>
      </w:tblGrid>
      <w:tr w:rsidR="007846A8" w:rsidRPr="00292299" w14:paraId="1226A486" w14:textId="77DEAA71" w:rsidTr="007846A8">
        <w:trPr>
          <w:tblHeader/>
        </w:trPr>
        <w:tc>
          <w:tcPr>
            <w:tcW w:w="3420" w:type="dxa"/>
          </w:tcPr>
          <w:p w14:paraId="712C6F75" w14:textId="608E408E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</w:tc>
        <w:tc>
          <w:tcPr>
            <w:tcW w:w="2970" w:type="dxa"/>
            <w:gridSpan w:val="3"/>
          </w:tcPr>
          <w:p w14:paraId="27E187E2" w14:textId="2FEF3AA3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CBACDD8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43D9A8D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846A8" w:rsidRPr="00292299" w14:paraId="1FC012BD" w14:textId="3A5EE379" w:rsidTr="007846A8">
        <w:trPr>
          <w:tblHeader/>
        </w:trPr>
        <w:tc>
          <w:tcPr>
            <w:tcW w:w="3420" w:type="dxa"/>
          </w:tcPr>
          <w:p w14:paraId="681695AA" w14:textId="41AE9A05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970" w:type="dxa"/>
            <w:gridSpan w:val="3"/>
          </w:tcPr>
          <w:p w14:paraId="1519F45B" w14:textId="02A591C2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8D1D84B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5496109" w14:textId="168B8CCF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6A8" w:rsidRPr="00292299" w14:paraId="7383E5A6" w14:textId="4B1C8C6E" w:rsidTr="007846A8">
        <w:trPr>
          <w:tblHeader/>
        </w:trPr>
        <w:tc>
          <w:tcPr>
            <w:tcW w:w="3420" w:type="dxa"/>
          </w:tcPr>
          <w:p w14:paraId="617D4183" w14:textId="16CE72E0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440" w:type="dxa"/>
          </w:tcPr>
          <w:p w14:paraId="295ED783" w14:textId="6F0FBB7D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526503" w14:textId="06A890C5" w:rsidR="007846A8" w:rsidRPr="00292299" w:rsidRDefault="007846A8" w:rsidP="007846A8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9FDA1" w14:textId="71E5CE88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A9D366" w14:textId="77777777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22060" w14:textId="0A258306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A9B9FB" w14:textId="77777777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442F6" w14:textId="5C202869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7846A8" w:rsidRPr="00292299" w14:paraId="35005F95" w14:textId="52C99987" w:rsidTr="007846A8">
        <w:trPr>
          <w:tblHeader/>
        </w:trPr>
        <w:tc>
          <w:tcPr>
            <w:tcW w:w="3420" w:type="dxa"/>
          </w:tcPr>
          <w:p w14:paraId="3DF40F26" w14:textId="77777777" w:rsidR="007846A8" w:rsidRPr="00292299" w:rsidRDefault="007846A8" w:rsidP="00292299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120" w:type="dxa"/>
            <w:gridSpan w:val="7"/>
          </w:tcPr>
          <w:p w14:paraId="1B13B8CC" w14:textId="1B487040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6A8" w:rsidRPr="00292299" w14:paraId="75E13953" w14:textId="5EA51B09" w:rsidTr="007846A8">
        <w:tc>
          <w:tcPr>
            <w:tcW w:w="3420" w:type="dxa"/>
          </w:tcPr>
          <w:p w14:paraId="6A5FA13B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6123FB4E" w14:textId="6D0C5764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9C59F" w14:textId="0A57B0BD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DF15C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40524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F3F31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50200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0B198F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C83" w:rsidRPr="00292299" w14:paraId="6051419C" w14:textId="67E0755D" w:rsidTr="007846A8">
        <w:tc>
          <w:tcPr>
            <w:tcW w:w="3420" w:type="dxa"/>
          </w:tcPr>
          <w:p w14:paraId="2339A6DC" w14:textId="5A26A86F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33E02FD0" w14:textId="66222255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C83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8C0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0C83">
              <w:rPr>
                <w:rFonts w:asciiTheme="majorBidi" w:hAnsiTheme="majorBidi"/>
                <w:sz w:val="30"/>
                <w:szCs w:val="30"/>
                <w:cs/>
              </w:rPr>
              <w:t>297</w:t>
            </w:r>
          </w:p>
        </w:tc>
        <w:tc>
          <w:tcPr>
            <w:tcW w:w="270" w:type="dxa"/>
          </w:tcPr>
          <w:p w14:paraId="03631CC6" w14:textId="3C6CC5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08D16" w14:textId="4A6B275C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29,357</w:t>
            </w:r>
          </w:p>
        </w:tc>
        <w:tc>
          <w:tcPr>
            <w:tcW w:w="270" w:type="dxa"/>
          </w:tcPr>
          <w:p w14:paraId="065F03EF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9DE2F" w14:textId="3AD48A44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 w:cstheme="majorBidi"/>
                <w:sz w:val="30"/>
                <w:szCs w:val="30"/>
              </w:rPr>
              <w:t>25,297</w:t>
            </w:r>
          </w:p>
        </w:tc>
        <w:tc>
          <w:tcPr>
            <w:tcW w:w="270" w:type="dxa"/>
          </w:tcPr>
          <w:p w14:paraId="552701F6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0358B6" w14:textId="09BF22E4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29,357</w:t>
            </w:r>
          </w:p>
        </w:tc>
      </w:tr>
      <w:tr w:rsidR="008C0C83" w:rsidRPr="00292299" w14:paraId="7AD6DE38" w14:textId="006F157D" w:rsidTr="007846A8">
        <w:tc>
          <w:tcPr>
            <w:tcW w:w="3420" w:type="dxa"/>
          </w:tcPr>
          <w:p w14:paraId="33EEC12B" w14:textId="73ABCEF1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440" w:type="dxa"/>
          </w:tcPr>
          <w:p w14:paraId="4DF262BB" w14:textId="02B22297" w:rsidR="008C0C83" w:rsidRPr="008C0C83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3,6</w:t>
            </w:r>
            <w:r w:rsidR="00622284">
              <w:rPr>
                <w:rFonts w:asciiTheme="majorBidi" w:hAnsiTheme="majorBidi" w:hint="cs"/>
                <w:sz w:val="30"/>
                <w:szCs w:val="30"/>
                <w:cs/>
              </w:rPr>
              <w:t>97</w:t>
            </w:r>
          </w:p>
        </w:tc>
        <w:tc>
          <w:tcPr>
            <w:tcW w:w="270" w:type="dxa"/>
          </w:tcPr>
          <w:p w14:paraId="1A2E5BF4" w14:textId="3A970046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A61CC" w14:textId="0BD1D72E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3,801</w:t>
            </w:r>
          </w:p>
        </w:tc>
        <w:tc>
          <w:tcPr>
            <w:tcW w:w="270" w:type="dxa"/>
          </w:tcPr>
          <w:p w14:paraId="142EB2FB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61653" w14:textId="069F26C2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622284">
              <w:rPr>
                <w:rFonts w:asciiTheme="majorBidi" w:hAnsiTheme="majorBidi" w:cstheme="majorBidi" w:hint="cs"/>
                <w:sz w:val="30"/>
                <w:szCs w:val="30"/>
                <w:cs/>
              </w:rPr>
              <w:t>97</w:t>
            </w:r>
          </w:p>
        </w:tc>
        <w:tc>
          <w:tcPr>
            <w:tcW w:w="270" w:type="dxa"/>
          </w:tcPr>
          <w:p w14:paraId="44408033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9807F2" w14:textId="04AA498B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3,801</w:t>
            </w:r>
          </w:p>
        </w:tc>
      </w:tr>
      <w:tr w:rsidR="008C0C83" w:rsidRPr="00D54225" w14:paraId="56C87306" w14:textId="237596D9" w:rsidTr="007846A8">
        <w:tc>
          <w:tcPr>
            <w:tcW w:w="3420" w:type="dxa"/>
          </w:tcPr>
          <w:p w14:paraId="6219893C" w14:textId="011AD822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08B2A88E" w14:textId="4D3CAD28" w:rsidR="008C0C83" w:rsidRPr="008C0C83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21,991</w:t>
            </w:r>
          </w:p>
        </w:tc>
        <w:tc>
          <w:tcPr>
            <w:tcW w:w="270" w:type="dxa"/>
          </w:tcPr>
          <w:p w14:paraId="48F8F653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EA479" w14:textId="0C38C2A0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6C137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EC88AD" w14:textId="6C7CDC29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C83">
              <w:rPr>
                <w:rFonts w:asciiTheme="majorBidi" w:hAnsiTheme="majorBidi" w:cstheme="majorBidi"/>
                <w:sz w:val="30"/>
                <w:szCs w:val="30"/>
              </w:rPr>
              <w:t>21,991</w:t>
            </w:r>
          </w:p>
        </w:tc>
        <w:tc>
          <w:tcPr>
            <w:tcW w:w="270" w:type="dxa"/>
          </w:tcPr>
          <w:p w14:paraId="33B5532E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28D028" w14:textId="13D41342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C83" w:rsidRPr="00292299" w14:paraId="16021F16" w14:textId="45C679C1" w:rsidTr="007846A8">
        <w:tc>
          <w:tcPr>
            <w:tcW w:w="3420" w:type="dxa"/>
          </w:tcPr>
          <w:p w14:paraId="284ED57D" w14:textId="77777777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3D8B087D" w14:textId="2BCBADC6" w:rsidR="008C0C83" w:rsidRPr="008C0C83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28,915</w:t>
            </w:r>
          </w:p>
        </w:tc>
        <w:tc>
          <w:tcPr>
            <w:tcW w:w="270" w:type="dxa"/>
          </w:tcPr>
          <w:p w14:paraId="0856FE6E" w14:textId="5291C6F8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3B9F7" w14:textId="788F2F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31,213</w:t>
            </w:r>
          </w:p>
        </w:tc>
        <w:tc>
          <w:tcPr>
            <w:tcW w:w="270" w:type="dxa"/>
          </w:tcPr>
          <w:p w14:paraId="45961B2B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C6A40" w14:textId="0D1700FE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 w:cstheme="majorBidi"/>
                <w:sz w:val="30"/>
                <w:szCs w:val="30"/>
              </w:rPr>
              <w:t>28,915</w:t>
            </w:r>
          </w:p>
        </w:tc>
        <w:tc>
          <w:tcPr>
            <w:tcW w:w="270" w:type="dxa"/>
          </w:tcPr>
          <w:p w14:paraId="43582D35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9B841" w14:textId="49F39748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31,213</w:t>
            </w:r>
          </w:p>
        </w:tc>
      </w:tr>
      <w:tr w:rsidR="008C0C83" w:rsidRPr="00292299" w14:paraId="1B810DFD" w14:textId="435E78F8" w:rsidTr="007846A8">
        <w:trPr>
          <w:trHeight w:val="272"/>
        </w:trPr>
        <w:tc>
          <w:tcPr>
            <w:tcW w:w="3420" w:type="dxa"/>
          </w:tcPr>
          <w:p w14:paraId="34F46BED" w14:textId="4774A472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11A5759E" w14:textId="3FD66164" w:rsidR="008C0C83" w:rsidRPr="008C0C83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8C0C83">
              <w:rPr>
                <w:rFonts w:asciiTheme="majorBidi" w:hAnsiTheme="majorBidi"/>
                <w:sz w:val="30"/>
                <w:szCs w:val="30"/>
              </w:rPr>
              <w:t>4,195</w:t>
            </w:r>
          </w:p>
        </w:tc>
        <w:tc>
          <w:tcPr>
            <w:tcW w:w="270" w:type="dxa"/>
          </w:tcPr>
          <w:p w14:paraId="10E5793B" w14:textId="19D16892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889F3" w14:textId="281CE30A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  <w:tc>
          <w:tcPr>
            <w:tcW w:w="270" w:type="dxa"/>
          </w:tcPr>
          <w:p w14:paraId="68BC4AA6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6C311" w14:textId="468DB98F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0C83">
              <w:rPr>
                <w:rFonts w:asciiTheme="majorBidi" w:hAnsiTheme="majorBidi" w:cstheme="majorBidi"/>
                <w:sz w:val="30"/>
                <w:szCs w:val="30"/>
              </w:rPr>
              <w:t>4,195</w:t>
            </w:r>
          </w:p>
        </w:tc>
        <w:tc>
          <w:tcPr>
            <w:tcW w:w="270" w:type="dxa"/>
          </w:tcPr>
          <w:p w14:paraId="129C50C2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539664" w14:textId="20FF82F8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</w:tr>
      <w:tr w:rsidR="008C0C83" w:rsidRPr="00292299" w14:paraId="505B0215" w14:textId="13BD3B12" w:rsidTr="007846A8">
        <w:tc>
          <w:tcPr>
            <w:tcW w:w="3420" w:type="dxa"/>
          </w:tcPr>
          <w:p w14:paraId="268B8E14" w14:textId="4710AAAF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440" w:type="dxa"/>
          </w:tcPr>
          <w:p w14:paraId="6F87C713" w14:textId="78089962" w:rsidR="008C0C83" w:rsidRPr="006B70EE" w:rsidRDefault="008C0C83" w:rsidP="008C0C83">
            <w:pPr>
              <w:tabs>
                <w:tab w:val="decimal" w:pos="123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178A3" w14:textId="20581E1B" w:rsidR="008C0C83" w:rsidRPr="00292299" w:rsidRDefault="008C0C83" w:rsidP="008C0C83">
            <w:pPr>
              <w:tabs>
                <w:tab w:val="left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8CCF0" w14:textId="77777777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C0C47" w14:textId="77777777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1C1B5" w14:textId="77777777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B3346" w14:textId="77777777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D29E" w14:textId="77777777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B29" w:rsidRPr="00292299" w14:paraId="5838262E" w14:textId="718FD043" w:rsidTr="007846A8">
        <w:tc>
          <w:tcPr>
            <w:tcW w:w="3420" w:type="dxa"/>
          </w:tcPr>
          <w:p w14:paraId="5C4EAFCE" w14:textId="7A16AB55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51BB6C45" w14:textId="6E46DBE6" w:rsidR="00C97B29" w:rsidRPr="006B70E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14:paraId="1E356544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A9F26" w14:textId="7DEA2A3C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2CE0D8A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6A763" w14:textId="5BDB59C8" w:rsidR="00C97B29" w:rsidRPr="00C97B2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7B2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784E282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358484" w14:textId="7AFE9772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97B29" w:rsidRPr="00292299" w14:paraId="169B42F0" w14:textId="77777777" w:rsidTr="007846A8">
        <w:tc>
          <w:tcPr>
            <w:tcW w:w="3420" w:type="dxa"/>
          </w:tcPr>
          <w:p w14:paraId="10DB6C04" w14:textId="46F72F0A" w:rsidR="00C97B29" w:rsidRPr="00292299" w:rsidRDefault="00F1521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97B2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4CCB9D62" w14:textId="7E7D7517" w:rsidR="00C97B29" w:rsidRPr="006B70E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1A0D4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3B1E4" w14:textId="1B634805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C5F9A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C86BD" w14:textId="50AB58CF" w:rsidR="00C97B29" w:rsidRPr="00C97B29" w:rsidRDefault="00F1521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59,085</w:t>
            </w:r>
          </w:p>
        </w:tc>
        <w:tc>
          <w:tcPr>
            <w:tcW w:w="270" w:type="dxa"/>
          </w:tcPr>
          <w:p w14:paraId="2329DACD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BBB1A8" w14:textId="1404E65B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25,582</w:t>
            </w:r>
          </w:p>
        </w:tc>
      </w:tr>
      <w:tr w:rsidR="00C97B29" w:rsidRPr="00292299" w14:paraId="00BD7EBF" w14:textId="61297E43" w:rsidTr="007846A8">
        <w:tc>
          <w:tcPr>
            <w:tcW w:w="3420" w:type="dxa"/>
          </w:tcPr>
          <w:p w14:paraId="4AD3071C" w14:textId="0B38E90D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D7CB947" w14:textId="15A68072" w:rsidR="00C97B29" w:rsidRPr="006B70E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9F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509E1142" w14:textId="2B63C4AC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08EEC9" w14:textId="4ACEA3FC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  <w:tc>
          <w:tcPr>
            <w:tcW w:w="270" w:type="dxa"/>
          </w:tcPr>
          <w:p w14:paraId="57B9F765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97F088" w14:textId="4BE7A363" w:rsidR="00C97B29" w:rsidRPr="00C97B2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7B2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240BA04C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DC708" w14:textId="1B05E0F1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</w:tr>
      <w:tr w:rsidR="00C97B29" w:rsidRPr="00292299" w14:paraId="2997D4B1" w14:textId="4A292698" w:rsidTr="00A1175D">
        <w:tc>
          <w:tcPr>
            <w:tcW w:w="3420" w:type="dxa"/>
          </w:tcPr>
          <w:p w14:paraId="6093B485" w14:textId="7E8466D1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</w:tcPr>
          <w:p w14:paraId="40ACAECF" w14:textId="2F9A4658" w:rsidR="00C97B29" w:rsidRPr="006B70E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379F">
              <w:rPr>
                <w:rFonts w:asciiTheme="majorBidi" w:hAnsiTheme="majorBidi" w:cstheme="majorBidi"/>
                <w:sz w:val="30"/>
                <w:szCs w:val="30"/>
              </w:rPr>
              <w:t>1,044,327</w:t>
            </w:r>
          </w:p>
        </w:tc>
        <w:tc>
          <w:tcPr>
            <w:tcW w:w="270" w:type="dxa"/>
            <w:shd w:val="clear" w:color="auto" w:fill="auto"/>
          </w:tcPr>
          <w:p w14:paraId="3CA65A0B" w14:textId="24DCAB84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D9261C" w14:textId="7475CEEA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1,105,542</w:t>
            </w:r>
          </w:p>
        </w:tc>
        <w:tc>
          <w:tcPr>
            <w:tcW w:w="270" w:type="dxa"/>
            <w:shd w:val="clear" w:color="auto" w:fill="auto"/>
          </w:tcPr>
          <w:p w14:paraId="117C094C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B97DCF" w14:textId="1073DF64" w:rsidR="00C97B29" w:rsidRPr="00C97B2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7B29">
              <w:rPr>
                <w:rFonts w:asciiTheme="majorBidi" w:hAnsiTheme="majorBidi" w:cstheme="majorBidi"/>
                <w:sz w:val="30"/>
                <w:szCs w:val="30"/>
              </w:rPr>
              <w:t>1,044,327</w:t>
            </w:r>
          </w:p>
        </w:tc>
        <w:tc>
          <w:tcPr>
            <w:tcW w:w="270" w:type="dxa"/>
          </w:tcPr>
          <w:p w14:paraId="49D9C8E3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A60E6" w14:textId="4B9333A6" w:rsidR="00C97B29" w:rsidRPr="00D94DA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DAE">
              <w:rPr>
                <w:rFonts w:asciiTheme="majorBidi" w:hAnsiTheme="majorBidi" w:cstheme="majorBidi"/>
                <w:sz w:val="30"/>
                <w:szCs w:val="30"/>
              </w:rPr>
              <w:t>1,105,542</w:t>
            </w:r>
          </w:p>
        </w:tc>
      </w:tr>
      <w:tr w:rsidR="00C97B29" w:rsidRPr="00292299" w14:paraId="4962016D" w14:textId="77777777" w:rsidTr="007846A8">
        <w:tc>
          <w:tcPr>
            <w:tcW w:w="3420" w:type="dxa"/>
          </w:tcPr>
          <w:p w14:paraId="277A3C3B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765775B" w14:textId="77777777" w:rsidR="00C97B29" w:rsidRPr="006B70E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0A252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FE978" w14:textId="77777777" w:rsidR="00C97B29" w:rsidRPr="00D54225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2C9DF4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448C5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89113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C241C5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B29" w:rsidRPr="00292299" w14:paraId="7FDAD4D2" w14:textId="34241C91" w:rsidTr="007846A8">
        <w:tc>
          <w:tcPr>
            <w:tcW w:w="3420" w:type="dxa"/>
          </w:tcPr>
          <w:p w14:paraId="3F53FD73" w14:textId="5E386482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3F0578DF" w14:textId="41040577" w:rsidR="00C97B29" w:rsidRPr="006B70EE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2BE91" w14:textId="63F166E6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328A4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6A8C3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9A1B7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CB7C4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68A550" w14:textId="77777777" w:rsidR="00C97B29" w:rsidRPr="00292299" w:rsidRDefault="00C97B29" w:rsidP="00C97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030" w:rsidRPr="00292299" w14:paraId="57725615" w14:textId="119AE893" w:rsidTr="007846A8">
        <w:trPr>
          <w:trHeight w:val="299"/>
        </w:trPr>
        <w:tc>
          <w:tcPr>
            <w:tcW w:w="3420" w:type="dxa"/>
          </w:tcPr>
          <w:p w14:paraId="092373CE" w14:textId="7E525722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6359A700" w14:textId="53CA16E4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1,413,912</w:t>
            </w:r>
          </w:p>
        </w:tc>
        <w:tc>
          <w:tcPr>
            <w:tcW w:w="270" w:type="dxa"/>
          </w:tcPr>
          <w:p w14:paraId="7E8E5CF6" w14:textId="4FFACB64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18AAF" w14:textId="1BF55C88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1,234,964</w:t>
            </w:r>
          </w:p>
        </w:tc>
        <w:tc>
          <w:tcPr>
            <w:tcW w:w="270" w:type="dxa"/>
          </w:tcPr>
          <w:p w14:paraId="23C96974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0169E" w14:textId="483FA2B4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1,413,912</w:t>
            </w:r>
          </w:p>
        </w:tc>
        <w:tc>
          <w:tcPr>
            <w:tcW w:w="270" w:type="dxa"/>
          </w:tcPr>
          <w:p w14:paraId="026FFF09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90233" w14:textId="0E149733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1,234,964</w:t>
            </w:r>
          </w:p>
        </w:tc>
      </w:tr>
      <w:tr w:rsidR="00FF7030" w:rsidRPr="00292299" w14:paraId="3483327B" w14:textId="66366492" w:rsidTr="007846A8">
        <w:trPr>
          <w:trHeight w:val="299"/>
        </w:trPr>
        <w:tc>
          <w:tcPr>
            <w:tcW w:w="3420" w:type="dxa"/>
          </w:tcPr>
          <w:p w14:paraId="79A142B2" w14:textId="39552E3F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440" w:type="dxa"/>
          </w:tcPr>
          <w:p w14:paraId="3A888D3E" w14:textId="0ADCFF00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22,331</w:t>
            </w:r>
          </w:p>
        </w:tc>
        <w:tc>
          <w:tcPr>
            <w:tcW w:w="270" w:type="dxa"/>
          </w:tcPr>
          <w:p w14:paraId="239F50A0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4E072" w14:textId="2EEB859B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A31B8" w14:textId="77777777" w:rsidR="00FF7030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B979A3" w14:textId="4C51AF2D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22,331</w:t>
            </w:r>
          </w:p>
        </w:tc>
        <w:tc>
          <w:tcPr>
            <w:tcW w:w="270" w:type="dxa"/>
          </w:tcPr>
          <w:p w14:paraId="61184EB8" w14:textId="77777777" w:rsidR="00FF7030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BD3398" w14:textId="46F92CB6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030" w:rsidRPr="00292299" w14:paraId="505C7E82" w14:textId="2871200B" w:rsidTr="007846A8">
        <w:tc>
          <w:tcPr>
            <w:tcW w:w="3420" w:type="dxa"/>
          </w:tcPr>
          <w:p w14:paraId="585D3CDE" w14:textId="7B1C6DB3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1D6DC9E" w14:textId="5B2F5221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  <w:tc>
          <w:tcPr>
            <w:tcW w:w="270" w:type="dxa"/>
          </w:tcPr>
          <w:p w14:paraId="3E280AB7" w14:textId="01688584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0D8DD" w14:textId="1C7147A1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270" w:type="dxa"/>
          </w:tcPr>
          <w:p w14:paraId="68114B2C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06728C" w14:textId="74BA3EBD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4,322</w:t>
            </w:r>
          </w:p>
        </w:tc>
        <w:tc>
          <w:tcPr>
            <w:tcW w:w="270" w:type="dxa"/>
          </w:tcPr>
          <w:p w14:paraId="5D800C15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E706F6" w14:textId="603509E6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</w:tr>
      <w:tr w:rsidR="00FF7030" w:rsidRPr="00292299" w14:paraId="57BC6565" w14:textId="3802D15A" w:rsidTr="00A1175D">
        <w:tc>
          <w:tcPr>
            <w:tcW w:w="3420" w:type="dxa"/>
          </w:tcPr>
          <w:p w14:paraId="076E348C" w14:textId="5462CAC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</w:tcPr>
          <w:p w14:paraId="33E3A920" w14:textId="416E9F7E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1,365,998</w:t>
            </w:r>
          </w:p>
        </w:tc>
        <w:tc>
          <w:tcPr>
            <w:tcW w:w="270" w:type="dxa"/>
            <w:shd w:val="clear" w:color="auto" w:fill="auto"/>
          </w:tcPr>
          <w:p w14:paraId="4E5A4809" w14:textId="4ADA4DB3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EAB8B2" w14:textId="40D5A76E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1,013,687</w:t>
            </w:r>
          </w:p>
        </w:tc>
        <w:tc>
          <w:tcPr>
            <w:tcW w:w="270" w:type="dxa"/>
            <w:shd w:val="clear" w:color="auto" w:fill="auto"/>
          </w:tcPr>
          <w:p w14:paraId="45B2C0C5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BB2CD4" w14:textId="2805E05B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1,365,998</w:t>
            </w:r>
          </w:p>
        </w:tc>
        <w:tc>
          <w:tcPr>
            <w:tcW w:w="270" w:type="dxa"/>
          </w:tcPr>
          <w:p w14:paraId="39193AA4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63632" w14:textId="6DC996D7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1,013,687</w:t>
            </w:r>
          </w:p>
        </w:tc>
      </w:tr>
      <w:tr w:rsidR="00FF7030" w:rsidRPr="00292299" w14:paraId="148EF2B9" w14:textId="57FA0776" w:rsidTr="007846A8">
        <w:tc>
          <w:tcPr>
            <w:tcW w:w="3420" w:type="dxa"/>
          </w:tcPr>
          <w:p w14:paraId="6C2626A8" w14:textId="52FF77D6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440" w:type="dxa"/>
          </w:tcPr>
          <w:p w14:paraId="0EA5EF06" w14:textId="4BE98701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F738D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0AECE" w14:textId="5F850CC9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14:paraId="3371B8F0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8ABF0" w14:textId="047CDB1A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DA39AA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D17E7" w14:textId="69ACB196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</w:tr>
      <w:tr w:rsidR="00FF7030" w:rsidRPr="00292299" w14:paraId="62069E8B" w14:textId="618AD12F" w:rsidTr="007846A8">
        <w:tc>
          <w:tcPr>
            <w:tcW w:w="3420" w:type="dxa"/>
          </w:tcPr>
          <w:p w14:paraId="56CAEA63" w14:textId="0F0BDADE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71A5CBBD" w14:textId="58ED1039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13,635</w:t>
            </w:r>
          </w:p>
        </w:tc>
        <w:tc>
          <w:tcPr>
            <w:tcW w:w="270" w:type="dxa"/>
          </w:tcPr>
          <w:p w14:paraId="1E86988D" w14:textId="57C9BEB3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7391C" w14:textId="0E487575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10,001</w:t>
            </w:r>
          </w:p>
        </w:tc>
        <w:tc>
          <w:tcPr>
            <w:tcW w:w="270" w:type="dxa"/>
          </w:tcPr>
          <w:p w14:paraId="5C13C1A9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2D41C" w14:textId="44EE3855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13,635</w:t>
            </w:r>
          </w:p>
        </w:tc>
        <w:tc>
          <w:tcPr>
            <w:tcW w:w="270" w:type="dxa"/>
          </w:tcPr>
          <w:p w14:paraId="3574B6C6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87D0DE" w14:textId="2125AE85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10,001</w:t>
            </w:r>
          </w:p>
        </w:tc>
      </w:tr>
      <w:tr w:rsidR="00FF7030" w:rsidRPr="00292299" w14:paraId="45B85A58" w14:textId="6664917D" w:rsidTr="007846A8">
        <w:tc>
          <w:tcPr>
            <w:tcW w:w="3420" w:type="dxa"/>
          </w:tcPr>
          <w:p w14:paraId="32FD1D41" w14:textId="1C9D1F0C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440" w:type="dxa"/>
          </w:tcPr>
          <w:p w14:paraId="32EF3708" w14:textId="1B1AD6BC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A1175D">
              <w:rPr>
                <w:rFonts w:asciiTheme="majorBidi" w:hAnsiTheme="majorBidi" w:cstheme="majorBidi" w:hint="cs"/>
                <w:sz w:val="30"/>
                <w:szCs w:val="30"/>
                <w:cs/>
              </w:rPr>
              <w:t>599</w:t>
            </w:r>
          </w:p>
        </w:tc>
        <w:tc>
          <w:tcPr>
            <w:tcW w:w="270" w:type="dxa"/>
          </w:tcPr>
          <w:p w14:paraId="6EA49FD1" w14:textId="00861563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5A42D" w14:textId="0CCEB557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13,224</w:t>
            </w:r>
          </w:p>
        </w:tc>
        <w:tc>
          <w:tcPr>
            <w:tcW w:w="270" w:type="dxa"/>
          </w:tcPr>
          <w:p w14:paraId="06A6C32D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C9853" w14:textId="72606361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A1175D">
              <w:rPr>
                <w:rFonts w:asciiTheme="majorBidi" w:hAnsiTheme="majorBidi" w:cstheme="majorBidi" w:hint="cs"/>
                <w:sz w:val="30"/>
                <w:szCs w:val="30"/>
                <w:cs/>
              </w:rPr>
              <w:t>599</w:t>
            </w:r>
          </w:p>
        </w:tc>
        <w:tc>
          <w:tcPr>
            <w:tcW w:w="270" w:type="dxa"/>
          </w:tcPr>
          <w:p w14:paraId="35A95642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2E5522" w14:textId="3DA4F4CA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13,224</w:t>
            </w:r>
          </w:p>
        </w:tc>
      </w:tr>
      <w:tr w:rsidR="00FF7030" w:rsidRPr="00292299" w14:paraId="2E9952C4" w14:textId="7B84C254" w:rsidTr="00A1175D">
        <w:trPr>
          <w:trHeight w:val="146"/>
        </w:trPr>
        <w:tc>
          <w:tcPr>
            <w:tcW w:w="3420" w:type="dxa"/>
          </w:tcPr>
          <w:p w14:paraId="4C6EAF85" w14:textId="7F0A4AF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2376D5BB" w14:textId="65717360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7030">
              <w:rPr>
                <w:rFonts w:asciiTheme="majorBidi" w:hAnsiTheme="majorBidi" w:cstheme="majorBidi"/>
                <w:sz w:val="30"/>
                <w:szCs w:val="30"/>
              </w:rPr>
              <w:t>13,516</w:t>
            </w:r>
          </w:p>
        </w:tc>
        <w:tc>
          <w:tcPr>
            <w:tcW w:w="270" w:type="dxa"/>
            <w:shd w:val="clear" w:color="auto" w:fill="auto"/>
          </w:tcPr>
          <w:p w14:paraId="1EA1F32E" w14:textId="1E1EED00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FAEFF" w14:textId="710F880B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16,393</w:t>
            </w:r>
          </w:p>
        </w:tc>
        <w:tc>
          <w:tcPr>
            <w:tcW w:w="270" w:type="dxa"/>
            <w:shd w:val="clear" w:color="auto" w:fill="auto"/>
          </w:tcPr>
          <w:p w14:paraId="2536B75D" w14:textId="77777777" w:rsidR="00FF7030" w:rsidRPr="007846A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0EBBE6" w14:textId="039BB73B" w:rsidR="00FF7030" w:rsidRPr="00FF2176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2176">
              <w:rPr>
                <w:rFonts w:asciiTheme="majorBidi" w:hAnsiTheme="majorBidi" w:cstheme="majorBidi"/>
                <w:sz w:val="30"/>
                <w:szCs w:val="30"/>
              </w:rPr>
              <w:t>13,516</w:t>
            </w:r>
          </w:p>
        </w:tc>
        <w:tc>
          <w:tcPr>
            <w:tcW w:w="270" w:type="dxa"/>
          </w:tcPr>
          <w:p w14:paraId="20E9E9E1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200D93" w14:textId="7C4FC65E" w:rsidR="00FF7030" w:rsidRPr="0079610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16,393</w:t>
            </w:r>
          </w:p>
        </w:tc>
      </w:tr>
      <w:tr w:rsidR="00FF7030" w:rsidRPr="00292299" w14:paraId="15049FA6" w14:textId="77777777" w:rsidTr="007846A8">
        <w:trPr>
          <w:trHeight w:val="146"/>
        </w:trPr>
        <w:tc>
          <w:tcPr>
            <w:tcW w:w="3420" w:type="dxa"/>
          </w:tcPr>
          <w:p w14:paraId="5B43FA69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EA831B" w14:textId="77777777" w:rsidR="00FF7030" w:rsidRPr="006B70EE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49168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AFA27" w14:textId="77777777" w:rsidR="00FF7030" w:rsidRPr="007846A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B8CEC" w14:textId="77777777" w:rsidR="00FF7030" w:rsidRPr="007846A8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A2328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3A52D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47B8D" w14:textId="77777777" w:rsidR="00FF7030" w:rsidRPr="00292299" w:rsidRDefault="00FF7030" w:rsidP="00FF7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CA4" w:rsidRPr="00292299" w14:paraId="094C2AF1" w14:textId="7BB57A05" w:rsidTr="007846A8">
        <w:trPr>
          <w:trHeight w:val="182"/>
        </w:trPr>
        <w:tc>
          <w:tcPr>
            <w:tcW w:w="3420" w:type="dxa"/>
          </w:tcPr>
          <w:p w14:paraId="798EFB76" w14:textId="743705A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440" w:type="dxa"/>
          </w:tcPr>
          <w:p w14:paraId="7D51E99B" w14:textId="194BCA76" w:rsidR="00D31CA4" w:rsidRPr="006B70E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CA4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A7BD65F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DBC61E" w14:textId="3B620574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6108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2734F0F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FFC61" w14:textId="7F03AB64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7B90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05E0A2F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1705CD" w14:textId="5706577F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D31CA4" w:rsidRPr="00292299" w14:paraId="74C81E79" w14:textId="77777777" w:rsidTr="007846A8">
        <w:trPr>
          <w:trHeight w:val="182"/>
        </w:trPr>
        <w:tc>
          <w:tcPr>
            <w:tcW w:w="3420" w:type="dxa"/>
          </w:tcPr>
          <w:p w14:paraId="1EE058B8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B84178" w14:textId="77777777" w:rsidR="00D31CA4" w:rsidRPr="006B70E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45C07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B64A9" w14:textId="77777777" w:rsidR="00D31CA4" w:rsidRPr="00B910B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91ABCB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786316" w14:textId="77777777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E22C1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FED5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CA4" w:rsidRPr="00292299" w14:paraId="5734BDA8" w14:textId="1A469092" w:rsidTr="007846A8">
        <w:trPr>
          <w:trHeight w:val="236"/>
        </w:trPr>
        <w:tc>
          <w:tcPr>
            <w:tcW w:w="3420" w:type="dxa"/>
          </w:tcPr>
          <w:p w14:paraId="62EF05D1" w14:textId="0DFAD3B8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06BEFD98" w14:textId="2D4F4217" w:rsidR="00D31CA4" w:rsidRPr="006B70E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35B73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A84390" w14:textId="228DE094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79ACD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7F913" w14:textId="77777777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F8655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4F7B3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CA4" w:rsidRPr="00292299" w14:paraId="5CD2426A" w14:textId="453F4C84" w:rsidTr="007846A8">
        <w:trPr>
          <w:trHeight w:val="191"/>
        </w:trPr>
        <w:tc>
          <w:tcPr>
            <w:tcW w:w="3420" w:type="dxa"/>
          </w:tcPr>
          <w:p w14:paraId="743D012F" w14:textId="6A98DF61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636366A0" w14:textId="724BBA40" w:rsidR="00D31CA4" w:rsidRPr="006B70E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650062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C9DE5" w14:textId="3350D142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4E5EA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8F433" w14:textId="77777777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07E22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675087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CA4" w:rsidRPr="00292299" w14:paraId="7FA23760" w14:textId="1E890617" w:rsidTr="007846A8">
        <w:trPr>
          <w:trHeight w:val="407"/>
        </w:trPr>
        <w:tc>
          <w:tcPr>
            <w:tcW w:w="3420" w:type="dxa"/>
          </w:tcPr>
          <w:p w14:paraId="22BC0609" w14:textId="7A217C9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</w:tcPr>
          <w:p w14:paraId="070F402A" w14:textId="4C57AE30" w:rsidR="00D31CA4" w:rsidRPr="006B70E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CA4">
              <w:rPr>
                <w:rFonts w:asciiTheme="majorBidi" w:hAnsiTheme="majorBidi" w:cstheme="majorBidi"/>
                <w:sz w:val="30"/>
                <w:szCs w:val="30"/>
              </w:rPr>
              <w:t>22,836</w:t>
            </w:r>
          </w:p>
        </w:tc>
        <w:tc>
          <w:tcPr>
            <w:tcW w:w="270" w:type="dxa"/>
            <w:vAlign w:val="bottom"/>
          </w:tcPr>
          <w:p w14:paraId="7ACB7F73" w14:textId="20F23606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EF1E1" w14:textId="00A61A38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25,648</w:t>
            </w:r>
          </w:p>
        </w:tc>
        <w:tc>
          <w:tcPr>
            <w:tcW w:w="270" w:type="dxa"/>
          </w:tcPr>
          <w:p w14:paraId="658B3103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096D3" w14:textId="4AD31B75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7B90">
              <w:rPr>
                <w:rFonts w:asciiTheme="majorBidi" w:hAnsiTheme="majorBidi" w:cstheme="majorBidi"/>
                <w:sz w:val="30"/>
                <w:szCs w:val="30"/>
              </w:rPr>
              <w:t>22,836</w:t>
            </w:r>
          </w:p>
        </w:tc>
        <w:tc>
          <w:tcPr>
            <w:tcW w:w="270" w:type="dxa"/>
          </w:tcPr>
          <w:p w14:paraId="15CB3C90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BB58EE" w14:textId="5D2E7457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25,648</w:t>
            </w:r>
          </w:p>
        </w:tc>
      </w:tr>
      <w:tr w:rsidR="00D31CA4" w:rsidRPr="00292299" w14:paraId="41F66918" w14:textId="734F5B41" w:rsidTr="007846A8">
        <w:tc>
          <w:tcPr>
            <w:tcW w:w="3420" w:type="dxa"/>
            <w:shd w:val="clear" w:color="auto" w:fill="auto"/>
          </w:tcPr>
          <w:p w14:paraId="54C94C5F" w14:textId="2591D57D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9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79230A" w14:textId="5AC23237" w:rsidR="00D31CA4" w:rsidRPr="00A942E3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CA4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F24419" w14:textId="52C22102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A7445D" w14:textId="7F48785C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76DD18F2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0BD89E" w14:textId="1FD1225C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7B9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787D0442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6CC0AD" w14:textId="5A321A07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D31CA4" w:rsidRPr="00292299" w14:paraId="19C2C13F" w14:textId="5528949F" w:rsidTr="007846A8">
        <w:tc>
          <w:tcPr>
            <w:tcW w:w="3420" w:type="dxa"/>
            <w:shd w:val="clear" w:color="auto" w:fill="auto"/>
          </w:tcPr>
          <w:p w14:paraId="252A983C" w14:textId="52E415B8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5A18F" w14:textId="711EC70A" w:rsidR="00D31CA4" w:rsidRPr="00B910B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,964</w:t>
            </w:r>
          </w:p>
        </w:tc>
        <w:tc>
          <w:tcPr>
            <w:tcW w:w="270" w:type="dxa"/>
            <w:shd w:val="clear" w:color="auto" w:fill="auto"/>
          </w:tcPr>
          <w:p w14:paraId="7821E581" w14:textId="4E422441" w:rsidR="00D31CA4" w:rsidRPr="00B910BE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5600D" w14:textId="632077D8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25,782</w:t>
            </w:r>
          </w:p>
        </w:tc>
        <w:tc>
          <w:tcPr>
            <w:tcW w:w="270" w:type="dxa"/>
          </w:tcPr>
          <w:p w14:paraId="41CC432B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9CBF2C" w14:textId="242788D6" w:rsidR="00D31CA4" w:rsidRPr="004E7B90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22,964</w:t>
            </w:r>
          </w:p>
        </w:tc>
        <w:tc>
          <w:tcPr>
            <w:tcW w:w="270" w:type="dxa"/>
          </w:tcPr>
          <w:p w14:paraId="3B2D64E3" w14:textId="77777777" w:rsidR="00D31CA4" w:rsidRPr="00292299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DA878F" w14:textId="32E02444" w:rsidR="00D31CA4" w:rsidRPr="00796108" w:rsidRDefault="00D31CA4" w:rsidP="00D31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25,782</w:t>
            </w:r>
          </w:p>
        </w:tc>
      </w:tr>
    </w:tbl>
    <w:p w14:paraId="2190F64A" w14:textId="77777777" w:rsidR="007846A8" w:rsidRDefault="0078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5BDEC3F8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765A6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F743F">
        <w:rPr>
          <w:rFonts w:ascii="Angsana New" w:hAnsi="Angsana New"/>
          <w:sz w:val="30"/>
          <w:szCs w:val="30"/>
        </w:rPr>
        <w:t>5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621D0">
        <w:rPr>
          <w:rFonts w:ascii="Angsana New" w:hAnsi="Angsana New" w:hint="cs"/>
          <w:sz w:val="30"/>
          <w:szCs w:val="30"/>
          <w:cs/>
        </w:rPr>
        <w:t>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DF743F"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B352FB" w14:textId="3902C5BE" w:rsidR="008D3612" w:rsidRDefault="008D3612" w:rsidP="006B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DF743F" w:rsidRPr="00DF743F" w14:paraId="67F000B5" w14:textId="77777777" w:rsidTr="00DF743F">
        <w:trPr>
          <w:tblHeader/>
        </w:trPr>
        <w:tc>
          <w:tcPr>
            <w:tcW w:w="5773" w:type="dxa"/>
            <w:gridSpan w:val="2"/>
          </w:tcPr>
          <w:p w14:paraId="7F80098E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6DFB978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F743F" w:rsidRPr="00DF743F" w14:paraId="374EDDD3" w14:textId="77777777" w:rsidTr="00DF743F">
        <w:trPr>
          <w:tblHeader/>
        </w:trPr>
        <w:tc>
          <w:tcPr>
            <w:tcW w:w="5773" w:type="dxa"/>
            <w:gridSpan w:val="2"/>
          </w:tcPr>
          <w:p w14:paraId="7D581FA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38C34C32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DF743F" w:rsidRPr="00DF743F" w14:paraId="701539B2" w14:textId="77777777" w:rsidTr="00DF743F">
        <w:trPr>
          <w:tblHeader/>
        </w:trPr>
        <w:tc>
          <w:tcPr>
            <w:tcW w:w="5773" w:type="dxa"/>
            <w:gridSpan w:val="2"/>
          </w:tcPr>
          <w:p w14:paraId="67A0C25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1D4B6F06" w14:textId="6F1BBCC7" w:rsidR="004765A6" w:rsidRPr="00DF743F" w:rsidRDefault="00DF743F" w:rsidP="0047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65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1EF0B99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7A9CE54A" w14:textId="349FCCA6" w:rsidR="00DF743F" w:rsidRPr="00DF743F" w:rsidRDefault="005A7E18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743F"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DF743F" w:rsidRPr="00DF743F" w14:paraId="5CACE475" w14:textId="77777777" w:rsidTr="00DF743F">
        <w:trPr>
          <w:tblHeader/>
        </w:trPr>
        <w:tc>
          <w:tcPr>
            <w:tcW w:w="5773" w:type="dxa"/>
            <w:gridSpan w:val="2"/>
          </w:tcPr>
          <w:p w14:paraId="632F0D6C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1F22C479" w14:textId="78521D82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D8207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561314B" w14:textId="46F52D5B" w:rsidR="00DF743F" w:rsidRPr="00DF743F" w:rsidRDefault="005A7E18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743F" w:rsidRPr="00DF743F" w14:paraId="0E17F6F0" w14:textId="77777777" w:rsidTr="00DF743F">
        <w:trPr>
          <w:tblHeader/>
        </w:trPr>
        <w:tc>
          <w:tcPr>
            <w:tcW w:w="5773" w:type="dxa"/>
            <w:gridSpan w:val="2"/>
          </w:tcPr>
          <w:p w14:paraId="79535E9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0E5FD91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43F" w:rsidRPr="00DF743F" w14:paraId="66AA3F37" w14:textId="77777777" w:rsidTr="00DF743F">
        <w:tc>
          <w:tcPr>
            <w:tcW w:w="5773" w:type="dxa"/>
            <w:gridSpan w:val="2"/>
            <w:hideMark/>
          </w:tcPr>
          <w:p w14:paraId="486915C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02753CCD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70EE" w:rsidRPr="00DF743F" w14:paraId="0775BD26" w14:textId="77777777" w:rsidTr="00DF743F">
        <w:trPr>
          <w:trHeight w:val="272"/>
        </w:trPr>
        <w:tc>
          <w:tcPr>
            <w:tcW w:w="5773" w:type="dxa"/>
            <w:gridSpan w:val="2"/>
            <w:hideMark/>
          </w:tcPr>
          <w:p w14:paraId="2C480A69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62C41810" w14:textId="4B7B8BFF" w:rsidR="006B70EE" w:rsidRPr="006B70EE" w:rsidRDefault="00366832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  <w:tc>
          <w:tcPr>
            <w:tcW w:w="270" w:type="dxa"/>
          </w:tcPr>
          <w:p w14:paraId="17DC0750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6F11584F" w14:textId="2C1A9F0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6B70EE" w:rsidRPr="00DF743F" w14:paraId="17F8C2A5" w14:textId="77777777" w:rsidTr="00DF743F">
        <w:trPr>
          <w:trHeight w:val="182"/>
        </w:trPr>
        <w:tc>
          <w:tcPr>
            <w:tcW w:w="5773" w:type="dxa"/>
            <w:gridSpan w:val="2"/>
            <w:hideMark/>
          </w:tcPr>
          <w:p w14:paraId="4AE60464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42E5" w14:textId="01E1DE58" w:rsidR="006B70EE" w:rsidRPr="006B70EE" w:rsidRDefault="00366832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649,017</w:t>
            </w:r>
          </w:p>
        </w:tc>
        <w:tc>
          <w:tcPr>
            <w:tcW w:w="270" w:type="dxa"/>
          </w:tcPr>
          <w:p w14:paraId="306A51D7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26850" w14:textId="16155A3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497,812</w:t>
            </w:r>
          </w:p>
        </w:tc>
      </w:tr>
      <w:tr w:rsidR="006B70EE" w:rsidRPr="00DF743F" w14:paraId="31C55F3C" w14:textId="77777777" w:rsidTr="00DF743F">
        <w:trPr>
          <w:trHeight w:val="334"/>
        </w:trPr>
        <w:tc>
          <w:tcPr>
            <w:tcW w:w="5773" w:type="dxa"/>
            <w:gridSpan w:val="2"/>
          </w:tcPr>
          <w:p w14:paraId="3D4FF7E7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62917" w14:textId="44DD14FC" w:rsidR="006B70EE" w:rsidRPr="00366832" w:rsidRDefault="00366832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660,227</w:t>
            </w:r>
          </w:p>
        </w:tc>
        <w:tc>
          <w:tcPr>
            <w:tcW w:w="270" w:type="dxa"/>
          </w:tcPr>
          <w:p w14:paraId="7BC33ED4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E454D" w14:textId="7FCF901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F743F" w:rsidRPr="00DF743F" w14:paraId="238CFE68" w14:textId="77777777" w:rsidTr="00DF743F">
        <w:trPr>
          <w:trHeight w:val="182"/>
        </w:trPr>
        <w:tc>
          <w:tcPr>
            <w:tcW w:w="5773" w:type="dxa"/>
            <w:gridSpan w:val="2"/>
            <w:hideMark/>
          </w:tcPr>
          <w:p w14:paraId="7BE3467A" w14:textId="77777777" w:rsidR="00DF743F" w:rsidRPr="00DF743F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5913B3AD" w14:textId="707AEE45" w:rsidR="00DF743F" w:rsidRPr="006B70EE" w:rsidRDefault="00366832" w:rsidP="00191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0C95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4198F21C" w14:textId="146ABDB5" w:rsidR="00DF743F" w:rsidRPr="00DF743F" w:rsidRDefault="00DF743F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43F" w:rsidRPr="00DF743F" w14:paraId="5F939932" w14:textId="77777777" w:rsidTr="00DF743F">
        <w:trPr>
          <w:trHeight w:val="262"/>
        </w:trPr>
        <w:tc>
          <w:tcPr>
            <w:tcW w:w="5773" w:type="dxa"/>
            <w:gridSpan w:val="2"/>
            <w:hideMark/>
          </w:tcPr>
          <w:p w14:paraId="73089446" w14:textId="77777777" w:rsidR="00DF743F" w:rsidRPr="00DF743F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D3FFC" w14:textId="54FA4147" w:rsidR="00DF743F" w:rsidRPr="006B70EE" w:rsidRDefault="00250D2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660,227</w:t>
            </w:r>
          </w:p>
        </w:tc>
        <w:tc>
          <w:tcPr>
            <w:tcW w:w="270" w:type="dxa"/>
          </w:tcPr>
          <w:p w14:paraId="01FC7873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A57558" w14:textId="3B75C6C0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F743F" w:rsidRPr="00D02092" w14:paraId="5A29EEF5" w14:textId="77777777" w:rsidTr="006B70EE">
        <w:trPr>
          <w:trHeight w:val="260"/>
        </w:trPr>
        <w:tc>
          <w:tcPr>
            <w:tcW w:w="5773" w:type="dxa"/>
            <w:gridSpan w:val="2"/>
          </w:tcPr>
          <w:p w14:paraId="3C68F70B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A3FB5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ACD02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79FCB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743F" w:rsidRPr="00DF743F" w14:paraId="67EAADDE" w14:textId="77777777" w:rsidTr="00DF743F">
        <w:tc>
          <w:tcPr>
            <w:tcW w:w="5773" w:type="dxa"/>
            <w:gridSpan w:val="2"/>
            <w:hideMark/>
          </w:tcPr>
          <w:p w14:paraId="15C12065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2D04920B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63713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38F9F2F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70EE" w:rsidRPr="00DF743F" w14:paraId="327E4A43" w14:textId="77777777" w:rsidTr="00DF743F">
        <w:tc>
          <w:tcPr>
            <w:tcW w:w="5773" w:type="dxa"/>
            <w:gridSpan w:val="2"/>
            <w:hideMark/>
          </w:tcPr>
          <w:p w14:paraId="311D0A1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42182802" w14:textId="4813E384" w:rsidR="006B70EE" w:rsidRPr="006B70EE" w:rsidRDefault="00823F93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33C3BBE7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770C6B53" w14:textId="03E18743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6B70EE" w:rsidRPr="00DF743F" w14:paraId="34E631DA" w14:textId="77777777" w:rsidTr="00DF743F">
        <w:tc>
          <w:tcPr>
            <w:tcW w:w="5773" w:type="dxa"/>
            <w:gridSpan w:val="2"/>
            <w:hideMark/>
          </w:tcPr>
          <w:p w14:paraId="31F3B09A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6CCAC9A0" w14:textId="6CD5D3CD" w:rsidR="006B70EE" w:rsidRPr="006B70EE" w:rsidRDefault="00823F93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5,154</w:t>
            </w:r>
          </w:p>
        </w:tc>
        <w:tc>
          <w:tcPr>
            <w:tcW w:w="270" w:type="dxa"/>
          </w:tcPr>
          <w:p w14:paraId="3AA5FC7B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0CD3D02E" w14:textId="1AC74E3E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</w:tr>
      <w:tr w:rsidR="006B70EE" w:rsidRPr="00DF743F" w14:paraId="34A6F428" w14:textId="77777777" w:rsidTr="00DF743F">
        <w:tc>
          <w:tcPr>
            <w:tcW w:w="5773" w:type="dxa"/>
            <w:gridSpan w:val="2"/>
            <w:hideMark/>
          </w:tcPr>
          <w:p w14:paraId="7E135A6C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0E675" w14:textId="43D0B152" w:rsidR="006B70EE" w:rsidRPr="006B70EE" w:rsidRDefault="00823F93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2,619</w:t>
            </w:r>
          </w:p>
        </w:tc>
        <w:tc>
          <w:tcPr>
            <w:tcW w:w="270" w:type="dxa"/>
          </w:tcPr>
          <w:p w14:paraId="3715EED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8B43A" w14:textId="164B6D95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10,822</w:t>
            </w:r>
          </w:p>
        </w:tc>
      </w:tr>
      <w:tr w:rsidR="006B70EE" w:rsidRPr="00DF743F" w14:paraId="0AAE8A2B" w14:textId="77777777" w:rsidTr="00DF743F">
        <w:trPr>
          <w:trHeight w:val="77"/>
        </w:trPr>
        <w:tc>
          <w:tcPr>
            <w:tcW w:w="5773" w:type="dxa"/>
            <w:gridSpan w:val="2"/>
            <w:hideMark/>
          </w:tcPr>
          <w:p w14:paraId="03F16944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01B29" w14:textId="29B5C0D8" w:rsidR="006B70EE" w:rsidRPr="006B70EE" w:rsidRDefault="00823F93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8,758</w:t>
            </w:r>
          </w:p>
        </w:tc>
        <w:tc>
          <w:tcPr>
            <w:tcW w:w="270" w:type="dxa"/>
          </w:tcPr>
          <w:p w14:paraId="04FEDC59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57FDC0" w14:textId="318CFE75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16,091</w:t>
            </w:r>
          </w:p>
        </w:tc>
      </w:tr>
      <w:tr w:rsidR="00DF743F" w:rsidRPr="00D02092" w14:paraId="0B47A9B5" w14:textId="77777777" w:rsidTr="00D02092">
        <w:trPr>
          <w:trHeight w:val="34"/>
        </w:trPr>
        <w:tc>
          <w:tcPr>
            <w:tcW w:w="5773" w:type="dxa"/>
            <w:gridSpan w:val="2"/>
          </w:tcPr>
          <w:p w14:paraId="64F737CF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7B24F622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0372CE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3583DCD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F743F" w:rsidRPr="00DF743F" w14:paraId="4364F5E0" w14:textId="77777777" w:rsidTr="00DF743F">
        <w:tc>
          <w:tcPr>
            <w:tcW w:w="5773" w:type="dxa"/>
            <w:gridSpan w:val="2"/>
            <w:hideMark/>
          </w:tcPr>
          <w:p w14:paraId="5649503A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5597936A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F3B4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490D5C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EE" w:rsidRPr="00DF743F" w14:paraId="3ACF052D" w14:textId="77777777" w:rsidTr="00D52FE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13396506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1BE55812" w14:textId="18CC1847" w:rsidR="006B70EE" w:rsidRPr="006B70EE" w:rsidRDefault="00824720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11,681</w:t>
            </w:r>
          </w:p>
        </w:tc>
        <w:tc>
          <w:tcPr>
            <w:tcW w:w="270" w:type="dxa"/>
            <w:vAlign w:val="bottom"/>
          </w:tcPr>
          <w:p w14:paraId="4870698E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  <w:hideMark/>
          </w:tcPr>
          <w:p w14:paraId="1B8E3D36" w14:textId="79EBBE00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70EE" w:rsidRPr="00DF743F" w14:paraId="459925E4" w14:textId="77777777" w:rsidTr="00DF743F">
        <w:tc>
          <w:tcPr>
            <w:tcW w:w="5773" w:type="dxa"/>
            <w:gridSpan w:val="2"/>
            <w:hideMark/>
          </w:tcPr>
          <w:p w14:paraId="330670E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19263ACB" w14:textId="498C6102" w:rsidR="006B70EE" w:rsidRPr="006B70EE" w:rsidRDefault="00824720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200,600</w:t>
            </w:r>
          </w:p>
        </w:tc>
        <w:tc>
          <w:tcPr>
            <w:tcW w:w="270" w:type="dxa"/>
          </w:tcPr>
          <w:p w14:paraId="6AAA2E4C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1DBF0E6D" w14:textId="604377A4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244,151</w:t>
            </w:r>
          </w:p>
        </w:tc>
      </w:tr>
      <w:tr w:rsidR="006B70EE" w:rsidRPr="00DF743F" w14:paraId="6D33763A" w14:textId="77777777" w:rsidTr="00DF743F">
        <w:tc>
          <w:tcPr>
            <w:tcW w:w="5773" w:type="dxa"/>
            <w:gridSpan w:val="2"/>
            <w:hideMark/>
          </w:tcPr>
          <w:p w14:paraId="1F4F81CF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48339DD8" w14:textId="70683D94" w:rsidR="006B70EE" w:rsidRPr="006B70EE" w:rsidRDefault="00824720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403,361</w:t>
            </w:r>
          </w:p>
        </w:tc>
        <w:tc>
          <w:tcPr>
            <w:tcW w:w="270" w:type="dxa"/>
          </w:tcPr>
          <w:p w14:paraId="7F3B316B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1CE3E0CA" w14:textId="35E45DF2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165,543</w:t>
            </w:r>
          </w:p>
        </w:tc>
      </w:tr>
      <w:tr w:rsidR="006B70EE" w:rsidRPr="00DF743F" w14:paraId="4FE39C26" w14:textId="77777777" w:rsidTr="00DF743F">
        <w:trPr>
          <w:trHeight w:val="334"/>
        </w:trPr>
        <w:tc>
          <w:tcPr>
            <w:tcW w:w="5773" w:type="dxa"/>
            <w:gridSpan w:val="2"/>
            <w:hideMark/>
          </w:tcPr>
          <w:p w14:paraId="6A4B8EE5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5E2E5" w14:textId="61AFABFE" w:rsidR="006B70EE" w:rsidRPr="006B70EE" w:rsidRDefault="00824720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615,642</w:t>
            </w:r>
          </w:p>
        </w:tc>
        <w:tc>
          <w:tcPr>
            <w:tcW w:w="270" w:type="dxa"/>
          </w:tcPr>
          <w:p w14:paraId="2FCE6720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56FAE3" w14:textId="0FE6C713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409,697</w:t>
            </w:r>
          </w:p>
        </w:tc>
      </w:tr>
      <w:tr w:rsidR="00DF743F" w:rsidRPr="00D02092" w14:paraId="182F2763" w14:textId="77777777" w:rsidTr="00DF743F">
        <w:trPr>
          <w:trHeight w:val="197"/>
        </w:trPr>
        <w:tc>
          <w:tcPr>
            <w:tcW w:w="5773" w:type="dxa"/>
            <w:gridSpan w:val="2"/>
          </w:tcPr>
          <w:p w14:paraId="69EA34CB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84B87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65694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4521D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743F" w:rsidRPr="00DF743F" w14:paraId="075FD56C" w14:textId="77777777" w:rsidTr="00DF743F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6406B663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708FE15C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567C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22A2F2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70EE" w:rsidRPr="00DF743F" w14:paraId="61FC84A9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028B3315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31334B80" w14:textId="71E90825" w:rsidR="006B70EE" w:rsidRPr="006B70EE" w:rsidRDefault="00737F29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34,811</w:t>
            </w:r>
          </w:p>
        </w:tc>
        <w:tc>
          <w:tcPr>
            <w:tcW w:w="270" w:type="dxa"/>
          </w:tcPr>
          <w:p w14:paraId="17E4410D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2AA04825" w14:textId="18696A9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32,973</w:t>
            </w:r>
          </w:p>
        </w:tc>
      </w:tr>
      <w:tr w:rsidR="006B70EE" w:rsidRPr="00DF743F" w14:paraId="27AE6A22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6E14CEBA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B976E" w14:textId="6B41400C" w:rsidR="006B70EE" w:rsidRPr="006B70EE" w:rsidRDefault="00737F29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13,517</w:t>
            </w:r>
          </w:p>
        </w:tc>
        <w:tc>
          <w:tcPr>
            <w:tcW w:w="270" w:type="dxa"/>
          </w:tcPr>
          <w:p w14:paraId="01FD132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3AD5B" w14:textId="2910033D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</w:p>
        </w:tc>
      </w:tr>
      <w:tr w:rsidR="006B70EE" w:rsidRPr="00DF743F" w14:paraId="37E739F5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692A5E4F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0F33D" w14:textId="62120BDE" w:rsidR="006B70EE" w:rsidRPr="006B70EE" w:rsidRDefault="00737F29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48,328</w:t>
            </w:r>
          </w:p>
        </w:tc>
        <w:tc>
          <w:tcPr>
            <w:tcW w:w="270" w:type="dxa"/>
          </w:tcPr>
          <w:p w14:paraId="1D302C46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1F4D59" w14:textId="025F347D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43,436</w:t>
            </w:r>
          </w:p>
        </w:tc>
      </w:tr>
      <w:tr w:rsidR="00D02092" w:rsidRPr="00DF743F" w14:paraId="059E42E3" w14:textId="77777777" w:rsidTr="00D02092">
        <w:trPr>
          <w:gridBefore w:val="1"/>
          <w:wBefore w:w="9" w:type="dxa"/>
          <w:trHeight w:val="224"/>
        </w:trPr>
        <w:tc>
          <w:tcPr>
            <w:tcW w:w="5764" w:type="dxa"/>
          </w:tcPr>
          <w:p w14:paraId="21242DF4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403A523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E2EBBC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E7A51BC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43F" w:rsidRPr="00DF743F" w14:paraId="76D781FE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3E9F13BA" w14:textId="77777777" w:rsidR="00A942E3" w:rsidRDefault="00A942E3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DDF04B" w14:textId="36AA4ED5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1" w:type="dxa"/>
          </w:tcPr>
          <w:p w14:paraId="15583089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AF9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33F1A1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43F" w:rsidRPr="00DF743F" w14:paraId="188E7886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44A2F79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3B0141AF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1AAA5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043C4E24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EE" w:rsidRPr="00DF743F" w14:paraId="020D5907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2CB25E0F" w14:textId="77777777" w:rsidR="006B70EE" w:rsidRPr="00DF743F" w:rsidRDefault="006B70EE" w:rsidP="006B70EE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51CF33D3" w14:textId="1F732093" w:rsidR="006B70EE" w:rsidRPr="006B70EE" w:rsidRDefault="0054438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1503FF5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  <w:hideMark/>
          </w:tcPr>
          <w:p w14:paraId="556796B4" w14:textId="0F2641C4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6B70EE" w:rsidRPr="00DF743F" w14:paraId="646DA754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551D08A8" w14:textId="77777777" w:rsidR="006B70EE" w:rsidRPr="00DF743F" w:rsidRDefault="006B70EE" w:rsidP="006B70EE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55E1E7D4" w14:textId="1ACF6FDC" w:rsidR="006B70EE" w:rsidRPr="006B70EE" w:rsidRDefault="0054438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19,62</w:t>
            </w:r>
            <w:r w:rsidR="00873451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68795D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2A8C538A" w14:textId="5D1B359C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22,090</w:t>
            </w:r>
          </w:p>
        </w:tc>
      </w:tr>
      <w:tr w:rsidR="006B70EE" w:rsidRPr="00DF743F" w14:paraId="30E52512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5DB9255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9288" w14:textId="452E3D7E" w:rsidR="006B70EE" w:rsidRPr="006B70EE" w:rsidRDefault="0054438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24,55</w:t>
            </w:r>
            <w:r w:rsidR="00873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FD739C9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D08758" w14:textId="16629FBC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27,024</w:t>
            </w:r>
          </w:p>
        </w:tc>
      </w:tr>
    </w:tbl>
    <w:p w14:paraId="7CADB6DD" w14:textId="77777777" w:rsidR="00D02092" w:rsidRPr="00D02092" w:rsidRDefault="00D0209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53F540C6" w14:textId="17E66497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D02092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504CDAD2" w14:textId="23848E45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4765A6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54170">
        <w:rPr>
          <w:rFonts w:ascii="Angsana New" w:hAnsi="Angsana New"/>
          <w:spacing w:val="-2"/>
          <w:sz w:val="30"/>
          <w:szCs w:val="30"/>
        </w:rPr>
        <w:t xml:space="preserve">30 </w:t>
      </w:r>
      <w:r w:rsidR="004765A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254170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21653C"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D02092">
        <w:rPr>
          <w:rFonts w:ascii="Angsana New" w:hAnsi="Angsana New"/>
          <w:spacing w:val="-2"/>
          <w:sz w:val="30"/>
          <w:szCs w:val="30"/>
        </w:rPr>
        <w:t>5</w:t>
      </w:r>
    </w:p>
    <w:p w14:paraId="69DC700B" w14:textId="2DC164C8" w:rsidR="00AE6481" w:rsidRPr="00D02092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</w:p>
    <w:p w14:paraId="6645E68F" w14:textId="77777777" w:rsidR="006E55A0" w:rsidRPr="00D02092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2AAFC01" w14:textId="4A7968AA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</w:rPr>
        <w:t xml:space="preserve"> </w:t>
      </w:r>
      <w:r w:rsidR="004765A6">
        <w:rPr>
          <w:rFonts w:ascii="Angsana New" w:hAnsi="Angsana New" w:hint="cs"/>
          <w:sz w:val="30"/>
          <w:szCs w:val="30"/>
          <w:cs/>
        </w:rPr>
        <w:t>กันยายน</w:t>
      </w:r>
      <w:r w:rsidR="00254170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02092">
        <w:rPr>
          <w:rFonts w:ascii="Angsana New" w:hAnsi="Angsana New"/>
          <w:sz w:val="30"/>
          <w:szCs w:val="30"/>
        </w:rPr>
        <w:t>5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D02092">
        <w:rPr>
          <w:rFonts w:ascii="Angsana New" w:hAnsi="Angsana New"/>
          <w:sz w:val="30"/>
          <w:szCs w:val="30"/>
        </w:rPr>
        <w:t>5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D02092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10"/>
      </w:tblGrid>
      <w:tr w:rsidR="002A5D68" w:rsidRPr="003D047D" w14:paraId="2B22B8B2" w14:textId="77777777" w:rsidTr="006B70EE">
        <w:trPr>
          <w:tblHeader/>
        </w:trPr>
        <w:tc>
          <w:tcPr>
            <w:tcW w:w="5760" w:type="dxa"/>
          </w:tcPr>
          <w:p w14:paraId="65330FA0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0658D5AD" w14:textId="117A5F22" w:rsidR="002A5D68" w:rsidRPr="00D02092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0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D02092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D020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D02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6B70EE">
        <w:trPr>
          <w:tblHeader/>
        </w:trPr>
        <w:tc>
          <w:tcPr>
            <w:tcW w:w="5760" w:type="dxa"/>
          </w:tcPr>
          <w:p w14:paraId="51F96559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1ADCCB1C" w14:textId="77777777" w:rsidR="002A5D68" w:rsidRPr="00D02092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6B70EE">
        <w:trPr>
          <w:tblHeader/>
        </w:trPr>
        <w:tc>
          <w:tcPr>
            <w:tcW w:w="5760" w:type="dxa"/>
          </w:tcPr>
          <w:p w14:paraId="6C7E2CCC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0B597833" w:rsidR="002A5D68" w:rsidRPr="00D02092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54170" w:rsidRPr="00D020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65A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97ED7BF" w14:textId="77777777" w:rsidR="002A5D68" w:rsidRPr="00D02092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278BC3" w14:textId="307B19B5" w:rsidR="002A5D68" w:rsidRPr="00D02092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D0209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6B70EE">
        <w:trPr>
          <w:tblHeader/>
        </w:trPr>
        <w:tc>
          <w:tcPr>
            <w:tcW w:w="5760" w:type="dxa"/>
          </w:tcPr>
          <w:p w14:paraId="7B8802C4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522D3A94" w:rsidR="002A5D68" w:rsidRPr="00D02092" w:rsidRDefault="00D02092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88976E" w14:textId="77777777" w:rsidR="002A5D68" w:rsidRPr="00D02092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261E24" w14:textId="25BC04E9" w:rsidR="002A5D68" w:rsidRPr="00D02092" w:rsidRDefault="00D02092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162E4" w:rsidRPr="003D047D" w14:paraId="13D32642" w14:textId="2917BF34" w:rsidTr="006B70EE">
        <w:trPr>
          <w:tblHeader/>
        </w:trPr>
        <w:tc>
          <w:tcPr>
            <w:tcW w:w="5760" w:type="dxa"/>
          </w:tcPr>
          <w:p w14:paraId="764E380E" w14:textId="77777777" w:rsidR="00A162E4" w:rsidRPr="00D02092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</w:tcPr>
          <w:p w14:paraId="0F0F0795" w14:textId="2840F721" w:rsidR="00A162E4" w:rsidRPr="00D02092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0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20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209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6B70EE">
        <w:tc>
          <w:tcPr>
            <w:tcW w:w="5760" w:type="dxa"/>
          </w:tcPr>
          <w:p w14:paraId="3FB09D38" w14:textId="590222C4" w:rsidR="002A5D68" w:rsidRPr="00D02092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D020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1537417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CB3CD9">
        <w:tc>
          <w:tcPr>
            <w:tcW w:w="5760" w:type="dxa"/>
          </w:tcPr>
          <w:p w14:paraId="547B138B" w14:textId="29D7954B" w:rsidR="002A5D68" w:rsidRPr="00D02092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D02092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D0209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02092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0A99CE8" w14:textId="2B46CA48" w:rsidR="002A5D68" w:rsidRPr="006B70EE" w:rsidRDefault="00F06C7D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106,817</w:t>
            </w:r>
          </w:p>
        </w:tc>
        <w:tc>
          <w:tcPr>
            <w:tcW w:w="270" w:type="dxa"/>
            <w:shd w:val="clear" w:color="auto" w:fill="auto"/>
          </w:tcPr>
          <w:p w14:paraId="55F528DA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2D125B" w14:textId="7E51605C" w:rsidR="002A5D68" w:rsidRPr="00D02092" w:rsidRDefault="00D02092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105,734</w:t>
            </w:r>
          </w:p>
        </w:tc>
      </w:tr>
    </w:tbl>
    <w:p w14:paraId="3BCD4BE3" w14:textId="77777777" w:rsidR="006E55A0" w:rsidRPr="00D02092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1D9945AA" w14:textId="4896D855" w:rsidR="00FA2948" w:rsidRDefault="00FA2948" w:rsidP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025B275" w14:textId="2F48B13F" w:rsidR="00FA25C1" w:rsidRPr="002B1BE4" w:rsidRDefault="00FA2948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8806B5" w:rsidRDefault="00722F5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36"/>
        <w:gridCol w:w="34"/>
        <w:gridCol w:w="1260"/>
        <w:gridCol w:w="270"/>
        <w:gridCol w:w="1260"/>
      </w:tblGrid>
      <w:tr w:rsidR="00396777" w:rsidRPr="00A1010E" w14:paraId="7BDDA393" w14:textId="77777777" w:rsidTr="004D2B8B">
        <w:trPr>
          <w:trHeight w:val="236"/>
        </w:trPr>
        <w:tc>
          <w:tcPr>
            <w:tcW w:w="351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14841" w14:textId="19B477BC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B8B" w:rsidRPr="00A1010E" w14:paraId="3838207A" w14:textId="77777777" w:rsidTr="004D2B8B">
        <w:trPr>
          <w:trHeight w:val="236"/>
        </w:trPr>
        <w:tc>
          <w:tcPr>
            <w:tcW w:w="3510" w:type="dxa"/>
          </w:tcPr>
          <w:p w14:paraId="27318D59" w14:textId="6351A8FB" w:rsidR="004D2B8B" w:rsidRP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6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880" w:type="dxa"/>
            <w:gridSpan w:val="3"/>
          </w:tcPr>
          <w:p w14:paraId="330856F7" w14:textId="6E05B4B6" w:rsidR="004D2B8B" w:rsidRPr="000F6BDD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4D2B8B" w:rsidRPr="00AB351F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3D5670F4" w14:textId="29507380" w:rsid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B" w:rsidRPr="00A1010E" w14:paraId="473B30A0" w14:textId="77777777" w:rsidTr="004D2B8B">
        <w:trPr>
          <w:trHeight w:val="236"/>
        </w:trPr>
        <w:tc>
          <w:tcPr>
            <w:tcW w:w="3510" w:type="dxa"/>
          </w:tcPr>
          <w:p w14:paraId="4E6A04D6" w14:textId="09B0DF1A" w:rsidR="004D2B8B" w:rsidRPr="001B6AF7" w:rsidRDefault="00992175" w:rsidP="001B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6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4515658B" w14:textId="284DB1B0" w:rsidR="004D2B8B" w:rsidRPr="000F6BDD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E55FDC" w14:textId="77777777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870F7" w14:textId="6ADA4E67" w:rsidR="004D2B8B" w:rsidRPr="000F6BDD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8451949" w14:textId="77777777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FBA3E49" w14:textId="2FD2B065" w:rsidR="004D2B8B" w:rsidRPr="00396777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228ACB" w14:textId="3D8B9AB1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39080" w14:textId="0BDDC257" w:rsidR="004D2B8B" w:rsidRPr="00C37EF4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D5726" w:rsidRPr="008F7775" w14:paraId="6B654BC1" w14:textId="77777777" w:rsidTr="004D2B8B">
        <w:trPr>
          <w:trHeight w:val="380"/>
        </w:trPr>
        <w:tc>
          <w:tcPr>
            <w:tcW w:w="351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5A6" w:rsidRPr="008F7775" w14:paraId="1978361C" w14:textId="77777777" w:rsidTr="004D2B8B">
        <w:tc>
          <w:tcPr>
            <w:tcW w:w="3510" w:type="dxa"/>
          </w:tcPr>
          <w:p w14:paraId="2818192F" w14:textId="3FB185C5" w:rsidR="004765A6" w:rsidRPr="008F7775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3F8AF378" w14:textId="79243FFB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50AB22CD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2F501" w14:textId="4D8BC580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1,513,115</w:t>
            </w:r>
          </w:p>
        </w:tc>
        <w:tc>
          <w:tcPr>
            <w:tcW w:w="270" w:type="dxa"/>
            <w:gridSpan w:val="2"/>
          </w:tcPr>
          <w:p w14:paraId="4CDA753A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B64D5" w14:textId="106ECAC9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7F5DFBBB" w14:textId="67C92E20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FE2AF" w14:textId="68955541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</w:tr>
      <w:tr w:rsidR="004765A6" w:rsidRPr="008F7775" w14:paraId="4D890F54" w14:textId="77777777" w:rsidTr="00FC527D">
        <w:tc>
          <w:tcPr>
            <w:tcW w:w="3510" w:type="dxa"/>
          </w:tcPr>
          <w:p w14:paraId="623DDE07" w14:textId="7CD41B74" w:rsidR="004765A6" w:rsidRPr="008F7775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</w:tcPr>
          <w:p w14:paraId="7A7B9179" w14:textId="079B6416" w:rsidR="004765A6" w:rsidRPr="006B70EE" w:rsidRDefault="009F7A4B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7A4B">
              <w:rPr>
                <w:rFonts w:asciiTheme="majorBidi" w:hAnsiTheme="majorBidi"/>
                <w:sz w:val="30"/>
                <w:szCs w:val="30"/>
                <w:cs/>
              </w:rPr>
              <w:t>53</w:t>
            </w:r>
            <w:r w:rsidRPr="009F7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7A4B">
              <w:rPr>
                <w:rFonts w:asciiTheme="majorBidi" w:hAnsiTheme="majorBidi"/>
                <w:sz w:val="30"/>
                <w:szCs w:val="30"/>
                <w:cs/>
              </w:rPr>
              <w:t>514</w:t>
            </w:r>
          </w:p>
        </w:tc>
        <w:tc>
          <w:tcPr>
            <w:tcW w:w="270" w:type="dxa"/>
            <w:vAlign w:val="bottom"/>
          </w:tcPr>
          <w:p w14:paraId="7188D47A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C4089" w14:textId="4893A851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48,107</w:t>
            </w:r>
          </w:p>
        </w:tc>
        <w:tc>
          <w:tcPr>
            <w:tcW w:w="270" w:type="dxa"/>
            <w:gridSpan w:val="2"/>
          </w:tcPr>
          <w:p w14:paraId="0ED8E1A8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0ECA4" w14:textId="05663BEB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4971E" w14:textId="665805BC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42700" w14:textId="7C6BED1A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5A6" w:rsidRPr="008F7775" w14:paraId="4014E386" w14:textId="77777777" w:rsidTr="00FC527D">
        <w:tc>
          <w:tcPr>
            <w:tcW w:w="3510" w:type="dxa"/>
          </w:tcPr>
          <w:p w14:paraId="6B5E7140" w14:textId="6E6AC7BB" w:rsidR="004765A6" w:rsidRPr="008F7775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212BA13C" w14:textId="397DB43D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(59,085)</w:t>
            </w:r>
          </w:p>
        </w:tc>
        <w:tc>
          <w:tcPr>
            <w:tcW w:w="270" w:type="dxa"/>
            <w:vAlign w:val="bottom"/>
          </w:tcPr>
          <w:p w14:paraId="21D52D60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A86A8" w14:textId="63ACFD65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(25,582)</w:t>
            </w:r>
          </w:p>
        </w:tc>
        <w:tc>
          <w:tcPr>
            <w:tcW w:w="270" w:type="dxa"/>
            <w:gridSpan w:val="2"/>
          </w:tcPr>
          <w:p w14:paraId="024C9927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C1089" w14:textId="24736485" w:rsidR="004765A6" w:rsidRPr="006B70EE" w:rsidRDefault="00042369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33276C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7C27F0" w14:textId="79E4109D" w:rsidR="004765A6" w:rsidRDefault="00042369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5A6" w:rsidRPr="008F7775" w14:paraId="1942F9DF" w14:textId="77777777" w:rsidTr="00FC527D">
        <w:tc>
          <w:tcPr>
            <w:tcW w:w="3510" w:type="dxa"/>
          </w:tcPr>
          <w:p w14:paraId="2FDE02C0" w14:textId="374CDC5F" w:rsidR="004765A6" w:rsidRPr="008F7775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350" w:type="dxa"/>
          </w:tcPr>
          <w:p w14:paraId="168E8D9D" w14:textId="77777777" w:rsid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C4847" w14:textId="7BEC02A0" w:rsidR="009F7A4B" w:rsidRPr="006B70EE" w:rsidRDefault="009F7A4B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232</w:t>
            </w:r>
          </w:p>
        </w:tc>
        <w:tc>
          <w:tcPr>
            <w:tcW w:w="270" w:type="dxa"/>
            <w:vAlign w:val="bottom"/>
          </w:tcPr>
          <w:p w14:paraId="1F0DC567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B74BE" w14:textId="77777777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5AD2C3" w14:textId="216A90A4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gridSpan w:val="2"/>
          </w:tcPr>
          <w:p w14:paraId="3DFE0516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155101" w14:textId="77777777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004FA" w14:textId="52D17AC3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547495" w14:textId="24E32646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9BF77" w14:textId="7FB71782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5A6" w:rsidRPr="002A5D68" w14:paraId="4C2EAD37" w14:textId="77777777" w:rsidTr="004D2B8B">
        <w:trPr>
          <w:trHeight w:val="352"/>
        </w:trPr>
        <w:tc>
          <w:tcPr>
            <w:tcW w:w="3510" w:type="dxa"/>
          </w:tcPr>
          <w:p w14:paraId="3A2B08E1" w14:textId="5BCC1DEE" w:rsidR="004765A6" w:rsidRPr="002A5D68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24254798" w:rsidR="004765A6" w:rsidRPr="006B70EE" w:rsidRDefault="009F7A4B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7A4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9F7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7A4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9F7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7A4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513</w:t>
            </w:r>
          </w:p>
        </w:tc>
        <w:tc>
          <w:tcPr>
            <w:tcW w:w="270" w:type="dxa"/>
          </w:tcPr>
          <w:p w14:paraId="4ECEC2B8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5AAE53C8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b/>
                <w:sz w:val="30"/>
                <w:szCs w:val="30"/>
              </w:rPr>
              <w:t>1,535,832</w:t>
            </w:r>
          </w:p>
        </w:tc>
        <w:tc>
          <w:tcPr>
            <w:tcW w:w="270" w:type="dxa"/>
            <w:gridSpan w:val="2"/>
          </w:tcPr>
          <w:p w14:paraId="46CD9980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47A2D" w14:textId="495F7E27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DFE2745" w14:textId="680BB17A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2F01FDC1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462073" w14:textId="77777777" w:rsidR="001419FC" w:rsidRPr="008806B5" w:rsidRDefault="001419F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1393C3" w14:textId="4642E2DC" w:rsidR="007F0404" w:rsidRDefault="006C6F12" w:rsidP="001419F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5656EB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1419F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656E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1419F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ยน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256</w:t>
      </w:r>
      <w:r w:rsidR="00D35E9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D35E9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6319E62" w14:textId="77777777" w:rsidR="00AA0E59" w:rsidRPr="008806B5" w:rsidRDefault="00AA0E59" w:rsidP="008806B5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92B210" w14:textId="6F063F9E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1419FC">
        <w:rPr>
          <w:rFonts w:ascii="Angsana New" w:hAnsi="Angsana New" w:hint="cs"/>
          <w:sz w:val="30"/>
          <w:szCs w:val="30"/>
          <w:cs/>
        </w:rPr>
        <w:t xml:space="preserve"> </w:t>
      </w:r>
      <w:r w:rsidR="005656EB">
        <w:rPr>
          <w:rFonts w:ascii="Angsana New" w:hAnsi="Angsana New" w:hint="cs"/>
          <w:sz w:val="30"/>
          <w:szCs w:val="30"/>
          <w:cs/>
        </w:rPr>
        <w:t>กันยายน</w:t>
      </w:r>
      <w:r w:rsidR="001419FC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35E95">
        <w:rPr>
          <w:rFonts w:ascii="Angsana New" w:hAnsi="Angsana New"/>
          <w:sz w:val="30"/>
          <w:szCs w:val="30"/>
        </w:rPr>
        <w:t>5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D35E95">
        <w:rPr>
          <w:rFonts w:ascii="Angsana New" w:hAnsi="Angsana New"/>
          <w:sz w:val="30"/>
          <w:szCs w:val="30"/>
        </w:rPr>
        <w:t>5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8806B5" w:rsidRDefault="006C6F1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48224695" w:rsidR="006C6F12" w:rsidRPr="00343FE6" w:rsidRDefault="00B14091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232E95F2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60987913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21069948" w:rsidR="006C6F12" w:rsidRPr="00343FE6" w:rsidRDefault="00B14091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6F12"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78D6805B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B70EE" w:rsidRPr="00343FE6" w14:paraId="598F8CF0" w14:textId="77777777" w:rsidTr="00786FF0">
        <w:tc>
          <w:tcPr>
            <w:tcW w:w="2340" w:type="dxa"/>
          </w:tcPr>
          <w:p w14:paraId="11F89B0D" w14:textId="4F786784" w:rsidR="006B70EE" w:rsidRPr="00D06E7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656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961004B" w14:textId="77777777" w:rsidR="006B70EE" w:rsidRPr="00343FE6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6B70EE" w:rsidRPr="00343FE6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34D9B89B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29C93B9B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1F8BE3C2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36F91760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54AD4DF6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41F0036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07C99EC5" w:rsidR="006B70EE" w:rsidRPr="006B70EE" w:rsidRDefault="0019728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72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197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72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197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72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513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65759B88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35E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1D804D49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608A46B6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9FDB72F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427FC538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1,579,852</w:t>
            </w:r>
          </w:p>
        </w:tc>
      </w:tr>
    </w:tbl>
    <w:p w14:paraId="25E116D2" w14:textId="77777777" w:rsidR="00B47D4C" w:rsidRPr="008806B5" w:rsidRDefault="00B47D4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5B149C" w14:textId="709875DD" w:rsidR="00B14091" w:rsidRDefault="00B14091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2D1460BF" w14:textId="77777777" w:rsidR="00B14091" w:rsidRPr="008806B5" w:rsidRDefault="00B14091" w:rsidP="008806B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18E50F" w14:textId="2C329F42" w:rsidR="00377B2D" w:rsidRDefault="00FF78A5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2A44B0C" w14:textId="5D94F627" w:rsidR="00FA2948" w:rsidRDefault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266A51" w14:textId="3088C911" w:rsidR="00C20B0C" w:rsidRPr="002B1BE4" w:rsidRDefault="00FA2948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71D59D6" w14:textId="77777777" w:rsidR="00794690" w:rsidRPr="00C31CD0" w:rsidRDefault="00794690" w:rsidP="00B14091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41032464" w:rsidR="00F06935" w:rsidRPr="001419FC" w:rsidRDefault="001419FC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656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2C720609" w14:textId="38F6170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FA2948"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A2948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E777EB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6C2258D4" w:rsidR="00F06935" w:rsidRPr="001419FC" w:rsidRDefault="00933D3E" w:rsidP="0014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419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656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3"/>
          </w:tcPr>
          <w:p w14:paraId="77B9F1F8" w14:textId="5A58BF46" w:rsidR="00F06935" w:rsidRPr="009B6A75" w:rsidRDefault="00D35E9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371B38B7" w:rsidR="00F06935" w:rsidRPr="009B6A75" w:rsidRDefault="00D35E9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50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6EB" w:rsidRPr="008F7775" w14:paraId="5C2C573D" w14:textId="77777777" w:rsidTr="00FA386C">
        <w:tc>
          <w:tcPr>
            <w:tcW w:w="3600" w:type="dxa"/>
          </w:tcPr>
          <w:p w14:paraId="022A9EDF" w14:textId="11C574F6" w:rsidR="005656EB" w:rsidRPr="008F7775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381D7A73" w14:textId="438C09E0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EF526A" w14:textId="77777777" w:rsidR="005656EB" w:rsidRPr="006B70EE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6E639D68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5656EB" w:rsidRPr="009E29D1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04BD" w14:textId="7C10026B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56EE9183" w14:textId="77777777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7B064CC5" w:rsidR="005656EB" w:rsidRPr="005656EB" w:rsidRDefault="005656EB" w:rsidP="0014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6EB" w:rsidRPr="008F7775" w14:paraId="67BFFE65" w14:textId="77777777" w:rsidTr="00FA386C">
        <w:tc>
          <w:tcPr>
            <w:tcW w:w="3600" w:type="dxa"/>
          </w:tcPr>
          <w:p w14:paraId="2C1BB58C" w14:textId="77777777" w:rsidR="005656EB" w:rsidRPr="008F7775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02B4F6E6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18,335</w:t>
            </w:r>
          </w:p>
        </w:tc>
        <w:tc>
          <w:tcPr>
            <w:tcW w:w="252" w:type="dxa"/>
          </w:tcPr>
          <w:p w14:paraId="1D404638" w14:textId="77777777" w:rsidR="005656EB" w:rsidRPr="006B70EE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76BF9CA5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4,261</w:t>
            </w:r>
          </w:p>
        </w:tc>
        <w:tc>
          <w:tcPr>
            <w:tcW w:w="270" w:type="dxa"/>
          </w:tcPr>
          <w:p w14:paraId="3ACBBF49" w14:textId="77777777" w:rsidR="005656EB" w:rsidRPr="009E29D1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62D5C" w14:textId="38015B6D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270" w:type="dxa"/>
          </w:tcPr>
          <w:p w14:paraId="11B6F419" w14:textId="77777777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2547DF03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5656EB" w:rsidRPr="008F7775" w14:paraId="42213274" w14:textId="77777777" w:rsidTr="00FA386C">
        <w:tc>
          <w:tcPr>
            <w:tcW w:w="3600" w:type="dxa"/>
          </w:tcPr>
          <w:p w14:paraId="4B8F5ACF" w14:textId="77777777" w:rsidR="005656EB" w:rsidRPr="008F7775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3C9E9FEF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5,398</w:t>
            </w:r>
          </w:p>
        </w:tc>
        <w:tc>
          <w:tcPr>
            <w:tcW w:w="252" w:type="dxa"/>
          </w:tcPr>
          <w:p w14:paraId="4A04363B" w14:textId="77777777" w:rsidR="005656EB" w:rsidRPr="006B70EE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2FE96E2A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5656EB" w:rsidRPr="009E29D1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51A98" w14:textId="366BF5AF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5,724</w:t>
            </w:r>
          </w:p>
        </w:tc>
        <w:tc>
          <w:tcPr>
            <w:tcW w:w="270" w:type="dxa"/>
          </w:tcPr>
          <w:p w14:paraId="29CA3993" w14:textId="77777777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4017C5D1" w:rsidR="005656EB" w:rsidRPr="005656EB" w:rsidRDefault="005656EB" w:rsidP="0014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6EB" w:rsidRPr="008F7775" w14:paraId="17348699" w14:textId="77777777" w:rsidTr="00FA386C">
        <w:tc>
          <w:tcPr>
            <w:tcW w:w="3600" w:type="dxa"/>
          </w:tcPr>
          <w:p w14:paraId="0E995B1E" w14:textId="2EA88365" w:rsidR="005656EB" w:rsidRPr="008F7775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7C6584F8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22,296</w:t>
            </w:r>
          </w:p>
        </w:tc>
        <w:tc>
          <w:tcPr>
            <w:tcW w:w="252" w:type="dxa"/>
          </w:tcPr>
          <w:p w14:paraId="13F2F3CE" w14:textId="77777777" w:rsidR="005656EB" w:rsidRPr="006B70EE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0C4DE834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13,751</w:t>
            </w:r>
          </w:p>
        </w:tc>
        <w:tc>
          <w:tcPr>
            <w:tcW w:w="270" w:type="dxa"/>
          </w:tcPr>
          <w:p w14:paraId="475E911C" w14:textId="77777777" w:rsidR="005656EB" w:rsidRPr="009E29D1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CF2" w14:textId="70233A5B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9,973</w:t>
            </w:r>
          </w:p>
        </w:tc>
        <w:tc>
          <w:tcPr>
            <w:tcW w:w="270" w:type="dxa"/>
          </w:tcPr>
          <w:p w14:paraId="0450175D" w14:textId="77777777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15B62905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6,036</w:t>
            </w:r>
          </w:p>
        </w:tc>
      </w:tr>
      <w:tr w:rsidR="005656EB" w:rsidRPr="008F7775" w14:paraId="1CAEE29F" w14:textId="77777777" w:rsidTr="00FA386C">
        <w:tc>
          <w:tcPr>
            <w:tcW w:w="3600" w:type="dxa"/>
          </w:tcPr>
          <w:p w14:paraId="551C574D" w14:textId="77777777" w:rsidR="005656EB" w:rsidRPr="008F7775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241C7A02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52" w:type="dxa"/>
          </w:tcPr>
          <w:p w14:paraId="38DF32A0" w14:textId="77777777" w:rsidR="005656EB" w:rsidRPr="006B70EE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11AA6F36" w:rsidR="005656EB" w:rsidRPr="006B70E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2ABC6D89" w14:textId="77777777" w:rsidR="005656EB" w:rsidRPr="009E29D1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E99A" w14:textId="0D244940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6,916</w:t>
            </w:r>
          </w:p>
        </w:tc>
        <w:tc>
          <w:tcPr>
            <w:tcW w:w="270" w:type="dxa"/>
          </w:tcPr>
          <w:p w14:paraId="658881B3" w14:textId="77777777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532CE96A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</w:tr>
      <w:tr w:rsidR="005656EB" w:rsidRPr="008F7775" w14:paraId="361EBF09" w14:textId="77777777" w:rsidTr="00FA386C">
        <w:tc>
          <w:tcPr>
            <w:tcW w:w="3600" w:type="dxa"/>
          </w:tcPr>
          <w:p w14:paraId="0A4658EC" w14:textId="77777777" w:rsidR="005656EB" w:rsidRPr="008F7775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2FD6190E" w:rsidR="005656EB" w:rsidRPr="007A19C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9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46,719</w:t>
            </w:r>
          </w:p>
        </w:tc>
        <w:tc>
          <w:tcPr>
            <w:tcW w:w="252" w:type="dxa"/>
          </w:tcPr>
          <w:p w14:paraId="45EDF22B" w14:textId="77777777" w:rsidR="005656EB" w:rsidRPr="007A19CE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60B7D14F" w:rsidR="005656EB" w:rsidRPr="007A19CE" w:rsidRDefault="007A19CE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18,702</w:t>
            </w:r>
          </w:p>
        </w:tc>
        <w:tc>
          <w:tcPr>
            <w:tcW w:w="270" w:type="dxa"/>
          </w:tcPr>
          <w:p w14:paraId="70F63392" w14:textId="77777777" w:rsidR="005656EB" w:rsidRPr="009E29D1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550B7" w14:textId="075E1220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30,565</w:t>
            </w:r>
          </w:p>
        </w:tc>
        <w:tc>
          <w:tcPr>
            <w:tcW w:w="270" w:type="dxa"/>
          </w:tcPr>
          <w:p w14:paraId="22964CE1" w14:textId="77777777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352C67F1" w:rsidR="005656EB" w:rsidRPr="005656EB" w:rsidRDefault="005656EB" w:rsidP="0056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6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8,964</w:t>
            </w:r>
          </w:p>
        </w:tc>
      </w:tr>
    </w:tbl>
    <w:p w14:paraId="13E31701" w14:textId="77777777" w:rsidR="00377B2D" w:rsidRDefault="00377B2D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6A42BE9" w14:textId="77777777" w:rsidR="006B70EE" w:rsidRDefault="006B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2C911E" w14:textId="34D4E6BA" w:rsidR="00C7183F" w:rsidRPr="002B1BE4" w:rsidRDefault="00C31CD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D1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4FC925E9" w14:textId="1C75D793" w:rsidR="00404FF4" w:rsidRPr="009F608F" w:rsidRDefault="00404FF4">
      <w:pPr>
        <w:rPr>
          <w:rFonts w:ascii="Angsana New" w:hAnsi="Angsana New"/>
          <w:sz w:val="30"/>
          <w:szCs w:val="30"/>
        </w:rPr>
      </w:pPr>
    </w:p>
    <w:tbl>
      <w:tblPr>
        <w:tblW w:w="98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08"/>
        <w:gridCol w:w="72"/>
      </w:tblGrid>
      <w:tr w:rsidR="000D06AC" w:rsidRPr="00D47FE8" w14:paraId="45DB8B9B" w14:textId="77777777" w:rsidTr="00A942E3">
        <w:trPr>
          <w:tblHeader/>
        </w:trPr>
        <w:tc>
          <w:tcPr>
            <w:tcW w:w="2430" w:type="dxa"/>
          </w:tcPr>
          <w:p w14:paraId="53E78581" w14:textId="6E911B1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73F9812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A942E3">
        <w:trPr>
          <w:tblHeader/>
        </w:trPr>
        <w:tc>
          <w:tcPr>
            <w:tcW w:w="2430" w:type="dxa"/>
          </w:tcPr>
          <w:p w14:paraId="12879134" w14:textId="66FCB4C6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5C647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4"/>
          </w:tcPr>
          <w:p w14:paraId="52A6B582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C78A8" w:rsidRPr="006C7560" w14:paraId="2B873D6F" w14:textId="77777777" w:rsidTr="00A942E3">
        <w:trPr>
          <w:gridAfter w:val="1"/>
          <w:wAfter w:w="72" w:type="dxa"/>
          <w:tblHeader/>
        </w:trPr>
        <w:tc>
          <w:tcPr>
            <w:tcW w:w="2430" w:type="dxa"/>
          </w:tcPr>
          <w:p w14:paraId="458140E4" w14:textId="3DF0DE30" w:rsidR="00CC78A8" w:rsidRPr="00D47FE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5C647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</w:tcPr>
          <w:p w14:paraId="0AA34B7D" w14:textId="43F54389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593BA06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5909B91D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14AD64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306AE365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086C3AB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3D8C73AB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5E45CB8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3C55DAFF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06A01A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238E3C8" w14:textId="31364C16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D06AC" w:rsidRPr="00D47FE8" w14:paraId="55EB726F" w14:textId="77777777" w:rsidTr="00A942E3">
        <w:trPr>
          <w:tblHeader/>
        </w:trPr>
        <w:tc>
          <w:tcPr>
            <w:tcW w:w="2430" w:type="dxa"/>
          </w:tcPr>
          <w:p w14:paraId="7E4C93A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5AC86C31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A942E3">
        <w:tc>
          <w:tcPr>
            <w:tcW w:w="9833" w:type="dxa"/>
            <w:gridSpan w:val="13"/>
          </w:tcPr>
          <w:p w14:paraId="2E9403BE" w14:textId="21332C02" w:rsidR="00764C3C" w:rsidRDefault="00764C3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156224" w:rsidRPr="00C96298" w14:paraId="6ABBE5CF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491F5F9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08FA39E7" w:rsidR="00156224" w:rsidRPr="000D1A6A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sz w:val="26"/>
                <w:szCs w:val="26"/>
              </w:rPr>
              <w:t>2,608,510</w:t>
            </w:r>
          </w:p>
        </w:tc>
        <w:tc>
          <w:tcPr>
            <w:tcW w:w="270" w:type="dxa"/>
          </w:tcPr>
          <w:p w14:paraId="52AE8CC8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25F90BC5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2,022,047</w:t>
            </w:r>
          </w:p>
        </w:tc>
        <w:tc>
          <w:tcPr>
            <w:tcW w:w="270" w:type="dxa"/>
          </w:tcPr>
          <w:p w14:paraId="0FDD9FD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4D65BC87" w:rsidR="00156224" w:rsidRPr="00156224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sz w:val="26"/>
                <w:szCs w:val="26"/>
              </w:rPr>
              <w:t>2,262,862</w:t>
            </w:r>
          </w:p>
        </w:tc>
        <w:tc>
          <w:tcPr>
            <w:tcW w:w="270" w:type="dxa"/>
          </w:tcPr>
          <w:p w14:paraId="670102EF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7F8F7D1F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1,951,772</w:t>
            </w:r>
          </w:p>
        </w:tc>
        <w:tc>
          <w:tcPr>
            <w:tcW w:w="270" w:type="dxa"/>
          </w:tcPr>
          <w:p w14:paraId="572B5C2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4B068FE3" w:rsidR="00156224" w:rsidRPr="00156224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sz w:val="26"/>
                <w:szCs w:val="26"/>
              </w:rPr>
              <w:t>4,871,372</w:t>
            </w:r>
          </w:p>
        </w:tc>
        <w:tc>
          <w:tcPr>
            <w:tcW w:w="270" w:type="dxa"/>
          </w:tcPr>
          <w:p w14:paraId="7836EC5B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165B5D" w14:textId="63580EC3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3,973,819</w:t>
            </w:r>
          </w:p>
        </w:tc>
      </w:tr>
      <w:tr w:rsidR="00156224" w:rsidRPr="00C96298" w14:paraId="10C9EB8D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56C2D1C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06774824" w:rsidR="00156224" w:rsidRPr="000D1A6A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sz w:val="26"/>
                <w:szCs w:val="26"/>
              </w:rPr>
              <w:t>(2,402,619)</w:t>
            </w:r>
          </w:p>
        </w:tc>
        <w:tc>
          <w:tcPr>
            <w:tcW w:w="270" w:type="dxa"/>
          </w:tcPr>
          <w:p w14:paraId="6BB3044D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5E454228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(1,924,703)</w:t>
            </w:r>
          </w:p>
        </w:tc>
        <w:tc>
          <w:tcPr>
            <w:tcW w:w="270" w:type="dxa"/>
          </w:tcPr>
          <w:p w14:paraId="4A07D80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3E859575" w:rsidR="00156224" w:rsidRPr="00156224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sz w:val="26"/>
                <w:szCs w:val="26"/>
              </w:rPr>
              <w:t>(2,143,111)</w:t>
            </w:r>
          </w:p>
        </w:tc>
        <w:tc>
          <w:tcPr>
            <w:tcW w:w="270" w:type="dxa"/>
          </w:tcPr>
          <w:p w14:paraId="190DF527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3EC009D2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(1,803,000)</w:t>
            </w:r>
          </w:p>
        </w:tc>
        <w:tc>
          <w:tcPr>
            <w:tcW w:w="270" w:type="dxa"/>
          </w:tcPr>
          <w:p w14:paraId="7ACF944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1FD6EE06" w:rsidR="00156224" w:rsidRPr="00156224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sz w:val="26"/>
                <w:szCs w:val="26"/>
              </w:rPr>
              <w:t>(4,545,730)</w:t>
            </w:r>
          </w:p>
        </w:tc>
        <w:tc>
          <w:tcPr>
            <w:tcW w:w="270" w:type="dxa"/>
          </w:tcPr>
          <w:p w14:paraId="7EF2437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1341A4" w14:textId="443B3EDC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(3,727,703)</w:t>
            </w:r>
          </w:p>
        </w:tc>
      </w:tr>
      <w:tr w:rsidR="00156224" w:rsidRPr="00812335" w14:paraId="2F5274AA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D5E31D4" w14:textId="78752439" w:rsidR="00156224" w:rsidRPr="00812335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4410B861" w:rsidR="00156224" w:rsidRPr="000D1A6A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205,891</w:t>
            </w:r>
          </w:p>
        </w:tc>
        <w:tc>
          <w:tcPr>
            <w:tcW w:w="270" w:type="dxa"/>
          </w:tcPr>
          <w:p w14:paraId="4DA2F426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2207DE36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97,344</w:t>
            </w:r>
          </w:p>
        </w:tc>
        <w:tc>
          <w:tcPr>
            <w:tcW w:w="270" w:type="dxa"/>
          </w:tcPr>
          <w:p w14:paraId="0334809D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5CB9912C" w:rsidR="00156224" w:rsidRPr="00156224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119,751</w:t>
            </w:r>
          </w:p>
        </w:tc>
        <w:tc>
          <w:tcPr>
            <w:tcW w:w="270" w:type="dxa"/>
          </w:tcPr>
          <w:p w14:paraId="1F05809C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684584FE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148,772</w:t>
            </w:r>
          </w:p>
        </w:tc>
        <w:tc>
          <w:tcPr>
            <w:tcW w:w="270" w:type="dxa"/>
          </w:tcPr>
          <w:p w14:paraId="411BF7C1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5EEA8BE1" w:rsidR="00156224" w:rsidRPr="00156224" w:rsidRDefault="008E38F7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38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325,642</w:t>
            </w:r>
          </w:p>
        </w:tc>
        <w:tc>
          <w:tcPr>
            <w:tcW w:w="270" w:type="dxa"/>
          </w:tcPr>
          <w:p w14:paraId="3BEE6B2A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2FE7469B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246,116</w:t>
            </w:r>
          </w:p>
        </w:tc>
      </w:tr>
      <w:tr w:rsidR="00156224" w:rsidRPr="00D47FE8" w14:paraId="69914D34" w14:textId="77777777" w:rsidTr="00A942E3">
        <w:trPr>
          <w:gridAfter w:val="1"/>
          <w:wAfter w:w="72" w:type="dxa"/>
          <w:trHeight w:hRule="exact" w:val="370"/>
        </w:trPr>
        <w:tc>
          <w:tcPr>
            <w:tcW w:w="2430" w:type="dxa"/>
          </w:tcPr>
          <w:p w14:paraId="095258F4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90EAE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156224" w:rsidRPr="00D47FE8" w14:paraId="1671CBDB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064BAC32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61077B9A" w:rsidR="00156224" w:rsidRPr="00156224" w:rsidRDefault="00741C71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(194,132)</w:t>
            </w:r>
          </w:p>
        </w:tc>
        <w:tc>
          <w:tcPr>
            <w:tcW w:w="270" w:type="dxa"/>
          </w:tcPr>
          <w:p w14:paraId="0EFCA20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CE05D8E" w14:textId="568C6320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(149,863)</w:t>
            </w:r>
          </w:p>
        </w:tc>
      </w:tr>
      <w:tr w:rsidR="00156224" w:rsidRPr="00D47FE8" w14:paraId="0F5DC694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6A65E09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1A29C849" w:rsidR="00156224" w:rsidRPr="00156224" w:rsidRDefault="00741C71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(101,478)</w:t>
            </w:r>
          </w:p>
        </w:tc>
        <w:tc>
          <w:tcPr>
            <w:tcW w:w="270" w:type="dxa"/>
          </w:tcPr>
          <w:p w14:paraId="17C8BFD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B747FF6" w14:textId="62C3B304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(102,958)</w:t>
            </w:r>
          </w:p>
        </w:tc>
      </w:tr>
      <w:tr w:rsidR="00156224" w:rsidRPr="00D47FE8" w14:paraId="7C79CC61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3A1A6EB3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3158A97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729A3A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34E9B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B583D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50463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616D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71DE1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2308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ACAB8B" w14:textId="7A21A738" w:rsidR="00156224" w:rsidRPr="00156224" w:rsidRDefault="00314F18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46,677</w:t>
            </w:r>
          </w:p>
        </w:tc>
        <w:tc>
          <w:tcPr>
            <w:tcW w:w="270" w:type="dxa"/>
          </w:tcPr>
          <w:p w14:paraId="5A3DE10A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F2C0E" w14:textId="08B78BFB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41,631</w:t>
            </w:r>
          </w:p>
        </w:tc>
      </w:tr>
      <w:tr w:rsidR="00156224" w:rsidRPr="00C660B4" w14:paraId="73C1B164" w14:textId="77777777" w:rsidTr="00C660B4">
        <w:trPr>
          <w:gridAfter w:val="1"/>
          <w:wAfter w:w="72" w:type="dxa"/>
          <w:trHeight w:val="235"/>
        </w:trPr>
        <w:tc>
          <w:tcPr>
            <w:tcW w:w="2430" w:type="dxa"/>
          </w:tcPr>
          <w:p w14:paraId="48EA23DA" w14:textId="44F0D945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60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</w:tcPr>
          <w:p w14:paraId="596E3A62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C2B9C9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D5E3B58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78B64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B4EDF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DAF27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56BD2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62C68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C3278CE" w14:textId="4205E5E5" w:rsidR="00314F18" w:rsidRPr="00C660B4" w:rsidRDefault="00314F18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60B4">
              <w:rPr>
                <w:rFonts w:ascii="Angsana New" w:hAnsi="Angsana New"/>
                <w:b/>
                <w:bCs/>
                <w:sz w:val="26"/>
                <w:szCs w:val="26"/>
              </w:rPr>
              <w:t>76,709</w:t>
            </w:r>
          </w:p>
        </w:tc>
        <w:tc>
          <w:tcPr>
            <w:tcW w:w="270" w:type="dxa"/>
          </w:tcPr>
          <w:p w14:paraId="17516DAD" w14:textId="77777777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E93C79" w14:textId="07555C4B" w:rsidR="00156224" w:rsidRPr="00C660B4" w:rsidRDefault="00156224" w:rsidP="00C6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60B4">
              <w:rPr>
                <w:rFonts w:ascii="Angsana New" w:hAnsi="Angsana New"/>
                <w:b/>
                <w:bCs/>
                <w:sz w:val="26"/>
                <w:szCs w:val="26"/>
              </w:rPr>
              <w:t>34,926</w:t>
            </w:r>
          </w:p>
        </w:tc>
      </w:tr>
      <w:tr w:rsidR="00156224" w:rsidRPr="00D47FE8" w14:paraId="21CE01F4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6C1B8D05" w14:textId="13708CE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3EB8DF04" w:rsidR="00156224" w:rsidRPr="00156224" w:rsidRDefault="00741C71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(9,192)</w:t>
            </w:r>
          </w:p>
        </w:tc>
        <w:tc>
          <w:tcPr>
            <w:tcW w:w="270" w:type="dxa"/>
          </w:tcPr>
          <w:p w14:paraId="2A5F7F3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CA06EF9" w14:textId="42C4CF93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(9,907)</w:t>
            </w:r>
          </w:p>
        </w:tc>
      </w:tr>
      <w:tr w:rsidR="00156224" w:rsidRPr="00D47FE8" w14:paraId="50ECDC8E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5948305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4BFF42FF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25EC74" w14:textId="3B2DBD45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4538" w:rsidRPr="00D47FE8" w14:paraId="0A9BE02F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9D61931" w14:textId="4C139E50" w:rsidR="00B94538" w:rsidRPr="00D47FE8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15912BF8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2868E34" w14:textId="0ABAD594" w:rsidR="00B94538" w:rsidRPr="00156224" w:rsidRDefault="009E221E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53,514</w:t>
            </w:r>
          </w:p>
        </w:tc>
        <w:tc>
          <w:tcPr>
            <w:tcW w:w="270" w:type="dxa"/>
          </w:tcPr>
          <w:p w14:paraId="0F0A53C2" w14:textId="77777777" w:rsidR="00B94538" w:rsidRPr="00156224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3BFE6A" w14:textId="64C2E538" w:rsidR="00B94538" w:rsidRPr="00156224" w:rsidRDefault="00156224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Cs/>
                <w:sz w:val="26"/>
                <w:szCs w:val="26"/>
              </w:rPr>
              <w:t>48,107</w:t>
            </w:r>
          </w:p>
        </w:tc>
      </w:tr>
      <w:tr w:rsidR="00156224" w:rsidRPr="00D47FE8" w14:paraId="0FEFFC32" w14:textId="77777777" w:rsidTr="00A942E3">
        <w:trPr>
          <w:gridAfter w:val="1"/>
          <w:wAfter w:w="72" w:type="dxa"/>
        </w:trPr>
        <w:tc>
          <w:tcPr>
            <w:tcW w:w="2430" w:type="dxa"/>
            <w:vAlign w:val="bottom"/>
          </w:tcPr>
          <w:p w14:paraId="18F41CFB" w14:textId="00131101" w:rsidR="00156224" w:rsidRPr="00183EE9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665F4AD2" w:rsidR="00156224" w:rsidRPr="00156224" w:rsidRDefault="009E221E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121,031</w:t>
            </w:r>
          </w:p>
        </w:tc>
        <w:tc>
          <w:tcPr>
            <w:tcW w:w="270" w:type="dxa"/>
            <w:vAlign w:val="bottom"/>
          </w:tcPr>
          <w:p w14:paraId="0FE913C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A8A5DD" w14:textId="0BCDEC46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73,126</w:t>
            </w:r>
          </w:p>
        </w:tc>
      </w:tr>
      <w:tr w:rsidR="00156224" w:rsidRPr="00D47FE8" w14:paraId="4D8A1DE6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04AAD16D" w14:textId="4EE58AA5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830EC1C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4EC20133" w:rsidR="00156224" w:rsidRPr="00156224" w:rsidRDefault="0019728E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9728E">
              <w:rPr>
                <w:rFonts w:asciiTheme="majorBidi" w:hAnsiTheme="majorBidi" w:cstheme="majorBidi"/>
                <w:sz w:val="26"/>
                <w:szCs w:val="26"/>
              </w:rPr>
              <w:t>(13,806)</w:t>
            </w:r>
          </w:p>
        </w:tc>
        <w:tc>
          <w:tcPr>
            <w:tcW w:w="270" w:type="dxa"/>
          </w:tcPr>
          <w:p w14:paraId="1B0188BA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E703D1" w14:textId="75EE02B5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sz w:val="26"/>
                <w:szCs w:val="26"/>
              </w:rPr>
              <w:t>(4,877)</w:t>
            </w:r>
          </w:p>
        </w:tc>
      </w:tr>
      <w:tr w:rsidR="00156224" w:rsidRPr="006A40DC" w14:paraId="1F10C746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6A9EA81" w14:textId="36368D6E" w:rsidR="00156224" w:rsidRPr="00E14EE1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0A02E2F0" w:rsidR="00156224" w:rsidRPr="002A0153" w:rsidRDefault="0019728E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72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107,225</w:t>
            </w:r>
          </w:p>
        </w:tc>
        <w:tc>
          <w:tcPr>
            <w:tcW w:w="270" w:type="dxa"/>
          </w:tcPr>
          <w:p w14:paraId="6E800365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46EACC52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6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68,249</w:t>
            </w:r>
          </w:p>
        </w:tc>
      </w:tr>
    </w:tbl>
    <w:p w14:paraId="1647ABC5" w14:textId="7D0878CF" w:rsidR="000D1A6A" w:rsidRDefault="000D1A6A">
      <w:pPr>
        <w:rPr>
          <w:rFonts w:ascii="Angsana New" w:hAnsi="Angsana New"/>
          <w:sz w:val="30"/>
          <w:szCs w:val="30"/>
        </w:rPr>
      </w:pPr>
    </w:p>
    <w:p w14:paraId="490F9250" w14:textId="77777777" w:rsidR="000D1A6A" w:rsidRDefault="000D1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838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2414"/>
        <w:gridCol w:w="7"/>
        <w:gridCol w:w="902"/>
        <w:gridCol w:w="243"/>
        <w:gridCol w:w="1025"/>
        <w:gridCol w:w="238"/>
        <w:gridCol w:w="1013"/>
        <w:gridCol w:w="11"/>
        <w:gridCol w:w="226"/>
        <w:gridCol w:w="15"/>
        <w:gridCol w:w="29"/>
        <w:gridCol w:w="1085"/>
        <w:gridCol w:w="272"/>
        <w:gridCol w:w="9"/>
        <w:gridCol w:w="999"/>
        <w:gridCol w:w="272"/>
        <w:gridCol w:w="1078"/>
      </w:tblGrid>
      <w:tr w:rsidR="006A40DC" w14:paraId="005D3DA7" w14:textId="77777777" w:rsidTr="006A40DC">
        <w:tc>
          <w:tcPr>
            <w:tcW w:w="2414" w:type="dxa"/>
          </w:tcPr>
          <w:p w14:paraId="38670F31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24" w:type="dxa"/>
            <w:gridSpan w:val="16"/>
            <w:hideMark/>
          </w:tcPr>
          <w:p w14:paraId="64BEA21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6A40DC" w14:paraId="479AF963" w14:textId="77777777" w:rsidTr="006A40DC">
        <w:tc>
          <w:tcPr>
            <w:tcW w:w="2414" w:type="dxa"/>
          </w:tcPr>
          <w:p w14:paraId="1412D55C" w14:textId="724D8513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4"/>
            <w:hideMark/>
          </w:tcPr>
          <w:p w14:paraId="318FEBE9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795A2868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9" w:type="dxa"/>
            <w:gridSpan w:val="6"/>
            <w:hideMark/>
          </w:tcPr>
          <w:p w14:paraId="12CD1D3D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2"/>
          </w:tcPr>
          <w:p w14:paraId="61E75F96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hideMark/>
          </w:tcPr>
          <w:p w14:paraId="044AE0B4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40DC" w14:paraId="2F9B38AF" w14:textId="77777777" w:rsidTr="006A40DC">
        <w:tc>
          <w:tcPr>
            <w:tcW w:w="2414" w:type="dxa"/>
          </w:tcPr>
          <w:p w14:paraId="1F5E13F3" w14:textId="22F712E1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7730019A" w14:textId="12287FD1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56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</w:p>
        </w:tc>
        <w:tc>
          <w:tcPr>
            <w:tcW w:w="243" w:type="dxa"/>
          </w:tcPr>
          <w:p w14:paraId="07BA7738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77C6601" w14:textId="1A1CD08F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8" w:type="dxa"/>
            <w:vAlign w:val="bottom"/>
          </w:tcPr>
          <w:p w14:paraId="1A61F2DB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AAE81C4" w14:textId="4DA41335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56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53B51D9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63DC89B" w14:textId="36D68C69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6B45C17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6E1BE64B" w14:textId="4EC5373C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5622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2" w:type="dxa"/>
          </w:tcPr>
          <w:p w14:paraId="3F5EB306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F06B6B0" w14:textId="52908EB2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6A40DC" w14:paraId="231034E1" w14:textId="77777777" w:rsidTr="006A40DC">
        <w:tc>
          <w:tcPr>
            <w:tcW w:w="2414" w:type="dxa"/>
          </w:tcPr>
          <w:p w14:paraId="7282EA0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2359B576" w14:textId="66C81EB5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4393474F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4237A91" w14:textId="21F2FFBC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38" w:type="dxa"/>
            <w:vAlign w:val="bottom"/>
          </w:tcPr>
          <w:p w14:paraId="6021D07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480DA6" w14:textId="3F11EBC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3"/>
          </w:tcPr>
          <w:p w14:paraId="434062A9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815C091" w14:textId="7EBEB8B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81" w:type="dxa"/>
            <w:gridSpan w:val="2"/>
            <w:vAlign w:val="bottom"/>
          </w:tcPr>
          <w:p w14:paraId="158945FB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4E4E76B7" w14:textId="6992E4FF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72" w:type="dxa"/>
          </w:tcPr>
          <w:p w14:paraId="332D1DBA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4DA3AD7" w14:textId="4B6AF05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</w:tr>
      <w:tr w:rsidR="006A40DC" w14:paraId="7518667C" w14:textId="77777777" w:rsidTr="006A40DC">
        <w:trPr>
          <w:trHeight w:val="297"/>
        </w:trPr>
        <w:tc>
          <w:tcPr>
            <w:tcW w:w="2414" w:type="dxa"/>
          </w:tcPr>
          <w:p w14:paraId="70DA54A2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4" w:type="dxa"/>
            <w:gridSpan w:val="16"/>
            <w:hideMark/>
          </w:tcPr>
          <w:p w14:paraId="02EDBA80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6A40DC" w14:paraId="613F7DA8" w14:textId="77777777" w:rsidTr="006A40DC">
        <w:tc>
          <w:tcPr>
            <w:tcW w:w="7208" w:type="dxa"/>
            <w:gridSpan w:val="12"/>
            <w:hideMark/>
          </w:tcPr>
          <w:p w14:paraId="4420A6C6" w14:textId="77777777" w:rsidR="006A40DC" w:rsidRDefault="006A40DC" w:rsidP="006A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2" w:type="dxa"/>
          </w:tcPr>
          <w:p w14:paraId="33AAD0EC" w14:textId="77777777" w:rsidR="006A40DC" w:rsidRDefault="006A40DC" w:rsidP="006A40D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after="0"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1DC32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03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FD48BB3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8005EBF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03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A6A" w14:paraId="2EDCC0BA" w14:textId="77777777" w:rsidTr="006A40DC">
        <w:tc>
          <w:tcPr>
            <w:tcW w:w="2421" w:type="dxa"/>
            <w:gridSpan w:val="2"/>
            <w:hideMark/>
          </w:tcPr>
          <w:p w14:paraId="5BC47FA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2" w:type="dxa"/>
          </w:tcPr>
          <w:p w14:paraId="1C631466" w14:textId="1E3568B7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</w:rPr>
              <w:t>675,801</w:t>
            </w:r>
          </w:p>
        </w:tc>
        <w:tc>
          <w:tcPr>
            <w:tcW w:w="243" w:type="dxa"/>
          </w:tcPr>
          <w:p w14:paraId="20124CE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791CBDBC" w14:textId="0F49046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553,504</w:t>
            </w:r>
          </w:p>
        </w:tc>
        <w:tc>
          <w:tcPr>
            <w:tcW w:w="238" w:type="dxa"/>
          </w:tcPr>
          <w:p w14:paraId="5EA7DF9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93A6FDC" w14:textId="3AD7A9A0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1,300,964</w:t>
            </w:r>
          </w:p>
        </w:tc>
        <w:tc>
          <w:tcPr>
            <w:tcW w:w="241" w:type="dxa"/>
            <w:gridSpan w:val="2"/>
          </w:tcPr>
          <w:p w14:paraId="01E2455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hideMark/>
          </w:tcPr>
          <w:p w14:paraId="608B8641" w14:textId="5E81890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1,086,434</w:t>
            </w:r>
          </w:p>
        </w:tc>
        <w:tc>
          <w:tcPr>
            <w:tcW w:w="272" w:type="dxa"/>
          </w:tcPr>
          <w:p w14:paraId="63AA4F6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7B5AA9E" w14:textId="502D53D1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</w:rPr>
              <w:t>1,976,765</w:t>
            </w:r>
          </w:p>
        </w:tc>
        <w:tc>
          <w:tcPr>
            <w:tcW w:w="272" w:type="dxa"/>
          </w:tcPr>
          <w:p w14:paraId="2F5F34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hideMark/>
          </w:tcPr>
          <w:p w14:paraId="7275DE44" w14:textId="0A6E2ED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1,639,938</w:t>
            </w:r>
          </w:p>
        </w:tc>
      </w:tr>
      <w:tr w:rsidR="000D1A6A" w14:paraId="300208C7" w14:textId="77777777" w:rsidTr="006A40DC">
        <w:tc>
          <w:tcPr>
            <w:tcW w:w="2421" w:type="dxa"/>
            <w:gridSpan w:val="2"/>
            <w:hideMark/>
          </w:tcPr>
          <w:p w14:paraId="65DA7A4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2" w:type="dxa"/>
          </w:tcPr>
          <w:p w14:paraId="0993014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A45C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276A651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37B4C4D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CF09A1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554355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2A8FA51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3BD7D0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7728A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03DEDF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62DF6A6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D1A6A" w14:paraId="05D4C935" w14:textId="77777777" w:rsidTr="006A40DC">
        <w:tc>
          <w:tcPr>
            <w:tcW w:w="2421" w:type="dxa"/>
            <w:gridSpan w:val="2"/>
            <w:hideMark/>
          </w:tcPr>
          <w:p w14:paraId="591778DB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2" w:type="dxa"/>
            <w:vAlign w:val="center"/>
          </w:tcPr>
          <w:p w14:paraId="74845D18" w14:textId="0AEABB1D" w:rsidR="000D1A6A" w:rsidRPr="000D1A6A" w:rsidRDefault="0019322B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19322B">
              <w:rPr>
                <w:rFonts w:asciiTheme="majorBidi" w:hAnsiTheme="majorBidi" w:cstheme="majorBidi"/>
                <w:bCs/>
                <w:sz w:val="26"/>
                <w:szCs w:val="26"/>
              </w:rPr>
              <w:t>1,119,916</w:t>
            </w:r>
          </w:p>
        </w:tc>
        <w:tc>
          <w:tcPr>
            <w:tcW w:w="243" w:type="dxa"/>
          </w:tcPr>
          <w:p w14:paraId="14F4655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7EE1A687" w14:textId="25D00F6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873,992</w:t>
            </w:r>
          </w:p>
        </w:tc>
        <w:tc>
          <w:tcPr>
            <w:tcW w:w="238" w:type="dxa"/>
          </w:tcPr>
          <w:p w14:paraId="31BE920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F4586D" w14:textId="36D33EA9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369,113</w:t>
            </w:r>
          </w:p>
        </w:tc>
        <w:tc>
          <w:tcPr>
            <w:tcW w:w="241" w:type="dxa"/>
            <w:gridSpan w:val="2"/>
          </w:tcPr>
          <w:p w14:paraId="16F1378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3EECC9B4" w14:textId="3A2F0E0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438,183</w:t>
            </w:r>
          </w:p>
        </w:tc>
        <w:tc>
          <w:tcPr>
            <w:tcW w:w="272" w:type="dxa"/>
          </w:tcPr>
          <w:p w14:paraId="1D02E20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12A6B02B" w14:textId="607B7A04" w:rsidR="000D1A6A" w:rsidRPr="000D1A6A" w:rsidRDefault="0019322B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9322B">
              <w:rPr>
                <w:rFonts w:asciiTheme="majorBidi" w:hAnsiTheme="majorBidi" w:cstheme="majorBidi"/>
                <w:bCs/>
                <w:sz w:val="26"/>
                <w:szCs w:val="26"/>
              </w:rPr>
              <w:t>1,489,029</w:t>
            </w:r>
          </w:p>
        </w:tc>
        <w:tc>
          <w:tcPr>
            <w:tcW w:w="272" w:type="dxa"/>
          </w:tcPr>
          <w:p w14:paraId="1FC111E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4CD79750" w14:textId="21DA1AB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1,312,175</w:t>
            </w:r>
          </w:p>
        </w:tc>
      </w:tr>
      <w:tr w:rsidR="000D1A6A" w14:paraId="46F1D559" w14:textId="77777777" w:rsidTr="006A40DC">
        <w:tc>
          <w:tcPr>
            <w:tcW w:w="2421" w:type="dxa"/>
            <w:gridSpan w:val="2"/>
            <w:hideMark/>
          </w:tcPr>
          <w:p w14:paraId="4F37B45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2" w:type="dxa"/>
            <w:vAlign w:val="center"/>
          </w:tcPr>
          <w:p w14:paraId="270F6A3E" w14:textId="3E95B465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56B9C2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5C53210B" w14:textId="01A20940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C2793C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155C87D8" w14:textId="10365332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19D4217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7A13B9D3" w14:textId="6C49A3DB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61CCC25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7A892" w14:textId="2DC2EEE5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</w:rPr>
              <w:t>184,829</w:t>
            </w:r>
          </w:p>
        </w:tc>
        <w:tc>
          <w:tcPr>
            <w:tcW w:w="272" w:type="dxa"/>
          </w:tcPr>
          <w:p w14:paraId="631AA84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B69153" w14:textId="4634B24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189,308</w:t>
            </w:r>
          </w:p>
        </w:tc>
      </w:tr>
      <w:tr w:rsidR="000D1A6A" w14:paraId="36253CB0" w14:textId="77777777" w:rsidTr="006A40DC">
        <w:tc>
          <w:tcPr>
            <w:tcW w:w="2421" w:type="dxa"/>
            <w:gridSpan w:val="2"/>
            <w:hideMark/>
          </w:tcPr>
          <w:p w14:paraId="46929A03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</w:tcPr>
          <w:p w14:paraId="012B476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5ED38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74E569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008D8B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E6E2DD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33E21AC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42B081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1E0FC4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AAE39" w14:textId="4AB4FFC0" w:rsidR="000D1A6A" w:rsidRPr="000D1A6A" w:rsidRDefault="0019322B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9322B">
              <w:rPr>
                <w:rFonts w:asciiTheme="majorBidi" w:hAnsiTheme="majorBidi" w:cstheme="majorBidi"/>
                <w:bCs/>
                <w:sz w:val="26"/>
                <w:szCs w:val="26"/>
              </w:rPr>
              <w:t>1,673,858</w:t>
            </w:r>
          </w:p>
        </w:tc>
        <w:tc>
          <w:tcPr>
            <w:tcW w:w="272" w:type="dxa"/>
          </w:tcPr>
          <w:p w14:paraId="793A7B4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92B76" w14:textId="6284644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1,501,483</w:t>
            </w:r>
          </w:p>
        </w:tc>
      </w:tr>
      <w:tr w:rsidR="000D1A6A" w14:paraId="4B25161C" w14:textId="77777777" w:rsidTr="006A40DC">
        <w:trPr>
          <w:trHeight w:val="77"/>
        </w:trPr>
        <w:tc>
          <w:tcPr>
            <w:tcW w:w="2421" w:type="dxa"/>
            <w:gridSpan w:val="2"/>
            <w:hideMark/>
          </w:tcPr>
          <w:p w14:paraId="4D95F837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2" w:type="dxa"/>
          </w:tcPr>
          <w:p w14:paraId="0D602C6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D9322E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0AF1BC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8C9D15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17224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32E26CB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3371CC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FC4D5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BCC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E81A05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13FB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11D50" w14:paraId="04B6E8FE" w14:textId="77777777" w:rsidTr="00CB3CD9">
        <w:tc>
          <w:tcPr>
            <w:tcW w:w="2421" w:type="dxa"/>
            <w:gridSpan w:val="2"/>
            <w:hideMark/>
          </w:tcPr>
          <w:p w14:paraId="68CDFB79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2" w:type="dxa"/>
            <w:vAlign w:val="center"/>
          </w:tcPr>
          <w:p w14:paraId="41353FDA" w14:textId="7CC19443" w:rsidR="00411D50" w:rsidRPr="000D1A6A" w:rsidRDefault="00DC0326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</w:rPr>
              <w:t>1,55</w:t>
            </w:r>
            <w:r w:rsidR="00CB3CD9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  <w:r w:rsidRPr="00DC0326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CB3CD9">
              <w:rPr>
                <w:rFonts w:asciiTheme="majorBidi" w:hAnsiTheme="majorBidi" w:cstheme="majorBidi"/>
                <w:bCs/>
                <w:sz w:val="26"/>
                <w:szCs w:val="26"/>
              </w:rPr>
              <w:t>090</w:t>
            </w:r>
          </w:p>
        </w:tc>
        <w:tc>
          <w:tcPr>
            <w:tcW w:w="243" w:type="dxa"/>
            <w:vAlign w:val="center"/>
          </w:tcPr>
          <w:p w14:paraId="32DF6171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3EA9FE53" w14:textId="629CD2E9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1,716,570</w:t>
            </w:r>
          </w:p>
        </w:tc>
        <w:tc>
          <w:tcPr>
            <w:tcW w:w="238" w:type="dxa"/>
            <w:vAlign w:val="center"/>
          </w:tcPr>
          <w:p w14:paraId="1A8E7A91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6700B9EE" w14:textId="41F91988" w:rsidR="00411D50" w:rsidRPr="000D1A6A" w:rsidRDefault="00DC0326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  <w:t>450,656</w:t>
            </w:r>
          </w:p>
        </w:tc>
        <w:tc>
          <w:tcPr>
            <w:tcW w:w="241" w:type="dxa"/>
            <w:gridSpan w:val="2"/>
            <w:vAlign w:val="center"/>
          </w:tcPr>
          <w:p w14:paraId="21E9D49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228CE192" w14:textId="43C4233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497,141</w:t>
            </w:r>
          </w:p>
        </w:tc>
        <w:tc>
          <w:tcPr>
            <w:tcW w:w="272" w:type="dxa"/>
            <w:vAlign w:val="center"/>
          </w:tcPr>
          <w:p w14:paraId="11B67389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center"/>
          </w:tcPr>
          <w:p w14:paraId="1F7B0BEA" w14:textId="5E6EBD63" w:rsidR="00411D50" w:rsidRPr="000D1A6A" w:rsidRDefault="00CB3CD9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2,003,746</w:t>
            </w:r>
          </w:p>
        </w:tc>
        <w:tc>
          <w:tcPr>
            <w:tcW w:w="272" w:type="dxa"/>
          </w:tcPr>
          <w:p w14:paraId="4E84CBE0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578E2F3C" w14:textId="69FBD6A4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Cs/>
                <w:sz w:val="26"/>
                <w:szCs w:val="26"/>
              </w:rPr>
              <w:t>2,213,711</w:t>
            </w:r>
          </w:p>
        </w:tc>
      </w:tr>
      <w:tr w:rsidR="00411D50" w14:paraId="53E80301" w14:textId="77777777" w:rsidTr="00CB3CD9">
        <w:tc>
          <w:tcPr>
            <w:tcW w:w="2421" w:type="dxa"/>
            <w:gridSpan w:val="2"/>
            <w:hideMark/>
          </w:tcPr>
          <w:p w14:paraId="781503BB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2" w:type="dxa"/>
          </w:tcPr>
          <w:p w14:paraId="593D0442" w14:textId="43339A93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D94467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6E21D086" w14:textId="79DE219D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2498BDC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7A872F0A" w14:textId="2DBDE4B3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F2494B6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hideMark/>
          </w:tcPr>
          <w:p w14:paraId="2969CA2F" w14:textId="308F5D0F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A7E2C2A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11EDA" w14:textId="56E6F673" w:rsidR="00411D50" w:rsidRPr="00CB3CD9" w:rsidRDefault="00CB3CD9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207,845</w:t>
            </w:r>
          </w:p>
        </w:tc>
        <w:tc>
          <w:tcPr>
            <w:tcW w:w="272" w:type="dxa"/>
          </w:tcPr>
          <w:p w14:paraId="4FB951A2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D95C9" w14:textId="569ED6E2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Cs/>
                <w:sz w:val="26"/>
                <w:szCs w:val="26"/>
              </w:rPr>
              <w:t>227,854</w:t>
            </w:r>
          </w:p>
        </w:tc>
      </w:tr>
      <w:tr w:rsidR="00411D50" w14:paraId="6BFA6CA6" w14:textId="77777777" w:rsidTr="006A40DC">
        <w:tc>
          <w:tcPr>
            <w:tcW w:w="2421" w:type="dxa"/>
            <w:gridSpan w:val="2"/>
            <w:hideMark/>
          </w:tcPr>
          <w:p w14:paraId="06C8260B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</w:tcPr>
          <w:p w14:paraId="47681DF5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0520F0F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671857C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BEBBF37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E136E0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A701214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58724A74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39F1F08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6360B" w14:textId="5E74F076" w:rsidR="00411D50" w:rsidRPr="000D1A6A" w:rsidRDefault="00DC0326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bCs/>
                <w:sz w:val="26"/>
                <w:szCs w:val="26"/>
              </w:rPr>
              <w:t>2,211,591</w:t>
            </w:r>
          </w:p>
        </w:tc>
        <w:tc>
          <w:tcPr>
            <w:tcW w:w="272" w:type="dxa"/>
          </w:tcPr>
          <w:p w14:paraId="2404306B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C24C6A" w14:textId="5C3262C5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2,441,565</w:t>
            </w:r>
          </w:p>
        </w:tc>
      </w:tr>
      <w:tr w:rsidR="000D1A6A" w14:paraId="4DDA5BB6" w14:textId="77777777" w:rsidTr="006A40DC">
        <w:tc>
          <w:tcPr>
            <w:tcW w:w="2414" w:type="dxa"/>
            <w:hideMark/>
          </w:tcPr>
          <w:p w14:paraId="01271CF6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gridSpan w:val="2"/>
          </w:tcPr>
          <w:p w14:paraId="548EB83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23D442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36CB0B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C40B7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AF89A6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E49402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</w:tcPr>
          <w:p w14:paraId="7B2F225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5A4514F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42D6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18784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27CBBB3A" w14:textId="77777777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1A6A" w14:paraId="1915B54E" w14:textId="77777777" w:rsidTr="00FB45AD">
        <w:tc>
          <w:tcPr>
            <w:tcW w:w="2414" w:type="dxa"/>
            <w:hideMark/>
          </w:tcPr>
          <w:p w14:paraId="4CFD456F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9" w:type="dxa"/>
            <w:gridSpan w:val="2"/>
            <w:vAlign w:val="center"/>
          </w:tcPr>
          <w:p w14:paraId="2B5D97E1" w14:textId="152EE4EC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32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263,265</w:t>
            </w:r>
          </w:p>
        </w:tc>
        <w:tc>
          <w:tcPr>
            <w:tcW w:w="243" w:type="dxa"/>
          </w:tcPr>
          <w:p w14:paraId="4098637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312B8B37" w14:textId="2F9190D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278,008</w:t>
            </w:r>
          </w:p>
        </w:tc>
        <w:tc>
          <w:tcPr>
            <w:tcW w:w="238" w:type="dxa"/>
          </w:tcPr>
          <w:p w14:paraId="6E889A6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0998C1C2" w14:textId="5849ACAE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2,459</w:t>
            </w:r>
          </w:p>
        </w:tc>
        <w:tc>
          <w:tcPr>
            <w:tcW w:w="237" w:type="dxa"/>
            <w:gridSpan w:val="2"/>
          </w:tcPr>
          <w:p w14:paraId="444DDCA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  <w:hideMark/>
          </w:tcPr>
          <w:p w14:paraId="7A17072C" w14:textId="096BD81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2,149</w:t>
            </w:r>
          </w:p>
        </w:tc>
        <w:tc>
          <w:tcPr>
            <w:tcW w:w="272" w:type="dxa"/>
          </w:tcPr>
          <w:p w14:paraId="607B23A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6F12F968" w14:textId="3EA48C30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sz w:val="26"/>
                <w:szCs w:val="26"/>
              </w:rPr>
              <w:t>265,724</w:t>
            </w:r>
          </w:p>
        </w:tc>
        <w:tc>
          <w:tcPr>
            <w:tcW w:w="272" w:type="dxa"/>
          </w:tcPr>
          <w:p w14:paraId="45F6F8C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2EB2B6A5" w14:textId="16B70C2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280,157</w:t>
            </w:r>
          </w:p>
        </w:tc>
      </w:tr>
      <w:tr w:rsidR="000D1A6A" w14:paraId="3B8D3504" w14:textId="77777777" w:rsidTr="00CB3CD9">
        <w:tc>
          <w:tcPr>
            <w:tcW w:w="2414" w:type="dxa"/>
            <w:hideMark/>
          </w:tcPr>
          <w:p w14:paraId="70D9313F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9" w:type="dxa"/>
            <w:gridSpan w:val="2"/>
            <w:vAlign w:val="center"/>
            <w:hideMark/>
          </w:tcPr>
          <w:p w14:paraId="57433BC4" w14:textId="5C9DA0A2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958AE0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6A197552" w14:textId="77777777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6DB6B3C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  <w:hideMark/>
          </w:tcPr>
          <w:p w14:paraId="151B2C0A" w14:textId="357B6589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4E753A3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  <w:hideMark/>
          </w:tcPr>
          <w:p w14:paraId="024683B5" w14:textId="77777777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</w:tcPr>
          <w:p w14:paraId="66376DA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6528" w14:textId="440A60AE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sz w:val="26"/>
                <w:szCs w:val="26"/>
              </w:rPr>
              <w:t>16,861</w:t>
            </w:r>
          </w:p>
        </w:tc>
        <w:tc>
          <w:tcPr>
            <w:tcW w:w="272" w:type="dxa"/>
          </w:tcPr>
          <w:p w14:paraId="3A70A2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0A4888" w14:textId="0DDC1D22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16,763</w:t>
            </w:r>
          </w:p>
        </w:tc>
      </w:tr>
      <w:tr w:rsidR="000D1A6A" w14:paraId="17811A18" w14:textId="77777777" w:rsidTr="006A40DC">
        <w:tc>
          <w:tcPr>
            <w:tcW w:w="2414" w:type="dxa"/>
            <w:hideMark/>
          </w:tcPr>
          <w:p w14:paraId="3337A95B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gridSpan w:val="2"/>
          </w:tcPr>
          <w:p w14:paraId="7968C5C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7916B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7699B8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80B8E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A4333F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2F2E4D3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</w:tcPr>
          <w:p w14:paraId="1E55552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B0A40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91080A" w14:textId="5E45BA73" w:rsidR="000D1A6A" w:rsidRPr="000D1A6A" w:rsidRDefault="00DC0326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C0326">
              <w:rPr>
                <w:rFonts w:asciiTheme="majorBidi" w:hAnsiTheme="majorBidi" w:cstheme="majorBidi"/>
                <w:sz w:val="26"/>
                <w:szCs w:val="26"/>
              </w:rPr>
              <w:t>282,585</w:t>
            </w:r>
          </w:p>
        </w:tc>
        <w:tc>
          <w:tcPr>
            <w:tcW w:w="272" w:type="dxa"/>
          </w:tcPr>
          <w:p w14:paraId="57EE58A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CAC8AA" w14:textId="1A51C29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296,920</w:t>
            </w:r>
          </w:p>
        </w:tc>
      </w:tr>
      <w:tr w:rsidR="000D1A6A" w14:paraId="0251C609" w14:textId="77777777" w:rsidTr="006A40DC">
        <w:tc>
          <w:tcPr>
            <w:tcW w:w="2421" w:type="dxa"/>
            <w:gridSpan w:val="2"/>
            <w:hideMark/>
          </w:tcPr>
          <w:p w14:paraId="4ED2D9C4" w14:textId="77777777" w:rsidR="000D1A6A" w:rsidRDefault="000D1A6A" w:rsidP="000D1A6A">
            <w:pPr>
              <w:tabs>
                <w:tab w:val="clear" w:pos="227"/>
                <w:tab w:val="decimal" w:pos="255"/>
              </w:tabs>
              <w:spacing w:line="320" w:lineRule="exact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>
              <w:rPr>
                <w:rFonts w:ascii="Angsana New" w:hAnsi="Angsana New" w:hint="cs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902" w:type="dxa"/>
          </w:tcPr>
          <w:p w14:paraId="09F9263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63D03E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DCB4D3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5B5D4B4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51EEED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EBE73F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5B73C93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3FAE77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C5B438" w14:textId="77777777" w:rsidR="000D1A6A" w:rsidRPr="00614C68" w:rsidRDefault="000D1A6A" w:rsidP="0061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1CB59B" w14:textId="33824EFD" w:rsidR="00F235A8" w:rsidRPr="00614C68" w:rsidRDefault="00614C68" w:rsidP="0061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614C68">
              <w:rPr>
                <w:rFonts w:asciiTheme="majorBidi" w:hAnsiTheme="majorBidi" w:cstheme="majorBidi"/>
                <w:sz w:val="26"/>
                <w:szCs w:val="26"/>
              </w:rPr>
              <w:t>2,678,029</w:t>
            </w:r>
          </w:p>
        </w:tc>
        <w:tc>
          <w:tcPr>
            <w:tcW w:w="272" w:type="dxa"/>
          </w:tcPr>
          <w:p w14:paraId="056FCB5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37B70F" w14:textId="77777777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D8556B" w14:textId="0EA59272" w:rsidR="000D1A6A" w:rsidRPr="00411D50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2,577,593</w:t>
            </w:r>
          </w:p>
        </w:tc>
      </w:tr>
      <w:tr w:rsidR="000D1A6A" w14:paraId="1A320BD2" w14:textId="77777777" w:rsidTr="006A40DC">
        <w:trPr>
          <w:trHeight w:val="379"/>
        </w:trPr>
        <w:tc>
          <w:tcPr>
            <w:tcW w:w="2421" w:type="dxa"/>
            <w:gridSpan w:val="2"/>
            <w:hideMark/>
          </w:tcPr>
          <w:p w14:paraId="16270AC8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2" w:type="dxa"/>
          </w:tcPr>
          <w:p w14:paraId="72D567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FEC0B7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1D7FDD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D54A2D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2F82B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5B1A68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B4E78D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C7E83E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963C49" w14:textId="3E80D74F" w:rsidR="000D1A6A" w:rsidRPr="000D1A6A" w:rsidRDefault="00614C68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C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8,822,828</w:t>
            </w:r>
          </w:p>
        </w:tc>
        <w:tc>
          <w:tcPr>
            <w:tcW w:w="272" w:type="dxa"/>
            <w:vAlign w:val="center"/>
          </w:tcPr>
          <w:p w14:paraId="6A93856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8727652" w14:textId="5CE7CE3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8,457,499</w:t>
            </w:r>
          </w:p>
        </w:tc>
      </w:tr>
    </w:tbl>
    <w:p w14:paraId="6C72D5CC" w14:textId="77777777" w:rsidR="000D1A6A" w:rsidRDefault="000D1A6A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6A40DC" w:rsidRPr="006A40DC" w14:paraId="47738B56" w14:textId="77777777" w:rsidTr="000D1A6A">
        <w:tc>
          <w:tcPr>
            <w:tcW w:w="2250" w:type="dxa"/>
          </w:tcPr>
          <w:p w14:paraId="19839407" w14:textId="756CDD4D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40DC" w:rsidRPr="006A40DC" w14:paraId="1E735921" w14:textId="77777777" w:rsidTr="000D1A6A">
        <w:tc>
          <w:tcPr>
            <w:tcW w:w="2250" w:type="dxa"/>
          </w:tcPr>
          <w:p w14:paraId="58AF2F4B" w14:textId="68E65E94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1562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หก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</w:t>
            </w:r>
            <w:r w:rsidR="00933D3E"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="00A42740"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="00A42740"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A40DC" w:rsidRPr="006A40DC" w14:paraId="307174C8" w14:textId="77777777" w:rsidTr="000D1A6A">
        <w:tc>
          <w:tcPr>
            <w:tcW w:w="2250" w:type="dxa"/>
          </w:tcPr>
          <w:p w14:paraId="4A2F081A" w14:textId="51DB76BF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="0015622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0956A15E" w14:textId="2EDE3F7E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5B795768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0DDA19ED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47" w:type="dxa"/>
          </w:tcPr>
          <w:p w14:paraId="002DC803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2F97942C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0A7DC9FC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01E5DAE6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97FD783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4F929DE0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62" w:type="dxa"/>
          </w:tcPr>
          <w:p w14:paraId="0458B8E7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3A8F4B81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A40DC" w:rsidRPr="006A40DC" w14:paraId="7F6EBD6A" w14:textId="77777777" w:rsidTr="000D1A6A">
        <w:tc>
          <w:tcPr>
            <w:tcW w:w="2250" w:type="dxa"/>
          </w:tcPr>
          <w:p w14:paraId="1E3131F9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6A40DC" w:rsidRPr="006A40DC" w14:paraId="54457CC1" w14:textId="77777777" w:rsidTr="000D1A6A">
        <w:tc>
          <w:tcPr>
            <w:tcW w:w="2250" w:type="dxa"/>
          </w:tcPr>
          <w:p w14:paraId="4D07EFAB" w14:textId="3D51F70C" w:rsidR="005A4916" w:rsidRPr="006A40DC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48242B2" w14:textId="77777777" w:rsidR="005A4916" w:rsidRPr="006A40DC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6A40DC" w:rsidRPr="006A40DC" w14:paraId="528269C8" w14:textId="77777777" w:rsidTr="000D1A6A">
        <w:tc>
          <w:tcPr>
            <w:tcW w:w="2250" w:type="dxa"/>
          </w:tcPr>
          <w:p w14:paraId="566577B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B3649" w:rsidRPr="006A40DC" w14:paraId="0026E176" w14:textId="77777777" w:rsidTr="000D1A6A">
        <w:tc>
          <w:tcPr>
            <w:tcW w:w="2250" w:type="dxa"/>
          </w:tcPr>
          <w:p w14:paraId="70210F8B" w14:textId="5012501A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3F5E4B4C" w14:textId="63BDBC36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2,468,026</w:t>
            </w:r>
          </w:p>
        </w:tc>
        <w:tc>
          <w:tcPr>
            <w:tcW w:w="252" w:type="dxa"/>
            <w:vAlign w:val="bottom"/>
          </w:tcPr>
          <w:p w14:paraId="1F7B6992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8DBA0A" w14:textId="6B7BA92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1,903,983</w:t>
            </w:r>
          </w:p>
        </w:tc>
        <w:tc>
          <w:tcPr>
            <w:tcW w:w="247" w:type="dxa"/>
            <w:vAlign w:val="bottom"/>
          </w:tcPr>
          <w:p w14:paraId="4426EDB8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A8EC0" w14:textId="3B489D44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03A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2,261,382</w:t>
            </w:r>
          </w:p>
        </w:tc>
        <w:tc>
          <w:tcPr>
            <w:tcW w:w="237" w:type="dxa"/>
            <w:vAlign w:val="bottom"/>
          </w:tcPr>
          <w:p w14:paraId="0CC32C9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692C30C" w14:textId="575BB930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1,950,940</w:t>
            </w:r>
          </w:p>
        </w:tc>
        <w:tc>
          <w:tcPr>
            <w:tcW w:w="270" w:type="dxa"/>
          </w:tcPr>
          <w:p w14:paraId="3751788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AA738" w14:textId="18825B8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4,729,408</w:t>
            </w:r>
          </w:p>
        </w:tc>
        <w:tc>
          <w:tcPr>
            <w:tcW w:w="262" w:type="dxa"/>
          </w:tcPr>
          <w:p w14:paraId="213DDBB3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221906" w14:textId="31C5DDF6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3,854,923</w:t>
            </w:r>
          </w:p>
        </w:tc>
      </w:tr>
      <w:tr w:rsidR="002B3649" w:rsidRPr="006A40DC" w14:paraId="462E6E2D" w14:textId="77777777" w:rsidTr="000D1A6A">
        <w:tc>
          <w:tcPr>
            <w:tcW w:w="2250" w:type="dxa"/>
          </w:tcPr>
          <w:p w14:paraId="29545AA9" w14:textId="4C7F01B3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2426BF04" w14:textId="08FAB85D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74,759</w:t>
            </w:r>
          </w:p>
        </w:tc>
        <w:tc>
          <w:tcPr>
            <w:tcW w:w="252" w:type="dxa"/>
            <w:vAlign w:val="bottom"/>
          </w:tcPr>
          <w:p w14:paraId="7D7ACA13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A741FF" w14:textId="3F710D2A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43,791</w:t>
            </w:r>
          </w:p>
        </w:tc>
        <w:tc>
          <w:tcPr>
            <w:tcW w:w="247" w:type="dxa"/>
            <w:vAlign w:val="bottom"/>
          </w:tcPr>
          <w:p w14:paraId="2D9BC0A9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B3AD1E2" w14:textId="6BC61E2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03A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237" w:type="dxa"/>
            <w:vAlign w:val="bottom"/>
          </w:tcPr>
          <w:p w14:paraId="2A92B7AD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99D22E4" w14:textId="6F12D5A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270" w:type="dxa"/>
          </w:tcPr>
          <w:p w14:paraId="7C5063C2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100F00" w14:textId="5BFDF8F2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75,437</w:t>
            </w:r>
          </w:p>
        </w:tc>
        <w:tc>
          <w:tcPr>
            <w:tcW w:w="262" w:type="dxa"/>
          </w:tcPr>
          <w:p w14:paraId="0A1C40D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8F0BA77" w14:textId="409A655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44,623</w:t>
            </w:r>
          </w:p>
        </w:tc>
      </w:tr>
      <w:tr w:rsidR="002B3649" w:rsidRPr="006A40DC" w14:paraId="59EC6B02" w14:textId="77777777" w:rsidTr="000D1A6A">
        <w:trPr>
          <w:trHeight w:hRule="exact" w:val="360"/>
        </w:trPr>
        <w:tc>
          <w:tcPr>
            <w:tcW w:w="2250" w:type="dxa"/>
          </w:tcPr>
          <w:p w14:paraId="46156E94" w14:textId="35C6C09A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3F3FF12B" w14:textId="157F7259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46,447</w:t>
            </w:r>
          </w:p>
        </w:tc>
        <w:tc>
          <w:tcPr>
            <w:tcW w:w="252" w:type="dxa"/>
            <w:vAlign w:val="bottom"/>
          </w:tcPr>
          <w:p w14:paraId="1313CA74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4A70B8" w14:textId="0216315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51,753</w:t>
            </w:r>
          </w:p>
        </w:tc>
        <w:tc>
          <w:tcPr>
            <w:tcW w:w="247" w:type="dxa"/>
            <w:vAlign w:val="bottom"/>
          </w:tcPr>
          <w:p w14:paraId="37D345F8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301023" w14:textId="2A80BAC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03A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1E7EEC6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9BFF687" w14:textId="74DC493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614F4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2BB734" w14:textId="394450E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46,447</w:t>
            </w:r>
          </w:p>
        </w:tc>
        <w:tc>
          <w:tcPr>
            <w:tcW w:w="262" w:type="dxa"/>
          </w:tcPr>
          <w:p w14:paraId="7C202040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78239B2" w14:textId="0EE1041B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51,753</w:t>
            </w:r>
          </w:p>
        </w:tc>
      </w:tr>
      <w:tr w:rsidR="002B3649" w:rsidRPr="006A40DC" w14:paraId="240C0AE8" w14:textId="77777777" w:rsidTr="000D1A6A">
        <w:tc>
          <w:tcPr>
            <w:tcW w:w="2250" w:type="dxa"/>
          </w:tcPr>
          <w:p w14:paraId="1FC769CF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4032FB6C" w14:textId="55527A6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14,957</w:t>
            </w:r>
          </w:p>
        </w:tc>
        <w:tc>
          <w:tcPr>
            <w:tcW w:w="252" w:type="dxa"/>
            <w:vAlign w:val="bottom"/>
          </w:tcPr>
          <w:p w14:paraId="7EE4342C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B2894D" w14:textId="5B478B56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18,495</w:t>
            </w:r>
          </w:p>
        </w:tc>
        <w:tc>
          <w:tcPr>
            <w:tcW w:w="247" w:type="dxa"/>
            <w:vAlign w:val="bottom"/>
          </w:tcPr>
          <w:p w14:paraId="434A18A1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9FA12C" w14:textId="278B407D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03A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802</w:t>
            </w:r>
          </w:p>
        </w:tc>
        <w:tc>
          <w:tcPr>
            <w:tcW w:w="237" w:type="dxa"/>
            <w:vAlign w:val="bottom"/>
          </w:tcPr>
          <w:p w14:paraId="62F6CFCD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18EDBDE" w14:textId="4CEBA8AF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9598C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409C7" w14:textId="0CDF8FF9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15,759</w:t>
            </w:r>
          </w:p>
        </w:tc>
        <w:tc>
          <w:tcPr>
            <w:tcW w:w="262" w:type="dxa"/>
          </w:tcPr>
          <w:p w14:paraId="19C7E333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463CF14" w14:textId="387D59CD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18,495</w:t>
            </w:r>
          </w:p>
        </w:tc>
      </w:tr>
      <w:tr w:rsidR="002B3649" w:rsidRPr="006A40DC" w14:paraId="1568C381" w14:textId="77777777" w:rsidTr="000D1A6A">
        <w:tc>
          <w:tcPr>
            <w:tcW w:w="2250" w:type="dxa"/>
          </w:tcPr>
          <w:p w14:paraId="716FD237" w14:textId="123551FE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69E07706" w14:textId="582E927D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4,321</w:t>
            </w:r>
          </w:p>
        </w:tc>
        <w:tc>
          <w:tcPr>
            <w:tcW w:w="252" w:type="dxa"/>
            <w:vAlign w:val="bottom"/>
          </w:tcPr>
          <w:p w14:paraId="63430282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C4338F" w14:textId="62B93B8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4,025</w:t>
            </w:r>
          </w:p>
        </w:tc>
        <w:tc>
          <w:tcPr>
            <w:tcW w:w="247" w:type="dxa"/>
            <w:vAlign w:val="bottom"/>
          </w:tcPr>
          <w:p w14:paraId="2DFAB1D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865EFA" w14:textId="4F2C2C4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EF661A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0E2748" w14:textId="07B31CF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5AB2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4DC20" w14:textId="77A2FAD3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4,321</w:t>
            </w:r>
          </w:p>
        </w:tc>
        <w:tc>
          <w:tcPr>
            <w:tcW w:w="262" w:type="dxa"/>
          </w:tcPr>
          <w:p w14:paraId="42FD9E5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B0BDA9" w14:textId="3BEAEF2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4,025</w:t>
            </w:r>
          </w:p>
        </w:tc>
      </w:tr>
      <w:tr w:rsidR="002B3649" w:rsidRPr="006A40DC" w14:paraId="0A96758B" w14:textId="77777777" w:rsidTr="000D1A6A">
        <w:tc>
          <w:tcPr>
            <w:tcW w:w="2250" w:type="dxa"/>
          </w:tcPr>
          <w:p w14:paraId="6F20EDCC" w14:textId="6866E8D4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FA551" w14:textId="251D867F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2,608,510</w:t>
            </w:r>
          </w:p>
        </w:tc>
        <w:tc>
          <w:tcPr>
            <w:tcW w:w="252" w:type="dxa"/>
            <w:vAlign w:val="bottom"/>
          </w:tcPr>
          <w:p w14:paraId="5385F828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8DE74E" w14:textId="772EA434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2,022,047</w:t>
            </w:r>
          </w:p>
        </w:tc>
        <w:tc>
          <w:tcPr>
            <w:tcW w:w="247" w:type="dxa"/>
            <w:vAlign w:val="bottom"/>
          </w:tcPr>
          <w:p w14:paraId="3FEF6DD5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F555DB1" w14:textId="695E414F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2,262,862</w:t>
            </w:r>
          </w:p>
        </w:tc>
        <w:tc>
          <w:tcPr>
            <w:tcW w:w="237" w:type="dxa"/>
            <w:vAlign w:val="bottom"/>
          </w:tcPr>
          <w:p w14:paraId="68F83CE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5F99C" w14:textId="7D6BE076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1,951,772</w:t>
            </w:r>
          </w:p>
        </w:tc>
        <w:tc>
          <w:tcPr>
            <w:tcW w:w="270" w:type="dxa"/>
          </w:tcPr>
          <w:p w14:paraId="1585A147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8DED5" w14:textId="5F07205F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4,871,372</w:t>
            </w:r>
          </w:p>
        </w:tc>
        <w:tc>
          <w:tcPr>
            <w:tcW w:w="262" w:type="dxa"/>
          </w:tcPr>
          <w:p w14:paraId="17D97A82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D3D7AA3" w14:textId="3EE68C28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3,973,819</w:t>
            </w:r>
          </w:p>
        </w:tc>
      </w:tr>
      <w:tr w:rsidR="002B3649" w:rsidRPr="006A40DC" w14:paraId="7A8BEE63" w14:textId="77777777" w:rsidTr="000D1A6A">
        <w:tc>
          <w:tcPr>
            <w:tcW w:w="2250" w:type="dxa"/>
          </w:tcPr>
          <w:p w14:paraId="4927FD0F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B3649" w:rsidRPr="006A40DC" w14:paraId="492B7DD3" w14:textId="77777777" w:rsidTr="000D1A6A">
        <w:tc>
          <w:tcPr>
            <w:tcW w:w="2250" w:type="dxa"/>
          </w:tcPr>
          <w:p w14:paraId="65453AEF" w14:textId="13FAF010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F2BD1D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B3649" w:rsidRPr="006A40DC" w14:paraId="75F6A1E7" w14:textId="77777777" w:rsidTr="000D1A6A">
        <w:tc>
          <w:tcPr>
            <w:tcW w:w="2250" w:type="dxa"/>
            <w:shd w:val="clear" w:color="auto" w:fill="auto"/>
          </w:tcPr>
          <w:p w14:paraId="243C8320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07F31AD" w14:textId="3889F27B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F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2,415,220</w:t>
            </w:r>
          </w:p>
        </w:tc>
        <w:tc>
          <w:tcPr>
            <w:tcW w:w="252" w:type="dxa"/>
            <w:vAlign w:val="bottom"/>
          </w:tcPr>
          <w:p w14:paraId="6AA18586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8C510D" w14:textId="6F0ACCD8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1,904,340</w:t>
            </w:r>
          </w:p>
        </w:tc>
        <w:tc>
          <w:tcPr>
            <w:tcW w:w="247" w:type="dxa"/>
          </w:tcPr>
          <w:p w14:paraId="0F0E44B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16F67B7" w14:textId="5FAC4AC5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EAB0A6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B8789A0" w14:textId="70CDBB78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B7973D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31F061" w14:textId="2F617FF0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2,415,220</w:t>
            </w:r>
          </w:p>
        </w:tc>
        <w:tc>
          <w:tcPr>
            <w:tcW w:w="262" w:type="dxa"/>
          </w:tcPr>
          <w:p w14:paraId="7DDF7E65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00DBA3" w14:textId="2687F4C4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1,904,340</w:t>
            </w:r>
          </w:p>
        </w:tc>
      </w:tr>
      <w:tr w:rsidR="002B3649" w:rsidRPr="006A40DC" w14:paraId="20F14007" w14:textId="77777777" w:rsidTr="000D1A6A">
        <w:tc>
          <w:tcPr>
            <w:tcW w:w="2250" w:type="dxa"/>
          </w:tcPr>
          <w:p w14:paraId="760FDFBC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5A07380A" w14:textId="1F283586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F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1FDC480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685FC7" w14:textId="0C617A26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22F4A1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3ACE78" w14:textId="43CC975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2,090,034</w:t>
            </w:r>
          </w:p>
        </w:tc>
        <w:tc>
          <w:tcPr>
            <w:tcW w:w="237" w:type="dxa"/>
          </w:tcPr>
          <w:p w14:paraId="0A0F9136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428043" w14:textId="1F9DCC14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1,793,197</w:t>
            </w:r>
          </w:p>
        </w:tc>
        <w:tc>
          <w:tcPr>
            <w:tcW w:w="270" w:type="dxa"/>
          </w:tcPr>
          <w:p w14:paraId="1C3F544C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91A5CD" w14:textId="4A75F2AD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2,090,034</w:t>
            </w:r>
          </w:p>
        </w:tc>
        <w:tc>
          <w:tcPr>
            <w:tcW w:w="262" w:type="dxa"/>
          </w:tcPr>
          <w:p w14:paraId="22927A2C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65B583" w14:textId="48C5BE8C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1,793,197</w:t>
            </w:r>
          </w:p>
        </w:tc>
      </w:tr>
      <w:tr w:rsidR="002B3649" w:rsidRPr="006A40DC" w14:paraId="39D29041" w14:textId="77777777" w:rsidTr="000D1A6A">
        <w:tc>
          <w:tcPr>
            <w:tcW w:w="2250" w:type="dxa"/>
          </w:tcPr>
          <w:p w14:paraId="6232136C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200FFE" w14:textId="649A222E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F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193,290</w:t>
            </w:r>
          </w:p>
        </w:tc>
        <w:tc>
          <w:tcPr>
            <w:tcW w:w="252" w:type="dxa"/>
            <w:vAlign w:val="bottom"/>
          </w:tcPr>
          <w:p w14:paraId="0712637C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4836" w14:textId="1297CB1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117,707</w:t>
            </w:r>
          </w:p>
        </w:tc>
        <w:tc>
          <w:tcPr>
            <w:tcW w:w="247" w:type="dxa"/>
          </w:tcPr>
          <w:p w14:paraId="19023A5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5855668" w14:textId="1AD5C622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172,828</w:t>
            </w:r>
          </w:p>
        </w:tc>
        <w:tc>
          <w:tcPr>
            <w:tcW w:w="237" w:type="dxa"/>
          </w:tcPr>
          <w:p w14:paraId="675080BC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667ABE7" w14:textId="03AADAE2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158,575</w:t>
            </w:r>
          </w:p>
        </w:tc>
        <w:tc>
          <w:tcPr>
            <w:tcW w:w="270" w:type="dxa"/>
          </w:tcPr>
          <w:p w14:paraId="223A7D35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22E40" w14:textId="29EBC48B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B364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366,118</w:t>
            </w:r>
          </w:p>
        </w:tc>
        <w:tc>
          <w:tcPr>
            <w:tcW w:w="262" w:type="dxa"/>
          </w:tcPr>
          <w:p w14:paraId="5815187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C58E83F" w14:textId="652BD54D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276,282</w:t>
            </w:r>
          </w:p>
        </w:tc>
      </w:tr>
      <w:tr w:rsidR="002B3649" w:rsidRPr="006A40DC" w14:paraId="4A504387" w14:textId="77777777" w:rsidTr="000D1A6A">
        <w:tc>
          <w:tcPr>
            <w:tcW w:w="2250" w:type="dxa"/>
          </w:tcPr>
          <w:p w14:paraId="10622AD4" w14:textId="1343D9A1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C210" w14:textId="53D702E8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2,608,510</w:t>
            </w:r>
          </w:p>
        </w:tc>
        <w:tc>
          <w:tcPr>
            <w:tcW w:w="252" w:type="dxa"/>
            <w:vAlign w:val="bottom"/>
          </w:tcPr>
          <w:p w14:paraId="414E9862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38C6C2" w14:textId="6455F4AF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2,022,047</w:t>
            </w:r>
          </w:p>
        </w:tc>
        <w:tc>
          <w:tcPr>
            <w:tcW w:w="247" w:type="dxa"/>
          </w:tcPr>
          <w:p w14:paraId="402DF48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E0B39E9" w14:textId="61CE1D4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2,262,862</w:t>
            </w:r>
          </w:p>
        </w:tc>
        <w:tc>
          <w:tcPr>
            <w:tcW w:w="237" w:type="dxa"/>
          </w:tcPr>
          <w:p w14:paraId="4FB96913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00D80B" w14:textId="4C9BCBBE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1,951,772</w:t>
            </w:r>
          </w:p>
        </w:tc>
        <w:tc>
          <w:tcPr>
            <w:tcW w:w="270" w:type="dxa"/>
          </w:tcPr>
          <w:p w14:paraId="166CE52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DE9D" w14:textId="738535B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4,871,372</w:t>
            </w:r>
          </w:p>
        </w:tc>
        <w:tc>
          <w:tcPr>
            <w:tcW w:w="262" w:type="dxa"/>
          </w:tcPr>
          <w:p w14:paraId="3889231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015404C" w14:textId="5DA2E002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3,973,819</w:t>
            </w:r>
          </w:p>
        </w:tc>
      </w:tr>
      <w:tr w:rsidR="002B3649" w:rsidRPr="006A40DC" w14:paraId="69674336" w14:textId="77777777" w:rsidTr="000D1A6A">
        <w:trPr>
          <w:trHeight w:val="34"/>
        </w:trPr>
        <w:tc>
          <w:tcPr>
            <w:tcW w:w="2250" w:type="dxa"/>
          </w:tcPr>
          <w:p w14:paraId="2FEB8213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B3649" w:rsidRPr="006A40DC" w14:paraId="6826270E" w14:textId="77777777" w:rsidTr="000D1A6A">
        <w:trPr>
          <w:trHeight w:val="34"/>
        </w:trPr>
        <w:tc>
          <w:tcPr>
            <w:tcW w:w="2250" w:type="dxa"/>
          </w:tcPr>
          <w:p w14:paraId="4BC38675" w14:textId="48199BAF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270A04CE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67258F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18A6CD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C40E19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5D7FD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FF369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8DF5CD6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946D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20BDA4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18143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ACD7C4B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B3649" w:rsidRPr="006A40DC" w14:paraId="264A1B80" w14:textId="77777777" w:rsidTr="000D1A6A">
        <w:tc>
          <w:tcPr>
            <w:tcW w:w="2250" w:type="dxa"/>
          </w:tcPr>
          <w:p w14:paraId="34DE2759" w14:textId="77777777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84DE9" w14:textId="156A041C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2,608,510</w:t>
            </w:r>
          </w:p>
        </w:tc>
        <w:tc>
          <w:tcPr>
            <w:tcW w:w="252" w:type="dxa"/>
          </w:tcPr>
          <w:p w14:paraId="72F1AF8B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867C6" w14:textId="45F1DDE2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2,022,047</w:t>
            </w:r>
          </w:p>
        </w:tc>
        <w:tc>
          <w:tcPr>
            <w:tcW w:w="247" w:type="dxa"/>
          </w:tcPr>
          <w:p w14:paraId="3AE1EF92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B08950" w14:textId="2103CDDD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2,262,862</w:t>
            </w:r>
          </w:p>
        </w:tc>
        <w:tc>
          <w:tcPr>
            <w:tcW w:w="237" w:type="dxa"/>
          </w:tcPr>
          <w:p w14:paraId="77906A4C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4AD433" w14:textId="590BE192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1,951,772</w:t>
            </w:r>
          </w:p>
        </w:tc>
        <w:tc>
          <w:tcPr>
            <w:tcW w:w="270" w:type="dxa"/>
          </w:tcPr>
          <w:p w14:paraId="23BBACA1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DA58F4" w14:textId="39B52D33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5632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4,871,372</w:t>
            </w:r>
          </w:p>
        </w:tc>
        <w:tc>
          <w:tcPr>
            <w:tcW w:w="262" w:type="dxa"/>
          </w:tcPr>
          <w:p w14:paraId="609378E2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49153D7" w14:textId="15AC86CD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sz w:val="26"/>
                <w:szCs w:val="26"/>
              </w:rPr>
              <w:t>3,973,819</w:t>
            </w:r>
          </w:p>
        </w:tc>
      </w:tr>
      <w:tr w:rsidR="002B3649" w:rsidRPr="006A40DC" w14:paraId="77E7F0D9" w14:textId="77777777" w:rsidTr="000D1A6A">
        <w:tc>
          <w:tcPr>
            <w:tcW w:w="2250" w:type="dxa"/>
          </w:tcPr>
          <w:p w14:paraId="043B7A6C" w14:textId="58F9A7CA" w:rsidR="002B3649" w:rsidRPr="006A40DC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44351" w14:textId="0A493C5B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2,608,510</w:t>
            </w:r>
          </w:p>
        </w:tc>
        <w:tc>
          <w:tcPr>
            <w:tcW w:w="252" w:type="dxa"/>
          </w:tcPr>
          <w:p w14:paraId="02278293" w14:textId="77777777" w:rsidR="002B3649" w:rsidRPr="000D1A6A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C8F687" w14:textId="6ADA08F5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2,022,047</w:t>
            </w:r>
          </w:p>
        </w:tc>
        <w:tc>
          <w:tcPr>
            <w:tcW w:w="247" w:type="dxa"/>
          </w:tcPr>
          <w:p w14:paraId="78A66A90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3531F22" w14:textId="7EB9E4C4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2,262,862</w:t>
            </w:r>
          </w:p>
        </w:tc>
        <w:tc>
          <w:tcPr>
            <w:tcW w:w="237" w:type="dxa"/>
          </w:tcPr>
          <w:p w14:paraId="46DE28E7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3D3FFAE" w14:textId="37D990C1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1,951,772</w:t>
            </w:r>
          </w:p>
        </w:tc>
        <w:tc>
          <w:tcPr>
            <w:tcW w:w="270" w:type="dxa"/>
          </w:tcPr>
          <w:p w14:paraId="0704A748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22C4D" w14:textId="529F9839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563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4,871,372</w:t>
            </w:r>
          </w:p>
        </w:tc>
        <w:tc>
          <w:tcPr>
            <w:tcW w:w="262" w:type="dxa"/>
          </w:tcPr>
          <w:p w14:paraId="7ABA7A2F" w14:textId="77777777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EEE52B6" w14:textId="16BC1ADA" w:rsidR="002B3649" w:rsidRPr="00585E22" w:rsidRDefault="002B3649" w:rsidP="002B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85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3,973,819</w:t>
            </w:r>
          </w:p>
        </w:tc>
      </w:tr>
    </w:tbl>
    <w:p w14:paraId="5732E985" w14:textId="77777777" w:rsidR="00F8349B" w:rsidRPr="00F8349B" w:rsidRDefault="00F8349B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C534F0" w14:textId="1BD39259" w:rsidR="002059AA" w:rsidRPr="0044007D" w:rsidRDefault="004D2D44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F8349B" w:rsidRDefault="002059AA" w:rsidP="00F8349B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87E497C" w14:textId="20CA1A33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B364A2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1116D9">
        <w:rPr>
          <w:rFonts w:ascii="Angsana New" w:hAnsi="Angsana New" w:hint="cs"/>
          <w:sz w:val="30"/>
          <w:szCs w:val="30"/>
          <w:cs/>
        </w:rPr>
        <w:t>หก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F8349B">
        <w:rPr>
          <w:rFonts w:ascii="Angsana New" w:hAnsi="Angsana New"/>
          <w:sz w:val="30"/>
          <w:szCs w:val="30"/>
        </w:rPr>
        <w:t xml:space="preserve">30 </w:t>
      </w:r>
      <w:r w:rsidR="001116D9">
        <w:rPr>
          <w:rFonts w:ascii="Angsana New" w:hAnsi="Angsana New" w:hint="cs"/>
          <w:sz w:val="30"/>
          <w:szCs w:val="30"/>
          <w:cs/>
        </w:rPr>
        <w:t>กันยายน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6A40DC">
        <w:rPr>
          <w:rFonts w:ascii="Angsana New" w:hAnsi="Angsana New"/>
          <w:sz w:val="30"/>
          <w:szCs w:val="30"/>
        </w:rPr>
        <w:t>5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6A40DC">
        <w:rPr>
          <w:rFonts w:ascii="Angsana New" w:hAnsi="Angsana New"/>
          <w:sz w:val="30"/>
          <w:szCs w:val="30"/>
        </w:rPr>
        <w:t>4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</w:t>
      </w:r>
      <w:r w:rsidR="00B364A2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เงินลงทุนตามวิธีส่วนได้เสียคือร้อย</w:t>
      </w:r>
      <w:r w:rsidRPr="004D2D44">
        <w:rPr>
          <w:rFonts w:ascii="Angsana New" w:hAnsi="Angsana New"/>
          <w:sz w:val="30"/>
          <w:szCs w:val="30"/>
          <w:cs/>
        </w:rPr>
        <w:t>ละ</w:t>
      </w:r>
      <w:r w:rsidR="00F85FD0">
        <w:rPr>
          <w:rFonts w:ascii="Angsana New" w:hAnsi="Angsana New" w:hint="cs"/>
          <w:sz w:val="30"/>
          <w:szCs w:val="30"/>
          <w:cs/>
        </w:rPr>
        <w:t xml:space="preserve"> </w:t>
      </w:r>
      <w:r w:rsidR="00F85FD0">
        <w:rPr>
          <w:rFonts w:ascii="Angsana New" w:hAnsi="Angsana New"/>
          <w:sz w:val="30"/>
          <w:szCs w:val="30"/>
        </w:rPr>
        <w:t>11.41</w:t>
      </w:r>
      <w:r w:rsidR="005012E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1116D9">
        <w:rPr>
          <w:rFonts w:ascii="Angsana New" w:hAnsi="Angsana New"/>
          <w:sz w:val="30"/>
          <w:szCs w:val="30"/>
        </w:rPr>
        <w:t>6.67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364A2">
        <w:rPr>
          <w:rFonts w:ascii="Angsana New" w:hAnsi="Angsana New"/>
          <w:i/>
          <w:iCs/>
          <w:sz w:val="30"/>
          <w:szCs w:val="30"/>
        </w:rPr>
        <w:br/>
      </w:r>
      <w:r w:rsidR="001116D9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30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116D9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</w:t>
      </w:r>
      <w:r w:rsidR="00A845A1">
        <w:rPr>
          <w:rFonts w:ascii="Angsana New" w:hAnsi="Angsana New"/>
          <w:i/>
          <w:iCs/>
          <w:sz w:val="30"/>
          <w:szCs w:val="30"/>
        </w:rPr>
        <w:t>5</w:t>
      </w:r>
      <w:r w:rsidR="00C8037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256</w:t>
      </w:r>
      <w:r w:rsidR="00A845A1">
        <w:rPr>
          <w:rFonts w:ascii="Angsana New" w:hAnsi="Angsana New"/>
          <w:i/>
          <w:iCs/>
          <w:sz w:val="30"/>
          <w:szCs w:val="30"/>
        </w:rPr>
        <w:t>4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2B06E1" w:rsidRPr="004D2D44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85FD0">
        <w:rPr>
          <w:rFonts w:ascii="Angsana New" w:hAnsi="Angsana New"/>
          <w:i/>
          <w:iCs/>
          <w:sz w:val="30"/>
          <w:szCs w:val="30"/>
        </w:rPr>
        <w:t>10.91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4D2D4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B7E1D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116D9">
        <w:rPr>
          <w:rFonts w:ascii="Angsana New" w:hAnsi="Angsana New"/>
          <w:i/>
          <w:iCs/>
          <w:sz w:val="30"/>
          <w:szCs w:val="30"/>
        </w:rPr>
        <w:t>9.64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</w:t>
      </w:r>
      <w:r w:rsidR="00FB4448">
        <w:rPr>
          <w:rFonts w:ascii="Angsana New" w:hAnsi="Angsana New" w:hint="cs"/>
          <w:sz w:val="30"/>
          <w:szCs w:val="30"/>
          <w:cs/>
        </w:rPr>
        <w:t xml:space="preserve">บรายได้เงินปันผล 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713A9965" w14:textId="77777777" w:rsidR="001116D9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F0452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01BB38C" w14:textId="77777777" w:rsidR="001116D9" w:rsidRPr="00F70FA8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C3E570" w14:textId="77777777" w:rsidR="001116D9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345E2F7" w14:textId="77777777" w:rsidR="001116D9" w:rsidRPr="00F70FA8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51" w:type="dxa"/>
        <w:tblInd w:w="450" w:type="dxa"/>
        <w:tblLook w:val="04A0" w:firstRow="1" w:lastRow="0" w:firstColumn="1" w:lastColumn="0" w:noHBand="0" w:noVBand="1"/>
      </w:tblPr>
      <w:tblGrid>
        <w:gridCol w:w="2338"/>
        <w:gridCol w:w="1529"/>
        <w:gridCol w:w="1439"/>
        <w:gridCol w:w="1376"/>
        <w:gridCol w:w="1377"/>
        <w:gridCol w:w="236"/>
        <w:gridCol w:w="1356"/>
      </w:tblGrid>
      <w:tr w:rsidR="001116D9" w14:paraId="35BFDFE7" w14:textId="77777777" w:rsidTr="00BF1A55">
        <w:trPr>
          <w:tblHeader/>
        </w:trPr>
        <w:tc>
          <w:tcPr>
            <w:tcW w:w="2340" w:type="dxa"/>
          </w:tcPr>
          <w:p w14:paraId="2B20D926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1" w:type="dxa"/>
            <w:gridSpan w:val="6"/>
            <w:vAlign w:val="bottom"/>
          </w:tcPr>
          <w:p w14:paraId="26376239" w14:textId="77777777" w:rsidR="001116D9" w:rsidRDefault="001116D9" w:rsidP="00BF1A55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1116D9" w14:paraId="378F37A1" w14:textId="77777777" w:rsidTr="00BF1A55">
        <w:trPr>
          <w:tblHeader/>
        </w:trPr>
        <w:tc>
          <w:tcPr>
            <w:tcW w:w="2340" w:type="dxa"/>
          </w:tcPr>
          <w:p w14:paraId="1CFD676E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40759784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7A427166" w14:textId="77777777" w:rsidR="001116D9" w:rsidRDefault="001116D9" w:rsidP="00BF1A5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2055D1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02D08809" w14:textId="77777777" w:rsidR="001116D9" w:rsidRDefault="001116D9" w:rsidP="00BF1A55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14FF647D" w14:textId="77777777" w:rsidR="001116D9" w:rsidRDefault="001116D9" w:rsidP="00BF1A55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4" w:type="dxa"/>
            <w:vAlign w:val="bottom"/>
          </w:tcPr>
          <w:p w14:paraId="24BED120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47698E91" w14:textId="77777777" w:rsidR="001116D9" w:rsidRDefault="001116D9" w:rsidP="00BF1A55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1116D9" w14:paraId="1658F810" w14:textId="77777777" w:rsidTr="00BF1A55">
        <w:trPr>
          <w:tblHeader/>
        </w:trPr>
        <w:tc>
          <w:tcPr>
            <w:tcW w:w="2340" w:type="dxa"/>
          </w:tcPr>
          <w:p w14:paraId="0C55E4FF" w14:textId="77777777" w:rsidR="001116D9" w:rsidRDefault="001116D9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563EC561" w14:textId="77777777" w:rsidR="001116D9" w:rsidRDefault="001116D9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12703AA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0C45A0A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57BEFDD5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551CCA2A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4C849BC7" w14:textId="77777777" w:rsidR="001116D9" w:rsidRDefault="001116D9" w:rsidP="00BF1A5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116D9" w14:paraId="6F2CD21F" w14:textId="77777777" w:rsidTr="00970A9D">
        <w:tc>
          <w:tcPr>
            <w:tcW w:w="5308" w:type="dxa"/>
            <w:gridSpan w:val="3"/>
            <w:vAlign w:val="bottom"/>
            <w:hideMark/>
          </w:tcPr>
          <w:p w14:paraId="6E313E53" w14:textId="2CD09BF8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6" w:type="dxa"/>
          </w:tcPr>
          <w:p w14:paraId="7230DF0D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7E9DAF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1818567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0E79431" w14:textId="77777777" w:rsidR="001116D9" w:rsidRDefault="001116D9" w:rsidP="00BF1A5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6D9" w14:paraId="6E96248B" w14:textId="77777777" w:rsidTr="00BF1A55">
        <w:tc>
          <w:tcPr>
            <w:tcW w:w="2340" w:type="dxa"/>
            <w:vAlign w:val="bottom"/>
            <w:hideMark/>
          </w:tcPr>
          <w:p w14:paraId="2585E38D" w14:textId="3D39CC91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29" w:type="dxa"/>
            <w:vAlign w:val="bottom"/>
            <w:hideMark/>
          </w:tcPr>
          <w:p w14:paraId="1C776E78" w14:textId="3DFE39DF" w:rsidR="001116D9" w:rsidRDefault="001116D9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9" w:type="dxa"/>
            <w:vAlign w:val="bottom"/>
            <w:hideMark/>
          </w:tcPr>
          <w:p w14:paraId="2CD5A7B2" w14:textId="29F74560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76" w:type="dxa"/>
            <w:hideMark/>
          </w:tcPr>
          <w:p w14:paraId="1B8F10B0" w14:textId="2E1EF0E8" w:rsidR="001116D9" w:rsidRDefault="0080240D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5A7FEC2E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vAlign w:val="bottom"/>
          </w:tcPr>
          <w:p w14:paraId="78947C0C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7367C24E" w14:textId="77777777" w:rsidR="001116D9" w:rsidRDefault="001116D9" w:rsidP="00BF1A5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1116D9" w14:paraId="25C6A4F3" w14:textId="77777777" w:rsidTr="00970A9D">
        <w:tc>
          <w:tcPr>
            <w:tcW w:w="3869" w:type="dxa"/>
            <w:gridSpan w:val="2"/>
            <w:hideMark/>
          </w:tcPr>
          <w:p w14:paraId="1104CC3B" w14:textId="7777777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001B9DEC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3E8619D6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99FBF0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vAlign w:val="bottom"/>
          </w:tcPr>
          <w:p w14:paraId="6362FC34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7244CF" w14:textId="77777777" w:rsidR="001116D9" w:rsidRDefault="001116D9" w:rsidP="00BF1A5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</w:tr>
      <w:tr w:rsidR="001116D9" w14:paraId="5ECF7DF1" w14:textId="77777777" w:rsidTr="00970A9D">
        <w:tc>
          <w:tcPr>
            <w:tcW w:w="3869" w:type="dxa"/>
            <w:gridSpan w:val="2"/>
          </w:tcPr>
          <w:p w14:paraId="50B2B965" w14:textId="7777777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737F3D97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736ACB41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47120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C74C3D9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A32E6" w14:textId="77777777" w:rsidR="001116D9" w:rsidRDefault="001116D9" w:rsidP="00BF1A5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16D9" w14:paraId="7292AA5C" w14:textId="77777777" w:rsidTr="00970A9D">
        <w:tc>
          <w:tcPr>
            <w:tcW w:w="5308" w:type="dxa"/>
            <w:gridSpan w:val="3"/>
            <w:vAlign w:val="bottom"/>
            <w:hideMark/>
          </w:tcPr>
          <w:p w14:paraId="591F5EF7" w14:textId="3B57D96E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76" w:type="dxa"/>
          </w:tcPr>
          <w:p w14:paraId="238B1076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9033378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ADA49B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34A4054" w14:textId="77777777" w:rsidR="001116D9" w:rsidRDefault="001116D9" w:rsidP="00BF1A5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6D9" w14:paraId="3DE72049" w14:textId="77777777" w:rsidTr="00970A9D">
        <w:tc>
          <w:tcPr>
            <w:tcW w:w="2340" w:type="dxa"/>
            <w:vAlign w:val="bottom"/>
            <w:hideMark/>
          </w:tcPr>
          <w:p w14:paraId="7F9E6F13" w14:textId="2D14957E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29" w:type="dxa"/>
            <w:vAlign w:val="bottom"/>
            <w:hideMark/>
          </w:tcPr>
          <w:p w14:paraId="7C181C37" w14:textId="1C1E8A40" w:rsidR="001116D9" w:rsidRDefault="00970A9D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1116D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="001116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9" w:type="dxa"/>
            <w:vAlign w:val="bottom"/>
            <w:hideMark/>
          </w:tcPr>
          <w:p w14:paraId="43FF74F9" w14:textId="58FCD784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6" w:type="dxa"/>
            <w:hideMark/>
          </w:tcPr>
          <w:p w14:paraId="3A374C3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  <w:hideMark/>
          </w:tcPr>
          <w:p w14:paraId="76730EE6" w14:textId="370A2662" w:rsidR="001116D9" w:rsidRDefault="00970A9D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370F8D9C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  <w:hideMark/>
          </w:tcPr>
          <w:p w14:paraId="6AB85D7B" w14:textId="0AE246C9" w:rsidR="001116D9" w:rsidRDefault="00970A9D" w:rsidP="00BF1A5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1116D9" w14:paraId="385D0941" w14:textId="77777777" w:rsidTr="00970A9D">
        <w:tc>
          <w:tcPr>
            <w:tcW w:w="3869" w:type="dxa"/>
            <w:gridSpan w:val="2"/>
            <w:hideMark/>
          </w:tcPr>
          <w:p w14:paraId="66CE59DF" w14:textId="7777777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155AB98C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548CFB29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8C42CA" w14:textId="105EB3C0" w:rsidR="001116D9" w:rsidRDefault="00970A9D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02EB12A2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367CC3" w14:textId="1D829E1D" w:rsidR="001116D9" w:rsidRDefault="00970A9D" w:rsidP="00BF1A5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28.92</w:t>
            </w:r>
          </w:p>
        </w:tc>
      </w:tr>
    </w:tbl>
    <w:p w14:paraId="6438C6DF" w14:textId="77777777" w:rsidR="001116D9" w:rsidRPr="006B01BC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6641701" w14:textId="5F8B5ECB" w:rsidR="00DF698D" w:rsidRPr="007146C6" w:rsidRDefault="00267348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5A4916" w:rsidRDefault="00DF698D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4D2D44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D4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9F608F" w:rsidRDefault="00DF698D" w:rsidP="009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1CD85C79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806B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</w:t>
      </w:r>
      <w:r w:rsidR="005A4916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Pr="005A4916" w:rsidRDefault="00CE640B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5A4916">
        <w:trPr>
          <w:cantSplit/>
          <w:trHeight w:val="326"/>
          <w:tblHeader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5A4916">
        <w:trPr>
          <w:cantSplit/>
          <w:trHeight w:val="200"/>
          <w:tblHeader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161BC1DD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2279AC54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BD7CA7" w14:textId="33604C73" w:rsidR="00F0616C" w:rsidRPr="00DB2C51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8806B5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5A4916">
        <w:trPr>
          <w:cantSplit/>
        </w:trPr>
        <w:tc>
          <w:tcPr>
            <w:tcW w:w="2160" w:type="dxa"/>
            <w:shd w:val="clear" w:color="auto" w:fill="auto"/>
          </w:tcPr>
          <w:p w14:paraId="7E503D5D" w14:textId="34FA804A" w:rsidR="00F0616C" w:rsidRPr="00A24FED" w:rsidRDefault="00A24FE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970A9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C54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5A4916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A6A" w:rsidRPr="00A845A1" w14:paraId="3618A1AE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0D1A6A" w:rsidRPr="00B95942" w:rsidRDefault="000D1A6A" w:rsidP="000D1A6A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618413A5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607E8" w14:textId="5EF7161A" w:rsidR="000D1A6A" w:rsidRPr="000D1A6A" w:rsidRDefault="00A433B7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14,610</w:t>
            </w:r>
          </w:p>
        </w:tc>
        <w:tc>
          <w:tcPr>
            <w:tcW w:w="180" w:type="dxa"/>
          </w:tcPr>
          <w:p w14:paraId="539A19FC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E66814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E3B60E" w14:textId="0F81C9CB" w:rsidR="000D1A6A" w:rsidRPr="000D1A6A" w:rsidRDefault="00A433B7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59,31</w:t>
            </w:r>
            <w:r w:rsidR="00D645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0FCC2B4E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1C736D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A5F840" w14:textId="2A84E50E" w:rsidR="000D1A6A" w:rsidRP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754165D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7FF9B" w14:textId="563AE9A7" w:rsidR="000D1A6A" w:rsidRPr="000D1A6A" w:rsidRDefault="00A433B7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73,92</w:t>
            </w:r>
            <w:r w:rsidR="00D645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A059D14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22B8CEB9" w:rsidR="000D1A6A" w:rsidRPr="000D1A6A" w:rsidRDefault="00A433B7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73,92</w:t>
            </w:r>
            <w:r w:rsidR="00D645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5A456287" w:rsidR="000D1A6A" w:rsidRPr="000D1A6A" w:rsidRDefault="000D1A6A" w:rsidP="00E14EE1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32E1B879" w:rsidR="000D1A6A" w:rsidRPr="000D1A6A" w:rsidRDefault="000D1A6A" w:rsidP="00E14E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61CB3A2E" w:rsidR="000D1A6A" w:rsidRPr="000D1A6A" w:rsidRDefault="00A433B7" w:rsidP="00E14E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</w:rPr>
              <w:t>73,92</w:t>
            </w:r>
            <w:r w:rsidR="00D6454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D1A6A" w:rsidRPr="00F0616C" w14:paraId="6A24748F" w14:textId="77777777" w:rsidTr="00976C1A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0D1A6A" w:rsidRPr="00B95942" w:rsidRDefault="000D1A6A" w:rsidP="000D1A6A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6EF6A852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47F58" w14:textId="07A44FF9" w:rsidR="000D1A6A" w:rsidRPr="000D1A6A" w:rsidRDefault="000D1A6A" w:rsidP="00E14EE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56363F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CB27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6C0294" w14:textId="6CCEE6C8" w:rsidR="000D1A6A" w:rsidRPr="000D1A6A" w:rsidRDefault="00A433B7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45ABACA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D015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A4D31" w14:textId="5641BA1A" w:rsidR="000D1A6A" w:rsidRP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28D56AE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262DB" w14:textId="7CAA1C5E" w:rsidR="000D1A6A" w:rsidRPr="000D1A6A" w:rsidRDefault="00A433B7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65672BEC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CD7B3" w14:textId="72110C51" w:rsidR="000D1A6A" w:rsidRPr="000D1A6A" w:rsidRDefault="000D1A6A" w:rsidP="00E14EE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20C1A8" w14:textId="131268B4" w:rsidR="000D1A6A" w:rsidRPr="000D1A6A" w:rsidRDefault="000D1A6A" w:rsidP="00E14EE1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1573E" w14:textId="3A9F7AA2" w:rsidR="000D1A6A" w:rsidRPr="000D1A6A" w:rsidRDefault="00A433B7" w:rsidP="000D1A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72AB5B" w14:textId="3875A477" w:rsidR="000D1A6A" w:rsidRPr="000D1A6A" w:rsidRDefault="00A433B7" w:rsidP="00E14E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</w:tr>
      <w:tr w:rsidR="00F0616C" w:rsidRPr="00F0616C" w14:paraId="228B4170" w14:textId="77777777" w:rsidTr="00D15C8E">
        <w:trPr>
          <w:cantSplit/>
          <w:trHeight w:hRule="exact" w:val="335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F0616C" w:rsidRPr="00F0616C" w:rsidRDefault="00F0616C" w:rsidP="00A24FED">
            <w:pPr>
              <w:spacing w:line="160" w:lineRule="exact"/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F0616C" w:rsidRPr="00F0616C" w:rsidRDefault="00F0616C" w:rsidP="00A24FE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09252" w14:textId="66FD81D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F0616C" w:rsidRPr="00F0616C" w:rsidRDefault="00F0616C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F0616C" w:rsidRPr="00F0616C" w:rsidRDefault="00F0616C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F0616C" w:rsidRPr="00F0616C" w:rsidRDefault="00F0616C" w:rsidP="00A24FED">
            <w:pPr>
              <w:pStyle w:val="acctfourfigures"/>
              <w:tabs>
                <w:tab w:val="decimal" w:pos="440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F0616C" w:rsidRPr="00F0616C" w:rsidRDefault="00F0616C" w:rsidP="00A24FED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F0616C" w:rsidRPr="00F0616C" w:rsidRDefault="00F0616C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F0616C" w:rsidRPr="00F0616C" w:rsidRDefault="00F0616C" w:rsidP="00A24FED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F0616C" w:rsidRPr="00F0616C" w:rsidRDefault="00F0616C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48CAFE5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5D308DF" w14:textId="08AE8DB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B36" w:rsidRPr="008F7B25" w14:paraId="786160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6A4196CC" w:rsidR="00462B36" w:rsidRPr="008F7B25" w:rsidRDefault="008F7B2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990" w:type="dxa"/>
          </w:tcPr>
          <w:p w14:paraId="1559BEDC" w14:textId="4FE4282D" w:rsidR="00462B36" w:rsidRPr="008F7B25" w:rsidRDefault="00462B3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81BCB1" w14:textId="51FDEC29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DFBD" w14:textId="630B9F1E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2A6950" w14:textId="082112E7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7CFA2" w14:textId="0595E8AB" w:rsidR="00462B36" w:rsidRPr="008F7B25" w:rsidRDefault="00462B3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49A033" w14:textId="59D78936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0C92AD" w14:textId="24F92890" w:rsidR="00462B36" w:rsidRPr="008F7B25" w:rsidRDefault="00462B36" w:rsidP="008F7B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74B3B9" w14:textId="77777777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6A1439C5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462B36" w:rsidRPr="008F7B25" w:rsidRDefault="00462B36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174108" w14:textId="65FB05A3" w:rsidR="00462B36" w:rsidRPr="008F7B25" w:rsidRDefault="00462B36" w:rsidP="008F7B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462B36" w:rsidRPr="008F7B25" w:rsidRDefault="00462B36" w:rsidP="008F7B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3CA02011" w:rsidR="00462B36" w:rsidRPr="008F7B25" w:rsidRDefault="00462B3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462B36" w:rsidRPr="008F7B25" w:rsidRDefault="00462B36" w:rsidP="008F7B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4E6769D" w14:textId="15962899" w:rsidR="00462B36" w:rsidRPr="008F7B25" w:rsidRDefault="00462B3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D1A6A" w:rsidRPr="00E14EE1" w14:paraId="3388A9EB" w14:textId="77777777" w:rsidTr="006C60C0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6A41B34" w14:textId="330472B6" w:rsidR="000D1A6A" w:rsidRPr="008F7B25" w:rsidRDefault="000D1A6A" w:rsidP="000D1A6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14:paraId="00B4541D" w14:textId="25AE839E" w:rsidR="000D1A6A" w:rsidRPr="000D1A6A" w:rsidRDefault="00A433B7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(24,265)</w:t>
            </w:r>
          </w:p>
        </w:tc>
        <w:tc>
          <w:tcPr>
            <w:tcW w:w="180" w:type="dxa"/>
          </w:tcPr>
          <w:p w14:paraId="210B952F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6EBD7" w14:textId="1E773711" w:rsidR="000D1A6A" w:rsidRPr="000D1A6A" w:rsidRDefault="000D1A6A" w:rsidP="00E14EE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B726C31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AD3DC3" w14:textId="5E8856D3" w:rsidR="000D1A6A" w:rsidRP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2730E3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8B6682" w14:textId="23B80BD0" w:rsidR="000D1A6A" w:rsidRPr="00E14EE1" w:rsidRDefault="00A433B7" w:rsidP="00E14EE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(24,265)</w:t>
            </w:r>
          </w:p>
        </w:tc>
        <w:tc>
          <w:tcPr>
            <w:tcW w:w="180" w:type="dxa"/>
            <w:vAlign w:val="bottom"/>
          </w:tcPr>
          <w:p w14:paraId="64E84E62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3F88B" w14:textId="1F1C6BE3" w:rsidR="000D1A6A" w:rsidRPr="000D1A6A" w:rsidRDefault="000D1A6A" w:rsidP="000D1A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32B865" w14:textId="77777777" w:rsidR="000D1A6A" w:rsidRPr="000D1A6A" w:rsidRDefault="000D1A6A" w:rsidP="000D1A6A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0D8FAF8" w14:textId="144FB54F" w:rsidR="000D1A6A" w:rsidRPr="000D1A6A" w:rsidRDefault="00A433B7" w:rsidP="000D1A6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(24,265)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0D4BB" w14:textId="77777777" w:rsidR="000D1A6A" w:rsidRPr="000D1A6A" w:rsidRDefault="000D1A6A" w:rsidP="000D1A6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E0592" w14:textId="29C1B4C8" w:rsidR="000D1A6A" w:rsidRPr="000D1A6A" w:rsidRDefault="000D1A6A" w:rsidP="000D1A6A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85A47" w14:textId="77777777" w:rsidR="000D1A6A" w:rsidRPr="000D1A6A" w:rsidRDefault="000D1A6A" w:rsidP="000D1A6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C1E06" w14:textId="475ACA0E" w:rsidR="000D1A6A" w:rsidRPr="00E14EE1" w:rsidRDefault="00A433B7" w:rsidP="00E14EE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33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(24,265)</w:t>
            </w:r>
          </w:p>
        </w:tc>
      </w:tr>
      <w:tr w:rsidR="005A4916" w:rsidRPr="00F0616C" w14:paraId="69B79976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4388B885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F1B9D4E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B51F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271C6F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7AB4AC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22F55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8EABAA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5C8627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36780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F6717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6BC582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84FFE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5A9F3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B7180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5E17E4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C737E2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7AED32CC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58EDB63" w14:textId="279AF75D" w:rsidR="00A24FED" w:rsidRPr="008F7B25" w:rsidRDefault="00A24FED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1653C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21653C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8F7B25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348350D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1F757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AA24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FE67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EA36C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455E2C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3A6F97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7B0C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804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364622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2D5E3E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54CD6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17F30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93F48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5DAE1B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0D9F6F1A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8C2B903" w14:textId="77777777" w:rsidR="00A24FED" w:rsidRPr="008F7B25" w:rsidRDefault="00A24FED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40A07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A247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4EA0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1F1D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8B2C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E7F8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CF9A6A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3A0DB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1EF54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B4B196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70D8694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0D9B9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4EA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EF1DF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31E15C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413E2CB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875E268" w14:textId="77777777" w:rsidR="00A24FED" w:rsidRPr="008F7B25" w:rsidRDefault="00A24FED" w:rsidP="008F7B25">
            <w:pPr>
              <w:spacing w:line="240" w:lineRule="auto"/>
              <w:ind w:left="105" w:hanging="9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ไม่หมุนเวียนอื่น</w:t>
            </w:r>
          </w:p>
        </w:tc>
        <w:tc>
          <w:tcPr>
            <w:tcW w:w="990" w:type="dxa"/>
            <w:vAlign w:val="bottom"/>
          </w:tcPr>
          <w:p w14:paraId="1D7B7ED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D7D0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36D7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3B068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757D60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577EC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726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7FAD6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C86B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39C239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CDC13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396CC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FE68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E89DA5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F48FD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11B4592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945BED3" w14:textId="77777777" w:rsidR="006F4255" w:rsidRPr="008F7B25" w:rsidRDefault="006F4255" w:rsidP="008F7B25">
            <w:pPr>
              <w:tabs>
                <w:tab w:val="clear" w:pos="227"/>
              </w:tabs>
              <w:spacing w:line="240" w:lineRule="auto"/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990" w:type="dxa"/>
          </w:tcPr>
          <w:p w14:paraId="01A86B0C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3B663E4" w14:textId="1745820B" w:rsidR="00AD4EA6" w:rsidRPr="00AD4EA6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14,610</w:t>
            </w:r>
          </w:p>
        </w:tc>
        <w:tc>
          <w:tcPr>
            <w:tcW w:w="180" w:type="dxa"/>
          </w:tcPr>
          <w:p w14:paraId="1723075C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147F7" w14:textId="77777777" w:rsidR="006F4255" w:rsidRDefault="006F4255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5DE0C9E" w14:textId="19EF6572" w:rsidR="00AD4EA6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63,511</w:t>
            </w:r>
          </w:p>
        </w:tc>
        <w:tc>
          <w:tcPr>
            <w:tcW w:w="180" w:type="dxa"/>
          </w:tcPr>
          <w:p w14:paraId="2296EC1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4CF847" w14:textId="77777777" w:rsidR="006F425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EB9D93" w14:textId="3FDDABBC" w:rsidR="00AD4EA6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08CFDD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49A8D0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11B4BB9" w14:textId="4EF844FB" w:rsidR="00AD4EA6" w:rsidRPr="008F7B25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78,121</w:t>
            </w:r>
          </w:p>
        </w:tc>
        <w:tc>
          <w:tcPr>
            <w:tcW w:w="180" w:type="dxa"/>
            <w:vAlign w:val="bottom"/>
          </w:tcPr>
          <w:p w14:paraId="5F34A43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FDA48E" w14:textId="77777777" w:rsidR="006F4255" w:rsidRDefault="006F4255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18BB72F" w14:textId="16FA1A4B" w:rsidR="00AD4EA6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78,121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FF2F35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19E7F865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3C2F9BE" w14:textId="7330EF83" w:rsidR="00AD4EA6" w:rsidRPr="008F7B25" w:rsidRDefault="00AD4EA6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F3CC23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1DBDA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8EB1397" w14:textId="5D021E17" w:rsidR="00AD4EA6" w:rsidRPr="008F7B25" w:rsidRDefault="00AD4EA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5B3629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3FABB21" w14:textId="77777777" w:rsidR="006F425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F39A679" w14:textId="7BD1F859" w:rsidR="00AD4EA6" w:rsidRPr="008F7B25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78,121</w:t>
            </w:r>
          </w:p>
        </w:tc>
      </w:tr>
      <w:tr w:rsidR="006F4255" w:rsidRPr="00F0616C" w14:paraId="5F0E1C1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ECD2E45" w14:textId="77777777" w:rsidR="006F4255" w:rsidRPr="008F7B25" w:rsidRDefault="006F4255" w:rsidP="008F7B25">
            <w:pPr>
              <w:spacing w:line="240" w:lineRule="auto"/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990" w:type="dxa"/>
          </w:tcPr>
          <w:p w14:paraId="280978BF" w14:textId="77777777" w:rsidR="006F4255" w:rsidRDefault="006F4255" w:rsidP="008F7B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074E5A2" w14:textId="0E6A0B3C" w:rsidR="00AD4EA6" w:rsidRPr="008F7B25" w:rsidRDefault="00AD4EA6" w:rsidP="008F7B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9A4628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02D42D" w14:textId="77777777" w:rsidR="006F4255" w:rsidRDefault="006F4255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C8218E4" w14:textId="167AF492" w:rsidR="00AD4EA6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1601AAB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9CA42" w14:textId="77777777" w:rsidR="006F425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8FDDCD4" w14:textId="36D0F448" w:rsidR="00AD4EA6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0DA86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A4827F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D015248" w14:textId="5C820037" w:rsidR="00AD4EA6" w:rsidRPr="008F7B25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06BE3AC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CC915C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AE079C4" w14:textId="49F15522" w:rsidR="00AD4EA6" w:rsidRPr="008F7B25" w:rsidRDefault="00AD4EA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AC3FE1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40DE63A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B1B4EE4" w14:textId="2EA27E86" w:rsidR="00AD4EA6" w:rsidRPr="008F7B25" w:rsidRDefault="00AD4EA6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E447D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17BA3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864A14" w14:textId="1EBAD0FC" w:rsidR="00AD4EA6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</w:tcPr>
          <w:p w14:paraId="0BD48C81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95C940E" w14:textId="77777777" w:rsidR="00AD4EA6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41EDCEB" w14:textId="5EE2D04E" w:rsidR="00AD4EA6" w:rsidRPr="008F7B25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26,057</w:t>
            </w:r>
          </w:p>
        </w:tc>
      </w:tr>
      <w:tr w:rsidR="006F4255" w:rsidRPr="00F0616C" w14:paraId="57EB1D67" w14:textId="77777777" w:rsidTr="00D15C8E">
        <w:trPr>
          <w:cantSplit/>
          <w:trHeight w:val="317"/>
        </w:trPr>
        <w:tc>
          <w:tcPr>
            <w:tcW w:w="2160" w:type="dxa"/>
            <w:shd w:val="clear" w:color="auto" w:fill="auto"/>
            <w:vAlign w:val="bottom"/>
          </w:tcPr>
          <w:p w14:paraId="3B581D15" w14:textId="77777777" w:rsidR="006F4255" w:rsidRPr="008F7B25" w:rsidRDefault="006F425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08519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DEDB17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7AE03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2B8CD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251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8A97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D9D4C2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D57E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21EE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4C830BA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021AE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DCBE7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5687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84B63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8106B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6979662F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D3D57A" w14:textId="77777777" w:rsidR="006F4255" w:rsidRPr="008F7B25" w:rsidRDefault="006F4255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F7B25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6B19A1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671261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E3F7A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661B5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33A15D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C22EA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84632F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DC3A3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71B9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D9F506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99D579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F6B2E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FB70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D5001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72DC4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7B25" w:rsidRPr="00F0616C" w14:paraId="09B1FC68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9742D6" w14:textId="0E989356" w:rsidR="008F7B25" w:rsidRPr="008F7B25" w:rsidRDefault="008F7B25" w:rsidP="008F7B25">
            <w:pPr>
              <w:spacing w:line="240" w:lineRule="auto"/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990" w:type="dxa"/>
          </w:tcPr>
          <w:p w14:paraId="52EC095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42E791D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91DB5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25903C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AFB5B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9965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788D79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D831F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010CB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50E533" w14:textId="77777777" w:rsidR="008F7B25" w:rsidRPr="008F7B25" w:rsidRDefault="008F7B2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875BBE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B58539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C4B76C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BD6A4D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A3CB10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7B25" w:rsidRPr="00F0616C" w14:paraId="0BBA21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52038B" w14:textId="08B69A40" w:rsidR="008F7B25" w:rsidRPr="008F7B25" w:rsidRDefault="008F7B2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14:paraId="725EEFF7" w14:textId="360E7351" w:rsidR="008F7B25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</w:tcPr>
          <w:p w14:paraId="3F28DC54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995743" w14:textId="3E5E1C93" w:rsidR="008F7B25" w:rsidRPr="008F7B25" w:rsidRDefault="00AD4EA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B56987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E1EC2" w14:textId="3B7AFDE2" w:rsidR="008F7B25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ED397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D81CE5" w14:textId="2593CC21" w:rsidR="008F7B25" w:rsidRPr="008F7B25" w:rsidRDefault="00AD4EA6" w:rsidP="008F7B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vAlign w:val="bottom"/>
          </w:tcPr>
          <w:p w14:paraId="09D9839E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AF2C7" w14:textId="320ACDC1" w:rsidR="008F7B25" w:rsidRPr="008F7B25" w:rsidRDefault="00AD4EA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60A6D7" w14:textId="77777777" w:rsidR="008F7B25" w:rsidRPr="008F7B25" w:rsidRDefault="008F7B2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ED6B55" w14:textId="27108C8F" w:rsidR="008F7B25" w:rsidRPr="008F7B25" w:rsidRDefault="00AD4EA6" w:rsidP="008F7B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B8501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4B34" w14:textId="40ED0F1C" w:rsidR="008F7B25" w:rsidRPr="008F7B25" w:rsidRDefault="00AD4EA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413E8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C9B99" w14:textId="2D890433" w:rsidR="008F7B25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</w:tr>
    </w:tbl>
    <w:p w14:paraId="70E7C109" w14:textId="77777777" w:rsidR="00D15C8E" w:rsidRPr="00D15C8E" w:rsidRDefault="00D15C8E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6A6FA0BB" w14:textId="1458F27F" w:rsidR="00A845A1" w:rsidRDefault="00A845A1" w:rsidP="00934D1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845A1">
        <w:rPr>
          <w:rFonts w:asciiTheme="majorBidi" w:hAnsiTheme="majorBidi" w:cs="Angsana New" w:hint="cs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34D18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A845A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งบแสดงฐานะทางการเงิน</w:t>
      </w:r>
    </w:p>
    <w:p w14:paraId="2438339E" w14:textId="77777777" w:rsidR="00A845A1" w:rsidRPr="001809C5" w:rsidRDefault="00A845A1" w:rsidP="001809C5">
      <w:pPr>
        <w:pStyle w:val="block"/>
        <w:spacing w:after="0" w:line="200" w:lineRule="exact"/>
        <w:ind w:left="540" w:right="-7"/>
        <w:jc w:val="both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24C22F75" w14:textId="5A28CDE5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1809C5" w:rsidRDefault="00D647A8" w:rsidP="001809C5">
      <w:pPr>
        <w:pStyle w:val="block"/>
        <w:spacing w:after="0" w:line="200" w:lineRule="exac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3EBDAED7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2C942A7D" w:rsidR="00CE640B" w:rsidRPr="006F4255" w:rsidRDefault="006F4255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วันที่รายงานที่ถูกปรับปรุง</w:t>
            </w:r>
          </w:p>
        </w:tc>
      </w:tr>
    </w:tbl>
    <w:p w14:paraId="1635D9F7" w14:textId="2B4D1B6F" w:rsidR="007146C6" w:rsidRPr="001809C5" w:rsidRDefault="007146C6" w:rsidP="0018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ABFE374" w14:textId="41C1EE4F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1809C5" w:rsidRDefault="000929E4" w:rsidP="001809C5">
      <w:pPr>
        <w:pStyle w:val="block"/>
        <w:spacing w:after="0" w:line="200" w:lineRule="exac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0929E4" w:rsidRPr="00783B85" w14:paraId="3F36556C" w14:textId="77777777" w:rsidTr="00933D3E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933D3E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3377A9D" w14:textId="5DB5C6FD" w:rsidR="000929E4" w:rsidRPr="00783B85" w:rsidRDefault="000929E4" w:rsidP="00D15C8E">
            <w:pPr>
              <w:pStyle w:val="block"/>
              <w:spacing w:after="0" w:line="240" w:lineRule="auto"/>
              <w:ind w:left="19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1C490DF8" w14:textId="77777777" w:rsidR="00267348" w:rsidRPr="001809C5" w:rsidRDefault="00267348" w:rsidP="0018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590DAC" w14:textId="7D400692" w:rsidR="006C6F12" w:rsidRDefault="00267348" w:rsidP="00E0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18DD2B7" w14:textId="77777777" w:rsidR="00267348" w:rsidRPr="001809C5" w:rsidRDefault="00267348" w:rsidP="0018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270"/>
        <w:gridCol w:w="1530"/>
      </w:tblGrid>
      <w:tr w:rsidR="009054A5" w:rsidRPr="00C52C41" w14:paraId="459347B2" w14:textId="634AF06C" w:rsidTr="001809C5">
        <w:trPr>
          <w:trHeight w:val="405"/>
          <w:tblHeader/>
        </w:trPr>
        <w:tc>
          <w:tcPr>
            <w:tcW w:w="594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1809C5">
        <w:trPr>
          <w:trHeight w:val="405"/>
          <w:tblHeader/>
        </w:trPr>
        <w:tc>
          <w:tcPr>
            <w:tcW w:w="594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1809C5">
        <w:trPr>
          <w:tblHeader/>
        </w:trPr>
        <w:tc>
          <w:tcPr>
            <w:tcW w:w="594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035C58FC" w:rsidR="009054A5" w:rsidRDefault="002848C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73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1809C5">
        <w:trPr>
          <w:tblHeader/>
        </w:trPr>
        <w:tc>
          <w:tcPr>
            <w:tcW w:w="594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46E0451A" w:rsidR="009054A5" w:rsidRPr="00D47FE8" w:rsidRDefault="007268C4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F8C894" w14:textId="04A10A90" w:rsidR="009054A5" w:rsidRPr="00D47FE8" w:rsidRDefault="007268C4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3F0D" w:rsidRPr="00C52C41" w14:paraId="5320E932" w14:textId="06BE912C" w:rsidTr="001809C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94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1809C5">
        <w:tc>
          <w:tcPr>
            <w:tcW w:w="594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1809C5">
        <w:tc>
          <w:tcPr>
            <w:tcW w:w="5940" w:type="dxa"/>
          </w:tcPr>
          <w:p w14:paraId="11B7139B" w14:textId="43DD5272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77EEC9" w14:textId="655DE6AA" w:rsidR="00872832" w:rsidRPr="00691476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667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36B8BC1" w14:textId="4AFE026C" w:rsidR="00872832" w:rsidRPr="00691476" w:rsidRDefault="007268C4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</w:tr>
      <w:tr w:rsidR="00872832" w:rsidRPr="001809C5" w14:paraId="371AE89B" w14:textId="77777777" w:rsidTr="001809C5">
        <w:trPr>
          <w:trHeight w:val="350"/>
        </w:trPr>
        <w:tc>
          <w:tcPr>
            <w:tcW w:w="5940" w:type="dxa"/>
          </w:tcPr>
          <w:p w14:paraId="31041493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496177F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CFFA99E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1809C5">
        <w:tc>
          <w:tcPr>
            <w:tcW w:w="594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B8A0EA" w14:textId="77777777" w:rsidR="00872832" w:rsidRPr="00F8302C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A6A" w:rsidRPr="0057423C" w14:paraId="554EB51E" w14:textId="77777777" w:rsidTr="001809C5">
        <w:tc>
          <w:tcPr>
            <w:tcW w:w="5940" w:type="dxa"/>
          </w:tcPr>
          <w:p w14:paraId="7D3CB2F6" w14:textId="6C1B96E9" w:rsidR="000D1A6A" w:rsidRPr="00345C4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right="-105" w:hanging="1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620" w:type="dxa"/>
          </w:tcPr>
          <w:p w14:paraId="1CAA85B3" w14:textId="5F06461B" w:rsidR="000D1A6A" w:rsidRPr="000D1A6A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10,574</w:t>
            </w:r>
          </w:p>
        </w:tc>
        <w:tc>
          <w:tcPr>
            <w:tcW w:w="270" w:type="dxa"/>
            <w:vAlign w:val="bottom"/>
          </w:tcPr>
          <w:p w14:paraId="54D7E118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E330FA" w14:textId="4936A12F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32,847</w:t>
            </w:r>
          </w:p>
        </w:tc>
      </w:tr>
      <w:tr w:rsidR="000D1A6A" w:rsidRPr="0057423C" w14:paraId="46C10273" w14:textId="77777777" w:rsidTr="00F34B60">
        <w:tc>
          <w:tcPr>
            <w:tcW w:w="5940" w:type="dxa"/>
          </w:tcPr>
          <w:p w14:paraId="3F69BDA9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0D1A6A" w:rsidRPr="00345C4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620" w:type="dxa"/>
            <w:shd w:val="clear" w:color="auto" w:fill="auto"/>
          </w:tcPr>
          <w:p w14:paraId="6C2C3E97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522FF4" w14:textId="709E37FB" w:rsidR="001F1667" w:rsidRPr="000D1A6A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44,572</w:t>
            </w:r>
          </w:p>
        </w:tc>
        <w:tc>
          <w:tcPr>
            <w:tcW w:w="270" w:type="dxa"/>
            <w:vAlign w:val="bottom"/>
          </w:tcPr>
          <w:p w14:paraId="560687AB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8F97D7" w14:textId="5F53E25F" w:rsidR="000D1A6A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1BE" w:rsidRPr="00C52C41" w14:paraId="6094B2DB" w14:textId="77777777" w:rsidTr="001809C5">
        <w:tc>
          <w:tcPr>
            <w:tcW w:w="594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vAlign w:val="bottom"/>
          </w:tcPr>
          <w:p w14:paraId="1D62F810" w14:textId="503ABCB2" w:rsidR="002841BE" w:rsidRPr="000D1A6A" w:rsidRDefault="002841B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41481AD1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383CA6" w14:textId="5372871D" w:rsidR="002841BE" w:rsidRPr="00AF3702" w:rsidRDefault="002841BE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A6A" w:rsidRPr="00C52C41" w14:paraId="75F21148" w14:textId="77777777" w:rsidTr="001809C5">
        <w:tc>
          <w:tcPr>
            <w:tcW w:w="5940" w:type="dxa"/>
          </w:tcPr>
          <w:p w14:paraId="5D87BB58" w14:textId="202083C4" w:rsidR="000D1A6A" w:rsidRPr="002841BE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20" w:type="dxa"/>
          </w:tcPr>
          <w:p w14:paraId="3B2AFF54" w14:textId="558F455D" w:rsidR="000D1A6A" w:rsidRPr="000D1A6A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vAlign w:val="bottom"/>
          </w:tcPr>
          <w:p w14:paraId="7B92039E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1B6E4" w14:textId="31C2045E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0D1A6A" w:rsidRPr="00C52C41" w14:paraId="6DAAC15C" w14:textId="45778556" w:rsidTr="001809C5">
        <w:tc>
          <w:tcPr>
            <w:tcW w:w="5940" w:type="dxa"/>
          </w:tcPr>
          <w:p w14:paraId="729C3B1D" w14:textId="1A6BBAB1" w:rsidR="000D1A6A" w:rsidRPr="002841BE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620" w:type="dxa"/>
          </w:tcPr>
          <w:p w14:paraId="6E94B501" w14:textId="5582E7BD" w:rsidR="000D1A6A" w:rsidRPr="000D1A6A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vAlign w:val="bottom"/>
          </w:tcPr>
          <w:p w14:paraId="59F0CFBD" w14:textId="5C9138E2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5E608D" w14:textId="61EF6178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0D1A6A" w:rsidRPr="00C52C41" w14:paraId="2B466BD1" w14:textId="7FE3459A" w:rsidTr="001809C5">
        <w:tc>
          <w:tcPr>
            <w:tcW w:w="5940" w:type="dxa"/>
          </w:tcPr>
          <w:p w14:paraId="41DBC551" w14:textId="77777777" w:rsidR="000D1A6A" w:rsidRPr="00C52C41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85BA" w14:textId="2666A150" w:rsidR="000D1A6A" w:rsidRPr="000D1A6A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10CA32D8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126,345</w:t>
            </w:r>
          </w:p>
        </w:tc>
      </w:tr>
    </w:tbl>
    <w:p w14:paraId="4D19FD52" w14:textId="780634E7" w:rsidR="00052F09" w:rsidRDefault="00052F09" w:rsidP="002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8938A6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B8CD8" w14:textId="77777777" w:rsidR="000445C8" w:rsidRDefault="000445C8">
      <w:r>
        <w:separator/>
      </w:r>
    </w:p>
  </w:endnote>
  <w:endnote w:type="continuationSeparator" w:id="0">
    <w:p w14:paraId="680FE0FD" w14:textId="77777777" w:rsidR="000445C8" w:rsidRDefault="0004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4AB9DAD-5068-48F3-9192-A56DFAE348C8}"/>
    <w:embedBold r:id="rId2" w:fontKey="{0F15B616-8EA7-45E6-AD38-614800456C3D}"/>
    <w:embedItalic r:id="rId3" w:fontKey="{6D474C28-2520-42A3-9DBD-7D16EE9B9414}"/>
    <w:embedBoldItalic r:id="rId4" w:fontKey="{639244B7-DA50-40BB-97A7-19F6C9FF922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DEDF" w14:textId="77777777" w:rsidR="000445C8" w:rsidRDefault="000445C8">
      <w:r>
        <w:separator/>
      </w:r>
    </w:p>
  </w:footnote>
  <w:footnote w:type="continuationSeparator" w:id="0">
    <w:p w14:paraId="1F76E374" w14:textId="77777777" w:rsidR="000445C8" w:rsidRDefault="00044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E19E" w14:textId="57ED42F9" w:rsidR="008806B5" w:rsidRPr="004C2CF4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8806B5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4876015E" w:rsidR="008806B5" w:rsidRPr="00016CBC" w:rsidRDefault="008806B5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1714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1714C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Pr="0021653C">
      <w:rPr>
        <w:rFonts w:ascii="Angsana New" w:hAnsi="Angsana New" w:hint="cs"/>
        <w:b/>
        <w:bCs/>
        <w:sz w:val="32"/>
        <w:szCs w:val="32"/>
      </w:rPr>
      <w:t>256</w:t>
    </w:r>
    <w:r w:rsidR="00BA4CE6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8806B5" w:rsidRPr="00985A84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 w:numId="4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69"/>
    <w:rsid w:val="0004239F"/>
    <w:rsid w:val="0004298E"/>
    <w:rsid w:val="00042B71"/>
    <w:rsid w:val="00042D36"/>
    <w:rsid w:val="000431E5"/>
    <w:rsid w:val="00043D66"/>
    <w:rsid w:val="000445C8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329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650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1A6A"/>
    <w:rsid w:val="000D1F65"/>
    <w:rsid w:val="000D2250"/>
    <w:rsid w:val="000D2670"/>
    <w:rsid w:val="000D63B7"/>
    <w:rsid w:val="000D67DF"/>
    <w:rsid w:val="000D6A4E"/>
    <w:rsid w:val="000D6F6B"/>
    <w:rsid w:val="000D76D9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47D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6D9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559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224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9C5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4A27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1897"/>
    <w:rsid w:val="0019322B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28E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288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36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1667"/>
    <w:rsid w:val="001F368F"/>
    <w:rsid w:val="001F374C"/>
    <w:rsid w:val="001F3D7B"/>
    <w:rsid w:val="001F417A"/>
    <w:rsid w:val="001F4419"/>
    <w:rsid w:val="001F4BD0"/>
    <w:rsid w:val="001F667C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0D22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67348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299"/>
    <w:rsid w:val="00292C8B"/>
    <w:rsid w:val="002939DF"/>
    <w:rsid w:val="002944F8"/>
    <w:rsid w:val="002948CA"/>
    <w:rsid w:val="0029754B"/>
    <w:rsid w:val="00297BC3"/>
    <w:rsid w:val="00297E10"/>
    <w:rsid w:val="00297E18"/>
    <w:rsid w:val="002A0153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3649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00A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4F18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832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DA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1D50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14C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090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2D03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DA8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5A6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9E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A11"/>
    <w:rsid w:val="004E6E63"/>
    <w:rsid w:val="004E6E64"/>
    <w:rsid w:val="004E6EE9"/>
    <w:rsid w:val="004E6F70"/>
    <w:rsid w:val="004E7807"/>
    <w:rsid w:val="004E7B90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3C7F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38E"/>
    <w:rsid w:val="005448DD"/>
    <w:rsid w:val="00544D34"/>
    <w:rsid w:val="00544E42"/>
    <w:rsid w:val="00545AFE"/>
    <w:rsid w:val="00545B54"/>
    <w:rsid w:val="00545D7D"/>
    <w:rsid w:val="00545FC7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56EB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5E22"/>
    <w:rsid w:val="0058664E"/>
    <w:rsid w:val="005869D1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A7E18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47C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4C68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284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0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1D1B"/>
    <w:rsid w:val="00642390"/>
    <w:rsid w:val="00642715"/>
    <w:rsid w:val="006427F5"/>
    <w:rsid w:val="0064302B"/>
    <w:rsid w:val="00643B45"/>
    <w:rsid w:val="00643B70"/>
    <w:rsid w:val="00643E1A"/>
    <w:rsid w:val="00643EB8"/>
    <w:rsid w:val="00643FCC"/>
    <w:rsid w:val="00644197"/>
    <w:rsid w:val="006446BD"/>
    <w:rsid w:val="00644BB6"/>
    <w:rsid w:val="00644C63"/>
    <w:rsid w:val="0064525B"/>
    <w:rsid w:val="00645CF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58F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0DC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0EE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75B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8C4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37F29"/>
    <w:rsid w:val="00740760"/>
    <w:rsid w:val="007411A9"/>
    <w:rsid w:val="0074130C"/>
    <w:rsid w:val="00741821"/>
    <w:rsid w:val="00741A48"/>
    <w:rsid w:val="00741B3F"/>
    <w:rsid w:val="00741C71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59E5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6A8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108"/>
    <w:rsid w:val="00796C70"/>
    <w:rsid w:val="00796E2F"/>
    <w:rsid w:val="00796ED0"/>
    <w:rsid w:val="00796FF5"/>
    <w:rsid w:val="00797296"/>
    <w:rsid w:val="007A0002"/>
    <w:rsid w:val="007A07DB"/>
    <w:rsid w:val="007A0E40"/>
    <w:rsid w:val="007A19CE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2D5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40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3F93"/>
    <w:rsid w:val="00824720"/>
    <w:rsid w:val="00824AC1"/>
    <w:rsid w:val="00824D52"/>
    <w:rsid w:val="008268A2"/>
    <w:rsid w:val="00826A5C"/>
    <w:rsid w:val="00826FCB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43AF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45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8A6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2DC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23D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C83"/>
    <w:rsid w:val="008C0D0D"/>
    <w:rsid w:val="008C0DF6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38F7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8F7B25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4D18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0A9D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69F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21E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A4B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175D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3B7"/>
    <w:rsid w:val="00A434A3"/>
    <w:rsid w:val="00A4357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1FAB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5A1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2E3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9AC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4FC"/>
    <w:rsid w:val="00AC5880"/>
    <w:rsid w:val="00AC60CA"/>
    <w:rsid w:val="00AC6E16"/>
    <w:rsid w:val="00AC7126"/>
    <w:rsid w:val="00AC714C"/>
    <w:rsid w:val="00AC71BC"/>
    <w:rsid w:val="00AC7361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EA6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39AD"/>
    <w:rsid w:val="00B03A30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958"/>
    <w:rsid w:val="00B33ACB"/>
    <w:rsid w:val="00B3486F"/>
    <w:rsid w:val="00B34A5D"/>
    <w:rsid w:val="00B34E15"/>
    <w:rsid w:val="00B34E83"/>
    <w:rsid w:val="00B35C65"/>
    <w:rsid w:val="00B35CD7"/>
    <w:rsid w:val="00B36210"/>
    <w:rsid w:val="00B364A2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505"/>
    <w:rsid w:val="00B619CD"/>
    <w:rsid w:val="00B61D9B"/>
    <w:rsid w:val="00B6289D"/>
    <w:rsid w:val="00B62DB6"/>
    <w:rsid w:val="00B63984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0BE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538"/>
    <w:rsid w:val="00B94DE9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CE6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72D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91C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1CA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0B4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B29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3CD9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591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092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4C51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CA4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E95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42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4225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54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B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DAE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326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80C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43F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5C0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07A81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4EE1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4A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79F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6C7D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219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5A8"/>
    <w:rsid w:val="00F23B06"/>
    <w:rsid w:val="00F23C44"/>
    <w:rsid w:val="00F23C65"/>
    <w:rsid w:val="00F23F1E"/>
    <w:rsid w:val="00F241DF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4B60"/>
    <w:rsid w:val="00F35223"/>
    <w:rsid w:val="00F357F2"/>
    <w:rsid w:val="00F35AB0"/>
    <w:rsid w:val="00F35F73"/>
    <w:rsid w:val="00F361D8"/>
    <w:rsid w:val="00F362F7"/>
    <w:rsid w:val="00F3642F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5FD0"/>
    <w:rsid w:val="00F8601C"/>
    <w:rsid w:val="00F8605B"/>
    <w:rsid w:val="00F86213"/>
    <w:rsid w:val="00F86341"/>
    <w:rsid w:val="00F86D23"/>
    <w:rsid w:val="00F86FA7"/>
    <w:rsid w:val="00F91B47"/>
    <w:rsid w:val="00F92184"/>
    <w:rsid w:val="00F923CB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448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176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030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  <w:style w:type="character" w:customStyle="1" w:styleId="ListParagraphChar">
    <w:name w:val="List Paragraph Char"/>
    <w:link w:val="ListParagraph"/>
    <w:uiPriority w:val="34"/>
    <w:locked/>
    <w:rsid w:val="00DF743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2406</Words>
  <Characters>11290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13669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2022-07-29T09:45:00Z</cp:lastPrinted>
  <dcterms:created xsi:type="dcterms:W3CDTF">2022-11-09T07:20:00Z</dcterms:created>
  <dcterms:modified xsi:type="dcterms:W3CDTF">2022-11-09T07:22:00Z</dcterms:modified>
</cp:coreProperties>
</file>