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EEFE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p w14:paraId="77DE81D4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E279016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CF6F63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F1092C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7F9BF84" w14:textId="77777777" w:rsidR="007663BA" w:rsidRDefault="007663BA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334FF53" w14:textId="77777777" w:rsidR="007663BA" w:rsidRDefault="007663BA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333DADC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75FFD3E" w14:textId="77777777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830CC3" w14:textId="77777777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68D7B7E" w14:textId="103CCA7F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532F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482C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482C0B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482C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92DC5" w:rsidRPr="00492DC5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CC764EC" w14:textId="77777777" w:rsidR="007B12F0" w:rsidRPr="004D6A47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8776489" w14:textId="77777777" w:rsidR="007B12F0" w:rsidRPr="00745AAA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58BB73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21C2942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7B12F0" w:rsidRPr="000A06B1" w:rsidSect="00F901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D6793D5" w14:textId="5AD670FC" w:rsidR="007B12F0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FB94EE2" w14:textId="33141E0D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5D1AC92" w14:textId="77D61A54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BBCF8AE" w14:textId="77777777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99F1776" w14:textId="77777777" w:rsidR="007B12F0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53F5D6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0B0935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16CF067" w14:textId="77777777" w:rsidR="007B12F0" w:rsidRPr="001B7F2B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1B4F5119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CE6EFF7" w14:textId="00FA71F7" w:rsidR="007B12F0" w:rsidRPr="001B7F2B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 w:rsidR="00482C0B">
        <w:rPr>
          <w:rFonts w:ascii="Angsana New" w:hAnsi="Angsana New"/>
          <w:sz w:val="30"/>
          <w:szCs w:val="30"/>
        </w:rPr>
        <w:t xml:space="preserve">30 </w:t>
      </w:r>
      <w:r w:rsidR="00482C0B">
        <w:rPr>
          <w:rFonts w:ascii="Angsana New" w:hAnsi="Angsana New" w:hint="cs"/>
          <w:sz w:val="30"/>
          <w:szCs w:val="30"/>
          <w:cs/>
        </w:rPr>
        <w:t>กันยายน</w:t>
      </w:r>
      <w:r w:rsidRPr="001B7F2B">
        <w:rPr>
          <w:rFonts w:ascii="Angsana New" w:hAnsi="Angsana New"/>
          <w:sz w:val="30"/>
          <w:szCs w:val="30"/>
          <w:cs/>
        </w:rPr>
        <w:t xml:space="preserve"> </w:t>
      </w:r>
      <w:r w:rsidR="00492DC5" w:rsidRPr="00492DC5">
        <w:rPr>
          <w:rFonts w:ascii="Angsana New" w:hAnsi="Angsana New"/>
          <w:sz w:val="30"/>
          <w:szCs w:val="30"/>
        </w:rPr>
        <w:t>2565</w:t>
      </w:r>
      <w:r w:rsidRPr="001B7F2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532F71">
        <w:rPr>
          <w:rFonts w:ascii="Angsana New" w:hAnsi="Angsana New" w:hint="cs"/>
          <w:spacing w:val="2"/>
          <w:sz w:val="30"/>
          <w:szCs w:val="30"/>
          <w:cs/>
        </w:rPr>
        <w:t xml:space="preserve"> สำหรับงวดสามเดือนและเก้าเดือนสิ้นสุดวันที่ </w:t>
      </w:r>
      <w:r w:rsidR="003E7B81">
        <w:rPr>
          <w:rFonts w:ascii="Angsana New" w:hAnsi="Angsana New"/>
          <w:spacing w:val="2"/>
          <w:sz w:val="30"/>
          <w:szCs w:val="30"/>
          <w:cs/>
        </w:rPr>
        <w:br/>
      </w:r>
      <w:r w:rsidR="00532F71">
        <w:rPr>
          <w:rFonts w:ascii="Angsana New" w:hAnsi="Angsana New"/>
          <w:spacing w:val="2"/>
          <w:sz w:val="30"/>
          <w:szCs w:val="30"/>
        </w:rPr>
        <w:t xml:space="preserve">30 </w:t>
      </w:r>
      <w:r w:rsidR="00532F71">
        <w:rPr>
          <w:rFonts w:ascii="Angsana New" w:hAnsi="Angsana New" w:hint="cs"/>
          <w:spacing w:val="2"/>
          <w:sz w:val="30"/>
          <w:szCs w:val="30"/>
          <w:cs/>
        </w:rPr>
        <w:t xml:space="preserve">กันยายน </w:t>
      </w:r>
      <w:r w:rsidR="00532F71">
        <w:rPr>
          <w:rFonts w:ascii="Angsana New" w:hAnsi="Angsana New"/>
          <w:spacing w:val="2"/>
          <w:sz w:val="30"/>
          <w:szCs w:val="30"/>
        </w:rPr>
        <w:t>2565</w:t>
      </w:r>
      <w:r w:rsidRPr="001B7F2B">
        <w:rPr>
          <w:rFonts w:ascii="Angsana New" w:hAnsi="Angsana New"/>
          <w:spacing w:val="2"/>
          <w:sz w:val="30"/>
          <w:szCs w:val="30"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482C0B">
        <w:rPr>
          <w:rFonts w:ascii="Angsana New" w:hAnsi="Angsana New" w:hint="cs"/>
          <w:spacing w:val="-5"/>
          <w:sz w:val="30"/>
          <w:szCs w:val="30"/>
          <w:cs/>
        </w:rPr>
        <w:t>เก้า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 w:rsidR="00482C0B">
        <w:rPr>
          <w:rFonts w:ascii="Angsana New" w:hAnsi="Angsana New"/>
          <w:spacing w:val="-5"/>
          <w:sz w:val="30"/>
          <w:szCs w:val="30"/>
        </w:rPr>
        <w:t xml:space="preserve">30 </w:t>
      </w:r>
      <w:r w:rsidR="00482C0B">
        <w:rPr>
          <w:rFonts w:ascii="Angsana New" w:hAnsi="Angsana New" w:hint="cs"/>
          <w:spacing w:val="-5"/>
          <w:sz w:val="30"/>
          <w:szCs w:val="30"/>
          <w:cs/>
        </w:rPr>
        <w:t>กันยายน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492DC5" w:rsidRPr="00492DC5">
        <w:rPr>
          <w:rFonts w:ascii="Angsana New" w:hAnsi="Angsana New"/>
          <w:spacing w:val="-5"/>
          <w:sz w:val="30"/>
          <w:szCs w:val="30"/>
        </w:rPr>
        <w:t>2565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92DC5" w:rsidRPr="00492DC5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90C64C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143D36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E7CEDCC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9BB9942" w14:textId="45A4AD9F" w:rsidR="007B12F0" w:rsidRPr="001B7F2B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492DC5" w:rsidRPr="00492DC5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65FC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CF32D0D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142EC8" w14:textId="77777777" w:rsidR="007B12F0" w:rsidRPr="001B02E9" w:rsidRDefault="007B12F0" w:rsidP="007B12F0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7B12F0" w:rsidRPr="001B02E9" w:rsidSect="00FD53C8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9536714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02E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FA63B7C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45005B" w14:textId="141769DF" w:rsidR="007B12F0" w:rsidRPr="001B02E9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465FCB">
        <w:rPr>
          <w:rFonts w:ascii="Angsana New" w:hAnsi="Angsana New"/>
          <w:sz w:val="30"/>
          <w:szCs w:val="30"/>
        </w:rPr>
        <w:br/>
      </w:r>
      <w:r w:rsidRPr="001B02E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92DC5" w:rsidRPr="00492DC5">
        <w:rPr>
          <w:rFonts w:ascii="Angsana New" w:hAnsi="Angsana New"/>
          <w:sz w:val="30"/>
          <w:szCs w:val="30"/>
        </w:rPr>
        <w:t>34</w:t>
      </w:r>
      <w:r w:rsidRPr="001B02E9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B02E9">
        <w:rPr>
          <w:rFonts w:ascii="Angsana New" w:hAnsi="Angsana New"/>
          <w:sz w:val="30"/>
          <w:szCs w:val="30"/>
        </w:rPr>
        <w:t xml:space="preserve"> </w:t>
      </w:r>
      <w:r w:rsidRPr="001B02E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D2B63B9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49D80AF" w14:textId="1154B12D" w:rsidR="007B12F0" w:rsidRPr="00C80D55" w:rsidRDefault="00C80D55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C80D55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95E7032" w14:textId="29839D2A" w:rsidR="007B12F0" w:rsidRDefault="007B12F0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750A28" w14:textId="77777777" w:rsidR="00672854" w:rsidRPr="00DC6FB3" w:rsidRDefault="00672854" w:rsidP="00672854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72854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672854">
        <w:rPr>
          <w:rFonts w:ascii="Angsana New" w:hAnsi="Angsana New"/>
          <w:sz w:val="30"/>
          <w:szCs w:val="30"/>
        </w:rPr>
        <w:t xml:space="preserve">5 </w:t>
      </w:r>
      <w:r w:rsidRPr="00672854">
        <w:rPr>
          <w:rFonts w:ascii="Angsana New" w:hAnsi="Angsana New" w:hint="cs"/>
          <w:sz w:val="30"/>
          <w:szCs w:val="30"/>
          <w:cs/>
        </w:rPr>
        <w:t xml:space="preserve">การประเมินมูลค่าสินทรัพย์สุทธิของกิจการในประเทศแห่งหนึ่งที่ได้มาเมื่อวันที่ </w:t>
      </w:r>
      <w:r w:rsidRPr="00672854">
        <w:rPr>
          <w:rFonts w:ascii="Angsana New" w:hAnsi="Angsana New"/>
          <w:sz w:val="30"/>
          <w:szCs w:val="30"/>
        </w:rPr>
        <w:t xml:space="preserve">13 </w:t>
      </w:r>
      <w:r w:rsidRPr="006728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72854">
        <w:rPr>
          <w:rFonts w:ascii="Angsana New" w:hAnsi="Angsana New"/>
          <w:sz w:val="30"/>
          <w:szCs w:val="30"/>
        </w:rPr>
        <w:t xml:space="preserve">2564 </w:t>
      </w:r>
      <w:r w:rsidRPr="00672854">
        <w:rPr>
          <w:rFonts w:ascii="Angsana New" w:hAnsi="Angsana New" w:hint="cs"/>
          <w:sz w:val="30"/>
          <w:szCs w:val="30"/>
          <w:cs/>
        </w:rPr>
        <w:t xml:space="preserve">ได้ดำเนินการเสร็จในเดือนสิงหาคม </w:t>
      </w:r>
      <w:r w:rsidRPr="00672854">
        <w:rPr>
          <w:rFonts w:ascii="Angsana New" w:hAnsi="Angsana New"/>
          <w:sz w:val="30"/>
          <w:szCs w:val="30"/>
        </w:rPr>
        <w:t xml:space="preserve">2565 </w:t>
      </w:r>
      <w:r w:rsidRPr="00672854">
        <w:rPr>
          <w:rFonts w:ascii="Angsana New" w:hAnsi="Angsana New" w:hint="cs"/>
          <w:sz w:val="30"/>
          <w:szCs w:val="30"/>
          <w:cs/>
        </w:rPr>
        <w:t xml:space="preserve">ตัวเลขเปรียบเทียบที่นำมาแสดงนี้นำมาจากงบการเงินที่ตรวจสอบแล้ว ณ วันที่ </w:t>
      </w:r>
      <w:r w:rsidRPr="00672854">
        <w:rPr>
          <w:rFonts w:ascii="Angsana New" w:hAnsi="Angsana New"/>
          <w:sz w:val="30"/>
          <w:szCs w:val="30"/>
        </w:rPr>
        <w:t xml:space="preserve">31 </w:t>
      </w:r>
      <w:r w:rsidRPr="006728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72854">
        <w:rPr>
          <w:rFonts w:ascii="Angsana New" w:hAnsi="Angsana New"/>
          <w:sz w:val="30"/>
          <w:szCs w:val="30"/>
        </w:rPr>
        <w:t xml:space="preserve">2564 </w:t>
      </w:r>
      <w:r w:rsidRPr="00672854">
        <w:rPr>
          <w:rFonts w:ascii="Angsana New" w:hAnsi="Angsana New" w:hint="cs"/>
          <w:sz w:val="30"/>
          <w:szCs w:val="30"/>
          <w:cs/>
        </w:rPr>
        <w:t>และหลังจากปรับปรุงรายการตามที่ได้อธิบายไว้ใน</w:t>
      </w:r>
      <w:r w:rsidRPr="00672854">
        <w:rPr>
          <w:rFonts w:ascii="Angsana New" w:hAnsi="Angsana New"/>
          <w:sz w:val="30"/>
          <w:szCs w:val="30"/>
          <w:cs/>
        </w:rPr>
        <w:br/>
      </w:r>
      <w:r w:rsidRPr="00672854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หมายเหตุประกอบงบการเงินระหว่างกาลข้อ </w:t>
      </w:r>
      <w:r w:rsidRPr="00672854">
        <w:rPr>
          <w:rFonts w:ascii="Angsana New" w:hAnsi="Angsana New"/>
          <w:sz w:val="30"/>
          <w:szCs w:val="30"/>
        </w:rPr>
        <w:t xml:space="preserve">5 </w:t>
      </w:r>
      <w:r w:rsidRPr="00672854">
        <w:rPr>
          <w:rFonts w:ascii="Angsana New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C2EDA01" w14:textId="77777777" w:rsidR="00C80D55" w:rsidRPr="007D0D70" w:rsidRDefault="00C80D55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681F40" w14:textId="3C04104C" w:rsidR="00C80D55" w:rsidRDefault="00C80D55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F1FD1E" w14:textId="77777777" w:rsidR="007D0D70" w:rsidRPr="001B02E9" w:rsidRDefault="007D0D70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0317F6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CBB247D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(ไวโรจน์ จินดามณีพิทักษ์)</w:t>
      </w:r>
    </w:p>
    <w:p w14:paraId="1273AD60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7ACEE6CE" w14:textId="7DE4FA42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492DC5" w:rsidRPr="00492DC5">
        <w:rPr>
          <w:rFonts w:ascii="Angsana New" w:hAnsi="Angsana New" w:cs="Angsana New"/>
          <w:lang w:val="en-US"/>
        </w:rPr>
        <w:t>3565</w:t>
      </w:r>
    </w:p>
    <w:p w14:paraId="6E79701C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43CEC501" w14:textId="77777777" w:rsidR="007B12F0" w:rsidRPr="001B02E9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688151" w14:textId="77777777" w:rsidR="007B12F0" w:rsidRPr="001B02E9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81A9E1" w14:textId="158C04A2" w:rsidR="006F58DA" w:rsidRDefault="00492DC5" w:rsidP="001E6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hint="cs"/>
          <w:sz w:val="30"/>
          <w:szCs w:val="30"/>
          <w:cs/>
          <w:lang w:val="th-TH"/>
        </w:rPr>
      </w:pPr>
      <w:r w:rsidRPr="003E7B81">
        <w:rPr>
          <w:rFonts w:ascii="Angsana New" w:hAnsi="Angsana New"/>
          <w:sz w:val="30"/>
          <w:szCs w:val="30"/>
        </w:rPr>
        <w:t>1</w:t>
      </w:r>
      <w:r w:rsidR="003E7B81" w:rsidRPr="003E7B81">
        <w:rPr>
          <w:rFonts w:ascii="Angsana New" w:hAnsi="Angsana New"/>
          <w:sz w:val="30"/>
          <w:szCs w:val="30"/>
        </w:rPr>
        <w:t>4</w:t>
      </w:r>
      <w:r w:rsidR="007B12F0" w:rsidRPr="003E7B81">
        <w:rPr>
          <w:rFonts w:ascii="Angsana New" w:hAnsi="Angsana New"/>
          <w:sz w:val="30"/>
          <w:szCs w:val="30"/>
        </w:rPr>
        <w:t xml:space="preserve"> </w:t>
      </w:r>
      <w:r w:rsidR="008476FD" w:rsidRPr="003E7B81">
        <w:rPr>
          <w:rFonts w:ascii="Angsana New" w:hAnsi="Angsana New" w:hint="cs"/>
          <w:sz w:val="30"/>
          <w:szCs w:val="30"/>
          <w:cs/>
        </w:rPr>
        <w:t>พฤศจิกายน</w:t>
      </w:r>
      <w:r w:rsidR="007B12F0" w:rsidRPr="003E7B81">
        <w:rPr>
          <w:rFonts w:ascii="Angsana New" w:hAnsi="Angsana New"/>
          <w:sz w:val="30"/>
          <w:szCs w:val="30"/>
          <w:cs/>
        </w:rPr>
        <w:t xml:space="preserve"> </w:t>
      </w:r>
      <w:r w:rsidRPr="003E7B81">
        <w:rPr>
          <w:rFonts w:ascii="Angsana New" w:hAnsi="Angsana New"/>
          <w:sz w:val="30"/>
          <w:szCs w:val="30"/>
        </w:rPr>
        <w:t>2565</w:t>
      </w:r>
    </w:p>
    <w:sectPr w:rsidR="006F58DA" w:rsidSect="00881097">
      <w:headerReference w:type="default" r:id="rId19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9B3D9" w14:textId="77777777" w:rsidR="00E079B5" w:rsidRDefault="00E079B5" w:rsidP="004956B4">
      <w:r>
        <w:separator/>
      </w:r>
    </w:p>
  </w:endnote>
  <w:endnote w:type="continuationSeparator" w:id="0">
    <w:p w14:paraId="3497186B" w14:textId="77777777" w:rsidR="00E079B5" w:rsidRDefault="00E079B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61CE7" w14:textId="6FDAD739" w:rsidR="00556DBA" w:rsidRDefault="00556DB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2DC5" w:rsidRPr="00492DC5">
      <w:rPr>
        <w:rStyle w:val="PageNumber"/>
        <w:noProof/>
      </w:rPr>
      <w:t>0</w:t>
    </w:r>
    <w:r>
      <w:rPr>
        <w:rStyle w:val="PageNumber"/>
      </w:rPr>
      <w:fldChar w:fldCharType="end"/>
    </w:r>
  </w:p>
  <w:p w14:paraId="506F8855" w14:textId="77777777" w:rsidR="00556DBA" w:rsidRDefault="00556DB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F636" w14:textId="6DD0D2A2" w:rsidR="00556DBA" w:rsidRPr="009702ED" w:rsidRDefault="00556DB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92DC5" w:rsidRPr="00492DC5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A16542C" w14:textId="04D2D6EF" w:rsidR="00556DBA" w:rsidRPr="009702ED" w:rsidRDefault="00556DB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21308B">
      <w:rPr>
        <w:rFonts w:ascii="Angsana New" w:hAnsi="Angsana New"/>
        <w:i/>
        <w:iCs/>
        <w:noProof/>
        <w:sz w:val="30"/>
        <w:szCs w:val="30"/>
      </w:rPr>
      <w:t>DRAFT FS RATCH Group Pcl. Q322 -TH 8 Nov 6.06 PM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DBB8" w14:textId="77777777" w:rsidR="00556DBA" w:rsidRPr="00124EE3" w:rsidRDefault="00556DB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37F5" w14:textId="12C0B0CC" w:rsidR="00556DBA" w:rsidRDefault="00556DB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2DC5" w:rsidRPr="00492DC5">
      <w:rPr>
        <w:rStyle w:val="PageNumber"/>
        <w:noProof/>
      </w:rPr>
      <w:t>0</w:t>
    </w:r>
    <w:r>
      <w:rPr>
        <w:rStyle w:val="PageNumber"/>
      </w:rPr>
      <w:fldChar w:fldCharType="end"/>
    </w:r>
  </w:p>
  <w:p w14:paraId="1D13A326" w14:textId="77777777" w:rsidR="00556DBA" w:rsidRDefault="00556DB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3535" w14:textId="6B79A2C3" w:rsidR="00556DBA" w:rsidRPr="009702ED" w:rsidRDefault="00556DB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492DC5" w:rsidRPr="00492DC5">
      <w:rPr>
        <w:rStyle w:val="PageNumber"/>
        <w:rFonts w:ascii="Angsana New" w:hAnsi="Angsana New"/>
        <w:noProof/>
        <w:sz w:val="30"/>
        <w:szCs w:val="30"/>
      </w:rPr>
      <w:t>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E19F9A8" w14:textId="77777777" w:rsidR="00556DBA" w:rsidRPr="009702ED" w:rsidRDefault="00556DB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0FCD" w14:textId="77777777" w:rsidR="00556DBA" w:rsidRPr="00124EE3" w:rsidRDefault="00556DB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D300" w14:textId="77777777" w:rsidR="00E079B5" w:rsidRDefault="00E079B5" w:rsidP="004956B4">
      <w:r>
        <w:separator/>
      </w:r>
    </w:p>
  </w:footnote>
  <w:footnote w:type="continuationSeparator" w:id="0">
    <w:p w14:paraId="1A4A69C8" w14:textId="77777777" w:rsidR="00E079B5" w:rsidRDefault="00E079B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904E" w14:textId="40288330" w:rsidR="00556DBA" w:rsidRDefault="00556DB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92DC5" w:rsidRPr="00492DC5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0F3BEEDC" w14:textId="77777777" w:rsidR="00556DBA" w:rsidRDefault="00556DB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C52C" w14:textId="77777777" w:rsidR="00087B4B" w:rsidRDefault="00087B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15FEC" w14:textId="77777777" w:rsidR="00556DBA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E9CD87" w14:textId="77777777" w:rsidR="00556DBA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7EAA5A" w14:textId="77777777" w:rsidR="00556DBA" w:rsidRPr="004738DB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7C85" w14:textId="77777777" w:rsidR="00556DBA" w:rsidRPr="003D40BB" w:rsidRDefault="00556DBA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410BBF40" w14:textId="77777777" w:rsidR="00556DBA" w:rsidRPr="003D40BB" w:rsidRDefault="00556DBA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7AB4D848" w14:textId="77777777" w:rsidR="00556DBA" w:rsidRPr="003D40BB" w:rsidRDefault="00556DBA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4029E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2952643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6EE9C163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18ACE622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C0560DF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621F88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62705FC8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="005F2060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5F2060">
      <w:rPr>
        <w:rFonts w:ascii="Angsana New" w:hAnsi="Angsana New"/>
        <w:b/>
        <w:bCs/>
        <w:sz w:val="32"/>
        <w:szCs w:val="32"/>
      </w:rPr>
      <w:t xml:space="preserve">30 </w:t>
    </w:r>
    <w:r w:rsidR="005F206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92DC5" w:rsidRPr="00492DC5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6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3"/>
  </w:num>
  <w:num w:numId="14">
    <w:abstractNumId w:val="20"/>
  </w:num>
  <w:num w:numId="15">
    <w:abstractNumId w:val="22"/>
  </w:num>
  <w:num w:numId="16">
    <w:abstractNumId w:val="38"/>
  </w:num>
  <w:num w:numId="17">
    <w:abstractNumId w:val="39"/>
  </w:num>
  <w:num w:numId="18">
    <w:abstractNumId w:val="24"/>
  </w:num>
  <w:num w:numId="19">
    <w:abstractNumId w:val="15"/>
  </w:num>
  <w:num w:numId="20">
    <w:abstractNumId w:val="11"/>
  </w:num>
  <w:num w:numId="21">
    <w:abstractNumId w:val="13"/>
  </w:num>
  <w:num w:numId="22">
    <w:abstractNumId w:val="30"/>
  </w:num>
  <w:num w:numId="23">
    <w:abstractNumId w:val="28"/>
  </w:num>
  <w:num w:numId="24">
    <w:abstractNumId w:val="16"/>
  </w:num>
  <w:num w:numId="25">
    <w:abstractNumId w:val="41"/>
  </w:num>
  <w:num w:numId="26">
    <w:abstractNumId w:val="20"/>
  </w:num>
  <w:num w:numId="27">
    <w:abstractNumId w:val="32"/>
  </w:num>
  <w:num w:numId="28">
    <w:abstractNumId w:val="37"/>
  </w:num>
  <w:num w:numId="29">
    <w:abstractNumId w:val="29"/>
  </w:num>
  <w:num w:numId="30">
    <w:abstractNumId w:val="31"/>
  </w:num>
  <w:num w:numId="31">
    <w:abstractNumId w:val="25"/>
  </w:num>
  <w:num w:numId="32">
    <w:abstractNumId w:val="10"/>
  </w:num>
  <w:num w:numId="33">
    <w:abstractNumId w:val="40"/>
  </w:num>
  <w:num w:numId="34">
    <w:abstractNumId w:val="27"/>
  </w:num>
  <w:num w:numId="35">
    <w:abstractNumId w:val="12"/>
  </w:num>
  <w:num w:numId="36">
    <w:abstractNumId w:val="26"/>
  </w:num>
  <w:num w:numId="37">
    <w:abstractNumId w:val="18"/>
  </w:num>
  <w:num w:numId="38">
    <w:abstractNumId w:val="14"/>
  </w:num>
  <w:num w:numId="39">
    <w:abstractNumId w:val="36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23"/>
  </w:num>
  <w:num w:numId="43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6FFF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C39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8D"/>
    <w:rsid w:val="008A5E12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C7D"/>
    <w:rsid w:val="009F4CF7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2CD"/>
    <w:rsid w:val="00CF5568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39"/>
    <w:rsid w:val="00D226BA"/>
    <w:rsid w:val="00D226DD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3E3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0CA"/>
    <w:rsid w:val="00F131E7"/>
    <w:rsid w:val="00F139A0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96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496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2</cp:revision>
  <cp:lastPrinted>2022-11-09T09:05:00Z</cp:lastPrinted>
  <dcterms:created xsi:type="dcterms:W3CDTF">2022-11-14T02:24:00Z</dcterms:created>
  <dcterms:modified xsi:type="dcterms:W3CDTF">2022-11-14T02:24:00Z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