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E4208" w14:textId="77777777" w:rsidR="007B12F0" w:rsidRDefault="007B12F0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55F93FB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32474CA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2A6A4D81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B2C07A2" w14:textId="7B2515D1" w:rsidR="00680461" w:rsidRDefault="0068046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2D479A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02125DA" w14:textId="0B9A346E" w:rsidR="00EA6ADE" w:rsidRPr="002D479A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C10CD66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872EF7B" w14:textId="018172B6" w:rsidR="00532F71" w:rsidRPr="0082412F" w:rsidRDefault="00532F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0FDBCCF8" w14:textId="235CF20A" w:rsidR="00F855C2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E52FCA3" w14:textId="27F23532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11EF848D" w14:textId="65252C84" w:rsidR="008447AE" w:rsidRPr="0082412F" w:rsidRDefault="008447AE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82412F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252778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3C625D9" w14:textId="21A9C701" w:rsidR="00361980" w:rsidRPr="0082412F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82412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3E7B81">
        <w:rPr>
          <w:rFonts w:ascii="Angsana New" w:hAnsi="Angsana New" w:hint="cs"/>
          <w:sz w:val="30"/>
          <w:szCs w:val="30"/>
          <w:cs/>
        </w:rPr>
        <w:t>เมื่อ</w:t>
      </w:r>
      <w:r w:rsidRPr="003E7B81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3E7B81">
        <w:rPr>
          <w:rFonts w:ascii="Angsana New" w:hAnsi="Angsana New" w:hint="cs"/>
          <w:sz w:val="30"/>
          <w:szCs w:val="30"/>
        </w:rPr>
        <w:t xml:space="preserve"> </w:t>
      </w:r>
      <w:r w:rsidR="00160D31" w:rsidRPr="003E7B81">
        <w:rPr>
          <w:rFonts w:ascii="Angsana New" w:hAnsi="Angsana New"/>
          <w:sz w:val="30"/>
          <w:szCs w:val="30"/>
        </w:rPr>
        <w:t>1</w:t>
      </w:r>
      <w:r w:rsidR="003E7B81" w:rsidRPr="003E7B81">
        <w:rPr>
          <w:rFonts w:ascii="Angsana New" w:hAnsi="Angsana New"/>
          <w:sz w:val="30"/>
          <w:szCs w:val="30"/>
        </w:rPr>
        <w:t>4</w:t>
      </w:r>
      <w:r w:rsidR="00160D31" w:rsidRPr="003E7B81">
        <w:rPr>
          <w:rFonts w:ascii="Angsana New" w:hAnsi="Angsana New"/>
          <w:sz w:val="30"/>
          <w:szCs w:val="30"/>
        </w:rPr>
        <w:t xml:space="preserve"> </w:t>
      </w:r>
      <w:r w:rsidR="00126C68" w:rsidRPr="003E7B81">
        <w:rPr>
          <w:rFonts w:ascii="Angsana New" w:hAnsi="Angsana New" w:hint="cs"/>
          <w:sz w:val="30"/>
          <w:szCs w:val="30"/>
          <w:cs/>
        </w:rPr>
        <w:t>พ</w:t>
      </w:r>
      <w:r w:rsidR="00E4020E" w:rsidRPr="003E7B81">
        <w:rPr>
          <w:rFonts w:ascii="Angsana New" w:hAnsi="Angsana New" w:hint="cs"/>
          <w:sz w:val="30"/>
          <w:szCs w:val="30"/>
          <w:cs/>
        </w:rPr>
        <w:t>ฤศจิกายน</w:t>
      </w:r>
      <w:r w:rsidR="004E58EC" w:rsidRPr="003E7B81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3E7B81">
        <w:rPr>
          <w:rFonts w:ascii="Angsana New" w:hAnsi="Angsana New" w:hint="cs"/>
          <w:sz w:val="30"/>
          <w:szCs w:val="30"/>
        </w:rPr>
        <w:t>256</w:t>
      </w:r>
      <w:r w:rsidR="00492DC5" w:rsidRPr="003E7B81">
        <w:rPr>
          <w:rFonts w:ascii="Angsana New" w:hAnsi="Angsana New"/>
          <w:sz w:val="30"/>
          <w:szCs w:val="30"/>
        </w:rPr>
        <w:t>5</w:t>
      </w:r>
    </w:p>
    <w:p w14:paraId="23A6D332" w14:textId="77777777" w:rsidR="00E5413F" w:rsidRPr="00252778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252778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305C973" w14:textId="736C061C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492DC5" w:rsidRPr="00492DC5">
        <w:rPr>
          <w:rFonts w:ascii="Angsana New" w:hAnsi="Angsana New" w:hint="cs"/>
          <w:sz w:val="30"/>
          <w:szCs w:val="30"/>
        </w:rPr>
        <w:t>34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Pr="00C710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710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10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C7102F">
        <w:rPr>
          <w:rFonts w:ascii="Angsana New" w:hAnsi="Angsana New"/>
          <w:sz w:val="30"/>
          <w:szCs w:val="30"/>
        </w:rPr>
        <w:t xml:space="preserve">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7102F" w:rsidRPr="00C7102F">
        <w:rPr>
          <w:rFonts w:ascii="Angsana New" w:hAnsi="Angsana New"/>
          <w:sz w:val="30"/>
          <w:szCs w:val="30"/>
        </w:rPr>
        <w:t xml:space="preserve">31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C7102F" w:rsidRPr="00C7102F">
        <w:rPr>
          <w:rFonts w:ascii="Angsana New" w:hAnsi="Angsana New"/>
          <w:sz w:val="30"/>
          <w:szCs w:val="30"/>
        </w:rPr>
        <w:t>2564</w:t>
      </w:r>
    </w:p>
    <w:p w14:paraId="300E17FF" w14:textId="77777777" w:rsidR="00BC6A20" w:rsidRPr="00252778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55F7B8E" w14:textId="34157F48" w:rsidR="00C13362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66AA" w:rsidRPr="00E866AA">
        <w:rPr>
          <w:rFonts w:ascii="Angsana New" w:hAnsi="Angsana New"/>
          <w:sz w:val="30"/>
          <w:szCs w:val="30"/>
        </w:rPr>
        <w:t>31</w:t>
      </w:r>
      <w:r w:rsidRPr="00C710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6AA" w:rsidRPr="00E866AA">
        <w:rPr>
          <w:rFonts w:ascii="Angsana New" w:hAnsi="Angsana New"/>
          <w:sz w:val="30"/>
          <w:szCs w:val="30"/>
        </w:rPr>
        <w:t>2564</w:t>
      </w:r>
    </w:p>
    <w:p w14:paraId="37C0C9B2" w14:textId="7A0671A6" w:rsidR="00532F71" w:rsidRPr="00252778" w:rsidRDefault="00532F71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7509DF4" w14:textId="77777777" w:rsidR="00532F71" w:rsidRDefault="00532F71" w:rsidP="0053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A4974">
        <w:rPr>
          <w:rFonts w:ascii="Angsana New" w:hAnsi="Angsana New"/>
          <w:sz w:val="30"/>
          <w:szCs w:val="30"/>
          <w:cs/>
        </w:rPr>
        <w:t xml:space="preserve">กลุ่มบริษัทได้มีการถือปฏิบัติตามการปรับปรุงมาตรฐานการรายงานทางการเงิน ฉบับที่ </w:t>
      </w:r>
      <w:r w:rsidRPr="00406767">
        <w:rPr>
          <w:rFonts w:ascii="Angsana New" w:hAnsi="Angsana New"/>
          <w:sz w:val="30"/>
          <w:szCs w:val="30"/>
        </w:rPr>
        <w:t>9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9522D9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406767">
        <w:rPr>
          <w:rFonts w:ascii="Angsana New" w:hAnsi="Angsana New"/>
          <w:sz w:val="30"/>
          <w:szCs w:val="30"/>
        </w:rPr>
        <w:t>7</w:t>
      </w:r>
      <w:r w:rsidRPr="006A4974">
        <w:rPr>
          <w:rFonts w:ascii="Angsana New" w:hAnsi="Angsana New"/>
          <w:sz w:val="30"/>
          <w:szCs w:val="30"/>
          <w:cs/>
        </w:rPr>
        <w:t xml:space="preserve"> เรื่อง </w:t>
      </w:r>
      <w:r w:rsidRPr="001A23C3">
        <w:rPr>
          <w:rFonts w:ascii="Angsana New" w:hAnsi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6A4974">
        <w:rPr>
          <w:rFonts w:ascii="Angsana New" w:hAnsi="Angsana New"/>
          <w:sz w:val="30"/>
          <w:szCs w:val="30"/>
          <w:cs/>
        </w:rPr>
        <w:t xml:space="preserve"> 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A4974">
        <w:rPr>
          <w:rFonts w:ascii="Angsana New" w:hAnsi="Angsana New"/>
          <w:sz w:val="30"/>
          <w:szCs w:val="30"/>
          <w:cs/>
        </w:rPr>
        <w:t xml:space="preserve">หรับรายการที่ได้รับผลกระทบจากการปฏิรูปอัตราดอกเบี้ยอ้างอิง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6A4974">
        <w:rPr>
          <w:rFonts w:ascii="Angsana New" w:hAnsi="Angsana New"/>
          <w:sz w:val="30"/>
          <w:szCs w:val="30"/>
        </w:rPr>
        <w:t>IBOR</w:t>
      </w:r>
      <w:r>
        <w:rPr>
          <w:rFonts w:ascii="Angsana New" w:hAnsi="Angsana New" w:hint="cs"/>
          <w:sz w:val="30"/>
          <w:szCs w:val="30"/>
          <w:cs/>
        </w:rPr>
        <w:t>)</w:t>
      </w:r>
      <w:r w:rsidRPr="006A4974">
        <w:rPr>
          <w:rFonts w:ascii="Angsana New" w:hAnsi="Angsana New"/>
          <w:sz w:val="30"/>
          <w:szCs w:val="30"/>
        </w:rPr>
        <w:t xml:space="preserve"> </w:t>
      </w:r>
      <w:r w:rsidRPr="006A4974">
        <w:rPr>
          <w:rFonts w:ascii="Angsana New" w:hAnsi="Angsana New"/>
          <w:sz w:val="30"/>
          <w:szCs w:val="30"/>
          <w:cs/>
        </w:rPr>
        <w:t>โดยปัจจุบันกลุ่มบริษัทอยู่ระหว่างการเตรียมการแก้ไขเงื่อนไ</w:t>
      </w:r>
      <w:r>
        <w:rPr>
          <w:rFonts w:ascii="Angsana New" w:hAnsi="Angsana New" w:hint="cs"/>
          <w:sz w:val="30"/>
          <w:szCs w:val="30"/>
          <w:cs/>
        </w:rPr>
        <w:t>ข</w:t>
      </w:r>
      <w:r w:rsidRPr="006A4974">
        <w:rPr>
          <w:rFonts w:ascii="Angsana New" w:hAnsi="Angsana New"/>
          <w:sz w:val="30"/>
          <w:szCs w:val="30"/>
          <w:cs/>
        </w:rPr>
        <w:t>สัญญาเพื่อตอบสนองต่อการปฏิรูปอัตราดอกเบี้ยดังกล่าว</w:t>
      </w:r>
    </w:p>
    <w:p w14:paraId="41D100A6" w14:textId="77777777" w:rsidR="00C7102F" w:rsidRPr="00252778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28"/>
          <w:szCs w:val="28"/>
          <w:highlight w:val="yellow"/>
          <w:cs/>
        </w:rPr>
      </w:pP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252778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8139CB" w14:textId="77777777" w:rsidR="00532F71" w:rsidRPr="008F01C4" w:rsidRDefault="00532F71" w:rsidP="0053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102F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C7102F">
        <w:rPr>
          <w:rFonts w:ascii="Angsana New" w:hAnsi="Angsana New" w:hint="cs"/>
          <w:sz w:val="30"/>
          <w:szCs w:val="30"/>
          <w:cs/>
        </w:rPr>
        <w:t>ได้เปิดเผยใน</w:t>
      </w:r>
      <w:r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Pr="00406767">
        <w:rPr>
          <w:rFonts w:ascii="Angsana New" w:hAnsi="Angsana New"/>
          <w:sz w:val="30"/>
          <w:szCs w:val="30"/>
        </w:rPr>
        <w:t>4</w:t>
      </w:r>
      <w:r w:rsidRPr="00C7102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Pr="00406767">
        <w:rPr>
          <w:rFonts w:ascii="Angsana New" w:hAnsi="Angsana New"/>
          <w:sz w:val="30"/>
          <w:szCs w:val="30"/>
        </w:rPr>
        <w:t>5</w:t>
      </w:r>
      <w:r w:rsidRPr="00C7102F">
        <w:rPr>
          <w:rFonts w:ascii="Angsana New" w:hAnsi="Angsana New" w:hint="cs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</w:t>
      </w: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Pr="00C7102F">
        <w:rPr>
          <w:rFonts w:ascii="Angsana New" w:hAnsi="Angsana New" w:hint="cs"/>
          <w:sz w:val="30"/>
          <w:szCs w:val="30"/>
          <w:cs/>
        </w:rPr>
        <w:t>อย่างมีสาระสำคัญในระหว่างงวด</w:t>
      </w:r>
    </w:p>
    <w:p w14:paraId="2804F604" w14:textId="00745826" w:rsidR="005A70CB" w:rsidRPr="00252778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15EB7E4" w14:textId="4FAD524A" w:rsidR="008B61AD" w:rsidRPr="00D93034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93034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AF5A01" w:rsidRPr="00D93034">
        <w:rPr>
          <w:rFonts w:ascii="Angsana New" w:hAnsi="Angsana New" w:hint="cs"/>
          <w:spacing w:val="-4"/>
          <w:sz w:val="30"/>
          <w:szCs w:val="30"/>
          <w:cs/>
        </w:rPr>
        <w:t>โยบายการกำหนดราคา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ไม่มีการเปลี่ยนแปลง</w:t>
      </w:r>
      <w:r w:rsidR="00553C0C" w:rsidRPr="00D93034">
        <w:rPr>
          <w:rFonts w:ascii="Angsana New" w:hAnsi="Angsana New" w:hint="cs"/>
          <w:spacing w:val="-4"/>
          <w:sz w:val="30"/>
          <w:szCs w:val="30"/>
          <w:cs/>
        </w:rPr>
        <w:t>อย่างมีสาระสำคัญ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E4020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E4020E">
        <w:rPr>
          <w:rFonts w:ascii="Angsana New" w:hAnsi="Angsana New"/>
          <w:spacing w:val="-4"/>
          <w:sz w:val="30"/>
          <w:szCs w:val="30"/>
        </w:rPr>
        <w:t xml:space="preserve">30 </w:t>
      </w:r>
      <w:r w:rsidR="00E4020E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126C68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2DC5" w:rsidRPr="00492DC5">
        <w:rPr>
          <w:rFonts w:ascii="Angsana New" w:hAnsi="Angsana New" w:hint="cs"/>
          <w:spacing w:val="-4"/>
          <w:sz w:val="30"/>
          <w:szCs w:val="30"/>
        </w:rPr>
        <w:t>256</w:t>
      </w:r>
      <w:r w:rsidR="00492DC5" w:rsidRPr="00492DC5">
        <w:rPr>
          <w:rFonts w:ascii="Angsana New" w:hAnsi="Angsana New"/>
          <w:spacing w:val="-4"/>
          <w:sz w:val="30"/>
          <w:szCs w:val="30"/>
        </w:rPr>
        <w:t>5</w:t>
      </w:r>
    </w:p>
    <w:p w14:paraId="54D527D6" w14:textId="34FD1475" w:rsidR="00BF3991" w:rsidRPr="00252778" w:rsidRDefault="00BF3991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189"/>
      </w:tblGrid>
      <w:tr w:rsidR="000271C5" w:rsidRPr="00BC6A20" w14:paraId="33184922" w14:textId="77777777" w:rsidTr="006B2EB6">
        <w:trPr>
          <w:tblHeader/>
        </w:trPr>
        <w:tc>
          <w:tcPr>
            <w:tcW w:w="2078" w:type="pct"/>
            <w:vAlign w:val="bottom"/>
          </w:tcPr>
          <w:p w14:paraId="10663228" w14:textId="6A80562C" w:rsidR="000271C5" w:rsidRPr="00D74B40" w:rsidRDefault="000271C5" w:rsidP="00D7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="00D84343"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3B9EF436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5C0B80A0" w14:textId="77777777" w:rsidR="000271C5" w:rsidRPr="00BC6A20" w:rsidRDefault="000271C5" w:rsidP="000271C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4"/>
            <w:vAlign w:val="bottom"/>
          </w:tcPr>
          <w:p w14:paraId="40525F21" w14:textId="77777777" w:rsidR="000271C5" w:rsidRPr="00BC6A20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C6A20" w14:paraId="0EEC67F4" w14:textId="77777777" w:rsidTr="006B2EB6">
        <w:trPr>
          <w:tblHeader/>
        </w:trPr>
        <w:tc>
          <w:tcPr>
            <w:tcW w:w="2078" w:type="pct"/>
            <w:vAlign w:val="bottom"/>
          </w:tcPr>
          <w:p w14:paraId="45BA7684" w14:textId="0FBFC07B" w:rsidR="000271C5" w:rsidRPr="00BC6A20" w:rsidRDefault="000271C5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402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402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402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D6185A4" w14:textId="13DBD510" w:rsidR="000271C5" w:rsidRPr="00BC6A20" w:rsidRDefault="00492D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  <w:vAlign w:val="bottom"/>
          </w:tcPr>
          <w:p w14:paraId="41509655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A405BB" w14:textId="7EA63DB6" w:rsidR="000271C5" w:rsidRPr="00BC6A20" w:rsidRDefault="00492D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vAlign w:val="bottom"/>
          </w:tcPr>
          <w:p w14:paraId="6E7CC26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339EF36" w14:textId="21E12C36" w:rsidR="000271C5" w:rsidRPr="00BC6A20" w:rsidRDefault="00492D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  <w:gridSpan w:val="2"/>
            <w:vAlign w:val="bottom"/>
          </w:tcPr>
          <w:p w14:paraId="209ABAB8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AF9DEFC" w14:textId="346385BE" w:rsidR="000271C5" w:rsidRPr="00BC6A20" w:rsidRDefault="00492D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71C5" w:rsidRPr="00BC6A20" w14:paraId="1BC83160" w14:textId="77777777" w:rsidTr="006B2EB6">
        <w:trPr>
          <w:trHeight w:val="255"/>
          <w:tblHeader/>
        </w:trPr>
        <w:tc>
          <w:tcPr>
            <w:tcW w:w="2078" w:type="pct"/>
            <w:vAlign w:val="bottom"/>
          </w:tcPr>
          <w:p w14:paraId="1E5CBF9A" w14:textId="77777777" w:rsidR="000271C5" w:rsidRPr="00BC6A20" w:rsidRDefault="000271C5" w:rsidP="00736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pct"/>
            <w:gridSpan w:val="8"/>
            <w:vAlign w:val="bottom"/>
          </w:tcPr>
          <w:p w14:paraId="672F471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BC6A20" w14:paraId="7E325E7B" w14:textId="77777777" w:rsidTr="006B2EB6">
        <w:tc>
          <w:tcPr>
            <w:tcW w:w="2078" w:type="pct"/>
            <w:vAlign w:val="bottom"/>
          </w:tcPr>
          <w:p w14:paraId="6A1B03CB" w14:textId="77777777" w:rsidR="000271C5" w:rsidRPr="00BC6A20" w:rsidRDefault="000271C5" w:rsidP="00B23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96D6D5F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6099B3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93A429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00D67F3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59B1D1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5075EEA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6D1157E" w14:textId="77777777" w:rsidR="000271C5" w:rsidRPr="00BC6A20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FBD" w:rsidRPr="00BC6A20" w14:paraId="61866668" w14:textId="77777777" w:rsidTr="006B2EB6">
        <w:tc>
          <w:tcPr>
            <w:tcW w:w="2078" w:type="pct"/>
            <w:vAlign w:val="bottom"/>
          </w:tcPr>
          <w:p w14:paraId="6D5FA179" w14:textId="77777777" w:rsidR="008B6FBD" w:rsidRPr="00BC6A20" w:rsidRDefault="008B6FBD" w:rsidP="008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8C2847D" w14:textId="5749E4DB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47,230,506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96167AF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8D367DD" w14:textId="15E52988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20,367,702</w:t>
            </w:r>
          </w:p>
        </w:tc>
        <w:tc>
          <w:tcPr>
            <w:tcW w:w="129" w:type="pct"/>
            <w:vAlign w:val="bottom"/>
          </w:tcPr>
          <w:p w14:paraId="0144411C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2828F03" w14:textId="1A838750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B536A3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3FDFAAC" w14:textId="49243A1E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6FBD" w:rsidRPr="00BC6A20" w14:paraId="7768401F" w14:textId="77777777" w:rsidTr="006B2EB6">
        <w:tc>
          <w:tcPr>
            <w:tcW w:w="2078" w:type="pct"/>
            <w:vAlign w:val="bottom"/>
          </w:tcPr>
          <w:p w14:paraId="7C13A062" w14:textId="77777777" w:rsidR="008B6FBD" w:rsidRPr="00BC6A20" w:rsidRDefault="008B6FBD" w:rsidP="008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7FCD26E" w14:textId="4A788A93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53,958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9217F21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5170587" w14:textId="071887B4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49,888</w:t>
            </w:r>
          </w:p>
        </w:tc>
        <w:tc>
          <w:tcPr>
            <w:tcW w:w="129" w:type="pct"/>
            <w:vAlign w:val="bottom"/>
          </w:tcPr>
          <w:p w14:paraId="0F3C0581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ABEA47" w14:textId="42EAC7AD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A47530D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D49E879" w14:textId="77C66F70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6FBD" w:rsidRPr="00BC6A20" w14:paraId="58ABACD9" w14:textId="77777777" w:rsidTr="006B2EB6">
        <w:tc>
          <w:tcPr>
            <w:tcW w:w="2078" w:type="pct"/>
            <w:vAlign w:val="bottom"/>
          </w:tcPr>
          <w:p w14:paraId="7570E11E" w14:textId="77777777" w:rsidR="008B6FBD" w:rsidRPr="00BC6A20" w:rsidRDefault="008B6FBD" w:rsidP="008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6791F7B" w14:textId="5D474CCC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1,193,780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FB97498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8BACCED" w14:textId="31E8812C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1,502,716</w:t>
            </w:r>
          </w:p>
        </w:tc>
        <w:tc>
          <w:tcPr>
            <w:tcW w:w="129" w:type="pct"/>
            <w:vAlign w:val="bottom"/>
          </w:tcPr>
          <w:p w14:paraId="7154748A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007C72C" w14:textId="43FB19DB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70B255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F764E6E" w14:textId="3C4B6D55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6FBD" w:rsidRPr="00BC6A20" w14:paraId="7C2D6955" w14:textId="77777777" w:rsidTr="006B2EB6">
        <w:tc>
          <w:tcPr>
            <w:tcW w:w="2078" w:type="pct"/>
            <w:vAlign w:val="bottom"/>
          </w:tcPr>
          <w:p w14:paraId="1C1E142F" w14:textId="285798F3" w:rsidR="008B6FBD" w:rsidRPr="00BC6A20" w:rsidRDefault="008B6FBD" w:rsidP="008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48F91DC0" w14:textId="135A1DC1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7F71DF4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E44CCE3" w14:textId="785F9A38" w:rsidR="008B6FBD" w:rsidRPr="00E4020E" w:rsidRDefault="001315F1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5F1">
              <w:rPr>
                <w:rFonts w:ascii="Angsana New" w:hAnsi="Angsana New"/>
                <w:sz w:val="30"/>
                <w:szCs w:val="30"/>
              </w:rPr>
              <w:t>214</w:t>
            </w:r>
            <w:r w:rsidR="008B6FBD" w:rsidRPr="00E4020E">
              <w:rPr>
                <w:rFonts w:ascii="Angsana New" w:hAnsi="Angsana New"/>
                <w:sz w:val="30"/>
                <w:szCs w:val="30"/>
              </w:rPr>
              <w:t>,</w:t>
            </w:r>
            <w:r w:rsidRPr="001315F1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29" w:type="pct"/>
            <w:vAlign w:val="bottom"/>
          </w:tcPr>
          <w:p w14:paraId="307529F6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9D781D6" w14:textId="131BB084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B9C9C72" w14:textId="77777777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22AB9F9" w14:textId="18D36DF3" w:rsidR="008B6FBD" w:rsidRPr="00BC6A20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6FBD" w:rsidRPr="00B165D6" w14:paraId="3E871E81" w14:textId="77777777" w:rsidTr="006B2EB6">
        <w:tc>
          <w:tcPr>
            <w:tcW w:w="2078" w:type="pct"/>
            <w:vAlign w:val="bottom"/>
          </w:tcPr>
          <w:p w14:paraId="4D12E755" w14:textId="77777777" w:rsidR="008B6FBD" w:rsidRPr="0082412F" w:rsidRDefault="008B6FBD" w:rsidP="008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6941944C" w14:textId="6AD89E7A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143,178</w:t>
            </w:r>
          </w:p>
        </w:tc>
        <w:tc>
          <w:tcPr>
            <w:tcW w:w="126" w:type="pct"/>
            <w:vAlign w:val="bottom"/>
          </w:tcPr>
          <w:p w14:paraId="13E32172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0B86D33B" w14:textId="4619FEEC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148,791</w:t>
            </w:r>
          </w:p>
        </w:tc>
        <w:tc>
          <w:tcPr>
            <w:tcW w:w="129" w:type="pct"/>
            <w:vAlign w:val="bottom"/>
          </w:tcPr>
          <w:p w14:paraId="4E62367B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D0E16E" w14:textId="284F7625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064FD25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D505984" w14:textId="17F6A834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6FBD" w:rsidRPr="00B165D6" w14:paraId="62F53AB0" w14:textId="77777777" w:rsidTr="006B2EB6">
        <w:tc>
          <w:tcPr>
            <w:tcW w:w="2078" w:type="pct"/>
            <w:vAlign w:val="bottom"/>
          </w:tcPr>
          <w:p w14:paraId="60AA16F3" w14:textId="77777777" w:rsidR="008B6FBD" w:rsidRPr="0082412F" w:rsidRDefault="008B6FBD" w:rsidP="008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83F4B2E" w14:textId="3D1678C4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931,837</w:t>
            </w:r>
          </w:p>
        </w:tc>
        <w:tc>
          <w:tcPr>
            <w:tcW w:w="126" w:type="pct"/>
            <w:vAlign w:val="bottom"/>
          </w:tcPr>
          <w:p w14:paraId="2F341AEC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7CF9A945" w14:textId="26A0BAE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882,397</w:t>
            </w:r>
          </w:p>
        </w:tc>
        <w:tc>
          <w:tcPr>
            <w:tcW w:w="129" w:type="pct"/>
            <w:vAlign w:val="bottom"/>
          </w:tcPr>
          <w:p w14:paraId="10DFBE98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9F90E0" w14:textId="0B743A25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E85E266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14B5B2B" w14:textId="3E0F800A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6FBD" w:rsidRPr="00B165D6" w14:paraId="463DA6E0" w14:textId="77777777" w:rsidTr="006B2EB6">
        <w:tc>
          <w:tcPr>
            <w:tcW w:w="2078" w:type="pct"/>
            <w:vAlign w:val="bottom"/>
          </w:tcPr>
          <w:p w14:paraId="74D9695F" w14:textId="77777777" w:rsidR="008B6FBD" w:rsidRPr="0082412F" w:rsidRDefault="008B6FBD" w:rsidP="008B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1" w:type="pct"/>
            <w:vAlign w:val="bottom"/>
          </w:tcPr>
          <w:p w14:paraId="53AC4FE1" w14:textId="1A5B0B74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1,629</w:t>
            </w:r>
          </w:p>
        </w:tc>
        <w:tc>
          <w:tcPr>
            <w:tcW w:w="126" w:type="pct"/>
            <w:vAlign w:val="bottom"/>
          </w:tcPr>
          <w:p w14:paraId="14815A03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66CE73" w14:textId="71329892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1,632</w:t>
            </w:r>
          </w:p>
        </w:tc>
        <w:tc>
          <w:tcPr>
            <w:tcW w:w="129" w:type="pct"/>
            <w:vAlign w:val="bottom"/>
          </w:tcPr>
          <w:p w14:paraId="200AF5CF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F84CC7B" w14:textId="04E7429C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4A57310" w14:textId="77777777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A3BE143" w14:textId="39346B4A" w:rsidR="008B6FBD" w:rsidRPr="0082412F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E7FE8" w:rsidRPr="00B165D6" w14:paraId="44A40C45" w14:textId="77777777" w:rsidTr="006B2EB6">
        <w:tc>
          <w:tcPr>
            <w:tcW w:w="2078" w:type="pct"/>
            <w:vAlign w:val="bottom"/>
          </w:tcPr>
          <w:p w14:paraId="4637A98E" w14:textId="77777777" w:rsidR="008E7FE8" w:rsidRPr="0082412F" w:rsidRDefault="008E7FE8" w:rsidP="008E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60707FAE" w14:textId="2E4A936C" w:rsidR="008E7FE8" w:rsidRPr="0082412F" w:rsidRDefault="008B6FBD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26" w:type="pct"/>
            <w:vAlign w:val="bottom"/>
          </w:tcPr>
          <w:p w14:paraId="56DF20E8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8FE574C" w14:textId="471848CE" w:rsidR="008E7FE8" w:rsidRPr="0082412F" w:rsidRDefault="00E4020E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1,746</w:t>
            </w:r>
          </w:p>
        </w:tc>
        <w:tc>
          <w:tcPr>
            <w:tcW w:w="129" w:type="pct"/>
            <w:vAlign w:val="bottom"/>
          </w:tcPr>
          <w:p w14:paraId="6067D17A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DC317B" w14:textId="3258C3B2" w:rsidR="008E7FE8" w:rsidRPr="00E35CB3" w:rsidRDefault="008B6FBD" w:rsidP="008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32" w:type="pct"/>
            <w:vAlign w:val="bottom"/>
          </w:tcPr>
          <w:p w14:paraId="5F62EE55" w14:textId="77777777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15E2AFC" w14:textId="3948EA39" w:rsidR="008E7FE8" w:rsidRPr="0082412F" w:rsidRDefault="008E7FE8" w:rsidP="008E7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</w:rPr>
              <w:t>752</w:t>
            </w:r>
          </w:p>
        </w:tc>
      </w:tr>
      <w:tr w:rsidR="003E6265" w:rsidRPr="00AA5CBC" w14:paraId="454B6C62" w14:textId="77777777" w:rsidTr="006B2EB6">
        <w:trPr>
          <w:trHeight w:val="111"/>
        </w:trPr>
        <w:tc>
          <w:tcPr>
            <w:tcW w:w="2078" w:type="pct"/>
            <w:vAlign w:val="bottom"/>
          </w:tcPr>
          <w:p w14:paraId="64777D52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pct"/>
            <w:vAlign w:val="bottom"/>
          </w:tcPr>
          <w:p w14:paraId="570F8CDA" w14:textId="77777777" w:rsidR="003E6265" w:rsidRPr="00AA5CBC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" w:type="pct"/>
            <w:vAlign w:val="bottom"/>
          </w:tcPr>
          <w:p w14:paraId="0A9B6DC7" w14:textId="77777777" w:rsidR="003E6265" w:rsidRPr="00AA5CBC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vAlign w:val="bottom"/>
          </w:tcPr>
          <w:p w14:paraId="07CF11F6" w14:textId="77777777" w:rsidR="003E6265" w:rsidRPr="00AA5CBC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" w:type="pct"/>
            <w:vAlign w:val="bottom"/>
          </w:tcPr>
          <w:p w14:paraId="2DF0B35B" w14:textId="77777777" w:rsidR="003E6265" w:rsidRPr="00AA5CBC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pct"/>
            <w:vAlign w:val="bottom"/>
          </w:tcPr>
          <w:p w14:paraId="061D6B40" w14:textId="77777777" w:rsidR="003E6265" w:rsidRPr="00AA5CBC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" w:type="pct"/>
            <w:vAlign w:val="bottom"/>
          </w:tcPr>
          <w:p w14:paraId="31A82AC7" w14:textId="77777777" w:rsidR="003E6265" w:rsidRPr="00AA5CBC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B7DD46F" w14:textId="77777777" w:rsidR="003E6265" w:rsidRPr="00AA5CBC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6265" w:rsidRPr="00B165D6" w14:paraId="573F3420" w14:textId="77777777" w:rsidTr="006B2EB6">
        <w:tc>
          <w:tcPr>
            <w:tcW w:w="2078" w:type="pct"/>
            <w:vAlign w:val="bottom"/>
          </w:tcPr>
          <w:p w14:paraId="7989BF12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3473FCB7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0B2D6F7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ED9D71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1BDDE7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C0CD3C5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43252A8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3DD2E20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7A78" w:rsidRPr="00B165D6" w14:paraId="62F75030" w14:textId="77777777" w:rsidTr="006B2EB6">
        <w:tc>
          <w:tcPr>
            <w:tcW w:w="2078" w:type="pct"/>
            <w:vAlign w:val="bottom"/>
          </w:tcPr>
          <w:p w14:paraId="2EBF99CD" w14:textId="77777777" w:rsidR="00C37A78" w:rsidRPr="0082412F" w:rsidRDefault="00C37A78" w:rsidP="00C3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77C0FB7" w14:textId="13750114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D738279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3612F21" w14:textId="393AB02F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259D04B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9895C7" w14:textId="31ECFD08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136,441</w:t>
            </w:r>
          </w:p>
        </w:tc>
        <w:tc>
          <w:tcPr>
            <w:tcW w:w="132" w:type="pct"/>
            <w:vAlign w:val="bottom"/>
          </w:tcPr>
          <w:p w14:paraId="6AB6C689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0EB6E69" w14:textId="3E88F194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120,158</w:t>
            </w:r>
          </w:p>
        </w:tc>
      </w:tr>
      <w:tr w:rsidR="00C37A78" w:rsidRPr="00B165D6" w14:paraId="2E264495" w14:textId="77777777" w:rsidTr="006B2EB6">
        <w:tc>
          <w:tcPr>
            <w:tcW w:w="2078" w:type="pct"/>
            <w:vAlign w:val="bottom"/>
          </w:tcPr>
          <w:p w14:paraId="44CC3B6C" w14:textId="77777777" w:rsidR="00C37A78" w:rsidRPr="0082412F" w:rsidRDefault="00C37A78" w:rsidP="00C3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6A107872" w14:textId="0AB722B4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4E9A1EE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F5EC3E" w14:textId="7596E596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274FCFC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D1A300E" w14:textId="12DE3C32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79,04</w:t>
            </w:r>
            <w:r w:rsidR="009301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" w:type="pct"/>
            <w:vAlign w:val="bottom"/>
          </w:tcPr>
          <w:p w14:paraId="00B26122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644F2DF" w14:textId="0DEE7AFE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44,520</w:t>
            </w:r>
          </w:p>
        </w:tc>
      </w:tr>
      <w:tr w:rsidR="00C37A78" w:rsidRPr="00B165D6" w14:paraId="41F87DEE" w14:textId="77777777" w:rsidTr="006B2EB6">
        <w:tc>
          <w:tcPr>
            <w:tcW w:w="2078" w:type="pct"/>
            <w:vAlign w:val="bottom"/>
          </w:tcPr>
          <w:p w14:paraId="0D21D8D5" w14:textId="77777777" w:rsidR="00C37A78" w:rsidRPr="0082412F" w:rsidRDefault="00C37A78" w:rsidP="00C3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6688088B" w14:textId="2EBAFCFA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BBC99EF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D6A2CB4" w14:textId="4EC053DC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D41EF26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5806502" w14:textId="61A30939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1,859,202</w:t>
            </w:r>
          </w:p>
        </w:tc>
        <w:tc>
          <w:tcPr>
            <w:tcW w:w="132" w:type="pct"/>
            <w:vAlign w:val="bottom"/>
          </w:tcPr>
          <w:p w14:paraId="59B0069F" w14:textId="77777777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0FAD635" w14:textId="7D368030" w:rsidR="00C37A78" w:rsidRPr="0082412F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2,864,066</w:t>
            </w:r>
          </w:p>
        </w:tc>
      </w:tr>
      <w:tr w:rsidR="00C37A78" w:rsidRPr="00B165D6" w14:paraId="323B314C" w14:textId="77777777" w:rsidTr="006B2EB6">
        <w:tc>
          <w:tcPr>
            <w:tcW w:w="2078" w:type="pct"/>
            <w:vAlign w:val="bottom"/>
          </w:tcPr>
          <w:p w14:paraId="7503E2A8" w14:textId="77777777" w:rsidR="00C37A78" w:rsidRPr="00840EA3" w:rsidRDefault="00C37A78" w:rsidP="00C3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311B4703" w14:textId="5687D564" w:rsidR="00C37A78" w:rsidRPr="00840EA3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7E7FFADA" w14:textId="77777777" w:rsidR="00C37A78" w:rsidRPr="00840EA3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C78951" w14:textId="06BE46C9" w:rsidR="00C37A78" w:rsidRPr="00840EA3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7EB8F51" w14:textId="77777777" w:rsidR="00C37A78" w:rsidRPr="00840EA3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E5D451" w14:textId="20ABCC79" w:rsidR="00C37A78" w:rsidRPr="00840EA3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30,563</w:t>
            </w:r>
          </w:p>
        </w:tc>
        <w:tc>
          <w:tcPr>
            <w:tcW w:w="132" w:type="pct"/>
            <w:vAlign w:val="bottom"/>
          </w:tcPr>
          <w:p w14:paraId="060F029E" w14:textId="77777777" w:rsidR="00C37A78" w:rsidRPr="00840EA3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8E41D0D" w14:textId="3F0D6FA6" w:rsidR="00C37A78" w:rsidRPr="00840EA3" w:rsidRDefault="00C37A78" w:rsidP="00C37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30,631</w:t>
            </w:r>
          </w:p>
        </w:tc>
      </w:tr>
      <w:tr w:rsidR="003E6265" w:rsidRPr="00AA5CBC" w14:paraId="141EA64C" w14:textId="77777777" w:rsidTr="006B2EB6">
        <w:tc>
          <w:tcPr>
            <w:tcW w:w="2078" w:type="pct"/>
            <w:vAlign w:val="bottom"/>
          </w:tcPr>
          <w:p w14:paraId="23DF0595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1" w:type="pct"/>
            <w:vAlign w:val="bottom"/>
          </w:tcPr>
          <w:p w14:paraId="3DE5D7DB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pct"/>
            <w:vAlign w:val="bottom"/>
          </w:tcPr>
          <w:p w14:paraId="3596C546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741AEAAA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47A96C9A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pct"/>
            <w:vAlign w:val="bottom"/>
          </w:tcPr>
          <w:p w14:paraId="49B818B3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" w:type="pct"/>
            <w:vAlign w:val="bottom"/>
          </w:tcPr>
          <w:p w14:paraId="3698732E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187719F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6265" w:rsidRPr="00B165D6" w14:paraId="05D14B35" w14:textId="77777777" w:rsidTr="006B2EB6">
        <w:trPr>
          <w:trHeight w:val="173"/>
        </w:trPr>
        <w:tc>
          <w:tcPr>
            <w:tcW w:w="2078" w:type="pct"/>
            <w:vAlign w:val="bottom"/>
          </w:tcPr>
          <w:p w14:paraId="76DE7AA9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5014A96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3B449C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805F2A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CFCDB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01397E9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AB782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D15BBC5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265" w:rsidRPr="00B165D6" w14:paraId="43EC960E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493EDAF6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B62FDBD" w14:textId="24664318" w:rsidR="003E6265" w:rsidRPr="0082412F" w:rsidRDefault="00E24D9A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126" w:type="pct"/>
            <w:vAlign w:val="bottom"/>
          </w:tcPr>
          <w:p w14:paraId="6FAD04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921E87" w14:textId="79BA6CE7" w:rsidR="003E6265" w:rsidRPr="0082412F" w:rsidRDefault="00E4020E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129" w:type="pct"/>
            <w:vAlign w:val="bottom"/>
          </w:tcPr>
          <w:p w14:paraId="0FAA094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3268F2" w14:textId="7F223FB5" w:rsidR="003E6265" w:rsidRPr="0082412F" w:rsidRDefault="00E24D9A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132" w:type="pct"/>
            <w:vAlign w:val="bottom"/>
          </w:tcPr>
          <w:p w14:paraId="6DF0CD53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A01D8F2" w14:textId="6FE5FF6E" w:rsidR="003E6265" w:rsidRPr="0082412F" w:rsidRDefault="00E4020E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</w:tr>
      <w:tr w:rsidR="00DA5893" w:rsidRPr="00B165D6" w14:paraId="09D0AF83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69F322AA" w14:textId="5F854BE5" w:rsidR="00DA5893" w:rsidRPr="0082412F" w:rsidRDefault="00DA5893" w:rsidP="00DA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2F85CD38" w14:textId="69732695" w:rsidR="00DA5893" w:rsidRPr="0082412F" w:rsidRDefault="00E24D9A" w:rsidP="00DA589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126" w:type="pct"/>
            <w:vAlign w:val="bottom"/>
          </w:tcPr>
          <w:p w14:paraId="3B1EA1AE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12D5CDD" w14:textId="2CA7BE6C" w:rsidR="00DA5893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4505D27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129D52" w14:textId="77A30F74" w:rsidR="00DA5893" w:rsidRPr="0082412F" w:rsidRDefault="00664C26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132" w:type="pct"/>
            <w:vAlign w:val="bottom"/>
          </w:tcPr>
          <w:p w14:paraId="372A522B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D9F0D5E" w14:textId="5DDBB480" w:rsidR="00DA5893" w:rsidRPr="00492DC5" w:rsidRDefault="00DA5893" w:rsidP="004B1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5893" w:rsidRPr="00B165D6" w14:paraId="492FE577" w14:textId="77777777" w:rsidTr="006B2EB6">
        <w:trPr>
          <w:trHeight w:val="191"/>
        </w:trPr>
        <w:tc>
          <w:tcPr>
            <w:tcW w:w="2078" w:type="pct"/>
            <w:vAlign w:val="bottom"/>
          </w:tcPr>
          <w:p w14:paraId="6FF20CD1" w14:textId="723012BF" w:rsidR="00DA5893" w:rsidRPr="0082412F" w:rsidRDefault="00DA5893" w:rsidP="00DA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33E2A463" w14:textId="726A1A41" w:rsidR="00DA5893" w:rsidRPr="0082412F" w:rsidRDefault="00664C26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8C94A8D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D3DBBDD" w14:textId="3A40FB38" w:rsidR="00DA5893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45D19C7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B2B0F3" w14:textId="147BF4C6" w:rsidR="00DA5893" w:rsidRPr="0082412F" w:rsidRDefault="00664C26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18,200</w:t>
            </w:r>
          </w:p>
        </w:tc>
        <w:tc>
          <w:tcPr>
            <w:tcW w:w="132" w:type="pct"/>
            <w:vAlign w:val="bottom"/>
          </w:tcPr>
          <w:p w14:paraId="5C3B22F5" w14:textId="77777777" w:rsidR="00DA5893" w:rsidRPr="0082412F" w:rsidRDefault="00DA5893" w:rsidP="00DA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3B8F22F" w14:textId="73704DD3" w:rsidR="00DA5893" w:rsidRPr="00492DC5" w:rsidRDefault="00E4020E" w:rsidP="00E40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20E">
              <w:rPr>
                <w:rFonts w:ascii="Angsana New" w:hAnsi="Angsana New"/>
                <w:sz w:val="30"/>
                <w:szCs w:val="30"/>
              </w:rPr>
              <w:t>17,400</w:t>
            </w:r>
          </w:p>
        </w:tc>
      </w:tr>
      <w:tr w:rsidR="003E6265" w:rsidRPr="00AA5CBC" w14:paraId="1A083DD2" w14:textId="77777777" w:rsidTr="006B2EB6">
        <w:tc>
          <w:tcPr>
            <w:tcW w:w="2078" w:type="pct"/>
            <w:vAlign w:val="bottom"/>
          </w:tcPr>
          <w:p w14:paraId="66455E44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pct"/>
            <w:vAlign w:val="bottom"/>
          </w:tcPr>
          <w:p w14:paraId="0E3E45FA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60F312F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pct"/>
            <w:vAlign w:val="bottom"/>
          </w:tcPr>
          <w:p w14:paraId="0FDE95BE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6923604E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6" w:type="pct"/>
            <w:vAlign w:val="bottom"/>
          </w:tcPr>
          <w:p w14:paraId="0D3278B7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" w:type="pct"/>
            <w:vAlign w:val="bottom"/>
          </w:tcPr>
          <w:p w14:paraId="644DB8EE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4BC61FF" w14:textId="77777777" w:rsidR="003E6265" w:rsidRPr="00AA5CBC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6265" w:rsidRPr="00B165D6" w14:paraId="257B89C2" w14:textId="77777777" w:rsidTr="006B2EB6">
        <w:trPr>
          <w:trHeight w:val="137"/>
        </w:trPr>
        <w:tc>
          <w:tcPr>
            <w:tcW w:w="2078" w:type="pct"/>
            <w:vAlign w:val="bottom"/>
          </w:tcPr>
          <w:p w14:paraId="49384E05" w14:textId="2B7636E5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Hlk110600737"/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10160084" w14:textId="77777777" w:rsidR="003E6265" w:rsidRPr="0082412F" w:rsidRDefault="003E6265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371E949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B37D12E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760A782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06D8E0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0BBB017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034D27B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6265" w:rsidRPr="00B165D6" w14:paraId="7D41FCA1" w14:textId="77777777" w:rsidTr="006B2EB6">
        <w:trPr>
          <w:trHeight w:val="137"/>
        </w:trPr>
        <w:tc>
          <w:tcPr>
            <w:tcW w:w="2078" w:type="pct"/>
            <w:vAlign w:val="bottom"/>
          </w:tcPr>
          <w:p w14:paraId="0F609F7C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08D320E2" w14:textId="50FEB78F" w:rsidR="003E6265" w:rsidRPr="0082412F" w:rsidRDefault="008E6529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1,364</w:t>
            </w:r>
          </w:p>
        </w:tc>
        <w:tc>
          <w:tcPr>
            <w:tcW w:w="126" w:type="pct"/>
            <w:vAlign w:val="bottom"/>
          </w:tcPr>
          <w:p w14:paraId="26A1207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6869ED" w14:textId="674DD5F8" w:rsidR="003E6265" w:rsidRPr="0082412F" w:rsidRDefault="004B119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B1197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129" w:type="pct"/>
            <w:vAlign w:val="bottom"/>
          </w:tcPr>
          <w:p w14:paraId="56B46F01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3136542" w14:textId="56D4BD8B" w:rsidR="003E6265" w:rsidRPr="0082412F" w:rsidRDefault="008E6529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A208464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C83F45A" w14:textId="03B9D770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265" w:rsidRPr="00B165D6" w14:paraId="31E3B8CE" w14:textId="77777777" w:rsidTr="006B2EB6">
        <w:tc>
          <w:tcPr>
            <w:tcW w:w="2078" w:type="pct"/>
            <w:vAlign w:val="bottom"/>
          </w:tcPr>
          <w:p w14:paraId="6785A7D1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0D83FC88" w14:textId="5A37355C" w:rsidR="003E6265" w:rsidRPr="0082412F" w:rsidRDefault="008E6529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211,364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B7BADB3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2C359A8" w14:textId="20827BC0" w:rsidR="003E6265" w:rsidRPr="0082412F" w:rsidRDefault="004B119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1197">
              <w:rPr>
                <w:rFonts w:ascii="Angsana New" w:hAnsi="Angsana New"/>
                <w:sz w:val="30"/>
                <w:szCs w:val="30"/>
              </w:rPr>
              <w:t>163,699</w:t>
            </w:r>
          </w:p>
        </w:tc>
        <w:tc>
          <w:tcPr>
            <w:tcW w:w="129" w:type="pct"/>
            <w:vAlign w:val="bottom"/>
          </w:tcPr>
          <w:p w14:paraId="4B53739F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B8782B0" w14:textId="4CBE3936" w:rsidR="003E6265" w:rsidRPr="0082412F" w:rsidRDefault="008E6529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209,507</w:t>
            </w:r>
          </w:p>
        </w:tc>
        <w:tc>
          <w:tcPr>
            <w:tcW w:w="132" w:type="pct"/>
            <w:vAlign w:val="bottom"/>
          </w:tcPr>
          <w:p w14:paraId="78AD714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0E08F3C" w14:textId="039BAA19" w:rsidR="003E6265" w:rsidRPr="0082412F" w:rsidRDefault="004B119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1197">
              <w:rPr>
                <w:rFonts w:ascii="Angsana New" w:hAnsi="Angsana New"/>
                <w:sz w:val="30"/>
                <w:szCs w:val="30"/>
              </w:rPr>
              <w:t>162,896</w:t>
            </w:r>
          </w:p>
        </w:tc>
      </w:tr>
      <w:bookmarkEnd w:id="0"/>
      <w:tr w:rsidR="003E6265" w:rsidRPr="00B165D6" w14:paraId="6E91F51E" w14:textId="77777777" w:rsidTr="006B2EB6">
        <w:tc>
          <w:tcPr>
            <w:tcW w:w="2078" w:type="pct"/>
            <w:vAlign w:val="bottom"/>
          </w:tcPr>
          <w:p w14:paraId="08357FAC" w14:textId="77777777" w:rsidR="003E6265" w:rsidRPr="0082412F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76F8BE1" w14:textId="66979512" w:rsidR="003E6265" w:rsidRPr="0082412F" w:rsidRDefault="008E6529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39,538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D55F886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62C18F3" w14:textId="068FB699" w:rsidR="003E6265" w:rsidRPr="0082412F" w:rsidRDefault="004B119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1197">
              <w:rPr>
                <w:rFonts w:ascii="Angsana New" w:hAnsi="Angsana New"/>
                <w:sz w:val="30"/>
                <w:szCs w:val="30"/>
              </w:rPr>
              <w:t>25,260</w:t>
            </w:r>
          </w:p>
        </w:tc>
        <w:tc>
          <w:tcPr>
            <w:tcW w:w="129" w:type="pct"/>
            <w:vAlign w:val="bottom"/>
          </w:tcPr>
          <w:p w14:paraId="24C60E2D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1A9D67" w14:textId="1CCCC7FA" w:rsidR="003E6265" w:rsidRPr="0082412F" w:rsidRDefault="008E6529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39,538</w:t>
            </w:r>
          </w:p>
        </w:tc>
        <w:tc>
          <w:tcPr>
            <w:tcW w:w="132" w:type="pct"/>
            <w:vAlign w:val="bottom"/>
          </w:tcPr>
          <w:p w14:paraId="61155614" w14:textId="77777777" w:rsidR="003E6265" w:rsidRPr="0082412F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A94190E" w14:textId="4A388B06" w:rsidR="003E6265" w:rsidRPr="0082412F" w:rsidRDefault="004B1197" w:rsidP="00C76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1197">
              <w:rPr>
                <w:rFonts w:ascii="Angsana New" w:hAnsi="Angsana New"/>
                <w:sz w:val="30"/>
                <w:szCs w:val="30"/>
              </w:rPr>
              <w:t>25,260</w:t>
            </w:r>
          </w:p>
        </w:tc>
      </w:tr>
      <w:tr w:rsidR="00B01C85" w:rsidRPr="00B165D6" w14:paraId="3385F034" w14:textId="77777777" w:rsidTr="006B2EB6">
        <w:tc>
          <w:tcPr>
            <w:tcW w:w="2078" w:type="pct"/>
            <w:vAlign w:val="bottom"/>
          </w:tcPr>
          <w:p w14:paraId="794617AA" w14:textId="28D7DB2C" w:rsidR="00B01C85" w:rsidRPr="0082412F" w:rsidRDefault="00B01C85" w:rsidP="00B0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1106D557" w14:textId="7BFFF07C" w:rsidR="00B01C85" w:rsidRDefault="00B01C85" w:rsidP="008E3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E331264" w14:textId="77777777" w:rsidR="00B01C85" w:rsidRPr="0082412F" w:rsidRDefault="00B01C85" w:rsidP="00B0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855717A" w14:textId="24B9CC85" w:rsidR="00B01C85" w:rsidRPr="004B1197" w:rsidRDefault="00B01C85" w:rsidP="008E3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0EF256C" w14:textId="77777777" w:rsidR="00B01C85" w:rsidRPr="0082412F" w:rsidRDefault="00B01C85" w:rsidP="00B0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17B5A62" w14:textId="06E7CD62" w:rsidR="00B01C85" w:rsidRDefault="00B01C85" w:rsidP="00B0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59,045</w:t>
            </w:r>
          </w:p>
        </w:tc>
        <w:tc>
          <w:tcPr>
            <w:tcW w:w="132" w:type="pct"/>
            <w:vAlign w:val="bottom"/>
          </w:tcPr>
          <w:p w14:paraId="44471347" w14:textId="77777777" w:rsidR="00B01C85" w:rsidRPr="0082412F" w:rsidRDefault="00B01C85" w:rsidP="00B0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5BB750A" w14:textId="05BECB86" w:rsidR="00B01C85" w:rsidRPr="004B1197" w:rsidRDefault="00B01C85" w:rsidP="00B01C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D17">
              <w:rPr>
                <w:rFonts w:ascii="Angsana New" w:hAnsi="Angsana New"/>
                <w:sz w:val="30"/>
                <w:szCs w:val="30"/>
              </w:rPr>
              <w:t>54,045</w:t>
            </w:r>
          </w:p>
        </w:tc>
      </w:tr>
      <w:tr w:rsidR="004B1197" w:rsidRPr="00B165D6" w14:paraId="0058A51C" w14:textId="77777777" w:rsidTr="006B2EB6">
        <w:tc>
          <w:tcPr>
            <w:tcW w:w="2078" w:type="pct"/>
            <w:vAlign w:val="bottom"/>
          </w:tcPr>
          <w:p w14:paraId="71D73F6C" w14:textId="09442F42" w:rsidR="004B1197" w:rsidRPr="0082412F" w:rsidRDefault="004B1197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69A9131C" w14:textId="567EC5BC" w:rsidR="004B1197" w:rsidRPr="0082412F" w:rsidRDefault="008E6529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40,663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64F0333" w14:textId="77777777" w:rsidR="004B1197" w:rsidRPr="0082412F" w:rsidRDefault="004B119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03A6FD3" w14:textId="22F8F0B9" w:rsidR="004B1197" w:rsidRPr="004B1197" w:rsidRDefault="001315F1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15F1">
              <w:rPr>
                <w:rFonts w:ascii="Angsana New" w:hAnsi="Angsana New"/>
                <w:sz w:val="30"/>
                <w:szCs w:val="30"/>
              </w:rPr>
              <w:t>39</w:t>
            </w:r>
            <w:r w:rsidR="004B1197" w:rsidRPr="004B1197">
              <w:rPr>
                <w:rFonts w:ascii="Angsana New" w:hAnsi="Angsana New"/>
                <w:sz w:val="30"/>
                <w:szCs w:val="30"/>
              </w:rPr>
              <w:t>,</w:t>
            </w:r>
            <w:r w:rsidRPr="001315F1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29" w:type="pct"/>
            <w:vAlign w:val="bottom"/>
          </w:tcPr>
          <w:p w14:paraId="0CE0E99E" w14:textId="77777777" w:rsidR="004B1197" w:rsidRPr="0082412F" w:rsidRDefault="004B119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B6EFE88" w14:textId="58748F31" w:rsidR="004B1197" w:rsidRPr="0082412F" w:rsidRDefault="008E6529" w:rsidP="008E6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C2780B8" w14:textId="77777777" w:rsidR="004B1197" w:rsidRPr="0082412F" w:rsidRDefault="004B119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2820076" w14:textId="4AC1C0D0" w:rsidR="004B1197" w:rsidRPr="004B1197" w:rsidRDefault="004B1197" w:rsidP="004B1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DC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265" w:rsidRPr="00B165D6" w14:paraId="42EF9235" w14:textId="77777777" w:rsidTr="006B2EB6">
        <w:tc>
          <w:tcPr>
            <w:tcW w:w="2078" w:type="pct"/>
            <w:vAlign w:val="bottom"/>
          </w:tcPr>
          <w:p w14:paraId="6D894033" w14:textId="77777777" w:rsidR="003E6265" w:rsidRPr="00DC1820" w:rsidRDefault="003E6265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4570E089" w14:textId="48BCD06C" w:rsidR="003E6265" w:rsidRPr="0079482B" w:rsidRDefault="0079482B" w:rsidP="003E626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12,204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662B2ED" w14:textId="77777777" w:rsidR="003E6265" w:rsidRPr="00DC1820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376E8B1" w14:textId="33872B83" w:rsidR="003E6265" w:rsidRPr="00DC1820" w:rsidRDefault="004B1197" w:rsidP="00C76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1197">
              <w:rPr>
                <w:rFonts w:ascii="Angsana New" w:hAnsi="Angsana New"/>
                <w:sz w:val="30"/>
                <w:szCs w:val="30"/>
              </w:rPr>
              <w:t>18,358</w:t>
            </w:r>
          </w:p>
        </w:tc>
        <w:tc>
          <w:tcPr>
            <w:tcW w:w="129" w:type="pct"/>
            <w:vAlign w:val="bottom"/>
          </w:tcPr>
          <w:p w14:paraId="63C9A9C9" w14:textId="77777777" w:rsidR="003E6265" w:rsidRPr="00DC1820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A837BE8" w14:textId="0AA63919" w:rsidR="003E6265" w:rsidRPr="00DC1820" w:rsidRDefault="008E6529" w:rsidP="008E3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1353EBC" w14:textId="77777777" w:rsidR="003E6265" w:rsidRPr="00DC1820" w:rsidRDefault="003E6265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2B488C3" w14:textId="50243870" w:rsidR="003E6265" w:rsidRPr="00DC1820" w:rsidRDefault="003E6265" w:rsidP="004B1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DC1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778" w:rsidRPr="006B2EB6" w14:paraId="454CF35D" w14:textId="77777777" w:rsidTr="007E5C2A">
        <w:tc>
          <w:tcPr>
            <w:tcW w:w="2078" w:type="pct"/>
            <w:vAlign w:val="bottom"/>
          </w:tcPr>
          <w:p w14:paraId="2B36ADD1" w14:textId="77777777" w:rsidR="00252778" w:rsidRPr="0082412F" w:rsidRDefault="00252778" w:rsidP="00C7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6BB6F148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453467F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9C47357" w14:textId="77777777" w:rsidR="00252778" w:rsidRPr="006B2EB6" w:rsidRDefault="00252778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089BE74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F5C268F" w14:textId="77777777" w:rsidR="00252778" w:rsidRPr="006B2EB6" w:rsidRDefault="00252778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7D3FFB2F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A9445F8" w14:textId="77777777" w:rsidR="00252778" w:rsidRPr="006B2EB6" w:rsidRDefault="00252778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2778" w:rsidRPr="006B2EB6" w14:paraId="617B3D85" w14:textId="77777777" w:rsidTr="007E5C2A">
        <w:tc>
          <w:tcPr>
            <w:tcW w:w="2078" w:type="pct"/>
            <w:vAlign w:val="bottom"/>
          </w:tcPr>
          <w:p w14:paraId="0D1BE2A3" w14:textId="77777777" w:rsidR="00252778" w:rsidRPr="0082412F" w:rsidRDefault="00252778" w:rsidP="00C7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1D234C6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783F5430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08DA17D" w14:textId="77777777" w:rsidR="00252778" w:rsidRPr="006B2EB6" w:rsidRDefault="00252778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4479001E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1065237" w14:textId="77777777" w:rsidR="00252778" w:rsidRPr="006B2EB6" w:rsidRDefault="00252778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1A8D0796" w14:textId="77777777" w:rsidR="00252778" w:rsidRPr="006B2EB6" w:rsidRDefault="00252778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F68C5DB" w14:textId="77777777" w:rsidR="00252778" w:rsidRPr="006B2EB6" w:rsidRDefault="00252778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68D2" w:rsidRPr="006B2EB6" w14:paraId="2AA20634" w14:textId="77777777" w:rsidTr="007E5C2A">
        <w:tc>
          <w:tcPr>
            <w:tcW w:w="2078" w:type="pct"/>
            <w:vAlign w:val="bottom"/>
          </w:tcPr>
          <w:p w14:paraId="48FFF2D0" w14:textId="161A9D75" w:rsidR="00C768D2" w:rsidRPr="006B2EB6" w:rsidRDefault="00C768D2" w:rsidP="00C7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1E12E151" w14:textId="77777777" w:rsidR="00C768D2" w:rsidRPr="006B2EB6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55AAC67" w14:textId="77777777" w:rsidR="00C768D2" w:rsidRPr="006B2EB6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94CC4E" w14:textId="77777777" w:rsidR="00C768D2" w:rsidRPr="006B2EB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716E7A7D" w14:textId="77777777" w:rsidR="00C768D2" w:rsidRPr="006B2EB6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65E096B" w14:textId="77777777" w:rsidR="00C768D2" w:rsidRPr="006B2EB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509C1906" w14:textId="77777777" w:rsidR="00C768D2" w:rsidRPr="006B2EB6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F78DC24" w14:textId="77777777" w:rsidR="00C768D2" w:rsidRPr="006B2EB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2F71" w:rsidRPr="006B2EB6" w14:paraId="391D83B9" w14:textId="77777777" w:rsidTr="007E5C2A">
        <w:tc>
          <w:tcPr>
            <w:tcW w:w="2078" w:type="pct"/>
            <w:vAlign w:val="bottom"/>
          </w:tcPr>
          <w:p w14:paraId="6DB09997" w14:textId="1FD25AE2" w:rsidR="00532F71" w:rsidRPr="00532F71" w:rsidRDefault="00532F71" w:rsidP="00C7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2B011A1C" w14:textId="77777777" w:rsidR="00532F71" w:rsidRPr="006B2EB6" w:rsidRDefault="00532F71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4537F82" w14:textId="77777777" w:rsidR="00532F71" w:rsidRPr="006B2EB6" w:rsidRDefault="00532F71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24F882C" w14:textId="77777777" w:rsidR="00532F71" w:rsidRPr="006B2EB6" w:rsidRDefault="00532F71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7027FA0A" w14:textId="77777777" w:rsidR="00532F71" w:rsidRPr="006B2EB6" w:rsidRDefault="00532F71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8B04DCA" w14:textId="77777777" w:rsidR="00532F71" w:rsidRPr="006B2EB6" w:rsidRDefault="00532F71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2EA51779" w14:textId="77777777" w:rsidR="00532F71" w:rsidRPr="006B2EB6" w:rsidRDefault="00532F71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E8255AD" w14:textId="77777777" w:rsidR="00532F71" w:rsidRPr="006B2EB6" w:rsidRDefault="00532F71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68D2" w:rsidRPr="00B165D6" w14:paraId="7FE4A6D8" w14:textId="77777777" w:rsidTr="007E5C2A">
        <w:tc>
          <w:tcPr>
            <w:tcW w:w="2078" w:type="pct"/>
            <w:vAlign w:val="bottom"/>
          </w:tcPr>
          <w:p w14:paraId="10A1710F" w14:textId="0C1C3BC8" w:rsidR="00C768D2" w:rsidRPr="0082412F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C7B02DA" w14:textId="15606F7A" w:rsidR="00C768D2" w:rsidRPr="0082412F" w:rsidRDefault="001B26B7" w:rsidP="003E62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137,720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62913BA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0E698B1" w14:textId="6C3B4538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115,343</w:t>
            </w:r>
          </w:p>
        </w:tc>
        <w:tc>
          <w:tcPr>
            <w:tcW w:w="129" w:type="pct"/>
            <w:vAlign w:val="bottom"/>
          </w:tcPr>
          <w:p w14:paraId="097C9B24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586995" w14:textId="53368DD8" w:rsidR="00C768D2" w:rsidRPr="0082412F" w:rsidRDefault="001B26B7" w:rsidP="001B2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65,437</w:t>
            </w:r>
          </w:p>
        </w:tc>
        <w:tc>
          <w:tcPr>
            <w:tcW w:w="132" w:type="pct"/>
            <w:vAlign w:val="bottom"/>
          </w:tcPr>
          <w:p w14:paraId="36D720C4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610DC69" w14:textId="578040A8" w:rsidR="00C768D2" w:rsidRPr="0082412F" w:rsidRDefault="00C768D2" w:rsidP="00C76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53,902</w:t>
            </w:r>
          </w:p>
        </w:tc>
      </w:tr>
      <w:tr w:rsidR="00C768D2" w:rsidRPr="00B165D6" w14:paraId="1D2F35A0" w14:textId="77777777" w:rsidTr="003E1959">
        <w:tc>
          <w:tcPr>
            <w:tcW w:w="2078" w:type="pct"/>
            <w:vAlign w:val="bottom"/>
          </w:tcPr>
          <w:p w14:paraId="01E1B2AB" w14:textId="6C1C3CA0" w:rsidR="00C768D2" w:rsidRPr="0082412F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4A9009E2" w14:textId="59B69E9E" w:rsidR="00C768D2" w:rsidRPr="0082412F" w:rsidRDefault="001B26B7" w:rsidP="003E62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2D8130D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65F8C14" w14:textId="15558380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  <w:tc>
          <w:tcPr>
            <w:tcW w:w="129" w:type="pct"/>
            <w:vAlign w:val="bottom"/>
          </w:tcPr>
          <w:p w14:paraId="1A8D9124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05DC8F" w14:textId="48ECD1C5" w:rsidR="00C768D2" w:rsidRPr="0082412F" w:rsidRDefault="001B26B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</w:t>
            </w:r>
          </w:p>
        </w:tc>
        <w:tc>
          <w:tcPr>
            <w:tcW w:w="132" w:type="pct"/>
            <w:vAlign w:val="bottom"/>
          </w:tcPr>
          <w:p w14:paraId="2FEB228E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A997BCC" w14:textId="26C5D936" w:rsidR="00C768D2" w:rsidRPr="0082412F" w:rsidRDefault="00C768D2" w:rsidP="00C76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  <w:tr w:rsidR="00C768D2" w:rsidRPr="00B165D6" w14:paraId="3D781E93" w14:textId="77777777" w:rsidTr="00C768D2">
        <w:tc>
          <w:tcPr>
            <w:tcW w:w="2078" w:type="pct"/>
            <w:vAlign w:val="bottom"/>
          </w:tcPr>
          <w:p w14:paraId="3728FFE9" w14:textId="1B086090" w:rsidR="00C768D2" w:rsidRPr="001E7807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3AEE5DBE" w14:textId="73D191B5" w:rsidR="00C768D2" w:rsidRPr="0082412F" w:rsidRDefault="001B26B7" w:rsidP="003E62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58F2287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C9373" w14:textId="05CA5734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2,370</w:t>
            </w:r>
          </w:p>
        </w:tc>
        <w:tc>
          <w:tcPr>
            <w:tcW w:w="129" w:type="pct"/>
            <w:vAlign w:val="bottom"/>
          </w:tcPr>
          <w:p w14:paraId="2C2166AA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86C50F7" w14:textId="499E3754" w:rsidR="00C768D2" w:rsidRPr="0082412F" w:rsidRDefault="001B26B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132" w:type="pct"/>
            <w:vAlign w:val="bottom"/>
          </w:tcPr>
          <w:p w14:paraId="0E6AD8F8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vAlign w:val="bottom"/>
          </w:tcPr>
          <w:p w14:paraId="34124F47" w14:textId="0E04D3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C768D2" w:rsidRPr="00B165D6" w14:paraId="4AD21FFF" w14:textId="77777777" w:rsidTr="00C768D2">
        <w:tc>
          <w:tcPr>
            <w:tcW w:w="2078" w:type="pct"/>
            <w:vAlign w:val="bottom"/>
          </w:tcPr>
          <w:p w14:paraId="4439C7B1" w14:textId="5423DF2C" w:rsidR="00C768D2" w:rsidRPr="001E7807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A66B" w14:textId="197E53F6" w:rsidR="00C768D2" w:rsidRPr="001B26B7" w:rsidRDefault="001B26B7" w:rsidP="003E62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6B7">
              <w:rPr>
                <w:rFonts w:ascii="Angsana New" w:hAnsi="Angsana New"/>
                <w:b/>
                <w:bCs/>
                <w:sz w:val="30"/>
                <w:szCs w:val="30"/>
              </w:rPr>
              <w:t>148,090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2333DE7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711B" w14:textId="60DAC44F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8D2">
              <w:rPr>
                <w:rFonts w:ascii="Angsana New" w:hAnsi="Angsana New"/>
                <w:b/>
                <w:bCs/>
                <w:sz w:val="30"/>
                <w:szCs w:val="30"/>
              </w:rPr>
              <w:t>123,033</w:t>
            </w:r>
          </w:p>
        </w:tc>
        <w:tc>
          <w:tcPr>
            <w:tcW w:w="129" w:type="pct"/>
            <w:vAlign w:val="bottom"/>
          </w:tcPr>
          <w:p w14:paraId="1131D668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B03BB" w14:textId="3EF3A90E" w:rsidR="00C768D2" w:rsidRPr="001B26B7" w:rsidRDefault="001B26B7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6B7">
              <w:rPr>
                <w:rFonts w:ascii="Angsana New" w:hAnsi="Angsana New"/>
                <w:b/>
                <w:bCs/>
                <w:sz w:val="30"/>
                <w:szCs w:val="30"/>
              </w:rPr>
              <w:t>69,230</w:t>
            </w:r>
          </w:p>
        </w:tc>
        <w:tc>
          <w:tcPr>
            <w:tcW w:w="132" w:type="pct"/>
            <w:vAlign w:val="bottom"/>
          </w:tcPr>
          <w:p w14:paraId="1BCAF8BE" w14:textId="77777777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55030" w14:textId="473D35AE" w:rsidR="00C768D2" w:rsidRPr="0082412F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8D2">
              <w:rPr>
                <w:rFonts w:ascii="Angsana New" w:hAnsi="Angsana New"/>
                <w:b/>
                <w:bCs/>
                <w:sz w:val="30"/>
                <w:szCs w:val="30"/>
              </w:rPr>
              <w:t>55,930</w:t>
            </w:r>
          </w:p>
        </w:tc>
      </w:tr>
      <w:tr w:rsidR="00C768D2" w:rsidRPr="006C6D26" w14:paraId="3A4C204C" w14:textId="77777777" w:rsidTr="00532F71">
        <w:tc>
          <w:tcPr>
            <w:tcW w:w="2078" w:type="pct"/>
            <w:vAlign w:val="bottom"/>
          </w:tcPr>
          <w:p w14:paraId="7A225C50" w14:textId="1299AFA4" w:rsidR="00C768D2" w:rsidRPr="006C6D26" w:rsidRDefault="00C768D2" w:rsidP="003E6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 w:color="FFFFFF" w:themeColor="background1"/>
                <w:cs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vAlign w:val="bottom"/>
          </w:tcPr>
          <w:p w14:paraId="133C71BC" w14:textId="67646C40" w:rsidR="00C768D2" w:rsidRPr="006C6D26" w:rsidRDefault="00C768D2" w:rsidP="003E626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0E3F8C4" w14:textId="77777777" w:rsidR="00C768D2" w:rsidRPr="006C6D2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14CB24EA" w14:textId="06EA58FC" w:rsidR="00C768D2" w:rsidRPr="006C6D2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053D0D7" w14:textId="77777777" w:rsidR="00C768D2" w:rsidRPr="006C6D2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3A7FABE9" w14:textId="14E09615" w:rsidR="00C768D2" w:rsidRPr="006C6D2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4EF2E163" w14:textId="77777777" w:rsidR="00C768D2" w:rsidRPr="006C6D2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</w:tcBorders>
            <w:vAlign w:val="bottom"/>
          </w:tcPr>
          <w:p w14:paraId="56BD6157" w14:textId="01B4EC79" w:rsidR="00C768D2" w:rsidRPr="006C6D26" w:rsidRDefault="00C768D2" w:rsidP="003E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32F71" w:rsidRPr="00B165D6" w14:paraId="6CAD5D42" w14:textId="77777777" w:rsidTr="00532F71">
        <w:tc>
          <w:tcPr>
            <w:tcW w:w="2078" w:type="pct"/>
            <w:vAlign w:val="bottom"/>
          </w:tcPr>
          <w:p w14:paraId="15C2094F" w14:textId="2B9DB3B8" w:rsidR="00532F71" w:rsidRPr="00C768D2" w:rsidRDefault="00532F71" w:rsidP="0053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 w:color="FFFFFF" w:themeColor="background1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4FEBEB46" w14:textId="77777777" w:rsidR="00532F71" w:rsidRPr="00C768D2" w:rsidRDefault="00532F71" w:rsidP="00532F7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8ADB286" w14:textId="77777777" w:rsidR="00532F71" w:rsidRPr="0082412F" w:rsidRDefault="00532F71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AA68D35" w14:textId="77777777" w:rsidR="00532F71" w:rsidRPr="0082412F" w:rsidRDefault="00532F71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283EB84" w14:textId="77777777" w:rsidR="00532F71" w:rsidRPr="0082412F" w:rsidRDefault="00532F71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EF08D0" w14:textId="77777777" w:rsidR="00532F71" w:rsidRPr="0082412F" w:rsidRDefault="00532F71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5231CF94" w14:textId="77777777" w:rsidR="00532F71" w:rsidRPr="0082412F" w:rsidRDefault="00532F71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BF54D8F" w14:textId="77777777" w:rsidR="00532F71" w:rsidRPr="0082412F" w:rsidRDefault="00532F71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4473" w:rsidRPr="00B165D6" w14:paraId="0BF49521" w14:textId="77777777" w:rsidTr="00532F71">
        <w:tc>
          <w:tcPr>
            <w:tcW w:w="2078" w:type="pct"/>
            <w:vAlign w:val="bottom"/>
          </w:tcPr>
          <w:p w14:paraId="3260D8BC" w14:textId="5C045902" w:rsidR="008C4473" w:rsidRPr="00C768D2" w:rsidRDefault="008C4473" w:rsidP="008C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 w:color="FFFFFF" w:themeColor="background1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48678328" w14:textId="635FB428" w:rsidR="008C4473" w:rsidRPr="008C4473" w:rsidRDefault="008C4473" w:rsidP="008C44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C4473"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61F6DB9" w14:textId="77777777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EC12407" w14:textId="2DD7804A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29" w:type="pct"/>
            <w:vAlign w:val="bottom"/>
          </w:tcPr>
          <w:p w14:paraId="129007DF" w14:textId="77777777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A8ABBFF" w14:textId="3772171C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4473"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  <w:tc>
          <w:tcPr>
            <w:tcW w:w="132" w:type="pct"/>
            <w:vAlign w:val="bottom"/>
          </w:tcPr>
          <w:p w14:paraId="775AF223" w14:textId="77777777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7081402" w14:textId="3F615333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</w:tr>
      <w:tr w:rsidR="008C4473" w:rsidRPr="00B165D6" w14:paraId="6F3B004E" w14:textId="77777777" w:rsidTr="00532F71">
        <w:tc>
          <w:tcPr>
            <w:tcW w:w="2078" w:type="pct"/>
            <w:vAlign w:val="bottom"/>
          </w:tcPr>
          <w:p w14:paraId="2FA94786" w14:textId="13C1ADD6" w:rsidR="008C4473" w:rsidRPr="00C768D2" w:rsidRDefault="008C4473" w:rsidP="008C4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 w:color="FFFFFF" w:themeColor="background1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0C299C4D" w14:textId="16752C79" w:rsidR="008C4473" w:rsidRPr="008C4473" w:rsidRDefault="008C4473" w:rsidP="008C447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C4473">
              <w:rPr>
                <w:rFonts w:ascii="Angsana New" w:hAnsi="Angsana New"/>
                <w:sz w:val="30"/>
                <w:szCs w:val="30"/>
              </w:rPr>
              <w:t>5,857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35DE76D" w14:textId="77777777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48415F1" w14:textId="0836AA36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8,164</w:t>
            </w:r>
          </w:p>
        </w:tc>
        <w:tc>
          <w:tcPr>
            <w:tcW w:w="129" w:type="pct"/>
            <w:vAlign w:val="bottom"/>
          </w:tcPr>
          <w:p w14:paraId="4A4A941E" w14:textId="77777777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A212D60" w14:textId="2EED6151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4473">
              <w:rPr>
                <w:rFonts w:ascii="Angsana New" w:hAnsi="Angsana New"/>
                <w:sz w:val="30"/>
                <w:szCs w:val="30"/>
              </w:rPr>
              <w:t>5,857</w:t>
            </w:r>
          </w:p>
        </w:tc>
        <w:tc>
          <w:tcPr>
            <w:tcW w:w="132" w:type="pct"/>
            <w:vAlign w:val="bottom"/>
          </w:tcPr>
          <w:p w14:paraId="55D6739F" w14:textId="77777777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F1E79FF" w14:textId="342C8753" w:rsidR="008C4473" w:rsidRPr="0082412F" w:rsidRDefault="008C4473" w:rsidP="008C4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8D2">
              <w:rPr>
                <w:rFonts w:ascii="Angsana New" w:hAnsi="Angsana New"/>
                <w:sz w:val="30"/>
                <w:szCs w:val="30"/>
              </w:rPr>
              <w:t>8,164</w:t>
            </w:r>
          </w:p>
        </w:tc>
      </w:tr>
    </w:tbl>
    <w:p w14:paraId="768E4337" w14:textId="77777777" w:rsidR="00AA534E" w:rsidRPr="006B2EB6" w:rsidRDefault="00AA534E" w:rsidP="00C76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264"/>
        <w:gridCol w:w="269"/>
        <w:gridCol w:w="8"/>
        <w:gridCol w:w="1163"/>
        <w:gridCol w:w="13"/>
        <w:gridCol w:w="250"/>
        <w:gridCol w:w="25"/>
        <w:gridCol w:w="1141"/>
        <w:gridCol w:w="8"/>
        <w:gridCol w:w="267"/>
        <w:gridCol w:w="11"/>
        <w:gridCol w:w="1146"/>
        <w:gridCol w:w="10"/>
      </w:tblGrid>
      <w:tr w:rsidR="000271C5" w:rsidRPr="00B165D6" w14:paraId="76A48D08" w14:textId="77777777" w:rsidTr="00E733FB">
        <w:trPr>
          <w:trHeight w:val="405"/>
          <w:tblHeader/>
        </w:trPr>
        <w:tc>
          <w:tcPr>
            <w:tcW w:w="2077" w:type="pct"/>
            <w:vAlign w:val="bottom"/>
          </w:tcPr>
          <w:p w14:paraId="4386FB08" w14:textId="77777777" w:rsidR="000271C5" w:rsidRPr="0082412F" w:rsidRDefault="000271C5" w:rsidP="00BC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8" w:type="pct"/>
            <w:gridSpan w:val="4"/>
            <w:shd w:val="clear" w:color="auto" w:fill="auto"/>
            <w:vAlign w:val="bottom"/>
          </w:tcPr>
          <w:p w14:paraId="2C5930B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74AF6A1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7"/>
            <w:shd w:val="clear" w:color="auto" w:fill="auto"/>
            <w:vAlign w:val="bottom"/>
          </w:tcPr>
          <w:p w14:paraId="0885233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3E12B7CE" w14:textId="77777777" w:rsidTr="00E733FB">
        <w:trPr>
          <w:trHeight w:val="405"/>
          <w:tblHeader/>
        </w:trPr>
        <w:tc>
          <w:tcPr>
            <w:tcW w:w="2077" w:type="pct"/>
            <w:vAlign w:val="bottom"/>
          </w:tcPr>
          <w:p w14:paraId="21C35183" w14:textId="471950E1" w:rsidR="000271C5" w:rsidRPr="0082412F" w:rsidRDefault="009C3412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D1ACDC1" w14:textId="0566AC5D" w:rsidR="000271C5" w:rsidRPr="0082412F" w:rsidRDefault="00C768D2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5443A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03B5002B" w14:textId="2FD19405" w:rsidR="000271C5" w:rsidRPr="0082412F" w:rsidRDefault="00492D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51D42D9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bottom"/>
          </w:tcPr>
          <w:p w14:paraId="53E4D324" w14:textId="3275090E" w:rsidR="000271C5" w:rsidRPr="0082412F" w:rsidRDefault="00C768D2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C84E02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bottom"/>
          </w:tcPr>
          <w:p w14:paraId="6097E400" w14:textId="7AF37ABC" w:rsidR="000271C5" w:rsidRPr="0082412F" w:rsidRDefault="00492D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644C9A31" w14:textId="77777777" w:rsidTr="00E733FB">
        <w:trPr>
          <w:trHeight w:val="405"/>
          <w:tblHeader/>
        </w:trPr>
        <w:tc>
          <w:tcPr>
            <w:tcW w:w="2077" w:type="pct"/>
            <w:vAlign w:val="bottom"/>
          </w:tcPr>
          <w:p w14:paraId="6F223193" w14:textId="4B4E574B" w:rsidR="00243502" w:rsidRPr="00C7102F" w:rsidRDefault="009C3412" w:rsidP="00B23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7102F" w:rsidRPr="00C71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DD4C925" w14:textId="3D98CB4D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3543EB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117B600C" w14:textId="3267ED89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  <w:gridSpan w:val="2"/>
            <w:shd w:val="clear" w:color="auto" w:fill="auto"/>
            <w:vAlign w:val="bottom"/>
          </w:tcPr>
          <w:p w14:paraId="45205F63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bottom"/>
          </w:tcPr>
          <w:p w14:paraId="05F82732" w14:textId="0AD7E8E0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1C044E8E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bottom"/>
          </w:tcPr>
          <w:p w14:paraId="6C466990" w14:textId="596E898D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71C5" w:rsidRPr="00B165D6" w14:paraId="60137050" w14:textId="77777777" w:rsidTr="00E733FB">
        <w:trPr>
          <w:trHeight w:val="405"/>
          <w:tblHeader/>
        </w:trPr>
        <w:tc>
          <w:tcPr>
            <w:tcW w:w="2077" w:type="pct"/>
            <w:vAlign w:val="bottom"/>
          </w:tcPr>
          <w:p w14:paraId="69C444C2" w14:textId="77777777" w:rsidR="000271C5" w:rsidRPr="0082412F" w:rsidRDefault="000271C5" w:rsidP="00BC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3" w:type="pct"/>
            <w:gridSpan w:val="13"/>
            <w:vAlign w:val="bottom"/>
          </w:tcPr>
          <w:p w14:paraId="298EA31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B33" w:rsidRPr="00B165D6" w14:paraId="2456E7BC" w14:textId="77777777" w:rsidTr="00E733FB">
        <w:trPr>
          <w:trHeight w:val="405"/>
        </w:trPr>
        <w:tc>
          <w:tcPr>
            <w:tcW w:w="2077" w:type="pct"/>
            <w:vAlign w:val="bottom"/>
          </w:tcPr>
          <w:p w14:paraId="4F623A77" w14:textId="36147DC4" w:rsidR="00BB3B33" w:rsidRPr="0082412F" w:rsidRDefault="00BB3B33" w:rsidP="00345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23" w:type="pct"/>
            <w:gridSpan w:val="13"/>
            <w:vAlign w:val="bottom"/>
          </w:tcPr>
          <w:p w14:paraId="0669CFD6" w14:textId="77777777" w:rsidR="00BB3B33" w:rsidRPr="0082412F" w:rsidRDefault="00BB3B33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733FB" w:rsidRPr="00B165D6" w14:paraId="0BD3CC5D" w14:textId="77777777" w:rsidTr="00E733FB">
        <w:trPr>
          <w:trHeight w:val="389"/>
        </w:trPr>
        <w:tc>
          <w:tcPr>
            <w:tcW w:w="2077" w:type="pct"/>
            <w:vAlign w:val="bottom"/>
          </w:tcPr>
          <w:p w14:paraId="64C8876D" w14:textId="77777777" w:rsidR="00E733FB" w:rsidRPr="0082412F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3" w:type="pct"/>
            <w:vAlign w:val="bottom"/>
          </w:tcPr>
          <w:p w14:paraId="7C003CAE" w14:textId="620996CC" w:rsidR="00E733FB" w:rsidRPr="0082412F" w:rsidRDefault="00E733FB" w:rsidP="00E733F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16,736,910</w:t>
            </w:r>
          </w:p>
        </w:tc>
        <w:tc>
          <w:tcPr>
            <w:tcW w:w="141" w:type="pct"/>
            <w:vAlign w:val="bottom"/>
          </w:tcPr>
          <w:p w14:paraId="3024E87B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12F78789" w14:textId="675901EE" w:rsidR="00E733FB" w:rsidRPr="0082412F" w:rsidRDefault="00E733FB" w:rsidP="00E733F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,479</w:t>
            </w:r>
          </w:p>
        </w:tc>
        <w:tc>
          <w:tcPr>
            <w:tcW w:w="138" w:type="pct"/>
            <w:gridSpan w:val="2"/>
            <w:vAlign w:val="bottom"/>
          </w:tcPr>
          <w:p w14:paraId="3D1745DF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0E05135" w14:textId="7E6A5668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89825E2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7FF241D0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33FB" w:rsidRPr="00B165D6" w14:paraId="2213D22F" w14:textId="77777777" w:rsidTr="00E733FB">
        <w:trPr>
          <w:trHeight w:val="389"/>
        </w:trPr>
        <w:tc>
          <w:tcPr>
            <w:tcW w:w="2077" w:type="pct"/>
            <w:vAlign w:val="bottom"/>
          </w:tcPr>
          <w:p w14:paraId="66BD7A2C" w14:textId="0A60BDF9" w:rsidR="00E733FB" w:rsidRPr="00E62768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0E04D5F6" w14:textId="73B650E4" w:rsidR="00E733FB" w:rsidRPr="00CF0C3F" w:rsidRDefault="00E733FB" w:rsidP="00E733F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2,759</w:t>
            </w:r>
          </w:p>
        </w:tc>
        <w:tc>
          <w:tcPr>
            <w:tcW w:w="141" w:type="pct"/>
            <w:vAlign w:val="bottom"/>
          </w:tcPr>
          <w:p w14:paraId="6A90E806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vAlign w:val="bottom"/>
          </w:tcPr>
          <w:p w14:paraId="54222E15" w14:textId="4E52DA91" w:rsidR="00E733FB" w:rsidRPr="00CF0C3F" w:rsidRDefault="00E733FB" w:rsidP="00E733F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138" w:type="pct"/>
            <w:gridSpan w:val="2"/>
            <w:vAlign w:val="bottom"/>
          </w:tcPr>
          <w:p w14:paraId="3E4EB7CB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6CEDAA41" w14:textId="5081D2EF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4A972B3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23A23D3B" w14:textId="54805154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33FB" w:rsidRPr="00B165D6" w14:paraId="5CBAF8FF" w14:textId="77777777" w:rsidTr="00E733FB">
        <w:trPr>
          <w:trHeight w:val="389"/>
        </w:trPr>
        <w:tc>
          <w:tcPr>
            <w:tcW w:w="2077" w:type="pct"/>
            <w:vAlign w:val="bottom"/>
          </w:tcPr>
          <w:p w14:paraId="5753D2BE" w14:textId="0791ADAB" w:rsidR="00E733FB" w:rsidRPr="0082412F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7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45C89D63" w14:textId="7A53295E" w:rsidR="00E733FB" w:rsidRPr="0082412F" w:rsidRDefault="00E733FB" w:rsidP="00E733F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1" w:type="pct"/>
            <w:vAlign w:val="bottom"/>
          </w:tcPr>
          <w:p w14:paraId="3C4ABB0D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vAlign w:val="bottom"/>
          </w:tcPr>
          <w:p w14:paraId="19F6C4A1" w14:textId="2116E7C6" w:rsidR="00E733FB" w:rsidRPr="0082412F" w:rsidRDefault="00E733FB" w:rsidP="00E733F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38" w:type="pct"/>
            <w:gridSpan w:val="2"/>
            <w:vAlign w:val="bottom"/>
          </w:tcPr>
          <w:p w14:paraId="2AE22556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bottom"/>
          </w:tcPr>
          <w:p w14:paraId="40BF2DB5" w14:textId="1F85FE1B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1494DF4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bottom w:val="single" w:sz="4" w:space="0" w:color="auto"/>
            </w:tcBorders>
            <w:vAlign w:val="bottom"/>
          </w:tcPr>
          <w:p w14:paraId="74402AE8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33FB" w:rsidRPr="00B165D6" w14:paraId="13B7BF39" w14:textId="77777777" w:rsidTr="00E733FB">
        <w:trPr>
          <w:trHeight w:val="389"/>
        </w:trPr>
        <w:tc>
          <w:tcPr>
            <w:tcW w:w="2077" w:type="pct"/>
            <w:vAlign w:val="bottom"/>
          </w:tcPr>
          <w:p w14:paraId="0BEF379D" w14:textId="77777777" w:rsidR="00E733FB" w:rsidRPr="008A36B8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733547DE" w14:textId="0EFD2028" w:rsidR="00E733FB" w:rsidRPr="00D651A7" w:rsidRDefault="00E733FB" w:rsidP="00E733F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1A7">
              <w:rPr>
                <w:rFonts w:ascii="Angsana New" w:hAnsi="Angsana New"/>
                <w:b/>
                <w:bCs/>
                <w:sz w:val="30"/>
                <w:szCs w:val="30"/>
              </w:rPr>
              <w:t>16,739,821</w:t>
            </w:r>
          </w:p>
        </w:tc>
        <w:tc>
          <w:tcPr>
            <w:tcW w:w="141" w:type="pct"/>
            <w:vAlign w:val="bottom"/>
          </w:tcPr>
          <w:p w14:paraId="5E12F493" w14:textId="77777777" w:rsidR="00E733FB" w:rsidRPr="00D651A7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  <w:vAlign w:val="bottom"/>
          </w:tcPr>
          <w:p w14:paraId="183D9F05" w14:textId="02E469A5" w:rsidR="00E733FB" w:rsidRPr="00D651A7" w:rsidRDefault="00E733FB" w:rsidP="00E733F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1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8,934,057</w:t>
            </w:r>
          </w:p>
        </w:tc>
        <w:tc>
          <w:tcPr>
            <w:tcW w:w="138" w:type="pct"/>
            <w:gridSpan w:val="2"/>
            <w:vAlign w:val="bottom"/>
          </w:tcPr>
          <w:p w14:paraId="0F0A40B6" w14:textId="77777777" w:rsidR="00E733FB" w:rsidRPr="00D651A7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vAlign w:val="bottom"/>
          </w:tcPr>
          <w:p w14:paraId="17613AF2" w14:textId="72721F22" w:rsidR="00E733FB" w:rsidRPr="00D651A7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51A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81F0B91" w14:textId="77777777" w:rsidR="00E733FB" w:rsidRPr="00D651A7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</w:tcBorders>
            <w:vAlign w:val="bottom"/>
          </w:tcPr>
          <w:p w14:paraId="2A0B6F40" w14:textId="77777777" w:rsidR="00E733FB" w:rsidRPr="00D651A7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51A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E733FB" w:rsidRPr="00B165D6" w14:paraId="6DB4D101" w14:textId="77777777" w:rsidTr="00E733FB">
        <w:trPr>
          <w:trHeight w:val="389"/>
        </w:trPr>
        <w:tc>
          <w:tcPr>
            <w:tcW w:w="2077" w:type="pct"/>
            <w:vAlign w:val="bottom"/>
          </w:tcPr>
          <w:p w14:paraId="0B2FA070" w14:textId="72BC5D3F" w:rsidR="00E733FB" w:rsidRPr="00BB3B33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2"/>
              <w:rPr>
                <w:rFonts w:ascii="Angsana New" w:hAnsi="Angsana New"/>
                <w:i/>
                <w:iCs/>
                <w:spacing w:val="-6"/>
                <w:sz w:val="30"/>
                <w:szCs w:val="30"/>
                <w:highlight w:val="cyan"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3D2A9B0A" w14:textId="1FC761F8" w:rsidR="00E733FB" w:rsidRPr="0082412F" w:rsidRDefault="00E733FB" w:rsidP="00E733F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68AAADF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vAlign w:val="bottom"/>
          </w:tcPr>
          <w:p w14:paraId="30C9F77E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  <w:vAlign w:val="bottom"/>
          </w:tcPr>
          <w:p w14:paraId="4F286561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bottom"/>
          </w:tcPr>
          <w:p w14:paraId="5BC61473" w14:textId="1F214694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90B744A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bottom w:val="single" w:sz="4" w:space="0" w:color="auto"/>
            </w:tcBorders>
            <w:vAlign w:val="bottom"/>
          </w:tcPr>
          <w:p w14:paraId="27792608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33FB" w:rsidRPr="00B165D6" w14:paraId="78F23BF2" w14:textId="77777777" w:rsidTr="00E733FB">
        <w:trPr>
          <w:trHeight w:val="405"/>
        </w:trPr>
        <w:tc>
          <w:tcPr>
            <w:tcW w:w="2077" w:type="pct"/>
            <w:vAlign w:val="bottom"/>
          </w:tcPr>
          <w:p w14:paraId="4CC2F3DF" w14:textId="77777777" w:rsidR="00E733FB" w:rsidRPr="0082412F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A0D" w14:textId="5039A21E" w:rsidR="00E733FB" w:rsidRPr="00583EEB" w:rsidRDefault="00E733F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16,739,821</w:t>
            </w:r>
          </w:p>
        </w:tc>
        <w:tc>
          <w:tcPr>
            <w:tcW w:w="141" w:type="pct"/>
            <w:vAlign w:val="bottom"/>
          </w:tcPr>
          <w:p w14:paraId="5846FEF8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5FD0" w14:textId="51038875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8,934,057</w:t>
            </w:r>
          </w:p>
        </w:tc>
        <w:tc>
          <w:tcPr>
            <w:tcW w:w="138" w:type="pct"/>
            <w:gridSpan w:val="2"/>
            <w:vAlign w:val="bottom"/>
          </w:tcPr>
          <w:p w14:paraId="275881BC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5D49A" w14:textId="5A9D4C8B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0869E07B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7B90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E733FB" w:rsidRPr="00205050" w14:paraId="4EBA41B1" w14:textId="77777777" w:rsidTr="00E733FB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1CC5C8A2" w14:textId="6A3B0FA7" w:rsidR="00E733FB" w:rsidRPr="00205050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3" w:type="pct"/>
            <w:vAlign w:val="bottom"/>
          </w:tcPr>
          <w:p w14:paraId="6AAEC025" w14:textId="7A7CF2D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D0E4EB7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EEA550" w14:textId="65AB5F89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648B7F1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EC57623" w14:textId="0C8F0479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851F189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pct"/>
            <w:vAlign w:val="bottom"/>
          </w:tcPr>
          <w:p w14:paraId="1AABDFED" w14:textId="29110239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33FB" w:rsidRPr="00B165D6" w14:paraId="0C1D4BBE" w14:textId="77777777" w:rsidTr="00E733FB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00BF242A" w14:textId="5E16E0BE" w:rsidR="00E733FB" w:rsidRPr="009D7D94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7D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3" w:type="pct"/>
            <w:vAlign w:val="bottom"/>
          </w:tcPr>
          <w:p w14:paraId="3FDB1535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52C963B4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302C058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6B999C2D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7F094AA1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2280EC10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6ECF91B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3FB" w:rsidRPr="00B165D6" w14:paraId="7E0C351F" w14:textId="77777777" w:rsidTr="00E733FB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5AEF5DB6" w14:textId="5A2BD0EC" w:rsidR="00E733FB" w:rsidRPr="00075C8C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14:paraId="2BEAF6F8" w14:textId="78FAF773" w:rsidR="00E733FB" w:rsidRPr="00583EEB" w:rsidRDefault="00E733FB" w:rsidP="00B01C8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38,280</w:t>
            </w:r>
          </w:p>
        </w:tc>
        <w:tc>
          <w:tcPr>
            <w:tcW w:w="145" w:type="pct"/>
            <w:gridSpan w:val="2"/>
            <w:vAlign w:val="bottom"/>
          </w:tcPr>
          <w:p w14:paraId="7011587D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vAlign w:val="bottom"/>
          </w:tcPr>
          <w:p w14:paraId="647CAFCA" w14:textId="6B81B54C" w:rsidR="00E733FB" w:rsidRPr="00583EEB" w:rsidRDefault="00E733FB" w:rsidP="0089576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E70C64E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vAlign w:val="bottom"/>
          </w:tcPr>
          <w:p w14:paraId="677463B8" w14:textId="313E4289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77226B53" w14:textId="16B4CD8C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14:paraId="7E7C350D" w14:textId="784B6304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E733FB" w:rsidRPr="00B165D6" w14:paraId="0C00C1BB" w14:textId="77777777" w:rsidTr="00E733FB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355EDAC7" w14:textId="77777777" w:rsidR="00E733FB" w:rsidRPr="0082412F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12FBC928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6060B43C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78EF3E2E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D31697E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3BA8C723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4EC64AD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0BDF2E52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3FB" w:rsidRPr="00B165D6" w14:paraId="15A9E69E" w14:textId="77777777" w:rsidTr="00E733FB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7B7E7D35" w14:textId="77777777" w:rsidR="00E733FB" w:rsidRPr="0082412F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3E964A6C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26B1E7EE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21B4F02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CB2C662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1718275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AA688B6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1D78F87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01D" w:rsidRPr="00B165D6" w14:paraId="26B5C49A" w14:textId="77777777" w:rsidTr="00E733FB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606A4CD9" w14:textId="77777777" w:rsidR="00EC201D" w:rsidRPr="0082412F" w:rsidRDefault="00EC201D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69130E13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1B0FE8AA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C5D7B9A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95BA57A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BE80DB1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0620701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BB3AB0C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01D" w:rsidRPr="00B165D6" w14:paraId="3B97EB57" w14:textId="77777777" w:rsidTr="00E733FB">
        <w:trPr>
          <w:gridAfter w:val="1"/>
          <w:wAfter w:w="5" w:type="pct"/>
          <w:trHeight w:val="225"/>
          <w:tblHeader/>
        </w:trPr>
        <w:tc>
          <w:tcPr>
            <w:tcW w:w="2077" w:type="pct"/>
            <w:vAlign w:val="bottom"/>
          </w:tcPr>
          <w:p w14:paraId="4F9504AA" w14:textId="77777777" w:rsidR="00EC201D" w:rsidRPr="0082412F" w:rsidRDefault="00EC201D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22E0C068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234216AC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96C8380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12FD9620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5750E30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6AE02A2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CA7C75C" w14:textId="77777777" w:rsidR="00EC201D" w:rsidRPr="00583EEB" w:rsidRDefault="00EC201D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3FB" w:rsidRPr="00B165D6" w14:paraId="2DF617C5" w14:textId="77777777" w:rsidTr="00E733FB">
        <w:trPr>
          <w:gridAfter w:val="1"/>
          <w:wAfter w:w="5" w:type="pct"/>
          <w:tblHeader/>
        </w:trPr>
        <w:tc>
          <w:tcPr>
            <w:tcW w:w="2077" w:type="pct"/>
            <w:vAlign w:val="bottom"/>
          </w:tcPr>
          <w:p w14:paraId="5A76FEC9" w14:textId="73C86797" w:rsidR="00E733FB" w:rsidRPr="0082412F" w:rsidRDefault="00E733FB" w:rsidP="00E7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เงินจ่ายล่วงหน้าและลูกหนี้หมุนเวียนอื่น</w:t>
            </w:r>
          </w:p>
        </w:tc>
        <w:tc>
          <w:tcPr>
            <w:tcW w:w="663" w:type="pct"/>
            <w:vAlign w:val="bottom"/>
          </w:tcPr>
          <w:p w14:paraId="22195CE8" w14:textId="4D258E2A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20DFBBC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D7F31C4" w14:textId="7C6F192B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3A4F736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AAC7F46" w14:textId="2B51CE96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69B8428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729E9AB" w14:textId="267D2DC6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3FB" w:rsidRPr="00310E87" w14:paraId="7800F5BA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A27CC1D" w14:textId="77777777" w:rsidR="00E733FB" w:rsidRPr="003733F8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3" w:type="pct"/>
            <w:vAlign w:val="bottom"/>
          </w:tcPr>
          <w:p w14:paraId="03CE2FBC" w14:textId="7A9681BB" w:rsidR="00E733FB" w:rsidRPr="00583EEB" w:rsidRDefault="00F37869" w:rsidP="00B01C8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2,360</w:t>
            </w:r>
          </w:p>
        </w:tc>
        <w:tc>
          <w:tcPr>
            <w:tcW w:w="145" w:type="pct"/>
            <w:gridSpan w:val="2"/>
            <w:vAlign w:val="bottom"/>
          </w:tcPr>
          <w:p w14:paraId="1809DF72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4DCDC8F8" w14:textId="54E39B81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8,667</w:t>
            </w:r>
          </w:p>
        </w:tc>
        <w:tc>
          <w:tcPr>
            <w:tcW w:w="144" w:type="pct"/>
            <w:gridSpan w:val="2"/>
            <w:vAlign w:val="bottom"/>
          </w:tcPr>
          <w:p w14:paraId="6AA3A08B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252D528" w14:textId="55F32AC8" w:rsidR="00E733FB" w:rsidRPr="00583EEB" w:rsidRDefault="00F37869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5EC81F25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E5FB073" w14:textId="7642A2ED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</w:tr>
      <w:tr w:rsidR="00E733FB" w:rsidRPr="00310E87" w14:paraId="6857E7E2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57DFEB7C" w14:textId="517C4CE7" w:rsidR="00E733FB" w:rsidRPr="003733F8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3F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4459EB42" w14:textId="79FBC292" w:rsidR="00E733FB" w:rsidRPr="00583EEB" w:rsidRDefault="00F37869" w:rsidP="00D651A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8A31C71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486F03F" w14:textId="77777777" w:rsidR="00E733FB" w:rsidRPr="00583EEB" w:rsidRDefault="00E733FB" w:rsidP="00D651A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37BB6885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2BA582AB" w14:textId="087B28A1" w:rsidR="00E733FB" w:rsidRPr="00583EEB" w:rsidRDefault="00F3786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94,332</w:t>
            </w:r>
          </w:p>
        </w:tc>
        <w:tc>
          <w:tcPr>
            <w:tcW w:w="146" w:type="pct"/>
            <w:gridSpan w:val="2"/>
            <w:vAlign w:val="bottom"/>
          </w:tcPr>
          <w:p w14:paraId="0792B77C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295CFF6" w14:textId="18558C11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Pr="00583E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E733FB" w:rsidRPr="00310E87" w14:paraId="3CABF9F1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4F42E262" w14:textId="289F290A" w:rsidR="00E733FB" w:rsidRPr="003733F8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53F3B32D" w14:textId="42F33CDB" w:rsidR="00E733FB" w:rsidRPr="00583EEB" w:rsidRDefault="00F37869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5" w:type="pct"/>
            <w:gridSpan w:val="2"/>
            <w:vAlign w:val="bottom"/>
          </w:tcPr>
          <w:p w14:paraId="472DA807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D93F6D9" w14:textId="413B0184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4" w:type="pct"/>
            <w:gridSpan w:val="2"/>
            <w:vAlign w:val="bottom"/>
          </w:tcPr>
          <w:p w14:paraId="7071C8A8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82BCF77" w14:textId="7B377C44" w:rsidR="00E733FB" w:rsidRPr="00583EEB" w:rsidRDefault="00F3786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146" w:type="pct"/>
            <w:gridSpan w:val="2"/>
            <w:vAlign w:val="bottom"/>
          </w:tcPr>
          <w:p w14:paraId="23C2DA94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5482B26" w14:textId="51F9FA91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E733FB" w:rsidRPr="00310E87" w14:paraId="0942F23B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CA061AD" w14:textId="4D851242" w:rsidR="00E733FB" w:rsidRPr="003733F8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3F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vAlign w:val="bottom"/>
          </w:tcPr>
          <w:p w14:paraId="1FCFFC7F" w14:textId="59DBA606" w:rsidR="00E733FB" w:rsidRPr="00583EEB" w:rsidRDefault="00F37869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60,716</w:t>
            </w:r>
          </w:p>
        </w:tc>
        <w:tc>
          <w:tcPr>
            <w:tcW w:w="145" w:type="pct"/>
            <w:gridSpan w:val="2"/>
            <w:vAlign w:val="bottom"/>
          </w:tcPr>
          <w:p w14:paraId="09165507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8C8AC8F" w14:textId="25BB10B4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22,598</w:t>
            </w:r>
          </w:p>
        </w:tc>
        <w:tc>
          <w:tcPr>
            <w:tcW w:w="144" w:type="pct"/>
            <w:gridSpan w:val="2"/>
            <w:vAlign w:val="bottom"/>
          </w:tcPr>
          <w:p w14:paraId="0590BA93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C525DF7" w14:textId="4577E97D" w:rsidR="00E733FB" w:rsidRPr="00583EEB" w:rsidRDefault="00F3786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54,822</w:t>
            </w:r>
          </w:p>
        </w:tc>
        <w:tc>
          <w:tcPr>
            <w:tcW w:w="146" w:type="pct"/>
            <w:gridSpan w:val="2"/>
            <w:vAlign w:val="bottom"/>
          </w:tcPr>
          <w:p w14:paraId="1EEB87ED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CCA559B" w14:textId="0ABEB946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21,607</w:t>
            </w:r>
          </w:p>
        </w:tc>
      </w:tr>
      <w:tr w:rsidR="00E733FB" w:rsidRPr="00B165D6" w14:paraId="2CB34CCF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4E0F436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8A97" w14:textId="5FC6434A" w:rsidR="00E733FB" w:rsidRPr="00583EEB" w:rsidRDefault="00F37869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63,279</w:t>
            </w:r>
          </w:p>
        </w:tc>
        <w:tc>
          <w:tcPr>
            <w:tcW w:w="145" w:type="pct"/>
            <w:gridSpan w:val="2"/>
            <w:vAlign w:val="bottom"/>
          </w:tcPr>
          <w:p w14:paraId="20A2ADEE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74C98" w14:textId="587E9886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3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31,468</w:t>
            </w:r>
          </w:p>
        </w:tc>
        <w:tc>
          <w:tcPr>
            <w:tcW w:w="144" w:type="pct"/>
            <w:gridSpan w:val="2"/>
            <w:vAlign w:val="bottom"/>
          </w:tcPr>
          <w:p w14:paraId="7942217B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B69B6" w14:textId="72066273" w:rsidR="00E733FB" w:rsidRPr="00583EEB" w:rsidRDefault="00E733F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378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49,357</w:t>
            </w:r>
          </w:p>
        </w:tc>
        <w:tc>
          <w:tcPr>
            <w:tcW w:w="146" w:type="pct"/>
            <w:gridSpan w:val="2"/>
            <w:vAlign w:val="bottom"/>
          </w:tcPr>
          <w:p w14:paraId="45E35909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9A18" w14:textId="5C90CD09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113,961</w:t>
            </w:r>
          </w:p>
        </w:tc>
      </w:tr>
      <w:tr w:rsidR="00E733FB" w:rsidRPr="00B165D6" w14:paraId="57F6BE60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4FB91B96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0B642163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1B6188EA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07CE4A75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100B2EFE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18167A80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1664B21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3C5D0788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733FB" w:rsidRPr="00B165D6" w14:paraId="3E54640B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51263A1" w14:textId="4BF43B9A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3" w:type="pct"/>
            <w:vAlign w:val="bottom"/>
          </w:tcPr>
          <w:p w14:paraId="4D84DA8C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7CC11C80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176F4D11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23EC54AD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3C793FF9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298061B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D2EFAB2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7F27" w:rsidRPr="00B165D6" w14:paraId="1C334724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680518F5" w14:textId="739F688C" w:rsidR="00297F27" w:rsidRPr="0082412F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269B6ED5" w14:textId="03FD0EC8" w:rsidR="00297F27" w:rsidRPr="00583EEB" w:rsidRDefault="00297F27" w:rsidP="00297F2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33F7B693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4123ED09" w14:textId="7F30CAD2" w:rsidR="00297F27" w:rsidRPr="00583EEB" w:rsidRDefault="00297F27" w:rsidP="00297F2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A493EA0" w14:textId="77777777" w:rsidR="00297F27" w:rsidRPr="00583EEB" w:rsidRDefault="00297F27" w:rsidP="00297F2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06F43720" w14:textId="3AD69FB5" w:rsidR="00297F27" w:rsidRPr="00583EEB" w:rsidRDefault="00297F27" w:rsidP="00297F2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143,587</w:t>
            </w:r>
          </w:p>
        </w:tc>
        <w:tc>
          <w:tcPr>
            <w:tcW w:w="146" w:type="pct"/>
            <w:gridSpan w:val="2"/>
            <w:vAlign w:val="bottom"/>
          </w:tcPr>
          <w:p w14:paraId="61F38689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567D33A6" w14:textId="67DF0D6B" w:rsidR="00297F27" w:rsidRPr="00583EEB" w:rsidRDefault="00297F27" w:rsidP="00297F2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  <w:r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</w:tr>
      <w:tr w:rsidR="00297F27" w:rsidRPr="00B165D6" w14:paraId="175E9C8B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E4CE3F2" w14:textId="77777777" w:rsidR="00297F27" w:rsidRPr="0082412F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6D180F9" w14:textId="1E2CB47F" w:rsidR="00297F27" w:rsidRPr="00C768D2" w:rsidRDefault="00297F27" w:rsidP="00297F2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E4DA3ED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bottom"/>
          </w:tcPr>
          <w:p w14:paraId="1396A247" w14:textId="2AAABAFD" w:rsidR="00297F27" w:rsidRPr="00583EEB" w:rsidRDefault="00297F27" w:rsidP="00297F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4DC35D8" w14:textId="77777777" w:rsidR="00297F27" w:rsidRPr="00583EEB" w:rsidRDefault="00297F27" w:rsidP="00297F2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bottom"/>
          </w:tcPr>
          <w:p w14:paraId="5F0A4DD9" w14:textId="105670F7" w:rsidR="00297F27" w:rsidRPr="00583EEB" w:rsidRDefault="00297F27" w:rsidP="00297F2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143,587</w:t>
            </w:r>
          </w:p>
        </w:tc>
        <w:tc>
          <w:tcPr>
            <w:tcW w:w="146" w:type="pct"/>
            <w:gridSpan w:val="2"/>
            <w:vAlign w:val="bottom"/>
          </w:tcPr>
          <w:p w14:paraId="29596862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66063651" w14:textId="30B20FD4" w:rsidR="00297F27" w:rsidRPr="00583EEB" w:rsidRDefault="00297F27" w:rsidP="00297F2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297F27" w:rsidRPr="00B165D6" w14:paraId="32D63396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6D76AF49" w14:textId="69A0E321" w:rsidR="00297F27" w:rsidRPr="0082412F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7D2F8238" w14:textId="34153B90" w:rsidR="00297F27" w:rsidRPr="00583EEB" w:rsidRDefault="00297F27" w:rsidP="00297F2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22A3A48B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7AEC2842" w14:textId="56ED584B" w:rsidR="00297F27" w:rsidRPr="00583EEB" w:rsidRDefault="00297F27" w:rsidP="00297F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0D15BEB" w14:textId="77777777" w:rsidR="00297F27" w:rsidRPr="00583EEB" w:rsidRDefault="00297F27" w:rsidP="00297F2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0AC02E9A" w14:textId="4882D33F" w:rsidR="00297F27" w:rsidRPr="00583EEB" w:rsidRDefault="00297F27" w:rsidP="00297F2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(687)</w:t>
            </w:r>
          </w:p>
        </w:tc>
        <w:tc>
          <w:tcPr>
            <w:tcW w:w="146" w:type="pct"/>
            <w:gridSpan w:val="2"/>
            <w:vAlign w:val="bottom"/>
          </w:tcPr>
          <w:p w14:paraId="09C87076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698F2047" w14:textId="27AF8679" w:rsidR="00297F27" w:rsidRPr="00583EEB" w:rsidRDefault="00297F27" w:rsidP="00297F2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(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  <w:r w:rsidRPr="00583E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7F27" w:rsidRPr="00B165D6" w14:paraId="0B4E2818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75EF556" w14:textId="304EC2B8" w:rsidR="00297F27" w:rsidRPr="0082412F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A67A" w14:textId="2D9ACB78" w:rsidR="00297F27" w:rsidRPr="00C768D2" w:rsidRDefault="00297F27" w:rsidP="00297F2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8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715D8609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C00CE" w14:textId="27E0186D" w:rsidR="00297F27" w:rsidRPr="00C768D2" w:rsidRDefault="00297F27" w:rsidP="00297F2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768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7E7AA4B" w14:textId="77777777" w:rsidR="00297F27" w:rsidRPr="00583EEB" w:rsidRDefault="00297F27" w:rsidP="00297F2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AF5A" w14:textId="70E6AA13" w:rsidR="00297F27" w:rsidRPr="00583EEB" w:rsidRDefault="00297F27" w:rsidP="00297F2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142,900</w:t>
            </w:r>
          </w:p>
        </w:tc>
        <w:tc>
          <w:tcPr>
            <w:tcW w:w="146" w:type="pct"/>
            <w:gridSpan w:val="2"/>
            <w:vAlign w:val="bottom"/>
          </w:tcPr>
          <w:p w14:paraId="235FDAB3" w14:textId="77777777" w:rsidR="00297F27" w:rsidRPr="00583EEB" w:rsidRDefault="00297F27" w:rsidP="00297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5D80D" w14:textId="77E67C33" w:rsidR="00297F27" w:rsidRPr="00583EEB" w:rsidRDefault="00297F27" w:rsidP="00297F2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</w:tr>
      <w:tr w:rsidR="00E733FB" w:rsidRPr="00205050" w14:paraId="627C1058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1508ED3" w14:textId="77777777" w:rsidR="00E733FB" w:rsidRPr="00205050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  <w:vAlign w:val="bottom"/>
          </w:tcPr>
          <w:p w14:paraId="2A83EDC0" w14:textId="77777777" w:rsidR="00E733FB" w:rsidRPr="00205050" w:rsidRDefault="00E733F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2244A1F6" w14:textId="77777777" w:rsidR="00E733FB" w:rsidRPr="00205050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vAlign w:val="bottom"/>
          </w:tcPr>
          <w:p w14:paraId="3E063196" w14:textId="77777777" w:rsidR="00E733FB" w:rsidRPr="00205050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EA90B75" w14:textId="77777777" w:rsidR="00E733FB" w:rsidRPr="00205050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double" w:sz="4" w:space="0" w:color="auto"/>
            </w:tcBorders>
            <w:vAlign w:val="bottom"/>
          </w:tcPr>
          <w:p w14:paraId="06293151" w14:textId="77777777" w:rsidR="00E733FB" w:rsidRPr="00205050" w:rsidRDefault="00E733F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7555B189" w14:textId="77777777" w:rsidR="00E733FB" w:rsidRPr="00205050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14:paraId="7388CF0D" w14:textId="77777777" w:rsidR="00E733FB" w:rsidRPr="00205050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E733FB" w:rsidRPr="00B165D6" w14:paraId="04AFBFAD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93491E0" w14:textId="63613078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3" w:type="pct"/>
            <w:vAlign w:val="bottom"/>
          </w:tcPr>
          <w:p w14:paraId="30CD0C14" w14:textId="77777777" w:rsidR="00E733FB" w:rsidRPr="003733F8" w:rsidRDefault="00E733F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45551C9A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6D3728C4" w14:textId="77777777" w:rsidR="00E733F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823EBD3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51AEAFA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44B52CE5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588303E" w14:textId="77777777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3FB" w:rsidRPr="00B165D6" w14:paraId="6CDC1D62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32FE1E1" w14:textId="228D5804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vAlign w:val="bottom"/>
          </w:tcPr>
          <w:p w14:paraId="2EF93660" w14:textId="0FC084E2" w:rsidR="00E733FB" w:rsidRPr="009D7D94" w:rsidRDefault="0037344B" w:rsidP="00E733F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29A7DF36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282AE865" w14:textId="6F1AEADC" w:rsidR="00E733FB" w:rsidRDefault="00E733FB" w:rsidP="00E733F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11223300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80B4557" w14:textId="764833AE" w:rsidR="00E733FB" w:rsidRPr="009D7D94" w:rsidRDefault="0037344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93,767</w:t>
            </w:r>
          </w:p>
        </w:tc>
        <w:tc>
          <w:tcPr>
            <w:tcW w:w="146" w:type="pct"/>
            <w:gridSpan w:val="2"/>
            <w:vAlign w:val="bottom"/>
          </w:tcPr>
          <w:p w14:paraId="136FF93E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9B982CF" w14:textId="2972028F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</w:tr>
      <w:tr w:rsidR="00E733FB" w:rsidRPr="00B165D6" w14:paraId="538A002C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407E405F" w14:textId="1CA59191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467858E6" w14:textId="0CA69BFF" w:rsidR="00E733FB" w:rsidRPr="009D7D94" w:rsidRDefault="0037344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1,498</w:t>
            </w:r>
          </w:p>
        </w:tc>
        <w:tc>
          <w:tcPr>
            <w:tcW w:w="145" w:type="pct"/>
            <w:gridSpan w:val="2"/>
            <w:vAlign w:val="bottom"/>
          </w:tcPr>
          <w:p w14:paraId="11F747F9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5690DBD2" w14:textId="7F47660F" w:rsidR="00E733F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4" w:type="pct"/>
            <w:gridSpan w:val="2"/>
            <w:vAlign w:val="bottom"/>
          </w:tcPr>
          <w:p w14:paraId="0E4DE241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5CED9EB8" w14:textId="40C66E6C" w:rsidR="00E733FB" w:rsidRPr="009D7D94" w:rsidRDefault="0037344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1,498</w:t>
            </w:r>
          </w:p>
        </w:tc>
        <w:tc>
          <w:tcPr>
            <w:tcW w:w="146" w:type="pct"/>
            <w:gridSpan w:val="2"/>
            <w:vAlign w:val="bottom"/>
          </w:tcPr>
          <w:p w14:paraId="22EEE125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1401C49" w14:textId="35588C38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  <w:lang w:val="en-US"/>
              </w:rPr>
              <w:t>154</w:t>
            </w:r>
          </w:p>
        </w:tc>
      </w:tr>
      <w:tr w:rsidR="00E733FB" w:rsidRPr="00B165D6" w14:paraId="1F9186D7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62E8F1F0" w14:textId="2444136C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D96813F" w14:textId="64D357AE" w:rsidR="00E733FB" w:rsidRPr="009D7D94" w:rsidRDefault="0037344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112,470</w:t>
            </w:r>
          </w:p>
        </w:tc>
        <w:tc>
          <w:tcPr>
            <w:tcW w:w="145" w:type="pct"/>
            <w:gridSpan w:val="2"/>
            <w:vAlign w:val="bottom"/>
          </w:tcPr>
          <w:p w14:paraId="31E9076F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53CEF3FB" w14:textId="6F2AF6A8" w:rsidR="00E733F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/>
              </w:rPr>
              <w:t>74,005</w:t>
            </w:r>
          </w:p>
        </w:tc>
        <w:tc>
          <w:tcPr>
            <w:tcW w:w="144" w:type="pct"/>
            <w:gridSpan w:val="2"/>
            <w:vAlign w:val="bottom"/>
          </w:tcPr>
          <w:p w14:paraId="4572C909" w14:textId="77777777" w:rsidR="00E733FB" w:rsidRPr="0082412F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5F974AD7" w14:textId="1E81D296" w:rsidR="00E733FB" w:rsidRPr="009D7D94" w:rsidRDefault="0037344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112,470</w:t>
            </w:r>
          </w:p>
        </w:tc>
        <w:tc>
          <w:tcPr>
            <w:tcW w:w="146" w:type="pct"/>
            <w:gridSpan w:val="2"/>
            <w:vAlign w:val="bottom"/>
          </w:tcPr>
          <w:p w14:paraId="4A1EFB83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1A3AF87" w14:textId="5CF38F9A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Pr="008D4A00"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</w:tr>
      <w:tr w:rsidR="00E733FB" w:rsidRPr="00B165D6" w14:paraId="354BD32B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5BE5235D" w14:textId="215B05AE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A8D11" w14:textId="035AB11F" w:rsidR="00E733FB" w:rsidRPr="00583EEB" w:rsidRDefault="0037344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113,968</w:t>
            </w:r>
          </w:p>
        </w:tc>
        <w:tc>
          <w:tcPr>
            <w:tcW w:w="145" w:type="pct"/>
            <w:gridSpan w:val="2"/>
            <w:vAlign w:val="bottom"/>
          </w:tcPr>
          <w:p w14:paraId="5E527654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2545A" w14:textId="2D9C474E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74,159</w:t>
            </w:r>
          </w:p>
        </w:tc>
        <w:tc>
          <w:tcPr>
            <w:tcW w:w="144" w:type="pct"/>
            <w:gridSpan w:val="2"/>
            <w:vAlign w:val="bottom"/>
          </w:tcPr>
          <w:p w14:paraId="34BACBD9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24C9" w14:textId="756DC8E2" w:rsidR="00E733FB" w:rsidRPr="00583EEB" w:rsidRDefault="0037344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207,735</w:t>
            </w:r>
          </w:p>
        </w:tc>
        <w:tc>
          <w:tcPr>
            <w:tcW w:w="146" w:type="pct"/>
            <w:gridSpan w:val="2"/>
            <w:vAlign w:val="bottom"/>
          </w:tcPr>
          <w:p w14:paraId="7B2F34DE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C209B" w14:textId="3574D507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</w:t>
            </w:r>
          </w:p>
        </w:tc>
      </w:tr>
      <w:tr w:rsidR="00E733FB" w:rsidRPr="00B165D6" w14:paraId="2A70CCC3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2E676293" w14:textId="09F221D6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vAlign w:val="bottom"/>
          </w:tcPr>
          <w:p w14:paraId="4F3D630A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10D54F9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7817BDE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D79E252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07EC2DBF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AA3B695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5A01C77" w14:textId="77777777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3FB" w:rsidRPr="00B165D6" w14:paraId="687BEDD9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9B964DB" w14:textId="15B2DDC2" w:rsidR="00E733FB" w:rsidRPr="00063EF2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3" w:type="pct"/>
            <w:vAlign w:val="bottom"/>
          </w:tcPr>
          <w:p w14:paraId="185EFF53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F75DDDC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37CCF812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4D559864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7C4039A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5CB0B87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986190E" w14:textId="77777777" w:rsidR="00E733FB" w:rsidRPr="000D72D7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3FB" w:rsidRPr="00B165D6" w14:paraId="073FC05F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38DB9A41" w14:textId="7D4C4DC2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  <w:vAlign w:val="bottom"/>
          </w:tcPr>
          <w:p w14:paraId="5BB97525" w14:textId="6C65A701" w:rsidR="00E733FB" w:rsidRPr="00583EEB" w:rsidRDefault="00F726A9" w:rsidP="00D651A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74CFFBDB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69FE0494" w14:textId="3BBBC905" w:rsidR="00E733FB" w:rsidRPr="00583EEB" w:rsidRDefault="00E733FB" w:rsidP="00D651A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102A411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6D5CF524" w14:textId="39AEB983" w:rsidR="00E733FB" w:rsidRPr="00583EEB" w:rsidRDefault="00F726A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2,956,864</w:t>
            </w:r>
          </w:p>
        </w:tc>
        <w:tc>
          <w:tcPr>
            <w:tcW w:w="146" w:type="pct"/>
            <w:gridSpan w:val="2"/>
            <w:vAlign w:val="bottom"/>
          </w:tcPr>
          <w:p w14:paraId="22356589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584EB31" w14:textId="580582EC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E733FB" w:rsidRPr="00B165D6" w14:paraId="07269063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4C81C1D" w14:textId="258B787D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  <w:vAlign w:val="bottom"/>
          </w:tcPr>
          <w:p w14:paraId="5BEB4965" w14:textId="43DD5E1A" w:rsidR="00E733FB" w:rsidRPr="00583EEB" w:rsidRDefault="00F726A9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55,133</w:t>
            </w:r>
          </w:p>
        </w:tc>
        <w:tc>
          <w:tcPr>
            <w:tcW w:w="145" w:type="pct"/>
            <w:gridSpan w:val="2"/>
            <w:vAlign w:val="bottom"/>
          </w:tcPr>
          <w:p w14:paraId="6C6B7EC1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bottom"/>
          </w:tcPr>
          <w:p w14:paraId="72EAB4DC" w14:textId="2658EF3D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4" w:type="pct"/>
            <w:gridSpan w:val="2"/>
            <w:vAlign w:val="bottom"/>
          </w:tcPr>
          <w:p w14:paraId="31295AC7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vAlign w:val="bottom"/>
          </w:tcPr>
          <w:p w14:paraId="1A8C4BB4" w14:textId="669FCF39" w:rsidR="00E733FB" w:rsidRPr="00583EEB" w:rsidRDefault="00F726A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55,133</w:t>
            </w:r>
          </w:p>
        </w:tc>
        <w:tc>
          <w:tcPr>
            <w:tcW w:w="146" w:type="pct"/>
            <w:gridSpan w:val="2"/>
            <w:vAlign w:val="bottom"/>
          </w:tcPr>
          <w:p w14:paraId="1340EFD7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D3DCE77" w14:textId="4935F37E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E733FB" w:rsidRPr="00B165D6" w14:paraId="2EDD8266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537FE2C" w14:textId="0918DB4F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01E9701" w14:textId="40845D05" w:rsidR="00E733FB" w:rsidRPr="00583EEB" w:rsidRDefault="00F726A9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730,702</w:t>
            </w:r>
          </w:p>
        </w:tc>
        <w:tc>
          <w:tcPr>
            <w:tcW w:w="145" w:type="pct"/>
            <w:gridSpan w:val="2"/>
            <w:vAlign w:val="bottom"/>
          </w:tcPr>
          <w:p w14:paraId="4093E3F8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049D7C6F" w14:textId="04A3CDCE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4" w:type="pct"/>
            <w:gridSpan w:val="2"/>
            <w:vAlign w:val="bottom"/>
          </w:tcPr>
          <w:p w14:paraId="28BB71E9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3A0DCB57" w14:textId="74E7D495" w:rsidR="00E733FB" w:rsidRPr="00583EEB" w:rsidRDefault="00F726A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730,702</w:t>
            </w:r>
          </w:p>
        </w:tc>
        <w:tc>
          <w:tcPr>
            <w:tcW w:w="146" w:type="pct"/>
            <w:gridSpan w:val="2"/>
            <w:vAlign w:val="bottom"/>
          </w:tcPr>
          <w:p w14:paraId="3E3E9E53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034CA834" w14:textId="7806884D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E733FB" w:rsidRPr="00B165D6" w14:paraId="696C0706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AB5F3FB" w14:textId="7777777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15DAD2B" w14:textId="5C4BAD6E" w:rsidR="00E733FB" w:rsidRPr="00583EEB" w:rsidRDefault="00F726A9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785,835</w:t>
            </w:r>
          </w:p>
        </w:tc>
        <w:tc>
          <w:tcPr>
            <w:tcW w:w="145" w:type="pct"/>
            <w:gridSpan w:val="2"/>
            <w:vAlign w:val="bottom"/>
          </w:tcPr>
          <w:p w14:paraId="01C8FAF4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bottom"/>
          </w:tcPr>
          <w:p w14:paraId="16501C31" w14:textId="5090B564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44" w:type="pct"/>
            <w:gridSpan w:val="2"/>
            <w:vAlign w:val="bottom"/>
          </w:tcPr>
          <w:p w14:paraId="1A562F99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bottom"/>
          </w:tcPr>
          <w:p w14:paraId="776CB6B7" w14:textId="79CC92A0" w:rsidR="00E733FB" w:rsidRPr="00583EEB" w:rsidRDefault="00F726A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3,742,699</w:t>
            </w:r>
          </w:p>
        </w:tc>
        <w:tc>
          <w:tcPr>
            <w:tcW w:w="146" w:type="pct"/>
            <w:gridSpan w:val="2"/>
            <w:vAlign w:val="bottom"/>
          </w:tcPr>
          <w:p w14:paraId="20AA8088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4811AECF" w14:textId="6C51431F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</w:tr>
      <w:tr w:rsidR="00E733FB" w:rsidRPr="00B165D6" w14:paraId="5B6BEA97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0F80A3FA" w14:textId="59125AA8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B3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B3B3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ค่าเผื่อ</w:t>
            </w:r>
            <w:r w:rsidRPr="00BB3B3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551F753A" w14:textId="3E19C995" w:rsidR="00E733FB" w:rsidRPr="00583EEB" w:rsidRDefault="00F726A9" w:rsidP="00D651A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(5,553)</w:t>
            </w:r>
          </w:p>
        </w:tc>
        <w:tc>
          <w:tcPr>
            <w:tcW w:w="145" w:type="pct"/>
            <w:gridSpan w:val="2"/>
            <w:vAlign w:val="bottom"/>
          </w:tcPr>
          <w:p w14:paraId="32E10FE2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bottom"/>
          </w:tcPr>
          <w:p w14:paraId="7F2B1475" w14:textId="57B53FE2" w:rsidR="00E733FB" w:rsidRPr="00583EEB" w:rsidRDefault="00E733FB" w:rsidP="00D6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(</w:t>
            </w:r>
            <w:r w:rsidRPr="00583E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  <w:r w:rsidRPr="00583E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vAlign w:val="bottom"/>
          </w:tcPr>
          <w:p w14:paraId="32BCD806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vAlign w:val="bottom"/>
          </w:tcPr>
          <w:p w14:paraId="11B81A0D" w14:textId="62F60B72" w:rsidR="00E733FB" w:rsidRPr="00583EEB" w:rsidRDefault="00F726A9" w:rsidP="00D651A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(61,99</w:t>
            </w:r>
            <w:r w:rsidR="000E675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gridSpan w:val="2"/>
            <w:vAlign w:val="bottom"/>
          </w:tcPr>
          <w:p w14:paraId="5ECC1D38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5789C589" w14:textId="1ACE2293" w:rsidR="00E733FB" w:rsidRDefault="00E733FB" w:rsidP="00D651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2DC5">
              <w:rPr>
                <w:rFonts w:ascii="Angsana New" w:hAnsi="Angsana New" w:hint="cs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492DC5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33FB" w:rsidRPr="00B165D6" w14:paraId="358EBD2A" w14:textId="77777777" w:rsidTr="00E733FB">
        <w:trPr>
          <w:gridAfter w:val="1"/>
          <w:wAfter w:w="5" w:type="pct"/>
        </w:trPr>
        <w:tc>
          <w:tcPr>
            <w:tcW w:w="2077" w:type="pct"/>
            <w:vAlign w:val="bottom"/>
          </w:tcPr>
          <w:p w14:paraId="187F5E9D" w14:textId="614DC4C7" w:rsidR="00E733FB" w:rsidRPr="0082412F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D7EB4" w14:textId="1B9187D7" w:rsidR="00E733FB" w:rsidRPr="00583EEB" w:rsidRDefault="00F726A9" w:rsidP="00E733F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780,282</w:t>
            </w:r>
          </w:p>
        </w:tc>
        <w:tc>
          <w:tcPr>
            <w:tcW w:w="145" w:type="pct"/>
            <w:gridSpan w:val="2"/>
            <w:vAlign w:val="bottom"/>
          </w:tcPr>
          <w:p w14:paraId="42D2BF25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BBCAB" w14:textId="4DDC2309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44" w:type="pct"/>
            <w:gridSpan w:val="2"/>
            <w:vAlign w:val="bottom"/>
          </w:tcPr>
          <w:p w14:paraId="3981B7E0" w14:textId="77777777" w:rsidR="00E733FB" w:rsidRPr="00583EEB" w:rsidRDefault="00E733FB" w:rsidP="00E733F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D85A" w14:textId="77C9023C" w:rsidR="00E733FB" w:rsidRPr="00583EEB" w:rsidRDefault="00F726A9" w:rsidP="00E733F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3,680,70</w:t>
            </w:r>
            <w:r w:rsidR="000E67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gridSpan w:val="2"/>
            <w:vAlign w:val="bottom"/>
          </w:tcPr>
          <w:p w14:paraId="50B3D594" w14:textId="77777777" w:rsidR="00E733FB" w:rsidRPr="00583EEB" w:rsidRDefault="00E733FB" w:rsidP="00E73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634A" w14:textId="2A78FF1F" w:rsidR="00E733FB" w:rsidRDefault="00E733FB" w:rsidP="00E733F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</w:tr>
    </w:tbl>
    <w:p w14:paraId="247D97C4" w14:textId="64BDFC0A" w:rsidR="003E1959" w:rsidRPr="006C6D26" w:rsidRDefault="003E1959" w:rsidP="0081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0890F537" w14:textId="3C1BFE25" w:rsidR="006B2EB6" w:rsidRPr="008103F3" w:rsidRDefault="006B2EB6" w:rsidP="0081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X="396" w:tblpY="31"/>
        <w:tblW w:w="9918" w:type="dxa"/>
        <w:tblLayout w:type="fixed"/>
        <w:tblLook w:val="0000" w:firstRow="0" w:lastRow="0" w:firstColumn="0" w:lastColumn="0" w:noHBand="0" w:noVBand="0"/>
      </w:tblPr>
      <w:tblGrid>
        <w:gridCol w:w="2718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5"/>
      </w:tblGrid>
      <w:tr w:rsidR="002A5D42" w:rsidRPr="00D93034" w14:paraId="360580D4" w14:textId="77777777" w:rsidTr="00C742FB">
        <w:tc>
          <w:tcPr>
            <w:tcW w:w="2718" w:type="dxa"/>
            <w:vAlign w:val="bottom"/>
          </w:tcPr>
          <w:p w14:paraId="1BFB5435" w14:textId="79072A4D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7200" w:type="dxa"/>
            <w:gridSpan w:val="11"/>
            <w:vAlign w:val="bottom"/>
          </w:tcPr>
          <w:p w14:paraId="13DA3A91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5D42" w:rsidRPr="00D93034" w14:paraId="70FFADDB" w14:textId="77777777" w:rsidTr="00C742FB">
        <w:tc>
          <w:tcPr>
            <w:tcW w:w="2718" w:type="dxa"/>
            <w:vAlign w:val="bottom"/>
          </w:tcPr>
          <w:p w14:paraId="0C2C08AE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1055AF8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23B0630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6D6931DB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77AA974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6679FD8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5D42" w:rsidRPr="00D93034" w14:paraId="2CAFDAE3" w14:textId="77777777" w:rsidTr="00C742FB">
        <w:tc>
          <w:tcPr>
            <w:tcW w:w="2718" w:type="dxa"/>
            <w:vAlign w:val="bottom"/>
          </w:tcPr>
          <w:p w14:paraId="1BBDA2E5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51EFA3D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2072E834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7342D7E6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6661778E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44347D18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5D42" w:rsidRPr="00D93034" w14:paraId="28DA9C54" w14:textId="77777777" w:rsidTr="00C742FB">
        <w:tc>
          <w:tcPr>
            <w:tcW w:w="2718" w:type="dxa"/>
            <w:vAlign w:val="bottom"/>
          </w:tcPr>
          <w:p w14:paraId="716CEFC8" w14:textId="430C6333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B37CA22" w14:textId="40F4C6E4" w:rsidR="002A5D42" w:rsidRPr="00D93034" w:rsidRDefault="00C768D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26526B92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F58533" w14:textId="5F3FAADA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003C21A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B3A51B7" w14:textId="0F4E7E4F" w:rsidR="002A5D42" w:rsidRPr="00D93034" w:rsidRDefault="00C768D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75D8D08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3AF8448C" w14:textId="46F2C0BB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16A8420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E5BB496" w14:textId="1020CB88" w:rsidR="002A5D42" w:rsidRPr="00D93034" w:rsidRDefault="00C768D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F2BCD16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E67A2BA" w14:textId="568A3E4D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31</w:t>
            </w:r>
            <w:r w:rsidR="002A5D42" w:rsidRPr="00D930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5D42" w:rsidRPr="00D9303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A5D42" w:rsidRPr="00D93034" w14:paraId="380BABA4" w14:textId="77777777" w:rsidTr="00C742FB">
        <w:tc>
          <w:tcPr>
            <w:tcW w:w="2718" w:type="dxa"/>
            <w:vAlign w:val="bottom"/>
          </w:tcPr>
          <w:p w14:paraId="7A466924" w14:textId="5D855022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A3C7A9E" w14:textId="512092D5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bottom"/>
          </w:tcPr>
          <w:p w14:paraId="7D38F901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B59413" w14:textId="4D15BBF4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09FE685C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FF64186" w14:textId="68B9AC2C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253CA30C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2247D675" w14:textId="77DA5165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8FB0AD7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DBA6C3" w14:textId="5953AE62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32993359" w14:textId="77777777" w:rsidR="002A5D42" w:rsidRPr="00D93034" w:rsidRDefault="002A5D42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A53B320" w14:textId="46B242D1" w:rsidR="002A5D42" w:rsidRPr="00D93034" w:rsidRDefault="00492DC5" w:rsidP="002A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DC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5D42" w:rsidRPr="00D93034" w14:paraId="59A06CC7" w14:textId="77777777" w:rsidTr="00C742FB">
        <w:tc>
          <w:tcPr>
            <w:tcW w:w="2718" w:type="dxa"/>
            <w:vAlign w:val="bottom"/>
          </w:tcPr>
          <w:p w14:paraId="65AC056D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1359084F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5D42" w:rsidRPr="00D93034" w14:paraId="2BD9B1AA" w14:textId="77777777" w:rsidTr="00C742FB">
        <w:tc>
          <w:tcPr>
            <w:tcW w:w="2718" w:type="dxa"/>
            <w:vAlign w:val="bottom"/>
          </w:tcPr>
          <w:p w14:paraId="65C7559E" w14:textId="39F3E6E3" w:rsidR="002A5D42" w:rsidRPr="00532F71" w:rsidRDefault="00532F71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2F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B2C74FA" w14:textId="552CE8F0" w:rsidR="002A5D42" w:rsidRPr="00D93034" w:rsidRDefault="002A5D42" w:rsidP="002A5D4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9067D8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ECBF2F" w14:textId="7382AF1C" w:rsidR="002A5D42" w:rsidRPr="00D93034" w:rsidRDefault="002A5D42" w:rsidP="002A5D4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66F2F43" w14:textId="6BBE02EA" w:rsidR="002A5D42" w:rsidRPr="00D93034" w:rsidRDefault="002A5D42" w:rsidP="002A5D4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74F83B" w14:textId="5F9FF7FD" w:rsidR="002A5D42" w:rsidRPr="00D93034" w:rsidRDefault="002A5D42" w:rsidP="002A5D4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63AF92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536076" w14:textId="37023BD4" w:rsidR="002A5D42" w:rsidRPr="00D93034" w:rsidRDefault="002A5D42" w:rsidP="002A5D4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87957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43DCCA" w14:textId="5BEAE979" w:rsidR="002A5D42" w:rsidRPr="00D93034" w:rsidRDefault="002A5D42" w:rsidP="002A5D4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7A1795" w14:textId="77777777" w:rsidR="002A5D42" w:rsidRPr="00D93034" w:rsidRDefault="002A5D42" w:rsidP="002A5D4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2E7A60B" w14:textId="28BB5D97" w:rsidR="002A5D42" w:rsidRPr="00D93034" w:rsidRDefault="002A5D42" w:rsidP="002A5D4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32F71" w:rsidRPr="00D93034" w14:paraId="152C2E4C" w14:textId="77777777" w:rsidTr="00C742FB">
        <w:tc>
          <w:tcPr>
            <w:tcW w:w="2718" w:type="dxa"/>
            <w:vAlign w:val="bottom"/>
          </w:tcPr>
          <w:p w14:paraId="4E371EC9" w14:textId="4ABF8455" w:rsidR="00532F71" w:rsidRPr="00D93034" w:rsidRDefault="00532F71" w:rsidP="0053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3A4DDF6" w14:textId="1DE3931E" w:rsidR="00532F71" w:rsidRPr="00D93034" w:rsidRDefault="009C3032" w:rsidP="00532F71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3,189,096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3F125" w14:textId="77777777" w:rsidR="00532F71" w:rsidRPr="00D93034" w:rsidRDefault="00532F71" w:rsidP="00532F71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A6FCED" w14:textId="30448254" w:rsidR="00532F71" w:rsidRPr="00492DC5" w:rsidRDefault="00532F71" w:rsidP="00532F71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2DC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41B376" w14:textId="4F489500" w:rsidR="00532F71" w:rsidRPr="00D93034" w:rsidRDefault="00532F71" w:rsidP="00532F71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98EABE2" w14:textId="561A09E9" w:rsidR="00532F71" w:rsidRPr="00D93034" w:rsidRDefault="009F563E" w:rsidP="00532F71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8,600,636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4BF6A" w14:textId="77777777" w:rsidR="00532F71" w:rsidRPr="00D93034" w:rsidRDefault="00532F71" w:rsidP="00532F71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11015D6" w14:textId="2E88FB97" w:rsidR="00532F71" w:rsidRPr="00492DC5" w:rsidRDefault="00532F71" w:rsidP="00532F71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2DC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25B6D" w14:textId="77777777" w:rsidR="00532F71" w:rsidRPr="00D93034" w:rsidRDefault="00532F71" w:rsidP="00532F71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E1A56A3" w14:textId="0C40BFF1" w:rsidR="00532F71" w:rsidRPr="00D93034" w:rsidRDefault="009F563E" w:rsidP="00532F71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11,789,732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AA20D" w14:textId="77777777" w:rsidR="00532F71" w:rsidRPr="00D93034" w:rsidRDefault="00532F71" w:rsidP="00532F71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2A7A9DC" w14:textId="58289A7C" w:rsidR="00532F71" w:rsidRPr="00492DC5" w:rsidRDefault="00532F71" w:rsidP="00532F71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2DC5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</w:tr>
      <w:tr w:rsidR="002A5D42" w:rsidRPr="00D93034" w14:paraId="1DA629CC" w14:textId="77777777" w:rsidTr="00C742FB">
        <w:tc>
          <w:tcPr>
            <w:tcW w:w="2718" w:type="dxa"/>
            <w:vAlign w:val="bottom"/>
          </w:tcPr>
          <w:p w14:paraId="59818D0A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D9303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A102" w14:textId="494F5235" w:rsidR="002A5D42" w:rsidRPr="00D93034" w:rsidRDefault="009C3032" w:rsidP="002A5D4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(1,197,886)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89A48A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21AC" w14:textId="226AC507" w:rsidR="002A5D42" w:rsidRPr="00D93034" w:rsidRDefault="002A5D42" w:rsidP="002A5D42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92DC5" w:rsidRPr="00492D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2DC5" w:rsidRPr="00492DC5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2DC5" w:rsidRPr="00492DC5">
              <w:rPr>
                <w:rFonts w:ascii="Angsana New" w:hAnsi="Angsana New"/>
                <w:sz w:val="28"/>
                <w:szCs w:val="28"/>
                <w:lang w:val="en-US"/>
              </w:rPr>
              <w:t>791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6A674D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C812" w14:textId="5DD6635A" w:rsidR="002A5D42" w:rsidRPr="00D93034" w:rsidRDefault="009F563E" w:rsidP="002A5D4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(2,102,168)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4D1EE0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4406" w14:textId="0A0BAA34" w:rsidR="002A5D42" w:rsidRPr="00D93034" w:rsidRDefault="002A5D42" w:rsidP="002A5D4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</w:rPr>
              <w:t>(</w:t>
            </w:r>
            <w:r w:rsidR="00E866AA" w:rsidRPr="00E866AA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E866AA" w:rsidRPr="00E866AA">
              <w:rPr>
                <w:rFonts w:ascii="Angsana New" w:hAnsi="Angsana New" w:hint="cs"/>
                <w:sz w:val="28"/>
                <w:szCs w:val="28"/>
                <w:lang w:val="en-US"/>
              </w:rPr>
              <w:t>969</w:t>
            </w:r>
            <w:r w:rsidRPr="00D93034">
              <w:rPr>
                <w:rFonts w:ascii="Angsana New" w:hAnsi="Angsana New"/>
                <w:sz w:val="28"/>
                <w:szCs w:val="28"/>
              </w:rPr>
              <w:t>,</w:t>
            </w:r>
            <w:r w:rsidR="00E866AA" w:rsidRPr="00E866AA">
              <w:rPr>
                <w:rFonts w:ascii="Angsana New" w:hAnsi="Angsana New" w:hint="cs"/>
                <w:sz w:val="28"/>
                <w:szCs w:val="28"/>
                <w:lang w:val="en-US"/>
              </w:rPr>
              <w:t>382</w:t>
            </w:r>
            <w:r w:rsidRPr="00D9303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C936B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1F74" w14:textId="3CB8B1C1" w:rsidR="002A5D42" w:rsidRPr="00D93034" w:rsidRDefault="009F563E" w:rsidP="002A5D4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(3,300,054)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365BA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8070" w14:textId="5496C2AC" w:rsidR="002A5D42" w:rsidRPr="00D93034" w:rsidRDefault="002A5D42" w:rsidP="002A5D4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92DC5" w:rsidRPr="00492DC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2DC5" w:rsidRPr="00492DC5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  <w:r w:rsidRPr="00D93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2DC5" w:rsidRPr="00492DC5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Pr="00D93034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2A5D42" w:rsidRPr="00D93034" w14:paraId="528B735C" w14:textId="77777777" w:rsidTr="00C742FB">
        <w:tc>
          <w:tcPr>
            <w:tcW w:w="2718" w:type="dxa"/>
            <w:vAlign w:val="bottom"/>
          </w:tcPr>
          <w:p w14:paraId="0A9E3A2C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7343" w14:textId="403FDDE5" w:rsidR="002A5D42" w:rsidRPr="00D93034" w:rsidRDefault="009C3032" w:rsidP="002A5D4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</w:t>
            </w:r>
            <w:r w:rsidR="009F563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991,210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4C3E8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6AC7" w14:textId="45599580" w:rsidR="002A5D42" w:rsidRPr="00D93034" w:rsidRDefault="00492DC5" w:rsidP="002A5D4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92D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2A5D42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2A5D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2A5D42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2A5D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0949C7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504E" w14:textId="62125450" w:rsidR="002A5D42" w:rsidRPr="00D93034" w:rsidRDefault="009F563E" w:rsidP="002A5D4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6,498,468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5814C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E2CF4" w14:textId="32D01294" w:rsidR="002A5D42" w:rsidRPr="00D93034" w:rsidRDefault="00E866AA" w:rsidP="002A5D4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866A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</w:t>
            </w:r>
            <w:r w:rsidR="002A5D42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6A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755</w:t>
            </w:r>
            <w:r w:rsidR="002A5D42" w:rsidRPr="00D930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866AA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F7F82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632A" w14:textId="4EFE5AD3" w:rsidR="002A5D42" w:rsidRPr="00D93034" w:rsidRDefault="009F563E" w:rsidP="002A5D4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8,489,678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7F9EF" w14:textId="77777777" w:rsidR="002A5D42" w:rsidRPr="00D93034" w:rsidRDefault="002A5D42" w:rsidP="002A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F7BB" w14:textId="1712337E" w:rsidR="002A5D42" w:rsidRPr="00D93034" w:rsidRDefault="00492DC5" w:rsidP="002A5D42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92DC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492D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2A5D42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2A5D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563</w:t>
            </w:r>
            <w:r w:rsidR="002A5D42"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2A5D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801E0A" w:rsidRPr="00D93034" w14:paraId="485EDCFD" w14:textId="77777777" w:rsidTr="00C742FB">
        <w:tc>
          <w:tcPr>
            <w:tcW w:w="2718" w:type="dxa"/>
            <w:vAlign w:val="bottom"/>
          </w:tcPr>
          <w:p w14:paraId="3B0E205E" w14:textId="7F5D7C9A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D9303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79C1ADD8" w14:textId="27FC8BDE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26D1" w14:textId="6D306425" w:rsidR="00801E0A" w:rsidRPr="00D93034" w:rsidRDefault="009F563E" w:rsidP="00801E0A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D8D067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ED44" w14:textId="2CA87286" w:rsidR="00801E0A" w:rsidRPr="00D93034" w:rsidRDefault="00801E0A" w:rsidP="00801E0A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FE081E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4C81" w14:textId="2C10520C" w:rsidR="00801E0A" w:rsidRPr="00D93034" w:rsidRDefault="009F563E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5B007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EDB1B" w14:textId="64A65218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92DC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2DC5">
              <w:rPr>
                <w:rFonts w:ascii="Angsana New" w:hAnsi="Angsana New"/>
                <w:sz w:val="28"/>
                <w:szCs w:val="28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85721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48EE" w14:textId="07F9ECD1" w:rsidR="00801E0A" w:rsidRPr="00D93034" w:rsidRDefault="009F563E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1B849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7C2F4" w14:textId="653B512A" w:rsidR="00801E0A" w:rsidRPr="00D93034" w:rsidRDefault="00801E0A" w:rsidP="00801E0A">
            <w:pPr>
              <w:pStyle w:val="a2"/>
              <w:tabs>
                <w:tab w:val="decimal" w:pos="814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92DC5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2DC5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  <w:r w:rsidRPr="00D930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01E0A" w:rsidRPr="00D93034" w14:paraId="006AD772" w14:textId="77777777" w:rsidTr="00C742FB">
        <w:trPr>
          <w:trHeight w:val="400"/>
        </w:trPr>
        <w:tc>
          <w:tcPr>
            <w:tcW w:w="2718" w:type="dxa"/>
            <w:vAlign w:val="bottom"/>
          </w:tcPr>
          <w:p w14:paraId="7A50A149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D930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6363" w14:textId="6D3561BD" w:rsidR="00801E0A" w:rsidRPr="00D93034" w:rsidRDefault="009F563E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1,991,210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1975CD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91317" w14:textId="43A6867E" w:rsidR="00801E0A" w:rsidRPr="00D93034" w:rsidRDefault="00801E0A" w:rsidP="00801E0A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2D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EE2D20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460151" w14:textId="5720925E" w:rsidR="00801E0A" w:rsidRPr="00D93034" w:rsidRDefault="009F563E" w:rsidP="00801E0A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6,496,824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D27FC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3EB28" w14:textId="0EFCA928" w:rsidR="00801E0A" w:rsidRPr="00D93034" w:rsidRDefault="00801E0A" w:rsidP="00801E0A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92D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11F3E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872D5" w14:textId="72096A3A" w:rsidR="00801E0A" w:rsidRPr="00D93034" w:rsidRDefault="0091792E" w:rsidP="00801E0A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8,488,034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9F8AC" w14:textId="77777777" w:rsidR="00801E0A" w:rsidRPr="00D93034" w:rsidRDefault="00801E0A" w:rsidP="00801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5A729" w14:textId="368A41A5" w:rsidR="00801E0A" w:rsidRPr="00D93034" w:rsidRDefault="00801E0A" w:rsidP="00801E0A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92D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562</w:t>
            </w:r>
            <w:r w:rsidRPr="00D93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079</w:t>
            </w:r>
          </w:p>
        </w:tc>
      </w:tr>
    </w:tbl>
    <w:p w14:paraId="0AF9D2AF" w14:textId="77777777" w:rsidR="006B2EB6" w:rsidRDefault="006B2EB6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14:paraId="0C4078D0" w14:textId="0DED5509" w:rsidR="00B02723" w:rsidRPr="0082412F" w:rsidRDefault="00B02723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492DC5" w:rsidRPr="00492DC5">
        <w:rPr>
          <w:rFonts w:ascii="Angsana New" w:hAnsi="Angsana New" w:hint="cs"/>
          <w:sz w:val="30"/>
          <w:szCs w:val="30"/>
        </w:rPr>
        <w:t>3</w:t>
      </w:r>
      <w:r w:rsidR="00C768D2">
        <w:rPr>
          <w:rFonts w:ascii="Angsana New" w:hAnsi="Angsana New"/>
          <w:sz w:val="30"/>
          <w:szCs w:val="30"/>
        </w:rPr>
        <w:t>0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C768D2">
        <w:rPr>
          <w:rFonts w:ascii="Angsana New" w:hAnsi="Angsana New" w:hint="cs"/>
          <w:sz w:val="30"/>
          <w:szCs w:val="30"/>
          <w:cs/>
        </w:rPr>
        <w:t>กันยายน</w:t>
      </w:r>
      <w:r w:rsidRPr="0082412F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492DC5">
        <w:rPr>
          <w:rFonts w:ascii="Angsana New" w:hAnsi="Angsana New" w:hint="cs"/>
          <w:sz w:val="30"/>
          <w:szCs w:val="30"/>
        </w:rPr>
        <w:t>256</w:t>
      </w:r>
      <w:r w:rsidR="00492DC5" w:rsidRPr="00492DC5">
        <w:rPr>
          <w:rFonts w:ascii="Angsana New" w:hAnsi="Angsana New"/>
          <w:sz w:val="30"/>
          <w:szCs w:val="30"/>
        </w:rPr>
        <w:t>5</w:t>
      </w:r>
      <w:r w:rsidRPr="00824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92DC5" w:rsidRPr="00492DC5">
        <w:rPr>
          <w:rFonts w:ascii="Angsana New" w:hAnsi="Angsana New" w:hint="cs"/>
          <w:sz w:val="30"/>
          <w:szCs w:val="30"/>
        </w:rPr>
        <w:t>31</w:t>
      </w:r>
      <w:r w:rsidRPr="008241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2DC5" w:rsidRPr="00492DC5">
        <w:rPr>
          <w:rFonts w:ascii="Angsana New" w:hAnsi="Angsana New" w:hint="cs"/>
          <w:sz w:val="30"/>
          <w:szCs w:val="30"/>
        </w:rPr>
        <w:t>256</w:t>
      </w:r>
      <w:r w:rsidR="00492DC5" w:rsidRPr="00492DC5">
        <w:rPr>
          <w:rFonts w:ascii="Angsana New" w:hAnsi="Angsana New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105EAF4" w14:textId="0A423BE2" w:rsidR="008103F3" w:rsidRDefault="008103F3" w:rsidP="00A67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164E1C" w14:paraId="6C978484" w14:textId="77777777" w:rsidTr="00CD33C5">
        <w:tc>
          <w:tcPr>
            <w:tcW w:w="3078" w:type="dxa"/>
            <w:shd w:val="clear" w:color="auto" w:fill="auto"/>
            <w:vAlign w:val="bottom"/>
          </w:tcPr>
          <w:p w14:paraId="2034BB7F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71187236"/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209CA02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3BC0" w:rsidRPr="00164E1C" w14:paraId="2561072E" w14:textId="77777777" w:rsidTr="00CD33C5">
        <w:tc>
          <w:tcPr>
            <w:tcW w:w="3078" w:type="dxa"/>
            <w:shd w:val="clear" w:color="auto" w:fill="auto"/>
            <w:vAlign w:val="bottom"/>
          </w:tcPr>
          <w:p w14:paraId="0BC3BB56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EF67DA0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013E437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CAFB64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0BF1820B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16854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A05131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FB97E8A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A386EA4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1F962D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50D293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72AB4BC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30864325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9CAAB0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10C592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8668E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23031A5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9177E9C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949D5" w:rsidRPr="00164E1C" w14:paraId="7C20E4F4" w14:textId="77777777" w:rsidTr="00CD33C5">
        <w:tc>
          <w:tcPr>
            <w:tcW w:w="3078" w:type="dxa"/>
            <w:shd w:val="clear" w:color="auto" w:fill="auto"/>
            <w:vAlign w:val="bottom"/>
          </w:tcPr>
          <w:p w14:paraId="165D47C1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13967B00" w14:textId="1417A239" w:rsidR="00F949D5" w:rsidRPr="0082412F" w:rsidRDefault="00C71BB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2DC5"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92DC5"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EF9783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13854E7E" w14:textId="581BE844" w:rsidR="00F949D5" w:rsidRPr="0082412F" w:rsidRDefault="00492DC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4457C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457C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9D5" w:rsidRPr="00164E1C" w14:paraId="4B57428F" w14:textId="77777777" w:rsidTr="00CD33C5">
        <w:tc>
          <w:tcPr>
            <w:tcW w:w="3078" w:type="dxa"/>
            <w:shd w:val="clear" w:color="auto" w:fill="auto"/>
            <w:vAlign w:val="bottom"/>
          </w:tcPr>
          <w:p w14:paraId="14FC52CA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2F00C376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002" w:rsidRPr="00164E1C" w14:paraId="02818AE0" w14:textId="77777777" w:rsidTr="00CD33C5">
        <w:tc>
          <w:tcPr>
            <w:tcW w:w="3078" w:type="dxa"/>
            <w:shd w:val="clear" w:color="auto" w:fill="auto"/>
            <w:vAlign w:val="bottom"/>
          </w:tcPr>
          <w:p w14:paraId="6DA146BB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F236B84" w14:textId="662916B6" w:rsidR="00C75002" w:rsidRPr="0082412F" w:rsidRDefault="00E0647E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3,189,096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E0A3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0E401EF" w14:textId="3EF3136F" w:rsidR="00C75002" w:rsidRPr="0082412F" w:rsidRDefault="00171A8D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1,991,210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2AD11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3A53494" w14:textId="509ADE6A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4</w:t>
            </w:r>
            <w:r w:rsidR="004F1AF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</w:rPr>
              <w:t>297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4F1AFC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65" w:type="dxa"/>
            <w:vAlign w:val="bottom"/>
          </w:tcPr>
          <w:p w14:paraId="23DEFE6A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3CD2EAAC" w14:textId="20846451" w:rsidR="00C75002" w:rsidRPr="00C75002" w:rsidRDefault="004F1AFC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808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C75002" w:rsidRPr="00164E1C" w14:paraId="3D30345A" w14:textId="77777777" w:rsidTr="00CD33C5">
        <w:tc>
          <w:tcPr>
            <w:tcW w:w="3078" w:type="dxa"/>
            <w:shd w:val="clear" w:color="auto" w:fill="auto"/>
            <w:vAlign w:val="bottom"/>
          </w:tcPr>
          <w:p w14:paraId="3EB9644E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6949CF44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A146C2" w14:textId="4D334BF3" w:rsidR="00C75002" w:rsidRPr="0082412F" w:rsidRDefault="00E0647E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8,484,855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245F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675E91" w14:textId="7F13B401" w:rsidR="00C75002" w:rsidRPr="0082412F" w:rsidRDefault="00171A8D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6,385,110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A3904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0E1F491" w14:textId="6D52EFAA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</w:rPr>
              <w:t>9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</w:rPr>
              <w:t>670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65" w:type="dxa"/>
            <w:vAlign w:val="bottom"/>
          </w:tcPr>
          <w:p w14:paraId="6770282E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4C24DD1" w14:textId="3747233C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</w:rPr>
              <w:t>6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</w:rPr>
              <w:t>766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C75002" w:rsidRPr="00164E1C" w14:paraId="0D8B8B6C" w14:textId="77777777" w:rsidTr="00CD33C5">
        <w:tc>
          <w:tcPr>
            <w:tcW w:w="3078" w:type="dxa"/>
            <w:shd w:val="clear" w:color="auto" w:fill="auto"/>
            <w:vAlign w:val="bottom"/>
          </w:tcPr>
          <w:p w14:paraId="7D5529F9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82806" w14:textId="7B717563" w:rsidR="00C75002" w:rsidRPr="0082412F" w:rsidRDefault="00E0647E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115,781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643DA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0B56" w14:textId="7D8DB197" w:rsidR="00C75002" w:rsidRPr="0082412F" w:rsidRDefault="00171A8D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113,358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82B4E3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1624FB8" w14:textId="573F0E74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</w:rPr>
              <w:t>1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4F1AFC">
              <w:rPr>
                <w:rFonts w:ascii="Angsana New" w:hAnsi="Angsana New"/>
                <w:sz w:val="30"/>
                <w:szCs w:val="30"/>
              </w:rPr>
              <w:t>053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4F1AFC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65" w:type="dxa"/>
            <w:vAlign w:val="bottom"/>
          </w:tcPr>
          <w:p w14:paraId="039904D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5C3C8C" w14:textId="442E40C7" w:rsidR="00C75002" w:rsidRPr="00C75002" w:rsidRDefault="004F1AFC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988</w:t>
            </w:r>
            <w:r w:rsidR="00C75002"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C75002" w:rsidRPr="00164E1C" w14:paraId="33D03D10" w14:textId="77777777" w:rsidTr="00CD33C5">
        <w:tc>
          <w:tcPr>
            <w:tcW w:w="3078" w:type="dxa"/>
            <w:shd w:val="clear" w:color="auto" w:fill="auto"/>
            <w:vAlign w:val="bottom"/>
          </w:tcPr>
          <w:p w14:paraId="3D70696E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6779" w14:textId="16588CBC" w:rsidR="00C75002" w:rsidRPr="0082412F" w:rsidRDefault="00E0647E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11,789,732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533D8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990A" w14:textId="6ABD9B82" w:rsidR="00C75002" w:rsidRPr="0082412F" w:rsidRDefault="00171A8D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8,489,678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DAF54A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700FDDD" w14:textId="0E0E9E00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65" w:type="dxa"/>
            <w:vAlign w:val="bottom"/>
          </w:tcPr>
          <w:p w14:paraId="4C17C2E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9DEE6A" w14:textId="069698B2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</w:tr>
      <w:tr w:rsidR="00C75002" w:rsidRPr="00164E1C" w14:paraId="5E05FA1D" w14:textId="77777777" w:rsidTr="00CD33C5">
        <w:tc>
          <w:tcPr>
            <w:tcW w:w="3078" w:type="dxa"/>
            <w:shd w:val="clear" w:color="auto" w:fill="auto"/>
            <w:vAlign w:val="bottom"/>
          </w:tcPr>
          <w:p w14:paraId="56C35F82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33F01F" w14:textId="42EA1D3C" w:rsidR="004A7793" w:rsidRPr="0082412F" w:rsidRDefault="00E0647E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(3,300,054)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8F8C57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078620" w14:textId="3914C55D" w:rsidR="00C75002" w:rsidRPr="0082412F" w:rsidRDefault="00171A8D" w:rsidP="0017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B14D04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8E49906" w14:textId="13623FF3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(</w:t>
            </w:r>
            <w:r w:rsidR="00492DC5" w:rsidRPr="00492DC5">
              <w:rPr>
                <w:rFonts w:ascii="Angsana New" w:hAnsi="Angsana New"/>
                <w:sz w:val="30"/>
                <w:szCs w:val="30"/>
              </w:rPr>
              <w:t>4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4F1AFC">
              <w:rPr>
                <w:rFonts w:ascii="Angsana New" w:hAnsi="Angsana New"/>
                <w:sz w:val="30"/>
                <w:szCs w:val="30"/>
              </w:rPr>
              <w:t>458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,</w:t>
            </w:r>
            <w:r w:rsidR="004F1AFC">
              <w:rPr>
                <w:rFonts w:ascii="Angsana New" w:hAnsi="Angsana New"/>
                <w:sz w:val="30"/>
                <w:szCs w:val="30"/>
              </w:rPr>
              <w:t>173</w:t>
            </w:r>
            <w:r w:rsidRPr="00C7500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34CF5DB6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24AE37D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345C8" w:rsidRPr="00164E1C" w14:paraId="25813DCE" w14:textId="77777777" w:rsidTr="00CD33C5">
        <w:tc>
          <w:tcPr>
            <w:tcW w:w="3078" w:type="dxa"/>
            <w:shd w:val="clear" w:color="auto" w:fill="auto"/>
            <w:vAlign w:val="bottom"/>
          </w:tcPr>
          <w:p w14:paraId="26592438" w14:textId="77777777" w:rsidR="00A345C8" w:rsidRPr="00E25D09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8241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</w:t>
            </w:r>
          </w:p>
          <w:p w14:paraId="44CF5195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D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9A7C7" w14:textId="4C8907D2" w:rsidR="00A345C8" w:rsidRPr="0082412F" w:rsidRDefault="00E0647E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(1,644)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2677A7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0CE5" w14:textId="6D07193D" w:rsidR="00A345C8" w:rsidRPr="0082412F" w:rsidRDefault="00171A8D" w:rsidP="00171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(1,644)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00951E" w14:textId="77777777" w:rsidR="00A345C8" w:rsidRPr="0082412F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9657757" w14:textId="0A2D21F3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Pr="00492DC5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5" w:type="dxa"/>
            <w:vAlign w:val="bottom"/>
          </w:tcPr>
          <w:p w14:paraId="24A01D79" w14:textId="77777777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76EC5" w14:textId="33D912C3" w:rsidR="00A345C8" w:rsidRPr="00C75002" w:rsidRDefault="00A345C8" w:rsidP="00A3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(</w:t>
            </w:r>
            <w:r w:rsidRPr="00492DC5">
              <w:rPr>
                <w:rFonts w:ascii="Angsana New" w:hAnsi="Angsana New" w:hint="cs"/>
                <w:sz w:val="30"/>
                <w:szCs w:val="30"/>
                <w:lang w:bidi="ar-SA"/>
              </w:rPr>
              <w:t>1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  <w:lang w:bidi="ar-SA"/>
              </w:rPr>
              <w:t>644</w:t>
            </w:r>
            <w:r w:rsidRPr="00C75002">
              <w:rPr>
                <w:rFonts w:ascii="Angsana New" w:hAnsi="Angsana New" w:hint="cs"/>
                <w:sz w:val="30"/>
                <w:szCs w:val="30"/>
                <w:lang w:val="en-GB" w:bidi="ar-SA"/>
              </w:rPr>
              <w:t>)</w:t>
            </w:r>
          </w:p>
        </w:tc>
      </w:tr>
      <w:tr w:rsidR="00C75002" w:rsidRPr="00164E1C" w14:paraId="678B027B" w14:textId="77777777" w:rsidTr="00CD33C5">
        <w:tc>
          <w:tcPr>
            <w:tcW w:w="3078" w:type="dxa"/>
            <w:shd w:val="clear" w:color="auto" w:fill="auto"/>
            <w:vAlign w:val="bottom"/>
          </w:tcPr>
          <w:p w14:paraId="6A2CD130" w14:textId="77777777" w:rsidR="00C75002" w:rsidRPr="0082412F" w:rsidRDefault="00C750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217F8" w14:textId="2D1090B8" w:rsidR="00C75002" w:rsidRPr="0082412F" w:rsidRDefault="00E0647E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8,488,034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E76C2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EDF5F" w14:textId="2E848164" w:rsidR="00C75002" w:rsidRPr="0082412F" w:rsidRDefault="00171A8D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8,488,034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AC12C1" w14:textId="77777777" w:rsidR="00C75002" w:rsidRPr="0082412F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vAlign w:val="bottom"/>
          </w:tcPr>
          <w:p w14:paraId="37586EC0" w14:textId="52AF88F7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562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079</w:t>
            </w:r>
          </w:p>
        </w:tc>
        <w:tc>
          <w:tcPr>
            <w:tcW w:w="265" w:type="dxa"/>
            <w:vAlign w:val="bottom"/>
          </w:tcPr>
          <w:p w14:paraId="569D804F" w14:textId="77777777" w:rsidR="00C75002" w:rsidRPr="00C75002" w:rsidRDefault="00C75002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73503841" w14:textId="5C344D97" w:rsidR="00C75002" w:rsidRPr="00C75002" w:rsidRDefault="00492DC5" w:rsidP="00C7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2DC5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562</w:t>
            </w:r>
            <w:r w:rsidR="00C75002" w:rsidRPr="00C75002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,</w:t>
            </w:r>
            <w:r w:rsidRPr="00492DC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079</w:t>
            </w:r>
          </w:p>
        </w:tc>
      </w:tr>
      <w:bookmarkEnd w:id="1"/>
    </w:tbl>
    <w:p w14:paraId="38602D82" w14:textId="4D466149" w:rsidR="008F3025" w:rsidRPr="002A5D42" w:rsidRDefault="008F3025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67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37"/>
        <w:gridCol w:w="1023"/>
        <w:gridCol w:w="265"/>
        <w:gridCol w:w="1084"/>
        <w:gridCol w:w="239"/>
        <w:gridCol w:w="1021"/>
      </w:tblGrid>
      <w:tr w:rsidR="002A5D42" w:rsidRPr="00700441" w14:paraId="38A68D12" w14:textId="77777777" w:rsidTr="00532F71">
        <w:trPr>
          <w:tblHeader/>
        </w:trPr>
        <w:tc>
          <w:tcPr>
            <w:tcW w:w="2329" w:type="pct"/>
            <w:hideMark/>
          </w:tcPr>
          <w:p w14:paraId="4E4EFE50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hideMark/>
          </w:tcPr>
          <w:p w14:paraId="477F145C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3CEA5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hideMark/>
          </w:tcPr>
          <w:p w14:paraId="48F6A1B6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F71" w:rsidRPr="00700441" w14:paraId="1C8A7BBE" w14:textId="77777777" w:rsidTr="00532F71">
        <w:trPr>
          <w:tblHeader/>
        </w:trPr>
        <w:tc>
          <w:tcPr>
            <w:tcW w:w="2329" w:type="pct"/>
            <w:hideMark/>
          </w:tcPr>
          <w:p w14:paraId="687ED017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6401F96A" w14:textId="3702BFFE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3ACA4966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7D6EAB7D" w14:textId="4146C7F0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9B5C7A9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6DB94B93" w14:textId="326D2B53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895348B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0F0DB94D" w14:textId="76BD0BD3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A5D42" w:rsidRPr="00700441" w14:paraId="600B28FD" w14:textId="77777777" w:rsidTr="00532F71">
        <w:trPr>
          <w:trHeight w:val="209"/>
          <w:tblHeader/>
        </w:trPr>
        <w:tc>
          <w:tcPr>
            <w:tcW w:w="2329" w:type="pct"/>
          </w:tcPr>
          <w:p w14:paraId="07B9E76B" w14:textId="77777777" w:rsidR="002A5D42" w:rsidRPr="00700441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1" w:type="pct"/>
            <w:gridSpan w:val="7"/>
            <w:hideMark/>
          </w:tcPr>
          <w:p w14:paraId="01EF9A9D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42" w:rsidRPr="00700441" w14:paraId="2D9430ED" w14:textId="77777777" w:rsidTr="00532F71">
        <w:trPr>
          <w:trHeight w:val="209"/>
          <w:tblHeader/>
        </w:trPr>
        <w:tc>
          <w:tcPr>
            <w:tcW w:w="2329" w:type="pct"/>
          </w:tcPr>
          <w:p w14:paraId="27305558" w14:textId="6E770FE0" w:rsidR="002A5D42" w:rsidRPr="00532F71" w:rsidRDefault="002A5D42" w:rsidP="00532F7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32F71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 w:rsidR="00532F71" w:rsidRPr="00532F71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671" w:type="pct"/>
            <w:gridSpan w:val="7"/>
          </w:tcPr>
          <w:p w14:paraId="0446DCE0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32F71" w:rsidRPr="00700441" w14:paraId="5A81BBDF" w14:textId="77777777" w:rsidTr="00532F71">
        <w:tc>
          <w:tcPr>
            <w:tcW w:w="2329" w:type="pct"/>
          </w:tcPr>
          <w:p w14:paraId="2925CCBD" w14:textId="613573AD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C71B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71B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71B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14:paraId="2A2C43EE" w14:textId="77777777" w:rsidR="002A5D42" w:rsidRDefault="002A5D42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7F36D00F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74D8BE0A" w14:textId="77777777" w:rsidR="002A5D42" w:rsidRPr="00700441" w:rsidRDefault="002A5D42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39FF89BB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5" w:type="pct"/>
          </w:tcPr>
          <w:p w14:paraId="1B53ADC4" w14:textId="77777777" w:rsidR="002A5D42" w:rsidRPr="000D72D7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3E0214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</w:tcPr>
          <w:p w14:paraId="09E2BD38" w14:textId="77777777" w:rsidR="002A5D42" w:rsidRPr="000D72D7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F71" w:rsidRPr="00700441" w14:paraId="53D173D7" w14:textId="77777777" w:rsidTr="00532F71">
        <w:tc>
          <w:tcPr>
            <w:tcW w:w="2329" w:type="pct"/>
            <w:hideMark/>
          </w:tcPr>
          <w:p w14:paraId="3E11527F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</w:tcPr>
          <w:p w14:paraId="3996AEF9" w14:textId="2ADB52D3" w:rsidR="002A5D42" w:rsidRPr="00B51914" w:rsidRDefault="007C2AF2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</w:tcPr>
          <w:p w14:paraId="64C36251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14:paraId="369FB1CA" w14:textId="6E90CB38" w:rsidR="002A5D42" w:rsidRPr="00700441" w:rsidRDefault="00E94E28" w:rsidP="00C710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27746F98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5" w:type="pct"/>
          </w:tcPr>
          <w:p w14:paraId="38E9F28F" w14:textId="29E5E5FE" w:rsidR="002A5D42" w:rsidRPr="00700441" w:rsidRDefault="007C2AF2" w:rsidP="004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6"/>
                <w:tab w:val="decimal" w:pos="60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</w:p>
        </w:tc>
        <w:tc>
          <w:tcPr>
            <w:tcW w:w="129" w:type="pct"/>
          </w:tcPr>
          <w:p w14:paraId="020B37B6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</w:tcPr>
          <w:p w14:paraId="0364F9D8" w14:textId="61F5833D" w:rsidR="002A5D42" w:rsidRPr="00700441" w:rsidRDefault="00C71BB3" w:rsidP="0053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532F71" w:rsidRPr="00700441" w14:paraId="5B2DAA24" w14:textId="77777777" w:rsidTr="00532F71">
        <w:tc>
          <w:tcPr>
            <w:tcW w:w="2329" w:type="pct"/>
            <w:hideMark/>
          </w:tcPr>
          <w:p w14:paraId="2555DB8F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3" w:type="pct"/>
          </w:tcPr>
          <w:p w14:paraId="69D4CD0C" w14:textId="3E1E99F6" w:rsidR="002A5D42" w:rsidRPr="003A7FA7" w:rsidRDefault="007C2AF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(1,678)</w:t>
            </w:r>
          </w:p>
        </w:tc>
        <w:tc>
          <w:tcPr>
            <w:tcW w:w="128" w:type="pct"/>
          </w:tcPr>
          <w:p w14:paraId="23CB25DE" w14:textId="77777777" w:rsidR="002A5D42" w:rsidRPr="003A7FA7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43788DB0" w14:textId="51165AE5" w:rsidR="002A5D42" w:rsidRPr="00700441" w:rsidRDefault="00C71BB3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92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143" w:type="pct"/>
          </w:tcPr>
          <w:p w14:paraId="02E08331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5" w:type="pct"/>
          </w:tcPr>
          <w:p w14:paraId="7A1591A4" w14:textId="5E093E37" w:rsidR="002A5D42" w:rsidRPr="00700441" w:rsidRDefault="007C2AF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6"/>
                <w:tab w:val="decimal" w:pos="60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10,25</w:t>
            </w:r>
            <w:r w:rsidR="00F173A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29" w:type="pct"/>
          </w:tcPr>
          <w:p w14:paraId="28812C2E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1" w:type="pct"/>
          </w:tcPr>
          <w:p w14:paraId="7E88A4F8" w14:textId="556C02A0" w:rsidR="002A5D42" w:rsidRPr="00A238BB" w:rsidRDefault="00C71BB3" w:rsidP="0053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11,047</w:t>
            </w:r>
          </w:p>
        </w:tc>
      </w:tr>
      <w:tr w:rsidR="00532F71" w:rsidRPr="00700441" w14:paraId="7261F5A9" w14:textId="77777777" w:rsidTr="00532F71">
        <w:tc>
          <w:tcPr>
            <w:tcW w:w="2329" w:type="pct"/>
            <w:hideMark/>
          </w:tcPr>
          <w:p w14:paraId="01E4FE39" w14:textId="77777777" w:rsidR="002A5D42" w:rsidRPr="00700441" w:rsidRDefault="002A5D42" w:rsidP="00C7102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pacing w:val="4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83" w:type="pct"/>
          </w:tcPr>
          <w:p w14:paraId="48F98DB3" w14:textId="5EF379D3" w:rsidR="002A5D42" w:rsidRPr="00700441" w:rsidRDefault="007C2AF2" w:rsidP="00A238BB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8" w:type="pct"/>
          </w:tcPr>
          <w:p w14:paraId="28BDE053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1753A7E5" w14:textId="0ED12E93" w:rsidR="002A5D42" w:rsidRPr="00700441" w:rsidRDefault="00C71BB3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(196)</w:t>
            </w:r>
          </w:p>
        </w:tc>
        <w:tc>
          <w:tcPr>
            <w:tcW w:w="143" w:type="pct"/>
          </w:tcPr>
          <w:p w14:paraId="7F5CCA90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5D3F65E" w14:textId="37053C9F" w:rsidR="002A5D42" w:rsidRPr="00B51914" w:rsidRDefault="007C2AF2" w:rsidP="00A238BB">
            <w:pPr>
              <w:pStyle w:val="a2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</w:tcPr>
          <w:p w14:paraId="4F9F37F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A329A9B" w14:textId="79184C9A" w:rsidR="002A5D42" w:rsidRPr="00E94E28" w:rsidRDefault="00E94E28" w:rsidP="00F56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E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00F0B7B" w14:textId="7C383EFA" w:rsidR="002A5D42" w:rsidRPr="006B2EB6" w:rsidRDefault="002A5D42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990"/>
        <w:gridCol w:w="270"/>
        <w:gridCol w:w="1080"/>
        <w:gridCol w:w="250"/>
        <w:gridCol w:w="1010"/>
      </w:tblGrid>
      <w:tr w:rsidR="00F949D5" w:rsidRPr="00B165D6" w14:paraId="0BBBFDC7" w14:textId="77777777" w:rsidTr="00532F71">
        <w:trPr>
          <w:tblHeader/>
        </w:trPr>
        <w:tc>
          <w:tcPr>
            <w:tcW w:w="4320" w:type="dxa"/>
            <w:vAlign w:val="bottom"/>
          </w:tcPr>
          <w:p w14:paraId="4457FD5C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E9F96F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B6FC58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9F94AE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B165D6" w14:paraId="232DC514" w14:textId="77777777" w:rsidTr="00532F71">
        <w:trPr>
          <w:tblHeader/>
        </w:trPr>
        <w:tc>
          <w:tcPr>
            <w:tcW w:w="4320" w:type="dxa"/>
            <w:vAlign w:val="bottom"/>
          </w:tcPr>
          <w:p w14:paraId="46037E0E" w14:textId="77777777" w:rsidR="00F949D5" w:rsidRPr="0082412F" w:rsidRDefault="00F949D5" w:rsidP="00976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07B2DC" w14:textId="313282F8" w:rsidR="00F949D5" w:rsidRPr="0082412F" w:rsidRDefault="00C71BB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3565583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736D1" w14:textId="3D420E6A" w:rsidR="00F949D5" w:rsidRPr="0082412F" w:rsidRDefault="00492DC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5FE9FC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57E4C" w14:textId="66B3D50C" w:rsidR="00F949D5" w:rsidRPr="0082412F" w:rsidRDefault="00C71BB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0" w:type="dxa"/>
            <w:vAlign w:val="bottom"/>
          </w:tcPr>
          <w:p w14:paraId="690B08F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764DAE1" w14:textId="497E6AB1" w:rsidR="00F949D5" w:rsidRPr="0082412F" w:rsidRDefault="00492DC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43502" w:rsidRPr="00B165D6" w14:paraId="5F1EAD73" w14:textId="77777777" w:rsidTr="00532F71">
        <w:trPr>
          <w:tblHeader/>
        </w:trPr>
        <w:tc>
          <w:tcPr>
            <w:tcW w:w="4320" w:type="dxa"/>
            <w:vAlign w:val="bottom"/>
          </w:tcPr>
          <w:p w14:paraId="2DEE53DA" w14:textId="61B132CC" w:rsidR="00243502" w:rsidRPr="0082412F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3A5E4" w14:textId="38C649CC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FF18C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7259E7" w14:textId="5673D9BB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FEF26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B664C9" w14:textId="595EE091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7456702" w14:textId="77777777" w:rsidR="00243502" w:rsidRPr="0082412F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C8D9875" w14:textId="7043F516" w:rsidR="00243502" w:rsidRPr="0082412F" w:rsidRDefault="00492DC5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949D5" w:rsidRPr="00B165D6" w14:paraId="1673B6CF" w14:textId="77777777" w:rsidTr="00532F71">
        <w:trPr>
          <w:tblHeader/>
        </w:trPr>
        <w:tc>
          <w:tcPr>
            <w:tcW w:w="4320" w:type="dxa"/>
            <w:vAlign w:val="bottom"/>
          </w:tcPr>
          <w:p w14:paraId="36F0F2D0" w14:textId="77777777" w:rsidR="00F949D5" w:rsidRPr="0082412F" w:rsidRDefault="00F949D5" w:rsidP="00976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49FEDD4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502" w:rsidRPr="00583EEB" w14:paraId="6C81B41B" w14:textId="77777777" w:rsidTr="00532F71">
        <w:tc>
          <w:tcPr>
            <w:tcW w:w="4320" w:type="dxa"/>
            <w:vAlign w:val="bottom"/>
          </w:tcPr>
          <w:p w14:paraId="7038E00A" w14:textId="013520A3" w:rsidR="00243502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14:paraId="50F7CC5A" w14:textId="50E704E9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7881D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DD9E33" w14:textId="026F1468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0ABFF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2BAAC" w14:textId="534631A7" w:rsidR="00243502" w:rsidRPr="00583EEB" w:rsidRDefault="00243502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37039D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366DEE5" w14:textId="0BE8F0EB" w:rsidR="00243502" w:rsidRPr="00583EEB" w:rsidRDefault="00243502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242F1B68" w14:textId="77777777" w:rsidTr="00532F71">
        <w:tc>
          <w:tcPr>
            <w:tcW w:w="4320" w:type="dxa"/>
            <w:vAlign w:val="bottom"/>
          </w:tcPr>
          <w:p w14:paraId="61D2100F" w14:textId="6C3737BE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BEF9EC" w14:textId="33960251" w:rsidR="00E94E28" w:rsidRPr="00583EEB" w:rsidRDefault="00F80828" w:rsidP="00AD1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86B0D9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3B2DB3" w14:textId="1D6252A9" w:rsidR="00E94E28" w:rsidRPr="00583EEB" w:rsidRDefault="00E94E28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55270F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C84E07" w14:textId="47C6E041" w:rsidR="00E94E28" w:rsidRPr="00583EEB" w:rsidRDefault="00F80828" w:rsidP="00FB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5,105,000</w:t>
            </w:r>
          </w:p>
        </w:tc>
        <w:tc>
          <w:tcPr>
            <w:tcW w:w="250" w:type="dxa"/>
            <w:vAlign w:val="bottom"/>
          </w:tcPr>
          <w:p w14:paraId="4E664BBE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457492C3" w14:textId="4D195F67" w:rsidR="00E94E28" w:rsidRPr="00583EEB" w:rsidRDefault="00E94E28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5,140,000</w:t>
            </w:r>
          </w:p>
        </w:tc>
      </w:tr>
      <w:tr w:rsidR="00E94E28" w:rsidRPr="00583EEB" w14:paraId="4D31007F" w14:textId="77777777" w:rsidTr="00E24EEB">
        <w:tc>
          <w:tcPr>
            <w:tcW w:w="4320" w:type="dxa"/>
            <w:vAlign w:val="bottom"/>
          </w:tcPr>
          <w:p w14:paraId="435F2A3E" w14:textId="77777777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E466E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4BEE8D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0B7A2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5914D7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812F36" w14:textId="77777777" w:rsidR="00E94E28" w:rsidRPr="00583EEB" w:rsidRDefault="00E94E28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AFCD97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112ED869" w14:textId="77777777" w:rsidR="00E94E28" w:rsidRPr="00583EEB" w:rsidRDefault="00E94E28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EB" w:rsidRPr="00583EEB" w14:paraId="1C03903E" w14:textId="77777777" w:rsidTr="00E24EEB">
        <w:tc>
          <w:tcPr>
            <w:tcW w:w="4320" w:type="dxa"/>
            <w:vAlign w:val="bottom"/>
          </w:tcPr>
          <w:p w14:paraId="57A297DB" w14:textId="622682BC" w:rsidR="00E24EEB" w:rsidRPr="00E24EEB" w:rsidRDefault="00E24EE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4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3A89397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32B1F7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E22DB7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00AF48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122EB" w14:textId="77777777" w:rsidR="00E24EEB" w:rsidRPr="00583EEB" w:rsidRDefault="00E24EEB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8B548F7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DBD2364" w14:textId="77777777" w:rsidR="00E24EEB" w:rsidRPr="00583EEB" w:rsidRDefault="00E24EEB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EB" w:rsidRPr="00583EEB" w14:paraId="1D5B034E" w14:textId="77777777" w:rsidTr="00E24EEB">
        <w:tc>
          <w:tcPr>
            <w:tcW w:w="4320" w:type="dxa"/>
            <w:vAlign w:val="bottom"/>
          </w:tcPr>
          <w:p w14:paraId="2B369725" w14:textId="3BEF7BDD" w:rsidR="00E24EEB" w:rsidRPr="00583EEB" w:rsidRDefault="00E24EE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512408" w14:textId="2711BC3B" w:rsidR="00E24EEB" w:rsidRPr="00E24EEB" w:rsidRDefault="00E24EEB" w:rsidP="00E24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EEB">
              <w:rPr>
                <w:rFonts w:ascii="Angsana New" w:hAnsi="Angsana New"/>
                <w:b/>
                <w:bCs/>
                <w:sz w:val="30"/>
                <w:szCs w:val="30"/>
              </w:rPr>
              <w:t>4,605</w:t>
            </w:r>
          </w:p>
        </w:tc>
        <w:tc>
          <w:tcPr>
            <w:tcW w:w="270" w:type="dxa"/>
            <w:vAlign w:val="bottom"/>
          </w:tcPr>
          <w:p w14:paraId="0BE02C96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1B3CA0" w14:textId="1E0C78BE" w:rsidR="00E24EEB" w:rsidRPr="00E24EEB" w:rsidRDefault="00E24EEB" w:rsidP="00E24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F1A090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A9975F" w14:textId="10494503" w:rsidR="00E24EEB" w:rsidRPr="00E24EEB" w:rsidRDefault="00E24EEB" w:rsidP="00E24EE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7620CFEE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63D5D50B" w14:textId="4F7F4179" w:rsidR="00E24EEB" w:rsidRPr="00E24EEB" w:rsidRDefault="00E24EEB" w:rsidP="00E24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E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4EEB" w:rsidRPr="00583EEB" w14:paraId="2164BDB4" w14:textId="77777777" w:rsidTr="00E24EEB">
        <w:tc>
          <w:tcPr>
            <w:tcW w:w="4320" w:type="dxa"/>
            <w:vAlign w:val="bottom"/>
          </w:tcPr>
          <w:p w14:paraId="048944FB" w14:textId="77777777" w:rsidR="00E24EEB" w:rsidRPr="00583EEB" w:rsidRDefault="00E24EEB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128070F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A394EE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953710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6E6163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19B077A" w14:textId="77777777" w:rsidR="00E24EEB" w:rsidRPr="00583EEB" w:rsidRDefault="00E24EEB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37ABE8C" w14:textId="77777777" w:rsidR="00E24EEB" w:rsidRPr="00583EEB" w:rsidRDefault="00E24EEB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66ECB190" w14:textId="77777777" w:rsidR="00E24EEB" w:rsidRPr="00583EEB" w:rsidRDefault="00E24EEB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61D154B0" w14:textId="77777777" w:rsidTr="00532F71">
        <w:tc>
          <w:tcPr>
            <w:tcW w:w="4320" w:type="dxa"/>
            <w:vAlign w:val="bottom"/>
          </w:tcPr>
          <w:p w14:paraId="7FADCA4B" w14:textId="6912B092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936A8AA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160B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74575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D08D92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D3DB61" w14:textId="77777777" w:rsidR="00E94E28" w:rsidRPr="00583EEB" w:rsidRDefault="00E94E28" w:rsidP="0024350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B93DAB4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239E349" w14:textId="77777777" w:rsidR="00E94E28" w:rsidRPr="00583EEB" w:rsidRDefault="00E94E28" w:rsidP="004F1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E28" w:rsidRPr="00583EEB" w14:paraId="55E122F5" w14:textId="77777777" w:rsidTr="00532F71">
        <w:tc>
          <w:tcPr>
            <w:tcW w:w="4320" w:type="dxa"/>
            <w:vAlign w:val="bottom"/>
          </w:tcPr>
          <w:p w14:paraId="4EABE0A4" w14:textId="36646A62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vAlign w:val="bottom"/>
          </w:tcPr>
          <w:p w14:paraId="32D5DF2D" w14:textId="39303E10" w:rsidR="00E94E28" w:rsidRPr="00583EEB" w:rsidRDefault="00425DEC" w:rsidP="00DE7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58,547</w:t>
            </w:r>
          </w:p>
        </w:tc>
        <w:tc>
          <w:tcPr>
            <w:tcW w:w="270" w:type="dxa"/>
            <w:vAlign w:val="bottom"/>
          </w:tcPr>
          <w:p w14:paraId="51DF94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5FDCFA" w14:textId="45521422" w:rsidR="00E94E28" w:rsidRPr="00583EEB" w:rsidRDefault="00E94E28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78,175</w:t>
            </w:r>
          </w:p>
        </w:tc>
        <w:tc>
          <w:tcPr>
            <w:tcW w:w="270" w:type="dxa"/>
            <w:vAlign w:val="bottom"/>
          </w:tcPr>
          <w:p w14:paraId="3DAD16BF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4E7282" w14:textId="00164A7C" w:rsidR="00E94E28" w:rsidRPr="00583EEB" w:rsidRDefault="00745C6D" w:rsidP="00745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50" w:type="dxa"/>
            <w:vAlign w:val="bottom"/>
          </w:tcPr>
          <w:p w14:paraId="408BA5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867EC4D" w14:textId="78DB30B8" w:rsidR="00E94E28" w:rsidRPr="00583EEB" w:rsidRDefault="00E94E28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502" w:rsidRPr="00583EEB" w14:paraId="358BD626" w14:textId="77777777" w:rsidTr="00532F71">
        <w:tc>
          <w:tcPr>
            <w:tcW w:w="4320" w:type="dxa"/>
            <w:vAlign w:val="bottom"/>
          </w:tcPr>
          <w:p w14:paraId="46E7637F" w14:textId="2FA6B8D5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5E0EA5C" w14:textId="16354220" w:rsidR="00243502" w:rsidRPr="00583EEB" w:rsidRDefault="00425DEC" w:rsidP="00425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8BA27E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571CC" w14:textId="77777777" w:rsidR="00243502" w:rsidRPr="00583EEB" w:rsidRDefault="00243502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4B778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353669" w14:textId="13C2B861" w:rsidR="00243502" w:rsidRPr="00583EEB" w:rsidRDefault="00745C6D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10,059</w:t>
            </w:r>
          </w:p>
        </w:tc>
        <w:tc>
          <w:tcPr>
            <w:tcW w:w="250" w:type="dxa"/>
            <w:vAlign w:val="bottom"/>
          </w:tcPr>
          <w:p w14:paraId="6E750EBE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1BC37C7F" w14:textId="3780D49D" w:rsidR="00243502" w:rsidRPr="00583EEB" w:rsidRDefault="00492DC5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12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="004F1AFC" w:rsidRPr="00583EEB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243502" w:rsidRPr="00583EEB" w14:paraId="6EBEFCCB" w14:textId="77777777" w:rsidTr="00532F71">
        <w:tc>
          <w:tcPr>
            <w:tcW w:w="4320" w:type="dxa"/>
            <w:vAlign w:val="bottom"/>
          </w:tcPr>
          <w:p w14:paraId="3EF9E768" w14:textId="2A0D83D2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42F439F" w14:textId="40DB5EBE" w:rsidR="00243502" w:rsidRPr="00583EEB" w:rsidRDefault="00425DEC" w:rsidP="00425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29,579</w:t>
            </w:r>
          </w:p>
        </w:tc>
        <w:tc>
          <w:tcPr>
            <w:tcW w:w="270" w:type="dxa"/>
            <w:vAlign w:val="bottom"/>
          </w:tcPr>
          <w:p w14:paraId="7441DF22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A1A48" w14:textId="63709C3B" w:rsidR="00243502" w:rsidRPr="00583EEB" w:rsidRDefault="00492DC5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16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  <w:vAlign w:val="bottom"/>
          </w:tcPr>
          <w:p w14:paraId="6A6F0A9B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F6BCF7" w14:textId="000FB412" w:rsidR="00243502" w:rsidRPr="00583EEB" w:rsidRDefault="00745C6D" w:rsidP="003B2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14,655</w:t>
            </w:r>
          </w:p>
        </w:tc>
        <w:tc>
          <w:tcPr>
            <w:tcW w:w="250" w:type="dxa"/>
            <w:vAlign w:val="bottom"/>
          </w:tcPr>
          <w:p w14:paraId="54BC35B5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6542C2" w14:textId="46000AA7" w:rsidR="00243502" w:rsidRPr="00583EEB" w:rsidRDefault="00492DC5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15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243502" w:rsidRPr="00583EEB" w14:paraId="495415CF" w14:textId="77777777" w:rsidTr="00532F71">
        <w:tc>
          <w:tcPr>
            <w:tcW w:w="4320" w:type="dxa"/>
            <w:vAlign w:val="bottom"/>
          </w:tcPr>
          <w:p w14:paraId="458CCA00" w14:textId="77777777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2E3060" w14:textId="3ACE6A2D" w:rsidR="00243502" w:rsidRPr="00583EEB" w:rsidRDefault="00425DEC" w:rsidP="00425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2AC91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A2FA69" w14:textId="749726FF" w:rsidR="00243502" w:rsidRPr="00583EEB" w:rsidRDefault="00492DC5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="004F1AFC" w:rsidRPr="00583EEB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70" w:type="dxa"/>
            <w:vAlign w:val="bottom"/>
          </w:tcPr>
          <w:p w14:paraId="3C6D6FC7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5F2C5" w14:textId="757BD6D3" w:rsidR="00243502" w:rsidRPr="00583EEB" w:rsidRDefault="00745C6D" w:rsidP="003B28B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B1F425C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5941B89C" w14:textId="0FB21E72" w:rsidR="00243502" w:rsidRPr="00583EEB" w:rsidRDefault="00492DC5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2</w:t>
            </w:r>
            <w:r w:rsidR="00243502" w:rsidRPr="00583EEB">
              <w:rPr>
                <w:rFonts w:ascii="Angsana New" w:hAnsi="Angsana New"/>
                <w:sz w:val="30"/>
                <w:szCs w:val="30"/>
              </w:rPr>
              <w:t>,</w:t>
            </w:r>
            <w:r w:rsidR="004F1AFC" w:rsidRPr="00583EEB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243502" w:rsidRPr="00583EEB" w14:paraId="69D14BA2" w14:textId="77777777" w:rsidTr="00532F71">
        <w:tc>
          <w:tcPr>
            <w:tcW w:w="4320" w:type="dxa"/>
            <w:vAlign w:val="bottom"/>
          </w:tcPr>
          <w:p w14:paraId="39D57792" w14:textId="77777777" w:rsidR="00243502" w:rsidRPr="00583EEB" w:rsidRDefault="00243502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8FFEB" w14:textId="58D613C4" w:rsidR="00243502" w:rsidRPr="00425DEC" w:rsidRDefault="00425DEC" w:rsidP="00425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DEC">
              <w:rPr>
                <w:rFonts w:ascii="Angsana New" w:hAnsi="Angsana New"/>
                <w:b/>
                <w:bCs/>
                <w:sz w:val="30"/>
                <w:szCs w:val="30"/>
              </w:rPr>
              <w:t>88,126</w:t>
            </w:r>
          </w:p>
        </w:tc>
        <w:tc>
          <w:tcPr>
            <w:tcW w:w="270" w:type="dxa"/>
            <w:vAlign w:val="bottom"/>
          </w:tcPr>
          <w:p w14:paraId="6A5EB91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EF24E2" w14:textId="1C759443" w:rsidR="00243502" w:rsidRPr="00583EEB" w:rsidRDefault="00492DC5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24350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vAlign w:val="bottom"/>
          </w:tcPr>
          <w:p w14:paraId="4766CC2A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34DD6" w14:textId="49E0BB5F" w:rsidR="00243502" w:rsidRPr="00583EEB" w:rsidRDefault="00745C6D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25,327</w:t>
            </w:r>
          </w:p>
        </w:tc>
        <w:tc>
          <w:tcPr>
            <w:tcW w:w="250" w:type="dxa"/>
            <w:vAlign w:val="bottom"/>
          </w:tcPr>
          <w:p w14:paraId="72BDD7C4" w14:textId="77777777" w:rsidR="00243502" w:rsidRPr="00583EEB" w:rsidRDefault="00243502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780B6FEA" w14:textId="5317857C" w:rsidR="00243502" w:rsidRPr="00583EEB" w:rsidRDefault="00492DC5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43502" w:rsidRPr="00583E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</w:tr>
      <w:tr w:rsidR="00E94E28" w:rsidRPr="00583EEB" w14:paraId="4BC9240D" w14:textId="77777777" w:rsidTr="00532F71">
        <w:tc>
          <w:tcPr>
            <w:tcW w:w="4320" w:type="dxa"/>
            <w:vAlign w:val="bottom"/>
          </w:tcPr>
          <w:p w14:paraId="253F1086" w14:textId="77777777" w:rsidR="00E94E28" w:rsidRPr="00583EEB" w:rsidRDefault="00E94E28" w:rsidP="00283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69B9B8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06CE45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23DB73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0A68EF6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C75871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A98E887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471D5816" w14:textId="77777777" w:rsidR="00E94E28" w:rsidRPr="00583EEB" w:rsidRDefault="00E94E28" w:rsidP="002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94E28" w:rsidRPr="00583EEB" w14:paraId="34247B89" w14:textId="77777777" w:rsidTr="00532F71">
        <w:tc>
          <w:tcPr>
            <w:tcW w:w="4320" w:type="dxa"/>
            <w:vAlign w:val="bottom"/>
          </w:tcPr>
          <w:p w14:paraId="7CA515BD" w14:textId="252C8567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83E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1080" w:type="dxa"/>
            <w:vAlign w:val="bottom"/>
          </w:tcPr>
          <w:p w14:paraId="643FF403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80F6C7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7E20B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1F7B137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65010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84A61C9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78962C0A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94E28" w:rsidRPr="00583EEB" w14:paraId="0FC54326" w14:textId="77777777" w:rsidTr="00532F71">
        <w:tc>
          <w:tcPr>
            <w:tcW w:w="4320" w:type="dxa"/>
            <w:vAlign w:val="bottom"/>
          </w:tcPr>
          <w:p w14:paraId="60FF83A1" w14:textId="6F7591DD" w:rsidR="00E94E28" w:rsidRPr="00583EEB" w:rsidRDefault="00E94E28" w:rsidP="00E9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69B4D8" w14:textId="1F3D8F46" w:rsidR="00E94E28" w:rsidRPr="00583EEB" w:rsidRDefault="00564F0A" w:rsidP="00DE7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70" w:type="dxa"/>
            <w:vAlign w:val="bottom"/>
          </w:tcPr>
          <w:p w14:paraId="034B97E4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60EBC01" w14:textId="1ED893FC" w:rsidR="00E94E28" w:rsidRPr="00583EEB" w:rsidRDefault="00E94E28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4,235</w:t>
            </w:r>
          </w:p>
        </w:tc>
        <w:tc>
          <w:tcPr>
            <w:tcW w:w="270" w:type="dxa"/>
            <w:vAlign w:val="bottom"/>
          </w:tcPr>
          <w:p w14:paraId="7E4F325A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4B9C2D" w14:textId="387C8984" w:rsidR="00E94E28" w:rsidRPr="00583EEB" w:rsidRDefault="00564F0A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50" w:type="dxa"/>
            <w:vAlign w:val="bottom"/>
          </w:tcPr>
          <w:p w14:paraId="52B32DDB" w14:textId="77777777" w:rsidR="00E94E28" w:rsidRPr="00583EEB" w:rsidRDefault="00E94E28" w:rsidP="00E9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3EF31DA6" w14:textId="1487DBA4" w:rsidR="00E94E28" w:rsidRPr="00583EEB" w:rsidRDefault="00E94E28" w:rsidP="00532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83EEB">
              <w:rPr>
                <w:rFonts w:ascii="Angsana New" w:hAnsi="Angsana New"/>
                <w:b/>
                <w:bCs/>
                <w:sz w:val="30"/>
                <w:szCs w:val="30"/>
              </w:rPr>
              <w:t>4,235</w:t>
            </w:r>
          </w:p>
        </w:tc>
      </w:tr>
    </w:tbl>
    <w:p w14:paraId="7A9137F4" w14:textId="4394E2A8" w:rsidR="00771F1A" w:rsidRDefault="00771F1A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</w:rPr>
      </w:pPr>
    </w:p>
    <w:p w14:paraId="41C81136" w14:textId="184772FD" w:rsidR="006B2EB6" w:rsidRDefault="006B2EB6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3CF1CA08" w14:textId="738FE029" w:rsidR="005F680B" w:rsidRPr="00583EEB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bookmarkStart w:id="2" w:name="_Hlk71187429"/>
      <w:r w:rsidRPr="00583EEB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สัญญาที่สำคัญในระหว่างไตรมาส</w:t>
      </w:r>
    </w:p>
    <w:p w14:paraId="3E8A9186" w14:textId="77777777" w:rsidR="005F680B" w:rsidRPr="00583EEB" w:rsidRDefault="005F680B" w:rsidP="00CD3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2"/>
    <w:p w14:paraId="3725EB93" w14:textId="5E8E138B" w:rsidR="0035292C" w:rsidRPr="00583EEB" w:rsidRDefault="0035292C" w:rsidP="003529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3EE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583E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0B909A82" w14:textId="45842CFE" w:rsidR="0035292C" w:rsidRPr="004653B1" w:rsidRDefault="0035292C" w:rsidP="0046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D40EBE" w14:textId="5162EE6B" w:rsidR="00680461" w:rsidRPr="000666CA" w:rsidRDefault="0035292C" w:rsidP="006804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6A2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E6A21">
        <w:rPr>
          <w:rFonts w:ascii="Angsana New" w:hAnsi="Angsana New"/>
          <w:sz w:val="30"/>
          <w:szCs w:val="30"/>
        </w:rPr>
        <w:t xml:space="preserve">1 </w:t>
      </w:r>
      <w:r w:rsidRPr="005E6A2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E6A21">
        <w:rPr>
          <w:rFonts w:ascii="Angsana New" w:hAnsi="Angsana New"/>
          <w:sz w:val="30"/>
          <w:szCs w:val="30"/>
        </w:rPr>
        <w:t>2565</w:t>
      </w:r>
      <w:r w:rsidRPr="005E6A21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บริษัทได้ลงนามในสัญญาเงินกู้กับบริษัท ติงส์ ออน เน็ต จำกัด ซึ่งเป็นการร่วมค้าทางตรง โดยมีวงเงินให้กู้ยืมตามสัดส่วนการลงทุนเป็นจำนวนเงิน </w:t>
      </w:r>
      <w:r w:rsidRPr="005E6A21">
        <w:rPr>
          <w:rFonts w:ascii="Angsana New" w:hAnsi="Angsana New"/>
          <w:sz w:val="30"/>
          <w:szCs w:val="30"/>
        </w:rPr>
        <w:t xml:space="preserve">35 </w:t>
      </w:r>
      <w:r w:rsidRPr="005E6A21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Pr="005E6A21">
        <w:rPr>
          <w:rFonts w:ascii="Angsana New" w:hAnsi="Angsana New"/>
          <w:sz w:val="30"/>
          <w:szCs w:val="30"/>
        </w:rPr>
        <w:t xml:space="preserve">5.30 </w:t>
      </w:r>
      <w:r w:rsidRPr="005E6A21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A123F7">
        <w:rPr>
          <w:rFonts w:ascii="Angsana New" w:hAnsi="Angsana New" w:hint="cs"/>
          <w:sz w:val="30"/>
          <w:szCs w:val="30"/>
          <w:cs/>
        </w:rPr>
        <w:t xml:space="preserve">มีกำหนดชำระคืนเงินต้นและดอกเบี้ยตามที่ระบุไว้ในสัญญา ณ วันที่ </w:t>
      </w:r>
      <w:r w:rsidR="00C71BB3" w:rsidRPr="00A123F7">
        <w:rPr>
          <w:rFonts w:ascii="Angsana New" w:hAnsi="Angsana New"/>
          <w:sz w:val="30"/>
          <w:szCs w:val="30"/>
        </w:rPr>
        <w:t xml:space="preserve">30 </w:t>
      </w:r>
      <w:r w:rsidR="00C71BB3" w:rsidRPr="00A123F7">
        <w:rPr>
          <w:rFonts w:ascii="Angsana New" w:hAnsi="Angsana New" w:hint="cs"/>
          <w:sz w:val="30"/>
          <w:szCs w:val="30"/>
          <w:cs/>
        </w:rPr>
        <w:t>กันยายน</w:t>
      </w:r>
      <w:r w:rsidRPr="00A123F7">
        <w:rPr>
          <w:rFonts w:ascii="Angsana New" w:hAnsi="Angsana New" w:hint="cs"/>
          <w:sz w:val="30"/>
          <w:szCs w:val="30"/>
          <w:cs/>
        </w:rPr>
        <w:t xml:space="preserve"> </w:t>
      </w:r>
      <w:r w:rsidRPr="00A123F7">
        <w:rPr>
          <w:rFonts w:ascii="Angsana New" w:hAnsi="Angsana New"/>
          <w:sz w:val="30"/>
          <w:szCs w:val="30"/>
        </w:rPr>
        <w:t>256</w:t>
      </w:r>
      <w:r w:rsidR="00D31ABA" w:rsidRPr="00A123F7">
        <w:rPr>
          <w:rFonts w:ascii="Angsana New" w:hAnsi="Angsana New" w:hint="cs"/>
          <w:sz w:val="30"/>
          <w:szCs w:val="30"/>
        </w:rPr>
        <w:t>5</w:t>
      </w:r>
      <w:r w:rsidRPr="00A123F7">
        <w:rPr>
          <w:rFonts w:ascii="Angsana New" w:hAnsi="Angsana New"/>
          <w:sz w:val="30"/>
          <w:szCs w:val="30"/>
        </w:rPr>
        <w:t xml:space="preserve"> </w:t>
      </w:r>
      <w:r w:rsidRPr="00A123F7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Pr="00A123F7">
        <w:rPr>
          <w:rFonts w:ascii="Angsana New" w:hAnsi="Angsana New"/>
          <w:sz w:val="30"/>
          <w:szCs w:val="30"/>
        </w:rPr>
        <w:t xml:space="preserve"> </w:t>
      </w:r>
      <w:r w:rsidR="00A456CA" w:rsidRPr="000666CA">
        <w:rPr>
          <w:rFonts w:ascii="Angsana New" w:hAnsi="Angsana New"/>
          <w:sz w:val="30"/>
          <w:szCs w:val="30"/>
        </w:rPr>
        <w:t>1</w:t>
      </w:r>
      <w:r w:rsidR="001315F1" w:rsidRPr="001315F1">
        <w:rPr>
          <w:rFonts w:ascii="Angsana New" w:hAnsi="Angsana New" w:hint="cs"/>
          <w:sz w:val="30"/>
          <w:szCs w:val="30"/>
        </w:rPr>
        <w:t>8</w:t>
      </w:r>
      <w:r w:rsidR="00A456CA" w:rsidRPr="000666CA">
        <w:rPr>
          <w:rFonts w:ascii="Angsana New" w:hAnsi="Angsana New"/>
          <w:sz w:val="30"/>
          <w:szCs w:val="30"/>
        </w:rPr>
        <w:t>.</w:t>
      </w:r>
      <w:r w:rsidR="001315F1" w:rsidRPr="001315F1">
        <w:rPr>
          <w:rFonts w:ascii="Angsana New" w:hAnsi="Angsana New" w:hint="cs"/>
          <w:sz w:val="30"/>
          <w:szCs w:val="30"/>
        </w:rPr>
        <w:t>2</w:t>
      </w:r>
      <w:r w:rsidR="00A456CA" w:rsidRPr="000666CA">
        <w:rPr>
          <w:rFonts w:ascii="Angsana New" w:hAnsi="Angsana New"/>
          <w:sz w:val="30"/>
          <w:szCs w:val="30"/>
        </w:rPr>
        <w:t>0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ล้านบาท</w:t>
      </w:r>
    </w:p>
    <w:p w14:paraId="51AECA3E" w14:textId="39919CD7" w:rsidR="00AF18BB" w:rsidRPr="000666CA" w:rsidRDefault="00AF18BB" w:rsidP="0068046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0CC18" w14:textId="3CEF44C7" w:rsidR="00AF18BB" w:rsidRPr="00680461" w:rsidRDefault="00AF18BB" w:rsidP="00AF18B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666C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666CA">
        <w:rPr>
          <w:rFonts w:ascii="Angsana New" w:hAnsi="Angsana New"/>
          <w:sz w:val="30"/>
          <w:szCs w:val="30"/>
        </w:rPr>
        <w:t xml:space="preserve">19 </w:t>
      </w:r>
      <w:r w:rsidRPr="000666C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666CA">
        <w:rPr>
          <w:rFonts w:ascii="Angsana New" w:hAnsi="Angsana New"/>
          <w:sz w:val="30"/>
          <w:szCs w:val="30"/>
        </w:rPr>
        <w:t>2565</w:t>
      </w:r>
      <w:r w:rsidRPr="000666CA">
        <w:rPr>
          <w:rFonts w:ascii="Angsana New" w:hAnsi="Angsana New" w:hint="cs"/>
          <w:sz w:val="30"/>
          <w:szCs w:val="30"/>
          <w:cs/>
        </w:rPr>
        <w:t xml:space="preserve"> บริษัทได้ลงนามในสัญญาเงินกู้กับ </w:t>
      </w:r>
      <w:r w:rsidRPr="000666CA">
        <w:rPr>
          <w:rFonts w:ascii="Angsana New" w:hAnsi="Angsana New"/>
          <w:sz w:val="30"/>
          <w:szCs w:val="30"/>
        </w:rPr>
        <w:t>Sekong Investment Advisory Co., Ltd.</w:t>
      </w:r>
      <w:r w:rsidRPr="000666CA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ซึ่งเป็นการร่วมค้าทางตรง โดยมีวงเงินให้กู้ยืมตามสัดส่วนการลงทุนเป็นจำนวนเงิน </w:t>
      </w:r>
      <w:r w:rsidRPr="000666CA">
        <w:rPr>
          <w:rFonts w:ascii="Angsana New" w:hAnsi="Angsana New"/>
          <w:sz w:val="30"/>
          <w:szCs w:val="30"/>
        </w:rPr>
        <w:t xml:space="preserve">0.90 </w:t>
      </w:r>
      <w:r w:rsidRPr="000666CA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="005C08C8" w:rsidRPr="000666CA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5C08C8" w:rsidRPr="00B33D54">
        <w:rPr>
          <w:rFonts w:ascii="Angsana New" w:hAnsi="Angsana New" w:hint="cs"/>
          <w:sz w:val="30"/>
          <w:szCs w:val="30"/>
          <w:cs/>
        </w:rPr>
        <w:t xml:space="preserve">อ้างอิงจาก </w:t>
      </w:r>
      <w:r w:rsidR="005C08C8" w:rsidRPr="00B33D54">
        <w:rPr>
          <w:rFonts w:ascii="Angsana New" w:hAnsi="Angsana New"/>
          <w:sz w:val="30"/>
          <w:szCs w:val="30"/>
        </w:rPr>
        <w:t xml:space="preserve">London Interbank Offered Rate (LIBOR) 6 </w:t>
      </w:r>
      <w:r w:rsidR="005C08C8" w:rsidRPr="00B33D54">
        <w:rPr>
          <w:rFonts w:ascii="Angsana New" w:hAnsi="Angsana New" w:hint="cs"/>
          <w:sz w:val="30"/>
          <w:szCs w:val="30"/>
          <w:cs/>
        </w:rPr>
        <w:t>เดือน</w:t>
      </w:r>
      <w:r w:rsidR="005C08C8" w:rsidRPr="000666CA">
        <w:rPr>
          <w:rFonts w:ascii="Angsana New" w:hAnsi="Angsana New" w:hint="cs"/>
          <w:sz w:val="30"/>
          <w:szCs w:val="30"/>
          <w:cs/>
        </w:rPr>
        <w:t xml:space="preserve"> บวกด้วยอัตราร้อยละแบบคงที่ต่อปี</w:t>
      </w:r>
      <w:r w:rsidRPr="000666CA">
        <w:rPr>
          <w:rFonts w:ascii="Angsana New" w:hAnsi="Angsana New" w:hint="cs"/>
          <w:sz w:val="30"/>
          <w:szCs w:val="30"/>
          <w:cs/>
        </w:rPr>
        <w:t xml:space="preserve"> มีกำหนดชำระคืนเงินต้นและดอกเบี้ยตามที่ระบุไว้ในสัญญา</w:t>
      </w:r>
      <w:r w:rsidRPr="00A123F7">
        <w:rPr>
          <w:rFonts w:ascii="Angsana New" w:hAnsi="Angsana New" w:hint="cs"/>
          <w:sz w:val="30"/>
          <w:szCs w:val="30"/>
          <w:cs/>
        </w:rPr>
        <w:t xml:space="preserve"> </w:t>
      </w:r>
      <w:r w:rsidR="009638E5">
        <w:rPr>
          <w:rFonts w:ascii="Angsana New" w:hAnsi="Angsana New" w:hint="cs"/>
          <w:sz w:val="30"/>
          <w:szCs w:val="30"/>
          <w:cs/>
        </w:rPr>
        <w:t>ทั้งนี้</w:t>
      </w:r>
      <w:r w:rsidR="00B33D54">
        <w:rPr>
          <w:rFonts w:ascii="Angsana New" w:hAnsi="Angsana New" w:hint="cs"/>
          <w:sz w:val="30"/>
          <w:szCs w:val="30"/>
          <w:cs/>
        </w:rPr>
        <w:t xml:space="preserve">ในกรณีที่มีการยกเลิกการใช้อัตราดอกเบี้ยอ้างอิง </w:t>
      </w:r>
      <w:r w:rsidR="00B33D54">
        <w:rPr>
          <w:rFonts w:ascii="Angsana New" w:hAnsi="Angsana New"/>
          <w:sz w:val="30"/>
          <w:szCs w:val="30"/>
        </w:rPr>
        <w:t xml:space="preserve">LIBOR </w:t>
      </w:r>
      <w:r w:rsidR="009638E5">
        <w:rPr>
          <w:rFonts w:ascii="Angsana New" w:hAnsi="Angsana New" w:hint="cs"/>
          <w:sz w:val="30"/>
          <w:szCs w:val="30"/>
          <w:cs/>
        </w:rPr>
        <w:t xml:space="preserve">ในเวลาต่อมา </w:t>
      </w:r>
      <w:r w:rsidR="00B33D54">
        <w:rPr>
          <w:rFonts w:ascii="Angsana New" w:hAnsi="Angsana New" w:hint="cs"/>
          <w:sz w:val="30"/>
          <w:szCs w:val="30"/>
          <w:cs/>
        </w:rPr>
        <w:t>คู่สัญญาจะ</w:t>
      </w:r>
      <w:r w:rsidR="009638E5">
        <w:rPr>
          <w:rFonts w:ascii="Angsana New" w:hAnsi="Angsana New" w:hint="cs"/>
          <w:sz w:val="30"/>
          <w:szCs w:val="30"/>
          <w:cs/>
        </w:rPr>
        <w:t>ร่วมกันพิจารณา</w:t>
      </w:r>
      <w:r w:rsidR="00B33D54">
        <w:rPr>
          <w:rFonts w:ascii="Angsana New" w:hAnsi="Angsana New" w:hint="cs"/>
          <w:sz w:val="30"/>
          <w:szCs w:val="30"/>
          <w:cs/>
        </w:rPr>
        <w:t>ใช้อัตราอ้างอิงอื่นแทน</w:t>
      </w:r>
    </w:p>
    <w:p w14:paraId="07DC7D7E" w14:textId="5F773165" w:rsidR="00283CCA" w:rsidRDefault="00283CCA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9BF611" w14:textId="055547D6" w:rsidR="00680461" w:rsidRDefault="00680461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80461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33B19670" w14:textId="77777777" w:rsidR="00A123F7" w:rsidRDefault="00A123F7" w:rsidP="00A12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178"/>
        <w:gridCol w:w="1082"/>
        <w:gridCol w:w="180"/>
        <w:gridCol w:w="1170"/>
      </w:tblGrid>
      <w:tr w:rsidR="00680461" w:rsidRPr="00DC1894" w14:paraId="11F61151" w14:textId="77777777" w:rsidTr="00BF564B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9A7D541" w14:textId="77777777" w:rsidR="00680461" w:rsidRPr="007D233C" w:rsidRDefault="00680461" w:rsidP="00BF56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6ACD936" w14:textId="77777777" w:rsidR="00680461" w:rsidRPr="007D233C" w:rsidRDefault="00680461" w:rsidP="00BF564B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015A1BE" w14:textId="77777777" w:rsidR="00680461" w:rsidRPr="007D233C" w:rsidRDefault="00680461" w:rsidP="00BF564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68EAC78B" w14:textId="77777777" w:rsidR="00680461" w:rsidRPr="007D233C" w:rsidRDefault="00680461" w:rsidP="00BF564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0461" w:rsidRPr="00DC1894" w14:paraId="2414C63F" w14:textId="77777777" w:rsidTr="00BF564B">
        <w:trPr>
          <w:cantSplit/>
          <w:tblHeader/>
        </w:trPr>
        <w:tc>
          <w:tcPr>
            <w:tcW w:w="4140" w:type="dxa"/>
            <w:vAlign w:val="bottom"/>
          </w:tcPr>
          <w:p w14:paraId="28030088" w14:textId="77777777" w:rsidR="00680461" w:rsidRPr="007D233C" w:rsidRDefault="00680461" w:rsidP="00BF56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382C6A" w14:textId="189E7E11" w:rsidR="00680461" w:rsidRPr="007D233C" w:rsidRDefault="00680461" w:rsidP="00BF564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40C8B2B" w14:textId="77777777" w:rsidR="00680461" w:rsidRPr="007D233C" w:rsidRDefault="00680461" w:rsidP="00BF564B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3ADFC" w14:textId="77777777" w:rsidR="00680461" w:rsidRPr="007D233C" w:rsidRDefault="00680461" w:rsidP="00BF564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6F7693AE" w14:textId="77777777" w:rsidR="00680461" w:rsidRPr="007D233C" w:rsidRDefault="00680461" w:rsidP="00BF564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30C7339" w14:textId="20D170A6" w:rsidR="00680461" w:rsidRPr="007D233C" w:rsidRDefault="00680461" w:rsidP="00BF564B">
            <w:pPr>
              <w:pStyle w:val="acctmergecolhdg"/>
              <w:spacing w:line="240" w:lineRule="auto"/>
              <w:ind w:right="-75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7D233C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7FAD12AB" w14:textId="77777777" w:rsidR="00680461" w:rsidRPr="007D233C" w:rsidRDefault="00680461" w:rsidP="00BF564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B21678" w14:textId="77777777" w:rsidR="00680461" w:rsidRPr="007D233C" w:rsidRDefault="00680461" w:rsidP="00BF564B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7D233C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D233C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22CAB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680461" w:rsidRPr="00DC1894" w14:paraId="03C9F116" w14:textId="77777777" w:rsidTr="00BF564B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C0631C2" w14:textId="77777777" w:rsidR="00680461" w:rsidRPr="007D233C" w:rsidRDefault="00680461" w:rsidP="00BF56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4AFB545" w14:textId="77777777" w:rsidR="00680461" w:rsidRPr="007D233C" w:rsidRDefault="00680461" w:rsidP="00BF564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23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0461" w:rsidRPr="00C87D64" w14:paraId="560AEA09" w14:textId="77777777" w:rsidTr="00BF564B">
        <w:trPr>
          <w:cantSplit/>
        </w:trPr>
        <w:tc>
          <w:tcPr>
            <w:tcW w:w="4140" w:type="dxa"/>
            <w:hideMark/>
          </w:tcPr>
          <w:p w14:paraId="7532845F" w14:textId="77777777" w:rsidR="00680461" w:rsidRPr="007D233C" w:rsidRDefault="00680461" w:rsidP="00BF56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E0D373C" w14:textId="34F50E0C" w:rsidR="00680461" w:rsidRPr="007D233C" w:rsidRDefault="008C0CCA" w:rsidP="00BF564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10D2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0D2E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10D2E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F53A0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C0CC30D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3A3CA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78" w:type="dxa"/>
          </w:tcPr>
          <w:p w14:paraId="40CF3C99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54869B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BCDE05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9E4D5D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461" w:rsidRPr="00C87D64" w14:paraId="35CD8F4D" w14:textId="77777777" w:rsidTr="00BF564B">
        <w:trPr>
          <w:cantSplit/>
        </w:trPr>
        <w:tc>
          <w:tcPr>
            <w:tcW w:w="4140" w:type="dxa"/>
            <w:hideMark/>
          </w:tcPr>
          <w:p w14:paraId="7BC141C5" w14:textId="77777777" w:rsidR="00680461" w:rsidRPr="007D233C" w:rsidRDefault="00680461" w:rsidP="00BF56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40050EFD" w14:textId="77777777" w:rsidR="00680461" w:rsidRPr="007D233C" w:rsidRDefault="00680461" w:rsidP="00BF564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D1CD375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8F748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56385D0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112B64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BA8952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330180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461" w:rsidRPr="00C87D64" w14:paraId="2BBDA82F" w14:textId="77777777" w:rsidTr="00BF564B">
        <w:trPr>
          <w:cantSplit/>
        </w:trPr>
        <w:tc>
          <w:tcPr>
            <w:tcW w:w="4140" w:type="dxa"/>
            <w:hideMark/>
          </w:tcPr>
          <w:p w14:paraId="29FF43EE" w14:textId="77777777" w:rsidR="00680461" w:rsidRPr="007D233C" w:rsidRDefault="00680461" w:rsidP="00BF56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922C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23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0DDDBD3" w14:textId="3810373F" w:rsidR="00680461" w:rsidRPr="007D233C" w:rsidRDefault="00D10D2E" w:rsidP="00BF564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C0CCA">
              <w:rPr>
                <w:rFonts w:ascii="Angsana New" w:hAnsi="Angsana New"/>
                <w:sz w:val="30"/>
                <w:szCs w:val="30"/>
              </w:rPr>
              <w:t>3</w:t>
            </w:r>
            <w:r w:rsidR="00380A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80" w:type="dxa"/>
          </w:tcPr>
          <w:p w14:paraId="1A4709BE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D7A91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2CA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7D23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78" w:type="dxa"/>
          </w:tcPr>
          <w:p w14:paraId="6163DD86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363725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EE5BA2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E43D8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461" w:rsidRPr="00C87D64" w14:paraId="47601DAA" w14:textId="77777777" w:rsidTr="00BF564B">
        <w:trPr>
          <w:cantSplit/>
        </w:trPr>
        <w:tc>
          <w:tcPr>
            <w:tcW w:w="4140" w:type="dxa"/>
          </w:tcPr>
          <w:p w14:paraId="25E9F083" w14:textId="77777777" w:rsidR="00680461" w:rsidRPr="007D233C" w:rsidRDefault="00680461" w:rsidP="00BF56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ABC987A" w14:textId="4CD89743" w:rsidR="00680461" w:rsidRPr="007D233C" w:rsidRDefault="008C0CCA" w:rsidP="00380A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80" w:type="dxa"/>
          </w:tcPr>
          <w:p w14:paraId="50322D5A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2B5E8" w14:textId="77777777" w:rsidR="00680461" w:rsidRPr="00922CAB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78" w:type="dxa"/>
          </w:tcPr>
          <w:p w14:paraId="73094172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20AD26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9F52AA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32FEA7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461" w:rsidRPr="00C87D64" w14:paraId="12B4120F" w14:textId="77777777" w:rsidTr="00BF564B">
        <w:trPr>
          <w:cantSplit/>
        </w:trPr>
        <w:tc>
          <w:tcPr>
            <w:tcW w:w="4140" w:type="dxa"/>
          </w:tcPr>
          <w:p w14:paraId="4D5EEA29" w14:textId="77777777" w:rsidR="00680461" w:rsidRPr="007D233C" w:rsidRDefault="00680461" w:rsidP="00BF56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3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D49F3D8" w14:textId="2C2FCC4B" w:rsidR="00680461" w:rsidRPr="007D233C" w:rsidRDefault="008C0CCA" w:rsidP="00BF564B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1C9437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EC74A" w14:textId="77777777" w:rsidR="00680461" w:rsidRPr="00922CAB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78" w:type="dxa"/>
          </w:tcPr>
          <w:p w14:paraId="5CE03C65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79D8B8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7BBF24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0C00A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461" w:rsidRPr="00C87D64" w14:paraId="61AE5D79" w14:textId="77777777" w:rsidTr="00BF564B">
        <w:trPr>
          <w:cantSplit/>
        </w:trPr>
        <w:tc>
          <w:tcPr>
            <w:tcW w:w="4140" w:type="dxa"/>
          </w:tcPr>
          <w:p w14:paraId="2125756F" w14:textId="77777777" w:rsidR="00680461" w:rsidRPr="007D233C" w:rsidRDefault="00680461" w:rsidP="00BF56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6EEB4" w14:textId="40BD22C0" w:rsidR="00680461" w:rsidRPr="007D233C" w:rsidRDefault="008C0CCA" w:rsidP="00BF564B">
            <w:pPr>
              <w:pStyle w:val="acctfourfigures"/>
              <w:tabs>
                <w:tab w:val="decimal" w:pos="465"/>
              </w:tabs>
              <w:spacing w:line="240" w:lineRule="auto"/>
              <w:ind w:left="-83" w:right="269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D03EE4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97FF5" w14:textId="77777777" w:rsidR="00680461" w:rsidRPr="00922CAB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78" w:type="dxa"/>
          </w:tcPr>
          <w:p w14:paraId="7A7E8649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2F285C5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02BC19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F6C347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461" w:rsidRPr="00C87D64" w14:paraId="1358D809" w14:textId="77777777" w:rsidTr="00BF564B">
        <w:trPr>
          <w:cantSplit/>
        </w:trPr>
        <w:tc>
          <w:tcPr>
            <w:tcW w:w="4140" w:type="dxa"/>
          </w:tcPr>
          <w:p w14:paraId="7944CD43" w14:textId="77777777" w:rsidR="00680461" w:rsidRPr="007D233C" w:rsidRDefault="00680461" w:rsidP="00BF56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F83692A" w14:textId="0C55F2E3" w:rsidR="00680461" w:rsidRPr="007D233C" w:rsidRDefault="008C0CCA" w:rsidP="00BF564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0D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0D2E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0D2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F53A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F666AC4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71ABA5F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78" w:type="dxa"/>
          </w:tcPr>
          <w:p w14:paraId="476C87D5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29A3CE7F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35A8FE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A0DD5D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80461" w:rsidRPr="00DC1894" w14:paraId="6F5DE69D" w14:textId="77777777" w:rsidTr="00BF564B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2647AEE" w14:textId="77777777" w:rsidR="00680461" w:rsidRPr="007D233C" w:rsidRDefault="00680461" w:rsidP="00BF564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23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CCE180" w14:textId="6DF69806" w:rsidR="00680461" w:rsidRPr="007D233C" w:rsidRDefault="008C0CCA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F3D65A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672EF12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24A5E1B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9001C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5604E6" w14:textId="77777777" w:rsidR="00680461" w:rsidRPr="007D233C" w:rsidRDefault="00680461" w:rsidP="00BF564B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68D0D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D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461" w:rsidRPr="00DC1894" w14:paraId="204E5DFA" w14:textId="77777777" w:rsidTr="00BF564B">
        <w:trPr>
          <w:cantSplit/>
        </w:trPr>
        <w:tc>
          <w:tcPr>
            <w:tcW w:w="4140" w:type="dxa"/>
            <w:hideMark/>
          </w:tcPr>
          <w:p w14:paraId="00650C66" w14:textId="77777777" w:rsidR="00680461" w:rsidRPr="007D233C" w:rsidRDefault="00680461" w:rsidP="00BF56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9662B" w14:textId="1A955671" w:rsidR="00680461" w:rsidRPr="00AA5CBC" w:rsidRDefault="008C0CCA" w:rsidP="00BF564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0D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0D2E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0D2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F53A0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AF1538A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1ECE25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78" w:type="dxa"/>
            <w:vAlign w:val="bottom"/>
          </w:tcPr>
          <w:p w14:paraId="13D72268" w14:textId="77777777" w:rsidR="00680461" w:rsidRPr="007D233C" w:rsidRDefault="00680461" w:rsidP="00BF564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FB5C4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FCECB4" w14:textId="77777777" w:rsidR="00680461" w:rsidRPr="007D233C" w:rsidRDefault="00680461" w:rsidP="00BF564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11A0B0" w14:textId="77777777" w:rsidR="00680461" w:rsidRPr="007D233C" w:rsidRDefault="00680461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8347C36" w14:textId="6F840B74" w:rsidR="00680461" w:rsidRDefault="00680461" w:rsidP="00680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7B86132" w14:textId="765475C4" w:rsidR="00A123F7" w:rsidRDefault="00A123F7" w:rsidP="00680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36E3EB5" w14:textId="1A9D103C" w:rsidR="00D23C8C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16848E63" w14:textId="77777777" w:rsidR="006F5063" w:rsidRPr="001D6173" w:rsidRDefault="006F5063" w:rsidP="006F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02641B" w:rsidRPr="00B165D6" w14:paraId="7879DFE6" w14:textId="77777777" w:rsidTr="00BF564B">
        <w:trPr>
          <w:trHeight w:val="419"/>
          <w:tblHeader/>
        </w:trPr>
        <w:tc>
          <w:tcPr>
            <w:tcW w:w="2086" w:type="pct"/>
            <w:vAlign w:val="bottom"/>
          </w:tcPr>
          <w:p w14:paraId="37FC536E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66197B60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7A9EF899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3FB406E9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41B" w:rsidRPr="00B165D6" w14:paraId="71447998" w14:textId="77777777" w:rsidTr="00BF564B">
        <w:trPr>
          <w:trHeight w:val="407"/>
          <w:tblHeader/>
        </w:trPr>
        <w:tc>
          <w:tcPr>
            <w:tcW w:w="2086" w:type="pct"/>
            <w:vAlign w:val="bottom"/>
          </w:tcPr>
          <w:p w14:paraId="768F70CA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vAlign w:val="bottom"/>
          </w:tcPr>
          <w:p w14:paraId="77E6E77F" w14:textId="77777777" w:rsidR="0002641B" w:rsidRPr="00B2315B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704BE58D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AB23A26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vAlign w:val="bottom"/>
          </w:tcPr>
          <w:p w14:paraId="126D9B40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1E998C1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vAlign w:val="bottom"/>
          </w:tcPr>
          <w:p w14:paraId="4995E7EC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6EF3156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641B" w:rsidRPr="00B165D6" w14:paraId="0E242939" w14:textId="77777777" w:rsidTr="00BF564B">
        <w:trPr>
          <w:trHeight w:val="407"/>
          <w:tblHeader/>
        </w:trPr>
        <w:tc>
          <w:tcPr>
            <w:tcW w:w="2086" w:type="pct"/>
            <w:vAlign w:val="bottom"/>
          </w:tcPr>
          <w:p w14:paraId="6AF9B5C0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08BE7892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41B" w:rsidRPr="00B165D6" w14:paraId="171B4C37" w14:textId="77777777" w:rsidTr="00BF564B">
        <w:trPr>
          <w:trHeight w:val="407"/>
        </w:trPr>
        <w:tc>
          <w:tcPr>
            <w:tcW w:w="2086" w:type="pct"/>
            <w:vAlign w:val="bottom"/>
          </w:tcPr>
          <w:p w14:paraId="1C4E1B51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83EE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B7AC152" w14:textId="6FA358BF" w:rsidR="0002641B" w:rsidRPr="00583EEB" w:rsidRDefault="001D221D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51,067,028</w:t>
            </w:r>
          </w:p>
        </w:tc>
        <w:tc>
          <w:tcPr>
            <w:tcW w:w="128" w:type="pct"/>
            <w:vAlign w:val="bottom"/>
          </w:tcPr>
          <w:p w14:paraId="2F577142" w14:textId="77777777" w:rsidR="0002641B" w:rsidRPr="00583EEB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8A0BE3A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40,787,800</w:t>
            </w:r>
          </w:p>
        </w:tc>
        <w:tc>
          <w:tcPr>
            <w:tcW w:w="130" w:type="pct"/>
            <w:vAlign w:val="bottom"/>
          </w:tcPr>
          <w:p w14:paraId="59AE9B53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1A899A58" w14:textId="1DFA52A6" w:rsidR="0002641B" w:rsidRPr="0082412F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13,170,815</w:t>
            </w:r>
          </w:p>
        </w:tc>
        <w:tc>
          <w:tcPr>
            <w:tcW w:w="146" w:type="pct"/>
            <w:vAlign w:val="bottom"/>
          </w:tcPr>
          <w:p w14:paraId="2BF2D79E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E46A456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</w:rPr>
              <w:t>490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2DC5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02641B" w:rsidRPr="00B165D6" w14:paraId="0FBDC93C" w14:textId="77777777" w:rsidTr="00BF564B">
        <w:trPr>
          <w:trHeight w:val="407"/>
        </w:trPr>
        <w:tc>
          <w:tcPr>
            <w:tcW w:w="2086" w:type="pct"/>
            <w:vAlign w:val="bottom"/>
          </w:tcPr>
          <w:p w14:paraId="0D478CB6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0CEDD479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AFCDBD5" w14:textId="77777777" w:rsidR="0002641B" w:rsidRPr="00583EEB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718A44DB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0807487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3B033955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5BB4700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C9F8BA9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41B" w:rsidRPr="00B165D6" w14:paraId="54FE2499" w14:textId="77777777" w:rsidTr="00BF564B">
        <w:trPr>
          <w:trHeight w:val="407"/>
        </w:trPr>
        <w:tc>
          <w:tcPr>
            <w:tcW w:w="2086" w:type="pct"/>
            <w:vAlign w:val="bottom"/>
          </w:tcPr>
          <w:p w14:paraId="7EDDB991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83EEB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1B24E76A" w14:textId="741C88BF" w:rsidR="0002641B" w:rsidRPr="00583EEB" w:rsidRDefault="001D221D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5,337,343</w:t>
            </w:r>
          </w:p>
        </w:tc>
        <w:tc>
          <w:tcPr>
            <w:tcW w:w="128" w:type="pct"/>
            <w:vAlign w:val="bottom"/>
          </w:tcPr>
          <w:p w14:paraId="71CE8B2C" w14:textId="77777777" w:rsidR="0002641B" w:rsidRPr="00583EEB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BBE03A2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4,318,047</w:t>
            </w:r>
          </w:p>
        </w:tc>
        <w:tc>
          <w:tcPr>
            <w:tcW w:w="130" w:type="pct"/>
            <w:vAlign w:val="bottom"/>
          </w:tcPr>
          <w:p w14:paraId="639E2003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443EFBD7" w14:textId="27417E3A" w:rsidR="0002641B" w:rsidRPr="0082412F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F503E66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47699FD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641B" w:rsidRPr="00B165D6" w14:paraId="4BCE76FF" w14:textId="77777777" w:rsidTr="00BF564B">
        <w:trPr>
          <w:trHeight w:val="407"/>
        </w:trPr>
        <w:tc>
          <w:tcPr>
            <w:tcW w:w="2086" w:type="pct"/>
            <w:vAlign w:val="bottom"/>
          </w:tcPr>
          <w:p w14:paraId="34CEE96F" w14:textId="77777777" w:rsidR="0002641B" w:rsidRPr="0049463D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463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49463D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49463D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9463D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00DE17BA" w14:textId="4CA45C25" w:rsidR="0002641B" w:rsidRPr="0049463D" w:rsidRDefault="001D221D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49463D">
              <w:rPr>
                <w:rFonts w:ascii="Angsana New" w:hAnsi="Angsana New"/>
                <w:sz w:val="30"/>
                <w:szCs w:val="30"/>
              </w:rPr>
              <w:t>2,</w:t>
            </w:r>
            <w:r w:rsidR="001315F1" w:rsidRPr="001315F1">
              <w:rPr>
                <w:rFonts w:ascii="Angsana New" w:hAnsi="Angsana New" w:hint="cs"/>
                <w:sz w:val="30"/>
                <w:szCs w:val="30"/>
              </w:rPr>
              <w:t>391</w:t>
            </w:r>
            <w:r w:rsidRPr="0049463D">
              <w:rPr>
                <w:rFonts w:ascii="Angsana New" w:hAnsi="Angsana New"/>
                <w:sz w:val="30"/>
                <w:szCs w:val="30"/>
              </w:rPr>
              <w:t>,</w:t>
            </w:r>
            <w:r w:rsidR="001315F1" w:rsidRPr="001315F1">
              <w:rPr>
                <w:rFonts w:ascii="Angsana New" w:hAnsi="Angsana New" w:hint="cs"/>
                <w:sz w:val="30"/>
                <w:szCs w:val="30"/>
              </w:rPr>
              <w:t>2</w:t>
            </w:r>
            <w:r w:rsidR="0049463D" w:rsidRPr="0049463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8" w:type="pct"/>
            <w:vAlign w:val="bottom"/>
          </w:tcPr>
          <w:p w14:paraId="6340EA39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C667AA1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1,221,663</w:t>
            </w:r>
          </w:p>
        </w:tc>
        <w:tc>
          <w:tcPr>
            <w:tcW w:w="130" w:type="pct"/>
            <w:vAlign w:val="bottom"/>
          </w:tcPr>
          <w:p w14:paraId="127B4357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1DD313B5" w14:textId="16943B55" w:rsidR="0002641B" w:rsidRPr="0082412F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5A7DBF3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3ADC0E8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641B" w:rsidRPr="00B165D6" w14:paraId="4466DFA6" w14:textId="77777777" w:rsidTr="00BF564B">
        <w:trPr>
          <w:trHeight w:val="407"/>
        </w:trPr>
        <w:tc>
          <w:tcPr>
            <w:tcW w:w="2086" w:type="pct"/>
            <w:vAlign w:val="bottom"/>
          </w:tcPr>
          <w:p w14:paraId="4AB7F1FF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เพิ่มเงินลงทุนในบริษัทร่วมและการร่วมค้า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0DCBA9EB" w14:textId="7BB49094" w:rsidR="0002641B" w:rsidRPr="00F37821" w:rsidRDefault="001D221D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827,090</w:t>
            </w:r>
          </w:p>
        </w:tc>
        <w:tc>
          <w:tcPr>
            <w:tcW w:w="128" w:type="pct"/>
            <w:vAlign w:val="bottom"/>
          </w:tcPr>
          <w:p w14:paraId="59424D86" w14:textId="77777777" w:rsidR="0002641B" w:rsidRPr="00583EEB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FA4ED83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4,378,213</w:t>
            </w:r>
          </w:p>
        </w:tc>
        <w:tc>
          <w:tcPr>
            <w:tcW w:w="130" w:type="pct"/>
            <w:vAlign w:val="bottom"/>
          </w:tcPr>
          <w:p w14:paraId="5538A0A4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8779C8D" w14:textId="4CF02DAA" w:rsidR="0002641B" w:rsidRPr="0082412F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710,030</w:t>
            </w:r>
          </w:p>
        </w:tc>
        <w:tc>
          <w:tcPr>
            <w:tcW w:w="146" w:type="pct"/>
            <w:vAlign w:val="bottom"/>
          </w:tcPr>
          <w:p w14:paraId="1FBDB96C" w14:textId="77777777" w:rsidR="0002641B" w:rsidRPr="0082412F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C7F22CD" w14:textId="77777777" w:rsidR="0002641B" w:rsidRPr="0082412F" w:rsidRDefault="0002641B" w:rsidP="008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3,599,955</w:t>
            </w:r>
          </w:p>
        </w:tc>
      </w:tr>
      <w:tr w:rsidR="0002641B" w:rsidRPr="00B165D6" w14:paraId="4546EA22" w14:textId="77777777" w:rsidTr="00BF564B">
        <w:trPr>
          <w:trHeight w:val="407"/>
        </w:trPr>
        <w:tc>
          <w:tcPr>
            <w:tcW w:w="2086" w:type="pct"/>
            <w:vAlign w:val="bottom"/>
          </w:tcPr>
          <w:p w14:paraId="399EC097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1A4F402B" w14:textId="3DED065E" w:rsidR="0002641B" w:rsidRPr="00F37821" w:rsidRDefault="001D221D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</w:t>
            </w:r>
            <w:r w:rsidR="001C711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1,589)</w:t>
            </w:r>
          </w:p>
        </w:tc>
        <w:tc>
          <w:tcPr>
            <w:tcW w:w="128" w:type="pct"/>
            <w:vAlign w:val="bottom"/>
          </w:tcPr>
          <w:p w14:paraId="6D5D66E5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3413EA7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(1,577,358)</w:t>
            </w:r>
          </w:p>
        </w:tc>
        <w:tc>
          <w:tcPr>
            <w:tcW w:w="130" w:type="pct"/>
            <w:vAlign w:val="bottom"/>
          </w:tcPr>
          <w:p w14:paraId="690D5007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EC401B2" w14:textId="3514B930" w:rsidR="0002641B" w:rsidRPr="00FC68A8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081EBC0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33DCF50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641B" w:rsidRPr="00B165D6" w14:paraId="1363DF4F" w14:textId="77777777" w:rsidTr="00BF564B">
        <w:trPr>
          <w:trHeight w:val="419"/>
        </w:trPr>
        <w:tc>
          <w:tcPr>
            <w:tcW w:w="2086" w:type="pct"/>
            <w:vAlign w:val="bottom"/>
          </w:tcPr>
          <w:p w14:paraId="4C90F6ED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05DB8B6" w14:textId="2EBBC110" w:rsidR="0002641B" w:rsidRPr="00583EEB" w:rsidRDefault="001D221D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4,550,09</w:t>
            </w:r>
            <w:r w:rsidR="003750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vAlign w:val="bottom"/>
          </w:tcPr>
          <w:p w14:paraId="56841D6B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583EEB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25698317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3,822,469</w:t>
            </w:r>
          </w:p>
        </w:tc>
        <w:tc>
          <w:tcPr>
            <w:tcW w:w="130" w:type="pct"/>
            <w:vAlign w:val="bottom"/>
          </w:tcPr>
          <w:p w14:paraId="5BD6CE70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ABA8AA8" w14:textId="77112586" w:rsidR="0002641B" w:rsidRPr="00FC68A8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166456B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B81F36A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641B" w:rsidRPr="00B165D6" w14:paraId="68EEE15D" w14:textId="77777777" w:rsidTr="00BF564B">
        <w:trPr>
          <w:trHeight w:val="419"/>
        </w:trPr>
        <w:tc>
          <w:tcPr>
            <w:tcW w:w="2086" w:type="pct"/>
            <w:vAlign w:val="bottom"/>
          </w:tcPr>
          <w:p w14:paraId="797A9D35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6FEDED57" w14:textId="7D18BE7B" w:rsidR="0002641B" w:rsidRPr="00583EEB" w:rsidRDefault="001D221D" w:rsidP="001D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5B722D0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DBF30F3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71BB3">
              <w:rPr>
                <w:rFonts w:ascii="Angsana New" w:hAnsi="Angsana New"/>
                <w:sz w:val="30"/>
                <w:szCs w:val="30"/>
              </w:rPr>
              <w:t>(64,271)</w:t>
            </w:r>
          </w:p>
        </w:tc>
        <w:tc>
          <w:tcPr>
            <w:tcW w:w="130" w:type="pct"/>
            <w:vAlign w:val="bottom"/>
          </w:tcPr>
          <w:p w14:paraId="1AC59446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8D60B89" w14:textId="67D983A2" w:rsidR="0002641B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68552E6" w14:textId="77777777" w:rsidR="0002641B" w:rsidRPr="0082412F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3CA0A03" w14:textId="77777777" w:rsidR="0002641B" w:rsidRPr="00C96C17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96C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641B" w:rsidRPr="00B165D6" w14:paraId="62F8BCD6" w14:textId="77777777" w:rsidTr="00BF564B">
        <w:trPr>
          <w:trHeight w:val="419"/>
        </w:trPr>
        <w:tc>
          <w:tcPr>
            <w:tcW w:w="2086" w:type="pct"/>
            <w:vAlign w:val="bottom"/>
          </w:tcPr>
          <w:p w14:paraId="2F48A98B" w14:textId="4DB4D9E4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6F506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83E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F5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9CFD89" w14:textId="7EAC1F7F" w:rsidR="0002641B" w:rsidRPr="00583EEB" w:rsidRDefault="001D221D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</w:t>
            </w:r>
            <w:r w:rsidR="001315F1" w:rsidRPr="001315F1">
              <w:rPr>
                <w:rFonts w:ascii="Angsana New" w:hAnsi="Angsana New" w:hint="cs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315F1" w:rsidRPr="001315F1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3750C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4EB7218C" w14:textId="77777777" w:rsidR="0002641B" w:rsidRPr="00583EEB" w:rsidRDefault="0002641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EDB36" w14:textId="77777777" w:rsidR="0002641B" w:rsidRPr="00583EEB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BB3">
              <w:rPr>
                <w:rFonts w:ascii="Angsana New" w:hAnsi="Angsana New"/>
                <w:b/>
                <w:bCs/>
                <w:sz w:val="30"/>
                <w:szCs w:val="30"/>
              </w:rPr>
              <w:t>52,886,563</w:t>
            </w:r>
          </w:p>
        </w:tc>
        <w:tc>
          <w:tcPr>
            <w:tcW w:w="130" w:type="pct"/>
            <w:vAlign w:val="bottom"/>
          </w:tcPr>
          <w:p w14:paraId="1D7CA147" w14:textId="77777777" w:rsidR="0002641B" w:rsidRPr="006428B8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3E188" w14:textId="1CCE3824" w:rsidR="0002641B" w:rsidRPr="006428B8" w:rsidRDefault="001F4B72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13,880,845</w:t>
            </w:r>
          </w:p>
        </w:tc>
        <w:tc>
          <w:tcPr>
            <w:tcW w:w="146" w:type="pct"/>
            <w:vAlign w:val="bottom"/>
          </w:tcPr>
          <w:p w14:paraId="342FF5D9" w14:textId="77777777" w:rsidR="0002641B" w:rsidRPr="006428B8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75EB3" w14:textId="77777777" w:rsidR="0002641B" w:rsidRPr="006428B8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BB3">
              <w:rPr>
                <w:rFonts w:ascii="Angsana New" w:hAnsi="Angsana New"/>
                <w:b/>
                <w:bCs/>
                <w:sz w:val="30"/>
                <w:szCs w:val="30"/>
              </w:rPr>
              <w:t>13,090,816</w:t>
            </w:r>
          </w:p>
        </w:tc>
      </w:tr>
    </w:tbl>
    <w:p w14:paraId="4F382CC0" w14:textId="3919961F" w:rsidR="0002641B" w:rsidRPr="001D6173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2041A2B8" w14:textId="77777777" w:rsidR="0002641B" w:rsidRPr="000535D3" w:rsidRDefault="0002641B" w:rsidP="000264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535D3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110C3B99" w14:textId="77777777" w:rsidR="0002641B" w:rsidRPr="001D6173" w:rsidRDefault="0002641B" w:rsidP="000264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22"/>
          <w:szCs w:val="22"/>
          <w:lang w:val="th-TH"/>
        </w:rPr>
      </w:pPr>
    </w:p>
    <w:p w14:paraId="1D570C64" w14:textId="5BEB679D" w:rsidR="0002641B" w:rsidRDefault="0002641B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  <w:r w:rsidRPr="000535D3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0535D3">
        <w:rPr>
          <w:rFonts w:ascii="Angsana New" w:hAnsi="Angsana New" w:hint="cs"/>
          <w:sz w:val="30"/>
          <w:szCs w:val="30"/>
        </w:rPr>
        <w:t>256</w:t>
      </w:r>
      <w:r w:rsidRPr="000535D3">
        <w:rPr>
          <w:rFonts w:ascii="Angsana New" w:hAnsi="Angsana New"/>
          <w:sz w:val="30"/>
          <w:szCs w:val="30"/>
        </w:rPr>
        <w:t>5</w:t>
      </w:r>
      <w:r w:rsidRPr="000535D3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บริษัทร่วมและการร่วมค้าได้เรียกชำระค่าหุ้น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70F2D6D0" w14:textId="77777777" w:rsidR="0002641B" w:rsidRPr="001D6173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49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02641B" w:rsidRPr="006E76E3" w14:paraId="684B441B" w14:textId="77777777" w:rsidTr="00BF564B">
        <w:trPr>
          <w:tblHeader/>
        </w:trPr>
        <w:tc>
          <w:tcPr>
            <w:tcW w:w="4860" w:type="dxa"/>
            <w:hideMark/>
          </w:tcPr>
          <w:p w14:paraId="416914BA" w14:textId="77777777" w:rsidR="0002641B" w:rsidRPr="006E76E3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774CEAD3" w14:textId="77777777" w:rsidR="0002641B" w:rsidRPr="006E76E3" w:rsidRDefault="0002641B" w:rsidP="00BF56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6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5CD996E3" w14:textId="77777777" w:rsidR="0002641B" w:rsidRPr="006E76E3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6E76E3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227E7495" w14:textId="77777777" w:rsidR="0002641B" w:rsidRPr="006E76E3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6E76E3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6E76E3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02641B" w:rsidRPr="006E76E3" w14:paraId="44915EE7" w14:textId="77777777" w:rsidTr="00BF564B">
        <w:tc>
          <w:tcPr>
            <w:tcW w:w="4860" w:type="dxa"/>
          </w:tcPr>
          <w:p w14:paraId="2A80A0B1" w14:textId="77777777" w:rsidR="0002641B" w:rsidRPr="006E76E3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23A17AD2" w14:textId="77777777" w:rsidR="0002641B" w:rsidRPr="006E76E3" w:rsidRDefault="0002641B" w:rsidP="00BF564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19FF0" w14:textId="77777777" w:rsidR="0002641B" w:rsidRPr="006E76E3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1D6173" w:rsidRPr="006E76E3" w14:paraId="7EA880CB" w14:textId="77777777" w:rsidTr="00BF564B">
        <w:tc>
          <w:tcPr>
            <w:tcW w:w="4860" w:type="dxa"/>
          </w:tcPr>
          <w:p w14:paraId="17F29DE9" w14:textId="05561C6D" w:rsidR="001D6173" w:rsidRPr="006E76E3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หินกองเพาเวอร์ จำกัด </w:t>
            </w:r>
          </w:p>
        </w:tc>
        <w:tc>
          <w:tcPr>
            <w:tcW w:w="2970" w:type="dxa"/>
          </w:tcPr>
          <w:p w14:paraId="51A0ACE4" w14:textId="6AF20ECE" w:rsidR="001D6173" w:rsidRPr="006E76E3" w:rsidRDefault="001D6173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1C1577FA" w14:textId="199B47E8" w:rsidR="001D6173" w:rsidRPr="00866A81" w:rsidRDefault="001D6173" w:rsidP="008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866A81">
              <w:rPr>
                <w:rFonts w:ascii="Angsana New" w:hAnsi="Angsana New"/>
                <w:sz w:val="30"/>
                <w:szCs w:val="30"/>
              </w:rPr>
              <w:t>463.59</w:t>
            </w:r>
          </w:p>
        </w:tc>
      </w:tr>
      <w:tr w:rsidR="001D6173" w:rsidRPr="006E76E3" w14:paraId="709C7CAE" w14:textId="77777777" w:rsidTr="00BF564B">
        <w:tc>
          <w:tcPr>
            <w:tcW w:w="4860" w:type="dxa"/>
          </w:tcPr>
          <w:p w14:paraId="7B2C4F0E" w14:textId="75223FFB" w:rsidR="001D6173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อาร์ อี เอ็น โคราช เอนเนอร์ยี่ จำกัด</w:t>
            </w:r>
          </w:p>
        </w:tc>
        <w:tc>
          <w:tcPr>
            <w:tcW w:w="2970" w:type="dxa"/>
          </w:tcPr>
          <w:p w14:paraId="6DE1B7FB" w14:textId="3DFD82EF" w:rsidR="001D6173" w:rsidRDefault="001D6173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075C079B" w14:textId="4194E351" w:rsidR="001D6173" w:rsidRPr="00866A81" w:rsidRDefault="001D6173" w:rsidP="008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66A81">
              <w:rPr>
                <w:rFonts w:ascii="Angsana New" w:hAnsi="Angsana New"/>
                <w:sz w:val="30"/>
                <w:szCs w:val="30"/>
              </w:rPr>
              <w:t>80.00</w:t>
            </w:r>
          </w:p>
        </w:tc>
      </w:tr>
      <w:tr w:rsidR="00257436" w:rsidRPr="006E76E3" w14:paraId="4E7B5761" w14:textId="77777777" w:rsidTr="00BF564B">
        <w:tc>
          <w:tcPr>
            <w:tcW w:w="4860" w:type="dxa"/>
          </w:tcPr>
          <w:p w14:paraId="26867761" w14:textId="76D9A557" w:rsidR="00257436" w:rsidRDefault="00257436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อินโนพาวเวอร์ จำกัด</w:t>
            </w:r>
          </w:p>
        </w:tc>
        <w:tc>
          <w:tcPr>
            <w:tcW w:w="2970" w:type="dxa"/>
          </w:tcPr>
          <w:p w14:paraId="0F9E879A" w14:textId="22AB84F9" w:rsidR="00257436" w:rsidRDefault="00257436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</w:tcPr>
          <w:p w14:paraId="4FC4DDBC" w14:textId="18277BDD" w:rsidR="00257436" w:rsidRPr="00866A81" w:rsidRDefault="00257436" w:rsidP="008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866A81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</w:tr>
      <w:tr w:rsidR="004F4601" w:rsidRPr="006E76E3" w14:paraId="353381D6" w14:textId="77777777" w:rsidTr="00BF564B">
        <w:tc>
          <w:tcPr>
            <w:tcW w:w="4860" w:type="dxa"/>
          </w:tcPr>
          <w:p w14:paraId="301FD98B" w14:textId="61D044B6" w:rsidR="004F4601" w:rsidRPr="004F4601" w:rsidRDefault="004F4601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Sekong Investment Advisory Co., Ltd.</w:t>
            </w:r>
          </w:p>
        </w:tc>
        <w:tc>
          <w:tcPr>
            <w:tcW w:w="2970" w:type="dxa"/>
          </w:tcPr>
          <w:p w14:paraId="50E98309" w14:textId="0645C70D" w:rsidR="004F4601" w:rsidRDefault="004F4601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2954CC6F" w14:textId="04337897" w:rsidR="004F4601" w:rsidRPr="004F4601" w:rsidRDefault="001315F1" w:rsidP="008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pacing w:val="2"/>
                <w:sz w:val="30"/>
                <w:szCs w:val="30"/>
                <w:highlight w:val="green"/>
              </w:rPr>
            </w:pPr>
            <w:r w:rsidRPr="001315F1">
              <w:rPr>
                <w:rFonts w:ascii="Angsana New" w:hAnsi="Angsana New" w:hint="cs"/>
                <w:spacing w:val="2"/>
                <w:sz w:val="30"/>
                <w:szCs w:val="30"/>
              </w:rPr>
              <w:t>1</w:t>
            </w:r>
            <w:r w:rsidR="004F4601" w:rsidRPr="00C553D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1315F1">
              <w:rPr>
                <w:rFonts w:ascii="Angsana New" w:hAnsi="Angsana New" w:hint="cs"/>
                <w:spacing w:val="2"/>
                <w:sz w:val="30"/>
                <w:szCs w:val="30"/>
              </w:rPr>
              <w:t>44</w:t>
            </w:r>
          </w:p>
        </w:tc>
      </w:tr>
      <w:tr w:rsidR="0002641B" w:rsidRPr="001D6173" w14:paraId="26EBC00F" w14:textId="77777777" w:rsidTr="00BF564B">
        <w:tc>
          <w:tcPr>
            <w:tcW w:w="4860" w:type="dxa"/>
          </w:tcPr>
          <w:p w14:paraId="2161D6D2" w14:textId="77777777" w:rsidR="0002641B" w:rsidRPr="001D6173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</w:tcPr>
          <w:p w14:paraId="417AFF7F" w14:textId="77777777" w:rsidR="0002641B" w:rsidRPr="001D6173" w:rsidRDefault="0002641B" w:rsidP="00BF564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6A8705F" w14:textId="77777777" w:rsidR="0002641B" w:rsidRPr="001D6173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22"/>
                <w:szCs w:val="22"/>
                <w:cs/>
                <w:lang w:val="en-GB"/>
              </w:rPr>
            </w:pPr>
          </w:p>
        </w:tc>
      </w:tr>
      <w:tr w:rsidR="0002641B" w:rsidRPr="006E76E3" w14:paraId="7F18C92D" w14:textId="77777777" w:rsidTr="00BF564B">
        <w:tc>
          <w:tcPr>
            <w:tcW w:w="4860" w:type="dxa"/>
            <w:hideMark/>
          </w:tcPr>
          <w:p w14:paraId="3D33C73B" w14:textId="77777777" w:rsidR="0002641B" w:rsidRPr="006E76E3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76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066EFCBA" w14:textId="77777777" w:rsidR="0002641B" w:rsidRPr="006E76E3" w:rsidRDefault="0002641B" w:rsidP="00BF564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E21A53" w14:textId="77777777" w:rsidR="0002641B" w:rsidRPr="006E76E3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1D6173" w:rsidRPr="00AC10D7" w14:paraId="2612A60D" w14:textId="77777777" w:rsidTr="00BF564B">
        <w:tc>
          <w:tcPr>
            <w:tcW w:w="4860" w:type="dxa"/>
          </w:tcPr>
          <w:p w14:paraId="74EABA42" w14:textId="007FEFC4" w:rsidR="001D6173" w:rsidRPr="006E76E3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3DC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6BF85A01" w14:textId="5E57D488" w:rsidR="001D6173" w:rsidRPr="006E76E3" w:rsidRDefault="001D6173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243DC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  <w:r w:rsidRPr="00095E24">
              <w:rPr>
                <w:rFonts w:ascii="Angsana New" w:hAnsi="Angsana New"/>
                <w:spacing w:val="2"/>
                <w:sz w:val="30"/>
                <w:szCs w:val="30"/>
                <w:cs/>
              </w:rPr>
              <w:t>เพิ่ม</w:t>
            </w:r>
            <w:r w:rsidRPr="00095E24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</w:t>
            </w: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ม</w:t>
            </w:r>
          </w:p>
        </w:tc>
        <w:tc>
          <w:tcPr>
            <w:tcW w:w="1440" w:type="dxa"/>
          </w:tcPr>
          <w:p w14:paraId="31A1C516" w14:textId="7578C237" w:rsidR="001D6173" w:rsidRPr="00866A81" w:rsidRDefault="001D6173" w:rsidP="008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866A81">
              <w:rPr>
                <w:rFonts w:ascii="Angsana New" w:hAnsi="Angsana New" w:hint="cs"/>
                <w:spacing w:val="2"/>
                <w:sz w:val="30"/>
                <w:szCs w:val="30"/>
              </w:rPr>
              <w:t>84</w:t>
            </w:r>
            <w:r w:rsidRPr="00866A8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866A81">
              <w:rPr>
                <w:rFonts w:ascii="Angsana New" w:hAnsi="Angsana New" w:hint="cs"/>
                <w:spacing w:val="2"/>
                <w:sz w:val="30"/>
                <w:szCs w:val="30"/>
              </w:rPr>
              <w:t>56</w:t>
            </w:r>
          </w:p>
        </w:tc>
      </w:tr>
      <w:tr w:rsidR="007D3E3C" w:rsidRPr="00AC10D7" w14:paraId="5FA082B1" w14:textId="77777777" w:rsidTr="00BF564B">
        <w:tc>
          <w:tcPr>
            <w:tcW w:w="4860" w:type="dxa"/>
          </w:tcPr>
          <w:p w14:paraId="048C5B2E" w14:textId="6341F478" w:rsidR="007D3E3C" w:rsidRPr="006243DC" w:rsidRDefault="007D3E3C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SIPHANDONE-RATCH LAO CO., LTD.</w:t>
            </w:r>
          </w:p>
        </w:tc>
        <w:tc>
          <w:tcPr>
            <w:tcW w:w="2970" w:type="dxa"/>
          </w:tcPr>
          <w:p w14:paraId="1792B161" w14:textId="6E3C21B8" w:rsidR="007D3E3C" w:rsidRPr="006243DC" w:rsidRDefault="007D3E3C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7D5C69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เติม</w:t>
            </w:r>
          </w:p>
        </w:tc>
        <w:tc>
          <w:tcPr>
            <w:tcW w:w="1440" w:type="dxa"/>
          </w:tcPr>
          <w:p w14:paraId="71AB9C85" w14:textId="5C4C9EE5" w:rsidR="007D3E3C" w:rsidRPr="00866A81" w:rsidRDefault="007D3E3C" w:rsidP="008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866A81">
              <w:rPr>
                <w:rFonts w:ascii="Angsana New" w:hAnsi="Angsana New"/>
                <w:spacing w:val="2"/>
                <w:sz w:val="30"/>
                <w:szCs w:val="30"/>
              </w:rPr>
              <w:t>32.50</w:t>
            </w:r>
          </w:p>
        </w:tc>
      </w:tr>
      <w:tr w:rsidR="001D6173" w:rsidRPr="001D6173" w14:paraId="3E3E31FA" w14:textId="77777777" w:rsidTr="00BF564B">
        <w:tc>
          <w:tcPr>
            <w:tcW w:w="4860" w:type="dxa"/>
          </w:tcPr>
          <w:p w14:paraId="2E11DA01" w14:textId="77777777" w:rsidR="001D6173" w:rsidRPr="001D6173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0" w:type="dxa"/>
          </w:tcPr>
          <w:p w14:paraId="7DE52E01" w14:textId="77777777" w:rsidR="001D6173" w:rsidRPr="001D6173" w:rsidRDefault="001D6173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C22CDCE" w14:textId="77777777" w:rsidR="001D6173" w:rsidRPr="001D6173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22"/>
                <w:szCs w:val="22"/>
              </w:rPr>
            </w:pPr>
          </w:p>
        </w:tc>
      </w:tr>
      <w:tr w:rsidR="001D6173" w:rsidRPr="00AC10D7" w14:paraId="3706ADE3" w14:textId="77777777" w:rsidTr="00BF564B">
        <w:tc>
          <w:tcPr>
            <w:tcW w:w="4860" w:type="dxa"/>
          </w:tcPr>
          <w:p w14:paraId="4A296875" w14:textId="5F96542F" w:rsidR="001D6173" w:rsidRPr="006243DC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3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บริษัทร่วมทางตรง</w:t>
            </w:r>
          </w:p>
        </w:tc>
        <w:tc>
          <w:tcPr>
            <w:tcW w:w="2970" w:type="dxa"/>
          </w:tcPr>
          <w:p w14:paraId="3199222D" w14:textId="77777777" w:rsidR="001D6173" w:rsidRPr="006243DC" w:rsidRDefault="001D6173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C0F1BC" w14:textId="77777777" w:rsidR="001D6173" w:rsidRPr="006243DC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D6173" w:rsidRPr="00AC10D7" w14:paraId="722CAA8C" w14:textId="77777777" w:rsidTr="00BF564B">
        <w:tc>
          <w:tcPr>
            <w:tcW w:w="4860" w:type="dxa"/>
          </w:tcPr>
          <w:p w14:paraId="59FD2F21" w14:textId="252865B1" w:rsidR="001D6173" w:rsidRPr="006243DC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43D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พริ้นซิเพิล เฮลท์แคร์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6243DC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6243DC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สกลนคร จำกัด</w:t>
            </w:r>
          </w:p>
        </w:tc>
        <w:tc>
          <w:tcPr>
            <w:tcW w:w="2970" w:type="dxa"/>
          </w:tcPr>
          <w:p w14:paraId="6105E379" w14:textId="19D2103E" w:rsidR="001D6173" w:rsidRPr="006243DC" w:rsidRDefault="001D6173" w:rsidP="001D6173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6243D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39F474AC" w14:textId="2AC5E54E" w:rsidR="001D6173" w:rsidRPr="006243DC" w:rsidRDefault="001D6173" w:rsidP="001D61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7D3E3C">
              <w:rPr>
                <w:rFonts w:ascii="Angsana New" w:hAnsi="Angsana New"/>
                <w:spacing w:val="2"/>
                <w:sz w:val="30"/>
                <w:szCs w:val="30"/>
              </w:rPr>
              <w:t>75</w:t>
            </w:r>
            <w:r w:rsidRPr="007D3E3C">
              <w:rPr>
                <w:rFonts w:ascii="Angsana New" w:hAnsi="Angsana New"/>
                <w:spacing w:val="2"/>
                <w:sz w:val="30"/>
                <w:szCs w:val="30"/>
                <w:lang w:val="en-GB"/>
              </w:rPr>
              <w:t>.</w:t>
            </w:r>
            <w:r w:rsidRPr="007D3E3C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</w:tbl>
    <w:p w14:paraId="07F402FF" w14:textId="2919056C" w:rsidR="001D6173" w:rsidRPr="006C6D26" w:rsidRDefault="001D6173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38195C40" w14:textId="77777777" w:rsidR="001D6173" w:rsidRDefault="001D6173" w:rsidP="001D617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 xml:space="preserve">เงินลงทุนในบริษัท หินกองเพาเวอร์ จำกัด </w:t>
      </w:r>
    </w:p>
    <w:p w14:paraId="3FF4D7D8" w14:textId="77777777" w:rsidR="001D6173" w:rsidRDefault="001D6173" w:rsidP="001D617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2F095615" w14:textId="278E6E63" w:rsidR="001D6173" w:rsidRPr="008E567C" w:rsidRDefault="001D6173" w:rsidP="001D617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  <w:r w:rsidRPr="008E567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เมื่อวันที่ </w:t>
      </w:r>
      <w:r w:rsidRPr="008E567C">
        <w:rPr>
          <w:rFonts w:ascii="Angsana New" w:hAnsi="Angsana New"/>
          <w:spacing w:val="-4"/>
          <w:sz w:val="30"/>
          <w:szCs w:val="30"/>
        </w:rPr>
        <w:t>14</w:t>
      </w:r>
      <w:r w:rsidRPr="008E567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กุมภาพันธ์ </w:t>
      </w:r>
      <w:r w:rsidRPr="008E567C">
        <w:rPr>
          <w:rFonts w:ascii="Angsana New" w:hAnsi="Angsana New"/>
          <w:spacing w:val="-4"/>
          <w:sz w:val="30"/>
          <w:szCs w:val="30"/>
        </w:rPr>
        <w:t>2565</w:t>
      </w:r>
      <w:r w:rsidRPr="008E567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บริษัทได้เข้าซื้อหุ้นสามัญใน บริษัท หินกองเพาเวอร์ จำกัด (“</w:t>
      </w:r>
      <w:r w:rsidRPr="008E567C">
        <w:rPr>
          <w:rFonts w:ascii="Angsana New" w:hAnsi="Angsana New"/>
          <w:spacing w:val="-4"/>
          <w:sz w:val="30"/>
          <w:szCs w:val="30"/>
          <w:lang w:val="th-TH"/>
        </w:rPr>
        <w:t xml:space="preserve">HKP”) </w:t>
      </w:r>
      <w:r w:rsidRPr="008E567C">
        <w:rPr>
          <w:rFonts w:ascii="Angsana New" w:hAnsi="Angsana New"/>
          <w:spacing w:val="-4"/>
          <w:sz w:val="30"/>
          <w:szCs w:val="30"/>
          <w:cs/>
          <w:lang w:val="th-TH"/>
        </w:rPr>
        <w:t>จาก บริษัท หินกอง</w:t>
      </w:r>
      <w:r w:rsidRPr="008E567C">
        <w:rPr>
          <w:rFonts w:ascii="Angsana New" w:hAnsi="Angsana New"/>
          <w:sz w:val="30"/>
          <w:szCs w:val="30"/>
          <w:cs/>
          <w:lang w:val="th-TH"/>
        </w:rPr>
        <w:t>เพาเวอร์โฮลดิ้ง จำกัด (“</w:t>
      </w:r>
      <w:r w:rsidRPr="008E567C">
        <w:rPr>
          <w:rFonts w:ascii="Angsana New" w:hAnsi="Angsana New"/>
          <w:sz w:val="30"/>
          <w:szCs w:val="30"/>
          <w:lang w:val="th-TH"/>
        </w:rPr>
        <w:t xml:space="preserve">HKH”) </w:t>
      </w:r>
      <w:r w:rsidRPr="008E567C">
        <w:rPr>
          <w:rFonts w:ascii="Angsana New" w:hAnsi="Angsana New"/>
          <w:sz w:val="30"/>
          <w:szCs w:val="30"/>
          <w:cs/>
          <w:lang w:val="th-TH"/>
        </w:rPr>
        <w:t xml:space="preserve">ซึ่งเป็นผู้ถือหุ้นเดิม เพื่อเข้าร่วมดำเนินงานโครงการโรงไฟฟ้าพลังความร้อนร่วมหินกอง ในจังหวัดราชบุรี โดยได้จ่ายชำระค่าหุ้นตามสัดส่วนการลงทุนร้อยละ </w:t>
      </w:r>
      <w:r w:rsidRPr="008E567C">
        <w:rPr>
          <w:rFonts w:ascii="Angsana New" w:hAnsi="Angsana New"/>
          <w:sz w:val="30"/>
          <w:szCs w:val="30"/>
        </w:rPr>
        <w:t xml:space="preserve">51 </w:t>
      </w:r>
      <w:r w:rsidRPr="008E567C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8E567C">
        <w:rPr>
          <w:rFonts w:ascii="Angsana New" w:hAnsi="Angsana New"/>
          <w:sz w:val="30"/>
          <w:szCs w:val="30"/>
        </w:rPr>
        <w:t xml:space="preserve">463.59 </w:t>
      </w:r>
      <w:r w:rsidRPr="008E56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E567C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 </w:t>
      </w:r>
      <w:r w:rsidRPr="008E567C">
        <w:rPr>
          <w:rFonts w:ascii="Angsana New" w:hAnsi="Angsana New"/>
          <w:i/>
          <w:iCs/>
          <w:sz w:val="30"/>
          <w:szCs w:val="30"/>
        </w:rPr>
        <w:t xml:space="preserve">0.20 </w:t>
      </w:r>
      <w:r w:rsidRPr="008E567C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ชำระเต็มมูลค่าที่ตราไว้หุ้นละ </w:t>
      </w:r>
      <w:r w:rsidRPr="008E567C">
        <w:rPr>
          <w:rFonts w:ascii="Angsana New" w:hAnsi="Angsana New"/>
          <w:i/>
          <w:iCs/>
          <w:sz w:val="30"/>
          <w:szCs w:val="30"/>
        </w:rPr>
        <w:t xml:space="preserve">10 </w:t>
      </w:r>
      <w:r w:rsidRPr="008E567C"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และหุ้นสามัญ </w:t>
      </w:r>
      <w:r w:rsidRPr="008E567C">
        <w:rPr>
          <w:rFonts w:ascii="Angsana New" w:hAnsi="Angsana New"/>
          <w:i/>
          <w:iCs/>
          <w:sz w:val="30"/>
          <w:szCs w:val="30"/>
        </w:rPr>
        <w:t xml:space="preserve">184.62 </w:t>
      </w:r>
      <w:r w:rsidRPr="008E567C">
        <w:rPr>
          <w:rFonts w:ascii="Angsana New" w:hAnsi="Angsana New" w:hint="cs"/>
          <w:i/>
          <w:iCs/>
          <w:sz w:val="30"/>
          <w:szCs w:val="30"/>
          <w:cs/>
        </w:rPr>
        <w:t>ล้านหุ้น จ่ายชำระ</w:t>
      </w:r>
      <w:r w:rsidR="008E567C">
        <w:rPr>
          <w:rFonts w:ascii="Angsana New" w:hAnsi="Angsana New"/>
          <w:i/>
          <w:iCs/>
          <w:sz w:val="30"/>
          <w:szCs w:val="30"/>
        </w:rPr>
        <w:br/>
      </w:r>
      <w:r w:rsidRPr="008E567C">
        <w:rPr>
          <w:rFonts w:ascii="Angsana New" w:hAnsi="Angsana New" w:hint="cs"/>
          <w:i/>
          <w:iCs/>
          <w:sz w:val="30"/>
          <w:szCs w:val="30"/>
          <w:cs/>
        </w:rPr>
        <w:t xml:space="preserve">ค่าหุ้นร้อยละ </w:t>
      </w:r>
      <w:r w:rsidRPr="008E567C">
        <w:rPr>
          <w:rFonts w:ascii="Angsana New" w:hAnsi="Angsana New"/>
          <w:i/>
          <w:iCs/>
          <w:sz w:val="30"/>
          <w:szCs w:val="30"/>
        </w:rPr>
        <w:t>25</w:t>
      </w:r>
      <w:r w:rsidRPr="008E567C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8E567C">
        <w:rPr>
          <w:rFonts w:ascii="Angsana New" w:hAnsi="Angsana New"/>
          <w:sz w:val="30"/>
          <w:szCs w:val="30"/>
          <w:cs/>
        </w:rPr>
        <w:t xml:space="preserve">ภายหลังการโอนหุ้นบรรลุผลสำเร็จ ส่งผลให้โครงสร้างผู้ถือหุ้นใน </w:t>
      </w:r>
      <w:r w:rsidRPr="008E567C">
        <w:rPr>
          <w:rFonts w:ascii="Angsana New" w:hAnsi="Angsana New"/>
          <w:sz w:val="30"/>
          <w:szCs w:val="30"/>
        </w:rPr>
        <w:t xml:space="preserve">HKP </w:t>
      </w:r>
      <w:r w:rsidRPr="008E567C">
        <w:rPr>
          <w:rFonts w:ascii="Angsana New" w:hAnsi="Angsana New" w:hint="cs"/>
          <w:sz w:val="30"/>
          <w:szCs w:val="30"/>
          <w:cs/>
        </w:rPr>
        <w:t xml:space="preserve">ประกอบด้วยบริษัท ร้อยละ </w:t>
      </w:r>
      <w:r w:rsidRPr="008E567C">
        <w:rPr>
          <w:rFonts w:ascii="Angsana New" w:hAnsi="Angsana New"/>
          <w:sz w:val="30"/>
          <w:szCs w:val="30"/>
        </w:rPr>
        <w:t>51</w:t>
      </w:r>
      <w:r w:rsidRPr="008E567C">
        <w:rPr>
          <w:rFonts w:ascii="Angsana New" w:hAnsi="Angsana New" w:hint="cs"/>
          <w:sz w:val="30"/>
          <w:szCs w:val="30"/>
          <w:cs/>
        </w:rPr>
        <w:t xml:space="preserve"> และ บริษัท กัลฟ์ เอ็นเนอร์จี ดีเวลลอปเมนท์ จำกัด (มหาชน) ร้อยละ </w:t>
      </w:r>
      <w:r w:rsidRPr="008E567C">
        <w:rPr>
          <w:rFonts w:ascii="Angsana New" w:hAnsi="Angsana New"/>
          <w:sz w:val="30"/>
          <w:szCs w:val="30"/>
        </w:rPr>
        <w:t>49</w:t>
      </w:r>
      <w:r w:rsidRPr="008E567C">
        <w:rPr>
          <w:rFonts w:ascii="Angsana New" w:hAnsi="Angsana New" w:hint="cs"/>
          <w:sz w:val="30"/>
          <w:szCs w:val="30"/>
          <w:cs/>
        </w:rPr>
        <w:t xml:space="preserve"> </w:t>
      </w:r>
      <w:r w:rsidRPr="008E567C">
        <w:rPr>
          <w:rFonts w:ascii="Angsana New" w:hAnsi="Angsana New"/>
          <w:sz w:val="30"/>
          <w:szCs w:val="30"/>
          <w:cs/>
          <w:lang w:val="th-TH"/>
        </w:rPr>
        <w:t xml:space="preserve">ส่งผลให้ </w:t>
      </w:r>
      <w:r w:rsidRPr="008E567C">
        <w:rPr>
          <w:rFonts w:ascii="Angsana New" w:hAnsi="Angsana New"/>
          <w:sz w:val="30"/>
          <w:szCs w:val="30"/>
          <w:lang w:val="th-TH"/>
        </w:rPr>
        <w:t xml:space="preserve">HKP </w:t>
      </w:r>
      <w:r w:rsidRPr="008E567C">
        <w:rPr>
          <w:rFonts w:ascii="Angsana New" w:hAnsi="Angsana New"/>
          <w:sz w:val="30"/>
          <w:szCs w:val="30"/>
          <w:cs/>
          <w:lang w:val="th-TH"/>
        </w:rPr>
        <w:t>มีสถานะเป็นการร่วมค้าทางตรงของบริษัท</w:t>
      </w:r>
      <w:r w:rsidRPr="008E567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E567C">
        <w:rPr>
          <w:rFonts w:ascii="Angsana New" w:hAnsi="Angsana New"/>
          <w:sz w:val="30"/>
          <w:szCs w:val="30"/>
          <w:cs/>
          <w:lang w:val="th-TH"/>
        </w:rPr>
        <w:t xml:space="preserve">โครงการโรงไฟฟ้าพลังความร้อนร่วมหินกอง จังหวัดราชบุรี เป็นโรงไฟฟ้าพลังความร้อนร่วมจำนวน </w:t>
      </w:r>
      <w:r w:rsidRPr="008E567C">
        <w:rPr>
          <w:rFonts w:ascii="Angsana New" w:hAnsi="Angsana New"/>
          <w:sz w:val="30"/>
          <w:szCs w:val="30"/>
        </w:rPr>
        <w:t>2</w:t>
      </w:r>
      <w:r w:rsidRPr="008E567C">
        <w:rPr>
          <w:rFonts w:ascii="Angsana New" w:hAnsi="Angsana New"/>
          <w:sz w:val="30"/>
          <w:szCs w:val="30"/>
          <w:cs/>
          <w:lang w:val="th-TH"/>
        </w:rPr>
        <w:t xml:space="preserve"> เครื่อง ขนาดกำลังผลิตรวม </w:t>
      </w:r>
      <w:r w:rsidRPr="008E567C">
        <w:rPr>
          <w:rFonts w:ascii="Angsana New" w:hAnsi="Angsana New"/>
          <w:sz w:val="30"/>
          <w:szCs w:val="30"/>
        </w:rPr>
        <w:t>1</w:t>
      </w:r>
      <w:r w:rsidRPr="008E567C">
        <w:rPr>
          <w:rFonts w:ascii="Angsana New" w:hAnsi="Angsana New"/>
          <w:sz w:val="30"/>
          <w:szCs w:val="30"/>
          <w:lang w:val="th-TH"/>
        </w:rPr>
        <w:t>,</w:t>
      </w:r>
      <w:r w:rsidRPr="008E567C">
        <w:rPr>
          <w:rFonts w:ascii="Angsana New" w:hAnsi="Angsana New"/>
          <w:sz w:val="30"/>
          <w:szCs w:val="30"/>
        </w:rPr>
        <w:t>400</w:t>
      </w:r>
      <w:r w:rsidRPr="008E567C">
        <w:rPr>
          <w:rFonts w:ascii="Angsana New" w:hAnsi="Angsana New"/>
          <w:sz w:val="30"/>
          <w:szCs w:val="30"/>
          <w:cs/>
          <w:lang w:val="th-TH"/>
        </w:rPr>
        <w:t xml:space="preserve"> เมกะวัตต์ มีกำหนดเดินเครื่องเชิงพาณิชย์ในปี </w:t>
      </w:r>
      <w:r w:rsidRPr="008E567C">
        <w:rPr>
          <w:rFonts w:ascii="Angsana New" w:hAnsi="Angsana New"/>
          <w:sz w:val="30"/>
          <w:szCs w:val="30"/>
        </w:rPr>
        <w:t>2567</w:t>
      </w:r>
      <w:r w:rsidRPr="008E567C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Pr="008E567C">
        <w:rPr>
          <w:rFonts w:ascii="Angsana New" w:hAnsi="Angsana New"/>
          <w:sz w:val="30"/>
          <w:szCs w:val="30"/>
        </w:rPr>
        <w:t>2568</w:t>
      </w:r>
      <w:r w:rsidRPr="008E567C">
        <w:rPr>
          <w:rFonts w:ascii="Angsana New" w:hAnsi="Angsana New"/>
          <w:sz w:val="30"/>
          <w:szCs w:val="30"/>
          <w:cs/>
          <w:lang w:val="th-TH"/>
        </w:rPr>
        <w:t xml:space="preserve"> ตามลำดับ</w:t>
      </w:r>
    </w:p>
    <w:p w14:paraId="545DF671" w14:textId="77777777" w:rsidR="0002641B" w:rsidRPr="0002641B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778BEB6" w14:textId="77777777" w:rsidR="001D6173" w:rsidRPr="006243DC" w:rsidRDefault="001D6173" w:rsidP="001D6173">
      <w:pPr>
        <w:ind w:left="127" w:firstLine="413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เงิน</w:t>
      </w:r>
      <w:r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ลงทุนในบริษัท พริ้นซิเพิล เฮลท์แคร์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-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สกลนคร จำกัด</w:t>
      </w:r>
    </w:p>
    <w:p w14:paraId="6E3934DD" w14:textId="77777777" w:rsidR="001D6173" w:rsidRPr="00A45505" w:rsidRDefault="001D6173" w:rsidP="001D6173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3AE0018" w14:textId="7110A55E" w:rsidR="001D6173" w:rsidRPr="006243DC" w:rsidRDefault="001D6173" w:rsidP="001D6173">
      <w:pPr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5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บริษัทได้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เข้าซื้อหุ้นสามัญใน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 พริ้นซิเพิล เฮลท์แคร์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-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สกลนคร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จำกัด (“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>PRINH”)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เพื่อลงทุนในธุรกิจโรงพยาบาลเอกชนภายใต้ชื่อโรงพยาบาล พริ้นซ์ สกลนคร โดยมีทุนจดทะเบียนจำนวน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(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lang w:val="th-TH" w:eastAsia="th-TH"/>
        </w:rPr>
        <w:t>)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ได้จ่ายชำระค่าหุ้น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ตามสัดส่วนการลงทุนร้อยละ </w:t>
      </w:r>
      <w:r w:rsidR="001315F1" w:rsidRPr="001315F1">
        <w:rPr>
          <w:rFonts w:ascii="Angsana New" w:hAnsi="Angsana New" w:hint="cs"/>
          <w:snapToGrid w:val="0"/>
          <w:sz w:val="30"/>
          <w:szCs w:val="30"/>
          <w:lang w:eastAsia="th-TH"/>
        </w:rPr>
        <w:t>25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เป็นจำนวนเงิน </w:t>
      </w:r>
      <w:r w:rsidR="001315F1" w:rsidRPr="001315F1">
        <w:rPr>
          <w:rFonts w:ascii="Angsana New" w:hAnsi="Angsana New" w:hint="cs"/>
          <w:snapToGrid w:val="0"/>
          <w:sz w:val="30"/>
          <w:szCs w:val="30"/>
          <w:lang w:eastAsia="th-TH"/>
        </w:rPr>
        <w:t>75</w:t>
      </w:r>
      <w:r w:rsidRPr="006541E0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6243DC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</w:p>
    <w:p w14:paraId="676891CC" w14:textId="5696146A" w:rsidR="00913867" w:rsidRDefault="00913867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07A376" w14:textId="77777777" w:rsidR="001D6173" w:rsidRPr="006243DC" w:rsidRDefault="001D6173" w:rsidP="001D6173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เงินลงทุนใน</w:t>
      </w:r>
      <w:r w:rsidRPr="006243D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บริษัท อาร์ อี เอ็น โคราช เอนเนอร์ยี่ จำกัด </w:t>
      </w:r>
    </w:p>
    <w:p w14:paraId="4616B524" w14:textId="77777777" w:rsidR="001D6173" w:rsidRPr="00A45505" w:rsidRDefault="001D6173" w:rsidP="001D6173">
      <w:pPr>
        <w:tabs>
          <w:tab w:val="clear" w:pos="227"/>
          <w:tab w:val="clear" w:pos="454"/>
          <w:tab w:val="clear" w:pos="680"/>
          <w:tab w:val="left" w:pos="720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03006A8" w14:textId="451E63F5" w:rsidR="001D6173" w:rsidRPr="006243DC" w:rsidRDefault="001D6173" w:rsidP="001D6173">
      <w:pPr>
        <w:ind w:left="540" w:right="-27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ในการประชุมสามัญผู้ถือหุ้นของบริษัท อาร์ อี เอ็น โคราช เอนเนอร์ยี่ </w:t>
      </w:r>
      <w:r w:rsidRPr="00C82F5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จำกัด (</w:t>
      </w:r>
      <w:r w:rsidRPr="00C82F5F">
        <w:rPr>
          <w:rFonts w:ascii="Angsana New" w:hAnsi="Angsana New"/>
          <w:snapToGrid w:val="0"/>
          <w:sz w:val="30"/>
          <w:szCs w:val="30"/>
          <w:lang w:val="th-TH" w:eastAsia="th-TH"/>
        </w:rPr>
        <w:t>“REN”)</w:t>
      </w:r>
      <w:r w:rsidRPr="00C82F5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82F5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ซึ่ง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เป็นการร่วมค้าทางตรง </w:t>
      </w:r>
      <w:r w:rsidR="00AD15BA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29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มีนาคม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ผู้ถือหุ้นมีมติอนุมัติให้เพิ่มทุนจดทะเบียนจาก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300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เป็น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500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(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แบ่งเป็นหุ้นสามัญจำนวน </w:t>
      </w:r>
      <w:r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ล้านหุ้น มูลค่าที่ตราไว้หุ้นละ </w:t>
      </w:r>
      <w:r w:rsidRPr="0040676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บาท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) โดยการออกหุ้นสามัญใหม่จำนวน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มีมูลค่าที่ตราไว้หุ้นละ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และเรียกชำระค่าหุ้นเพิ่มทุนเต็มจำนวนของทุนจดทะเบียนที่เพิ่ม เมื่อวันที่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เมษายน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80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44A3E1A6" w14:textId="6E92306B" w:rsidR="00791076" w:rsidRDefault="00791076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E80527" w14:textId="7A6AE7F9" w:rsidR="0047727D" w:rsidRPr="000666CA" w:rsidRDefault="0047727D" w:rsidP="0047727D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0666C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เงินลงทุนใน</w:t>
      </w:r>
      <w:r w:rsidR="00EC4770" w:rsidRPr="000666C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="00EC4770" w:rsidRPr="000666C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Sekong Investment Advisory Co., Ltd. </w:t>
      </w:r>
      <w:r w:rsidRPr="000666C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</w:p>
    <w:p w14:paraId="72523F41" w14:textId="58518DEF" w:rsidR="004234A1" w:rsidRPr="000666CA" w:rsidRDefault="004234A1" w:rsidP="0047727D">
      <w:pPr>
        <w:ind w:left="169" w:firstLine="371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</w:p>
    <w:p w14:paraId="361A8F72" w14:textId="18C0DF93" w:rsidR="0047727D" w:rsidRPr="00A45505" w:rsidRDefault="004234A1" w:rsidP="006E3475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>8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กรกฎาคม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บริษัทร่วมกับบริษัท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บี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กริม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เพาเวอร์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จํากัด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(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มหาชน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>) (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“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 xml:space="preserve">B.GRIMM”)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และพันธมิตรทางธุรกิจอื่นได้ดําเนินการจดทะเบียนจัดตั้ง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>Sekong Investment Advisory Co., Ltd. (“SIA”)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เพื่อสนับสนุนการลงทุนโครงการโรงไฟฟ้าพลังน้ำเซกอง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 xml:space="preserve">4A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และ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 xml:space="preserve">4B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ขนาดกําลังการผลิตติดตั้ง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 xml:space="preserve">355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เมกะวัตต์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ตั้งอยู่แขวงเซกองนครหลวงเวียงจันทน์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สปป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ลาว โดยมีทุนจดทะเบียนจำนวน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>1,000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ล้านกีบ</w:t>
      </w:r>
      <w:r w:rsidRPr="000666CA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>(</w:t>
      </w:r>
      <w:r w:rsidRPr="000666CA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แบ่งออกเป็นหุ้นสามัญจํานวน</w:t>
      </w:r>
      <w:r w:rsidRPr="000666CA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i/>
          <w:iCs/>
          <w:sz w:val="30"/>
          <w:szCs w:val="30"/>
        </w:rPr>
        <w:t>100,000</w:t>
      </w:r>
      <w:r w:rsidRPr="000666CA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Pr="000666CA">
        <w:rPr>
          <w:rStyle w:val="normaltextrun"/>
          <w:rFonts w:ascii="Angsana New" w:hAnsi="Angsana New" w:cs="Angsana New"/>
          <w:i/>
          <w:iCs/>
          <w:sz w:val="30"/>
          <w:szCs w:val="30"/>
        </w:rPr>
        <w:br/>
      </w:r>
      <w:r w:rsidRPr="000666CA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มูลค่าที่ตราไว้หุ้นละ</w:t>
      </w:r>
      <w:r w:rsidRPr="000666CA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/>
          <w:i/>
          <w:iCs/>
          <w:sz w:val="30"/>
          <w:szCs w:val="30"/>
        </w:rPr>
        <w:t>10,000</w:t>
      </w:r>
      <w:r w:rsidRPr="000666CA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0666CA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กีบ</w:t>
      </w:r>
      <w:r w:rsidRPr="000666CA">
        <w:rPr>
          <w:rStyle w:val="normaltextrun"/>
          <w:rFonts w:ascii="Angsana New" w:hAnsi="Angsana New" w:cs="Angsana New"/>
          <w:sz w:val="30"/>
          <w:szCs w:val="30"/>
        </w:rPr>
        <w:t xml:space="preserve">) 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E3475" w:rsidRPr="000666CA">
        <w:rPr>
          <w:rStyle w:val="normaltextrun"/>
          <w:rFonts w:ascii="Angsana New" w:hAnsi="Angsana New" w:cs="Angsana New"/>
          <w:sz w:val="30"/>
          <w:szCs w:val="30"/>
        </w:rPr>
        <w:t xml:space="preserve">31 </w:t>
      </w:r>
      <w:r w:rsidR="006E3475"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สิงหาคม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6E3475" w:rsidRPr="000666CA">
        <w:rPr>
          <w:rStyle w:val="normaltextrun"/>
          <w:rFonts w:ascii="Angsana New" w:hAnsi="Angsana New" w:cs="Angsana New"/>
          <w:sz w:val="30"/>
          <w:szCs w:val="30"/>
        </w:rPr>
        <w:t>2565</w:t>
      </w:r>
      <w:r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บริษัทได้จ่ายชำระค่าหุ้นตามสัดส่วนการล</w:t>
      </w:r>
      <w:r w:rsidR="006E3475"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งทุนร้อยละ </w:t>
      </w:r>
      <w:r w:rsidR="006E3475" w:rsidRPr="000666CA">
        <w:rPr>
          <w:rStyle w:val="normaltextrun"/>
          <w:rFonts w:ascii="Angsana New" w:hAnsi="Angsana New" w:cs="Angsana New"/>
          <w:sz w:val="30"/>
          <w:szCs w:val="30"/>
        </w:rPr>
        <w:t>60</w:t>
      </w:r>
      <w:r w:rsidR="006E3475"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6E3475" w:rsidRPr="000666CA">
        <w:rPr>
          <w:rStyle w:val="normaltextrun"/>
          <w:rFonts w:ascii="Angsana New" w:hAnsi="Angsana New" w:cs="Angsana New"/>
          <w:sz w:val="30"/>
          <w:szCs w:val="30"/>
        </w:rPr>
        <w:t>600</w:t>
      </w:r>
      <w:r w:rsidR="006E3475"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ล้านกีบ หรือเทียบเท่า </w:t>
      </w:r>
      <w:r w:rsidR="006E3475" w:rsidRPr="000666CA">
        <w:rPr>
          <w:rStyle w:val="normaltextrun"/>
          <w:rFonts w:ascii="Angsana New" w:hAnsi="Angsana New" w:cs="Angsana New"/>
          <w:sz w:val="30"/>
          <w:szCs w:val="30"/>
        </w:rPr>
        <w:t xml:space="preserve">1.44 </w:t>
      </w:r>
      <w:r w:rsidR="006E3475" w:rsidRPr="000666CA">
        <w:rPr>
          <w:rStyle w:val="normaltextrun"/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244A9C9" w14:textId="77777777" w:rsidR="00791076" w:rsidRDefault="00791076" w:rsidP="0079107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00195C9" w14:textId="3462FCBC" w:rsidR="00791076" w:rsidRPr="006243DC" w:rsidRDefault="00791076" w:rsidP="0079107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  <w:r w:rsidRPr="00917903">
        <w:rPr>
          <w:rFonts w:ascii="Angsana New" w:hAnsi="Angsana New" w:hint="cs"/>
          <w:sz w:val="30"/>
          <w:szCs w:val="30"/>
          <w:cs/>
          <w:lang w:val="th-TH"/>
        </w:rPr>
        <w:t>กลุ่มบริษัทและ</w:t>
      </w:r>
      <w:r w:rsidRPr="006243DC">
        <w:rPr>
          <w:rFonts w:ascii="Angsana New" w:hAnsi="Angsana New" w:hint="cs"/>
          <w:sz w:val="30"/>
          <w:szCs w:val="30"/>
          <w:cs/>
          <w:lang w:val="th-TH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Pr="006243DC">
        <w:rPr>
          <w:rFonts w:ascii="Angsana New" w:hAnsi="Angsana New"/>
          <w:sz w:val="30"/>
          <w:szCs w:val="30"/>
          <w:lang w:val="th-TH"/>
        </w:rPr>
        <w:t xml:space="preserve"> </w:t>
      </w:r>
      <w:r w:rsidRPr="006243DC">
        <w:rPr>
          <w:rFonts w:ascii="Angsana New" w:hAnsi="Angsana New"/>
          <w:sz w:val="30"/>
          <w:szCs w:val="30"/>
          <w:cs/>
          <w:lang w:val="th-TH"/>
        </w:rPr>
        <w:t>ยกเว้นบริษัท บริการ</w:t>
      </w:r>
      <w:r w:rsidRPr="000666CA">
        <w:rPr>
          <w:rFonts w:ascii="Angsana New" w:hAnsi="Angsana New"/>
          <w:sz w:val="30"/>
          <w:szCs w:val="30"/>
          <w:cs/>
          <w:lang w:val="th-TH"/>
        </w:rPr>
        <w:t>เชื้อเพลิงการบินกรุงเทพ จำกัด (มหาชน)</w:t>
      </w:r>
      <w:r w:rsidRPr="000666C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ซึ่งเป็นบริษัทจดทะเบียนในตลาดหลักทรัพย์แห่งประเทศไทย ณ วันที่ </w:t>
      </w:r>
      <w:r w:rsidRPr="000666CA">
        <w:rPr>
          <w:rFonts w:ascii="Angsana New" w:hAnsi="Angsana New"/>
          <w:sz w:val="30"/>
          <w:szCs w:val="30"/>
        </w:rPr>
        <w:t>3</w:t>
      </w:r>
      <w:r w:rsidRPr="000666CA">
        <w:rPr>
          <w:rFonts w:ascii="Angsana New" w:hAnsi="Angsana New" w:hint="cs"/>
          <w:sz w:val="30"/>
          <w:szCs w:val="30"/>
        </w:rPr>
        <w:t>0</w:t>
      </w:r>
      <w:r w:rsidRPr="000666CA">
        <w:rPr>
          <w:rFonts w:ascii="Angsana New" w:hAnsi="Angsana New"/>
          <w:sz w:val="30"/>
          <w:szCs w:val="30"/>
          <w:lang w:val="th-TH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666CA">
        <w:rPr>
          <w:rFonts w:ascii="Angsana New" w:hAnsi="Angsana New"/>
          <w:sz w:val="30"/>
          <w:szCs w:val="30"/>
        </w:rPr>
        <w:t>2565</w:t>
      </w:r>
      <w:r w:rsidRPr="000666CA">
        <w:rPr>
          <w:rFonts w:ascii="Angsana New" w:hAnsi="Angsana New"/>
          <w:sz w:val="30"/>
          <w:szCs w:val="30"/>
          <w:lang w:val="th-TH"/>
        </w:rPr>
        <w:t xml:space="preserve"> 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มีราคาปิดอยู่ที่ </w:t>
      </w:r>
      <w:r w:rsidR="00311211" w:rsidRPr="000666CA">
        <w:rPr>
          <w:rFonts w:ascii="Angsana New" w:hAnsi="Angsana New"/>
          <w:sz w:val="30"/>
          <w:szCs w:val="30"/>
        </w:rPr>
        <w:t>32.00</w:t>
      </w:r>
      <w:r w:rsidRPr="000666CA">
        <w:rPr>
          <w:rFonts w:ascii="Angsana New" w:hAnsi="Angsana New"/>
          <w:sz w:val="30"/>
          <w:szCs w:val="30"/>
          <w:lang w:val="th-TH"/>
        </w:rPr>
        <w:t xml:space="preserve"> </w:t>
      </w:r>
      <w:r w:rsidRPr="000666CA">
        <w:rPr>
          <w:rFonts w:ascii="Angsana New" w:hAnsi="Angsana New"/>
          <w:sz w:val="30"/>
          <w:szCs w:val="30"/>
          <w:cs/>
          <w:lang w:val="th-TH"/>
        </w:rPr>
        <w:t>บาท มูลค่ายุติธรรมของเงินลงทุนในบริษัท บริการเชื้อเพลิงการบินกรุงเทพ จำกัด (มหาชน)</w:t>
      </w:r>
      <w:r w:rsidRPr="000666C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เท่ากับ </w:t>
      </w:r>
      <w:r w:rsidR="00311211" w:rsidRPr="000666CA">
        <w:rPr>
          <w:rFonts w:ascii="Angsana New" w:hAnsi="Angsana New"/>
          <w:sz w:val="30"/>
          <w:szCs w:val="30"/>
        </w:rPr>
        <w:t>3</w:t>
      </w:r>
      <w:r w:rsidRPr="000666CA">
        <w:rPr>
          <w:rFonts w:ascii="Angsana New" w:hAnsi="Angsana New"/>
          <w:sz w:val="30"/>
          <w:szCs w:val="30"/>
          <w:lang w:val="th-TH"/>
        </w:rPr>
        <w:t>,</w:t>
      </w:r>
      <w:r w:rsidR="001315F1" w:rsidRPr="001315F1">
        <w:rPr>
          <w:rFonts w:ascii="Angsana New" w:hAnsi="Angsana New" w:hint="cs"/>
          <w:sz w:val="30"/>
          <w:szCs w:val="30"/>
        </w:rPr>
        <w:t>1</w:t>
      </w:r>
      <w:r w:rsidR="00311211" w:rsidRPr="000666CA">
        <w:rPr>
          <w:rFonts w:ascii="Angsana New" w:hAnsi="Angsana New"/>
          <w:sz w:val="30"/>
          <w:szCs w:val="30"/>
        </w:rPr>
        <w:t>67.46</w:t>
      </w:r>
      <w:r w:rsidRPr="000666CA">
        <w:rPr>
          <w:rFonts w:ascii="Angsana New" w:hAnsi="Angsana New"/>
          <w:sz w:val="30"/>
          <w:szCs w:val="30"/>
          <w:lang w:val="th-TH"/>
        </w:rPr>
        <w:t xml:space="preserve"> </w:t>
      </w:r>
      <w:r w:rsidRPr="000666CA">
        <w:rPr>
          <w:rFonts w:ascii="Angsana New" w:hAnsi="Angsana New"/>
          <w:sz w:val="30"/>
          <w:szCs w:val="30"/>
          <w:cs/>
          <w:lang w:val="th-TH"/>
        </w:rPr>
        <w:t>ล้านบาท</w:t>
      </w:r>
    </w:p>
    <w:p w14:paraId="56921A4B" w14:textId="5E1472A6" w:rsidR="001D6173" w:rsidRDefault="001D6173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1CF31BA" w14:textId="77777777" w:rsidR="0002641B" w:rsidRPr="008B2869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B286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64B394DE" w14:textId="77777777" w:rsidR="0002641B" w:rsidRPr="00C74932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722DE7A2" w14:textId="20729B0F" w:rsidR="001D6173" w:rsidRDefault="001D6173" w:rsidP="001D6173">
      <w:pPr>
        <w:ind w:left="540" w:right="-27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</w:t>
      </w:r>
      <w:r w:rsidRPr="00406767">
        <w:rPr>
          <w:rFonts w:ascii="Angsana New" w:hAnsi="Angsana New"/>
          <w:spacing w:val="-6"/>
          <w:sz w:val="30"/>
          <w:szCs w:val="30"/>
        </w:rPr>
        <w:t>23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กรกฎาคม </w:t>
      </w:r>
      <w:r w:rsidRPr="00406767">
        <w:rPr>
          <w:rFonts w:ascii="Angsana New" w:hAnsi="Angsana New"/>
          <w:spacing w:val="-6"/>
          <w:sz w:val="30"/>
          <w:szCs w:val="30"/>
        </w:rPr>
        <w:t>2561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D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>National Investigation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Committee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>เพื่อตรวจสอบหาสาเหตุของเหตุการณ์ข้างต้น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>เมื่อ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ปี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406767">
        <w:rPr>
          <w:rFonts w:ascii="Angsana New" w:hAnsi="Angsana New"/>
          <w:spacing w:val="-6"/>
          <w:sz w:val="30"/>
          <w:szCs w:val="30"/>
        </w:rPr>
        <w:t>2562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คณะกรรมการ 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6243DC">
        <w:rPr>
          <w:rFonts w:ascii="Angsana New" w:hAnsi="Angsana New"/>
          <w:spacing w:val="-6"/>
          <w:sz w:val="30"/>
          <w:szCs w:val="30"/>
          <w:lang w:val="th-TH"/>
        </w:rPr>
        <w:t xml:space="preserve">Force Majeure) 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406767">
        <w:rPr>
          <w:rFonts w:ascii="Angsana New" w:hAnsi="Angsana New"/>
          <w:spacing w:val="-6"/>
          <w:sz w:val="30"/>
          <w:szCs w:val="30"/>
        </w:rPr>
        <w:t>2563</w:t>
      </w:r>
      <w:r w:rsidRPr="006243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</w:t>
      </w:r>
      <w:r w:rsidRPr="001C1811">
        <w:rPr>
          <w:rFonts w:ascii="Angsana New" w:hAnsi="Angsana New"/>
          <w:spacing w:val="-6"/>
          <w:sz w:val="30"/>
          <w:szCs w:val="30"/>
          <w:cs/>
          <w:lang w:val="th-TH"/>
        </w:rPr>
        <w:t>ลาว ซึ่ง</w:t>
      </w:r>
      <w:r w:rsidRPr="001C1811">
        <w:rPr>
          <w:rFonts w:ascii="Angsana New" w:hAnsi="Angsana New" w:hint="cs"/>
          <w:spacing w:val="-6"/>
          <w:sz w:val="30"/>
          <w:szCs w:val="30"/>
          <w:cs/>
          <w:lang w:val="th-TH"/>
        </w:rPr>
        <w:t>ปัจจุบันได้มีการ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>ทยอยชำระ</w:t>
      </w:r>
      <w:r w:rsidRPr="001C1811">
        <w:rPr>
          <w:rFonts w:ascii="Angsana New" w:hAnsi="Angsana New" w:hint="cs"/>
          <w:spacing w:val="-6"/>
          <w:sz w:val="30"/>
          <w:szCs w:val="30"/>
          <w:cs/>
          <w:lang w:val="th-TH"/>
        </w:rPr>
        <w:t>ค่าชดเชย</w:t>
      </w:r>
      <w:r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บางส่วน </w:t>
      </w:r>
      <w:r w:rsidRPr="001C1811">
        <w:rPr>
          <w:rFonts w:ascii="Angsana New" w:hAnsi="Angsana New"/>
          <w:spacing w:val="-6"/>
          <w:sz w:val="30"/>
          <w:szCs w:val="30"/>
          <w:cs/>
          <w:lang w:val="th-TH"/>
        </w:rPr>
        <w:t>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1C1811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1C181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="001315F1" w:rsidRPr="001315F1">
        <w:rPr>
          <w:rFonts w:ascii="Angsana New" w:hAnsi="Angsana New"/>
          <w:spacing w:val="-6"/>
          <w:sz w:val="30"/>
          <w:szCs w:val="30"/>
        </w:rPr>
        <w:t>6</w:t>
      </w:r>
      <w:r w:rsidRPr="001C181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="001315F1" w:rsidRPr="001315F1">
        <w:rPr>
          <w:rFonts w:ascii="Angsana New" w:hAnsi="Angsana New"/>
          <w:spacing w:val="-6"/>
          <w:sz w:val="30"/>
          <w:szCs w:val="30"/>
        </w:rPr>
        <w:t>2562</w:t>
      </w:r>
    </w:p>
    <w:p w14:paraId="0E8B8952" w14:textId="1A1FB860" w:rsidR="00F46A78" w:rsidRDefault="00F46A78" w:rsidP="001D6173">
      <w:pPr>
        <w:ind w:left="540" w:right="-27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4DF10D72" w14:textId="36854D96" w:rsidR="00573E9F" w:rsidRDefault="00573E9F" w:rsidP="001D6173">
      <w:pPr>
        <w:ind w:left="540" w:right="-27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  <w:r>
        <w:rPr>
          <w:rFonts w:ascii="Angsana New" w:hAnsi="Angsana New"/>
          <w:spacing w:val="-6"/>
          <w:sz w:val="30"/>
          <w:szCs w:val="30"/>
          <w:cs/>
          <w:lang w:val="th-TH"/>
        </w:rPr>
        <w:br w:type="page"/>
      </w:r>
    </w:p>
    <w:p w14:paraId="436A1672" w14:textId="65162987" w:rsidR="00D625E7" w:rsidRDefault="0088136D" w:rsidP="00F86D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1E441828" w14:textId="77777777" w:rsidR="001D6173" w:rsidRPr="00B33D54" w:rsidRDefault="001D6173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202377" w:rsidRPr="00B165D6" w14:paraId="6EE86E41" w14:textId="77777777" w:rsidTr="00BF564B">
        <w:tc>
          <w:tcPr>
            <w:tcW w:w="4932" w:type="dxa"/>
            <w:shd w:val="clear" w:color="auto" w:fill="auto"/>
            <w:vAlign w:val="bottom"/>
          </w:tcPr>
          <w:p w14:paraId="3DC2EA37" w14:textId="6A99CE7C" w:rsidR="00202377" w:rsidRPr="0037093B" w:rsidRDefault="0037093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7093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79A0226F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F55F017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A0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02377" w:rsidRPr="00B165D6" w14:paraId="56590C45" w14:textId="77777777" w:rsidTr="00BF564B">
        <w:tc>
          <w:tcPr>
            <w:tcW w:w="4932" w:type="dxa"/>
            <w:shd w:val="clear" w:color="auto" w:fill="auto"/>
            <w:vAlign w:val="bottom"/>
          </w:tcPr>
          <w:p w14:paraId="65DAB3E3" w14:textId="451148F0" w:rsidR="00202377" w:rsidRPr="003A5A0D" w:rsidRDefault="0037093B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202377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237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202377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023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202377" w:rsidRPr="001D617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2340A79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272DC" w14:textId="77777777" w:rsidR="00202377" w:rsidRPr="003A5A0D" w:rsidRDefault="00202377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D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D56E3" w14:textId="77777777" w:rsidR="00202377" w:rsidRPr="003A5A0D" w:rsidRDefault="00202377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7B0AC5" w14:textId="77777777" w:rsidR="00202377" w:rsidRPr="003A5A0D" w:rsidRDefault="00202377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DC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02377" w:rsidRPr="00B165D6" w14:paraId="50A9491C" w14:textId="77777777" w:rsidTr="00BF564B">
        <w:tc>
          <w:tcPr>
            <w:tcW w:w="4932" w:type="dxa"/>
            <w:shd w:val="clear" w:color="auto" w:fill="auto"/>
            <w:vAlign w:val="bottom"/>
          </w:tcPr>
          <w:p w14:paraId="313891B4" w14:textId="77777777" w:rsidR="00202377" w:rsidRPr="003A5A0D" w:rsidRDefault="00202377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3A69AD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5F4F008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377" w:rsidRPr="00B165D6" w14:paraId="25500063" w14:textId="77777777" w:rsidTr="00BF564B">
        <w:tc>
          <w:tcPr>
            <w:tcW w:w="4932" w:type="dxa"/>
            <w:vAlign w:val="bottom"/>
          </w:tcPr>
          <w:p w14:paraId="096687B9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2D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A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D7181CC" w14:textId="77777777" w:rsidR="00202377" w:rsidRPr="003A5A0D" w:rsidRDefault="00202377" w:rsidP="00BF564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68D54C9" w14:textId="77777777" w:rsidR="00202377" w:rsidRPr="003A5A0D" w:rsidRDefault="00202377" w:rsidP="00BF564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55,708,147</w:t>
            </w:r>
          </w:p>
        </w:tc>
        <w:tc>
          <w:tcPr>
            <w:tcW w:w="270" w:type="dxa"/>
            <w:vAlign w:val="bottom"/>
          </w:tcPr>
          <w:p w14:paraId="36FA8F84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609564" w14:textId="77777777" w:rsidR="00202377" w:rsidRPr="003A5A0D" w:rsidRDefault="00202377" w:rsidP="00BF564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2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2D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</w:tr>
      <w:tr w:rsidR="00202377" w:rsidRPr="00B165D6" w14:paraId="19C46E85" w14:textId="77777777" w:rsidTr="00BF564B">
        <w:tc>
          <w:tcPr>
            <w:tcW w:w="4932" w:type="dxa"/>
            <w:vAlign w:val="bottom"/>
          </w:tcPr>
          <w:p w14:paraId="092B8E64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67023D2F" w14:textId="77777777" w:rsidR="00202377" w:rsidRPr="003A5A0D" w:rsidRDefault="00202377" w:rsidP="00BF5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F23061" w14:textId="330ED62B" w:rsidR="00202377" w:rsidRPr="00AA0237" w:rsidRDefault="00AA0237" w:rsidP="00BF564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45,378</w:t>
            </w:r>
          </w:p>
        </w:tc>
        <w:tc>
          <w:tcPr>
            <w:tcW w:w="270" w:type="dxa"/>
            <w:vAlign w:val="bottom"/>
          </w:tcPr>
          <w:p w14:paraId="7536E030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43814E" w14:textId="77777777" w:rsidR="00202377" w:rsidRPr="00284463" w:rsidRDefault="00202377" w:rsidP="00BF564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C29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1,459,000</w:t>
            </w:r>
          </w:p>
        </w:tc>
      </w:tr>
      <w:tr w:rsidR="00202377" w:rsidRPr="00B165D6" w14:paraId="58283AC7" w14:textId="77777777" w:rsidTr="00BF564B">
        <w:tc>
          <w:tcPr>
            <w:tcW w:w="4932" w:type="dxa"/>
            <w:vAlign w:val="bottom"/>
          </w:tcPr>
          <w:p w14:paraId="1FD0AE59" w14:textId="77777777" w:rsidR="00202377" w:rsidRPr="003A5A0D" w:rsidRDefault="00202377" w:rsidP="00BF56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3BD517E" w14:textId="77777777" w:rsidR="00202377" w:rsidRPr="003A5A0D" w:rsidRDefault="00202377" w:rsidP="00BF564B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C1B5A" w14:textId="45CDFC85" w:rsidR="00202377" w:rsidRPr="003A5A0D" w:rsidRDefault="00AA0237" w:rsidP="00BF564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55,753,525</w:t>
            </w:r>
          </w:p>
        </w:tc>
        <w:tc>
          <w:tcPr>
            <w:tcW w:w="270" w:type="dxa"/>
            <w:vAlign w:val="bottom"/>
          </w:tcPr>
          <w:p w14:paraId="6CE21798" w14:textId="77777777" w:rsidR="00202377" w:rsidRPr="003A5A0D" w:rsidRDefault="00202377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0227F" w14:textId="77777777" w:rsidR="00202377" w:rsidRPr="003A5A0D" w:rsidRDefault="00202377" w:rsidP="00BF564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9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52,295,610</w:t>
            </w:r>
          </w:p>
        </w:tc>
      </w:tr>
    </w:tbl>
    <w:p w14:paraId="469073BF" w14:textId="2EB547CB" w:rsidR="00202377" w:rsidRPr="00B33D54" w:rsidRDefault="00202377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34E2AB9" w14:textId="77777777" w:rsidR="00202377" w:rsidRPr="00913F91" w:rsidRDefault="00202377" w:rsidP="00202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</w:pP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การซื้อหุ้นใน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913F91">
        <w:rPr>
          <w:rFonts w:ascii="Angsana New" w:hAnsi="Angsana New"/>
          <w:b/>
          <w:bCs/>
          <w:i/>
          <w:iCs/>
          <w:sz w:val="30"/>
          <w:szCs w:val="30"/>
          <w:cs/>
        </w:rPr>
        <w:t>สหโคเจน (ชลบุรี) จำกัด (มหาชน)</w:t>
      </w: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13F91">
        <w:rPr>
          <w:rFonts w:ascii="Angsana New" w:hAnsi="Angsana New"/>
          <w:b/>
          <w:bCs/>
          <w:i/>
          <w:iCs/>
          <w:sz w:val="30"/>
          <w:szCs w:val="30"/>
        </w:rPr>
        <w:t>(“SCG”)</w:t>
      </w:r>
    </w:p>
    <w:p w14:paraId="78C9ED65" w14:textId="77777777" w:rsidR="00202377" w:rsidRPr="00B33D54" w:rsidRDefault="00202377" w:rsidP="00202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b/>
          <w:bCs/>
          <w:sz w:val="30"/>
          <w:szCs w:val="30"/>
        </w:rPr>
      </w:pPr>
    </w:p>
    <w:p w14:paraId="5F2E01BA" w14:textId="74B7B3D0" w:rsidR="00990265" w:rsidRDefault="00990265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  <w:lang w:val="th-TH"/>
        </w:rPr>
      </w:pP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990265">
        <w:rPr>
          <w:rFonts w:ascii="Angsana New" w:hAnsi="Angsana New" w:hint="cs"/>
          <w:sz w:val="30"/>
          <w:szCs w:val="30"/>
          <w:lang w:val="en-GB"/>
        </w:rPr>
        <w:t>13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Pr="00990265">
        <w:rPr>
          <w:rFonts w:ascii="Angsana New" w:hAnsi="Angsana New" w:hint="cs"/>
          <w:sz w:val="30"/>
          <w:szCs w:val="30"/>
          <w:lang w:val="en-GB"/>
        </w:rPr>
        <w:t>2564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บริษัทได้เข้าซื้อหุ้นสามัญของบริษัท สหโคเจน (ชลบุรี) จำกัด (มหาชน) (“</w:t>
      </w:r>
      <w:r w:rsidRPr="00990265">
        <w:rPr>
          <w:rFonts w:ascii="Angsana New" w:hAnsi="Angsana New"/>
          <w:sz w:val="30"/>
          <w:szCs w:val="30"/>
          <w:lang w:val="th-TH"/>
        </w:rPr>
        <w:t xml:space="preserve">SCG”) 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บริษัทย่อยของบริษัท ซึ่งเป็นบริษัทจดทะเบียนในตลาดหลักทรัพย์แห่งประเทศไทย คิดเป็นจำนวนเงินทั้งสิ้น </w:t>
      </w:r>
      <w:r w:rsidR="00671C0B" w:rsidRPr="00671C0B">
        <w:rPr>
          <w:rFonts w:ascii="Angsana New" w:hAnsi="Angsana New" w:hint="cs"/>
          <w:sz w:val="30"/>
          <w:szCs w:val="30"/>
          <w:lang w:val="en-GB"/>
        </w:rPr>
        <w:t>3</w:t>
      </w:r>
      <w:r>
        <w:rPr>
          <w:rFonts w:ascii="Angsana New" w:hAnsi="Angsana New" w:hint="cs"/>
          <w:sz w:val="30"/>
          <w:szCs w:val="30"/>
          <w:cs/>
          <w:lang w:val="th-TH"/>
        </w:rPr>
        <w:t>,</w:t>
      </w:r>
      <w:r w:rsidR="00671C0B" w:rsidRPr="00671C0B">
        <w:rPr>
          <w:rFonts w:ascii="Angsana New" w:hAnsi="Angsana New" w:hint="cs"/>
          <w:sz w:val="30"/>
          <w:szCs w:val="30"/>
          <w:lang w:val="en-GB"/>
        </w:rPr>
        <w:t>412</w:t>
      </w:r>
      <w:r w:rsidR="002E0D6A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671C0B" w:rsidRPr="00671C0B">
        <w:rPr>
          <w:rFonts w:ascii="Angsana New" w:hAnsi="Angsana New" w:hint="cs"/>
          <w:sz w:val="30"/>
          <w:szCs w:val="30"/>
          <w:lang w:val="en-GB"/>
        </w:rPr>
        <w:t>54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ล้านบาท คิดเป็นสัดส่วนการถือหุ้นร้อยละ </w:t>
      </w:r>
      <w:r w:rsidRPr="00990265">
        <w:rPr>
          <w:rFonts w:ascii="Angsana New" w:hAnsi="Angsana New"/>
          <w:sz w:val="30"/>
          <w:szCs w:val="30"/>
          <w:lang w:val="en-GB"/>
        </w:rPr>
        <w:t>51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ของหุ้นที่ออกและจำหน่ายได้แล้วทั้งหมดของ </w:t>
      </w:r>
      <w:r w:rsidRPr="00990265">
        <w:rPr>
          <w:rFonts w:ascii="Angsana New" w:hAnsi="Angsana New"/>
          <w:sz w:val="30"/>
          <w:szCs w:val="30"/>
          <w:lang w:val="th-TH"/>
        </w:rPr>
        <w:t xml:space="preserve">SCG 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การซื้อธุรกิจดังกล่าวข้างต้น บริษัทได้รับรู้ประมาณการค่าความนิยมการซื้อธุรกิจเป็นจำนวนเงิน </w:t>
      </w:r>
      <w:r w:rsidRPr="00990265">
        <w:rPr>
          <w:rFonts w:ascii="Angsana New" w:hAnsi="Angsana New"/>
          <w:sz w:val="30"/>
          <w:szCs w:val="30"/>
          <w:lang w:val="en-GB"/>
        </w:rPr>
        <w:t>1</w:t>
      </w:r>
      <w:r w:rsidRPr="00990265">
        <w:rPr>
          <w:rFonts w:ascii="Angsana New" w:hAnsi="Angsana New"/>
          <w:sz w:val="30"/>
          <w:szCs w:val="30"/>
          <w:lang w:val="th-TH"/>
        </w:rPr>
        <w:t>,</w:t>
      </w:r>
      <w:r w:rsidRPr="00990265">
        <w:rPr>
          <w:rFonts w:ascii="Angsana New" w:hAnsi="Angsana New"/>
          <w:sz w:val="30"/>
          <w:szCs w:val="30"/>
          <w:lang w:val="en-GB"/>
        </w:rPr>
        <w:t>430</w:t>
      </w:r>
      <w:r w:rsidRPr="00990265">
        <w:rPr>
          <w:rFonts w:ascii="Angsana New" w:hAnsi="Angsana New"/>
          <w:sz w:val="30"/>
          <w:szCs w:val="30"/>
          <w:cs/>
          <w:lang w:val="th-TH"/>
        </w:rPr>
        <w:t>.</w:t>
      </w:r>
      <w:r w:rsidRPr="00990265">
        <w:rPr>
          <w:rFonts w:ascii="Angsana New" w:hAnsi="Angsana New"/>
          <w:sz w:val="30"/>
          <w:szCs w:val="30"/>
          <w:lang w:val="en-GB"/>
        </w:rPr>
        <w:t>47</w:t>
      </w:r>
      <w:r w:rsidRPr="00990265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14:paraId="298887D9" w14:textId="77777777" w:rsidR="00990265" w:rsidRPr="00B33D54" w:rsidRDefault="00990265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7B542C1" w14:textId="4BA1F8EC" w:rsidR="00433249" w:rsidRPr="00564A38" w:rsidRDefault="00433249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564A38">
        <w:rPr>
          <w:rFonts w:ascii="Angsana New" w:hAnsi="Angsana New" w:hint="cs"/>
          <w:sz w:val="30"/>
          <w:szCs w:val="30"/>
          <w:cs/>
          <w:lang w:val="th-TH"/>
        </w:rPr>
        <w:t>มาตรฐานรายงานทางการเงินกำหนดให้ผู้บริหารทำการประเมินมูลค่ายุติธรรมของสินทรัพย์ หนี้สิน และหนี้สินที่อาจเกิดขึ้น ณ วันที่ซื้อบริษัทย่อย กลุ่มบริษัทได้จ้างผู้ประเมิน</w:t>
      </w:r>
      <w:r w:rsidR="00402CC7">
        <w:rPr>
          <w:rFonts w:ascii="Angsana New" w:hAnsi="Angsana New" w:hint="cs"/>
          <w:sz w:val="30"/>
          <w:szCs w:val="30"/>
          <w:cs/>
          <w:lang w:val="th-TH"/>
        </w:rPr>
        <w:t>ราคา</w:t>
      </w:r>
      <w:r w:rsidRPr="00564A38">
        <w:rPr>
          <w:rFonts w:ascii="Angsana New" w:hAnsi="Angsana New" w:hint="cs"/>
          <w:sz w:val="30"/>
          <w:szCs w:val="30"/>
          <w:cs/>
          <w:lang w:val="th-TH"/>
        </w:rPr>
        <w:t>อิสระเพื่อหามูลค่ายุติธรรมของสินทรัพย์และหนี้สินที่ได้มา</w:t>
      </w:r>
      <w:r w:rsidR="00402CC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77070" w:rsidRPr="00564A38">
        <w:rPr>
          <w:rFonts w:ascii="Angsana New" w:hAnsi="Angsana New" w:hint="cs"/>
          <w:sz w:val="30"/>
          <w:szCs w:val="30"/>
          <w:cs/>
          <w:lang w:val="th-TH"/>
        </w:rPr>
        <w:t>ภายในระยะเวลา</w:t>
      </w:r>
      <w:r w:rsidR="00402CC7">
        <w:rPr>
          <w:rFonts w:ascii="Angsana New" w:hAnsi="Angsana New" w:hint="cs"/>
          <w:sz w:val="30"/>
          <w:szCs w:val="30"/>
          <w:cs/>
          <w:lang w:val="th-TH"/>
        </w:rPr>
        <w:t>ในการ</w:t>
      </w:r>
      <w:r w:rsidR="00177070" w:rsidRPr="00564A38">
        <w:rPr>
          <w:rFonts w:ascii="Angsana New" w:hAnsi="Angsana New" w:hint="cs"/>
          <w:sz w:val="30"/>
          <w:szCs w:val="30"/>
          <w:cs/>
          <w:lang w:val="th-TH"/>
        </w:rPr>
        <w:t xml:space="preserve">วัดมูลค่า </w:t>
      </w:r>
      <w:r w:rsidR="00177070" w:rsidRPr="00564A38">
        <w:rPr>
          <w:rFonts w:ascii="Angsana New" w:hAnsi="Angsana New"/>
          <w:sz w:val="30"/>
          <w:szCs w:val="30"/>
        </w:rPr>
        <w:t xml:space="preserve">(measurement period) </w:t>
      </w:r>
      <w:r w:rsidR="00177070" w:rsidRPr="00564A38">
        <w:rPr>
          <w:rFonts w:ascii="Angsana New" w:hAnsi="Angsana New" w:hint="cs"/>
          <w:sz w:val="30"/>
          <w:szCs w:val="30"/>
          <w:cs/>
        </w:rPr>
        <w:t>ซึ่งต้องไม่เกินหนึ่งปี</w:t>
      </w:r>
      <w:r w:rsidR="00402CC7">
        <w:rPr>
          <w:rFonts w:ascii="Angsana New" w:hAnsi="Angsana New" w:hint="cs"/>
          <w:sz w:val="30"/>
          <w:szCs w:val="30"/>
          <w:cs/>
        </w:rPr>
        <w:t xml:space="preserve"> </w:t>
      </w:r>
      <w:r w:rsidR="00177070" w:rsidRPr="00564A38">
        <w:rPr>
          <w:rFonts w:ascii="Angsana New" w:hAnsi="Angsana New" w:hint="cs"/>
          <w:sz w:val="30"/>
          <w:szCs w:val="30"/>
          <w:cs/>
        </w:rPr>
        <w:t>นับตั้งแต่วัน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</w:t>
      </w:r>
      <w:r w:rsidR="00402CC7">
        <w:rPr>
          <w:rFonts w:ascii="Angsana New" w:hAnsi="Angsana New" w:hint="cs"/>
          <w:sz w:val="30"/>
          <w:szCs w:val="30"/>
          <w:cs/>
        </w:rPr>
        <w:t xml:space="preserve"> </w:t>
      </w:r>
      <w:r w:rsidR="00177070" w:rsidRPr="00564A38">
        <w:rPr>
          <w:rFonts w:ascii="Angsana New" w:hAnsi="Angsana New" w:hint="cs"/>
          <w:sz w:val="30"/>
          <w:szCs w:val="30"/>
          <w:cs/>
        </w:rPr>
        <w:t xml:space="preserve">ๆ ที่เคยรับรู้ไว้ ณ วันที่ซื้อธุรกิจ ทั้งนี้การประเมินมูลค่ายุติธรรมของสินทรัพย์และหนี้สินที่ได้มาจากการซื้อธุรกิจได้ดำเนินการเสร็จสิ้นในเดือนสิงหาคม </w:t>
      </w:r>
      <w:r w:rsidR="00177070" w:rsidRPr="00564A38">
        <w:rPr>
          <w:rFonts w:ascii="Angsana New" w:hAnsi="Angsana New"/>
          <w:sz w:val="30"/>
          <w:szCs w:val="30"/>
        </w:rPr>
        <w:t>2565</w:t>
      </w:r>
    </w:p>
    <w:p w14:paraId="228C1923" w14:textId="77777777" w:rsidR="00177070" w:rsidRPr="00B33D54" w:rsidRDefault="00177070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46BE46CF" w14:textId="57B9D86D" w:rsidR="00433249" w:rsidRPr="00564A38" w:rsidRDefault="00177070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564A38">
        <w:rPr>
          <w:rFonts w:ascii="Angsana New" w:hAnsi="Angsana New" w:hint="cs"/>
          <w:sz w:val="30"/>
          <w:szCs w:val="30"/>
          <w:cs/>
          <w:lang w:val="th-TH"/>
        </w:rPr>
        <w:t>รายละเอียดของสิ่งตอบแทนที่ใช้ในการซื้อธุรกิจและมูลค่ายุติธรรมของสินทรัพย์</w:t>
      </w:r>
      <w:r w:rsidRPr="00564A38">
        <w:rPr>
          <w:rFonts w:ascii="Angsana New" w:hAnsi="Angsana New" w:hint="cs"/>
          <w:sz w:val="30"/>
          <w:szCs w:val="30"/>
          <w:cs/>
        </w:rPr>
        <w:t>สุทธิที่ได้มา ณ วันที่ซื้อตามส่วนได้เสีย</w:t>
      </w:r>
      <w:r w:rsidR="00A230AB">
        <w:rPr>
          <w:rFonts w:ascii="Angsana New" w:hAnsi="Angsana New" w:hint="cs"/>
          <w:sz w:val="30"/>
          <w:szCs w:val="30"/>
          <w:cs/>
        </w:rPr>
        <w:t>ที่ได้มา</w:t>
      </w:r>
      <w:r w:rsidRPr="00564A38">
        <w:rPr>
          <w:rFonts w:ascii="Angsana New" w:hAnsi="Angsana New" w:hint="cs"/>
          <w:sz w:val="30"/>
          <w:szCs w:val="30"/>
          <w:cs/>
        </w:rPr>
        <w:t>ของบริษัท มีดังนี้</w:t>
      </w:r>
    </w:p>
    <w:p w14:paraId="6855B1CE" w14:textId="77777777" w:rsidR="00177070" w:rsidRPr="00B33D54" w:rsidRDefault="00177070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  <w:highlight w:val="yellow"/>
          <w:cs/>
          <w:lang w:val="th-TH"/>
        </w:rPr>
      </w:pPr>
    </w:p>
    <w:tbl>
      <w:tblPr>
        <w:tblW w:w="8951" w:type="dxa"/>
        <w:tblInd w:w="450" w:type="dxa"/>
        <w:tblLook w:val="01E0" w:firstRow="1" w:lastRow="1" w:firstColumn="1" w:lastColumn="1" w:noHBand="0" w:noVBand="0"/>
      </w:tblPr>
      <w:tblGrid>
        <w:gridCol w:w="3792"/>
        <w:gridCol w:w="1552"/>
        <w:gridCol w:w="238"/>
        <w:gridCol w:w="1572"/>
        <w:gridCol w:w="256"/>
        <w:gridCol w:w="1541"/>
      </w:tblGrid>
      <w:tr w:rsidR="00257436" w:rsidRPr="000666CA" w14:paraId="705F113E" w14:textId="77777777" w:rsidTr="00286E81">
        <w:trPr>
          <w:tblHeader/>
        </w:trPr>
        <w:tc>
          <w:tcPr>
            <w:tcW w:w="3792" w:type="dxa"/>
            <w:vAlign w:val="bottom"/>
          </w:tcPr>
          <w:p w14:paraId="4B9AFCE2" w14:textId="77777777" w:rsidR="00257436" w:rsidRPr="000666CA" w:rsidRDefault="00257436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13E44571" w14:textId="426C3EE0" w:rsidR="00257436" w:rsidRPr="000666CA" w:rsidRDefault="00257436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="000C14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ที่รับรู้</w:t>
            </w:r>
          </w:p>
        </w:tc>
        <w:tc>
          <w:tcPr>
            <w:tcW w:w="238" w:type="dxa"/>
            <w:vAlign w:val="bottom"/>
          </w:tcPr>
          <w:p w14:paraId="3748C3A3" w14:textId="77777777" w:rsidR="00257436" w:rsidRPr="000666CA" w:rsidRDefault="00257436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</w:tcPr>
          <w:p w14:paraId="7D8617E8" w14:textId="4DB4F7BB" w:rsidR="00257436" w:rsidRPr="000666CA" w:rsidRDefault="00257436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1C501B5D" w14:textId="77777777" w:rsidR="00257436" w:rsidRPr="000666CA" w:rsidRDefault="00257436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1" w:type="dxa"/>
            <w:vAlign w:val="bottom"/>
          </w:tcPr>
          <w:p w14:paraId="483690D5" w14:textId="77777777" w:rsidR="00257436" w:rsidRPr="000666CA" w:rsidRDefault="00257436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57436" w:rsidRPr="000666CA" w14:paraId="3EFAAAD1" w14:textId="77777777" w:rsidTr="000C2A3D">
        <w:trPr>
          <w:tblHeader/>
        </w:trPr>
        <w:tc>
          <w:tcPr>
            <w:tcW w:w="3792" w:type="dxa"/>
            <w:vAlign w:val="bottom"/>
          </w:tcPr>
          <w:p w14:paraId="0A257DE0" w14:textId="77777777" w:rsidR="00257436" w:rsidRPr="000666CA" w:rsidRDefault="00257436" w:rsidP="000C2A3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5"/>
            <w:vAlign w:val="bottom"/>
          </w:tcPr>
          <w:p w14:paraId="5B5AA1B6" w14:textId="77777777" w:rsidR="00257436" w:rsidRPr="000666CA" w:rsidRDefault="00257436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10C99" w:rsidRPr="000666CA" w14:paraId="71C56DDE" w14:textId="77777777" w:rsidTr="00286E81">
        <w:tc>
          <w:tcPr>
            <w:tcW w:w="3792" w:type="dxa"/>
            <w:shd w:val="clear" w:color="auto" w:fill="auto"/>
            <w:vAlign w:val="bottom"/>
          </w:tcPr>
          <w:p w14:paraId="49AAD13A" w14:textId="4A6F4829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2" w:type="dxa"/>
            <w:vAlign w:val="bottom"/>
          </w:tcPr>
          <w:p w14:paraId="39297896" w14:textId="5A9FA1D3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1,435,164</w:t>
            </w:r>
          </w:p>
        </w:tc>
        <w:tc>
          <w:tcPr>
            <w:tcW w:w="238" w:type="dxa"/>
            <w:vAlign w:val="bottom"/>
          </w:tcPr>
          <w:p w14:paraId="0703D628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393B70D5" w14:textId="3520C3C3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38646CFA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7FB5853D" w14:textId="048930B8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1,435,164</w:t>
            </w:r>
          </w:p>
        </w:tc>
      </w:tr>
      <w:tr w:rsidR="00710C99" w:rsidRPr="000666CA" w14:paraId="2E5BCC6D" w14:textId="77777777" w:rsidTr="00286E81">
        <w:tc>
          <w:tcPr>
            <w:tcW w:w="3792" w:type="dxa"/>
            <w:vAlign w:val="bottom"/>
          </w:tcPr>
          <w:p w14:paraId="76A57B99" w14:textId="3D387C14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2" w:type="dxa"/>
            <w:vAlign w:val="bottom"/>
          </w:tcPr>
          <w:p w14:paraId="45838149" w14:textId="07E9A6CE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573,154</w:t>
            </w:r>
          </w:p>
        </w:tc>
        <w:tc>
          <w:tcPr>
            <w:tcW w:w="238" w:type="dxa"/>
            <w:vAlign w:val="bottom"/>
          </w:tcPr>
          <w:p w14:paraId="6103AC27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64F03DD1" w14:textId="4502ECE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6F80591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29E76D60" w14:textId="2E36D081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573,154</w:t>
            </w:r>
          </w:p>
        </w:tc>
      </w:tr>
      <w:tr w:rsidR="00710C99" w:rsidRPr="000666CA" w14:paraId="4E275562" w14:textId="77777777" w:rsidTr="00286E81">
        <w:tc>
          <w:tcPr>
            <w:tcW w:w="3792" w:type="dxa"/>
            <w:vAlign w:val="bottom"/>
          </w:tcPr>
          <w:p w14:paraId="41532D41" w14:textId="3E634AE2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52" w:type="dxa"/>
            <w:vAlign w:val="bottom"/>
          </w:tcPr>
          <w:p w14:paraId="2EFBDED8" w14:textId="54EDFF51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262,070</w:t>
            </w:r>
          </w:p>
        </w:tc>
        <w:tc>
          <w:tcPr>
            <w:tcW w:w="238" w:type="dxa"/>
            <w:vAlign w:val="bottom"/>
          </w:tcPr>
          <w:p w14:paraId="0FA0E235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2A12C7A6" w14:textId="1C472453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2D81EE38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6C9C95AF" w14:textId="1C2B2F1E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262,070</w:t>
            </w:r>
          </w:p>
        </w:tc>
      </w:tr>
      <w:tr w:rsidR="00710C99" w:rsidRPr="000666CA" w14:paraId="7F9252F2" w14:textId="77777777" w:rsidTr="00286E81">
        <w:tc>
          <w:tcPr>
            <w:tcW w:w="3792" w:type="dxa"/>
            <w:vAlign w:val="bottom"/>
          </w:tcPr>
          <w:p w14:paraId="08F498C5" w14:textId="1799A71E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B33D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33D5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B33D54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552" w:type="dxa"/>
            <w:vAlign w:val="bottom"/>
          </w:tcPr>
          <w:p w14:paraId="2A95753D" w14:textId="4A8EE349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2BF7D6D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73B9763" w14:textId="1999908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3,680,444</w:t>
            </w:r>
          </w:p>
        </w:tc>
        <w:tc>
          <w:tcPr>
            <w:tcW w:w="256" w:type="dxa"/>
            <w:vAlign w:val="bottom"/>
          </w:tcPr>
          <w:p w14:paraId="542B942B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26E02258" w14:textId="7804BCFD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3,680,444</w:t>
            </w:r>
          </w:p>
        </w:tc>
      </w:tr>
      <w:tr w:rsidR="00710C99" w:rsidRPr="000666CA" w14:paraId="31CF6630" w14:textId="77777777" w:rsidTr="00286E81">
        <w:tc>
          <w:tcPr>
            <w:tcW w:w="3792" w:type="dxa"/>
            <w:vAlign w:val="bottom"/>
          </w:tcPr>
          <w:p w14:paraId="177C6289" w14:textId="3D6DFB6A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ที่ดิน อาคารและอุปกรณ์</w:t>
            </w:r>
          </w:p>
        </w:tc>
        <w:tc>
          <w:tcPr>
            <w:tcW w:w="1552" w:type="dxa"/>
          </w:tcPr>
          <w:p w14:paraId="19DCF2FF" w14:textId="3E9AB223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5,047,561</w:t>
            </w:r>
          </w:p>
        </w:tc>
        <w:tc>
          <w:tcPr>
            <w:tcW w:w="238" w:type="dxa"/>
            <w:vAlign w:val="bottom"/>
          </w:tcPr>
          <w:p w14:paraId="4C62D037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05DAB4F0" w14:textId="03BAAA56" w:rsidR="00710C99" w:rsidRPr="000666CA" w:rsidRDefault="00710C99" w:rsidP="0085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(141,039)</w:t>
            </w:r>
          </w:p>
        </w:tc>
        <w:tc>
          <w:tcPr>
            <w:tcW w:w="256" w:type="dxa"/>
            <w:vAlign w:val="bottom"/>
          </w:tcPr>
          <w:p w14:paraId="325BFE54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0E38BDA0" w14:textId="62F12900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4,906,522</w:t>
            </w:r>
          </w:p>
        </w:tc>
      </w:tr>
      <w:tr w:rsidR="00710C99" w:rsidRPr="000666CA" w14:paraId="24C282F5" w14:textId="77777777" w:rsidTr="00286E81">
        <w:tc>
          <w:tcPr>
            <w:tcW w:w="3792" w:type="dxa"/>
            <w:vAlign w:val="bottom"/>
          </w:tcPr>
          <w:p w14:paraId="63AEFBE2" w14:textId="69394901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B342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2" w:type="dxa"/>
          </w:tcPr>
          <w:p w14:paraId="4B01FEFE" w14:textId="32EAEB06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27,659</w:t>
            </w:r>
          </w:p>
        </w:tc>
        <w:tc>
          <w:tcPr>
            <w:tcW w:w="238" w:type="dxa"/>
            <w:vAlign w:val="bottom"/>
          </w:tcPr>
          <w:p w14:paraId="26A033B6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6AEC93FF" w14:textId="36B83EF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57,502</w:t>
            </w:r>
          </w:p>
        </w:tc>
        <w:tc>
          <w:tcPr>
            <w:tcW w:w="256" w:type="dxa"/>
            <w:vAlign w:val="bottom"/>
          </w:tcPr>
          <w:p w14:paraId="10F69766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5F1ADDF9" w14:textId="61B5E724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85,161</w:t>
            </w:r>
          </w:p>
        </w:tc>
      </w:tr>
      <w:tr w:rsidR="00710C99" w:rsidRPr="000666CA" w14:paraId="684AE26D" w14:textId="77777777" w:rsidTr="00072A2E">
        <w:tc>
          <w:tcPr>
            <w:tcW w:w="3792" w:type="dxa"/>
            <w:vAlign w:val="bottom"/>
          </w:tcPr>
          <w:p w14:paraId="3D1B56DB" w14:textId="107B6176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52" w:type="dxa"/>
          </w:tcPr>
          <w:p w14:paraId="5CDFDA30" w14:textId="53DDB87D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385,355</w:t>
            </w:r>
          </w:p>
        </w:tc>
        <w:tc>
          <w:tcPr>
            <w:tcW w:w="238" w:type="dxa"/>
            <w:vAlign w:val="bottom"/>
          </w:tcPr>
          <w:p w14:paraId="12C239F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0372428" w14:textId="348B7A0E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1E72E16F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83F1D11" w14:textId="6C23702D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385,355</w:t>
            </w:r>
          </w:p>
        </w:tc>
      </w:tr>
      <w:tr w:rsidR="00710C99" w:rsidRPr="000666CA" w14:paraId="45C79D11" w14:textId="77777777" w:rsidTr="00072A2E">
        <w:tc>
          <w:tcPr>
            <w:tcW w:w="3792" w:type="dxa"/>
            <w:vAlign w:val="bottom"/>
          </w:tcPr>
          <w:p w14:paraId="4D901725" w14:textId="45ECEB47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2" w:type="dxa"/>
          </w:tcPr>
          <w:p w14:paraId="2BD4CBF9" w14:textId="65DA4983" w:rsidR="00710C99" w:rsidRPr="000666CA" w:rsidRDefault="00710C99" w:rsidP="00DE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(351,198)</w:t>
            </w:r>
          </w:p>
        </w:tc>
        <w:tc>
          <w:tcPr>
            <w:tcW w:w="238" w:type="dxa"/>
            <w:vAlign w:val="bottom"/>
          </w:tcPr>
          <w:p w14:paraId="1DA1C7A8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62753459" w14:textId="65D64D1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5661CA3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9657F0A" w14:textId="2693626A" w:rsidR="00710C99" w:rsidRPr="000666CA" w:rsidRDefault="00710C99" w:rsidP="005C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(351,198)</w:t>
            </w:r>
          </w:p>
        </w:tc>
      </w:tr>
      <w:tr w:rsidR="00710C99" w:rsidRPr="000666CA" w14:paraId="0581A93E" w14:textId="77777777" w:rsidTr="00072A2E">
        <w:tc>
          <w:tcPr>
            <w:tcW w:w="3792" w:type="dxa"/>
            <w:vAlign w:val="bottom"/>
          </w:tcPr>
          <w:p w14:paraId="7F5EA4ED" w14:textId="39D2A8F6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52" w:type="dxa"/>
          </w:tcPr>
          <w:p w14:paraId="6CEA124E" w14:textId="60755672" w:rsidR="00710C99" w:rsidRPr="000666CA" w:rsidRDefault="00710C99" w:rsidP="00DE4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(2,987,379)</w:t>
            </w:r>
          </w:p>
        </w:tc>
        <w:tc>
          <w:tcPr>
            <w:tcW w:w="238" w:type="dxa"/>
            <w:vAlign w:val="bottom"/>
          </w:tcPr>
          <w:p w14:paraId="6ACD1E10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5A074306" w14:textId="69585BAC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63A316B8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2AB6D02" w14:textId="7F333DEB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(2,987,379)</w:t>
            </w:r>
          </w:p>
        </w:tc>
      </w:tr>
      <w:tr w:rsidR="00710C99" w:rsidRPr="000666CA" w14:paraId="1538CCCA" w14:textId="77777777" w:rsidTr="00286E81">
        <w:tc>
          <w:tcPr>
            <w:tcW w:w="3792" w:type="dxa"/>
            <w:vAlign w:val="bottom"/>
          </w:tcPr>
          <w:p w14:paraId="07F2E3E0" w14:textId="77777777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552" w:type="dxa"/>
            <w:vAlign w:val="bottom"/>
          </w:tcPr>
          <w:p w14:paraId="0C1CC4B2" w14:textId="1776653F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6B29C9B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D2ECC23" w14:textId="1308CCC9" w:rsidR="00710C99" w:rsidRPr="000666CA" w:rsidRDefault="00710C99" w:rsidP="0085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(692,962)</w:t>
            </w:r>
          </w:p>
        </w:tc>
        <w:tc>
          <w:tcPr>
            <w:tcW w:w="256" w:type="dxa"/>
            <w:vAlign w:val="bottom"/>
          </w:tcPr>
          <w:p w14:paraId="175A2ECA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79C1A736" w14:textId="22439175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(692,962)</w:t>
            </w:r>
          </w:p>
        </w:tc>
      </w:tr>
      <w:tr w:rsidR="00710C99" w:rsidRPr="000666CA" w14:paraId="75E9FD1B" w14:textId="77777777" w:rsidTr="00286E81">
        <w:tc>
          <w:tcPr>
            <w:tcW w:w="3792" w:type="dxa"/>
            <w:vAlign w:val="bottom"/>
          </w:tcPr>
          <w:p w14:paraId="0E63DAE0" w14:textId="1BBFAC82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52" w:type="dxa"/>
            <w:vAlign w:val="bottom"/>
          </w:tcPr>
          <w:p w14:paraId="27D08371" w14:textId="55BDCA5A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(428,375)</w:t>
            </w:r>
          </w:p>
        </w:tc>
        <w:tc>
          <w:tcPr>
            <w:tcW w:w="238" w:type="dxa"/>
            <w:vAlign w:val="bottom"/>
          </w:tcPr>
          <w:p w14:paraId="054F4525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D1C4DAB" w14:textId="7C124D9A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51DC7FE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132462AB" w14:textId="12691705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(428,375)</w:t>
            </w:r>
          </w:p>
        </w:tc>
      </w:tr>
      <w:tr w:rsidR="00710C99" w:rsidRPr="00710C99" w14:paraId="25DBCD68" w14:textId="77777777" w:rsidTr="00286E81">
        <w:tc>
          <w:tcPr>
            <w:tcW w:w="3792" w:type="dxa"/>
            <w:vAlign w:val="bottom"/>
          </w:tcPr>
          <w:p w14:paraId="3F1512C3" w14:textId="77777777" w:rsidR="00710C99" w:rsidRPr="000666CA" w:rsidRDefault="00710C99" w:rsidP="00710C99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267D9137" w14:textId="0319ED2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(77,610)</w:t>
            </w:r>
          </w:p>
        </w:tc>
        <w:tc>
          <w:tcPr>
            <w:tcW w:w="238" w:type="dxa"/>
            <w:vAlign w:val="bottom"/>
          </w:tcPr>
          <w:p w14:paraId="3A38C4A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2EDDBE39" w14:textId="3641D84A" w:rsidR="00710C99" w:rsidRPr="000666CA" w:rsidRDefault="00710C99" w:rsidP="0085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(2,302)</w:t>
            </w:r>
          </w:p>
        </w:tc>
        <w:tc>
          <w:tcPr>
            <w:tcW w:w="256" w:type="dxa"/>
            <w:vAlign w:val="bottom"/>
          </w:tcPr>
          <w:p w14:paraId="0BD74BFB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D8A834B" w14:textId="25B47E26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(79,912)</w:t>
            </w:r>
          </w:p>
        </w:tc>
      </w:tr>
      <w:tr w:rsidR="00710C99" w:rsidRPr="00257436" w14:paraId="66E7706F" w14:textId="77777777" w:rsidTr="001C7119">
        <w:tc>
          <w:tcPr>
            <w:tcW w:w="3792" w:type="dxa"/>
            <w:vAlign w:val="bottom"/>
          </w:tcPr>
          <w:p w14:paraId="7C63DD9A" w14:textId="77777777" w:rsidR="00710C99" w:rsidRPr="000666CA" w:rsidRDefault="00710C99" w:rsidP="00710C99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96072" w14:textId="478DAE20" w:rsidR="00710C99" w:rsidRPr="001C7119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119">
              <w:rPr>
                <w:rFonts w:ascii="Angsana New" w:hAnsi="Angsana New"/>
                <w:b/>
                <w:bCs/>
                <w:sz w:val="30"/>
                <w:szCs w:val="30"/>
              </w:rPr>
              <w:t>3,886,401</w:t>
            </w:r>
          </w:p>
        </w:tc>
        <w:tc>
          <w:tcPr>
            <w:tcW w:w="238" w:type="dxa"/>
            <w:vAlign w:val="bottom"/>
          </w:tcPr>
          <w:p w14:paraId="1A35C6DD" w14:textId="77777777" w:rsidR="00710C99" w:rsidRPr="001C7119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D0C6" w14:textId="29B0DA52" w:rsidR="00710C99" w:rsidRPr="001C7119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119">
              <w:rPr>
                <w:rFonts w:ascii="Angsana New" w:hAnsi="Angsana New"/>
                <w:b/>
                <w:bCs/>
                <w:sz w:val="30"/>
                <w:szCs w:val="30"/>
              </w:rPr>
              <w:t>2,901,643</w:t>
            </w:r>
          </w:p>
        </w:tc>
        <w:tc>
          <w:tcPr>
            <w:tcW w:w="256" w:type="dxa"/>
            <w:vAlign w:val="bottom"/>
          </w:tcPr>
          <w:p w14:paraId="4BC7F028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054F929" w14:textId="15EE011C" w:rsidR="00710C99" w:rsidRPr="00945800" w:rsidRDefault="00710C99" w:rsidP="0094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800">
              <w:rPr>
                <w:rFonts w:ascii="Angsana New" w:hAnsi="Angsana New"/>
                <w:b/>
                <w:bCs/>
                <w:sz w:val="30"/>
                <w:szCs w:val="30"/>
              </w:rPr>
              <w:t>6,788,044</w:t>
            </w:r>
          </w:p>
        </w:tc>
      </w:tr>
      <w:tr w:rsidR="00710C99" w:rsidRPr="00257436" w14:paraId="4AF1F736" w14:textId="77777777" w:rsidTr="00B52068">
        <w:tc>
          <w:tcPr>
            <w:tcW w:w="3792" w:type="dxa"/>
            <w:vAlign w:val="bottom"/>
          </w:tcPr>
          <w:p w14:paraId="57D14AA8" w14:textId="7ED7FBA8" w:rsidR="00710C99" w:rsidRPr="000666CA" w:rsidRDefault="00710C99" w:rsidP="00710C99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ส่วนได้เสียที่ได้มา </w:t>
            </w: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</w:t>
            </w:r>
            <w:r w:rsidRPr="00EB34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ละ</w:t>
            </w:r>
            <w:r w:rsidRPr="00EB34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52" w:type="dxa"/>
            <w:tcBorders>
              <w:top w:val="double" w:sz="4" w:space="0" w:color="auto"/>
            </w:tcBorders>
            <w:vAlign w:val="bottom"/>
          </w:tcPr>
          <w:p w14:paraId="132A044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4DF3955A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  <w:vAlign w:val="bottom"/>
          </w:tcPr>
          <w:p w14:paraId="14B56AF3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  <w:vAlign w:val="bottom"/>
          </w:tcPr>
          <w:p w14:paraId="0ED4AA2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</w:tcPr>
          <w:p w14:paraId="0F910ED0" w14:textId="40F76873" w:rsidR="00710C99" w:rsidRPr="000666CA" w:rsidRDefault="001C7119" w:rsidP="0094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1C7119" w:rsidRPr="00257436" w14:paraId="67E6EE09" w14:textId="77777777" w:rsidTr="00B52068">
        <w:tc>
          <w:tcPr>
            <w:tcW w:w="3792" w:type="dxa"/>
            <w:vAlign w:val="bottom"/>
          </w:tcPr>
          <w:p w14:paraId="676B292B" w14:textId="77777777" w:rsidR="001C7119" w:rsidRPr="000666CA" w:rsidRDefault="001C7119" w:rsidP="00710C99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151740A6" w14:textId="77777777" w:rsidR="001C7119" w:rsidRPr="000666CA" w:rsidRDefault="001C711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3817D49B" w14:textId="77777777" w:rsidR="001C7119" w:rsidRPr="000666CA" w:rsidRDefault="001C711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05440FE9" w14:textId="77777777" w:rsidR="001C7119" w:rsidRPr="000666CA" w:rsidRDefault="001C711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  <w:vAlign w:val="bottom"/>
          </w:tcPr>
          <w:p w14:paraId="1F2309B4" w14:textId="77777777" w:rsidR="001C7119" w:rsidRPr="000666CA" w:rsidRDefault="001C711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1E3810BD" w14:textId="71CD6F67" w:rsidR="001C7119" w:rsidRPr="00EB4850" w:rsidRDefault="001C7119" w:rsidP="0094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850">
              <w:rPr>
                <w:rFonts w:ascii="Angsana New" w:hAnsi="Angsana New"/>
                <w:b/>
                <w:bCs/>
                <w:sz w:val="30"/>
                <w:szCs w:val="30"/>
              </w:rPr>
              <w:t>3,461,903</w:t>
            </w:r>
          </w:p>
        </w:tc>
      </w:tr>
      <w:tr w:rsidR="000C14F6" w:rsidRPr="00257436" w14:paraId="64B303DB" w14:textId="77777777" w:rsidTr="00B52068">
        <w:tc>
          <w:tcPr>
            <w:tcW w:w="3792" w:type="dxa"/>
            <w:vAlign w:val="bottom"/>
          </w:tcPr>
          <w:p w14:paraId="04BF3960" w14:textId="137B87A8" w:rsidR="000C14F6" w:rsidRPr="00BA527B" w:rsidRDefault="000C14F6" w:rsidP="000C14F6">
            <w:pPr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A527B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52" w:type="dxa"/>
            <w:vAlign w:val="bottom"/>
          </w:tcPr>
          <w:p w14:paraId="3708BEEA" w14:textId="64665714" w:rsidR="000C14F6" w:rsidRPr="00BA527B" w:rsidRDefault="000C14F6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rPr>
                <w:rFonts w:ascii="Angsana New" w:hAnsi="Angsana New"/>
                <w:sz w:val="30"/>
                <w:szCs w:val="30"/>
              </w:rPr>
            </w:pPr>
            <w:r w:rsidRPr="00BA527B">
              <w:rPr>
                <w:rFonts w:ascii="Angsana New" w:hAnsi="Angsana New"/>
                <w:sz w:val="30"/>
                <w:szCs w:val="30"/>
              </w:rPr>
              <w:t>1,430,473</w:t>
            </w:r>
          </w:p>
        </w:tc>
        <w:tc>
          <w:tcPr>
            <w:tcW w:w="238" w:type="dxa"/>
            <w:vAlign w:val="bottom"/>
          </w:tcPr>
          <w:p w14:paraId="6590E2D5" w14:textId="77777777" w:rsidR="000C14F6" w:rsidRPr="00BA527B" w:rsidRDefault="000C14F6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025AFEB1" w14:textId="77AE7AE5" w:rsidR="000C14F6" w:rsidRPr="00BA527B" w:rsidRDefault="000C14F6" w:rsidP="00B5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27B">
              <w:rPr>
                <w:rFonts w:ascii="Angsana New" w:hAnsi="Angsana New"/>
                <w:sz w:val="30"/>
                <w:szCs w:val="30"/>
              </w:rPr>
              <w:t>(1,430,473)</w:t>
            </w:r>
          </w:p>
        </w:tc>
        <w:tc>
          <w:tcPr>
            <w:tcW w:w="256" w:type="dxa"/>
            <w:vAlign w:val="bottom"/>
          </w:tcPr>
          <w:p w14:paraId="77E982B2" w14:textId="77777777" w:rsidR="000C14F6" w:rsidRPr="00BA527B" w:rsidRDefault="000C14F6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vAlign w:val="center"/>
          </w:tcPr>
          <w:p w14:paraId="5447E1EC" w14:textId="7BAD954E" w:rsidR="000C14F6" w:rsidRPr="00B33D54" w:rsidRDefault="000C14F6" w:rsidP="00B5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D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C99" w:rsidRPr="0057620D" w14:paraId="5C1B59BA" w14:textId="77777777" w:rsidTr="00286E81">
        <w:tc>
          <w:tcPr>
            <w:tcW w:w="3792" w:type="dxa"/>
            <w:vAlign w:val="bottom"/>
          </w:tcPr>
          <w:p w14:paraId="4E3CC1BE" w14:textId="0205994E" w:rsidR="00710C99" w:rsidRPr="000666CA" w:rsidRDefault="00220163" w:rsidP="00710C99">
            <w:pPr>
              <w:ind w:right="-180" w:hanging="24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กำไรจากการซื้อในราคาต่อรอง</w:t>
            </w:r>
          </w:p>
        </w:tc>
        <w:tc>
          <w:tcPr>
            <w:tcW w:w="1552" w:type="dxa"/>
            <w:vAlign w:val="bottom"/>
          </w:tcPr>
          <w:p w14:paraId="0BE1648D" w14:textId="15BBD396" w:rsidR="00710C99" w:rsidRPr="000666CA" w:rsidRDefault="00B52068" w:rsidP="00B5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0DB367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54C614E7" w14:textId="61B0E527" w:rsidR="00710C99" w:rsidRPr="000666CA" w:rsidRDefault="00B52068" w:rsidP="00B52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(49,365)</w:t>
            </w:r>
          </w:p>
        </w:tc>
        <w:tc>
          <w:tcPr>
            <w:tcW w:w="256" w:type="dxa"/>
            <w:vAlign w:val="bottom"/>
          </w:tcPr>
          <w:p w14:paraId="4E1CC44C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0A38468" w14:textId="707EAA88" w:rsidR="00710C99" w:rsidRPr="000666CA" w:rsidRDefault="0057620D" w:rsidP="0094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(49,365)</w:t>
            </w:r>
          </w:p>
        </w:tc>
      </w:tr>
      <w:tr w:rsidR="00710C99" w:rsidRPr="0057620D" w14:paraId="6E584099" w14:textId="77777777" w:rsidTr="00286E81">
        <w:tc>
          <w:tcPr>
            <w:tcW w:w="3792" w:type="dxa"/>
            <w:vAlign w:val="bottom"/>
          </w:tcPr>
          <w:p w14:paraId="204E2D82" w14:textId="77777777" w:rsidR="00710C99" w:rsidRPr="000666CA" w:rsidRDefault="00710C99" w:rsidP="00710C99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52" w:type="dxa"/>
            <w:vAlign w:val="bottom"/>
          </w:tcPr>
          <w:p w14:paraId="72348E25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53E0AF0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18368FCD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0037738F" w14:textId="77777777" w:rsidR="00710C99" w:rsidRPr="000666CA" w:rsidRDefault="00710C99" w:rsidP="00710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8DE62" w14:textId="25F38746" w:rsidR="00710C99" w:rsidRPr="001C7119" w:rsidRDefault="00710C99" w:rsidP="0094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119">
              <w:rPr>
                <w:rFonts w:ascii="Angsana New" w:hAnsi="Angsana New"/>
                <w:b/>
                <w:bCs/>
                <w:sz w:val="30"/>
                <w:szCs w:val="30"/>
              </w:rPr>
              <w:t>3,41</w:t>
            </w:r>
            <w:r w:rsidR="0057620D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C71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7620D" w:rsidRPr="001C7119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</w:tr>
    </w:tbl>
    <w:p w14:paraId="3BCB47F7" w14:textId="77777777" w:rsidR="00033FCC" w:rsidRPr="009C74C0" w:rsidRDefault="00033FCC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D26788E" w14:textId="1542B94C" w:rsidR="003E7B81" w:rsidRDefault="003E7B81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เทคนิคการประเมินมูลค่าที่ใช้ในการกำหนดมูลค่ายุติธรรมของสินทรัพย์ที่ได้มาที่มีสาระสำคัญ มีดังนี้</w:t>
      </w:r>
    </w:p>
    <w:p w14:paraId="76EA9BC8" w14:textId="77777777" w:rsidR="00156CD7" w:rsidRPr="008921BD" w:rsidRDefault="00156CD7" w:rsidP="00156CD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921BD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การประเมินมูลค่ายุติธรรมของสัญญาซื้อขายไฟฟ้าและสิทธิในสัมปทานนั้นใช้วิธีรายได้ (</w:t>
      </w:r>
      <w:r w:rsidRPr="008921BD">
        <w:rPr>
          <w:rFonts w:asciiTheme="majorBidi" w:hAnsiTheme="majorBidi" w:cstheme="majorBidi"/>
          <w:sz w:val="30"/>
          <w:szCs w:val="30"/>
        </w:rPr>
        <w:t xml:space="preserve">Income approach) </w:t>
      </w:r>
      <w:r w:rsidRPr="008921BD">
        <w:rPr>
          <w:rFonts w:asciiTheme="majorBidi" w:hAnsiTheme="majorBidi" w:cstheme="majorBidi"/>
          <w:sz w:val="30"/>
          <w:szCs w:val="30"/>
          <w:cs/>
        </w:rPr>
        <w:t xml:space="preserve">ภายใต้วิธี </w:t>
      </w:r>
      <w:r w:rsidRPr="008921BD">
        <w:rPr>
          <w:rFonts w:asciiTheme="majorBidi" w:hAnsiTheme="majorBidi" w:cstheme="majorBidi"/>
          <w:sz w:val="30"/>
          <w:szCs w:val="30"/>
        </w:rPr>
        <w:t xml:space="preserve">Multi-period Excess Earning Method (MEEM) </w:t>
      </w:r>
      <w:r w:rsidRPr="008921BD">
        <w:rPr>
          <w:rFonts w:asciiTheme="majorBidi" w:hAnsiTheme="majorBidi" w:cstheme="majorBidi"/>
          <w:sz w:val="30"/>
          <w:szCs w:val="30"/>
          <w:cs/>
        </w:rPr>
        <w:t>โดยมีระยะเวลาในการดำเนินงานตามสัญญาซื้อขายไฟฟ้าและเงื่อนไขที่เกี่ยวข้อง ข้อสมมติที่สำคัญในการคำนวณ ได้แก่ ประมาณการรายได้ในอนาคต และอัตราคิดลด</w:t>
      </w:r>
    </w:p>
    <w:p w14:paraId="21673B0C" w14:textId="77777777" w:rsidR="00156CD7" w:rsidRPr="008921BD" w:rsidRDefault="00156CD7" w:rsidP="00156CD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921BD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การประเมินมูลค่ายุติธรรมที่ดิน อาคารและอุปกรณ์นั้นใช้วิธีราคาตลาด</w:t>
      </w:r>
      <w:r w:rsidRPr="008921BD">
        <w:rPr>
          <w:rFonts w:asciiTheme="majorBidi" w:hAnsiTheme="majorBidi" w:cstheme="majorBidi"/>
          <w:sz w:val="30"/>
          <w:szCs w:val="30"/>
        </w:rPr>
        <w:t xml:space="preserve"> (Market approach)</w:t>
      </w:r>
    </w:p>
    <w:p w14:paraId="024F4833" w14:textId="1210F6E2" w:rsidR="00990265" w:rsidRPr="009C74C0" w:rsidRDefault="00990265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B037467" w14:textId="0A2354DA" w:rsidR="000E6B4E" w:rsidRPr="000666CA" w:rsidRDefault="000E6B4E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666CA">
        <w:rPr>
          <w:rFonts w:ascii="Angsana New" w:hAnsi="Angsana New" w:hint="cs"/>
          <w:sz w:val="30"/>
          <w:szCs w:val="30"/>
          <w:cs/>
        </w:rPr>
        <w:t xml:space="preserve">งบการเงินรวม ณ วันที่ </w:t>
      </w:r>
      <w:r w:rsidRPr="000666CA">
        <w:rPr>
          <w:rFonts w:ascii="Angsana New" w:hAnsi="Angsana New"/>
          <w:sz w:val="30"/>
          <w:szCs w:val="30"/>
        </w:rPr>
        <w:t xml:space="preserve">31 </w:t>
      </w:r>
      <w:r w:rsidRPr="000666C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/>
          <w:sz w:val="30"/>
          <w:szCs w:val="30"/>
        </w:rPr>
        <w:t xml:space="preserve">2564 </w:t>
      </w:r>
      <w:r w:rsidRPr="000666CA">
        <w:rPr>
          <w:rFonts w:ascii="Angsana New" w:hAnsi="Angsana New" w:hint="cs"/>
          <w:sz w:val="30"/>
          <w:szCs w:val="30"/>
          <w:cs/>
        </w:rPr>
        <w:t>ที่แสดงเปรียบเทียบอยู่ในงบการเงินระหว่างกาลนี้ ได้ถูกปรับปรุงจากงบการเงินที่ได้จัดทำไว้เดิม เพื่อสะท้อนถึงข้อมูลเพิ่มเติมที่ได้รับเกี่ยวกับข้อเท็จจริงและสถานการณ์แวดล้อมที่มีอยู่ ณ วันที่ซื้อ และรายการปรับปรุงที่รับรู้ในภายหลัง ดังนี้</w:t>
      </w:r>
    </w:p>
    <w:p w14:paraId="58330015" w14:textId="425C950A" w:rsidR="00465611" w:rsidRDefault="00465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74CE8855" w14:textId="6A8790B9" w:rsidR="009C74C0" w:rsidRDefault="009C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18F2005" w14:textId="4EAA56CF" w:rsidR="000E6B4E" w:rsidRDefault="000E6B4E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666C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 xml:space="preserve">ผลกระทบต่องบแสดงฐานะการเงินรวม ณ วันที่ </w:t>
      </w:r>
      <w:r w:rsidRPr="000666CA">
        <w:rPr>
          <w:rFonts w:ascii="Angsana New" w:hAnsi="Angsana New"/>
          <w:b/>
          <w:bCs/>
          <w:sz w:val="30"/>
          <w:szCs w:val="30"/>
        </w:rPr>
        <w:t xml:space="preserve">31 </w:t>
      </w:r>
      <w:r w:rsidRPr="000666CA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/>
          <w:b/>
          <w:bCs/>
          <w:sz w:val="30"/>
          <w:szCs w:val="30"/>
        </w:rPr>
        <w:t>2564</w:t>
      </w:r>
    </w:p>
    <w:p w14:paraId="77D11CA9" w14:textId="77777777" w:rsidR="000E6B4E" w:rsidRPr="00BA1A52" w:rsidRDefault="000E6B4E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4950"/>
        <w:gridCol w:w="1478"/>
        <w:gridCol w:w="91"/>
        <w:gridCol w:w="1049"/>
        <w:gridCol w:w="98"/>
        <w:gridCol w:w="1426"/>
        <w:gridCol w:w="6"/>
      </w:tblGrid>
      <w:tr w:rsidR="00341E79" w:rsidRPr="00257436" w14:paraId="3CF696B7" w14:textId="77777777" w:rsidTr="00341E79">
        <w:trPr>
          <w:tblHeader/>
        </w:trPr>
        <w:tc>
          <w:tcPr>
            <w:tcW w:w="4950" w:type="dxa"/>
            <w:vAlign w:val="bottom"/>
          </w:tcPr>
          <w:p w14:paraId="18FDB58E" w14:textId="77777777" w:rsidR="00341E79" w:rsidRPr="00AD45A7" w:rsidRDefault="00341E79" w:rsidP="00F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gridSpan w:val="2"/>
            <w:vAlign w:val="bottom"/>
          </w:tcPr>
          <w:p w14:paraId="04F741F1" w14:textId="22F2945F" w:rsidR="00341E79" w:rsidRPr="00257436" w:rsidRDefault="00341E79" w:rsidP="00F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1CA96E7B" w14:textId="77777777" w:rsidR="00341E79" w:rsidRPr="00257436" w:rsidRDefault="00341E79" w:rsidP="00F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2B001371" w14:textId="552077B4" w:rsidR="00341E79" w:rsidRPr="000E6B4E" w:rsidRDefault="00341E79" w:rsidP="00F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666C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56CD7" w:rsidRPr="000666CA" w14:paraId="5EAE8394" w14:textId="77777777" w:rsidTr="00341E79">
        <w:trPr>
          <w:tblHeader/>
        </w:trPr>
        <w:tc>
          <w:tcPr>
            <w:tcW w:w="4950" w:type="dxa"/>
            <w:vAlign w:val="bottom"/>
          </w:tcPr>
          <w:p w14:paraId="3EBB0236" w14:textId="1270BCDB" w:rsidR="00156CD7" w:rsidRPr="000666CA" w:rsidRDefault="00156CD7" w:rsidP="00FC11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148" w:type="dxa"/>
            <w:gridSpan w:val="6"/>
            <w:vAlign w:val="bottom"/>
          </w:tcPr>
          <w:p w14:paraId="2750B7F9" w14:textId="77777777" w:rsidR="00156CD7" w:rsidRPr="000666CA" w:rsidRDefault="00156CD7" w:rsidP="00FC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41E79" w:rsidRPr="000666CA" w14:paraId="511BF3EC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63319A97" w14:textId="6D8FD7FF" w:rsidR="00341E79" w:rsidRPr="000666CA" w:rsidRDefault="00341E79" w:rsidP="0057620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8" w:type="dxa"/>
            <w:vAlign w:val="bottom"/>
          </w:tcPr>
          <w:p w14:paraId="2DEC7F6E" w14:textId="77777777" w:rsidR="00341E79" w:rsidRPr="000666CA" w:rsidRDefault="00341E79" w:rsidP="00576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4E157DE" w14:textId="77777777" w:rsidR="00341E79" w:rsidRPr="000666CA" w:rsidRDefault="00341E79" w:rsidP="00576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3F4CAFC" w14:textId="26DFBFDF" w:rsidR="00341E79" w:rsidRPr="000666CA" w:rsidRDefault="00341E79" w:rsidP="00576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674,266</w:t>
            </w:r>
          </w:p>
        </w:tc>
      </w:tr>
      <w:tr w:rsidR="00341E79" w:rsidRPr="000666CA" w14:paraId="31BA2839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38697E6D" w14:textId="07E59B1E" w:rsidR="00341E79" w:rsidRPr="000666CA" w:rsidRDefault="00341E79" w:rsidP="0057620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478" w:type="dxa"/>
            <w:vAlign w:val="bottom"/>
          </w:tcPr>
          <w:p w14:paraId="0BAFEC12" w14:textId="77777777" w:rsidR="00341E79" w:rsidRPr="000666CA" w:rsidRDefault="00341E79" w:rsidP="00576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7001B1E" w14:textId="77777777" w:rsidR="00341E79" w:rsidRPr="000666CA" w:rsidRDefault="00341E79" w:rsidP="00576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A1D5106" w14:textId="3268F477" w:rsidR="00341E79" w:rsidRPr="000666CA" w:rsidRDefault="00341E79" w:rsidP="00576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140,814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E79" w:rsidRPr="000666CA" w14:paraId="53C27132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395CB3DD" w14:textId="72423AA5" w:rsidR="00341E79" w:rsidRPr="00BA3610" w:rsidRDefault="00341E79" w:rsidP="00D722FF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ตัดบัญชีเพิ่มขึ้น</w:t>
            </w:r>
          </w:p>
        </w:tc>
        <w:tc>
          <w:tcPr>
            <w:tcW w:w="1478" w:type="dxa"/>
            <w:vAlign w:val="bottom"/>
          </w:tcPr>
          <w:p w14:paraId="23CA3E28" w14:textId="77777777" w:rsidR="00341E79" w:rsidRPr="000666CA" w:rsidRDefault="00341E79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20BF5C80" w14:textId="77777777" w:rsidR="00341E79" w:rsidRPr="000666CA" w:rsidRDefault="00341E79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684C576A" w14:textId="73B85DFD" w:rsidR="00341E79" w:rsidRPr="000666CA" w:rsidRDefault="00341E79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57,</w:t>
            </w: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341E79" w:rsidRPr="000666CA" w14:paraId="4D7ADDB6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4ADB71FA" w14:textId="04613E1C" w:rsidR="00341E79" w:rsidRPr="00BA3610" w:rsidRDefault="00341E79" w:rsidP="00EB3427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ค่าความนิยมลดลง</w:t>
            </w:r>
          </w:p>
        </w:tc>
        <w:tc>
          <w:tcPr>
            <w:tcW w:w="1478" w:type="dxa"/>
            <w:vAlign w:val="bottom"/>
          </w:tcPr>
          <w:p w14:paraId="4CBE2AB1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6789986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BA67F9F" w14:textId="2198680E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(1,430,473)</w:t>
            </w:r>
          </w:p>
        </w:tc>
      </w:tr>
      <w:tr w:rsidR="00341E79" w:rsidRPr="00ED56F4" w14:paraId="1092B219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7E8C6D32" w14:textId="77777777" w:rsidR="00341E79" w:rsidRPr="00ED56F4" w:rsidRDefault="00341E79" w:rsidP="00EB3427">
            <w:pPr>
              <w:ind w:hanging="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8" w:type="dxa"/>
            <w:vAlign w:val="bottom"/>
          </w:tcPr>
          <w:p w14:paraId="3F9FE8D5" w14:textId="77777777" w:rsidR="00341E79" w:rsidRPr="00ED56F4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4B4196E" w14:textId="77777777" w:rsidR="00341E79" w:rsidRPr="00ED56F4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C4079F0" w14:textId="77777777" w:rsidR="00341E79" w:rsidRPr="00ED56F4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1E79" w:rsidRPr="000666CA" w14:paraId="4A412996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029D572D" w14:textId="63BDE3DE" w:rsidR="00341E79" w:rsidRPr="00EB3427" w:rsidRDefault="00341E79" w:rsidP="00EB3427">
            <w:pPr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78" w:type="dxa"/>
            <w:vAlign w:val="bottom"/>
          </w:tcPr>
          <w:p w14:paraId="0F3853D7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EF52ADB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1E7A05E7" w14:textId="77777777" w:rsidR="00341E79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E79" w:rsidRPr="000666CA" w14:paraId="6DAF2EBC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4DA5F2C4" w14:textId="58D5CCC3" w:rsidR="00341E79" w:rsidRPr="00BA3610" w:rsidRDefault="00341E79" w:rsidP="00EB3427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ตัดบัญชีเพิ่มขึ้น</w:t>
            </w:r>
          </w:p>
        </w:tc>
        <w:tc>
          <w:tcPr>
            <w:tcW w:w="1478" w:type="dxa"/>
            <w:vAlign w:val="bottom"/>
          </w:tcPr>
          <w:p w14:paraId="145A3B2B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49C949F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65FE73D9" w14:textId="1EE34914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691,755</w:t>
            </w:r>
            <w:r w:rsidRPr="00066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E79" w:rsidRPr="000666CA" w14:paraId="3A6299DB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6BC89657" w14:textId="1B883945" w:rsidR="00341E79" w:rsidRPr="00BA3610" w:rsidRDefault="00341E79" w:rsidP="00EB3427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vAlign w:val="bottom"/>
          </w:tcPr>
          <w:p w14:paraId="21C18D93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961015E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E3922" w14:textId="20B79FD5" w:rsidR="00341E79" w:rsidRPr="009B3BEB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1,468,401</w:t>
            </w:r>
          </w:p>
        </w:tc>
      </w:tr>
      <w:tr w:rsidR="00341E79" w:rsidRPr="00ED56F4" w14:paraId="00F325C0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6EE6F6FC" w14:textId="77777777" w:rsidR="00341E79" w:rsidRPr="00ED56F4" w:rsidRDefault="00341E79" w:rsidP="00EB3427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8" w:type="dxa"/>
            <w:vAlign w:val="bottom"/>
          </w:tcPr>
          <w:p w14:paraId="6251D4D1" w14:textId="77777777" w:rsidR="00341E79" w:rsidRPr="00ED56F4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85E4B2F" w14:textId="77777777" w:rsidR="00341E79" w:rsidRPr="00ED56F4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4" w:type="dxa"/>
            <w:gridSpan w:val="2"/>
            <w:tcBorders>
              <w:top w:val="double" w:sz="4" w:space="0" w:color="auto"/>
            </w:tcBorders>
            <w:vAlign w:val="bottom"/>
          </w:tcPr>
          <w:p w14:paraId="5477548A" w14:textId="77777777" w:rsidR="00341E79" w:rsidRPr="00ED56F4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1E79" w:rsidRPr="000666CA" w14:paraId="64479663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0685E1DF" w14:textId="763AE454" w:rsidR="00341E79" w:rsidRPr="00BA3610" w:rsidRDefault="00341E79" w:rsidP="00EB3427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8" w:type="dxa"/>
            <w:vAlign w:val="bottom"/>
          </w:tcPr>
          <w:p w14:paraId="7795C818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482A462A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18D2A66E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1E79" w:rsidRPr="00BA3610" w14:paraId="56539DB7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2AA0ABE2" w14:textId="4CDC9346" w:rsidR="00341E79" w:rsidRPr="00BA3610" w:rsidRDefault="00341E79" w:rsidP="00EB3427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478" w:type="dxa"/>
            <w:vAlign w:val="bottom"/>
          </w:tcPr>
          <w:p w14:paraId="023FF5E0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AC84FAA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1A51CEE" w14:textId="3981D102" w:rsidR="00341E79" w:rsidRPr="00BA3610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BA3610">
              <w:rPr>
                <w:rFonts w:ascii="Angsana New" w:hAnsi="Angsana New"/>
                <w:sz w:val="30"/>
                <w:szCs w:val="30"/>
              </w:rPr>
              <w:t>46,778</w:t>
            </w:r>
          </w:p>
        </w:tc>
      </w:tr>
      <w:tr w:rsidR="00341E79" w:rsidRPr="000666CA" w14:paraId="7F652375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0271C3C5" w14:textId="4AF6B23D" w:rsidR="00341E79" w:rsidRPr="00BA3610" w:rsidRDefault="00341E79" w:rsidP="00341E79">
            <w:pPr>
              <w:tabs>
                <w:tab w:val="clear" w:pos="3515"/>
                <w:tab w:val="left" w:pos="1170"/>
                <w:tab w:val="left" w:pos="2955"/>
                <w:tab w:val="left" w:pos="3045"/>
                <w:tab w:val="left" w:pos="3225"/>
              </w:tabs>
              <w:ind w:right="-450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ของส่วน</w:t>
            </w:r>
            <w:r w:rsidRPr="00BA3610">
              <w:rPr>
                <w:rFonts w:ascii="Angsana New" w:hAnsi="Angsana New" w:hint="cs"/>
                <w:sz w:val="30"/>
                <w:szCs w:val="30"/>
                <w:cs/>
              </w:rPr>
              <w:t>ได้เสียที่ไม่มีอำนาจควบคุมเพิ่มขึ้น</w:t>
            </w:r>
          </w:p>
        </w:tc>
        <w:tc>
          <w:tcPr>
            <w:tcW w:w="1478" w:type="dxa"/>
            <w:vAlign w:val="bottom"/>
          </w:tcPr>
          <w:p w14:paraId="1301D6EA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489E90B8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  <w:vAlign w:val="bottom"/>
          </w:tcPr>
          <w:p w14:paraId="0622C827" w14:textId="0C65785E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1,421,62</w:t>
            </w:r>
            <w:r w:rsidR="00DF248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1E79" w:rsidRPr="000666CA" w14:paraId="248F712A" w14:textId="77777777" w:rsidTr="00341E79">
        <w:trPr>
          <w:gridAfter w:val="1"/>
          <w:wAfter w:w="6" w:type="dxa"/>
        </w:trPr>
        <w:tc>
          <w:tcPr>
            <w:tcW w:w="4950" w:type="dxa"/>
            <w:vAlign w:val="bottom"/>
          </w:tcPr>
          <w:p w14:paraId="754B2F56" w14:textId="661BC8AF" w:rsidR="00341E79" w:rsidRPr="000666CA" w:rsidRDefault="00341E79" w:rsidP="00EB3427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81F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DF24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D81F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8" w:type="dxa"/>
            <w:vAlign w:val="bottom"/>
          </w:tcPr>
          <w:p w14:paraId="44DDC8BC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B6AA60C" w14:textId="77777777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D45B" w14:textId="1A04B3CB" w:rsidR="00341E79" w:rsidRPr="000666CA" w:rsidRDefault="00341E79" w:rsidP="00EB3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1,468,40</w:t>
            </w:r>
            <w:r w:rsidR="00DF248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03E16CD" w14:textId="77777777" w:rsidR="000E6B4E" w:rsidRPr="00ED56F4" w:rsidRDefault="000E6B4E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59131A2" w14:textId="70E6174E" w:rsidR="000E6B4E" w:rsidRPr="000E6B4E" w:rsidRDefault="000E6B4E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666CA">
        <w:rPr>
          <w:rFonts w:ascii="Angsana New" w:hAnsi="Angsana New" w:hint="cs"/>
          <w:sz w:val="30"/>
          <w:szCs w:val="30"/>
          <w:cs/>
          <w:lang w:val="th-TH"/>
        </w:rPr>
        <w:t>รายการดังกล่าวไม่มีผลกระทบต่อกำไรขาดทุนรวมและกำไรต่อหุ้นรวมของบริษัทสำหรับงวดสามเดือน</w:t>
      </w:r>
      <w:r w:rsidR="00156CD7" w:rsidRPr="000666CA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DF2480">
        <w:rPr>
          <w:rFonts w:ascii="Angsana New" w:hAnsi="Angsana New"/>
          <w:sz w:val="30"/>
          <w:szCs w:val="30"/>
          <w:cs/>
          <w:lang w:val="th-TH"/>
        </w:rPr>
        <w:br/>
      </w:r>
      <w:r w:rsidRPr="000666CA">
        <w:rPr>
          <w:rFonts w:ascii="Angsana New" w:hAnsi="Angsana New" w:hint="cs"/>
          <w:sz w:val="30"/>
          <w:szCs w:val="30"/>
          <w:cs/>
          <w:lang w:val="th-TH"/>
        </w:rPr>
        <w:t xml:space="preserve">เก้าเดือนสิ้นสุดวันที่ </w:t>
      </w:r>
      <w:r w:rsidRPr="000666CA">
        <w:rPr>
          <w:rFonts w:ascii="Angsana New" w:hAnsi="Angsana New"/>
          <w:sz w:val="30"/>
          <w:szCs w:val="30"/>
        </w:rPr>
        <w:t xml:space="preserve">30 </w:t>
      </w:r>
      <w:r w:rsidRPr="000666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666CA">
        <w:rPr>
          <w:rFonts w:ascii="Angsana New" w:hAnsi="Angsana New"/>
          <w:sz w:val="30"/>
          <w:szCs w:val="30"/>
        </w:rPr>
        <w:t>256</w:t>
      </w:r>
      <w:r w:rsidR="00220163">
        <w:rPr>
          <w:rFonts w:ascii="Angsana New" w:hAnsi="Angsana New"/>
          <w:sz w:val="30"/>
          <w:szCs w:val="30"/>
        </w:rPr>
        <w:t>4</w:t>
      </w:r>
    </w:p>
    <w:p w14:paraId="4876BDA5" w14:textId="77777777" w:rsidR="000E6B4E" w:rsidRPr="00ED56F4" w:rsidRDefault="000E6B4E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B9015AD" w14:textId="1E29E65A" w:rsidR="00202377" w:rsidRPr="0082412F" w:rsidRDefault="00202377" w:rsidP="00202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นอกจากนี้ เมื่อวันที่ </w:t>
      </w:r>
      <w:r w:rsidRPr="001A3AFF">
        <w:rPr>
          <w:rFonts w:ascii="Angsana New" w:hAnsi="Angsana New"/>
          <w:sz w:val="30"/>
          <w:szCs w:val="30"/>
        </w:rPr>
        <w:t>31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มกราคม </w:t>
      </w:r>
      <w:r w:rsidRPr="001A3AFF">
        <w:rPr>
          <w:rFonts w:ascii="Angsana New" w:hAnsi="Angsana New"/>
          <w:sz w:val="30"/>
          <w:szCs w:val="30"/>
        </w:rPr>
        <w:t>2565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ซึ่งเป็นวันสุดท้ายของการกำหนดรับซื้อหลักทรัพย์ มีผู้แสดงเจตนาขายหลักทรัพย์เป็นจำนวน </w:t>
      </w:r>
      <w:r w:rsidRPr="001A3AFF">
        <w:rPr>
          <w:rFonts w:ascii="Angsana New" w:hAnsi="Angsana New"/>
          <w:sz w:val="30"/>
          <w:szCs w:val="30"/>
        </w:rPr>
        <w:t>7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Pr="001A3AFF">
        <w:rPr>
          <w:rFonts w:ascii="Angsana New" w:hAnsi="Angsana New"/>
          <w:sz w:val="30"/>
          <w:szCs w:val="30"/>
        </w:rPr>
        <w:t>80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คิดเป็นร้อยละ </w:t>
      </w:r>
      <w:r w:rsidRPr="001A3AFF">
        <w:rPr>
          <w:rFonts w:ascii="Angsana New" w:hAnsi="Angsana New"/>
          <w:sz w:val="30"/>
          <w:szCs w:val="30"/>
        </w:rPr>
        <w:t>0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Pr="001A3AFF">
        <w:rPr>
          <w:rFonts w:ascii="Angsana New" w:hAnsi="Angsana New"/>
          <w:sz w:val="30"/>
          <w:szCs w:val="30"/>
        </w:rPr>
        <w:t>67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ของหุ้นที่ออกและจำหน่ายได้แล้วทั้งหมด ในราคาหุ้นละ </w:t>
      </w:r>
      <w:r w:rsidRPr="001A3AFF">
        <w:rPr>
          <w:rFonts w:ascii="Angsana New" w:hAnsi="Angsana New"/>
          <w:sz w:val="30"/>
          <w:szCs w:val="30"/>
        </w:rPr>
        <w:t>5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Pr="001A3AFF">
        <w:rPr>
          <w:rFonts w:ascii="Angsana New" w:hAnsi="Angsana New"/>
          <w:sz w:val="30"/>
          <w:szCs w:val="30"/>
        </w:rPr>
        <w:t>75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บาท คิดเป็นจำนวนเงินทั้งสิ้น </w:t>
      </w:r>
      <w:r w:rsidRPr="001A3AFF">
        <w:rPr>
          <w:rFonts w:ascii="Angsana New" w:hAnsi="Angsana New"/>
          <w:sz w:val="30"/>
          <w:szCs w:val="30"/>
        </w:rPr>
        <w:t>44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Pr="001A3AFF">
        <w:rPr>
          <w:rFonts w:ascii="Angsana New" w:hAnsi="Angsana New"/>
          <w:sz w:val="30"/>
          <w:szCs w:val="30"/>
        </w:rPr>
        <w:t>83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ล้านบาท ส่งผลให้ภายหลังการทำคำเสนอซื้อ บริษัทถือหุ้นสามัญของ 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SCG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เป็นจำนวนรวมทั้งสิ้น </w:t>
      </w:r>
      <w:r w:rsidRPr="001A3AFF">
        <w:rPr>
          <w:rFonts w:ascii="Angsana New" w:hAnsi="Angsana New"/>
          <w:sz w:val="30"/>
          <w:szCs w:val="30"/>
        </w:rPr>
        <w:t>601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Pr="001A3AFF">
        <w:rPr>
          <w:rFonts w:ascii="Angsana New" w:hAnsi="Angsana New"/>
          <w:sz w:val="30"/>
          <w:szCs w:val="30"/>
        </w:rPr>
        <w:t>28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 xml:space="preserve">ล้านหุ้น คิดเป็นสัดส่วนร้อยละ </w:t>
      </w:r>
      <w:r w:rsidRPr="001A3AFF">
        <w:rPr>
          <w:rFonts w:ascii="Angsana New" w:hAnsi="Angsana New"/>
          <w:sz w:val="30"/>
          <w:szCs w:val="30"/>
        </w:rPr>
        <w:t>51</w:t>
      </w:r>
      <w:r w:rsidRPr="00ED58B8">
        <w:rPr>
          <w:rFonts w:ascii="Angsana New" w:hAnsi="Angsana New"/>
          <w:sz w:val="30"/>
          <w:szCs w:val="30"/>
          <w:lang w:val="th-TH"/>
        </w:rPr>
        <w:t>.</w:t>
      </w:r>
      <w:r w:rsidRPr="001A3AFF">
        <w:rPr>
          <w:rFonts w:ascii="Angsana New" w:hAnsi="Angsana New"/>
          <w:sz w:val="30"/>
          <w:szCs w:val="30"/>
        </w:rPr>
        <w:t>67</w:t>
      </w:r>
      <w:r w:rsidRPr="00ED58B8">
        <w:rPr>
          <w:rFonts w:ascii="Angsana New" w:hAnsi="Angsana New"/>
          <w:sz w:val="30"/>
          <w:szCs w:val="30"/>
          <w:lang w:val="th-TH"/>
        </w:rPr>
        <w:t xml:space="preserve"> </w:t>
      </w:r>
      <w:r w:rsidRPr="00ED58B8">
        <w:rPr>
          <w:rFonts w:ascii="Angsana New" w:hAnsi="Angsana New"/>
          <w:sz w:val="30"/>
          <w:szCs w:val="30"/>
          <w:cs/>
          <w:lang w:val="th-TH"/>
        </w:rPr>
        <w:t>ของจำนวนหุ้นที่จำหน่ายได้แล้วทั้งหมด</w:t>
      </w:r>
    </w:p>
    <w:p w14:paraId="5DBAC327" w14:textId="5E06E843" w:rsidR="00C00EF2" w:rsidRPr="00ED56F4" w:rsidRDefault="00C00EF2" w:rsidP="004653B1">
      <w:pPr>
        <w:tabs>
          <w:tab w:val="left" w:pos="360"/>
        </w:tabs>
        <w:ind w:left="360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2C219B35" w14:textId="77777777" w:rsidR="00C00EF2" w:rsidRPr="00FB074F" w:rsidRDefault="00C00EF2" w:rsidP="00C00EF2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FB074F">
        <w:rPr>
          <w:rFonts w:ascii="Angsana New" w:hAnsi="Angsana New" w:hint="cs"/>
          <w:sz w:val="30"/>
          <w:szCs w:val="30"/>
          <w:cs/>
          <w:lang w:val="th-TH"/>
        </w:rPr>
        <w:t>ผลกระทบของการเปลี่ยนแปลงในส่วนได้เสียในงบการเงินรวม ดังนี้</w:t>
      </w:r>
    </w:p>
    <w:p w14:paraId="204C1D64" w14:textId="77777777" w:rsidR="00C00EF2" w:rsidRPr="00177D03" w:rsidRDefault="00C00EF2" w:rsidP="00C00EF2">
      <w:pPr>
        <w:tabs>
          <w:tab w:val="left" w:pos="360"/>
        </w:tabs>
        <w:ind w:left="360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26"/>
        <w:gridCol w:w="1185"/>
        <w:gridCol w:w="270"/>
        <w:gridCol w:w="1189"/>
      </w:tblGrid>
      <w:tr w:rsidR="00C00EF2" w:rsidRPr="00FB074F" w14:paraId="1EF246FE" w14:textId="77777777" w:rsidTr="00BF564B">
        <w:trPr>
          <w:trHeight w:val="360"/>
        </w:trPr>
        <w:tc>
          <w:tcPr>
            <w:tcW w:w="8081" w:type="dxa"/>
            <w:gridSpan w:val="3"/>
          </w:tcPr>
          <w:p w14:paraId="231056B4" w14:textId="77777777" w:rsidR="00C00EF2" w:rsidRPr="00FB074F" w:rsidRDefault="00C00EF2" w:rsidP="00BF564B">
            <w:pPr>
              <w:pStyle w:val="BodyText"/>
              <w:spacing w:after="0"/>
              <w:ind w:right="-13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44DAF4E8" w14:textId="77777777" w:rsidR="00C00EF2" w:rsidRPr="00FB074F" w:rsidRDefault="00C00EF2" w:rsidP="00BF564B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07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EF2" w:rsidRPr="00FB074F" w14:paraId="1E3DCC92" w14:textId="77777777" w:rsidTr="00BF564B">
        <w:trPr>
          <w:trHeight w:val="360"/>
        </w:trPr>
        <w:tc>
          <w:tcPr>
            <w:tcW w:w="6626" w:type="dxa"/>
          </w:tcPr>
          <w:p w14:paraId="4F9A4887" w14:textId="77777777" w:rsidR="00C00EF2" w:rsidRPr="00BD79F5" w:rsidRDefault="00C00EF2" w:rsidP="00BF564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85" w:type="dxa"/>
            <w:tcBorders>
              <w:left w:val="nil"/>
            </w:tcBorders>
          </w:tcPr>
          <w:p w14:paraId="6CDD3D1B" w14:textId="77777777" w:rsidR="00C00EF2" w:rsidRPr="00156CD7" w:rsidRDefault="00C00EF2" w:rsidP="00BF56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E7E1B62" w14:textId="77777777" w:rsidR="00C00EF2" w:rsidRPr="00156CD7" w:rsidRDefault="00C00EF2" w:rsidP="00BF564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9" w:type="dxa"/>
          </w:tcPr>
          <w:p w14:paraId="46ED7211" w14:textId="46CA1794" w:rsidR="00C00EF2" w:rsidRPr="00D81F84" w:rsidRDefault="00D722FF" w:rsidP="00BF56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1F84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C00EF2" w:rsidRPr="00D81F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81F84" w:rsidRPr="00D81F84">
              <w:rPr>
                <w:rFonts w:ascii="Angsana New" w:hAnsi="Angsana New"/>
                <w:sz w:val="30"/>
                <w:szCs w:val="30"/>
                <w:lang w:val="en-US" w:bidi="th-TH"/>
              </w:rPr>
              <w:t>436</w:t>
            </w:r>
          </w:p>
        </w:tc>
      </w:tr>
      <w:tr w:rsidR="00C00EF2" w:rsidRPr="00FB074F" w14:paraId="25B07303" w14:textId="77777777" w:rsidTr="00BF564B">
        <w:trPr>
          <w:trHeight w:val="360"/>
        </w:trPr>
        <w:tc>
          <w:tcPr>
            <w:tcW w:w="6626" w:type="dxa"/>
          </w:tcPr>
          <w:p w14:paraId="43DDC113" w14:textId="77777777" w:rsidR="00C00EF2" w:rsidRPr="000666CA" w:rsidRDefault="00C00EF2" w:rsidP="00BF564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66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85" w:type="dxa"/>
            <w:tcBorders>
              <w:left w:val="nil"/>
            </w:tcBorders>
          </w:tcPr>
          <w:p w14:paraId="2D44CD0C" w14:textId="77777777" w:rsidR="00C00EF2" w:rsidRPr="00156CD7" w:rsidRDefault="00C00EF2" w:rsidP="00BF56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37B025A" w14:textId="77777777" w:rsidR="00C00EF2" w:rsidRPr="00156CD7" w:rsidRDefault="00C00EF2" w:rsidP="00BF564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1160AFD" w14:textId="77777777" w:rsidR="00C00EF2" w:rsidRPr="00D81F84" w:rsidRDefault="00C00EF2" w:rsidP="00BF56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1F8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81F84">
              <w:rPr>
                <w:rFonts w:ascii="Angsana New" w:hAnsi="Angsana New"/>
                <w:sz w:val="30"/>
                <w:szCs w:val="30"/>
                <w:lang w:val="en-US" w:bidi="th-TH"/>
              </w:rPr>
              <w:t>44,828</w:t>
            </w:r>
            <w:r w:rsidRPr="00D81F84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00EF2" w:rsidRPr="00FB074F" w14:paraId="20243DFA" w14:textId="77777777" w:rsidTr="00BF564B">
        <w:trPr>
          <w:trHeight w:val="360"/>
        </w:trPr>
        <w:tc>
          <w:tcPr>
            <w:tcW w:w="6626" w:type="dxa"/>
          </w:tcPr>
          <w:p w14:paraId="7D391187" w14:textId="65EDB8ED" w:rsidR="00C00EF2" w:rsidRPr="000666CA" w:rsidRDefault="00C00EF2" w:rsidP="00BF564B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ส่วนได้เสียของ</w:t>
            </w:r>
            <w:r w:rsidRPr="00EB34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บริษัทที่</w:t>
            </w:r>
            <w:r w:rsidR="00137C9A" w:rsidRPr="00EB34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เพิ่มขึ้น</w:t>
            </w: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จากการเพิ่มสัดส่วนในบริษัทย่อย</w:t>
            </w:r>
          </w:p>
        </w:tc>
        <w:tc>
          <w:tcPr>
            <w:tcW w:w="1185" w:type="dxa"/>
            <w:tcBorders>
              <w:left w:val="nil"/>
            </w:tcBorders>
          </w:tcPr>
          <w:p w14:paraId="11626746" w14:textId="77777777" w:rsidR="00C00EF2" w:rsidRPr="00156CD7" w:rsidRDefault="00C00EF2" w:rsidP="00BF56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720AC65" w14:textId="77777777" w:rsidR="00C00EF2" w:rsidRPr="00156CD7" w:rsidRDefault="00C00EF2" w:rsidP="00BF564B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B824881" w14:textId="2DAE77B5" w:rsidR="00C00EF2" w:rsidRPr="00D81F84" w:rsidRDefault="00D81F84" w:rsidP="00BF56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1F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  <w:r w:rsidR="00913778" w:rsidRPr="00D81F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037311C8" w14:textId="045464DE" w:rsidR="00465611" w:rsidRDefault="00465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</w:p>
    <w:p w14:paraId="164E5284" w14:textId="144E00C9" w:rsidR="00D109F7" w:rsidRPr="00EB3427" w:rsidRDefault="00D109F7" w:rsidP="00D109F7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B3427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การซื้อ</w:t>
      </w:r>
      <w:r w:rsidR="00D5590E" w:rsidRPr="00EB3427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ส่วนได้เสียที่ไม่มีอำนาจควบคุม</w:t>
      </w:r>
      <w:r w:rsidR="00860A53" w:rsidRPr="00EB3427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ในบริษัท ราช โคเจนเนอเรชั่น จำกัด </w:t>
      </w:r>
      <w:r w:rsidR="00860A53" w:rsidRPr="00EB3427">
        <w:rPr>
          <w:rFonts w:ascii="Angsana New" w:hAnsi="Angsana New"/>
          <w:b/>
          <w:bCs/>
          <w:i/>
          <w:iCs/>
          <w:sz w:val="30"/>
          <w:szCs w:val="30"/>
        </w:rPr>
        <w:t>(“</w:t>
      </w:r>
      <w:r w:rsidR="00860A53" w:rsidRPr="00EB3427">
        <w:rPr>
          <w:rFonts w:ascii="Angsana New" w:hAnsi="Angsana New" w:cs="Angsana New"/>
          <w:b/>
          <w:bCs/>
          <w:i/>
          <w:iCs/>
          <w:sz w:val="30"/>
          <w:szCs w:val="38"/>
        </w:rPr>
        <w:t>RCO</w:t>
      </w:r>
      <w:r w:rsidR="00860A53" w:rsidRPr="00EB3427">
        <w:rPr>
          <w:rFonts w:ascii="Angsana New" w:hAnsi="Angsana New"/>
          <w:b/>
          <w:bCs/>
          <w:i/>
          <w:iCs/>
          <w:sz w:val="30"/>
          <w:szCs w:val="30"/>
        </w:rPr>
        <w:t>”)</w:t>
      </w:r>
    </w:p>
    <w:p w14:paraId="55C052D7" w14:textId="77777777" w:rsidR="00D109F7" w:rsidRPr="00860A53" w:rsidRDefault="00D109F7" w:rsidP="00D109F7">
      <w:pPr>
        <w:ind w:left="540"/>
        <w:jc w:val="thaiDistribute"/>
        <w:rPr>
          <w:rFonts w:ascii="Angsana New" w:hAnsi="Angsana New"/>
          <w:snapToGrid w:val="0"/>
          <w:sz w:val="24"/>
          <w:szCs w:val="24"/>
          <w:highlight w:val="green"/>
          <w:lang w:eastAsia="th-TH"/>
        </w:rPr>
      </w:pPr>
    </w:p>
    <w:p w14:paraId="5D300575" w14:textId="2485343D" w:rsidR="00D109F7" w:rsidRPr="000666CA" w:rsidRDefault="00D5590E" w:rsidP="00E67771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0666CA">
        <w:rPr>
          <w:rFonts w:asciiTheme="majorBidi" w:hAnsiTheme="majorBidi" w:cstheme="majorBidi"/>
          <w:sz w:val="30"/>
          <w:szCs w:val="30"/>
        </w:rPr>
        <w:t>18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Pr="000666CA">
        <w:rPr>
          <w:rFonts w:asciiTheme="majorBidi" w:hAnsiTheme="majorBidi" w:cstheme="majorBidi"/>
          <w:sz w:val="30"/>
          <w:szCs w:val="30"/>
        </w:rPr>
        <w:t xml:space="preserve">2565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บริษัทได้ซื้อส่วนได้เสียในบริษัท ราช โคเจนเนอเรชั่น จำกัด ซึ่งเป็นบริษัทย่อยทางตรง เพิ่มเติมร้อยละ </w:t>
      </w:r>
      <w:r w:rsidRPr="000666CA">
        <w:rPr>
          <w:rFonts w:asciiTheme="majorBidi" w:hAnsiTheme="majorBidi" w:cstheme="majorBidi"/>
          <w:sz w:val="30"/>
          <w:szCs w:val="30"/>
        </w:rPr>
        <w:t xml:space="preserve">0.03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จากผู้ถือหุ้นเดิม เป็นจำนวนเงิน </w:t>
      </w:r>
      <w:r w:rsidRPr="000666CA">
        <w:rPr>
          <w:rFonts w:asciiTheme="majorBidi" w:hAnsiTheme="majorBidi" w:cstheme="majorBidi"/>
          <w:sz w:val="30"/>
          <w:szCs w:val="30"/>
        </w:rPr>
        <w:t xml:space="preserve">0.55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Pr="000666CA">
        <w:rPr>
          <w:rFonts w:asciiTheme="majorBidi" w:hAnsiTheme="majorBidi" w:cstheme="majorBidi"/>
          <w:sz w:val="30"/>
          <w:szCs w:val="30"/>
        </w:rPr>
        <w:t xml:space="preserve">99.97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Pr="000666CA">
        <w:rPr>
          <w:rFonts w:asciiTheme="majorBidi" w:hAnsiTheme="majorBidi" w:cstheme="majorBidi"/>
          <w:sz w:val="30"/>
          <w:szCs w:val="30"/>
        </w:rPr>
        <w:t>100</w:t>
      </w:r>
    </w:p>
    <w:p w14:paraId="2531DE68" w14:textId="052DF1E2" w:rsidR="00CB2728" w:rsidRPr="000666CA" w:rsidRDefault="00CB2728" w:rsidP="00E67771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0679BDE" w14:textId="77777777" w:rsidR="00CB2728" w:rsidRPr="000666CA" w:rsidRDefault="00CB2728" w:rsidP="00CB2728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9"/>
        <w:jc w:val="thaiDistribute"/>
        <w:rPr>
          <w:rFonts w:ascii="Angsana New" w:hAnsi="Angsana New"/>
          <w:sz w:val="30"/>
          <w:szCs w:val="30"/>
          <w:lang w:val="th-TH"/>
        </w:rPr>
      </w:pPr>
      <w:r w:rsidRPr="000666CA">
        <w:rPr>
          <w:rFonts w:ascii="Angsana New" w:hAnsi="Angsana New" w:hint="cs"/>
          <w:sz w:val="30"/>
          <w:szCs w:val="30"/>
          <w:cs/>
          <w:lang w:val="th-TH"/>
        </w:rPr>
        <w:t>ผลกระทบของการเปลี่ยนแปลงในส่วนได้เสียในงบการเงินรวม ดังนี้</w:t>
      </w:r>
    </w:p>
    <w:p w14:paraId="11D36EFD" w14:textId="77777777" w:rsidR="00CB2728" w:rsidRPr="000666CA" w:rsidRDefault="00CB2728" w:rsidP="00CB2728">
      <w:pPr>
        <w:tabs>
          <w:tab w:val="left" w:pos="36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26"/>
        <w:gridCol w:w="1185"/>
        <w:gridCol w:w="270"/>
        <w:gridCol w:w="1189"/>
      </w:tblGrid>
      <w:tr w:rsidR="00CB2728" w:rsidRPr="000666CA" w14:paraId="38D54B2C" w14:textId="77777777" w:rsidTr="001F4D8C">
        <w:trPr>
          <w:trHeight w:val="360"/>
        </w:trPr>
        <w:tc>
          <w:tcPr>
            <w:tcW w:w="8081" w:type="dxa"/>
            <w:gridSpan w:val="3"/>
          </w:tcPr>
          <w:p w14:paraId="7755A37E" w14:textId="77777777" w:rsidR="00CB2728" w:rsidRPr="000666CA" w:rsidRDefault="00CB2728" w:rsidP="001F4D8C">
            <w:pPr>
              <w:pStyle w:val="BodyText"/>
              <w:spacing w:after="0"/>
              <w:ind w:right="-13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2B6E12D5" w14:textId="77777777" w:rsidR="00CB2728" w:rsidRPr="000666CA" w:rsidRDefault="00CB2728" w:rsidP="001F4D8C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728" w:rsidRPr="000666CA" w14:paraId="6B814EE6" w14:textId="77777777" w:rsidTr="001F4D8C">
        <w:trPr>
          <w:trHeight w:val="360"/>
        </w:trPr>
        <w:tc>
          <w:tcPr>
            <w:tcW w:w="6626" w:type="dxa"/>
          </w:tcPr>
          <w:p w14:paraId="69B1AFFF" w14:textId="77777777" w:rsidR="00CB2728" w:rsidRPr="000666CA" w:rsidRDefault="00CB2728" w:rsidP="001F4D8C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85" w:type="dxa"/>
            <w:tcBorders>
              <w:left w:val="nil"/>
            </w:tcBorders>
          </w:tcPr>
          <w:p w14:paraId="60B9C1BF" w14:textId="77777777" w:rsidR="00CB2728" w:rsidRPr="000666CA" w:rsidRDefault="00CB2728" w:rsidP="001F4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4A9CBE" w14:textId="77777777" w:rsidR="00CB2728" w:rsidRPr="000666CA" w:rsidRDefault="00CB2728" w:rsidP="001F4D8C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366C157E" w14:textId="22AAC9CB" w:rsidR="00CB2728" w:rsidRPr="000666CA" w:rsidRDefault="001315F1" w:rsidP="001F4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15F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730</w:t>
            </w:r>
          </w:p>
        </w:tc>
      </w:tr>
      <w:tr w:rsidR="00CB2728" w:rsidRPr="000666CA" w14:paraId="760A7AAC" w14:textId="77777777" w:rsidTr="001F4D8C">
        <w:trPr>
          <w:trHeight w:val="360"/>
        </w:trPr>
        <w:tc>
          <w:tcPr>
            <w:tcW w:w="6626" w:type="dxa"/>
          </w:tcPr>
          <w:p w14:paraId="5ABCBC5F" w14:textId="77777777" w:rsidR="00CB2728" w:rsidRPr="000666CA" w:rsidRDefault="00CB2728" w:rsidP="001F4D8C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66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85" w:type="dxa"/>
            <w:tcBorders>
              <w:left w:val="nil"/>
            </w:tcBorders>
          </w:tcPr>
          <w:p w14:paraId="15937B3B" w14:textId="77777777" w:rsidR="00CB2728" w:rsidRPr="000666CA" w:rsidRDefault="00CB2728" w:rsidP="001F4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EB3D6E" w14:textId="77777777" w:rsidR="00CB2728" w:rsidRPr="000666CA" w:rsidRDefault="00CB2728" w:rsidP="001F4D8C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CA08B3D" w14:textId="75ECF343" w:rsidR="00CB2728" w:rsidRPr="000666CA" w:rsidRDefault="00CB2728" w:rsidP="001F4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6CA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1315F1" w:rsidRPr="001315F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550</w:t>
            </w:r>
            <w:r w:rsidRPr="000666CA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B2728" w:rsidRPr="00FB074F" w14:paraId="0DC7E430" w14:textId="77777777" w:rsidTr="001F4D8C">
        <w:trPr>
          <w:trHeight w:val="360"/>
        </w:trPr>
        <w:tc>
          <w:tcPr>
            <w:tcW w:w="6626" w:type="dxa"/>
          </w:tcPr>
          <w:p w14:paraId="0B111EAF" w14:textId="39F38936" w:rsidR="00CB2728" w:rsidRPr="000666CA" w:rsidRDefault="00CB2728" w:rsidP="001F4D8C">
            <w:pPr>
              <w:pStyle w:val="acctfourfigures"/>
              <w:spacing w:line="240" w:lineRule="auto"/>
              <w:ind w:left="-368" w:firstLine="3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6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ส่วนได้เสียของบริษัทที่เพิ่มขึ้นจากการเพิ่มสัดส่วนในบริษัทย่อย</w:t>
            </w:r>
          </w:p>
        </w:tc>
        <w:tc>
          <w:tcPr>
            <w:tcW w:w="1185" w:type="dxa"/>
            <w:tcBorders>
              <w:left w:val="nil"/>
            </w:tcBorders>
          </w:tcPr>
          <w:p w14:paraId="2AD2DF57" w14:textId="77777777" w:rsidR="00CB2728" w:rsidRPr="000666CA" w:rsidRDefault="00CB2728" w:rsidP="001F4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CED62F" w14:textId="77777777" w:rsidR="00CB2728" w:rsidRPr="000666CA" w:rsidRDefault="00CB2728" w:rsidP="001F4D8C">
            <w:pPr>
              <w:pStyle w:val="acctfourfigures"/>
              <w:tabs>
                <w:tab w:val="clear" w:pos="765"/>
                <w:tab w:val="decimal" w:pos="882"/>
                <w:tab w:val="decimal" w:pos="14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77FBB126" w14:textId="4AB450BF" w:rsidR="00CB2728" w:rsidRPr="000666CA" w:rsidRDefault="001315F1" w:rsidP="001F4D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15F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</w:tr>
    </w:tbl>
    <w:p w14:paraId="2A110231" w14:textId="77777777" w:rsidR="00D109F7" w:rsidRDefault="00D109F7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E2BE60" w14:textId="77777777" w:rsidR="00205934" w:rsidRPr="000666CA" w:rsidRDefault="00205934" w:rsidP="0020593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666CA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การเพิ่มทุนของบริษัท อาร์เอช อินเตอร์เนชั่นแนล คอร์ปอเรชั่น จำกัด </w:t>
      </w:r>
      <w:r w:rsidRPr="000666CA"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Pr="000666CA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>“</w:t>
      </w:r>
      <w:r w:rsidRPr="000666CA"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  <w:t>RHIC</w:t>
      </w:r>
      <w:r w:rsidRPr="000666CA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>”)</w:t>
      </w:r>
    </w:p>
    <w:p w14:paraId="0BAE6E53" w14:textId="77777777" w:rsidR="00205934" w:rsidRPr="000666CA" w:rsidRDefault="00205934" w:rsidP="00205934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3DCB2CF6" w14:textId="5BEF0972" w:rsidR="00205934" w:rsidRDefault="00205934" w:rsidP="0020593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  <w:r w:rsidRPr="000666CA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ในการประชุมวิสามัญผู้ถือหุ้นของบริษัท อาร์เอช อินเตอร์เนชั่นแนล คอร์ปอเรชั่น จำกัด (“</w:t>
      </w:r>
      <w:r w:rsidRPr="000666CA">
        <w:rPr>
          <w:rFonts w:asciiTheme="majorBidi" w:hAnsiTheme="majorBidi" w:cstheme="majorBidi"/>
          <w:sz w:val="30"/>
          <w:szCs w:val="30"/>
        </w:rPr>
        <w:t xml:space="preserve">RHIC”) 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ซึ่งเป็นบริษัทย่อยทางตรง เมื่อวันที่ </w:t>
      </w:r>
      <w:r w:rsidRPr="000666CA">
        <w:rPr>
          <w:rFonts w:asciiTheme="majorBidi" w:hAnsiTheme="majorBidi" w:cstheme="majorBidi"/>
          <w:sz w:val="30"/>
          <w:szCs w:val="30"/>
        </w:rPr>
        <w:t>22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0666CA">
        <w:rPr>
          <w:rFonts w:asciiTheme="majorBidi" w:hAnsiTheme="majorBidi" w:cstheme="majorBidi"/>
          <w:sz w:val="30"/>
          <w:szCs w:val="30"/>
        </w:rPr>
        <w:t>2565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ผู้ถือหุ้นมีมติให้เพิ่มทุนจดทะเบียน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66CA">
        <w:rPr>
          <w:rFonts w:asciiTheme="majorBidi" w:hAnsiTheme="majorBidi" w:cstheme="majorBidi"/>
          <w:sz w:val="30"/>
          <w:szCs w:val="30"/>
        </w:rPr>
        <w:t>3</w:t>
      </w:r>
      <w:r w:rsidRPr="000666CA">
        <w:rPr>
          <w:rFonts w:asciiTheme="majorBidi" w:hAnsiTheme="majorBidi" w:cstheme="majorBidi" w:hint="cs"/>
          <w:sz w:val="30"/>
          <w:szCs w:val="30"/>
        </w:rPr>
        <w:t>2</w:t>
      </w:r>
      <w:r w:rsidRPr="000666CA">
        <w:rPr>
          <w:rFonts w:asciiTheme="majorBidi" w:hAnsiTheme="majorBidi" w:cstheme="majorBidi"/>
          <w:sz w:val="30"/>
          <w:szCs w:val="30"/>
        </w:rPr>
        <w:t>,</w:t>
      </w:r>
      <w:r w:rsidRPr="000666CA">
        <w:rPr>
          <w:rFonts w:asciiTheme="majorBidi" w:hAnsiTheme="majorBidi" w:cstheme="majorBidi" w:hint="cs"/>
          <w:sz w:val="30"/>
          <w:szCs w:val="30"/>
        </w:rPr>
        <w:t>650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0666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แบ่งเป็นหุ้นสามัญจำนวน </w:t>
      </w:r>
      <w:r w:rsidRPr="000666CA">
        <w:rPr>
          <w:rFonts w:asciiTheme="majorBidi" w:hAnsiTheme="majorBidi" w:cstheme="majorBidi"/>
          <w:i/>
          <w:iCs/>
          <w:sz w:val="30"/>
          <w:szCs w:val="30"/>
        </w:rPr>
        <w:t>3,</w:t>
      </w:r>
      <w:r w:rsidRPr="000666CA">
        <w:rPr>
          <w:rFonts w:asciiTheme="majorBidi" w:hAnsiTheme="majorBidi" w:cstheme="majorBidi" w:hint="cs"/>
          <w:i/>
          <w:iCs/>
          <w:sz w:val="30"/>
          <w:szCs w:val="30"/>
        </w:rPr>
        <w:t>265</w:t>
      </w:r>
      <w:r w:rsidRPr="000666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ล้านหุ้น มูลค่าหุ้นที่ตราไว้หุ้นละ </w:t>
      </w:r>
      <w:r w:rsidRPr="000666CA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0666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บาท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) เป็นจำนวนเงิน </w:t>
      </w:r>
      <w:r w:rsidRPr="000666CA">
        <w:rPr>
          <w:rFonts w:asciiTheme="majorBidi" w:hAnsiTheme="majorBidi" w:cstheme="majorBidi" w:hint="cs"/>
          <w:sz w:val="30"/>
          <w:szCs w:val="30"/>
        </w:rPr>
        <w:t>62</w:t>
      </w:r>
      <w:r w:rsidRPr="000666CA">
        <w:rPr>
          <w:rFonts w:asciiTheme="majorBidi" w:hAnsiTheme="majorBidi" w:cstheme="majorBidi"/>
          <w:sz w:val="30"/>
          <w:szCs w:val="30"/>
        </w:rPr>
        <w:t>,</w:t>
      </w:r>
      <w:r w:rsidRPr="000666CA">
        <w:rPr>
          <w:rFonts w:asciiTheme="majorBidi" w:hAnsiTheme="majorBidi" w:cstheme="majorBidi" w:hint="cs"/>
          <w:sz w:val="30"/>
          <w:szCs w:val="30"/>
        </w:rPr>
        <w:t>650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0666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แบ่งเป็นหุ้นสามัญจำนวน </w:t>
      </w:r>
      <w:r w:rsidRPr="000666CA"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Pr="000666CA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0666CA">
        <w:rPr>
          <w:rFonts w:asciiTheme="majorBidi" w:hAnsiTheme="majorBidi" w:cstheme="majorBidi" w:hint="cs"/>
          <w:i/>
          <w:iCs/>
          <w:sz w:val="30"/>
          <w:szCs w:val="30"/>
        </w:rPr>
        <w:t>265</w:t>
      </w:r>
      <w:r w:rsidRPr="000666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ล้านหุ้น มูลค่าหุ้นที่ตราไว้หุ้นละ </w:t>
      </w:r>
      <w:r w:rsidRPr="000666CA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0666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บาท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 xml:space="preserve">) โดยการออกหุ้นสามัญใหม่จำนวน </w:t>
      </w:r>
      <w:r w:rsidRPr="000666CA">
        <w:rPr>
          <w:rFonts w:asciiTheme="majorBidi" w:hAnsiTheme="majorBidi" w:cstheme="majorBidi"/>
          <w:sz w:val="30"/>
          <w:szCs w:val="30"/>
        </w:rPr>
        <w:t>3,</w:t>
      </w:r>
      <w:r w:rsidRPr="000666CA">
        <w:rPr>
          <w:rFonts w:asciiTheme="majorBidi" w:hAnsiTheme="majorBidi" w:cstheme="majorBidi" w:hint="cs"/>
          <w:sz w:val="30"/>
          <w:szCs w:val="30"/>
        </w:rPr>
        <w:t>000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66C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Pr="000666CA">
        <w:rPr>
          <w:rFonts w:asciiTheme="majorBidi" w:hAnsiTheme="majorBidi" w:cstheme="majorBidi"/>
          <w:sz w:val="30"/>
          <w:szCs w:val="30"/>
        </w:rPr>
        <w:t>10</w:t>
      </w:r>
      <w:r w:rsidRPr="000666CA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7C4A38F8" w14:textId="46788B23" w:rsidR="00EB3427" w:rsidRDefault="00EB3427" w:rsidP="0020593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97EA019" w14:textId="77777777" w:rsidR="00EB3427" w:rsidRDefault="00EB3427" w:rsidP="0020593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6F7E4C2" w14:textId="05F1D8A6" w:rsidR="00D109F7" w:rsidRPr="0082412F" w:rsidRDefault="00D109F7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D109F7" w:rsidRPr="0082412F" w:rsidSect="00734B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5D9CBFBD" w14:textId="68708B73" w:rsidR="00BB4E92" w:rsidRPr="009C3412" w:rsidRDefault="00BB4E92" w:rsidP="009C341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17490B2" w14:textId="77777777" w:rsidR="007664B1" w:rsidRPr="00D45E7F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FF11A" w14:textId="3943BFA3" w:rsidR="002738BC" w:rsidRPr="0082412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0271C5" w:rsidRPr="0082412F">
        <w:rPr>
          <w:rFonts w:ascii="Angsana New" w:hAnsi="Angsana New" w:hint="cs"/>
          <w:sz w:val="30"/>
          <w:szCs w:val="30"/>
          <w:cs/>
        </w:rPr>
        <w:t>งวด</w:t>
      </w:r>
      <w:r w:rsidR="002A1DD0">
        <w:rPr>
          <w:rFonts w:ascii="Angsana New" w:hAnsi="Angsana New" w:hint="cs"/>
          <w:sz w:val="30"/>
          <w:szCs w:val="30"/>
          <w:cs/>
        </w:rPr>
        <w:t>เก้า</w:t>
      </w:r>
      <w:r w:rsidR="000271C5" w:rsidRPr="0082412F">
        <w:rPr>
          <w:rFonts w:ascii="Angsana New" w:hAnsi="Angsana New" w:hint="cs"/>
          <w:sz w:val="30"/>
          <w:szCs w:val="30"/>
          <w:cs/>
        </w:rPr>
        <w:t>เดือน</w:t>
      </w:r>
      <w:r w:rsidRPr="008241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A1DD0">
        <w:rPr>
          <w:rFonts w:ascii="Angsana New" w:hAnsi="Angsana New"/>
          <w:sz w:val="30"/>
          <w:szCs w:val="30"/>
        </w:rPr>
        <w:t xml:space="preserve">30 </w:t>
      </w:r>
      <w:r w:rsidR="002A1DD0">
        <w:rPr>
          <w:rFonts w:ascii="Angsana New" w:hAnsi="Angsana New" w:hint="cs"/>
          <w:sz w:val="30"/>
          <w:szCs w:val="30"/>
          <w:cs/>
        </w:rPr>
        <w:t>กันยายน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D31569F" w14:textId="77777777" w:rsidR="002738BC" w:rsidRPr="00D45E7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348"/>
        <w:gridCol w:w="242"/>
        <w:gridCol w:w="1473"/>
        <w:gridCol w:w="242"/>
        <w:gridCol w:w="1371"/>
        <w:gridCol w:w="242"/>
        <w:gridCol w:w="1288"/>
        <w:gridCol w:w="242"/>
        <w:gridCol w:w="1391"/>
        <w:gridCol w:w="290"/>
        <w:gridCol w:w="1320"/>
      </w:tblGrid>
      <w:tr w:rsidR="00D45E7F" w:rsidRPr="00CB07DC" w14:paraId="3F0AFD02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48D50C58" w14:textId="77777777" w:rsidR="003C5988" w:rsidRPr="0082412F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30476C1A" w14:textId="77777777" w:rsidR="003C5988" w:rsidRPr="00CB07DC" w:rsidRDefault="003C598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5E7F" w:rsidRPr="00CB07DC" w14:paraId="20DE3696" w14:textId="77777777" w:rsidTr="003E1959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23990E38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pct"/>
            <w:gridSpan w:val="5"/>
            <w:tcBorders>
              <w:bottom w:val="single" w:sz="4" w:space="0" w:color="auto"/>
            </w:tcBorders>
            <w:vAlign w:val="bottom"/>
          </w:tcPr>
          <w:p w14:paraId="41C341AD" w14:textId="0524C00B" w:rsidR="002738BC" w:rsidRPr="00CB07DC" w:rsidRDefault="00492DC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ABB60B0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pct"/>
            <w:gridSpan w:val="5"/>
            <w:tcBorders>
              <w:bottom w:val="single" w:sz="4" w:space="0" w:color="auto"/>
            </w:tcBorders>
            <w:vAlign w:val="bottom"/>
          </w:tcPr>
          <w:p w14:paraId="01792DC9" w14:textId="7BAA6E30" w:rsidR="003C5988" w:rsidRPr="00CB07DC" w:rsidRDefault="00492DC5" w:rsidP="003C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271A" w:rsidRPr="00CB07DC" w14:paraId="389108A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E79C86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397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1FE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A0DE5" w14:textId="2ECB7ACE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008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277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B9AD9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B45FCCF" w14:textId="68B64ED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700617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24A740DC" w14:textId="2D424FE8" w:rsidR="0099271A" w:rsidRPr="0099271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9271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3F7007B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E508D7" w14:textId="7635BD7B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99271A" w:rsidRPr="00CB07DC" w14:paraId="200177FF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2F04F13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BA7887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2A951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DA59F98" w14:textId="6F87560F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E84BB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6BAD2F2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DF6C14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2E60F5F1" w14:textId="1E749EFA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8C7E6D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7F04444" w14:textId="55898556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7779CFA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2CDE61B" w14:textId="3342AF0A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99271A" w:rsidRPr="00CB07DC" w14:paraId="27C03A81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65317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C27E5D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1AA59A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F3F2E7F" w14:textId="55B0E51C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5E7804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D31CC5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79BCB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6B498368" w14:textId="1B3F3976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E431F3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7010A916" w14:textId="1148928E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4A33AEC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BC5A10D" w14:textId="18EEE023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99271A" w:rsidRPr="00CB07DC" w14:paraId="5FA8F550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1F4BA2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349750E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C08624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8ADF608" w14:textId="32F019CA" w:rsidR="0099271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4C4875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228A01A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36E621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5CB536C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F03AC9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3B00E217" w14:textId="2C2A942D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2BEE5FE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72E1E8B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5E7F" w:rsidRPr="00CB07DC" w14:paraId="212C32A9" w14:textId="77777777" w:rsidTr="0099271A">
        <w:trPr>
          <w:trHeight w:val="81"/>
        </w:trPr>
        <w:tc>
          <w:tcPr>
            <w:tcW w:w="1678" w:type="pct"/>
            <w:shd w:val="clear" w:color="auto" w:fill="auto"/>
            <w:vAlign w:val="bottom"/>
          </w:tcPr>
          <w:p w14:paraId="149124FB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1F447AEA" w14:textId="77777777" w:rsidR="002738BC" w:rsidRPr="00CB07DC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71A" w:rsidRPr="00CB07DC" w14:paraId="57251D0C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7A0341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4" w:type="pct"/>
            <w:vAlign w:val="bottom"/>
          </w:tcPr>
          <w:p w14:paraId="17FB4720" w14:textId="2A85D6F1" w:rsidR="0099271A" w:rsidRPr="00DD7E1B" w:rsidRDefault="00A65630" w:rsidP="00A6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1DE45844" w14:textId="77777777" w:rsidR="0099271A" w:rsidRPr="00DD7E1B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C1AE0AC" w14:textId="4314498C" w:rsidR="0099271A" w:rsidRPr="00DD7E1B" w:rsidRDefault="00A5245A" w:rsidP="00A6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65630">
              <w:rPr>
                <w:rFonts w:ascii="Angsana New" w:hAnsi="Angsana New"/>
                <w:sz w:val="30"/>
                <w:szCs w:val="30"/>
              </w:rPr>
              <w:t>1,531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2A1AA0" w14:textId="77777777" w:rsidR="0099271A" w:rsidRPr="00CB07DC" w:rsidRDefault="0099271A" w:rsidP="00A6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004C346F" w14:textId="7514B80F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8444AB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B4B0C65" w14:textId="02722EE0" w:rsidR="0099271A" w:rsidRPr="00696C0A" w:rsidRDefault="001D6173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927505A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4424F31" w14:textId="56087994" w:rsidR="0099271A" w:rsidRPr="00696C0A" w:rsidRDefault="001D6173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(103,300)</w:t>
            </w:r>
          </w:p>
        </w:tc>
        <w:tc>
          <w:tcPr>
            <w:tcW w:w="102" w:type="pct"/>
            <w:vAlign w:val="bottom"/>
          </w:tcPr>
          <w:p w14:paraId="5EE4FFBA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12335A8A" w14:textId="4E7184B1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12,742</w:t>
            </w:r>
          </w:p>
        </w:tc>
      </w:tr>
      <w:tr w:rsidR="0099271A" w:rsidRPr="00CB07DC" w14:paraId="03775C55" w14:textId="77777777" w:rsidTr="003E1959">
        <w:trPr>
          <w:trHeight w:val="310"/>
        </w:trPr>
        <w:tc>
          <w:tcPr>
            <w:tcW w:w="1678" w:type="pct"/>
            <w:shd w:val="clear" w:color="auto" w:fill="auto"/>
            <w:vAlign w:val="bottom"/>
          </w:tcPr>
          <w:p w14:paraId="45D8490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74" w:type="pct"/>
            <w:vAlign w:val="bottom"/>
          </w:tcPr>
          <w:p w14:paraId="15773C96" w14:textId="69DA8C2C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12,803</w:t>
            </w:r>
          </w:p>
        </w:tc>
        <w:tc>
          <w:tcPr>
            <w:tcW w:w="85" w:type="pct"/>
            <w:vAlign w:val="bottom"/>
          </w:tcPr>
          <w:p w14:paraId="1A5BF73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527158D" w14:textId="11BB561F" w:rsidR="0099271A" w:rsidRPr="00CB07DC" w:rsidRDefault="00A65630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(88,601)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729AA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2A345F1" w14:textId="0DA9AD18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CBF098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37DCD410" w14:textId="7D45BC8A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72,407</w:t>
            </w:r>
          </w:p>
        </w:tc>
        <w:tc>
          <w:tcPr>
            <w:tcW w:w="85" w:type="pct"/>
            <w:vAlign w:val="bottom"/>
          </w:tcPr>
          <w:p w14:paraId="2DC02BC0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05B3898" w14:textId="775EFE61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069702E1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6A56152D" w14:textId="6C142324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5,176</w:t>
            </w:r>
          </w:p>
        </w:tc>
      </w:tr>
      <w:tr w:rsidR="0099271A" w:rsidRPr="00CB07DC" w14:paraId="1A02A44D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51DDB7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4" w:type="pct"/>
            <w:vAlign w:val="bottom"/>
          </w:tcPr>
          <w:p w14:paraId="3578E249" w14:textId="1B6FE519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798DC8A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F56DEF2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2B3B99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53E2A65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9157B4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08273ACC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64075C14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9645F68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  <w:vAlign w:val="bottom"/>
          </w:tcPr>
          <w:p w14:paraId="6AACE116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543EDB3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271A" w:rsidRPr="00CB07DC" w14:paraId="7D5C9C2A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265E141" w14:textId="72A83C22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4" w:type="pct"/>
            <w:vAlign w:val="bottom"/>
          </w:tcPr>
          <w:p w14:paraId="497F7F29" w14:textId="5E403B75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187,935</w:t>
            </w:r>
          </w:p>
        </w:tc>
        <w:tc>
          <w:tcPr>
            <w:tcW w:w="85" w:type="pct"/>
            <w:vAlign w:val="bottom"/>
          </w:tcPr>
          <w:p w14:paraId="3B3E2E2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B7E2580" w14:textId="7FE5DC89" w:rsidR="0099271A" w:rsidRPr="00CB07DC" w:rsidRDefault="00A65630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(166,528)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1717F5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4A2EC5EE" w14:textId="41748460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218,804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F6C246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72BEA285" w14:textId="4F2B31B2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8,092,185</w:t>
            </w:r>
          </w:p>
        </w:tc>
        <w:tc>
          <w:tcPr>
            <w:tcW w:w="85" w:type="pct"/>
            <w:vAlign w:val="bottom"/>
          </w:tcPr>
          <w:p w14:paraId="166DAD3F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89C1724" w14:textId="1C865E13" w:rsidR="0099271A" w:rsidRPr="00696C0A" w:rsidRDefault="00696C0A" w:rsidP="00696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(261)</w:t>
            </w:r>
          </w:p>
        </w:tc>
        <w:tc>
          <w:tcPr>
            <w:tcW w:w="102" w:type="pct"/>
            <w:vAlign w:val="bottom"/>
          </w:tcPr>
          <w:p w14:paraId="67307DF8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A5D6E48" w14:textId="4C53D5C6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1,096,717</w:t>
            </w:r>
          </w:p>
        </w:tc>
      </w:tr>
      <w:tr w:rsidR="0099271A" w:rsidRPr="00CB07DC" w14:paraId="1D7CBF32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4DFF98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4" w:type="pct"/>
            <w:vAlign w:val="bottom"/>
          </w:tcPr>
          <w:p w14:paraId="7F75B7FD" w14:textId="1F970561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3,794</w:t>
            </w:r>
          </w:p>
        </w:tc>
        <w:tc>
          <w:tcPr>
            <w:tcW w:w="85" w:type="pct"/>
            <w:vAlign w:val="bottom"/>
          </w:tcPr>
          <w:p w14:paraId="62206B54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0C270A0" w14:textId="54D7D5E7" w:rsidR="0099271A" w:rsidRPr="00CB07DC" w:rsidRDefault="00A65630" w:rsidP="00A65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E676E50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30FFB1C7" w14:textId="1DD08E61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C53FA68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CBA3CD4" w14:textId="2B1D1ACA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4,91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" w:type="pct"/>
            <w:vAlign w:val="bottom"/>
          </w:tcPr>
          <w:p w14:paraId="2FBC4AB6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58AFCB6" w14:textId="6B7C4B14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200DAEBB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7F502E4" w14:textId="6976F91A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99271A" w:rsidRPr="00CB07DC" w14:paraId="074EC42B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5BF96E3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4" w:type="pct"/>
            <w:vAlign w:val="bottom"/>
          </w:tcPr>
          <w:p w14:paraId="320C655F" w14:textId="26DC4F2B" w:rsidR="0099271A" w:rsidRPr="00CB07DC" w:rsidRDefault="00A65630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85" w:type="pct"/>
            <w:vAlign w:val="bottom"/>
          </w:tcPr>
          <w:p w14:paraId="2099BE5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528A8E3" w14:textId="76475DDF" w:rsidR="0099271A" w:rsidRPr="00CB07DC" w:rsidRDefault="00A65630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3E3E1A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1854D807" w14:textId="37B2856E" w:rsidR="0099271A" w:rsidRPr="00CB07DC" w:rsidRDefault="00A65630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9F050E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635C3E8D" w14:textId="143F48E5" w:rsidR="0099271A" w:rsidRPr="00696C0A" w:rsidRDefault="00696C0A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64D88D7F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2B93F04" w14:textId="5ADC22A0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77B35C49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6E84293" w14:textId="4A293F1F" w:rsidR="0099271A" w:rsidRPr="00696C0A" w:rsidRDefault="00696C0A" w:rsidP="00F37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271A" w:rsidRPr="00CB07DC" w14:paraId="245DD394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3C8530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6726103A" w14:textId="75471AAC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1,346,165</w:t>
            </w:r>
          </w:p>
        </w:tc>
        <w:tc>
          <w:tcPr>
            <w:tcW w:w="85" w:type="pct"/>
            <w:vAlign w:val="bottom"/>
          </w:tcPr>
          <w:p w14:paraId="3A49756F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0089" w14:textId="4220727F" w:rsidR="0099271A" w:rsidRPr="00CB07DC" w:rsidRDefault="00A65630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245A">
              <w:rPr>
                <w:rFonts w:ascii="Angsana New" w:hAnsi="Angsana New"/>
                <w:sz w:val="30"/>
                <w:szCs w:val="30"/>
              </w:rPr>
              <w:t>139,884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FC0601D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3233F1EE" w14:textId="175F4865" w:rsidR="0099271A" w:rsidRPr="00CB07DC" w:rsidRDefault="00A65630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4656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D5168C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42CEBF98" w14:textId="5405DB35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726,215</w:t>
            </w:r>
          </w:p>
        </w:tc>
        <w:tc>
          <w:tcPr>
            <w:tcW w:w="85" w:type="pct"/>
            <w:vAlign w:val="bottom"/>
          </w:tcPr>
          <w:p w14:paraId="1098EFAE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A84C" w14:textId="340CDC50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(7,613,896)</w:t>
            </w:r>
          </w:p>
        </w:tc>
        <w:tc>
          <w:tcPr>
            <w:tcW w:w="102" w:type="pct"/>
            <w:vAlign w:val="bottom"/>
          </w:tcPr>
          <w:p w14:paraId="7D584D63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DD0BE" w14:textId="64F51419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96C0A">
              <w:rPr>
                <w:rFonts w:ascii="Angsana New" w:hAnsi="Angsana New"/>
                <w:sz w:val="30"/>
                <w:szCs w:val="30"/>
              </w:rPr>
              <w:t>318,254</w:t>
            </w:r>
          </w:p>
        </w:tc>
      </w:tr>
      <w:tr w:rsidR="0099271A" w:rsidRPr="00B165D6" w14:paraId="44DB0AF7" w14:textId="77777777" w:rsidTr="003E1959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E8AA457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73B2" w14:textId="3EE16187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1,552,036</w:t>
            </w:r>
          </w:p>
        </w:tc>
        <w:tc>
          <w:tcPr>
            <w:tcW w:w="85" w:type="pct"/>
            <w:vAlign w:val="bottom"/>
          </w:tcPr>
          <w:p w14:paraId="1C96688E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5D0D9" w14:textId="08982004" w:rsidR="0099271A" w:rsidRPr="00CB07DC" w:rsidRDefault="00A65630" w:rsidP="00CE6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5245A">
              <w:rPr>
                <w:rFonts w:ascii="Angsana New" w:hAnsi="Angsana New"/>
                <w:b/>
                <w:bCs/>
                <w:sz w:val="30"/>
                <w:szCs w:val="30"/>
              </w:rPr>
              <w:t>396,881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899F6B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9A051" w14:textId="00CBBF36" w:rsidR="0099271A" w:rsidRPr="00CB07DC" w:rsidRDefault="00A65630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221,77</w:t>
            </w:r>
            <w:r w:rsidR="004656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1A8303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CAA8" w14:textId="0DA194A0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0A">
              <w:rPr>
                <w:rFonts w:ascii="Angsana New" w:hAnsi="Angsana New"/>
                <w:b/>
                <w:bCs/>
                <w:sz w:val="30"/>
                <w:szCs w:val="30"/>
              </w:rPr>
              <w:t>8,895,723</w:t>
            </w:r>
          </w:p>
        </w:tc>
        <w:tc>
          <w:tcPr>
            <w:tcW w:w="85" w:type="pct"/>
            <w:tcBorders>
              <w:left w:val="nil"/>
            </w:tcBorders>
            <w:vAlign w:val="bottom"/>
          </w:tcPr>
          <w:p w14:paraId="35C1619A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6CA313A" w14:textId="5748C7C5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0A">
              <w:rPr>
                <w:rFonts w:ascii="Angsana New" w:hAnsi="Angsana New"/>
                <w:b/>
                <w:bCs/>
                <w:sz w:val="30"/>
                <w:szCs w:val="30"/>
              </w:rPr>
              <w:t>(7,717,457)</w:t>
            </w:r>
          </w:p>
        </w:tc>
        <w:tc>
          <w:tcPr>
            <w:tcW w:w="102" w:type="pct"/>
            <w:vAlign w:val="bottom"/>
          </w:tcPr>
          <w:p w14:paraId="25CF6792" w14:textId="77777777" w:rsidR="0099271A" w:rsidRPr="00696C0A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51C4A" w14:textId="1F0435B7" w:rsidR="0099271A" w:rsidRPr="00696C0A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C0A">
              <w:rPr>
                <w:rFonts w:ascii="Angsana New" w:hAnsi="Angsana New"/>
                <w:b/>
                <w:bCs/>
                <w:sz w:val="30"/>
                <w:szCs w:val="30"/>
              </w:rPr>
              <w:t>1,432,927</w:t>
            </w:r>
          </w:p>
        </w:tc>
      </w:tr>
    </w:tbl>
    <w:p w14:paraId="22407588" w14:textId="77777777" w:rsidR="002738BC" w:rsidRPr="00D45E7F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2"/>
          <w:szCs w:val="22"/>
        </w:rPr>
      </w:pPr>
    </w:p>
    <w:p w14:paraId="1DE9A70B" w14:textId="77777777" w:rsidR="002738BC" w:rsidRPr="0082412F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</w:rPr>
        <w:sectPr w:rsidR="002738BC" w:rsidRPr="0082412F" w:rsidSect="002738BC">
          <w:headerReference w:type="default" r:id="rId14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078"/>
        <w:gridCol w:w="270"/>
        <w:gridCol w:w="1353"/>
        <w:gridCol w:w="270"/>
        <w:gridCol w:w="1077"/>
        <w:gridCol w:w="268"/>
        <w:gridCol w:w="1344"/>
      </w:tblGrid>
      <w:tr w:rsidR="00FD4825" w:rsidRPr="00CB07DC" w14:paraId="7D5F7772" w14:textId="77777777" w:rsidTr="003E1959">
        <w:tc>
          <w:tcPr>
            <w:tcW w:w="2005" w:type="pct"/>
            <w:shd w:val="clear" w:color="auto" w:fill="auto"/>
            <w:vAlign w:val="bottom"/>
          </w:tcPr>
          <w:p w14:paraId="27BA1329" w14:textId="77777777" w:rsidR="00FD4825" w:rsidRPr="003A5A0D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287DCE4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4825" w:rsidRPr="00CB07DC" w14:paraId="19144756" w14:textId="77777777" w:rsidTr="003E1959">
        <w:tc>
          <w:tcPr>
            <w:tcW w:w="2005" w:type="pct"/>
            <w:shd w:val="clear" w:color="auto" w:fill="auto"/>
            <w:vAlign w:val="bottom"/>
          </w:tcPr>
          <w:p w14:paraId="527641B4" w14:textId="67333A0D" w:rsidR="00FD4825" w:rsidRPr="00CB07DC" w:rsidRDefault="00FD4825" w:rsidP="00C64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E5A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B07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E5A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5A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88CF" w14:textId="3ED834FF" w:rsidR="00FD4825" w:rsidRPr="00CB07DC" w:rsidRDefault="00492DC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642EA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E656" w14:textId="521FAA47" w:rsidR="00FD4825" w:rsidRPr="00CB07DC" w:rsidRDefault="00492DC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2DC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2D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D4825" w:rsidRPr="00CB07DC" w14:paraId="2F548629" w14:textId="77777777" w:rsidTr="003E1959">
        <w:tc>
          <w:tcPr>
            <w:tcW w:w="2005" w:type="pct"/>
            <w:shd w:val="clear" w:color="auto" w:fill="auto"/>
            <w:vAlign w:val="bottom"/>
          </w:tcPr>
          <w:p w14:paraId="3A017C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52D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70D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D6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95D22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FAAE59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A360AF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364FD2B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</w:tr>
      <w:tr w:rsidR="00FD4825" w:rsidRPr="00CB07DC" w14:paraId="2EAD0069" w14:textId="77777777" w:rsidTr="003E1959">
        <w:tc>
          <w:tcPr>
            <w:tcW w:w="2005" w:type="pct"/>
            <w:shd w:val="clear" w:color="auto" w:fill="auto"/>
            <w:vAlign w:val="bottom"/>
          </w:tcPr>
          <w:p w14:paraId="58ABA324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B9E8A8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35067B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946615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C1048F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7CB7B06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43B92D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C7CE6C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FD4825" w:rsidRPr="00CB07DC" w14:paraId="1E0DECF0" w14:textId="77777777" w:rsidTr="003E1959">
        <w:tc>
          <w:tcPr>
            <w:tcW w:w="2005" w:type="pct"/>
            <w:shd w:val="clear" w:color="auto" w:fill="auto"/>
            <w:vAlign w:val="bottom"/>
          </w:tcPr>
          <w:p w14:paraId="3DF57983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D4367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E12D47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292FC7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EC753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9598EEF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BCD130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155FFA31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</w:tr>
      <w:tr w:rsidR="00FD4825" w:rsidRPr="00CB07DC" w14:paraId="230477B5" w14:textId="77777777" w:rsidTr="003E1959">
        <w:tc>
          <w:tcPr>
            <w:tcW w:w="2005" w:type="pct"/>
            <w:shd w:val="clear" w:color="auto" w:fill="auto"/>
            <w:vAlign w:val="bottom"/>
          </w:tcPr>
          <w:p w14:paraId="1747837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D8A27C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24805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B5D5AC9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70932E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4CB3475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2A86A28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71FD71D2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D4825" w:rsidRPr="00CB07DC" w14:paraId="0BD50BCC" w14:textId="77777777" w:rsidTr="003E1959">
        <w:tc>
          <w:tcPr>
            <w:tcW w:w="2005" w:type="pct"/>
            <w:shd w:val="clear" w:color="auto" w:fill="auto"/>
            <w:vAlign w:val="bottom"/>
          </w:tcPr>
          <w:p w14:paraId="7D711C50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775826CA" w14:textId="77777777" w:rsidR="00FD4825" w:rsidRPr="00CB07DC" w:rsidRDefault="00FD4825" w:rsidP="00586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7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71A" w:rsidRPr="00B165D6" w14:paraId="6DD0A924" w14:textId="77777777" w:rsidTr="003E1959">
        <w:tc>
          <w:tcPr>
            <w:tcW w:w="2005" w:type="pct"/>
            <w:shd w:val="clear" w:color="auto" w:fill="auto"/>
            <w:vAlign w:val="bottom"/>
          </w:tcPr>
          <w:p w14:paraId="073240B1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B07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DE886E4" w14:textId="6668A510" w:rsidR="0099271A" w:rsidRPr="008C1037" w:rsidRDefault="00356ACA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8BA255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23DF77FD" w14:textId="57913A64" w:rsidR="0099271A" w:rsidRPr="008C1037" w:rsidRDefault="00356ACA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F0AE7F8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07204BC" w14:textId="2BC0A471" w:rsidR="0099271A" w:rsidRPr="008C1037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12C92DC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60AF7CA" w14:textId="479C2182" w:rsidR="0099271A" w:rsidRPr="008C1037" w:rsidRDefault="00696C0A" w:rsidP="00430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271A" w:rsidRPr="00B165D6" w14:paraId="11A21333" w14:textId="77777777" w:rsidTr="003E1959">
        <w:tc>
          <w:tcPr>
            <w:tcW w:w="2005" w:type="pct"/>
            <w:shd w:val="clear" w:color="auto" w:fill="auto"/>
            <w:vAlign w:val="bottom"/>
          </w:tcPr>
          <w:p w14:paraId="78F5C316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0A52" w14:textId="146B614D" w:rsidR="0099271A" w:rsidRPr="008C1037" w:rsidRDefault="00356ACA" w:rsidP="00E3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E7AB1D9" w14:textId="77777777" w:rsidR="0099271A" w:rsidRPr="00CB07DC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A54E" w14:textId="7979F786" w:rsidR="0099271A" w:rsidRPr="008C1037" w:rsidRDefault="00356ACA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A36226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92A38" w14:textId="0556D4E4" w:rsidR="0099271A" w:rsidRPr="008C1037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D554B9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027C1" w14:textId="0D3BBBB1" w:rsidR="0099271A" w:rsidRPr="008C1037" w:rsidRDefault="00696C0A" w:rsidP="00696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(1,550)</w:t>
            </w:r>
          </w:p>
        </w:tc>
      </w:tr>
      <w:tr w:rsidR="0099271A" w:rsidRPr="00B165D6" w14:paraId="5D6A3148" w14:textId="77777777" w:rsidTr="003E1959">
        <w:tc>
          <w:tcPr>
            <w:tcW w:w="2005" w:type="pct"/>
            <w:shd w:val="clear" w:color="auto" w:fill="auto"/>
            <w:vAlign w:val="bottom"/>
          </w:tcPr>
          <w:p w14:paraId="11C73737" w14:textId="77777777" w:rsidR="0099271A" w:rsidRPr="008C1037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1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DE87D" w14:textId="0F215CEA" w:rsidR="0099271A" w:rsidRPr="00292E78" w:rsidRDefault="00356ACA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ECBD08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CA987" w14:textId="5719D0C8" w:rsidR="0099271A" w:rsidRPr="00292E78" w:rsidRDefault="00356ACA" w:rsidP="00ED56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0A724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8D6BC" w14:textId="4B58CDAE" w:rsidR="0099271A" w:rsidRPr="00292E78" w:rsidRDefault="00696C0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6,550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292CF26" w14:textId="77777777" w:rsidR="0099271A" w:rsidRPr="00292E78" w:rsidRDefault="0099271A" w:rsidP="00992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1D160" w14:textId="68CC6D00" w:rsidR="0099271A" w:rsidRPr="00292E78" w:rsidRDefault="00696C0A" w:rsidP="00696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(1,550)</w:t>
            </w:r>
          </w:p>
        </w:tc>
      </w:tr>
    </w:tbl>
    <w:p w14:paraId="4DF17617" w14:textId="77777777" w:rsidR="00FD4825" w:rsidRDefault="00FD4825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1C589ACB" w14:textId="77777777" w:rsidR="00E71E50" w:rsidRPr="008E5AF0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E5A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0E372B86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D7BFC" w14:textId="43FEE879" w:rsidR="002A5A79" w:rsidRPr="006A0472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2D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5AF0">
        <w:rPr>
          <w:rFonts w:ascii="Angsana New" w:hAnsi="Angsana New"/>
          <w:sz w:val="30"/>
          <w:szCs w:val="30"/>
        </w:rPr>
        <w:t xml:space="preserve">30 </w:t>
      </w:r>
      <w:r w:rsidR="008E5AF0">
        <w:rPr>
          <w:rFonts w:ascii="Angsana New" w:hAnsi="Angsana New" w:hint="cs"/>
          <w:sz w:val="30"/>
          <w:szCs w:val="30"/>
          <w:cs/>
        </w:rPr>
        <w:t>กันยายน</w:t>
      </w:r>
      <w:r w:rsidRPr="00DB2DB7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DB2DB7">
        <w:rPr>
          <w:rFonts w:ascii="Angsana New" w:hAnsi="Angsana New" w:hint="cs"/>
          <w:sz w:val="30"/>
          <w:szCs w:val="30"/>
        </w:rPr>
        <w:t>256</w:t>
      </w:r>
      <w:r w:rsidR="00492DC5" w:rsidRPr="00DB2DB7">
        <w:rPr>
          <w:rFonts w:ascii="Angsana New" w:hAnsi="Angsana New"/>
          <w:sz w:val="30"/>
          <w:szCs w:val="30"/>
        </w:rPr>
        <w:t>5</w:t>
      </w:r>
      <w:r w:rsidRPr="00DB2DB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DB2DB7">
        <w:rPr>
          <w:rFonts w:ascii="Angsana New" w:hAnsi="Angsana New" w:hint="cs"/>
          <w:sz w:val="30"/>
          <w:szCs w:val="30"/>
        </w:rPr>
        <w:t xml:space="preserve"> </w:t>
      </w:r>
      <w:r w:rsidRPr="00DB2DB7">
        <w:rPr>
          <w:rFonts w:ascii="Angsana New" w:hAnsi="Angsana New" w:hint="cs"/>
          <w:sz w:val="30"/>
          <w:szCs w:val="30"/>
          <w:cs/>
        </w:rPr>
        <w:t>ราช-ออสเตรเลีย คอร์ปอเรชั่น จำกัด ซึ่งเป็นบริษัทย่อยทางอ้อม ได้จดจำนอง</w:t>
      </w:r>
      <w:r w:rsidR="00AB664D" w:rsidRPr="00DB2DB7">
        <w:rPr>
          <w:rFonts w:ascii="Angsana New" w:hAnsi="Angsana New"/>
          <w:sz w:val="30"/>
          <w:szCs w:val="30"/>
        </w:rPr>
        <w:br/>
      </w:r>
      <w:r w:rsidRPr="00DB2DB7">
        <w:rPr>
          <w:rFonts w:ascii="Angsana New" w:hAnsi="Angsana New" w:hint="cs"/>
          <w:sz w:val="30"/>
          <w:szCs w:val="30"/>
          <w:cs/>
        </w:rPr>
        <w:t xml:space="preserve">ที่ดิน อาคารและโรงไฟฟ้า และจดจำนำอุปกรณ์ของโรงไฟฟ้า </w:t>
      </w:r>
      <w:r w:rsidR="00492DC5" w:rsidRPr="00DB2DB7">
        <w:rPr>
          <w:rFonts w:ascii="Angsana New" w:hAnsi="Angsana New" w:hint="cs"/>
          <w:sz w:val="30"/>
          <w:szCs w:val="30"/>
        </w:rPr>
        <w:t>5</w:t>
      </w:r>
      <w:r w:rsidRPr="00DB2DB7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มูลค่าสุทธิตาม</w:t>
      </w:r>
      <w:r w:rsidRPr="00583EEB">
        <w:rPr>
          <w:rFonts w:ascii="Angsana New" w:hAnsi="Angsana New" w:hint="cs"/>
          <w:sz w:val="30"/>
          <w:szCs w:val="30"/>
          <w:cs/>
        </w:rPr>
        <w:t>บัญชี</w:t>
      </w:r>
      <w:r w:rsidRPr="000666CA">
        <w:rPr>
          <w:rFonts w:ascii="Angsana New" w:hAnsi="Angsana New" w:hint="cs"/>
          <w:sz w:val="30"/>
          <w:szCs w:val="30"/>
          <w:cs/>
        </w:rPr>
        <w:t>จำนวน</w:t>
      </w:r>
      <w:r w:rsidR="00AB664D" w:rsidRPr="000666CA">
        <w:rPr>
          <w:rFonts w:ascii="Angsana New" w:hAnsi="Angsana New"/>
          <w:sz w:val="30"/>
          <w:szCs w:val="30"/>
        </w:rPr>
        <w:t xml:space="preserve"> </w:t>
      </w:r>
      <w:r w:rsidR="001315F1" w:rsidRPr="001315F1">
        <w:rPr>
          <w:rFonts w:ascii="Angsana New" w:hAnsi="Angsana New" w:hint="cs"/>
          <w:sz w:val="30"/>
          <w:szCs w:val="30"/>
        </w:rPr>
        <w:t>951</w:t>
      </w:r>
      <w:r w:rsidR="00E11E99" w:rsidRPr="000666CA">
        <w:rPr>
          <w:rFonts w:ascii="Angsana New" w:hAnsi="Angsana New" w:hint="cs"/>
          <w:sz w:val="30"/>
          <w:szCs w:val="30"/>
          <w:cs/>
        </w:rPr>
        <w:t>.</w:t>
      </w:r>
      <w:r w:rsidR="001315F1" w:rsidRPr="001315F1">
        <w:rPr>
          <w:rFonts w:ascii="Angsana New" w:hAnsi="Angsana New" w:hint="cs"/>
          <w:sz w:val="30"/>
          <w:szCs w:val="30"/>
        </w:rPr>
        <w:t>81</w:t>
      </w:r>
      <w:r w:rsidR="008A608A" w:rsidRPr="000666CA">
        <w:rPr>
          <w:rFonts w:ascii="Angsana New" w:hAnsi="Angsana New"/>
          <w:sz w:val="30"/>
          <w:szCs w:val="30"/>
        </w:rPr>
        <w:t xml:space="preserve"> </w:t>
      </w:r>
      <w:r w:rsidR="006A0472" w:rsidRPr="000666CA">
        <w:rPr>
          <w:rFonts w:ascii="Angsana New" w:hAnsi="Angsana New"/>
          <w:sz w:val="30"/>
          <w:szCs w:val="30"/>
          <w:cs/>
        </w:rPr>
        <w:br/>
      </w:r>
      <w:r w:rsidRPr="000666CA">
        <w:rPr>
          <w:rFonts w:ascii="Angsana New" w:hAnsi="Angsana New" w:hint="cs"/>
          <w:sz w:val="30"/>
          <w:szCs w:val="30"/>
          <w:cs/>
        </w:rPr>
        <w:t>ล้</w:t>
      </w:r>
      <w:r w:rsidR="008A608A" w:rsidRPr="000666CA">
        <w:rPr>
          <w:rFonts w:ascii="Angsana New" w:hAnsi="Angsana New" w:hint="cs"/>
          <w:sz w:val="30"/>
          <w:szCs w:val="30"/>
          <w:cs/>
        </w:rPr>
        <w:t xml:space="preserve">านเหรียญออสเตรเลีย หรือเทียบเท่า </w:t>
      </w:r>
      <w:r w:rsidR="00492DC5" w:rsidRPr="000666CA">
        <w:rPr>
          <w:rFonts w:ascii="Angsana New" w:hAnsi="Angsana New"/>
          <w:sz w:val="30"/>
          <w:szCs w:val="30"/>
        </w:rPr>
        <w:t>2</w:t>
      </w:r>
      <w:r w:rsidR="001315F1" w:rsidRPr="001315F1">
        <w:rPr>
          <w:rFonts w:ascii="Angsana New" w:hAnsi="Angsana New" w:hint="cs"/>
          <w:sz w:val="30"/>
          <w:szCs w:val="30"/>
        </w:rPr>
        <w:t>3</w:t>
      </w:r>
      <w:r w:rsidR="008A608A" w:rsidRPr="000666CA">
        <w:rPr>
          <w:rFonts w:ascii="Angsana New" w:hAnsi="Angsana New"/>
          <w:sz w:val="30"/>
          <w:szCs w:val="30"/>
        </w:rPr>
        <w:t>,</w:t>
      </w:r>
      <w:r w:rsidR="001315F1" w:rsidRPr="001315F1">
        <w:rPr>
          <w:rFonts w:ascii="Angsana New" w:hAnsi="Angsana New" w:hint="cs"/>
          <w:sz w:val="30"/>
          <w:szCs w:val="30"/>
        </w:rPr>
        <w:t>305</w:t>
      </w:r>
      <w:r w:rsidR="00E11E99" w:rsidRPr="000666CA">
        <w:rPr>
          <w:rFonts w:ascii="Angsana New" w:hAnsi="Angsana New" w:hint="cs"/>
          <w:sz w:val="30"/>
          <w:szCs w:val="30"/>
          <w:cs/>
        </w:rPr>
        <w:t>.</w:t>
      </w:r>
      <w:r w:rsidR="001315F1" w:rsidRPr="001315F1">
        <w:rPr>
          <w:rFonts w:ascii="Angsana New" w:hAnsi="Angsana New" w:hint="cs"/>
          <w:sz w:val="30"/>
          <w:szCs w:val="30"/>
        </w:rPr>
        <w:t>10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0666CA">
        <w:rPr>
          <w:rFonts w:ascii="Angsana New" w:hAnsi="Angsana New" w:hint="cs"/>
          <w:sz w:val="30"/>
          <w:szCs w:val="30"/>
          <w:cs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>(ดูหมาย</w:t>
      </w:r>
      <w:r w:rsidRPr="001208B2">
        <w:rPr>
          <w:rFonts w:ascii="Angsana New" w:hAnsi="Angsana New" w:hint="cs"/>
          <w:sz w:val="30"/>
          <w:szCs w:val="30"/>
          <w:cs/>
        </w:rPr>
        <w:t xml:space="preserve">เหตุข้อ </w:t>
      </w:r>
      <w:r w:rsidR="00C00EF2">
        <w:rPr>
          <w:rFonts w:ascii="Angsana New" w:hAnsi="Angsana New"/>
          <w:sz w:val="30"/>
          <w:szCs w:val="30"/>
        </w:rPr>
        <w:t>7</w:t>
      </w:r>
      <w:r w:rsidRPr="001208B2">
        <w:rPr>
          <w:rFonts w:ascii="Angsana New" w:hAnsi="Angsana New" w:hint="cs"/>
          <w:sz w:val="30"/>
          <w:szCs w:val="30"/>
          <w:cs/>
        </w:rPr>
        <w:t>)</w:t>
      </w:r>
    </w:p>
    <w:p w14:paraId="4FDA5740" w14:textId="77777777" w:rsidR="002A5A79" w:rsidRPr="006A0472" w:rsidRDefault="002A5A79" w:rsidP="002A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65210E3" w14:textId="7FE8A700" w:rsidR="002A5A79" w:rsidRPr="0082412F" w:rsidRDefault="002A5A79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047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5AF0">
        <w:rPr>
          <w:rFonts w:ascii="Angsana New" w:hAnsi="Angsana New"/>
          <w:sz w:val="30"/>
          <w:szCs w:val="30"/>
        </w:rPr>
        <w:t xml:space="preserve">30 </w:t>
      </w:r>
      <w:r w:rsidR="008E5AF0">
        <w:rPr>
          <w:rFonts w:ascii="Angsana New" w:hAnsi="Angsana New" w:hint="cs"/>
          <w:sz w:val="30"/>
          <w:szCs w:val="30"/>
          <w:cs/>
        </w:rPr>
        <w:t>กันยายน</w:t>
      </w:r>
      <w:r w:rsidR="008E5AF0" w:rsidRPr="00DB2DB7">
        <w:rPr>
          <w:rFonts w:ascii="Angsana New" w:hAnsi="Angsana New" w:hint="cs"/>
          <w:sz w:val="30"/>
          <w:szCs w:val="30"/>
          <w:cs/>
        </w:rPr>
        <w:t xml:space="preserve"> </w:t>
      </w:r>
      <w:r w:rsidR="008E5AF0" w:rsidRPr="00DB2DB7">
        <w:rPr>
          <w:rFonts w:ascii="Angsana New" w:hAnsi="Angsana New" w:hint="cs"/>
          <w:sz w:val="30"/>
          <w:szCs w:val="30"/>
        </w:rPr>
        <w:t>256</w:t>
      </w:r>
      <w:r w:rsidR="008E5AF0" w:rsidRPr="00DB2DB7">
        <w:rPr>
          <w:rFonts w:ascii="Angsana New" w:hAnsi="Angsana New"/>
          <w:sz w:val="30"/>
          <w:szCs w:val="30"/>
        </w:rPr>
        <w:t>5</w:t>
      </w:r>
      <w:r w:rsidR="008E5AF0" w:rsidRPr="00DB2DB7">
        <w:rPr>
          <w:rFonts w:ascii="Angsana New" w:hAnsi="Angsana New" w:hint="cs"/>
          <w:sz w:val="30"/>
          <w:szCs w:val="30"/>
          <w:cs/>
        </w:rPr>
        <w:t xml:space="preserve"> </w:t>
      </w:r>
      <w:r w:rsidRPr="006A0472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6A0472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6A0472">
        <w:rPr>
          <w:rFonts w:ascii="Angsana New" w:hAnsi="Angsana New"/>
          <w:sz w:val="30"/>
          <w:szCs w:val="30"/>
        </w:rPr>
        <w:br/>
      </w:r>
      <w:r w:rsidR="003E1A03" w:rsidRPr="006A0472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6A0472">
        <w:rPr>
          <w:rFonts w:ascii="Angsana New" w:hAnsi="Angsana New" w:hint="cs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6A0472">
        <w:rPr>
          <w:rFonts w:ascii="Angsana New" w:hAnsi="Angsana New"/>
          <w:sz w:val="30"/>
          <w:szCs w:val="30"/>
        </w:rPr>
        <w:t xml:space="preserve"> </w:t>
      </w:r>
      <w:r w:rsidR="00B165D6" w:rsidRPr="006A0472">
        <w:rPr>
          <w:rFonts w:ascii="Angsana New" w:hAnsi="Angsana New"/>
          <w:sz w:val="30"/>
          <w:szCs w:val="30"/>
        </w:rPr>
        <w:br/>
      </w:r>
      <w:r w:rsidRPr="006A0472">
        <w:rPr>
          <w:rFonts w:ascii="Angsana New" w:hAnsi="Angsana New" w:hint="cs"/>
          <w:sz w:val="30"/>
          <w:szCs w:val="30"/>
          <w:cs/>
        </w:rPr>
        <w:t>(ดู</w:t>
      </w:r>
      <w:r w:rsidRPr="001208B2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C00EF2">
        <w:rPr>
          <w:rFonts w:ascii="Angsana New" w:hAnsi="Angsana New"/>
          <w:sz w:val="30"/>
          <w:szCs w:val="30"/>
        </w:rPr>
        <w:t>7</w:t>
      </w:r>
      <w:r w:rsidRPr="001208B2">
        <w:rPr>
          <w:rFonts w:ascii="Angsana New" w:hAnsi="Angsana New" w:hint="cs"/>
          <w:sz w:val="30"/>
          <w:szCs w:val="30"/>
        </w:rPr>
        <w:t>)</w:t>
      </w:r>
    </w:p>
    <w:p w14:paraId="155E97C1" w14:textId="41F62C0D" w:rsidR="002D526E" w:rsidRDefault="002D526E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04C7F7" w14:textId="5EE506CF" w:rsidR="006C6D26" w:rsidRDefault="006C6D26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F07EEF" w14:textId="77777777" w:rsidR="00965541" w:rsidRPr="00643585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D427D06" w14:textId="77777777" w:rsidR="00F51C30" w:rsidRDefault="00F51C30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71E1DD" w14:textId="13C686D2" w:rsidR="00EB1AC1" w:rsidRDefault="00820C85" w:rsidP="00EB1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</w:t>
      </w:r>
      <w:r w:rsidR="00EB1AC1" w:rsidRPr="00D246FB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EB1AC1"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E5AF0">
        <w:rPr>
          <w:rFonts w:ascii="Angsana New" w:hAnsi="Angsana New"/>
          <w:spacing w:val="-2"/>
          <w:sz w:val="30"/>
          <w:szCs w:val="30"/>
        </w:rPr>
        <w:t xml:space="preserve">30 </w:t>
      </w:r>
      <w:r w:rsidR="008E5AF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EB1A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B1AC1" w:rsidRPr="00492DC5">
        <w:rPr>
          <w:rFonts w:ascii="Angsana New" w:hAnsi="Angsana New"/>
          <w:spacing w:val="-2"/>
          <w:sz w:val="30"/>
          <w:szCs w:val="30"/>
        </w:rPr>
        <w:t>2565</w:t>
      </w:r>
      <w:r w:rsidR="00EB1AC1"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0F2B893" w14:textId="4066865F" w:rsidR="00EB1AC1" w:rsidRDefault="00EB1AC1" w:rsidP="00EB1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180434" w:rsidRPr="00F96466" w14:paraId="248B3CAF" w14:textId="77777777" w:rsidTr="00180434">
        <w:trPr>
          <w:tblHeader/>
        </w:trPr>
        <w:tc>
          <w:tcPr>
            <w:tcW w:w="3150" w:type="dxa"/>
            <w:shd w:val="clear" w:color="auto" w:fill="auto"/>
          </w:tcPr>
          <w:p w14:paraId="2A47BFA2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1D8F7BC0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0434" w:rsidRPr="00F96466" w14:paraId="30CE7860" w14:textId="77777777" w:rsidTr="004E04FB">
        <w:trPr>
          <w:tblHeader/>
        </w:trPr>
        <w:tc>
          <w:tcPr>
            <w:tcW w:w="3150" w:type="dxa"/>
            <w:shd w:val="clear" w:color="auto" w:fill="auto"/>
          </w:tcPr>
          <w:p w14:paraId="0CA3C771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0226E091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  <w:hideMark/>
          </w:tcPr>
          <w:p w14:paraId="2881DC17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  <w:hideMark/>
          </w:tcPr>
          <w:p w14:paraId="18E527CA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  <w:hideMark/>
          </w:tcPr>
          <w:p w14:paraId="2A343B2A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กำหนดชำระคืน</w:t>
            </w:r>
          </w:p>
        </w:tc>
      </w:tr>
      <w:tr w:rsidR="00180434" w:rsidRPr="00F96466" w14:paraId="449F65BE" w14:textId="77777777" w:rsidTr="004E04FB">
        <w:trPr>
          <w:tblHeader/>
        </w:trPr>
        <w:tc>
          <w:tcPr>
            <w:tcW w:w="3150" w:type="dxa"/>
            <w:shd w:val="clear" w:color="auto" w:fill="auto"/>
          </w:tcPr>
          <w:p w14:paraId="7BECC49A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3F3DF5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2638BD24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63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hideMark/>
          </w:tcPr>
          <w:p w14:paraId="69BCDF73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63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0DD522A9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80434" w:rsidRPr="00F96466" w14:paraId="29AAF05C" w14:textId="77777777" w:rsidTr="004E04FB">
        <w:tc>
          <w:tcPr>
            <w:tcW w:w="3150" w:type="dxa"/>
            <w:shd w:val="clear" w:color="auto" w:fill="auto"/>
            <w:hideMark/>
          </w:tcPr>
          <w:p w14:paraId="320EF447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64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02BE21DC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25B522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68A2CCBE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48957B60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434" w:rsidRPr="00F96466" w14:paraId="362246B2" w14:textId="77777777" w:rsidTr="004E04FB">
        <w:tc>
          <w:tcPr>
            <w:tcW w:w="3150" w:type="dxa"/>
            <w:shd w:val="clear" w:color="auto" w:fill="auto"/>
            <w:hideMark/>
          </w:tcPr>
          <w:p w14:paraId="1DD3D523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4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62A45FC7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6FB3ABF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7F0988F9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2BD8C5A0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434" w:rsidRPr="00E341B8" w14:paraId="72CB561D" w14:textId="77777777" w:rsidTr="004E04FB">
        <w:tc>
          <w:tcPr>
            <w:tcW w:w="3150" w:type="dxa"/>
            <w:shd w:val="clear" w:color="auto" w:fill="auto"/>
          </w:tcPr>
          <w:p w14:paraId="5BFEDDA6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41B8">
              <w:rPr>
                <w:rFonts w:asciiTheme="majorBidi" w:hAnsi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350" w:type="dxa"/>
            <w:shd w:val="clear" w:color="auto" w:fill="auto"/>
            <w:hideMark/>
          </w:tcPr>
          <w:p w14:paraId="5B8A11FA" w14:textId="252BCB63" w:rsidR="00180434" w:rsidRPr="005963DB" w:rsidRDefault="00FC50F1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5AE09A81" w14:textId="76C56A6B" w:rsidR="00180434" w:rsidRPr="005963DB" w:rsidRDefault="001315F1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1315F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535" w:type="dxa"/>
            <w:shd w:val="clear" w:color="auto" w:fill="auto"/>
            <w:hideMark/>
          </w:tcPr>
          <w:p w14:paraId="75943C46" w14:textId="3E58A7E3" w:rsidR="00180434" w:rsidRPr="005963DB" w:rsidRDefault="001315F1" w:rsidP="004E04F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315F1">
              <w:rPr>
                <w:rFonts w:asciiTheme="majorBidi" w:hAnsiTheme="majorBidi" w:hint="cs"/>
                <w:spacing w:val="-2"/>
                <w:sz w:val="30"/>
                <w:szCs w:val="30"/>
              </w:rPr>
              <w:t>3</w:t>
            </w:r>
            <w:r w:rsidR="00180434" w:rsidRPr="005963DB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.</w:t>
            </w:r>
            <w:r w:rsidRPr="001315F1">
              <w:rPr>
                <w:rFonts w:asciiTheme="majorBidi" w:hAnsiTheme="majorBidi" w:hint="cs"/>
                <w:spacing w:val="-2"/>
                <w:sz w:val="30"/>
                <w:szCs w:val="30"/>
              </w:rPr>
              <w:t>35</w:t>
            </w:r>
          </w:p>
        </w:tc>
        <w:tc>
          <w:tcPr>
            <w:tcW w:w="2425" w:type="dxa"/>
            <w:shd w:val="clear" w:color="auto" w:fill="auto"/>
            <w:hideMark/>
          </w:tcPr>
          <w:p w14:paraId="52D93B78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</w:pPr>
            <w:r w:rsidRPr="005963DB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80434" w:rsidRPr="00E341B8" w14:paraId="00E7745F" w14:textId="77777777" w:rsidTr="004E04FB">
        <w:tc>
          <w:tcPr>
            <w:tcW w:w="3150" w:type="dxa"/>
            <w:shd w:val="clear" w:color="auto" w:fill="auto"/>
          </w:tcPr>
          <w:p w14:paraId="7DB38979" w14:textId="77777777" w:rsidR="00180434" w:rsidRPr="00F96466" w:rsidRDefault="00180434" w:rsidP="004E04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41B8">
              <w:rPr>
                <w:rFonts w:asciiTheme="majorBidi" w:hAnsi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shd w:val="clear" w:color="auto" w:fill="auto"/>
          </w:tcPr>
          <w:p w14:paraId="6BADD95F" w14:textId="4B765DF0" w:rsidR="00180434" w:rsidRPr="005963DB" w:rsidRDefault="004E03B6" w:rsidP="004E04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0778F971" w14:textId="40982ADA" w:rsidR="00180434" w:rsidRPr="005963DB" w:rsidRDefault="001315F1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1315F1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1535" w:type="dxa"/>
            <w:shd w:val="clear" w:color="auto" w:fill="auto"/>
          </w:tcPr>
          <w:p w14:paraId="47061521" w14:textId="20B0D75E" w:rsidR="00180434" w:rsidRPr="005963DB" w:rsidRDefault="001315F1" w:rsidP="004E04F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1315F1">
              <w:rPr>
                <w:rFonts w:asciiTheme="majorBidi" w:hAnsiTheme="majorBidi" w:hint="cs"/>
                <w:spacing w:val="-2"/>
                <w:sz w:val="30"/>
                <w:szCs w:val="30"/>
              </w:rPr>
              <w:t>2</w:t>
            </w:r>
            <w:r w:rsidR="00180434" w:rsidRPr="005963DB">
              <w:rPr>
                <w:rFonts w:asciiTheme="majorBidi" w:hAnsiTheme="majorBidi"/>
                <w:spacing w:val="-2"/>
                <w:sz w:val="30"/>
                <w:szCs w:val="30"/>
              </w:rPr>
              <w:t>.</w:t>
            </w:r>
            <w:r w:rsidR="00180434" w:rsidRPr="005963DB">
              <w:rPr>
                <w:rFonts w:asciiTheme="majorBidi" w:hAnsiTheme="majorBidi" w:hint="cs"/>
                <w:spacing w:val="-2"/>
                <w:sz w:val="30"/>
                <w:szCs w:val="30"/>
              </w:rPr>
              <w:t>55</w:t>
            </w:r>
            <w:r w:rsidR="00180434" w:rsidRPr="005963DB">
              <w:rPr>
                <w:rFonts w:asciiTheme="majorBidi" w:hAnsiTheme="majorBidi"/>
                <w:spacing w:val="-2"/>
                <w:sz w:val="30"/>
                <w:szCs w:val="30"/>
              </w:rPr>
              <w:t xml:space="preserve"> -  3.</w:t>
            </w:r>
            <w:r w:rsidRPr="001315F1">
              <w:rPr>
                <w:rFonts w:asciiTheme="majorBidi" w:hAnsiTheme="majorBidi" w:hint="cs"/>
                <w:spacing w:val="-2"/>
                <w:sz w:val="30"/>
                <w:szCs w:val="30"/>
              </w:rPr>
              <w:t>62</w:t>
            </w:r>
          </w:p>
        </w:tc>
        <w:tc>
          <w:tcPr>
            <w:tcW w:w="2425" w:type="dxa"/>
            <w:shd w:val="clear" w:color="auto" w:fill="auto"/>
          </w:tcPr>
          <w:p w14:paraId="4F656BDA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63DB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180434" w:rsidRPr="0027547B" w14:paraId="30A7ADE5" w14:textId="77777777" w:rsidTr="004E04FB">
        <w:tc>
          <w:tcPr>
            <w:tcW w:w="3150" w:type="dxa"/>
            <w:hideMark/>
          </w:tcPr>
          <w:p w14:paraId="4A6822BF" w14:textId="77777777" w:rsidR="00180434" w:rsidRPr="0027547B" w:rsidRDefault="00180434" w:rsidP="004E04F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hideMark/>
          </w:tcPr>
          <w:p w14:paraId="1809E91C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4F408F71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hideMark/>
          </w:tcPr>
          <w:p w14:paraId="7ACBCBB2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77527036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0434" w:rsidRPr="00F96466" w14:paraId="5504B94B" w14:textId="77777777" w:rsidTr="004E04FB">
        <w:tc>
          <w:tcPr>
            <w:tcW w:w="3150" w:type="dxa"/>
          </w:tcPr>
          <w:p w14:paraId="2BC701C9" w14:textId="77777777" w:rsidR="00180434" w:rsidRPr="00F96466" w:rsidRDefault="00180434" w:rsidP="004E04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4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C9C3C76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C8366F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7BDD29AC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E949428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0434" w:rsidRPr="00F96466" w14:paraId="075E7C0E" w14:textId="77777777" w:rsidTr="004E04FB">
        <w:tc>
          <w:tcPr>
            <w:tcW w:w="3150" w:type="dxa"/>
            <w:hideMark/>
          </w:tcPr>
          <w:p w14:paraId="31454857" w14:textId="77777777" w:rsidR="00180434" w:rsidRPr="00F96466" w:rsidRDefault="00180434" w:rsidP="004E04F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4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49F50021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12D99D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9333DE5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DDA3636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434" w:rsidRPr="00F96466" w14:paraId="299B19EC" w14:textId="77777777" w:rsidTr="004E04FB">
        <w:tc>
          <w:tcPr>
            <w:tcW w:w="3150" w:type="dxa"/>
            <w:hideMark/>
          </w:tcPr>
          <w:p w14:paraId="4EC9CEAC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6466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2F0A6F0F" w14:textId="5718F15F" w:rsidR="00180434" w:rsidRPr="005963DB" w:rsidRDefault="00180434" w:rsidP="004E04FB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5,000</w:t>
            </w:r>
          </w:p>
          <w:p w14:paraId="3E534C5F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CA59BA6" w14:textId="77777777" w:rsidR="00180434" w:rsidRPr="005963DB" w:rsidRDefault="00180434" w:rsidP="003C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35" w:type="dxa"/>
          </w:tcPr>
          <w:p w14:paraId="1850FF8E" w14:textId="433DE86A" w:rsidR="00180434" w:rsidRPr="005963DB" w:rsidRDefault="005963DB" w:rsidP="005963DB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อัตราร้อยละคงที่ </w:t>
            </w:r>
          </w:p>
        </w:tc>
        <w:tc>
          <w:tcPr>
            <w:tcW w:w="2425" w:type="dxa"/>
          </w:tcPr>
          <w:p w14:paraId="7668B2AA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ภายในเดือนมีนาคม </w:t>
            </w:r>
            <w:r w:rsidRPr="005963D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80434" w:rsidRPr="00F96466" w14:paraId="2FA7DD53" w14:textId="77777777" w:rsidTr="004E04FB">
        <w:tc>
          <w:tcPr>
            <w:tcW w:w="3150" w:type="dxa"/>
            <w:hideMark/>
          </w:tcPr>
          <w:p w14:paraId="3E3E3772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6466">
              <w:rPr>
                <w:rFonts w:ascii="Angsana New" w:hAnsi="Angsana New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73E1D98B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A638E20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4,632</w:t>
            </w:r>
            <w:r w:rsidRPr="005963DB">
              <w:rPr>
                <w:rFonts w:ascii="Angsana New" w:hAnsi="Angsana New"/>
                <w:sz w:val="30"/>
                <w:szCs w:val="30"/>
              </w:rPr>
              <w:br/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1850395E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8B59986" w14:textId="77777777" w:rsidR="00180434" w:rsidRPr="005963DB" w:rsidRDefault="00180434" w:rsidP="003C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3,075</w:t>
            </w:r>
          </w:p>
          <w:p w14:paraId="49CF835E" w14:textId="77777777" w:rsidR="00180434" w:rsidRPr="005963DB" w:rsidRDefault="00180434" w:rsidP="003C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  <w:p w14:paraId="38EF973F" w14:textId="77777777" w:rsidR="00180434" w:rsidRPr="005963DB" w:rsidRDefault="00180434" w:rsidP="003C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  <w:hideMark/>
          </w:tcPr>
          <w:p w14:paraId="5A8A2D84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963DB">
              <w:rPr>
                <w:rFonts w:ascii="Angsana New" w:hAnsi="Angsana New"/>
                <w:sz w:val="30"/>
                <w:szCs w:val="30"/>
              </w:rPr>
              <w:t>3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020114CC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5963D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5963DB">
              <w:rPr>
                <w:rFonts w:ascii="Angsana New" w:hAnsi="Angsana New"/>
                <w:spacing w:val="-8"/>
                <w:sz w:val="30"/>
                <w:szCs w:val="30"/>
              </w:rPr>
              <w:t xml:space="preserve">12 </w:t>
            </w:r>
            <w:r w:rsidRPr="005963D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Pr="005963DB">
              <w:rPr>
                <w:rFonts w:ascii="Angsana New" w:hAnsi="Angsana New"/>
                <w:spacing w:val="-8"/>
                <w:sz w:val="30"/>
                <w:szCs w:val="30"/>
              </w:rPr>
              <w:t xml:space="preserve">2563 </w:t>
            </w:r>
            <w:r w:rsidRPr="005963D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Pr="005963DB">
              <w:rPr>
                <w:rFonts w:ascii="Angsana New" w:hAnsi="Angsana New"/>
                <w:spacing w:val="-8"/>
                <w:sz w:val="30"/>
                <w:szCs w:val="30"/>
              </w:rPr>
              <w:t>2575</w:t>
            </w:r>
          </w:p>
          <w:p w14:paraId="7E87828A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</w:tr>
      <w:tr w:rsidR="00180434" w:rsidRPr="00F96466" w14:paraId="1ABA41CA" w14:textId="77777777" w:rsidTr="004E04FB">
        <w:tc>
          <w:tcPr>
            <w:tcW w:w="3150" w:type="dxa"/>
          </w:tcPr>
          <w:p w14:paraId="55E28700" w14:textId="77777777" w:rsidR="00180434" w:rsidRPr="00F96466" w:rsidRDefault="00180434" w:rsidP="004E04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964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E6200A3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6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40BF4DCC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2,205</w:t>
            </w:r>
          </w:p>
          <w:p w14:paraId="06186A32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71AEC6E5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535" w:type="dxa"/>
            <w:shd w:val="clear" w:color="auto" w:fill="auto"/>
            <w:hideMark/>
          </w:tcPr>
          <w:p w14:paraId="59112B03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อัตราร้อยละคงที่ 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02ABFA9E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ถึงเดือนธันวาคม </w:t>
            </w:r>
            <w:r w:rsidRPr="005963D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80434" w:rsidRPr="00F96466" w14:paraId="035BF921" w14:textId="77777777" w:rsidTr="004E04FB">
        <w:tc>
          <w:tcPr>
            <w:tcW w:w="3150" w:type="dxa"/>
            <w:hideMark/>
          </w:tcPr>
          <w:p w14:paraId="767A934F" w14:textId="77777777" w:rsidR="00180434" w:rsidRPr="00F96466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6466">
              <w:rPr>
                <w:rFonts w:ascii="Angsana New" w:hAnsi="Angsana New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577245FE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324</w:t>
            </w:r>
          </w:p>
          <w:p w14:paraId="55F40AB2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0E4B3E50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535" w:type="dxa"/>
            <w:shd w:val="clear" w:color="auto" w:fill="auto"/>
            <w:hideMark/>
          </w:tcPr>
          <w:p w14:paraId="77A228E6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2307F558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ถึงเดือนธันวาคม </w:t>
            </w:r>
            <w:r w:rsidRPr="005963D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721E1" w:rsidRPr="00F96466" w14:paraId="19048D05" w14:textId="77777777" w:rsidTr="004E04FB">
        <w:tc>
          <w:tcPr>
            <w:tcW w:w="3150" w:type="dxa"/>
          </w:tcPr>
          <w:p w14:paraId="78B43BF1" w14:textId="77777777" w:rsidR="002721E1" w:rsidRPr="00F96466" w:rsidRDefault="002721E1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56C8D0E" w14:textId="77777777" w:rsidR="002721E1" w:rsidRPr="005963DB" w:rsidRDefault="002721E1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6C1958" w14:textId="77777777" w:rsidR="002721E1" w:rsidRPr="005963DB" w:rsidRDefault="002721E1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6E1514D7" w14:textId="77777777" w:rsidR="002721E1" w:rsidRPr="005963DB" w:rsidRDefault="002721E1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39CD6E12" w14:textId="77777777" w:rsidR="002721E1" w:rsidRPr="005963DB" w:rsidRDefault="002721E1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21FC" w:rsidRPr="00F96466" w14:paraId="032ABF7B" w14:textId="77777777" w:rsidTr="004E04FB">
        <w:tc>
          <w:tcPr>
            <w:tcW w:w="3150" w:type="dxa"/>
          </w:tcPr>
          <w:p w14:paraId="1B6DE3E8" w14:textId="77777777" w:rsidR="001721FC" w:rsidRPr="00F96466" w:rsidRDefault="001721FC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CCF965" w14:textId="77777777" w:rsidR="001721FC" w:rsidRPr="005963DB" w:rsidRDefault="001721FC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8887CA" w14:textId="77777777" w:rsidR="001721FC" w:rsidRPr="005963DB" w:rsidRDefault="001721FC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03CDF9AC" w14:textId="77777777" w:rsidR="001721FC" w:rsidRPr="005963DB" w:rsidRDefault="001721FC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0FEFF22F" w14:textId="77777777" w:rsidR="001721FC" w:rsidRPr="005963DB" w:rsidRDefault="001721FC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27547B" w14:paraId="664E7249" w14:textId="77777777" w:rsidTr="004E04FB">
        <w:tc>
          <w:tcPr>
            <w:tcW w:w="3150" w:type="dxa"/>
          </w:tcPr>
          <w:p w14:paraId="7A711764" w14:textId="46DD2BC0" w:rsidR="00180434" w:rsidRPr="00F96466" w:rsidRDefault="00180434" w:rsidP="004E04FB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4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5F9B3E34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AE39DD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3EEBF7B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934B69D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27547B" w14:paraId="1555522D" w14:textId="77777777" w:rsidTr="004E04FB">
        <w:tc>
          <w:tcPr>
            <w:tcW w:w="3150" w:type="dxa"/>
            <w:hideMark/>
          </w:tcPr>
          <w:p w14:paraId="6A833EC5" w14:textId="77777777" w:rsidR="00180434" w:rsidRPr="00F96466" w:rsidRDefault="00180434" w:rsidP="004E04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4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480C0D1E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6013EA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DE8AD95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2580219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29207A" w14:paraId="41EA0D89" w14:textId="77777777" w:rsidTr="004E04FB">
        <w:tc>
          <w:tcPr>
            <w:tcW w:w="3150" w:type="dxa"/>
            <w:hideMark/>
          </w:tcPr>
          <w:p w14:paraId="053E3AB4" w14:textId="77777777" w:rsidR="00180434" w:rsidRPr="0029207A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207A">
              <w:rPr>
                <w:rFonts w:ascii="Angsana New" w:hAnsi="Angsana New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3F5EC144" w14:textId="77777777" w:rsidR="00180434" w:rsidRPr="0029207A" w:rsidRDefault="00180434" w:rsidP="004E04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7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207A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1350" w:type="dxa"/>
          </w:tcPr>
          <w:p w14:paraId="3129182F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312</w:t>
            </w:r>
            <w:r w:rsidRPr="005963DB">
              <w:rPr>
                <w:rFonts w:ascii="Angsana New" w:hAnsi="Angsana New"/>
                <w:sz w:val="30"/>
                <w:szCs w:val="30"/>
              </w:rPr>
              <w:br/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10918BAF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4,865</w:t>
            </w:r>
          </w:p>
        </w:tc>
        <w:tc>
          <w:tcPr>
            <w:tcW w:w="1535" w:type="dxa"/>
          </w:tcPr>
          <w:p w14:paraId="3AA86C6D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 xml:space="preserve">BBSY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A545FBF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ตั้งแต่เดือนตุลาคม 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Pr="005963D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80434" w:rsidRPr="00C73204" w14:paraId="1C8F45B3" w14:textId="77777777" w:rsidTr="004E04FB">
        <w:tc>
          <w:tcPr>
            <w:tcW w:w="3150" w:type="dxa"/>
            <w:hideMark/>
          </w:tcPr>
          <w:p w14:paraId="4B1610DE" w14:textId="5C0813B1" w:rsidR="00180434" w:rsidRPr="00C91A78" w:rsidRDefault="00180434" w:rsidP="004E04FB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  <w:r w:rsidRPr="00C91A78">
              <w:rPr>
                <w:rFonts w:ascii="Angsana New" w:hAnsi="Angsana New"/>
                <w:sz w:val="30"/>
                <w:szCs w:val="30"/>
              </w:rPr>
              <w:t xml:space="preserve">RATCH-Australia Renewables </w:t>
            </w:r>
            <w:r w:rsidR="00EB342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EB34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91A78">
              <w:rPr>
                <w:rFonts w:ascii="Angsana New" w:hAnsi="Angsana New"/>
                <w:sz w:val="30"/>
                <w:szCs w:val="30"/>
              </w:rPr>
              <w:t xml:space="preserve">(Holdings) Pty. Ltd.   </w:t>
            </w:r>
            <w:r w:rsidRPr="00C91A7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2891F528" w14:textId="77777777" w:rsidR="00180434" w:rsidRPr="0029207A" w:rsidRDefault="00180434" w:rsidP="00A230AB">
            <w:pPr>
              <w:pStyle w:val="BodyText"/>
              <w:ind w:left="227" w:right="17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C91A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(บริษัทย่อยของ บริษัท ราช-ออสเตรเลีย คอร์ปอเรชั่น จำกัด)</w:t>
            </w:r>
          </w:p>
        </w:tc>
        <w:tc>
          <w:tcPr>
            <w:tcW w:w="1350" w:type="dxa"/>
            <w:hideMark/>
          </w:tcPr>
          <w:p w14:paraId="0276D793" w14:textId="4CF7C48E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4</w:t>
            </w:r>
            <w:r w:rsidR="001315F1" w:rsidRPr="001315F1">
              <w:rPr>
                <w:rFonts w:ascii="Angsana New" w:hAnsi="Angsana New" w:hint="cs"/>
                <w:sz w:val="30"/>
                <w:szCs w:val="30"/>
              </w:rPr>
              <w:t>77</w:t>
            </w:r>
            <w:r w:rsidRPr="005963DB">
              <w:rPr>
                <w:rFonts w:ascii="Angsana New" w:hAnsi="Angsana New" w:hint="cs"/>
                <w:sz w:val="30"/>
                <w:szCs w:val="30"/>
              </w:rPr>
              <w:br/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  <w:hideMark/>
          </w:tcPr>
          <w:p w14:paraId="2438E64A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11,612</w:t>
            </w:r>
          </w:p>
        </w:tc>
        <w:tc>
          <w:tcPr>
            <w:tcW w:w="1535" w:type="dxa"/>
            <w:hideMark/>
          </w:tcPr>
          <w:p w14:paraId="35E76E17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0A774499" w14:textId="0ABB5A5A" w:rsidR="00180434" w:rsidRPr="007D6884" w:rsidRDefault="00180434" w:rsidP="007D6884">
            <w:pPr>
              <w:pStyle w:val="BodyText"/>
              <w:spacing w:after="0"/>
              <w:ind w:right="-10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688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="001315F1" w:rsidRPr="007D6884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7D688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ปี และ </w:t>
            </w:r>
            <w:r w:rsidR="001315F1" w:rsidRPr="007D6884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7D688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ปี ตั้งแต่เดือนกันยายน </w:t>
            </w:r>
            <w:r w:rsidR="001315F1" w:rsidRPr="007D6884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Pr="007D688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="001315F1" w:rsidRPr="007D6884">
              <w:rPr>
                <w:rFonts w:ascii="Angsana New" w:hAnsi="Angsana New"/>
                <w:spacing w:val="-4"/>
                <w:sz w:val="30"/>
                <w:szCs w:val="30"/>
              </w:rPr>
              <w:t>2570</w:t>
            </w:r>
            <w:r w:rsidRPr="007D688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="001315F1" w:rsidRPr="007D6884">
              <w:rPr>
                <w:rFonts w:ascii="Angsana New" w:hAnsi="Angsana New"/>
                <w:spacing w:val="-4"/>
                <w:sz w:val="30"/>
                <w:szCs w:val="30"/>
              </w:rPr>
              <w:t>2572</w:t>
            </w:r>
          </w:p>
        </w:tc>
      </w:tr>
      <w:tr w:rsidR="00180434" w:rsidRPr="00644854" w14:paraId="001BA70D" w14:textId="77777777" w:rsidTr="004E04FB">
        <w:tc>
          <w:tcPr>
            <w:tcW w:w="3150" w:type="dxa"/>
            <w:vAlign w:val="bottom"/>
          </w:tcPr>
          <w:p w14:paraId="3F71ACA2" w14:textId="77777777" w:rsidR="00180434" w:rsidRPr="00644854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4854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06F89D12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</w:tcPr>
          <w:p w14:paraId="0AAE6354" w14:textId="3D0364CC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4,</w:t>
            </w:r>
            <w:r w:rsidR="001315F1" w:rsidRPr="001315F1">
              <w:rPr>
                <w:rFonts w:ascii="Angsana New" w:hAnsi="Angsana New" w:hint="cs"/>
                <w:sz w:val="30"/>
                <w:szCs w:val="30"/>
              </w:rPr>
              <w:t>928</w:t>
            </w:r>
          </w:p>
        </w:tc>
        <w:tc>
          <w:tcPr>
            <w:tcW w:w="1535" w:type="dxa"/>
          </w:tcPr>
          <w:p w14:paraId="5F25524C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5963D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ร้อยละคงที่</w:t>
            </w:r>
          </w:p>
        </w:tc>
        <w:tc>
          <w:tcPr>
            <w:tcW w:w="2425" w:type="dxa"/>
          </w:tcPr>
          <w:p w14:paraId="35D32412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ในระยะเวลา </w:t>
            </w:r>
            <w:r w:rsidRPr="005963D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ปี ตั้งแต่</w:t>
            </w:r>
          </w:p>
        </w:tc>
      </w:tr>
      <w:tr w:rsidR="00180434" w:rsidRPr="00644854" w14:paraId="02AC767A" w14:textId="77777777" w:rsidTr="004E04FB">
        <w:tc>
          <w:tcPr>
            <w:tcW w:w="3150" w:type="dxa"/>
            <w:vAlign w:val="bottom"/>
            <w:hideMark/>
          </w:tcPr>
          <w:p w14:paraId="3FE44F67" w14:textId="77777777" w:rsidR="00180434" w:rsidRPr="00644854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4854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  <w:hideMark/>
          </w:tcPr>
          <w:p w14:paraId="34C6E64E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  <w:hideMark/>
          </w:tcPr>
          <w:p w14:paraId="4D7E15ED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hideMark/>
          </w:tcPr>
          <w:p w14:paraId="791C0BE5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4401587C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เดือนเมษายน และเดือน</w:t>
            </w:r>
          </w:p>
        </w:tc>
      </w:tr>
      <w:tr w:rsidR="00180434" w:rsidRPr="00644854" w14:paraId="53034B16" w14:textId="77777777" w:rsidTr="004E04FB">
        <w:tc>
          <w:tcPr>
            <w:tcW w:w="3150" w:type="dxa"/>
            <w:hideMark/>
          </w:tcPr>
          <w:p w14:paraId="2D49C93D" w14:textId="77777777" w:rsidR="00180434" w:rsidRPr="00644854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2B9F55E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5963DB">
              <w:rPr>
                <w:rFonts w:asciiTheme="majorBidi" w:hAnsiTheme="majorBidi" w:cstheme="majorBidi"/>
                <w:sz w:val="30"/>
                <w:szCs w:val="30"/>
                <w:cs/>
              </w:rPr>
              <w:t>หรัฐอเมริกา</w:t>
            </w:r>
          </w:p>
        </w:tc>
        <w:tc>
          <w:tcPr>
            <w:tcW w:w="990" w:type="dxa"/>
            <w:hideMark/>
          </w:tcPr>
          <w:p w14:paraId="3306D737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hideMark/>
          </w:tcPr>
          <w:p w14:paraId="287B1813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15575923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963DB">
              <w:rPr>
                <w:rFonts w:ascii="Angsana New" w:hAnsi="Angsana New" w:hint="cs"/>
                <w:sz w:val="30"/>
                <w:szCs w:val="30"/>
              </w:rPr>
              <w:t>2572</w:t>
            </w:r>
          </w:p>
        </w:tc>
      </w:tr>
      <w:tr w:rsidR="00180434" w:rsidRPr="00644854" w14:paraId="09138FBB" w14:textId="77777777" w:rsidTr="004E04FB">
        <w:tc>
          <w:tcPr>
            <w:tcW w:w="3150" w:type="dxa"/>
            <w:hideMark/>
          </w:tcPr>
          <w:p w14:paraId="40646DBF" w14:textId="77777777" w:rsidR="00180434" w:rsidRPr="00644854" w:rsidRDefault="00180434" w:rsidP="004E04F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854">
              <w:rPr>
                <w:rFonts w:asciiTheme="majorBidi" w:hAnsiTheme="majorBidi" w:cstheme="majorBidi"/>
                <w:sz w:val="30"/>
                <w:szCs w:val="30"/>
              </w:rPr>
              <w:t>PT Bajradaya Sentranusa</w:t>
            </w:r>
          </w:p>
          <w:p w14:paraId="67D321A9" w14:textId="77777777" w:rsidR="00180434" w:rsidRPr="00644854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48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4485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644854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64485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64485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6448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448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6448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6448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29BF321A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63DB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26F1E3E4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07081" w14:textId="39FB2DA9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5963DB">
              <w:rPr>
                <w:rFonts w:ascii="Angsana New" w:hAnsi="Angsana New"/>
                <w:sz w:val="30"/>
                <w:szCs w:val="30"/>
              </w:rPr>
              <w:t>,</w:t>
            </w:r>
            <w:r w:rsidR="001315F1" w:rsidRPr="001315F1">
              <w:rPr>
                <w:rFonts w:ascii="Angsana New" w:hAnsi="Angsana New" w:hint="cs"/>
                <w:sz w:val="30"/>
                <w:szCs w:val="30"/>
              </w:rPr>
              <w:t>848</w:t>
            </w:r>
          </w:p>
        </w:tc>
        <w:tc>
          <w:tcPr>
            <w:tcW w:w="1535" w:type="dxa"/>
            <w:hideMark/>
          </w:tcPr>
          <w:p w14:paraId="79A8D40F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Theme="majorBidi" w:hAnsiTheme="majorBidi" w:cstheme="majorBidi"/>
                <w:sz w:val="30"/>
                <w:szCs w:val="30"/>
              </w:rPr>
              <w:t xml:space="preserve">LIBOR </w:t>
            </w:r>
            <w:r w:rsidRPr="005963D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5CDC436D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Theme="majorBidi" w:hAnsi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5963DB">
              <w:rPr>
                <w:rFonts w:asciiTheme="majorBidi" w:hAnsiTheme="majorBidi"/>
                <w:sz w:val="30"/>
                <w:szCs w:val="30"/>
              </w:rPr>
              <w:t>15</w:t>
            </w:r>
            <w:r w:rsidRPr="005963DB">
              <w:rPr>
                <w:rFonts w:asciiTheme="majorBidi" w:hAnsi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5963DB">
              <w:rPr>
                <w:rFonts w:asciiTheme="majorBidi" w:hAnsiTheme="majorBidi"/>
                <w:sz w:val="30"/>
                <w:szCs w:val="30"/>
              </w:rPr>
              <w:t>2565</w:t>
            </w:r>
            <w:r w:rsidRPr="005963DB">
              <w:rPr>
                <w:rFonts w:asciiTheme="majorBidi" w:hAnsi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5963DB">
              <w:rPr>
                <w:rFonts w:asciiTheme="majorBidi" w:hAnsiTheme="majorBidi"/>
                <w:sz w:val="30"/>
                <w:szCs w:val="30"/>
              </w:rPr>
              <w:t>2579</w:t>
            </w:r>
          </w:p>
        </w:tc>
      </w:tr>
      <w:tr w:rsidR="00180434" w:rsidRPr="0027547B" w14:paraId="22361C35" w14:textId="77777777" w:rsidTr="004E04FB">
        <w:tc>
          <w:tcPr>
            <w:tcW w:w="3150" w:type="dxa"/>
          </w:tcPr>
          <w:p w14:paraId="4E7DB853" w14:textId="77777777" w:rsidR="00180434" w:rsidRPr="00644854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48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8151541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D34EE" w14:textId="3C39B889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315F1" w:rsidRPr="001315F1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5963DB">
              <w:rPr>
                <w:rFonts w:ascii="Angsana New" w:hAnsi="Angsana New"/>
                <w:b/>
                <w:bCs/>
                <w:sz w:val="30"/>
                <w:szCs w:val="30"/>
              </w:rPr>
              <w:t>,218</w:t>
            </w:r>
          </w:p>
        </w:tc>
        <w:tc>
          <w:tcPr>
            <w:tcW w:w="1535" w:type="dxa"/>
          </w:tcPr>
          <w:p w14:paraId="204471E5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CD2132A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27547B" w14:paraId="1125792D" w14:textId="77777777" w:rsidTr="004E04FB">
        <w:tc>
          <w:tcPr>
            <w:tcW w:w="3150" w:type="dxa"/>
          </w:tcPr>
          <w:p w14:paraId="10E4F11A" w14:textId="77777777" w:rsidR="00180434" w:rsidRPr="00644854" w:rsidRDefault="00180434" w:rsidP="00191DC1">
            <w:pPr>
              <w:pStyle w:val="BodyText"/>
              <w:spacing w:after="0"/>
              <w:ind w:right="4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48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44854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64485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4485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3A022FBD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E2F78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(928)</w:t>
            </w:r>
          </w:p>
        </w:tc>
        <w:tc>
          <w:tcPr>
            <w:tcW w:w="1535" w:type="dxa"/>
          </w:tcPr>
          <w:p w14:paraId="4C9FBED9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276963C6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27547B" w14:paraId="08514013" w14:textId="77777777" w:rsidTr="004E04FB">
        <w:tc>
          <w:tcPr>
            <w:tcW w:w="3150" w:type="dxa"/>
          </w:tcPr>
          <w:p w14:paraId="65A66972" w14:textId="77777777" w:rsidR="00180434" w:rsidRPr="00644854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48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3C2819CC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289B6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</w:rPr>
              <w:t>36,290</w:t>
            </w:r>
          </w:p>
        </w:tc>
        <w:tc>
          <w:tcPr>
            <w:tcW w:w="1535" w:type="dxa"/>
          </w:tcPr>
          <w:p w14:paraId="6A1A0CD1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46A97E1" w14:textId="77777777" w:rsidR="00180434" w:rsidRPr="005963DB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27547B" w14:paraId="6A2F7F3F" w14:textId="77777777" w:rsidTr="004E04FB">
        <w:tc>
          <w:tcPr>
            <w:tcW w:w="3150" w:type="dxa"/>
            <w:hideMark/>
          </w:tcPr>
          <w:p w14:paraId="3013C842" w14:textId="77777777" w:rsidR="00180434" w:rsidRPr="00644854" w:rsidRDefault="00180434" w:rsidP="002009E6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4854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644854"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644854">
              <w:rPr>
                <w:rFonts w:ascii="Angsana New" w:hAnsi="Angsana New"/>
                <w:spacing w:val="-8"/>
                <w:sz w:val="30"/>
                <w:szCs w:val="30"/>
                <w:cs/>
              </w:rPr>
              <w:t>ส่วนที่ถึงกำหนดชำระภายในหนึ่ง</w:t>
            </w:r>
            <w:r w:rsidRPr="0064485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hideMark/>
          </w:tcPr>
          <w:p w14:paraId="01F65E07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1E20C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(6,297)</w:t>
            </w:r>
          </w:p>
        </w:tc>
        <w:tc>
          <w:tcPr>
            <w:tcW w:w="1535" w:type="dxa"/>
            <w:hideMark/>
          </w:tcPr>
          <w:p w14:paraId="08C9C659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3FCB0299" w14:textId="77777777" w:rsidR="00180434" w:rsidRPr="005963DB" w:rsidRDefault="00180434" w:rsidP="004E04FB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434" w:rsidRPr="0027547B" w14:paraId="6DA71134" w14:textId="77777777" w:rsidTr="004E04FB">
        <w:tc>
          <w:tcPr>
            <w:tcW w:w="3150" w:type="dxa"/>
            <w:hideMark/>
          </w:tcPr>
          <w:p w14:paraId="3B3181A8" w14:textId="77777777" w:rsidR="00180434" w:rsidRPr="00644854" w:rsidRDefault="00180434" w:rsidP="004E04F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48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448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6448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547E7D7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960CD4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</w:rPr>
              <w:t>29,993</w:t>
            </w:r>
          </w:p>
        </w:tc>
        <w:tc>
          <w:tcPr>
            <w:tcW w:w="1535" w:type="dxa"/>
          </w:tcPr>
          <w:p w14:paraId="3177063F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E376193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80434" w:rsidRPr="0027547B" w14:paraId="1FD2C16D" w14:textId="77777777" w:rsidTr="007D6884">
        <w:tc>
          <w:tcPr>
            <w:tcW w:w="3150" w:type="dxa"/>
            <w:hideMark/>
          </w:tcPr>
          <w:p w14:paraId="01300CF3" w14:textId="77777777" w:rsidR="00180434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22BC4917" w14:textId="77777777" w:rsidR="005963DB" w:rsidRDefault="005963DB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5971FBB" w14:textId="77777777" w:rsidR="005963DB" w:rsidRDefault="005963DB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298519CA" w14:textId="3DEF0185" w:rsidR="005963DB" w:rsidRDefault="005963DB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51A29A7" w14:textId="77777777" w:rsidR="002721E1" w:rsidRDefault="002721E1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D4BD8B3" w14:textId="61A8F327" w:rsidR="005963DB" w:rsidRPr="0027547B" w:rsidRDefault="005963DB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1C51895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hideMark/>
          </w:tcPr>
          <w:p w14:paraId="214CBF88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85C8F1D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1EB02AF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6884" w:rsidRPr="0027547B" w14:paraId="471FDECB" w14:textId="77777777" w:rsidTr="007D6884">
        <w:tc>
          <w:tcPr>
            <w:tcW w:w="3150" w:type="dxa"/>
          </w:tcPr>
          <w:p w14:paraId="070DBCDD" w14:textId="77777777" w:rsidR="007D6884" w:rsidRDefault="007D688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513173E" w14:textId="77777777" w:rsidR="007D6884" w:rsidRPr="005963DB" w:rsidRDefault="007D688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6F7EC4" w14:textId="77777777" w:rsidR="007D6884" w:rsidRPr="005963DB" w:rsidRDefault="007D688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85EE57E" w14:textId="77777777" w:rsidR="007D6884" w:rsidRPr="005963DB" w:rsidRDefault="007D688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B96E6C4" w14:textId="77777777" w:rsidR="007D6884" w:rsidRPr="005963DB" w:rsidRDefault="007D688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79287F" w14:paraId="54B56F16" w14:textId="77777777" w:rsidTr="004E04FB">
        <w:tc>
          <w:tcPr>
            <w:tcW w:w="3150" w:type="dxa"/>
            <w:hideMark/>
          </w:tcPr>
          <w:p w14:paraId="735341DE" w14:textId="4D883C02" w:rsidR="00180434" w:rsidRPr="0079287F" w:rsidRDefault="00180434" w:rsidP="004E04FB">
            <w:pPr>
              <w:pStyle w:val="BodyText"/>
              <w:spacing w:after="0"/>
              <w:ind w:right="-17"/>
              <w:jc w:val="thaiDistribute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5C12E898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C71EE4D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19CFED12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58C690FF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0434" w:rsidRPr="0079287F" w14:paraId="6822B205" w14:textId="77777777" w:rsidTr="004E04FB">
        <w:tc>
          <w:tcPr>
            <w:tcW w:w="3150" w:type="dxa"/>
            <w:hideMark/>
          </w:tcPr>
          <w:p w14:paraId="4F7380C6" w14:textId="77777777" w:rsidR="00180434" w:rsidRPr="0079287F" w:rsidRDefault="00180434" w:rsidP="004E04FB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1D200758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70C68585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AFD3542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EF0D4DB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79287F" w14:paraId="418D4E9D" w14:textId="77777777" w:rsidTr="004E04FB">
        <w:tc>
          <w:tcPr>
            <w:tcW w:w="3150" w:type="dxa"/>
            <w:hideMark/>
          </w:tcPr>
          <w:p w14:paraId="16144934" w14:textId="77777777" w:rsidR="00180434" w:rsidRPr="0079287F" w:rsidRDefault="00180434" w:rsidP="004E04F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สหโคเจน (ชลบุรี) จำกัด </w:t>
            </w:r>
            <w:r w:rsidRPr="0079287F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(มหาชน)</w:t>
            </w:r>
          </w:p>
        </w:tc>
        <w:tc>
          <w:tcPr>
            <w:tcW w:w="1350" w:type="dxa"/>
          </w:tcPr>
          <w:p w14:paraId="23490C23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ตามที่ระบุ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44634FB0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30F4FCE3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3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63DB">
              <w:rPr>
                <w:rFonts w:ascii="Angsana New" w:hAnsi="Angsana New"/>
                <w:sz w:val="30"/>
                <w:szCs w:val="30"/>
              </w:rPr>
              <w:t>50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963DB">
              <w:rPr>
                <w:rFonts w:ascii="Angsana New" w:hAnsi="Angsana New"/>
                <w:sz w:val="30"/>
                <w:szCs w:val="30"/>
              </w:rPr>
              <w:t>4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963D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25" w:type="dxa"/>
          </w:tcPr>
          <w:p w14:paraId="41966429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ภายในปี </w:t>
            </w:r>
            <w:r w:rsidRPr="005963DB">
              <w:rPr>
                <w:rFonts w:ascii="Angsana New" w:hAnsi="Angsana New"/>
                <w:sz w:val="30"/>
                <w:szCs w:val="30"/>
              </w:rPr>
              <w:t>2569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ถึงปี </w:t>
            </w:r>
            <w:r w:rsidRPr="005963DB">
              <w:rPr>
                <w:rFonts w:ascii="Angsana New" w:hAnsi="Angsana New"/>
                <w:sz w:val="30"/>
                <w:szCs w:val="30"/>
              </w:rPr>
              <w:t xml:space="preserve">2570 </w:t>
            </w:r>
          </w:p>
        </w:tc>
      </w:tr>
      <w:tr w:rsidR="00180434" w:rsidRPr="0027547B" w14:paraId="400F941C" w14:textId="77777777" w:rsidTr="004E04FB">
        <w:tc>
          <w:tcPr>
            <w:tcW w:w="3150" w:type="dxa"/>
          </w:tcPr>
          <w:p w14:paraId="650DAF14" w14:textId="77777777" w:rsidR="00180434" w:rsidRPr="0027547B" w:rsidRDefault="00180434" w:rsidP="004E04F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59028E7F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217E1E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69F038E3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FC33D33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79287F" w14:paraId="7157D8CD" w14:textId="77777777" w:rsidTr="004E04FB">
        <w:tc>
          <w:tcPr>
            <w:tcW w:w="3150" w:type="dxa"/>
            <w:hideMark/>
          </w:tcPr>
          <w:p w14:paraId="30B1D40F" w14:textId="77777777" w:rsidR="00180434" w:rsidRPr="0079287F" w:rsidRDefault="00180434" w:rsidP="004E04F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31210DC8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1A6C53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7CBA8E9B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BFDC413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79287F" w14:paraId="74D3EA41" w14:textId="77777777" w:rsidTr="004E04FB">
        <w:tc>
          <w:tcPr>
            <w:tcW w:w="3150" w:type="dxa"/>
            <w:hideMark/>
          </w:tcPr>
          <w:p w14:paraId="522530C0" w14:textId="77777777" w:rsidR="00180434" w:rsidRPr="0079287F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7CC0E63" w14:textId="77777777" w:rsidR="00180434" w:rsidRPr="0079287F" w:rsidRDefault="00180434" w:rsidP="004E04FB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50E798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8,000</w:t>
            </w:r>
          </w:p>
          <w:p w14:paraId="3CD1A755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20D3E0C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1535" w:type="dxa"/>
          </w:tcPr>
          <w:p w14:paraId="611227DA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1.32 - 2.94</w:t>
            </w:r>
          </w:p>
        </w:tc>
        <w:tc>
          <w:tcPr>
            <w:tcW w:w="2425" w:type="dxa"/>
          </w:tcPr>
          <w:p w14:paraId="108FB9B4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5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 xml:space="preserve">10 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ปี และ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15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2566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2573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และปี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2578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80434" w:rsidRPr="0079287F" w14:paraId="01ECB539" w14:textId="77777777" w:rsidTr="004E04FB">
        <w:tc>
          <w:tcPr>
            <w:tcW w:w="3150" w:type="dxa"/>
          </w:tcPr>
          <w:p w14:paraId="00CEC4D7" w14:textId="77777777" w:rsidR="00180434" w:rsidRPr="0079287F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79287F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79287F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17621E16" w14:textId="77777777" w:rsidR="00180434" w:rsidRPr="005963D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300</w:t>
            </w:r>
            <w:r w:rsidRPr="005963DB">
              <w:rPr>
                <w:rFonts w:ascii="Angsana New" w:hAnsi="Angsana New"/>
                <w:sz w:val="30"/>
                <w:szCs w:val="30"/>
              </w:rPr>
              <w:br/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2A28EB64" w14:textId="77777777" w:rsidR="00180434" w:rsidRPr="005963D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11,372</w:t>
            </w:r>
          </w:p>
        </w:tc>
        <w:tc>
          <w:tcPr>
            <w:tcW w:w="1535" w:type="dxa"/>
          </w:tcPr>
          <w:p w14:paraId="7EDB1F8C" w14:textId="77777777" w:rsidR="00180434" w:rsidRPr="005963D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4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963D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3756399B" w14:textId="77777777" w:rsidR="00180434" w:rsidRPr="005963D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หุ้นกู้มีอายุ </w:t>
            </w:r>
            <w:r w:rsidRPr="005963DB">
              <w:rPr>
                <w:rFonts w:ascii="Angsana New" w:hAnsi="Angsana New"/>
                <w:sz w:val="30"/>
                <w:szCs w:val="30"/>
              </w:rPr>
              <w:t>10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5963DB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  <w:tr w:rsidR="00180434" w:rsidRPr="0079287F" w14:paraId="19142920" w14:textId="77777777" w:rsidTr="004E04FB">
        <w:trPr>
          <w:trHeight w:val="200"/>
        </w:trPr>
        <w:tc>
          <w:tcPr>
            <w:tcW w:w="3150" w:type="dxa"/>
          </w:tcPr>
          <w:p w14:paraId="70F0EAE0" w14:textId="77777777" w:rsidR="00180434" w:rsidRPr="0079287F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79287F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656F82CB" w14:textId="77777777" w:rsidR="00180434" w:rsidRPr="0079287F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sz w:val="30"/>
                <w:szCs w:val="30"/>
              </w:rPr>
              <w:t>15,000</w:t>
            </w:r>
            <w:r w:rsidRPr="0079287F">
              <w:rPr>
                <w:rFonts w:ascii="Angsana New" w:hAnsi="Angsana New"/>
                <w:sz w:val="30"/>
                <w:szCs w:val="30"/>
              </w:rPr>
              <w:br/>
            </w:r>
            <w:r w:rsidRPr="0079287F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F99A6A" w14:textId="77777777" w:rsidR="00180434" w:rsidRPr="0079287F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9287F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535" w:type="dxa"/>
          </w:tcPr>
          <w:p w14:paraId="5FA580DD" w14:textId="77777777" w:rsidR="00180434" w:rsidRPr="0079287F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7F">
              <w:rPr>
                <w:rFonts w:ascii="Angsana New" w:hAnsi="Angsana New"/>
                <w:sz w:val="30"/>
                <w:szCs w:val="30"/>
              </w:rPr>
              <w:t>2</w:t>
            </w:r>
            <w:r w:rsidRPr="0079287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9287F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6B4D8C81" w14:textId="77777777" w:rsidR="00180434" w:rsidRPr="0079287F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sz w:val="30"/>
                <w:szCs w:val="30"/>
                <w:cs/>
              </w:rPr>
              <w:t xml:space="preserve">หุ้นกู้มีอายุ </w:t>
            </w:r>
            <w:r w:rsidRPr="0079287F">
              <w:rPr>
                <w:rFonts w:ascii="Angsana New" w:hAnsi="Angsana New"/>
                <w:sz w:val="30"/>
                <w:szCs w:val="30"/>
              </w:rPr>
              <w:t>15</w:t>
            </w:r>
            <w:r w:rsidRPr="0079287F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79287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180434" w:rsidRPr="0027547B" w14:paraId="0FA57E79" w14:textId="77777777" w:rsidTr="004E04FB">
        <w:tc>
          <w:tcPr>
            <w:tcW w:w="3150" w:type="dxa"/>
            <w:hideMark/>
          </w:tcPr>
          <w:p w14:paraId="357A78A2" w14:textId="77777777" w:rsidR="00180434" w:rsidRPr="00D93F86" w:rsidRDefault="00180434" w:rsidP="004E04F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F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672A7AF" w14:textId="77777777" w:rsidR="00180434" w:rsidRPr="0027547B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93F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6797AD54" w14:textId="53673EEC" w:rsidR="00180434" w:rsidRPr="00D93F86" w:rsidRDefault="001315F1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5F1">
              <w:rPr>
                <w:rFonts w:ascii="Angsana New" w:hAnsi="Angsana New" w:hint="cs"/>
                <w:sz w:val="30"/>
                <w:szCs w:val="30"/>
              </w:rPr>
              <w:t>2</w:t>
            </w:r>
            <w:r w:rsidR="00180434" w:rsidRPr="00D93F86">
              <w:rPr>
                <w:rFonts w:ascii="Angsana New" w:hAnsi="Angsana New"/>
                <w:sz w:val="30"/>
                <w:szCs w:val="30"/>
              </w:rPr>
              <w:t>,650</w:t>
            </w:r>
          </w:p>
          <w:p w14:paraId="40E157AB" w14:textId="77777777" w:rsidR="00180434" w:rsidRPr="0027547B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93F8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FED0108" w14:textId="77777777" w:rsidR="00180434" w:rsidRPr="0027547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3F86"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535" w:type="dxa"/>
          </w:tcPr>
          <w:p w14:paraId="624D5570" w14:textId="4C662BE5" w:rsidR="00180434" w:rsidRPr="0027547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3F86">
              <w:rPr>
                <w:rFonts w:ascii="Angsana New" w:hAnsi="Angsana New"/>
                <w:sz w:val="30"/>
                <w:szCs w:val="30"/>
              </w:rPr>
              <w:t xml:space="preserve">3.00 </w:t>
            </w:r>
            <w:r w:rsidR="00177D03">
              <w:rPr>
                <w:rFonts w:ascii="Angsana New" w:hAnsi="Angsana New"/>
                <w:sz w:val="30"/>
                <w:szCs w:val="30"/>
              </w:rPr>
              <w:t>-</w:t>
            </w:r>
            <w:r w:rsidRPr="00D93F86">
              <w:rPr>
                <w:rFonts w:ascii="Angsana New" w:hAnsi="Angsana New"/>
                <w:sz w:val="30"/>
                <w:szCs w:val="30"/>
              </w:rPr>
              <w:t xml:space="preserve"> 4.26</w:t>
            </w:r>
          </w:p>
        </w:tc>
        <w:tc>
          <w:tcPr>
            <w:tcW w:w="2425" w:type="dxa"/>
          </w:tcPr>
          <w:p w14:paraId="4BD3991B" w14:textId="1763F7E6" w:rsidR="00180434" w:rsidRPr="0027547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3F8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D93F86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D93F8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="001315F1" w:rsidRPr="001315F1">
              <w:rPr>
                <w:rFonts w:ascii="Angsana New" w:hAnsi="Angsana New" w:hint="cs"/>
                <w:spacing w:val="-10"/>
                <w:sz w:val="30"/>
                <w:szCs w:val="30"/>
              </w:rPr>
              <w:t>7</w:t>
            </w:r>
            <w:r w:rsidRPr="00D93F8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และ</w:t>
            </w:r>
            <w:r w:rsidRPr="00D93F86">
              <w:rPr>
                <w:rFonts w:ascii="Angsana New" w:hAnsi="Angsana New"/>
                <w:spacing w:val="-10"/>
                <w:sz w:val="30"/>
                <w:szCs w:val="30"/>
              </w:rPr>
              <w:t xml:space="preserve"> 10 </w:t>
            </w:r>
            <w:r w:rsidRPr="00D93F8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ปี และครบกำหนดไถ่ถอนในปี  </w:t>
            </w:r>
            <w:r w:rsidRPr="00D93F86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D93F8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Pr="00D93F8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ปี </w:t>
            </w:r>
            <w:r w:rsidRPr="00D93F86">
              <w:rPr>
                <w:rFonts w:ascii="Angsana New" w:hAnsi="Angsana New"/>
                <w:spacing w:val="-10"/>
                <w:sz w:val="30"/>
                <w:szCs w:val="30"/>
              </w:rPr>
              <w:t>2572</w:t>
            </w:r>
            <w:r w:rsidRPr="00D93F8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และปี </w:t>
            </w:r>
            <w:r w:rsidRPr="00D93F86">
              <w:rPr>
                <w:rFonts w:ascii="Angsana New" w:hAnsi="Angsana New"/>
                <w:spacing w:val="-10"/>
                <w:sz w:val="30"/>
                <w:szCs w:val="30"/>
              </w:rPr>
              <w:t>2575</w:t>
            </w:r>
            <w:r w:rsidRPr="00D93F86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80434" w:rsidRPr="0027547B" w14:paraId="2F788281" w14:textId="77777777" w:rsidTr="004E04FB">
        <w:tc>
          <w:tcPr>
            <w:tcW w:w="3150" w:type="dxa"/>
          </w:tcPr>
          <w:p w14:paraId="5AF19D61" w14:textId="77777777" w:rsidR="00180434" w:rsidRPr="0079287F" w:rsidRDefault="00180434" w:rsidP="004E04FB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2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022F7FA3" w14:textId="77777777" w:rsidR="00180434" w:rsidRPr="0079287F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04B2E" w14:textId="77777777" w:rsidR="00180434" w:rsidRPr="0079287F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b/>
                <w:bCs/>
                <w:sz w:val="30"/>
                <w:szCs w:val="30"/>
              </w:rPr>
              <w:t>25,951</w:t>
            </w:r>
          </w:p>
        </w:tc>
        <w:tc>
          <w:tcPr>
            <w:tcW w:w="1535" w:type="dxa"/>
            <w:hideMark/>
          </w:tcPr>
          <w:p w14:paraId="0491220C" w14:textId="77777777" w:rsidR="00180434" w:rsidRPr="0027547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4ED3D3FD" w14:textId="77777777" w:rsidR="00180434" w:rsidRPr="0027547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10"/>
                <w:sz w:val="30"/>
                <w:szCs w:val="30"/>
                <w:highlight w:val="yellow"/>
              </w:rPr>
            </w:pPr>
          </w:p>
        </w:tc>
      </w:tr>
      <w:tr w:rsidR="00180434" w:rsidRPr="0027547B" w14:paraId="7209CFD9" w14:textId="77777777" w:rsidTr="004E04FB">
        <w:tc>
          <w:tcPr>
            <w:tcW w:w="3150" w:type="dxa"/>
            <w:vAlign w:val="bottom"/>
            <w:hideMark/>
          </w:tcPr>
          <w:p w14:paraId="3D33506D" w14:textId="77777777" w:rsidR="00180434" w:rsidRPr="0079287F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9287F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ค่าธรรมเนียมในการจัดหา</w:t>
            </w:r>
            <w:r w:rsidRPr="0079287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9287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  <w:hideMark/>
          </w:tcPr>
          <w:p w14:paraId="74A13CF6" w14:textId="77777777" w:rsidR="00180434" w:rsidRPr="0079287F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CA1A0" w14:textId="77777777" w:rsidR="00180434" w:rsidRPr="0079287F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9287F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535" w:type="dxa"/>
            <w:vAlign w:val="bottom"/>
            <w:hideMark/>
          </w:tcPr>
          <w:p w14:paraId="41C1657F" w14:textId="77777777" w:rsidR="00180434" w:rsidRPr="0027547B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bottom"/>
            <w:hideMark/>
          </w:tcPr>
          <w:p w14:paraId="335F81F8" w14:textId="77777777" w:rsidR="00180434" w:rsidRPr="0027547B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80434" w:rsidRPr="00D93F86" w14:paraId="06135513" w14:textId="77777777" w:rsidTr="004E04FB">
        <w:tc>
          <w:tcPr>
            <w:tcW w:w="3150" w:type="dxa"/>
          </w:tcPr>
          <w:p w14:paraId="7D779FFB" w14:textId="77777777" w:rsidR="00180434" w:rsidRPr="0079287F" w:rsidRDefault="00180434" w:rsidP="004E04FB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792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1414C9A" w14:textId="77777777" w:rsidR="00180434" w:rsidRPr="0079287F" w:rsidRDefault="00180434" w:rsidP="004E04FB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4A9DA" w14:textId="77777777" w:rsidR="00180434" w:rsidRPr="0079287F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79287F">
              <w:rPr>
                <w:rFonts w:ascii="Angsana New" w:hAnsi="Angsana New"/>
                <w:b/>
                <w:bCs/>
                <w:sz w:val="30"/>
                <w:szCs w:val="30"/>
              </w:rPr>
              <w:t>25,918</w:t>
            </w:r>
          </w:p>
        </w:tc>
        <w:tc>
          <w:tcPr>
            <w:tcW w:w="1535" w:type="dxa"/>
          </w:tcPr>
          <w:p w14:paraId="2694FE6B" w14:textId="77777777" w:rsidR="00180434" w:rsidRPr="00D93F86" w:rsidRDefault="00180434" w:rsidP="004E04F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CF109D7" w14:textId="77777777" w:rsidR="00180434" w:rsidRPr="00D93F86" w:rsidRDefault="00180434" w:rsidP="004E04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6C1C232" w14:textId="126B1D5B" w:rsidR="00787EE4" w:rsidRDefault="0078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51F02B" w14:textId="1F8F5F42" w:rsidR="00EF2B4F" w:rsidRDefault="00EF2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27547B" w:rsidRPr="005963DB" w14:paraId="667854C9" w14:textId="77777777" w:rsidTr="000C2A3D">
        <w:trPr>
          <w:tblHeader/>
        </w:trPr>
        <w:tc>
          <w:tcPr>
            <w:tcW w:w="3156" w:type="dxa"/>
            <w:gridSpan w:val="2"/>
          </w:tcPr>
          <w:p w14:paraId="1840D964" w14:textId="77777777" w:rsidR="0027547B" w:rsidRPr="00CE567B" w:rsidRDefault="0027547B" w:rsidP="000C2A3D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AE0A075" w14:textId="77777777" w:rsidR="0027547B" w:rsidRPr="005963DB" w:rsidRDefault="0027547B" w:rsidP="000C2A3D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47B" w:rsidRPr="005963DB" w14:paraId="1DEEE4EF" w14:textId="77777777" w:rsidTr="000C2A3D">
        <w:trPr>
          <w:tblHeader/>
        </w:trPr>
        <w:tc>
          <w:tcPr>
            <w:tcW w:w="3156" w:type="dxa"/>
            <w:gridSpan w:val="2"/>
          </w:tcPr>
          <w:p w14:paraId="31598A46" w14:textId="77777777" w:rsidR="0027547B" w:rsidRPr="005963DB" w:rsidRDefault="0027547B" w:rsidP="000C2A3D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531A5E72" w14:textId="77777777" w:rsidR="0027547B" w:rsidRPr="005963DB" w:rsidRDefault="0027547B" w:rsidP="000C2A3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35A60C0A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3E28A031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3796595C" w14:textId="77777777" w:rsidR="0027547B" w:rsidRPr="005963DB" w:rsidRDefault="0027547B" w:rsidP="000C2A3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กำหนดชำระคืน</w:t>
            </w:r>
          </w:p>
        </w:tc>
      </w:tr>
      <w:tr w:rsidR="0027547B" w:rsidRPr="005963DB" w14:paraId="19115F38" w14:textId="77777777" w:rsidTr="000C2A3D">
        <w:trPr>
          <w:tblHeader/>
        </w:trPr>
        <w:tc>
          <w:tcPr>
            <w:tcW w:w="3156" w:type="dxa"/>
            <w:gridSpan w:val="2"/>
          </w:tcPr>
          <w:p w14:paraId="70D15560" w14:textId="77777777" w:rsidR="0027547B" w:rsidRPr="005963DB" w:rsidRDefault="0027547B" w:rsidP="000C2A3D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9C538B1" w14:textId="77777777" w:rsidR="0027547B" w:rsidRPr="005963DB" w:rsidRDefault="0027547B" w:rsidP="000C2A3D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0E1C98AC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63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7A19C510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63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963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49A9FB10" w14:textId="77777777" w:rsidR="0027547B" w:rsidRPr="005963DB" w:rsidRDefault="0027547B" w:rsidP="000C2A3D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7547B" w:rsidRPr="005963DB" w14:paraId="658848BA" w14:textId="77777777" w:rsidTr="000C2A3D">
        <w:tc>
          <w:tcPr>
            <w:tcW w:w="3156" w:type="dxa"/>
            <w:gridSpan w:val="2"/>
          </w:tcPr>
          <w:p w14:paraId="6F9D5E7E" w14:textId="49468D5D" w:rsidR="0027547B" w:rsidRPr="00177D03" w:rsidRDefault="00177D03" w:rsidP="000C2A3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="00D278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50" w:type="dxa"/>
            <w:gridSpan w:val="2"/>
          </w:tcPr>
          <w:p w14:paraId="033F08E1" w14:textId="77777777" w:rsidR="0027547B" w:rsidRPr="005963DB" w:rsidRDefault="0027547B" w:rsidP="000C2A3D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24445204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5" w:type="dxa"/>
            <w:gridSpan w:val="2"/>
          </w:tcPr>
          <w:p w14:paraId="6C0B38B9" w14:textId="77777777" w:rsidR="0027547B" w:rsidRPr="005963DB" w:rsidRDefault="0027547B" w:rsidP="000C2A3D">
            <w:pPr>
              <w:pStyle w:val="BodyText"/>
              <w:tabs>
                <w:tab w:val="clear" w:pos="680"/>
              </w:tabs>
              <w:spacing w:after="0"/>
              <w:ind w:right="-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29" w:type="dxa"/>
          </w:tcPr>
          <w:p w14:paraId="058BF6D0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7547B" w:rsidRPr="005963DB" w14:paraId="76903677" w14:textId="77777777" w:rsidTr="000C2A3D">
        <w:tc>
          <w:tcPr>
            <w:tcW w:w="3150" w:type="dxa"/>
            <w:hideMark/>
          </w:tcPr>
          <w:p w14:paraId="385AE621" w14:textId="77777777" w:rsidR="0027547B" w:rsidRPr="005963DB" w:rsidRDefault="0027547B" w:rsidP="000C2A3D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23B62AC" w14:textId="77777777" w:rsidR="0027547B" w:rsidRPr="005963DB" w:rsidRDefault="0027547B" w:rsidP="000C2A3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B451C6E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7560676C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E6C94AC" w14:textId="77777777" w:rsidR="0027547B" w:rsidRPr="005963DB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5963DB" w14:paraId="36912617" w14:textId="77777777" w:rsidTr="00465C16">
        <w:tc>
          <w:tcPr>
            <w:tcW w:w="3150" w:type="dxa"/>
          </w:tcPr>
          <w:p w14:paraId="158664F9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FDC741B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275F0CDF" w14:textId="0A517E5E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10,000</w:t>
            </w:r>
            <w:r w:rsidRPr="005963DB">
              <w:rPr>
                <w:rFonts w:ascii="Angsana New" w:hAnsi="Angsana New"/>
                <w:sz w:val="30"/>
                <w:szCs w:val="30"/>
              </w:rPr>
              <w:br/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14:paraId="047D916B" w14:textId="34E2B159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5,10</w:t>
            </w:r>
            <w:r w:rsidRPr="005963D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14:paraId="60407782" w14:textId="47585E8E" w:rsidR="00180434" w:rsidRPr="005963DB" w:rsidRDefault="00180434" w:rsidP="0018043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0</w:t>
            </w:r>
            <w:r w:rsidRPr="005963DB">
              <w:rPr>
                <w:rFonts w:ascii="Angsana New" w:hAnsi="Angsana New"/>
                <w:sz w:val="30"/>
                <w:szCs w:val="30"/>
                <w:lang w:val="en-GB"/>
              </w:rPr>
              <w:t>.</w:t>
            </w:r>
            <w:r w:rsidRPr="005963DB">
              <w:rPr>
                <w:rFonts w:ascii="Angsana New" w:hAnsi="Angsana New"/>
                <w:sz w:val="30"/>
                <w:szCs w:val="30"/>
              </w:rPr>
              <w:t>70</w:t>
            </w:r>
            <w:r w:rsidRPr="005963DB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5963DB">
              <w:rPr>
                <w:rFonts w:ascii="Angsana New" w:hAnsi="Angsana New"/>
                <w:sz w:val="30"/>
                <w:szCs w:val="30"/>
              </w:rPr>
              <w:t>1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963D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24359490" w14:textId="6A78FA8B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Pr="005963DB">
              <w:rPr>
                <w:rFonts w:ascii="Angsana New" w:hAnsi="Angsana New"/>
                <w:sz w:val="30"/>
                <w:szCs w:val="30"/>
              </w:rPr>
              <w:t>6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 เดือน ตั้งแต่เดือน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63DB">
              <w:rPr>
                <w:rFonts w:ascii="Angsana New" w:hAnsi="Angsana New"/>
                <w:sz w:val="30"/>
                <w:szCs w:val="30"/>
              </w:rPr>
              <w:t>2565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 ถึงเดือน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5963D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80434" w:rsidRPr="005963DB" w14:paraId="32FC8501" w14:textId="77777777" w:rsidTr="000C2A3D">
        <w:tc>
          <w:tcPr>
            <w:tcW w:w="3150" w:type="dxa"/>
          </w:tcPr>
          <w:p w14:paraId="796F08A8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33AC2019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D583DB7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D447F20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7CDF352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874" w:rsidRPr="005963DB" w14:paraId="136AC4EF" w14:textId="77777777" w:rsidTr="000C2A3D">
        <w:tc>
          <w:tcPr>
            <w:tcW w:w="3150" w:type="dxa"/>
          </w:tcPr>
          <w:p w14:paraId="21E40FD4" w14:textId="7D2BC4C6" w:rsidR="00D27874" w:rsidRPr="00D27874" w:rsidRDefault="00D2787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453FF1DC" w14:textId="77777777" w:rsidR="00D27874" w:rsidRPr="005963DB" w:rsidRDefault="00D2787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12E6774" w14:textId="77777777" w:rsidR="00D27874" w:rsidRPr="005963DB" w:rsidRDefault="00D2787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C43A183" w14:textId="77777777" w:rsidR="00D27874" w:rsidRPr="005963DB" w:rsidRDefault="00D27874" w:rsidP="0018043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997E64C" w14:textId="77777777" w:rsidR="00D27874" w:rsidRPr="005963DB" w:rsidRDefault="00D2787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434" w:rsidRPr="005963DB" w14:paraId="209A8AD2" w14:textId="77777777" w:rsidTr="000C2A3D">
        <w:tc>
          <w:tcPr>
            <w:tcW w:w="3156" w:type="dxa"/>
            <w:gridSpan w:val="2"/>
            <w:shd w:val="clear" w:color="auto" w:fill="auto"/>
            <w:hideMark/>
          </w:tcPr>
          <w:p w14:paraId="37AF20B3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4865183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FF1EA4D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3EB67266" w14:textId="77777777" w:rsidR="00180434" w:rsidRPr="005963DB" w:rsidRDefault="00180434" w:rsidP="0018043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784F9881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0434" w:rsidRPr="005963DB" w14:paraId="28E75B22" w14:textId="77777777" w:rsidTr="000C2A3D">
        <w:tc>
          <w:tcPr>
            <w:tcW w:w="3156" w:type="dxa"/>
            <w:gridSpan w:val="2"/>
            <w:shd w:val="clear" w:color="auto" w:fill="auto"/>
            <w:hideMark/>
          </w:tcPr>
          <w:p w14:paraId="63CC5ACD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31C45360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5,000</w:t>
            </w:r>
            <w:r w:rsidRPr="005963DB">
              <w:rPr>
                <w:rFonts w:ascii="Angsana New" w:hAnsi="Angsana New"/>
                <w:sz w:val="30"/>
                <w:szCs w:val="30"/>
              </w:rPr>
              <w:br/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BF48BD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5,000</w:t>
            </w:r>
          </w:p>
          <w:p w14:paraId="6C5663B5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493C09EB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1F555D41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ภายในเดือนมีนาคม </w:t>
            </w:r>
            <w:r w:rsidRPr="005963D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80434" w:rsidRPr="005963DB" w14:paraId="124C68AF" w14:textId="77777777" w:rsidTr="000C2A3D">
        <w:tc>
          <w:tcPr>
            <w:tcW w:w="3156" w:type="dxa"/>
            <w:gridSpan w:val="2"/>
          </w:tcPr>
          <w:p w14:paraId="4E9FFCFE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</w:tcPr>
          <w:p w14:paraId="6AB98DB6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6B7E7F78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6EECFE33" w14:textId="77777777" w:rsidR="00180434" w:rsidRPr="005963DB" w:rsidRDefault="00180434" w:rsidP="0018043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9" w:type="dxa"/>
          </w:tcPr>
          <w:p w14:paraId="14E0E20A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0434" w:rsidRPr="005963DB" w14:paraId="414D88D2" w14:textId="77777777" w:rsidTr="000C2A3D">
        <w:tc>
          <w:tcPr>
            <w:tcW w:w="3156" w:type="dxa"/>
            <w:gridSpan w:val="2"/>
            <w:hideMark/>
          </w:tcPr>
          <w:p w14:paraId="1858CD41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21C6FBA0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9AFE7C3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1C5B1E5A" w14:textId="77777777" w:rsidR="00180434" w:rsidRPr="005963DB" w:rsidRDefault="00180434" w:rsidP="0018043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EA8157F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434" w:rsidRPr="005963DB" w14:paraId="259B3BD5" w14:textId="77777777" w:rsidTr="000C2A3D">
        <w:tc>
          <w:tcPr>
            <w:tcW w:w="3156" w:type="dxa"/>
            <w:gridSpan w:val="2"/>
          </w:tcPr>
          <w:p w14:paraId="5686B87B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9601882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4698F430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8,000</w:t>
            </w:r>
          </w:p>
          <w:p w14:paraId="74DCC1C8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54030885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1535" w:type="dxa"/>
            <w:gridSpan w:val="2"/>
            <w:hideMark/>
          </w:tcPr>
          <w:p w14:paraId="136AC1B1" w14:textId="77777777" w:rsidR="00180434" w:rsidRPr="005963DB" w:rsidRDefault="00180434" w:rsidP="0018043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1.32 - 2.94</w:t>
            </w:r>
          </w:p>
        </w:tc>
        <w:tc>
          <w:tcPr>
            <w:tcW w:w="2329" w:type="dxa"/>
            <w:hideMark/>
          </w:tcPr>
          <w:p w14:paraId="019561F2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5963D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5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 xml:space="preserve">10 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ปี และ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 xml:space="preserve"> 15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2566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</w:p>
          <w:p w14:paraId="5ADB2EB2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963DB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2573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และปี </w:t>
            </w:r>
            <w:r w:rsidRPr="005963DB">
              <w:rPr>
                <w:rFonts w:ascii="Angsana New" w:hAnsi="Angsana New"/>
                <w:spacing w:val="-10"/>
                <w:sz w:val="30"/>
                <w:szCs w:val="30"/>
              </w:rPr>
              <w:t>2578</w:t>
            </w:r>
            <w:r w:rsidRPr="005963D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80434" w:rsidRPr="005963DB" w14:paraId="258CFC4A" w14:textId="77777777" w:rsidTr="000C2A3D">
        <w:tc>
          <w:tcPr>
            <w:tcW w:w="3156" w:type="dxa"/>
            <w:gridSpan w:val="2"/>
            <w:vAlign w:val="bottom"/>
            <w:hideMark/>
          </w:tcPr>
          <w:p w14:paraId="4F531F2A" w14:textId="77777777" w:rsidR="00180434" w:rsidRPr="005963DB" w:rsidRDefault="00180434" w:rsidP="00180434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963DB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5963D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5963D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42DF5E5B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3A992" w14:textId="77777777" w:rsidR="00180434" w:rsidRPr="005963DB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5963DB">
              <w:rPr>
                <w:rFonts w:ascii="Angsana New" w:hAnsi="Angsana New"/>
                <w:sz w:val="30"/>
                <w:szCs w:val="30"/>
              </w:rPr>
              <w:t>(</w:t>
            </w:r>
            <w:r w:rsidRPr="005963DB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5963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6EFCF7B7" w14:textId="77777777" w:rsidR="00180434" w:rsidRPr="005963DB" w:rsidRDefault="00180434" w:rsidP="0018043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79B811BA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434" w14:paraId="5E694882" w14:textId="77777777" w:rsidTr="000C2A3D">
        <w:tc>
          <w:tcPr>
            <w:tcW w:w="3156" w:type="dxa"/>
            <w:gridSpan w:val="2"/>
            <w:hideMark/>
          </w:tcPr>
          <w:p w14:paraId="2CB77621" w14:textId="77777777" w:rsidR="00180434" w:rsidRPr="005963DB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153BA243" w14:textId="77777777" w:rsidR="00180434" w:rsidRPr="005963DB" w:rsidRDefault="00180434" w:rsidP="00180434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CCA8C0" w14:textId="77777777" w:rsidR="00180434" w:rsidRPr="00273990" w:rsidRDefault="00180434" w:rsidP="00180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3DB">
              <w:rPr>
                <w:rFonts w:ascii="Angsana New" w:hAnsi="Angsana New"/>
                <w:b/>
                <w:bCs/>
                <w:sz w:val="30"/>
                <w:szCs w:val="30"/>
              </w:rPr>
              <w:t>7,99</w:t>
            </w:r>
            <w:r w:rsidRPr="005963D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5" w:type="dxa"/>
            <w:gridSpan w:val="2"/>
          </w:tcPr>
          <w:p w14:paraId="6572A15E" w14:textId="77777777" w:rsidR="00180434" w:rsidRPr="00273990" w:rsidRDefault="00180434" w:rsidP="00180434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79A58842" w14:textId="77777777" w:rsidR="00180434" w:rsidRPr="00273990" w:rsidRDefault="00180434" w:rsidP="0018043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3E62152" w14:textId="77777777" w:rsidR="00EB1AC1" w:rsidRDefault="00EB1AC1" w:rsidP="00EB1A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E98FA7D" w14:textId="7F144A96" w:rsidR="00EB1AC1" w:rsidRPr="0082412F" w:rsidRDefault="00EB1AC1" w:rsidP="00EB1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C2A8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5AF0">
        <w:rPr>
          <w:rFonts w:ascii="Angsana New" w:hAnsi="Angsana New"/>
          <w:sz w:val="30"/>
          <w:szCs w:val="30"/>
        </w:rPr>
        <w:t xml:space="preserve">30 </w:t>
      </w:r>
      <w:r w:rsidR="008E5AF0">
        <w:rPr>
          <w:rFonts w:ascii="Angsana New" w:hAnsi="Angsana New" w:hint="cs"/>
          <w:sz w:val="30"/>
          <w:szCs w:val="30"/>
          <w:cs/>
        </w:rPr>
        <w:t>กันยายน</w:t>
      </w:r>
      <w:r w:rsidRPr="005C2A87">
        <w:rPr>
          <w:rFonts w:ascii="Angsana New" w:hAnsi="Angsana New" w:hint="cs"/>
          <w:sz w:val="30"/>
          <w:szCs w:val="30"/>
          <w:cs/>
        </w:rPr>
        <w:t xml:space="preserve"> </w:t>
      </w:r>
      <w:r w:rsidRPr="005C2A87">
        <w:rPr>
          <w:rFonts w:ascii="Angsana New" w:hAnsi="Angsana New" w:hint="cs"/>
          <w:sz w:val="30"/>
          <w:szCs w:val="30"/>
        </w:rPr>
        <w:t>256</w:t>
      </w:r>
      <w:r w:rsidRPr="005C2A87">
        <w:rPr>
          <w:rFonts w:ascii="Angsana New" w:hAnsi="Angsana New"/>
          <w:sz w:val="30"/>
          <w:szCs w:val="30"/>
        </w:rPr>
        <w:t>5</w:t>
      </w:r>
      <w:r w:rsidRPr="005C2A87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5C2A87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</w:t>
      </w:r>
      <w:r w:rsidRPr="000666CA">
        <w:rPr>
          <w:rFonts w:ascii="Angsana New" w:hAnsi="Angsana New" w:hint="cs"/>
          <w:sz w:val="30"/>
          <w:szCs w:val="30"/>
          <w:cs/>
        </w:rPr>
        <w:t>เงินรวม</w:t>
      </w:r>
      <w:r w:rsidRPr="000666CA">
        <w:rPr>
          <w:rFonts w:ascii="Angsana New" w:hAnsi="Angsana New"/>
          <w:sz w:val="30"/>
          <w:szCs w:val="30"/>
        </w:rPr>
        <w:t xml:space="preserve"> 4</w:t>
      </w:r>
      <w:r w:rsidR="005963DB" w:rsidRPr="000666CA">
        <w:rPr>
          <w:rFonts w:ascii="Angsana New" w:hAnsi="Angsana New"/>
          <w:sz w:val="30"/>
          <w:szCs w:val="30"/>
        </w:rPr>
        <w:t>9</w:t>
      </w:r>
      <w:r w:rsidRPr="000666CA">
        <w:rPr>
          <w:rFonts w:ascii="Angsana New" w:hAnsi="Angsana New"/>
          <w:sz w:val="30"/>
          <w:szCs w:val="30"/>
        </w:rPr>
        <w:t>,</w:t>
      </w:r>
      <w:r w:rsidR="005963DB" w:rsidRPr="000666CA">
        <w:rPr>
          <w:rFonts w:ascii="Angsana New" w:hAnsi="Angsana New"/>
          <w:sz w:val="30"/>
          <w:szCs w:val="30"/>
        </w:rPr>
        <w:t>904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ล้านบาท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/>
          <w:sz w:val="30"/>
          <w:szCs w:val="30"/>
        </w:rPr>
        <w:br/>
      </w:r>
      <w:r w:rsidR="0027547B" w:rsidRPr="000666CA">
        <w:rPr>
          <w:rFonts w:ascii="Angsana New" w:hAnsi="Angsana New"/>
          <w:sz w:val="30"/>
          <w:szCs w:val="30"/>
        </w:rPr>
        <w:t>420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0666CA">
        <w:rPr>
          <w:rFonts w:ascii="Angsana New" w:hAnsi="Angsana New"/>
          <w:sz w:val="30"/>
          <w:szCs w:val="30"/>
        </w:rPr>
        <w:t xml:space="preserve"> 100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/>
          <w:i/>
          <w:iCs/>
          <w:sz w:val="30"/>
          <w:szCs w:val="30"/>
        </w:rPr>
        <w:t>2564: 50,226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</w:t>
      </w:r>
      <w:r w:rsidRPr="00583E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 855 </w:t>
      </w:r>
      <w:r w:rsidRPr="00583EEB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Pr="00583EEB">
        <w:rPr>
          <w:rFonts w:ascii="Angsana New" w:hAnsi="Angsana New"/>
          <w:i/>
          <w:iCs/>
          <w:sz w:val="30"/>
          <w:szCs w:val="30"/>
        </w:rPr>
        <w:t xml:space="preserve">100 </w:t>
      </w:r>
      <w:r w:rsidRPr="00583EE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5DCE73FC" w14:textId="77777777" w:rsidR="00EB1AC1" w:rsidRPr="00670BFB" w:rsidRDefault="00EB1AC1" w:rsidP="00EB1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33B3E7C2" w14:textId="4654C196" w:rsidR="00EB1AC1" w:rsidRDefault="00EB1AC1" w:rsidP="00A5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6403D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</w:t>
      </w:r>
      <w:r w:rsidRPr="0056403D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Pr="005640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6403D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3C93687D" w14:textId="7E1C6ACF" w:rsidR="005963DB" w:rsidRDefault="005963DB" w:rsidP="00A5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33A7A84" w14:textId="427E805C" w:rsidR="008D4653" w:rsidRDefault="008D4653" w:rsidP="00A5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C7D1754" w14:textId="019568D8" w:rsidR="0027547B" w:rsidRDefault="0027547B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5BE3D61F" w14:textId="4E9A512F" w:rsidR="0027547B" w:rsidRPr="0027547B" w:rsidRDefault="0027547B" w:rsidP="00275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tbl>
      <w:tblPr>
        <w:tblW w:w="8981" w:type="dxa"/>
        <w:tblInd w:w="450" w:type="dxa"/>
        <w:tblLook w:val="01E0" w:firstRow="1" w:lastRow="1" w:firstColumn="1" w:lastColumn="1" w:noHBand="0" w:noVBand="0"/>
      </w:tblPr>
      <w:tblGrid>
        <w:gridCol w:w="3091"/>
        <w:gridCol w:w="836"/>
        <w:gridCol w:w="1020"/>
        <w:gridCol w:w="259"/>
        <w:gridCol w:w="1112"/>
        <w:gridCol w:w="259"/>
        <w:gridCol w:w="1020"/>
        <w:gridCol w:w="259"/>
        <w:gridCol w:w="1125"/>
      </w:tblGrid>
      <w:tr w:rsidR="0027547B" w:rsidRPr="00150F0F" w14:paraId="231EB343" w14:textId="77777777" w:rsidTr="000C2A3D">
        <w:trPr>
          <w:tblHeader/>
        </w:trPr>
        <w:tc>
          <w:tcPr>
            <w:tcW w:w="3314" w:type="dxa"/>
          </w:tcPr>
          <w:p w14:paraId="514CBC3C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61" w:type="dxa"/>
          </w:tcPr>
          <w:p w14:paraId="07DE286F" w14:textId="77777777" w:rsidR="0027547B" w:rsidRPr="00150F0F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134" w:type="dxa"/>
            <w:gridSpan w:val="3"/>
            <w:shd w:val="clear" w:color="auto" w:fill="auto"/>
          </w:tcPr>
          <w:p w14:paraId="70C1ED9B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5AC557DB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5FC852D6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7547B" w:rsidRPr="00150F0F" w14:paraId="14F7C69C" w14:textId="77777777" w:rsidTr="000C2A3D">
        <w:trPr>
          <w:tblHeader/>
        </w:trPr>
        <w:tc>
          <w:tcPr>
            <w:tcW w:w="3314" w:type="dxa"/>
          </w:tcPr>
          <w:p w14:paraId="6BCFCACF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1DA44D41" w14:textId="77777777" w:rsidR="0027547B" w:rsidRPr="00150F0F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0" w:type="dxa"/>
            <w:shd w:val="clear" w:color="auto" w:fill="auto"/>
          </w:tcPr>
          <w:p w14:paraId="43347960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4F212BA5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</w:tcPr>
          <w:p w14:paraId="469435A1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3EDA2F6A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359CBC0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36EA6136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58A03400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7547B" w:rsidRPr="00150F0F" w14:paraId="41DA4603" w14:textId="77777777" w:rsidTr="000C2A3D">
        <w:trPr>
          <w:tblHeader/>
        </w:trPr>
        <w:tc>
          <w:tcPr>
            <w:tcW w:w="3314" w:type="dxa"/>
          </w:tcPr>
          <w:p w14:paraId="008B03A6" w14:textId="77777777" w:rsidR="0027547B" w:rsidRPr="00150F0F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1" w:type="dxa"/>
          </w:tcPr>
          <w:p w14:paraId="7017BAE3" w14:textId="77777777" w:rsidR="0027547B" w:rsidRPr="00150F0F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06" w:type="dxa"/>
            <w:gridSpan w:val="7"/>
          </w:tcPr>
          <w:p w14:paraId="59699086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150F0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50F0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50F0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547B" w:rsidRPr="00150F0F" w14:paraId="50AA6014" w14:textId="77777777" w:rsidTr="000C2A3D">
        <w:tc>
          <w:tcPr>
            <w:tcW w:w="3314" w:type="dxa"/>
          </w:tcPr>
          <w:p w14:paraId="6DBCB90E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1" w:type="dxa"/>
          </w:tcPr>
          <w:p w14:paraId="7C14315D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B6B08D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49FDD20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13F2EE8B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9B5FCC5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5AF0D34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79A2C21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09BB638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47B" w:rsidRPr="00150F0F" w14:paraId="76A61BA2" w14:textId="77777777" w:rsidTr="000C2A3D">
        <w:tc>
          <w:tcPr>
            <w:tcW w:w="3314" w:type="dxa"/>
          </w:tcPr>
          <w:p w14:paraId="3334C206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6767">
              <w:rPr>
                <w:rFonts w:ascii="Angsana New" w:hAnsi="Angsana New"/>
                <w:sz w:val="30"/>
                <w:szCs w:val="30"/>
              </w:rPr>
              <w:t>1</w:t>
            </w:r>
            <w:r w:rsidRPr="00150F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1" w:type="dxa"/>
          </w:tcPr>
          <w:p w14:paraId="0A042318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C30B10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48C3941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727D67A6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FFE40DE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80B5E56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72EF358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F3A323C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47B" w:rsidRPr="00150F0F" w14:paraId="10E753E2" w14:textId="77777777" w:rsidTr="000C2A3D">
        <w:tc>
          <w:tcPr>
            <w:tcW w:w="3314" w:type="dxa"/>
          </w:tcPr>
          <w:p w14:paraId="5D7F0F29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50F0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1" w:type="dxa"/>
          </w:tcPr>
          <w:p w14:paraId="6E7574BA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2B0C05CC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07473143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51399C20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  <w:tab w:val="left" w:pos="73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2A2747BA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FF764B7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10DF9886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CEB1090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7547B" w:rsidRPr="00150F0F" w14:paraId="264D2555" w14:textId="77777777" w:rsidTr="000C2A3D">
        <w:tc>
          <w:tcPr>
            <w:tcW w:w="3314" w:type="dxa"/>
          </w:tcPr>
          <w:p w14:paraId="1589CA6A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1" w:type="dxa"/>
          </w:tcPr>
          <w:p w14:paraId="6226F8A8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1E2F0F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3" w:type="dxa"/>
          </w:tcPr>
          <w:p w14:paraId="7D0006BF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50FC55A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Pr="00150F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63" w:type="dxa"/>
          </w:tcPr>
          <w:p w14:paraId="4912B9D4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E6FD354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30B2B23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E82ADA9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47B" w:rsidRPr="00150F0F" w14:paraId="41A68F9B" w14:textId="77777777" w:rsidTr="000C2A3D">
        <w:tc>
          <w:tcPr>
            <w:tcW w:w="3314" w:type="dxa"/>
          </w:tcPr>
          <w:p w14:paraId="789DE7F2" w14:textId="1BCFF96A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676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61" w:type="dxa"/>
          </w:tcPr>
          <w:p w14:paraId="5CD82659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4412D9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D940BF7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39BC365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9A3CA2B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B8F8A3F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CB75653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407773E9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47B" w:rsidRPr="00150F0F" w14:paraId="48A22B67" w14:textId="77777777" w:rsidTr="000C2A3D">
        <w:tc>
          <w:tcPr>
            <w:tcW w:w="3314" w:type="dxa"/>
          </w:tcPr>
          <w:p w14:paraId="2DDFFE9B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1" w:type="dxa"/>
          </w:tcPr>
          <w:p w14:paraId="05375D39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800102D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63" w:type="dxa"/>
          </w:tcPr>
          <w:p w14:paraId="75795839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4B3A86A8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  <w:tc>
          <w:tcPr>
            <w:tcW w:w="263" w:type="dxa"/>
          </w:tcPr>
          <w:p w14:paraId="1F4CAFED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5C05E938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9D0E62D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bottom"/>
          </w:tcPr>
          <w:p w14:paraId="0E1B4E94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7547B" w:rsidRPr="00150F0F" w14:paraId="12260D59" w14:textId="77777777" w:rsidTr="000C2A3D">
        <w:tc>
          <w:tcPr>
            <w:tcW w:w="3314" w:type="dxa"/>
          </w:tcPr>
          <w:p w14:paraId="1067EBA2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7DC757D3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813FC6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0786E29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572715ED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18108D5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1E3C7DCA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1B280E2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bottom"/>
          </w:tcPr>
          <w:p w14:paraId="0807110E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47B" w:rsidRPr="00150F0F" w14:paraId="648E2085" w14:textId="77777777" w:rsidTr="000C2A3D">
        <w:tc>
          <w:tcPr>
            <w:tcW w:w="3314" w:type="dxa"/>
          </w:tcPr>
          <w:p w14:paraId="58DAB8D7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1" w:type="dxa"/>
          </w:tcPr>
          <w:p w14:paraId="59F20212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650F2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89C16AE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671EBE9E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1839016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F3B69EB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5B329D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06B18D80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47B" w:rsidRPr="00150F0F" w14:paraId="0DCF63D5" w14:textId="77777777" w:rsidTr="000C2A3D">
        <w:tc>
          <w:tcPr>
            <w:tcW w:w="3314" w:type="dxa"/>
          </w:tcPr>
          <w:p w14:paraId="3B8270EC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067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1" w:type="dxa"/>
          </w:tcPr>
          <w:p w14:paraId="1632E913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24417D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BF12C1C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0E35DD88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3805617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D73863A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3F118B1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34D0BEE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47B" w:rsidRPr="00150F0F" w14:paraId="30DC35D7" w14:textId="77777777" w:rsidTr="000C2A3D">
        <w:tc>
          <w:tcPr>
            <w:tcW w:w="3314" w:type="dxa"/>
          </w:tcPr>
          <w:p w14:paraId="6835A8F6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1" w:type="dxa"/>
          </w:tcPr>
          <w:p w14:paraId="6D9FC340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25125EF2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  <w:tab w:val="left" w:pos="30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450</w:t>
            </w:r>
            <w:r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4CD12495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1" w:type="dxa"/>
            <w:vAlign w:val="bottom"/>
          </w:tcPr>
          <w:p w14:paraId="0E754A97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</w:t>
            </w:r>
            <w:r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500</w:t>
            </w:r>
            <w:r w:rsidRPr="00150F0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0676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44BB29E5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B430204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34B14CC3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0DAB19B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7547B" w:rsidRPr="00150F0F" w14:paraId="6DDF3FDF" w14:textId="77777777" w:rsidTr="000C2A3D">
        <w:tc>
          <w:tcPr>
            <w:tcW w:w="3314" w:type="dxa"/>
          </w:tcPr>
          <w:p w14:paraId="0B0A4B3B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1" w:type="dxa"/>
          </w:tcPr>
          <w:p w14:paraId="24F4CCE9" w14:textId="77777777" w:rsidR="0027547B" w:rsidRPr="00150F0F" w:rsidRDefault="0027547B" w:rsidP="000C2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b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65BC24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7FEFA570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7AABD43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150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6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C2B8BAE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D9A71F9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913162D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C46A971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F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47B" w:rsidRPr="00150F0F" w14:paraId="76EE7D9C" w14:textId="77777777" w:rsidTr="000C2A3D">
        <w:tc>
          <w:tcPr>
            <w:tcW w:w="3314" w:type="dxa"/>
          </w:tcPr>
          <w:p w14:paraId="28A2368A" w14:textId="7BC5948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61" w:type="dxa"/>
          </w:tcPr>
          <w:p w14:paraId="72130E97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023BB7A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5DC24A4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97681F0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263D6A3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B2E0E32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0E36BFC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FB25186" w14:textId="77777777" w:rsidR="0027547B" w:rsidRPr="00150F0F" w:rsidRDefault="0027547B" w:rsidP="000C2A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47B" w:rsidRPr="00150F0F" w14:paraId="5B95C3EE" w14:textId="77777777" w:rsidTr="000C2A3D">
        <w:tc>
          <w:tcPr>
            <w:tcW w:w="3314" w:type="dxa"/>
          </w:tcPr>
          <w:p w14:paraId="3655B44C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1" w:type="dxa"/>
          </w:tcPr>
          <w:p w14:paraId="10F28D5F" w14:textId="77777777" w:rsidR="0027547B" w:rsidRPr="00150F0F" w:rsidRDefault="0027547B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7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4262D1C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079D5C79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3AF14481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4DDEBB1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60A7D58B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21B81315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2DC0E173" w14:textId="77777777" w:rsidR="0027547B" w:rsidRPr="00150F0F" w:rsidRDefault="0027547B" w:rsidP="000C2A3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Pr="00150F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067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112948ED" w14:textId="5E9796E4" w:rsidR="0027547B" w:rsidRPr="0027547B" w:rsidRDefault="0027547B" w:rsidP="00275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0E2590D7" w14:textId="77777777" w:rsidR="0027547B" w:rsidRDefault="0027547B" w:rsidP="0027547B">
      <w:pPr>
        <w:pStyle w:val="ListParagraph"/>
        <w:ind w:left="51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ในการประชุมสามัญผู้ถือหุ้น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27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เมษายน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ผู้ถือหุ้น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มีมติ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อนุมัติการเพิ่มทุนจดทะเบียนของบริษัทจาก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14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500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00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เป็น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192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โดยการออกหุ้นสามัญจำนวน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769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23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ล้านหุ้น มูลค่าที่ตราไว้หุ้นละ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บาท รวม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7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692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 เพื่อออกและเสนอขายให้แก่ผู้ถือหุ้นสามัญเดิมของบริษัทตามสัดส่วนการถือหุ้น โดยไม่จัดสรรให้ผู้ถือหุ้นที่จะทำให้บริษัทมีหน้าที่ตามกฎหมายต่างประเทศ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ทั้งนี้ เมื่อวันที่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12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พฤษภาคม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2565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บริษัทพิจารณากำหนด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>ราคาเสนอขาย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ต่อหุ้นสุดท้ายที่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34</w:t>
      </w:r>
      <w:r w:rsidRPr="00150F0F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48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บาทต่อหุ้น 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จำนวนหุ้นที่เสนอขายสุดท้าย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725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ล้านหุ้น และอัตราส่วนการเสนอขายต่อหุ้น</w:t>
      </w:r>
      <w:r w:rsidRPr="00150F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สุดท้าย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อยู่ที่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หุ้นสามัญเดิมต่อ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150F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หุ้นสามัญที่ออกใหม่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ได้ดำเนินการจดทะเบียนเปลี่ยนแปลงทุนชำระแล้วในส่วนที่เพิ่มขึ้นจากการออกและเสนอขายหุ้นสามัญที่ออกใหม่กับกระทรวงพาณิชย์เมื่อ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22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2565</w:t>
      </w:r>
    </w:p>
    <w:p w14:paraId="2DAC0827" w14:textId="77777777" w:rsidR="00177D03" w:rsidRDefault="00177D03" w:rsidP="00275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78847FBE" w14:textId="67B1DE5A" w:rsidR="0027547B" w:rsidRDefault="0027547B" w:rsidP="00275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EC290E" w14:textId="08FE3D2A" w:rsidR="0016555B" w:rsidRPr="00CB07DC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670B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5A32231E" w14:textId="694528B1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492DC5" w:rsidRPr="00492DC5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670B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761F32CD" w14:textId="41106E55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62FEB2BA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3A432253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63C141B5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1A693A3C" w14:textId="77777777" w:rsidR="00C5297E" w:rsidRDefault="00C5297E" w:rsidP="00381513">
      <w:pPr>
        <w:ind w:left="540"/>
        <w:rPr>
          <w:rFonts w:ascii="Angsana New" w:hAnsi="Angsana New"/>
          <w:sz w:val="30"/>
          <w:szCs w:val="30"/>
          <w:cs/>
        </w:rPr>
      </w:pPr>
    </w:p>
    <w:p w14:paraId="518F671C" w14:textId="77777777" w:rsidR="00C51AB3" w:rsidRPr="00670BFB" w:rsidRDefault="00C51AB3" w:rsidP="00C51AB3">
      <w:pPr>
        <w:rPr>
          <w:rFonts w:ascii="Angsana New" w:hAnsi="Angsana New"/>
          <w:sz w:val="20"/>
          <w:szCs w:val="20"/>
        </w:rPr>
      </w:pPr>
    </w:p>
    <w:p w14:paraId="05736F39" w14:textId="77777777" w:rsidR="00C51AB3" w:rsidRPr="0082412F" w:rsidRDefault="00C51AB3" w:rsidP="00C51AB3">
      <w:pPr>
        <w:rPr>
          <w:rFonts w:ascii="Angsana New" w:hAnsi="Angsana New"/>
          <w:sz w:val="30"/>
          <w:szCs w:val="30"/>
        </w:rPr>
        <w:sectPr w:rsidR="00C51AB3" w:rsidRPr="0082412F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387E8D36" w14:textId="77777777" w:rsidR="00C97FBE" w:rsidRPr="0082412F" w:rsidRDefault="006B206E" w:rsidP="000C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360" w:firstLine="9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252" w:tblpY="313"/>
        <w:tblW w:w="160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F813C9" w:rsidRPr="00B165D6" w14:paraId="01032EC7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C3099" w14:textId="77777777" w:rsidR="000F511D" w:rsidRPr="0082412F" w:rsidRDefault="000F511D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193" w14:textId="77777777" w:rsidR="000F511D" w:rsidRPr="0082412F" w:rsidRDefault="000F511D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B165D6" w14:paraId="7EBA74B5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62882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077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A943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564B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44E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A9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B9240C4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93B" w14:textId="77777777" w:rsidR="004B0018" w:rsidRPr="00236AEC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E7F5" w14:textId="77777777" w:rsidR="004B0018" w:rsidRPr="00236AEC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EA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F5E7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B165D6" w14:paraId="00A36E4A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4322" w14:textId="6B1BDA4D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8E5A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เก้า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8E5AF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E5A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8411A" w14:textId="16A4D3B3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3C70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8527" w14:textId="3D1A224F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1BBC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CAB8" w14:textId="3E2EB4F2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E35D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3DA0" w14:textId="5F37E249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10F9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DEE0" w14:textId="1EB7609D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F69E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CA90" w14:textId="778667D8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D4DF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51B2" w14:textId="22F693EC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D59C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08123" w14:textId="4BB56452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6EFC9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CFB8" w14:textId="264AF214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91F8" w14:textId="77777777" w:rsidR="00A31DBC" w:rsidRPr="0082412F" w:rsidRDefault="00A31DBC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C5EA" w14:textId="3832720A" w:rsidR="00A31DBC" w:rsidRPr="0082412F" w:rsidRDefault="00492DC5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813C9" w:rsidRPr="00B165D6" w14:paraId="7D0685A3" w14:textId="77777777" w:rsidTr="001863A1">
        <w:trPr>
          <w:trHeight w:val="7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BCEA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E210B" w14:textId="77777777" w:rsidR="004B0018" w:rsidRPr="0082412F" w:rsidRDefault="004B001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35BD" w:rsidRPr="00B165D6" w14:paraId="3B6CBCC9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B037" w14:textId="77777777" w:rsidR="000235BD" w:rsidRPr="0082412F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2917" w14:textId="45A7F58A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49,439,66</w:t>
            </w:r>
            <w:r w:rsidR="006A278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1B9E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4215" w14:textId="08DDADD4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20,598,586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F69E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072F" w14:textId="0CF8FB70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4C40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F33E" w14:textId="63AF34F6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49A5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1AA7" w14:textId="15BB9EFB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4,004,820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5F17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012C" w14:textId="468E575C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2,829,776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CCBA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C9F2" w14:textId="7DFE6C9A" w:rsidR="000235BD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229A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580B" w14:textId="199B4629" w:rsidR="000235BD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FA1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10F7" w14:textId="3A2FF74C" w:rsidR="000235BD" w:rsidRPr="00AD6FDE" w:rsidRDefault="002F074F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53,444,48</w:t>
            </w:r>
            <w:r w:rsidR="006A278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A687" w14:textId="77777777" w:rsidR="000235BD" w:rsidRPr="0082412F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57DF" w14:textId="0BA8B8DB" w:rsidR="000235BD" w:rsidRPr="0082412F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23,428,362</w:t>
            </w:r>
          </w:p>
        </w:tc>
      </w:tr>
      <w:tr w:rsidR="000235BD" w:rsidRPr="00B165D6" w14:paraId="5A173C5D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3C64" w14:textId="77777777" w:rsidR="000235BD" w:rsidRPr="0082412F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0AC36" w14:textId="5FCC6ADF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1,193,780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4BF7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0CFC" w14:textId="5332A128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1,502,716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F99B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BC3F" w14:textId="46D2A0D3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B059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4316" w14:textId="4A1F10F3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8D77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EC58" w14:textId="457F1C3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967,844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A4D8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A0C6" w14:textId="1F252868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AF83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F780" w14:textId="24994A61" w:rsidR="000235BD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CB35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84B2" w14:textId="33BB4646" w:rsidR="000235BD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95B4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E9BE" w14:textId="0924F70D" w:rsidR="000235BD" w:rsidRPr="00AD6FDE" w:rsidRDefault="002F074F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2,161,624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DF36" w14:textId="77777777" w:rsidR="000235BD" w:rsidRPr="0082412F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F581" w14:textId="1547BA4F" w:rsidR="000235BD" w:rsidRPr="0082412F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1,502,716</w:t>
            </w:r>
          </w:p>
        </w:tc>
      </w:tr>
      <w:tr w:rsidR="000235BD" w:rsidRPr="00B165D6" w14:paraId="2B55F57A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A835" w14:textId="77777777" w:rsidR="000235BD" w:rsidRPr="0082412F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8CCBA" w14:textId="5EA4D7A6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(49,296,731)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BC63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1DA04" w14:textId="0AEEADC6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(20,149,819)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79D6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FCAED" w14:textId="19708DC8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CB2E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75876" w14:textId="5AEF8F5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7BEA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79B4" w14:textId="294503C9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(1,856,343)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C2FB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51A29" w14:textId="24C19D31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(1,587,207)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5DDB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24E8F" w14:textId="27C73D96" w:rsidR="000235BD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A00A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45C2D" w14:textId="009063A5" w:rsidR="000235BD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FB32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186A0" w14:textId="7C7D9588" w:rsidR="000235BD" w:rsidRPr="00AD6FDE" w:rsidRDefault="002F074F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(51,153,074)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A3AF" w14:textId="77777777" w:rsidR="000235BD" w:rsidRPr="0082412F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23848" w14:textId="640F00CC" w:rsidR="000235BD" w:rsidRPr="0082412F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(21,737,026)</w:t>
            </w:r>
          </w:p>
        </w:tc>
      </w:tr>
      <w:tr w:rsidR="000235BD" w:rsidRPr="00B165D6" w14:paraId="38A3616F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2290" w14:textId="77777777" w:rsidR="000235BD" w:rsidRPr="00C422B2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5AE9A" w14:textId="6BF83C5A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1,336,71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1DF0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171C7" w14:textId="4D245DAB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5AF0">
              <w:rPr>
                <w:rFonts w:ascii="Angsana New" w:hAnsi="Angsana New"/>
                <w:b/>
                <w:bCs/>
                <w:sz w:val="26"/>
                <w:szCs w:val="26"/>
              </w:rPr>
              <w:t>1,951,483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739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586B7" w14:textId="0DFBDDF1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DC604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24F62" w14:textId="402C363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4AD4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F73F7" w14:textId="0303B37F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3,116,321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B97A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842A0" w14:textId="6C4D26EE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1,242,569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F500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3EB07" w14:textId="21926EDF" w:rsidR="000235BD" w:rsidRPr="002D2FC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1FD7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E7312" w14:textId="6C277C40" w:rsidR="000235BD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2599" w14:textId="77777777" w:rsidR="000235BD" w:rsidRPr="00AD6FDE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C30EE" w14:textId="6CE19240" w:rsidR="000235BD" w:rsidRPr="00AD6FDE" w:rsidRDefault="002F074F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4,453,03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E5D7" w14:textId="77777777" w:rsidR="000235BD" w:rsidRPr="0082412F" w:rsidRDefault="000235BD" w:rsidP="0002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7389C" w14:textId="10139AEE" w:rsidR="000235BD" w:rsidRPr="0082412F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3,194,052</w:t>
            </w:r>
          </w:p>
        </w:tc>
      </w:tr>
      <w:tr w:rsidR="0063666B" w:rsidRPr="00B165D6" w14:paraId="71DBDF66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B1F8" w14:textId="77777777" w:rsidR="0063666B" w:rsidRPr="0082412F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7559" w14:textId="0106EA74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B3B8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7242" w14:textId="43B9F7B3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34B3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B85B" w14:textId="127E2771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22B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2D8E" w14:textId="61BA8325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9ACD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5868" w14:textId="2CA71578" w:rsidR="0063666B" w:rsidRPr="00AD6FDE" w:rsidRDefault="006874C6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4E85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1BC2" w14:textId="37883E7D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BA58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85C8" w14:textId="299957A2" w:rsidR="0063666B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0BE5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198B" w14:textId="1ED6CE0C" w:rsidR="0063666B" w:rsidRPr="00AD6FDE" w:rsidRDefault="0063666B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164,684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E308" w14:textId="77777777" w:rsidR="0063666B" w:rsidRPr="00AD6FDE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755C" w14:textId="229A6ED8" w:rsidR="0063666B" w:rsidRPr="00AD6FDE" w:rsidRDefault="002F074F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20E3" w14:textId="77777777" w:rsidR="0063666B" w:rsidRPr="0082412F" w:rsidRDefault="0063666B" w:rsidP="006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95D5" w14:textId="7A330B41" w:rsidR="0063666B" w:rsidRPr="0082412F" w:rsidRDefault="0063666B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165,487</w:t>
            </w:r>
          </w:p>
        </w:tc>
      </w:tr>
      <w:tr w:rsidR="00F00543" w:rsidRPr="00B165D6" w14:paraId="7E3AB6F2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FC9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02DE" w14:textId="410663CC" w:rsidR="00F00543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D81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A5BB" w14:textId="4F1E8BA4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35,549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BE9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8D06" w14:textId="4FE7F45D" w:rsidR="00F00543" w:rsidRPr="00AD6FDE" w:rsidRDefault="001315F1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315F1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22E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DE59" w14:textId="0D481B49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92DC5" w:rsidRPr="00AD6FD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BB6B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F5D4" w14:textId="24235F3B" w:rsidR="00F00543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867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F212" w14:textId="75F5EC6C" w:rsidR="00F00543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84,823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85E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3E24" w14:textId="4354AE2C" w:rsidR="00F00543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BB6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2D77" w14:textId="298C9D27" w:rsidR="00F00543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36,855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05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5C24F" w14:textId="595B05CE" w:rsidR="00F00543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3195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F5A6" w14:textId="13C7B460" w:rsidR="00F00543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157,269</w:t>
            </w:r>
          </w:p>
        </w:tc>
      </w:tr>
      <w:tr w:rsidR="008E5AF0" w:rsidRPr="00B165D6" w14:paraId="035D7712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D5D1" w14:textId="494EDE20" w:rsidR="008E5AF0" w:rsidRPr="0082412F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B779" w14:textId="64D2FF7F" w:rsidR="008E5AF0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833D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6C51" w14:textId="7B3F35BC" w:rsidR="008E5AF0" w:rsidRPr="008E5AF0" w:rsidRDefault="008E5AF0" w:rsidP="008E5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18E5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EF3F" w14:textId="0C69B137" w:rsidR="008E5AF0" w:rsidRPr="00AD6FDE" w:rsidRDefault="009C495F" w:rsidP="006A2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06A5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DE213" w14:textId="4DC03397" w:rsidR="008E5AF0" w:rsidRPr="00AD6FDE" w:rsidRDefault="009C495F" w:rsidP="006A2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CFBD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6185" w14:textId="17A7DFED" w:rsidR="008E5AF0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61FAD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336D" w14:textId="284CA46C" w:rsidR="008E5AF0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56,323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8E93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7D29" w14:textId="278FE3AD" w:rsidR="008E5AF0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</w:t>
            </w:r>
            <w:r w:rsidR="006A278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6CFC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9FFE" w14:textId="66A64E40" w:rsidR="008E5AF0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2,507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9FB3" w14:textId="77777777" w:rsidR="008E5AF0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7A5A" w14:textId="3E77E9EC" w:rsidR="008E5AF0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26,51</w:t>
            </w:r>
            <w:r w:rsidR="006A278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D737" w14:textId="77777777" w:rsidR="008E5AF0" w:rsidRPr="0082412F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3105" w14:textId="74851C88" w:rsidR="008E5AF0" w:rsidRPr="00492DC5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58,830</w:t>
            </w:r>
          </w:p>
        </w:tc>
      </w:tr>
      <w:tr w:rsidR="00F00543" w:rsidRPr="00B165D6" w14:paraId="735F51C6" w14:textId="77777777" w:rsidTr="001863A1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535B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A433" w14:textId="517AE443" w:rsidR="00F00543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FFB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B206" w14:textId="771E9BC4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101,145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FFB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E4D2" w14:textId="6EC4310D" w:rsidR="00F00543" w:rsidRPr="00AD6FDE" w:rsidRDefault="001315F1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315F1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0E7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3A88" w14:textId="16B3D971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245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C22B" w14:textId="3F031701" w:rsidR="00F00543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DE0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E720" w14:textId="222A3421" w:rsidR="00F00543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86,179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60A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96A" w14:textId="09879FE6" w:rsidR="00F00543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FD7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0BBA" w14:textId="263E6716" w:rsidR="00F00543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6,039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CE7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7FCB" w14:textId="3F8AC004" w:rsidR="00F00543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782C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F957" w14:textId="53E097F0" w:rsidR="00F00543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193,412</w:t>
            </w:r>
          </w:p>
        </w:tc>
      </w:tr>
      <w:tr w:rsidR="00F00543" w:rsidRPr="00B165D6" w14:paraId="0D51DAE6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0A99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5830" w14:textId="623C5791" w:rsidR="00F00543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(345,433)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03A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EBD1" w14:textId="194A097B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(149,316)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C1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500" w14:textId="1E8BF533" w:rsidR="00F00543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1315F1" w:rsidRPr="001315F1">
              <w:rPr>
                <w:rFonts w:ascii="Angsana New" w:hAnsi="Angsana New" w:hint="cs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C18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7046" w14:textId="5C7246AE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="008E5AF0">
              <w:rPr>
                <w:rFonts w:ascii="Angsana New" w:hAnsi="Angsana New"/>
                <w:sz w:val="26"/>
                <w:szCs w:val="26"/>
              </w:rPr>
              <w:t>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BCAF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BBD9" w14:textId="6B29837F" w:rsidR="00F00543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(662,969)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46C8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1D0D" w14:textId="45018334" w:rsidR="00F00543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(447,921)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76FA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4D61" w14:textId="169F1BFA" w:rsidR="00F00543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(767,063)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661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6B9C" w14:textId="13B6AF53" w:rsidR="00F00543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(651,901)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09E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A32A" w14:textId="4034DB30" w:rsidR="00F00543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1,775,486)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4279" w14:textId="77777777" w:rsidR="00F00543" w:rsidRPr="007B20E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E8FD" w14:textId="674BEE59" w:rsidR="00F00543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(1,249,144)</w:t>
            </w:r>
          </w:p>
        </w:tc>
      </w:tr>
      <w:tr w:rsidR="00043FBA" w:rsidRPr="00B165D6" w14:paraId="5003C1DC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6ABF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E16B" w14:textId="20349C29" w:rsidR="00043FBA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(14,372)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6E4B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2015" w14:textId="5EF4D63F" w:rsidR="00043FBA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(709)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85FF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3C3D" w14:textId="203CC768" w:rsidR="00043FBA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B744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9400" w14:textId="05FB1C3D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BE3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7DAE9" w14:textId="0A7816D8" w:rsidR="00043FBA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</w:t>
            </w:r>
            <w:r w:rsidR="006A278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E69A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6023" w14:textId="56229D36" w:rsidR="00043FBA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(62,749)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EF6B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980A" w14:textId="0CE760D0" w:rsidR="00043FBA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8C01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CA12" w14:textId="0DCE5241" w:rsidR="00043FBA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109,843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E7D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C29" w14:textId="0E775F84" w:rsidR="00043FBA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125,31</w:t>
            </w:r>
            <w:r w:rsidR="006A278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578B" w14:textId="77777777" w:rsidR="00043FBA" w:rsidRPr="008F434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69DA" w14:textId="6B2C2846" w:rsidR="00043FBA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46,385</w:t>
            </w:r>
          </w:p>
        </w:tc>
      </w:tr>
      <w:tr w:rsidR="00043FBA" w:rsidRPr="00B165D6" w14:paraId="502F2DB6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03E4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จากการเปลี่ยนแปลงมูลค่า</w:t>
            </w:r>
            <w:r w:rsidRPr="0082412F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C0A" w14:textId="561A34CA" w:rsidR="00043FBA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A02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9697" w14:textId="3C458164" w:rsidR="00043FBA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24,338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EEF3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E726" w14:textId="56BA9B4D" w:rsidR="00043FBA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74D9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6CB8" w14:textId="2C8536DA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980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EFF4" w14:textId="59A5E9E8" w:rsidR="00043FBA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D8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B202" w14:textId="6C0FAFA8" w:rsidR="00043FBA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105,067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AACD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5D88" w14:textId="2379BE11" w:rsidR="00043FBA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E2D3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B03C" w14:textId="19EF460B" w:rsidR="00043FBA" w:rsidRPr="00AD6FDE" w:rsidRDefault="00043FBA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EA1A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CE79" w14:textId="34CC9583" w:rsidR="00043FBA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C86F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00F2" w14:textId="4A1BD32A" w:rsidR="00043FBA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129,405</w:t>
            </w:r>
          </w:p>
        </w:tc>
      </w:tr>
      <w:tr w:rsidR="00043FBA" w:rsidRPr="00B165D6" w14:paraId="3CF4D1A5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8B3D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811F" w14:textId="1ECF3D4C" w:rsidR="00043FBA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(137,764)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5390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71DC" w14:textId="4ADC7A0A" w:rsidR="00043FBA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(129,484)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E7C1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A0FD" w14:textId="4FE4AD7E" w:rsidR="00043FBA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0DD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5D1" w14:textId="4F3BD672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750C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2A33" w14:textId="334D63E6" w:rsidR="00043FBA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(1,878,177)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9C08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868A" w14:textId="207C9A19" w:rsidR="00043FBA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(1,006,306)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5FB5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86A2" w14:textId="2EC32A61" w:rsidR="00043FBA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(207,350)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D390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0590" w14:textId="3E1EB4A6" w:rsidR="00043FBA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(165,997)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65BE" w14:textId="77777777" w:rsidR="00043FBA" w:rsidRPr="00AD6FDE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EA3D" w14:textId="03D05147" w:rsidR="00043FBA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(2,223,291)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F32F" w14:textId="77777777" w:rsidR="00043FBA" w:rsidRPr="0082412F" w:rsidRDefault="00043FBA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47C9" w14:textId="1D998C47" w:rsidR="00043FBA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(1,301,787)</w:t>
            </w:r>
          </w:p>
        </w:tc>
      </w:tr>
      <w:tr w:rsidR="00F00543" w:rsidRPr="00B165D6" w14:paraId="2F39E575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88E0" w14:textId="029518FF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2721E1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BC5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FE1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CD568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3C5D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480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2C7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698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745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39A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81A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D64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B150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3643" w14:textId="77777777" w:rsidR="00F00543" w:rsidRPr="00AD6FDE" w:rsidRDefault="00F00543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66E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9F74" w14:textId="77777777" w:rsidR="00F00543" w:rsidRPr="00AD6FDE" w:rsidRDefault="00F00543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8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28F1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6C8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9197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29F2" w14:textId="77777777" w:rsidR="00F00543" w:rsidRPr="0082412F" w:rsidRDefault="00F00543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0543" w:rsidRPr="00B165D6" w14:paraId="3DE18BAF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48A5A" w14:textId="129894E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2721E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2721E1"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7829" w14:textId="7437ACF8" w:rsidR="00F00543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591,294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A921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343FD" w14:textId="1D380C0F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571,292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0D4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DA0B4" w14:textId="0BBCE77B" w:rsidR="00F00543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190,690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AD97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51C98" w14:textId="65C38129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247,183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CAC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F4E01" w14:textId="79E7F21F" w:rsidR="00F00543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4,572,196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37E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E8ED0" w14:textId="77A3D299" w:rsidR="00F00543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3,560,423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83E0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4F8B4" w14:textId="79B2B9DC" w:rsidR="00F00543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1315F1" w:rsidRPr="001315F1">
              <w:rPr>
                <w:rFonts w:ascii="Angsana New" w:hAnsi="Angsana New" w:hint="cs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,837)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BA14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5CF2" w14:textId="44E90633" w:rsidR="00F00543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(60,851)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74E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466BD" w14:textId="3BB54C9B" w:rsidR="00F00543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5,337,343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34CF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49C01" w14:textId="53F8D050" w:rsidR="00F00543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4,318,047</w:t>
            </w:r>
          </w:p>
        </w:tc>
      </w:tr>
      <w:tr w:rsidR="00F00543" w:rsidRPr="00B165D6" w14:paraId="047AB4DB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90B1" w14:textId="77777777" w:rsidR="00F00543" w:rsidRPr="00C422B2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3A128" w14:textId="3CD14FCC" w:rsidR="00F00543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1,555,4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409E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DB302" w14:textId="7E90150D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5AF0">
              <w:rPr>
                <w:rFonts w:ascii="Angsana New" w:hAnsi="Angsana New"/>
                <w:b/>
                <w:bCs/>
                <w:sz w:val="26"/>
                <w:szCs w:val="26"/>
              </w:rPr>
              <w:t>2,404,298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23C0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D564A" w14:textId="1F137ABD" w:rsidR="00F00543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190,768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310C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A5CDF" w14:textId="73C8F4FD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5AF0">
              <w:rPr>
                <w:rFonts w:ascii="Angsana New" w:hAnsi="Angsana New"/>
                <w:b/>
                <w:bCs/>
                <w:sz w:val="26"/>
                <w:szCs w:val="26"/>
              </w:rPr>
              <w:t>247,268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A3B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637F" w14:textId="7104BAC3" w:rsidR="00F00543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5,552,0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F72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B2C60" w14:textId="77B1B102" w:rsidR="00F00543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3,619,211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2D1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90A32" w14:textId="795A3CEB" w:rsidR="00F00543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(547,35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1282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7BFC0" w14:textId="62E9499D" w:rsidR="00F00543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(558,821)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D6E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857ED" w14:textId="2827DB31" w:rsidR="00F00543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6,750,84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EA2D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9A56" w14:textId="34AABF30" w:rsidR="00F00543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5,711,956</w:t>
            </w:r>
          </w:p>
        </w:tc>
      </w:tr>
      <w:tr w:rsidR="00F00543" w:rsidRPr="00B165D6" w14:paraId="320E7C6A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E057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5EF2" w14:textId="42A6FF9B" w:rsidR="00F00543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(165,039)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2EC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53900" w14:textId="2F039622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E5AF0">
              <w:rPr>
                <w:rFonts w:ascii="Angsana New" w:hAnsi="Angsana New"/>
                <w:sz w:val="26"/>
                <w:szCs w:val="26"/>
              </w:rPr>
              <w:t>(13,974)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6B0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E9D99" w14:textId="49585D15" w:rsidR="00F00543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0B6F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73CE1" w14:textId="24FAFF42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4AD8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F28C4" w14:textId="3605ED39" w:rsidR="00F00543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(678,285)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E169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35CE0" w14:textId="73AD9CEB" w:rsidR="00F00543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(52,133)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CE2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75A4D" w14:textId="4537DA09" w:rsidR="00F00543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155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05F03" w14:textId="64E72673" w:rsidR="00F00543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C1D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E4772" w14:textId="0C4CB582" w:rsidR="00F00543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(839,590)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C173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14DF" w14:textId="78F2FCD2" w:rsidR="00F00543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516772">
              <w:rPr>
                <w:rFonts w:ascii="Angsana New" w:hAnsi="Angsana New"/>
                <w:sz w:val="26"/>
                <w:szCs w:val="26"/>
              </w:rPr>
              <w:t>(63,160)</w:t>
            </w:r>
          </w:p>
        </w:tc>
      </w:tr>
      <w:tr w:rsidR="00F00543" w:rsidRPr="00B165D6" w14:paraId="5E174ECF" w14:textId="77777777" w:rsidTr="001863A1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BA55" w14:textId="77777777" w:rsidR="00F00543" w:rsidRPr="00C422B2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44830" w14:textId="2180C49C" w:rsidR="00F00543" w:rsidRPr="00AD6FDE" w:rsidRDefault="00F50DD8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1,390,37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3647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8F74C" w14:textId="048E6E0E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5AF0">
              <w:rPr>
                <w:rFonts w:ascii="Angsana New" w:hAnsi="Angsana New"/>
                <w:b/>
                <w:bCs/>
                <w:sz w:val="26"/>
                <w:szCs w:val="26"/>
              </w:rPr>
              <w:t>2,390,324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C63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93C19" w14:textId="16333418" w:rsidR="00F00543" w:rsidRPr="00AD6FDE" w:rsidRDefault="0063666B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190,768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7A6D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C7E4B" w14:textId="37B7CD77" w:rsidR="00F00543" w:rsidRPr="00AD6FDE" w:rsidRDefault="008E5AF0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5AF0">
              <w:rPr>
                <w:rFonts w:ascii="Angsana New" w:hAnsi="Angsana New"/>
                <w:b/>
                <w:bCs/>
                <w:sz w:val="26"/>
                <w:szCs w:val="26"/>
              </w:rPr>
              <w:t>247,268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BCCA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87E68" w14:textId="3CF1C19B" w:rsidR="00F00543" w:rsidRPr="00AD6FDE" w:rsidRDefault="006874C6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4,873,73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1A46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AB5A4" w14:textId="6DF71178" w:rsidR="00F00543" w:rsidRPr="00AD6FDE" w:rsidRDefault="00516772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3,567,078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0F9F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F25B2" w14:textId="4E0FCEE9" w:rsidR="00F00543" w:rsidRPr="00AD6FDE" w:rsidRDefault="000235BD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(543,61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FCD3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0F85A" w14:textId="15DD3F07" w:rsidR="00F00543" w:rsidRPr="00AD6FDE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(555,874)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7C65" w14:textId="77777777" w:rsidR="00F00543" w:rsidRPr="00AD6FDE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51784" w14:textId="47EC5A12" w:rsidR="00F00543" w:rsidRPr="00AD6FDE" w:rsidRDefault="002F074F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5,911,25</w:t>
            </w:r>
            <w:r w:rsidR="006A278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0137" w14:textId="77777777" w:rsidR="00F00543" w:rsidRPr="0082412F" w:rsidRDefault="00F00543" w:rsidP="00F3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F61CA" w14:textId="778348C8" w:rsidR="00F00543" w:rsidRPr="0082412F" w:rsidRDefault="00516772" w:rsidP="0018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6772">
              <w:rPr>
                <w:rFonts w:ascii="Angsana New" w:hAnsi="Angsana New"/>
                <w:b/>
                <w:bCs/>
                <w:sz w:val="26"/>
                <w:szCs w:val="26"/>
              </w:rPr>
              <w:t>5,648,796</w:t>
            </w:r>
          </w:p>
        </w:tc>
      </w:tr>
    </w:tbl>
    <w:p w14:paraId="3F373F87" w14:textId="77777777" w:rsidR="00AE2811" w:rsidRDefault="00424574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AE2811" w:rsidSect="00A31DBC">
          <w:headerReference w:type="default" r:id="rId15"/>
          <w:footerReference w:type="default" r:id="rId16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  <w:r w:rsidRPr="0082412F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538CE" w:rsidRPr="00B165D6" w14:paraId="30AAF12F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58D0033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D4D7C6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6DDB" w:rsidRPr="00B165D6" w14:paraId="030ADEAE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8F3698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1D23FE2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A6BD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3E682E7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B3B6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8B2FD1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45A536CC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4143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5EF84F3B" w14:textId="77777777" w:rsidR="00E06DDB" w:rsidRPr="008B45A5" w:rsidRDefault="009B64B6" w:rsidP="009B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</w:t>
            </w:r>
            <w:r w:rsidR="00E06DDB"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046EC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001A1100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6DDB" w:rsidRPr="00B165D6" w14:paraId="3F648C74" w14:textId="77777777" w:rsidTr="00CA0645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30D7D19" w14:textId="587A0668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5167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เก้า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9480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9480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FFA9" w14:textId="391F103A" w:rsidR="00E06DDB" w:rsidRPr="00F00543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005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DD4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88F7" w14:textId="58EC99C5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50F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2B00E" w14:textId="69D285C3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D5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4646" w14:textId="77180A8D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EB8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4EF2" w14:textId="3C55193F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8AF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9CC5" w14:textId="17BA5451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B06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CF1E" w14:textId="03E6B7F3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92D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B70D" w14:textId="36DA5B67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18E1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618E" w14:textId="5340E8BC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5B0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F316" w14:textId="70916C97" w:rsidR="00E06DDB" w:rsidRPr="0082412F" w:rsidRDefault="00492DC5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2DC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92DC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06DDB" w:rsidRPr="00B165D6" w14:paraId="15CB633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F6D02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6407AED7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06DDB" w:rsidRPr="00B165D6" w14:paraId="7E70D480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AA31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A441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52BD2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2EA39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4669F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5CE71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AA24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CCFF20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84E2E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5011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02AE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2FC1F7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012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3EBB5D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AB3F5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A99E6F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E2FDA2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D0A4C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4DDF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85F0B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DB" w:rsidRPr="00B165D6" w14:paraId="18E11195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9536E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7EDE4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1E49F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707CE8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8A4C4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19C638E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A427CA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F9724C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9FF0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16A174B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E0C915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33031B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F0DA8D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4FD4A96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23348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A32FA9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0680962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3CEE23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88005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DA40858" w14:textId="77777777" w:rsidR="00E06DDB" w:rsidRPr="0082412F" w:rsidRDefault="00E06DDB" w:rsidP="00E06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2DD" w:rsidRPr="00B165D6" w14:paraId="67756FBD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D6C2D1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B7CEB" w14:textId="0257F582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49,439,66</w:t>
            </w:r>
            <w:r w:rsidR="00047C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3EC8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550659" w14:textId="484C86CA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17D5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9259EF" w14:textId="420C5EAA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0EBE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B6109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6983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2A5464" w14:textId="2DE1D15D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F4551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707E17" w14:textId="0C1786C0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1F71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D9048A7" w14:textId="543F0AAF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003B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DB48A4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7E882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3A326E" w14:textId="31724E88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49,439,66</w:t>
            </w:r>
            <w:r w:rsidR="00047C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DA63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CCF4ACC" w14:textId="0E0E6184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20,598,586</w:t>
            </w:r>
          </w:p>
        </w:tc>
      </w:tr>
      <w:tr w:rsidR="000C4097" w:rsidRPr="00B165D6" w14:paraId="2B5F9CAC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1F4C9AC7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A7419" w14:textId="284C445B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4B893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49C2E7" w14:textId="0D57A6E0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72084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372087" w14:textId="6F9887D5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793D7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1F6CCE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E028A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FD42A97" w14:textId="7E6FD532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3,931,917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972E77B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2720A5" w14:textId="10EB3622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2,778,303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C0DF1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F4FB2A3" w14:textId="1189B531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4FA1E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B7C481C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E733B6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5B7A947" w14:textId="52AB1B21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3,931,917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5F2AB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D9B56D9" w14:textId="132D259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2,778,303</w:t>
            </w:r>
          </w:p>
        </w:tc>
      </w:tr>
      <w:tr w:rsidR="000C4097" w:rsidRPr="00B165D6" w14:paraId="7129A7CF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E0A4429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58BEC" w14:textId="10E714F4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5AAF6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6B20" w14:textId="63877A73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6503D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150C" w14:textId="499FDBAF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11B84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6C99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7F4A9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1D162" w14:textId="193A471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ABA7C35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F4C4" w14:textId="269ABFB1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51,473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9D22D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F36C" w14:textId="6AF8D591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373F70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99749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7D9F11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16F5" w14:textId="093CB3A2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98F4C" w14:textId="77777777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B055D" w14:textId="368514F4" w:rsidR="000C4097" w:rsidRPr="0082412F" w:rsidRDefault="000C4097" w:rsidP="000C4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51,473</w:t>
            </w:r>
          </w:p>
        </w:tc>
      </w:tr>
      <w:tr w:rsidR="00E102DD" w:rsidRPr="00B165D6" w14:paraId="429448E0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6617A70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FE168" w14:textId="4BC59EC9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49,439,66</w:t>
            </w:r>
            <w:r w:rsidR="00047C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7242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2D00C" w14:textId="2B2E4A8D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43B1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AEBCC" w14:textId="14BB923B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A4D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37FC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9C25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09324" w14:textId="4E30665E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4,004,820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A998D44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D4498" w14:textId="06E9F70A" w:rsidR="00E102DD" w:rsidRPr="0082412F" w:rsidRDefault="001315F1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15F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102DD" w:rsidRPr="0059480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b/>
                <w:bCs/>
                <w:sz w:val="26"/>
                <w:szCs w:val="26"/>
              </w:rPr>
              <w:t>829</w:t>
            </w:r>
            <w:r w:rsidR="00E102DD" w:rsidRPr="0059480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b/>
                <w:bCs/>
                <w:sz w:val="26"/>
                <w:szCs w:val="26"/>
              </w:rPr>
              <w:t>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D3B5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AFE7C" w14:textId="6726016D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1883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4073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55A36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B22ED" w14:textId="4B6B64A3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53,444,48</w:t>
            </w:r>
            <w:r w:rsidR="00047C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7BD0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BBB11" w14:textId="798E982D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23,428,362</w:t>
            </w:r>
          </w:p>
        </w:tc>
      </w:tr>
      <w:tr w:rsidR="00E102DD" w:rsidRPr="00B165D6" w14:paraId="488FE6B7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4DBCA11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7C3EB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43D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A092F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F42D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4FC9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BF544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AD109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613C8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5AF2B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31D0AE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3805E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73B6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BF632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C46A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F734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237036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A434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4327B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6DE0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2DD" w:rsidRPr="00B165D6" w14:paraId="1898A63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392DB3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0939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59D93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EE43D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AE099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B2C85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BB727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230B0F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C116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CE42C74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88A330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8D4B26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CC832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AD0BE3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D592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F1467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2835C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A37C7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E9C59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E4E9AE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102DD" w:rsidRPr="00B165D6" w14:paraId="70FA885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32C9AB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73990" w14:textId="1F0FA31A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49,429,43</w:t>
            </w:r>
            <w:r w:rsidR="00047CA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82B2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48CF301" w14:textId="54BAEC29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20,596,380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333C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F6E90E" w14:textId="7AE5AA1C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7B70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151B1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D779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2A15F60" w14:textId="579F95FD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3,931,917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D4D45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6E21D96" w14:textId="393A11B4" w:rsidR="00E102DD" w:rsidRPr="0082412F" w:rsidRDefault="001315F1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315F1">
              <w:rPr>
                <w:rFonts w:ascii="Angsana New" w:hAnsi="Angsana New"/>
                <w:sz w:val="26"/>
                <w:szCs w:val="26"/>
              </w:rPr>
              <w:t>2</w:t>
            </w:r>
            <w:r w:rsidR="00E102DD" w:rsidRPr="00594804">
              <w:rPr>
                <w:rFonts w:ascii="Angsana New" w:hAnsi="Angsana New"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sz w:val="26"/>
                <w:szCs w:val="26"/>
              </w:rPr>
              <w:t>778</w:t>
            </w:r>
            <w:r w:rsidR="00E102DD" w:rsidRPr="00594804">
              <w:rPr>
                <w:rFonts w:ascii="Angsana New" w:hAnsi="Angsana New"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5EE7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1EB19F0" w14:textId="3811A636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ECE9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57B4B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BBDB9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E42244" w14:textId="1F2638C8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53,361,35</w:t>
            </w:r>
            <w:r w:rsidR="00047C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398F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111FB8" w14:textId="4288D8B9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23,374,683</w:t>
            </w:r>
          </w:p>
        </w:tc>
      </w:tr>
      <w:tr w:rsidR="00E102DD" w:rsidRPr="00B165D6" w14:paraId="09E3F271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64D8224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687C0" w14:textId="6471B168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12C77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579E2BD" w14:textId="22FF195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C385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A0A269D" w14:textId="57BBFBB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83A1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5A45A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EC65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87C2464" w14:textId="2049E01B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8CE4E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1370E5A" w14:textId="6E211270" w:rsidR="00E102DD" w:rsidRPr="0082412F" w:rsidRDefault="001315F1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315F1">
              <w:rPr>
                <w:rFonts w:ascii="Angsana New" w:hAnsi="Angsana New"/>
                <w:sz w:val="26"/>
                <w:szCs w:val="26"/>
              </w:rPr>
              <w:t>51</w:t>
            </w:r>
            <w:r w:rsidR="00E102DD" w:rsidRPr="00594804">
              <w:rPr>
                <w:rFonts w:ascii="Angsana New" w:hAnsi="Angsana New"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E334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F72783F" w14:textId="182249E0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BF07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EC3D39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9894E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954E56" w14:textId="3493B05D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B332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1162706" w14:textId="7750FF01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53,679</w:t>
            </w:r>
          </w:p>
        </w:tc>
      </w:tr>
      <w:tr w:rsidR="00E102DD" w:rsidRPr="00B165D6" w14:paraId="0CF6BBE4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08D883B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0B7F9" w14:textId="77282B92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49,439,66</w:t>
            </w:r>
            <w:r w:rsidR="00047C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DEBEC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97A62" w14:textId="4735DC0F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8F43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EC4EA" w14:textId="61B48BF2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52F6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7FE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0641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C9AA7" w14:textId="4D273371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4,004,820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565B97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98219" w14:textId="3D5ED23F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2,829,776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0A77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446A" w14:textId="7678CB32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E7B9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049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45835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CF3C1" w14:textId="46E3F673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53,444,48</w:t>
            </w:r>
            <w:r w:rsidR="00047C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07D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A471B" w14:textId="3B425D2F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23,428,362</w:t>
            </w:r>
          </w:p>
        </w:tc>
      </w:tr>
      <w:tr w:rsidR="00E102DD" w:rsidRPr="00B165D6" w14:paraId="4D551A73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7092CE9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BD8CF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895D5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E617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7D048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40FD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00ED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C6D56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F5B55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3AE48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95D2C84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193E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3D77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EB6B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38DC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93C1B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97B9E4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44CD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B459F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B9F8F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2DD" w:rsidRPr="00B165D6" w14:paraId="4A621088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54E47E0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39A9F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0FBBE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1A937B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BE97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C8164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A92E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B2993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AC78A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C9E200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94043B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73087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AB9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7BFBC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76CA0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32168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196658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1C0A50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88135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D5A405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102DD" w:rsidRPr="00B165D6" w14:paraId="53A330C9" w14:textId="77777777" w:rsidTr="00AE2811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F21189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8EA8A" w14:textId="6C3A8141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49,429,43</w:t>
            </w:r>
            <w:r w:rsidR="00047CA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A84E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986FED" w14:textId="7AF0CFD3" w:rsidR="00E102DD" w:rsidRPr="0082412F" w:rsidRDefault="001315F1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315F1">
              <w:rPr>
                <w:rFonts w:ascii="Angsana New" w:hAnsi="Angsana New"/>
                <w:sz w:val="26"/>
                <w:szCs w:val="26"/>
              </w:rPr>
              <w:t>20</w:t>
            </w:r>
            <w:r w:rsidR="00E102DD" w:rsidRPr="00594804">
              <w:rPr>
                <w:rFonts w:ascii="Angsana New" w:hAnsi="Angsana New"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sz w:val="26"/>
                <w:szCs w:val="26"/>
              </w:rPr>
              <w:t>596</w:t>
            </w:r>
            <w:r w:rsidR="00E102DD" w:rsidRPr="00594804">
              <w:rPr>
                <w:rFonts w:ascii="Angsana New" w:hAnsi="Angsana New"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A95CF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2227AD" w14:textId="6669B56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8ECE4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184C6E3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EC70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0B76710" w14:textId="422F8912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3,931,917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F997C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403AEE" w14:textId="014212A6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2,778,303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1988D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2E615C4" w14:textId="13183F8B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DD10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BA9B93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323BA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7267D7C" w14:textId="6C76BE4F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53,361,35</w:t>
            </w:r>
            <w:r w:rsidR="00047CA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8CA6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869886B" w14:textId="2D67C92A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23,374,683</w:t>
            </w:r>
          </w:p>
        </w:tc>
      </w:tr>
      <w:tr w:rsidR="00E102DD" w:rsidRPr="00B165D6" w14:paraId="38FBF108" w14:textId="77777777" w:rsidTr="000550CB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693668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759A" w14:textId="573766B0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97B0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0719C" w14:textId="3B41ABB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359D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B7E95" w14:textId="00611F3E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3C0F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DBAD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59A0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DDA9" w14:textId="34AA5A38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7B5651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248F" w14:textId="3150A23C" w:rsidR="00E102DD" w:rsidRPr="0082412F" w:rsidRDefault="001315F1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315F1">
              <w:rPr>
                <w:rFonts w:ascii="Angsana New" w:hAnsi="Angsana New"/>
                <w:sz w:val="26"/>
                <w:szCs w:val="26"/>
              </w:rPr>
              <w:t>51</w:t>
            </w:r>
            <w:r w:rsidR="00E102DD" w:rsidRPr="00594804">
              <w:rPr>
                <w:rFonts w:ascii="Angsana New" w:hAnsi="Angsana New"/>
                <w:sz w:val="26"/>
                <w:szCs w:val="26"/>
              </w:rPr>
              <w:t>,</w:t>
            </w:r>
            <w:r w:rsidRPr="001315F1">
              <w:rPr>
                <w:rFonts w:ascii="Angsana New" w:hAnsi="Angsana New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6789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BF466" w14:textId="244A6D12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B967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9246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96924F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7A329" w14:textId="32B496F8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B3A28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B2D758" w14:textId="02205864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594804">
              <w:rPr>
                <w:rFonts w:ascii="Angsana New" w:hAnsi="Angsana New"/>
                <w:sz w:val="26"/>
                <w:szCs w:val="26"/>
              </w:rPr>
              <w:t>53,679</w:t>
            </w:r>
          </w:p>
        </w:tc>
      </w:tr>
      <w:tr w:rsidR="00E102DD" w:rsidRPr="00B165D6" w14:paraId="78F75812" w14:textId="77777777" w:rsidTr="00AE2811">
        <w:trPr>
          <w:trHeight w:val="144"/>
        </w:trPr>
        <w:tc>
          <w:tcPr>
            <w:tcW w:w="3330" w:type="dxa"/>
            <w:shd w:val="clear" w:color="auto" w:fill="auto"/>
          </w:tcPr>
          <w:p w14:paraId="345AA43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B73F5" w14:textId="3C0AFCB6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49,439,66</w:t>
            </w:r>
            <w:r w:rsidR="00047C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C2F8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850B8" w14:textId="33014123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20,598,586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D744A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325BA" w14:textId="28F83370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B51AC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90C20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2FCE6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CABCB" w14:textId="0653F8A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4,004,820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C752FB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71E8F" w14:textId="7E97EF30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2,829,776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C1057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BC2E2" w14:textId="56472082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02A72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94929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58532E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BE8C6" w14:textId="35D9B9EE" w:rsidR="00E102DD" w:rsidRPr="0082412F" w:rsidRDefault="000C4097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53,444,48</w:t>
            </w:r>
            <w:r w:rsidR="00047CA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BE55" w14:textId="77777777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BAAE2" w14:textId="45FE7695" w:rsidR="00E102DD" w:rsidRPr="0082412F" w:rsidRDefault="00E102DD" w:rsidP="00E10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4804">
              <w:rPr>
                <w:rFonts w:ascii="Angsana New" w:hAnsi="Angsana New"/>
                <w:b/>
                <w:bCs/>
                <w:sz w:val="26"/>
                <w:szCs w:val="26"/>
              </w:rPr>
              <w:t>23,428,362</w:t>
            </w:r>
          </w:p>
        </w:tc>
      </w:tr>
    </w:tbl>
    <w:p w14:paraId="43FA9EAE" w14:textId="77777777" w:rsidR="004C4A9A" w:rsidRPr="0082412F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A641AC" w14:textId="77777777" w:rsidR="004C4A9A" w:rsidRPr="0082412F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4C4A9A" w:rsidRPr="0082412F" w:rsidSect="00A31DBC"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5320967" w14:textId="1655D88F" w:rsidR="00CA2AFD" w:rsidRPr="0082412F" w:rsidRDefault="00524220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</w:t>
      </w:r>
      <w:r w:rsidR="00B03387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B9F6472" w14:textId="77777777" w:rsidR="007619D7" w:rsidRPr="0082412F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9791F8" w14:textId="54A3A9C7" w:rsidR="0027547B" w:rsidRPr="00AF3F67" w:rsidRDefault="0027547B" w:rsidP="00275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C2A8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5C2A87">
        <w:rPr>
          <w:rFonts w:ascii="Angsana New" w:hAnsi="Angsana New"/>
          <w:sz w:val="30"/>
          <w:szCs w:val="30"/>
          <w:cs/>
        </w:rPr>
        <w:br/>
      </w:r>
      <w:r w:rsidRPr="000B1A46">
        <w:rPr>
          <w:rFonts w:ascii="Angsana New" w:hAnsi="Angsana New" w:hint="cs"/>
          <w:sz w:val="30"/>
          <w:szCs w:val="30"/>
          <w:cs/>
        </w:rPr>
        <w:t>ถ่วง</w:t>
      </w:r>
      <w:r w:rsidRPr="006243DC">
        <w:rPr>
          <w:rFonts w:ascii="Angsana New" w:hAnsi="Angsana New" w:hint="cs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น้ำหนักที่คาดไว้สำหรับปีทางการเงินเต็มปีที่ใช้กับรายได้ก่อนภาษีเงินได้ของงวดระหว่างกาล ทั้งนี้ภาษีเงินได้ของกลุ่มบริษัทในการดำเนินงานต่อเนื่องเป็นระยะเวลา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6243D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06767">
        <w:rPr>
          <w:rFonts w:ascii="Angsana New" w:hAnsi="Angsana New" w:hint="cs"/>
          <w:sz w:val="30"/>
          <w:szCs w:val="30"/>
        </w:rPr>
        <w:t>3</w:t>
      </w:r>
      <w:r w:rsidRPr="00406767">
        <w:rPr>
          <w:rFonts w:ascii="Angsana New" w:hAnsi="Angsana New"/>
          <w:sz w:val="30"/>
          <w:szCs w:val="30"/>
        </w:rPr>
        <w:t>0</w:t>
      </w:r>
      <w:r w:rsidRPr="006243DC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6243DC">
        <w:rPr>
          <w:rFonts w:ascii="Angsana New" w:hAnsi="Angsana New" w:hint="cs"/>
          <w:sz w:val="30"/>
          <w:szCs w:val="30"/>
        </w:rPr>
        <w:t xml:space="preserve"> </w:t>
      </w:r>
      <w:r w:rsidRPr="00406767">
        <w:rPr>
          <w:rFonts w:ascii="Angsana New" w:hAnsi="Angsana New" w:hint="cs"/>
          <w:sz w:val="30"/>
          <w:szCs w:val="30"/>
        </w:rPr>
        <w:t>256</w:t>
      </w:r>
      <w:r w:rsidRPr="00406767">
        <w:rPr>
          <w:rFonts w:ascii="Angsana New" w:hAnsi="Angsana New"/>
          <w:sz w:val="30"/>
          <w:szCs w:val="30"/>
        </w:rPr>
        <w:t>5</w:t>
      </w:r>
      <w:r w:rsidRPr="006243DC">
        <w:rPr>
          <w:rFonts w:ascii="Angsana New" w:hAnsi="Angsana New" w:hint="cs"/>
          <w:sz w:val="30"/>
          <w:szCs w:val="30"/>
          <w:cs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 xml:space="preserve">แสดงเป็นค่าใช้จ่ายภาษีเงินได้ร้อยละ </w:t>
      </w:r>
      <w:r w:rsidRPr="000666CA">
        <w:rPr>
          <w:rFonts w:ascii="Angsana New" w:hAnsi="Angsana New"/>
          <w:sz w:val="30"/>
          <w:szCs w:val="30"/>
        </w:rPr>
        <w:t>1</w:t>
      </w:r>
      <w:r w:rsidR="00FC2069" w:rsidRPr="000666CA">
        <w:rPr>
          <w:rFonts w:ascii="Angsana New" w:hAnsi="Angsana New"/>
          <w:sz w:val="30"/>
          <w:szCs w:val="30"/>
        </w:rPr>
        <w:t>2</w:t>
      </w:r>
      <w:r w:rsidRPr="000666CA">
        <w:rPr>
          <w:rFonts w:ascii="Angsana New" w:hAnsi="Angsana New"/>
          <w:sz w:val="30"/>
          <w:szCs w:val="30"/>
        </w:rPr>
        <w:t>.</w:t>
      </w:r>
      <w:r w:rsidR="00FC2069" w:rsidRPr="000666CA">
        <w:rPr>
          <w:rFonts w:ascii="Angsana New" w:hAnsi="Angsana New"/>
          <w:sz w:val="30"/>
          <w:szCs w:val="30"/>
        </w:rPr>
        <w:t>44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</w:rPr>
        <w:t>(3</w:t>
      </w:r>
      <w:r w:rsidRPr="000666CA">
        <w:rPr>
          <w:rFonts w:ascii="Angsana New" w:hAnsi="Angsana New"/>
          <w:i/>
          <w:iCs/>
          <w:sz w:val="30"/>
          <w:szCs w:val="30"/>
        </w:rPr>
        <w:t>0</w:t>
      </w:r>
      <w:r w:rsidRPr="000666C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0666CA">
        <w:rPr>
          <w:rFonts w:ascii="Angsana New" w:hAnsi="Angsana New" w:hint="cs"/>
          <w:i/>
          <w:iCs/>
          <w:sz w:val="30"/>
          <w:szCs w:val="30"/>
        </w:rPr>
        <w:t>256</w:t>
      </w:r>
      <w:r w:rsidRPr="000666CA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 1.11</w:t>
      </w:r>
      <w:r w:rsidRPr="000666CA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0666CA">
        <w:rPr>
          <w:rFonts w:ascii="Angsana New" w:hAnsi="Angsana New" w:hint="cs"/>
          <w:sz w:val="30"/>
          <w:szCs w:val="30"/>
          <w:cs/>
        </w:rPr>
        <w:t xml:space="preserve">ซึ่งมีสาเหตุหลักจากในปี </w:t>
      </w:r>
      <w:r w:rsidRPr="000666CA">
        <w:rPr>
          <w:rFonts w:ascii="Angsana New" w:hAnsi="Angsana New"/>
          <w:sz w:val="30"/>
          <w:szCs w:val="30"/>
        </w:rPr>
        <w:t xml:space="preserve">2564 </w:t>
      </w:r>
      <w:r w:rsidRPr="000666CA">
        <w:rPr>
          <w:rFonts w:ascii="Angsana New" w:hAnsi="Angsana New" w:hint="cs"/>
          <w:sz w:val="30"/>
          <w:szCs w:val="30"/>
          <w:cs/>
        </w:rPr>
        <w:t>มีการใช้ประโยชน์จาก</w:t>
      </w:r>
      <w:r w:rsidRPr="006243DC">
        <w:rPr>
          <w:rFonts w:ascii="Angsana New" w:hAnsi="Angsana New" w:hint="cs"/>
          <w:sz w:val="30"/>
          <w:szCs w:val="30"/>
          <w:cs/>
        </w:rPr>
        <w:t>ผลขาดทุน</w:t>
      </w:r>
      <w:r w:rsidRPr="000B1A46">
        <w:rPr>
          <w:rFonts w:ascii="Angsana New" w:hAnsi="Angsana New" w:hint="cs"/>
          <w:sz w:val="30"/>
          <w:szCs w:val="30"/>
          <w:cs/>
        </w:rPr>
        <w:t>สะสมทางภาษี</w:t>
      </w:r>
    </w:p>
    <w:p w14:paraId="339E37E3" w14:textId="77777777" w:rsidR="00AD02AE" w:rsidRPr="003918A9" w:rsidRDefault="00AD02AE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B44B36" w14:textId="683B73F4" w:rsidR="00D60765" w:rsidRDefault="00D60765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4BDC33BA" w14:textId="34449E2B" w:rsidR="00D60765" w:rsidRPr="00D60765" w:rsidRDefault="00D60765" w:rsidP="00D6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62BA6E2F" w14:textId="77777777" w:rsidR="00D60765" w:rsidRPr="003A462A" w:rsidRDefault="00D60765" w:rsidP="00D6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Pr="00406767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774B116" w14:textId="283F9244" w:rsidR="00D60765" w:rsidRPr="00D60765" w:rsidRDefault="00D60765" w:rsidP="00D6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D60765" w:rsidRPr="00D246FB" w14:paraId="1E627691" w14:textId="77777777" w:rsidTr="000C2A3D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10FEA46E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F6BC3F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A07DC5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05FA4E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607966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F1E0995" w14:textId="77777777" w:rsidR="00D60765" w:rsidRPr="00063EF2" w:rsidDel="00D43E7A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60765" w:rsidRPr="00D246FB" w14:paraId="006E9023" w14:textId="77777777" w:rsidTr="000C2A3D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26B5F8F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3DC459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A2442D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E54E0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AB101B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F95C9E2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0765" w:rsidRPr="00D246FB" w14:paraId="0219ABAC" w14:textId="77777777" w:rsidTr="000C2A3D">
        <w:tc>
          <w:tcPr>
            <w:tcW w:w="3330" w:type="dxa"/>
            <w:shd w:val="clear" w:color="auto" w:fill="auto"/>
            <w:vAlign w:val="bottom"/>
          </w:tcPr>
          <w:p w14:paraId="2C9C4890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98787C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27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067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52E68E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0676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63ABF2" w14:textId="77777777" w:rsidR="00D60765" w:rsidRPr="00063EF2" w:rsidRDefault="00D60765" w:rsidP="000C2A3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C8274A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097FEE0" w14:textId="77777777" w:rsidR="00D60765" w:rsidRPr="00063EF2" w:rsidRDefault="00D60765" w:rsidP="000C2A3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</w:tr>
      <w:tr w:rsidR="00D60765" w:rsidRPr="00D246FB" w14:paraId="1E95F9E4" w14:textId="77777777" w:rsidTr="004653B1">
        <w:tc>
          <w:tcPr>
            <w:tcW w:w="3330" w:type="dxa"/>
            <w:shd w:val="clear" w:color="auto" w:fill="auto"/>
            <w:vAlign w:val="bottom"/>
          </w:tcPr>
          <w:p w14:paraId="2DDBA639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4067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067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84B026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767">
              <w:rPr>
                <w:rFonts w:ascii="Angsana New" w:hAnsi="Angsana New"/>
                <w:sz w:val="30"/>
                <w:szCs w:val="30"/>
              </w:rPr>
              <w:t>24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067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6691AD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067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F5498" w14:textId="77777777" w:rsidR="00D60765" w:rsidRPr="00063EF2" w:rsidRDefault="00D60765" w:rsidP="000C2A3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D0E47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9A971" w14:textId="77777777" w:rsidR="00D60765" w:rsidRPr="00063EF2" w:rsidRDefault="00D60765" w:rsidP="000C2A3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60765" w:rsidRPr="00D246FB" w14:paraId="37D9AC0C" w14:textId="77777777" w:rsidTr="004653B1">
        <w:tc>
          <w:tcPr>
            <w:tcW w:w="3330" w:type="dxa"/>
            <w:shd w:val="clear" w:color="auto" w:fill="auto"/>
            <w:vAlign w:val="bottom"/>
          </w:tcPr>
          <w:p w14:paraId="7AA06F40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D8D8C4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00D468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187B4" w14:textId="77777777" w:rsidR="00D60765" w:rsidRPr="00063EF2" w:rsidRDefault="00D60765" w:rsidP="000C2A3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FC9C6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C9268" w14:textId="77777777" w:rsidR="00D60765" w:rsidRPr="00063EF2" w:rsidRDefault="00D60765" w:rsidP="000C2A3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76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406767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4653B1" w:rsidRPr="00D246FB" w14:paraId="04F327B1" w14:textId="77777777" w:rsidTr="004653B1">
        <w:tc>
          <w:tcPr>
            <w:tcW w:w="3330" w:type="dxa"/>
            <w:shd w:val="clear" w:color="auto" w:fill="auto"/>
            <w:vAlign w:val="bottom"/>
          </w:tcPr>
          <w:p w14:paraId="46CE145B" w14:textId="036E8EFA" w:rsidR="004653B1" w:rsidRPr="00063EF2" w:rsidRDefault="004653B1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EFC877" w14:textId="232B0AD3" w:rsidR="004653B1" w:rsidRPr="00063EF2" w:rsidRDefault="004653B1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A5C2B" w14:textId="08F30270" w:rsidR="004653B1" w:rsidRPr="00063EF2" w:rsidRDefault="004653B1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DE967E" w14:textId="4F7AA654" w:rsidR="004653B1" w:rsidRPr="00406767" w:rsidRDefault="004653B1" w:rsidP="000C2A3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403471" w14:textId="77777777" w:rsidR="004653B1" w:rsidRPr="00063EF2" w:rsidRDefault="004653B1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B6A2" w14:textId="43065FF0" w:rsidR="004653B1" w:rsidRPr="00406767" w:rsidRDefault="004653B1" w:rsidP="000C2A3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</w:t>
            </w:r>
            <w:r w:rsidR="007F3DE8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D60765" w:rsidRPr="00D246FB" w14:paraId="295121E7" w14:textId="77777777" w:rsidTr="004653B1">
        <w:tc>
          <w:tcPr>
            <w:tcW w:w="3330" w:type="dxa"/>
            <w:shd w:val="clear" w:color="auto" w:fill="auto"/>
            <w:vAlign w:val="bottom"/>
          </w:tcPr>
          <w:p w14:paraId="34AA2366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1CCE20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1CAC2B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05C1EB" w14:textId="77777777" w:rsidR="00D60765" w:rsidRPr="00063EF2" w:rsidRDefault="00D60765" w:rsidP="000C2A3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ED151C" w14:textId="77777777" w:rsidR="00D60765" w:rsidRPr="00063EF2" w:rsidRDefault="00D60765" w:rsidP="000C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FAA9D" w14:textId="47AA8193" w:rsidR="00D60765" w:rsidRPr="00063EF2" w:rsidRDefault="004653B1" w:rsidP="000C2A3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60765" w:rsidRPr="00063EF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7F3D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</w:tr>
    </w:tbl>
    <w:p w14:paraId="29DAEFFB" w14:textId="77777777" w:rsidR="00D60765" w:rsidRPr="00D60765" w:rsidRDefault="00D60765" w:rsidP="00D6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4B01E3E2" w14:textId="51A8904A" w:rsidR="00B419DC" w:rsidRPr="0082412F" w:rsidRDefault="00FF4A19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C5D30BD" w14:textId="77777777" w:rsidR="00513EC0" w:rsidRPr="00F87895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E2391A2" w14:textId="77777777" w:rsidR="00513EC0" w:rsidRPr="0082412F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596DEED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57F2F33A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69DCB4" w14:textId="77777777" w:rsidR="00513EC0" w:rsidRPr="000E64A5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E4496B1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855F213" w14:textId="77777777" w:rsidR="00513EC0" w:rsidRPr="0082412F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513EC0" w:rsidRPr="0082412F" w:rsidSect="00881097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8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36"/>
        <w:gridCol w:w="1294"/>
        <w:gridCol w:w="270"/>
        <w:gridCol w:w="1350"/>
        <w:gridCol w:w="270"/>
        <w:gridCol w:w="1170"/>
        <w:gridCol w:w="270"/>
        <w:gridCol w:w="1170"/>
        <w:gridCol w:w="270"/>
        <w:gridCol w:w="990"/>
        <w:gridCol w:w="270"/>
        <w:gridCol w:w="1080"/>
        <w:gridCol w:w="270"/>
        <w:gridCol w:w="900"/>
        <w:gridCol w:w="270"/>
        <w:gridCol w:w="1080"/>
      </w:tblGrid>
      <w:tr w:rsidR="00513EC0" w:rsidRPr="001F4B77" w14:paraId="4A5E083D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4347A59" w14:textId="77777777" w:rsidR="00513EC0" w:rsidRPr="001F4B77" w:rsidRDefault="00513EC0" w:rsidP="00700CDE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420" w:type="dxa"/>
            <w:gridSpan w:val="17"/>
            <w:vAlign w:val="bottom"/>
          </w:tcPr>
          <w:p w14:paraId="4C46920E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F4B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13EC0" w:rsidRPr="001F4B77" w14:paraId="06877F29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46EEE3F" w14:textId="77777777" w:rsidR="00513EC0" w:rsidRPr="001F4B77" w:rsidRDefault="00513EC0" w:rsidP="00700CDE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  <w:vAlign w:val="bottom"/>
          </w:tcPr>
          <w:p w14:paraId="7EB69171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CF6A2D9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5CD22FFA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3EC0" w:rsidRPr="001F4B77" w14:paraId="397BCE26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7260C9B" w14:textId="77777777" w:rsidR="00513EC0" w:rsidRPr="001F4B77" w:rsidRDefault="00513EC0" w:rsidP="00700CDE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F4B7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067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1F4B7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F4B7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067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40676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BE5F71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7603052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2A6B18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65B3F20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918C70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5680D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57983" w14:textId="77777777" w:rsidR="00513EC0" w:rsidRPr="001F4B77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78AC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92F68" w14:textId="77777777" w:rsidR="00513EC0" w:rsidRPr="001F4B77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C8937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B08D40D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BBE517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F4B7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06767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F50928C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12F3FA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F4B7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06767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F26A5F9" w14:textId="77777777" w:rsidR="00513EC0" w:rsidRPr="001F4B77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8BA075D" w14:textId="77777777" w:rsidR="00513EC0" w:rsidRPr="001F4B77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1F4B7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067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13B966AF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510A1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4B7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3EC0" w:rsidRPr="001F4B77" w14:paraId="0719C996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5DA06397" w14:textId="77777777" w:rsidR="00513EC0" w:rsidRPr="001F4B77" w:rsidRDefault="00513EC0" w:rsidP="00700CDE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20" w:type="dxa"/>
            <w:gridSpan w:val="17"/>
            <w:vAlign w:val="bottom"/>
          </w:tcPr>
          <w:p w14:paraId="6D198540" w14:textId="77777777" w:rsidR="00513EC0" w:rsidRPr="001F4B77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1F4B7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13EC0" w:rsidRPr="001F4B77" w14:paraId="169CFB51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357312C" w14:textId="77777777" w:rsidR="00513EC0" w:rsidRPr="000666CA" w:rsidRDefault="00513EC0" w:rsidP="00700CDE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666C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30628D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5ABC3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9F3759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F2824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7DFED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67EE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F6D5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F25B0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9AECC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79F12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24FF6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668F5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96120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3DDE4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84ED7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968D0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D121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1F4B77" w14:paraId="42EE7B4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F6213FE" w14:textId="77777777" w:rsidR="00513EC0" w:rsidRPr="000666CA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0A5A84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57DB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523B73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393AA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C324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7168D7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CFEFE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3324B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87D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4F58B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0C1A6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5D05A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ADDE2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2FA6BA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1C0862" w14:textId="77777777" w:rsidR="00513EC0" w:rsidRPr="000666CA" w:rsidRDefault="00513EC0" w:rsidP="0070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7A772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943E5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1F4B77" w14:paraId="15224780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1FCA138" w14:textId="77777777" w:rsidR="00513EC0" w:rsidRPr="000666CA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666C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3C1CB4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A0CFF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0562644" w14:textId="4B6EC02F" w:rsidR="00513EC0" w:rsidRPr="000666CA" w:rsidRDefault="00513EC0" w:rsidP="00700C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2,846,29</w:t>
            </w:r>
            <w:r w:rsidR="001315F1" w:rsidRPr="001315F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406F71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2E96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00F466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ACE11E" w14:textId="1ED3D0DB" w:rsidR="00513EC0" w:rsidRPr="00FA3960" w:rsidRDefault="00FA396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270" w:type="dxa"/>
          </w:tcPr>
          <w:p w14:paraId="7A4523AC" w14:textId="77777777" w:rsidR="00513EC0" w:rsidRPr="000666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9766D47" w14:textId="2335B3D6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</w:t>
            </w:r>
            <w:r w:rsidR="00FA39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6,29</w:t>
            </w:r>
            <w:r w:rsidR="001315F1" w:rsidRPr="001315F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F4B16E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BB960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7693A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0A7D94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2,846,29</w:t>
            </w:r>
            <w:r w:rsidRPr="000666C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1280546F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33EC9B" w14:textId="440EDD44" w:rsidR="00513EC0" w:rsidRPr="000666CA" w:rsidRDefault="00866A81" w:rsidP="00866A8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270" w:type="dxa"/>
          </w:tcPr>
          <w:p w14:paraId="4308DEA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53BA63" w14:textId="7A7F28A1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2,8</w:t>
            </w:r>
            <w:r w:rsidR="00866A8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6,29</w:t>
            </w:r>
            <w:r w:rsidR="001315F1" w:rsidRPr="001315F1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</w:tr>
      <w:tr w:rsidR="00513EC0" w:rsidRPr="001F4B77" w14:paraId="400442B6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F1DC3AD" w14:textId="77777777" w:rsidR="00513EC0" w:rsidRPr="000666CA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13E8BD4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B3440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245D9E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6059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1E119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57B76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4E2F9E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857A66" w14:textId="77777777" w:rsidR="00513EC0" w:rsidRPr="000666CA" w:rsidRDefault="00513EC0" w:rsidP="00513EC0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3B53EC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B36E43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DEC09D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039A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01783D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6EA6A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B730A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9068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FD005F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1F4B77" w14:paraId="5D0B9FCD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E8016CE" w14:textId="77777777" w:rsidR="00513EC0" w:rsidRPr="000666CA" w:rsidRDefault="00513EC0" w:rsidP="00417F22">
            <w:pPr>
              <w:ind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0666C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666C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12F7E31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D06FD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5EFCD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17BD3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C2EEC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</w:p>
        </w:tc>
        <w:tc>
          <w:tcPr>
            <w:tcW w:w="270" w:type="dxa"/>
          </w:tcPr>
          <w:p w14:paraId="224E1AB0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628ABC" w14:textId="77777777" w:rsidR="00513EC0" w:rsidRPr="000666CA" w:rsidRDefault="00513EC0" w:rsidP="00BA46A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711BFF" w14:textId="77777777" w:rsidR="00513EC0" w:rsidRPr="000666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24BED5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</w:p>
        </w:tc>
        <w:tc>
          <w:tcPr>
            <w:tcW w:w="270" w:type="dxa"/>
          </w:tcPr>
          <w:p w14:paraId="75DCE51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4C9B70" w14:textId="1E44EC83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3,321,78</w:t>
            </w:r>
            <w:r w:rsidR="00A57AC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3F3DEA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B13A4E" w14:textId="77777777" w:rsidR="00513EC0" w:rsidRPr="000666CA" w:rsidRDefault="00513EC0" w:rsidP="00A57AC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169E6D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5C87825" w14:textId="77777777" w:rsidR="00513EC0" w:rsidRPr="000666CA" w:rsidRDefault="00513EC0" w:rsidP="00866A8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454,556</w:t>
            </w:r>
          </w:p>
        </w:tc>
        <w:tc>
          <w:tcPr>
            <w:tcW w:w="270" w:type="dxa"/>
          </w:tcPr>
          <w:p w14:paraId="46B5CDE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9ED91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3,776,338</w:t>
            </w:r>
          </w:p>
        </w:tc>
      </w:tr>
      <w:tr w:rsidR="00513EC0" w:rsidRPr="001F4B77" w14:paraId="3D102109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1FE6A4B" w14:textId="77777777" w:rsidR="00513EC0" w:rsidRPr="000666CA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666C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8408B8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56A1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F331EF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36B45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B0DDE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C884E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45FF70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566,365</w:t>
            </w:r>
          </w:p>
        </w:tc>
        <w:tc>
          <w:tcPr>
            <w:tcW w:w="270" w:type="dxa"/>
          </w:tcPr>
          <w:p w14:paraId="65654320" w14:textId="77777777" w:rsidR="00513EC0" w:rsidRPr="000666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8CD21D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365</w:t>
            </w:r>
          </w:p>
        </w:tc>
        <w:tc>
          <w:tcPr>
            <w:tcW w:w="270" w:type="dxa"/>
          </w:tcPr>
          <w:p w14:paraId="7098925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3408D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43570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F63BF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570,054</w:t>
            </w:r>
          </w:p>
        </w:tc>
        <w:tc>
          <w:tcPr>
            <w:tcW w:w="270" w:type="dxa"/>
          </w:tcPr>
          <w:p w14:paraId="1D523795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2B1482" w14:textId="77777777" w:rsidR="00513EC0" w:rsidRPr="000666CA" w:rsidRDefault="00513EC0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BEC71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E7E384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570,054</w:t>
            </w:r>
          </w:p>
        </w:tc>
      </w:tr>
      <w:tr w:rsidR="00513EC0" w:rsidRPr="001F4B77" w14:paraId="24334FB0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ED02732" w14:textId="77777777" w:rsidR="00513EC0" w:rsidRPr="000666CA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260" w:type="dxa"/>
          </w:tcPr>
          <w:p w14:paraId="027C633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F7C5D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46EC40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862D3A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5E6D5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B962509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17901B" w14:textId="77777777" w:rsidR="00513EC0" w:rsidRPr="000666CA" w:rsidRDefault="00513EC0" w:rsidP="00235F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01A60" w14:textId="77777777" w:rsidR="00513EC0" w:rsidRPr="000666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000A20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55AA0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67EE0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623AAE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6065BE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2BED3C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38EE03" w14:textId="77777777" w:rsidR="00513EC0" w:rsidRPr="000666CA" w:rsidRDefault="00513EC0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FD36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2E59AF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1F4B77" w14:paraId="0760762C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F84E6DC" w14:textId="0CE1426B" w:rsidR="00513EC0" w:rsidRPr="000666CA" w:rsidRDefault="00513EC0" w:rsidP="00417F22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417F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66CA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260" w:type="dxa"/>
          </w:tcPr>
          <w:p w14:paraId="08996130" w14:textId="2DD81212" w:rsidR="00513EC0" w:rsidRPr="00235F5F" w:rsidRDefault="00235F5F" w:rsidP="00700CD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1,283,185</w:t>
            </w:r>
          </w:p>
        </w:tc>
        <w:tc>
          <w:tcPr>
            <w:tcW w:w="236" w:type="dxa"/>
          </w:tcPr>
          <w:p w14:paraId="7F322B0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AA8FE7" w14:textId="553A1B2C" w:rsidR="00513EC0" w:rsidRPr="000666CA" w:rsidRDefault="00235F5F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45F664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E2EDE8" w14:textId="313150A2" w:rsidR="00513EC0" w:rsidRPr="000666CA" w:rsidRDefault="00235F5F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ECDC7C0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75154C" w14:textId="4BEF3509" w:rsidR="00513EC0" w:rsidRPr="000666CA" w:rsidRDefault="00235F5F" w:rsidP="00235F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BEEAE4" w14:textId="77777777" w:rsidR="00513EC0" w:rsidRPr="000666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445DDFB" w14:textId="35DF05FA" w:rsidR="00513EC0" w:rsidRPr="000666CA" w:rsidRDefault="00235F5F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1,283,185</w:t>
            </w:r>
          </w:p>
        </w:tc>
        <w:tc>
          <w:tcPr>
            <w:tcW w:w="270" w:type="dxa"/>
          </w:tcPr>
          <w:p w14:paraId="6761C60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F66D82" w14:textId="06026EB2" w:rsidR="00513EC0" w:rsidRPr="00417F22" w:rsidRDefault="00417F22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D3D6D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E5BBF0" w14:textId="20F98308" w:rsidR="00513EC0" w:rsidRPr="000666CA" w:rsidRDefault="00417F22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1,283,185</w:t>
            </w:r>
          </w:p>
        </w:tc>
        <w:tc>
          <w:tcPr>
            <w:tcW w:w="270" w:type="dxa"/>
          </w:tcPr>
          <w:p w14:paraId="0167CB1F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E80B14" w14:textId="1F249463" w:rsidR="00513EC0" w:rsidRPr="000666CA" w:rsidRDefault="00417F22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FDB53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1CDD3E" w14:textId="035AA048" w:rsidR="00513EC0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1,283,185</w:t>
            </w:r>
          </w:p>
        </w:tc>
      </w:tr>
      <w:tr w:rsidR="00513EC0" w:rsidRPr="001F4B77" w14:paraId="6E904970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609F265" w14:textId="38BDC3FC" w:rsidR="00513EC0" w:rsidRPr="000666CA" w:rsidRDefault="00513EC0" w:rsidP="00700CDE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56A4E63B" w14:textId="2ABF35B0" w:rsidR="00513EC0" w:rsidRPr="000666CA" w:rsidRDefault="00417F22" w:rsidP="00417F2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F21419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9DE4E19" w14:textId="1354C269" w:rsidR="00513EC0" w:rsidRPr="000666CA" w:rsidRDefault="00417F22" w:rsidP="00417F2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128,752</w:t>
            </w:r>
          </w:p>
        </w:tc>
        <w:tc>
          <w:tcPr>
            <w:tcW w:w="270" w:type="dxa"/>
          </w:tcPr>
          <w:p w14:paraId="3066BB7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31DE4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283549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910B0F" w14:textId="77777777" w:rsidR="00513EC0" w:rsidRPr="000666CA" w:rsidRDefault="00513EC0" w:rsidP="00235F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621A9D" w14:textId="77777777" w:rsidR="00513EC0" w:rsidRPr="000666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6A3BC8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,752</w:t>
            </w:r>
          </w:p>
        </w:tc>
        <w:tc>
          <w:tcPr>
            <w:tcW w:w="270" w:type="dxa"/>
          </w:tcPr>
          <w:p w14:paraId="7285139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4D3B5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E9FDA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B3C38F" w14:textId="77777777" w:rsidR="00513EC0" w:rsidRPr="000666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128,752</w:t>
            </w:r>
          </w:p>
        </w:tc>
        <w:tc>
          <w:tcPr>
            <w:tcW w:w="270" w:type="dxa"/>
          </w:tcPr>
          <w:p w14:paraId="4D621605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F3AC30" w14:textId="77777777" w:rsidR="00513EC0" w:rsidRPr="000666CA" w:rsidRDefault="00513EC0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1764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C2FDD2" w14:textId="77777777" w:rsidR="00513EC0" w:rsidRPr="000666CA" w:rsidRDefault="00513EC0" w:rsidP="00866A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128,752</w:t>
            </w:r>
          </w:p>
        </w:tc>
      </w:tr>
      <w:tr w:rsidR="00513EC0" w:rsidRPr="001F4B77" w14:paraId="1A5EFD70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05E39F6" w14:textId="77777777" w:rsidR="00513EC0" w:rsidRPr="000666CA" w:rsidRDefault="00513EC0" w:rsidP="00700CDE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29E257FA" w14:textId="77777777" w:rsidR="00513EC0" w:rsidRPr="000666CA" w:rsidRDefault="00513EC0" w:rsidP="00700CDE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6B55E1D7" w14:textId="77777777" w:rsidR="00513EC0" w:rsidRPr="000666CA" w:rsidRDefault="00513EC0" w:rsidP="00700CDE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  <w:p w14:paraId="58C5F502" w14:textId="77777777" w:rsidR="00513EC0" w:rsidRPr="000666CA" w:rsidRDefault="00513EC0" w:rsidP="00700CDE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5529F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37B33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EE2E73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CD4FE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7FDEE3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966F3F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36BA5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97C8EB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03980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EBB79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EE98B5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653FD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4E8D52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904C7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D17A18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45CBE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AC26F2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17F22" w:rsidRPr="001F4B77" w14:paraId="1E635FBB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FE85B43" w14:textId="77777777" w:rsidR="00417F22" w:rsidRPr="000666CA" w:rsidRDefault="00417F22" w:rsidP="00700CDE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01F521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25BA06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05E3325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DD10C5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D93900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6C69E6" w14:textId="77777777" w:rsidR="00417F22" w:rsidRPr="000666CA" w:rsidRDefault="00417F22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277F89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548296" w14:textId="77777777" w:rsidR="00417F22" w:rsidRPr="000666CA" w:rsidRDefault="00417F22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2289D6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0EAC50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F53D2D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389F19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3C3AF4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AE7750" w14:textId="77777777" w:rsidR="00417F22" w:rsidRPr="000666CA" w:rsidRDefault="00417F22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23F548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858DFD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A52404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17F22" w:rsidRPr="001F4B77" w14:paraId="1E5CA5C2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97297F" w14:textId="77777777" w:rsidR="00417F22" w:rsidRPr="000666CA" w:rsidRDefault="00417F22" w:rsidP="00700CDE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1FD7AE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A239CD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F905698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56FF5B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8EFC89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7AC944" w14:textId="77777777" w:rsidR="00417F22" w:rsidRPr="000666CA" w:rsidRDefault="00417F22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82A10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C2AB64" w14:textId="77777777" w:rsidR="00417F22" w:rsidRPr="000666CA" w:rsidRDefault="00417F22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35CD4E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120918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F3BCCE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9EF191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A63380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127797" w14:textId="77777777" w:rsidR="00417F22" w:rsidRPr="000666CA" w:rsidRDefault="00417F22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829745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F233D8" w14:textId="77777777" w:rsidR="00417F22" w:rsidRPr="000666CA" w:rsidRDefault="00417F22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BBB006" w14:textId="77777777" w:rsidR="00417F22" w:rsidRPr="000666CA" w:rsidRDefault="00417F22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13EC0" w:rsidRPr="001F4B77" w14:paraId="036439E1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92D7E44" w14:textId="77777777" w:rsidR="00513EC0" w:rsidRPr="000666CA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666C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151C29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A38E3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593F95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D1A09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0B028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6D7D2A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6798F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63F400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948DA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AF77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C55C9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7EC39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220F29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AC5E2E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5CCB9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ABB00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8C8F5A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1F4B77" w14:paraId="3224C82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70D1979" w14:textId="77777777" w:rsidR="00513EC0" w:rsidRPr="000666CA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C96FB4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3338E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31AA26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D6056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99A65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8F4FB8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F1FFD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36,290,218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F0A535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9FEE05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36,290,218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1F1F7E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BF06A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6FB41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5D0517" w14:textId="0A15D0DB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36,07</w:t>
            </w:r>
            <w:r w:rsidR="007D5C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D5C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8990D5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A07440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98B25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D72AA" w14:textId="56D665BF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36,07</w:t>
            </w:r>
            <w:r w:rsidR="007D5C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D5C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3EC0" w:rsidRPr="008727B4" w14:paraId="181ED559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81FB605" w14:textId="77777777" w:rsidR="00513EC0" w:rsidRPr="000666CA" w:rsidRDefault="00513EC0" w:rsidP="00700C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0396B19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27A42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6D246A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ECB17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60B1F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98301D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7AAB2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045F6B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CD4F7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6E0F3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49ED3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F5BF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16B5B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45274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00E92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FD112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88B1E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3EC0" w:rsidRPr="008727B4" w14:paraId="5E5F4D2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1EB81BC" w14:textId="77777777" w:rsidR="00513EC0" w:rsidRPr="000666CA" w:rsidRDefault="00513EC0" w:rsidP="00700CD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72DCF14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21CEF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90CE7C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24197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F23DE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3DA601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163B1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839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E5F38A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BCDD9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839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8D7EE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4A8C0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BE60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E383E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,256,376)</w:t>
            </w:r>
          </w:p>
        </w:tc>
        <w:tc>
          <w:tcPr>
            <w:tcW w:w="270" w:type="dxa"/>
          </w:tcPr>
          <w:p w14:paraId="0549644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98ECC1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BF96B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057B7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26</w:t>
            </w:r>
            <w:r w:rsidRPr="000666C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,256,376)</w:t>
            </w:r>
          </w:p>
        </w:tc>
      </w:tr>
      <w:tr w:rsidR="00513EC0" w:rsidRPr="001F4B77" w14:paraId="4766DCED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09202D89" w14:textId="77777777" w:rsidR="00513EC0" w:rsidRPr="000666CA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0666CA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327F9C1D" w14:textId="77777777" w:rsidR="00513EC0" w:rsidRPr="000666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firstLine="3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494D8F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D54E3D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B63E1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7A04D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19E881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F982B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D17945E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A3D2D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3DD0D4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4129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5B3AD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EC7B0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739B016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251A55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6FD64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7CC38D" w14:textId="77777777" w:rsidR="00513EC0" w:rsidRPr="003576E4" w:rsidRDefault="00513EC0" w:rsidP="003576E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576E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(10,385)</w:t>
            </w:r>
          </w:p>
        </w:tc>
      </w:tr>
      <w:tr w:rsidR="00513EC0" w:rsidRPr="001F4B77" w14:paraId="2EDE7B7C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50364EBB" w14:textId="77777777" w:rsidR="00513EC0" w:rsidRPr="000666CA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4E77459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B5435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4E43A4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,257)</w:t>
            </w:r>
          </w:p>
        </w:tc>
        <w:tc>
          <w:tcPr>
            <w:tcW w:w="270" w:type="dxa"/>
          </w:tcPr>
          <w:p w14:paraId="529C134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9B623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134A92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20892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3B376D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CA0D4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,257)</w:t>
            </w:r>
          </w:p>
        </w:tc>
        <w:tc>
          <w:tcPr>
            <w:tcW w:w="270" w:type="dxa"/>
          </w:tcPr>
          <w:p w14:paraId="0E6CAEA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75A75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A1B0E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0CC1A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,257)</w:t>
            </w:r>
          </w:p>
        </w:tc>
        <w:tc>
          <w:tcPr>
            <w:tcW w:w="270" w:type="dxa"/>
          </w:tcPr>
          <w:p w14:paraId="406EB3F5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FA9B23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1E857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F270CE" w14:textId="77777777" w:rsidR="00513EC0" w:rsidRPr="003576E4" w:rsidRDefault="00513EC0" w:rsidP="003576E4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576E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(87,257)</w:t>
            </w:r>
          </w:p>
        </w:tc>
      </w:tr>
      <w:tr w:rsidR="00513EC0" w:rsidRPr="001F4B77" w14:paraId="796753CD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2834060F" w14:textId="77777777" w:rsidR="00513EC0" w:rsidRPr="000666CA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D9484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B611E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3D888A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FE628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17A1C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A7027F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17B7D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F4E776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60555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B78CC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A1815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EBE3E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9249E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2A76BD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1A1D9C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EEA13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AAC57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1F4B77" w14:paraId="3C2F44D9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0C06E85F" w14:textId="77777777" w:rsidR="00513EC0" w:rsidRPr="000666CA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0D329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5ABFE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80836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3D7A9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951D1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89EF93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B8835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9274A6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91BCF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0A9C6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1F0B5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03B07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96EB13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C52A52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F54D48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A26D3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3C6D2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1F4B77" w14:paraId="234B6CE4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C711B82" w14:textId="77777777" w:rsidR="00513EC0" w:rsidRPr="000666CA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A3952E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2E010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3E9F0E4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CB06A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CB653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F62D45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337E7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68EBE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1ED2D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8B1DF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09EF8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37544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A9FFA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C0FF1B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07A86B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D4E32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AC6DA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F9D3C8C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  <w:sectPr w:rsidR="00513EC0" w:rsidSect="00730E2C">
          <w:headerReference w:type="default" r:id="rId18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3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37"/>
        <w:gridCol w:w="1171"/>
        <w:gridCol w:w="241"/>
        <w:gridCol w:w="1291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513EC0" w:rsidRPr="000666CA" w14:paraId="6A50DBEF" w14:textId="77777777" w:rsidTr="00700CDE">
        <w:trPr>
          <w:trHeight w:val="261"/>
          <w:tblHeader/>
        </w:trPr>
        <w:tc>
          <w:tcPr>
            <w:tcW w:w="3237" w:type="dxa"/>
            <w:vAlign w:val="bottom"/>
          </w:tcPr>
          <w:p w14:paraId="6E2898E7" w14:textId="77777777" w:rsidR="00513EC0" w:rsidRPr="000666CA" w:rsidRDefault="00513EC0" w:rsidP="00700CDE">
            <w:pPr>
              <w:ind w:left="73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666CA">
              <w:rPr>
                <w:sz w:val="26"/>
                <w:szCs w:val="26"/>
              </w:rPr>
              <w:lastRenderedPageBreak/>
              <w:t xml:space="preserve">              </w:t>
            </w:r>
          </w:p>
        </w:tc>
        <w:tc>
          <w:tcPr>
            <w:tcW w:w="12063" w:type="dxa"/>
            <w:gridSpan w:val="17"/>
            <w:vAlign w:val="bottom"/>
            <w:hideMark/>
          </w:tcPr>
          <w:p w14:paraId="267ED227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666C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13EC0" w:rsidRPr="000666CA" w14:paraId="03CADEFA" w14:textId="77777777" w:rsidTr="00700CDE">
        <w:trPr>
          <w:trHeight w:val="261"/>
          <w:tblHeader/>
        </w:trPr>
        <w:tc>
          <w:tcPr>
            <w:tcW w:w="3237" w:type="dxa"/>
            <w:vAlign w:val="bottom"/>
          </w:tcPr>
          <w:p w14:paraId="3B1261C0" w14:textId="77777777" w:rsidR="00513EC0" w:rsidRPr="000666CA" w:rsidRDefault="00513EC0" w:rsidP="00700CDE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CDB3D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666C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78B3A0DA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EC867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666C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3EC0" w:rsidRPr="000666CA" w14:paraId="0C6CEEBF" w14:textId="77777777" w:rsidTr="00700CDE">
        <w:trPr>
          <w:trHeight w:val="261"/>
          <w:tblHeader/>
        </w:trPr>
        <w:tc>
          <w:tcPr>
            <w:tcW w:w="3237" w:type="dxa"/>
            <w:vAlign w:val="bottom"/>
            <w:hideMark/>
          </w:tcPr>
          <w:p w14:paraId="18D8E235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666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666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0666C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0666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6AC65F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249106A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78D8D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CE01F0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66CA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0666CA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0666CA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0666CA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0666CA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D1202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188494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32843" w14:textId="77777777" w:rsidR="00513EC0" w:rsidRPr="000666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C6DFA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3EF48" w14:textId="77777777" w:rsidR="00513EC0" w:rsidRPr="000666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F605D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7440CD5D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7513531B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0666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168296D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409DC65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0666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5958BF18" w14:textId="77777777" w:rsidR="00513EC0" w:rsidRPr="000666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  <w:hideMark/>
          </w:tcPr>
          <w:p w14:paraId="3CA7EE19" w14:textId="77777777" w:rsidR="00513EC0" w:rsidRPr="000666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0666C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0" w:type="dxa"/>
            <w:vAlign w:val="bottom"/>
          </w:tcPr>
          <w:p w14:paraId="1166064F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120CB448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3EC0" w:rsidRPr="000666CA" w14:paraId="7645073F" w14:textId="77777777" w:rsidTr="00700CDE">
        <w:trPr>
          <w:trHeight w:val="261"/>
          <w:tblHeader/>
        </w:trPr>
        <w:tc>
          <w:tcPr>
            <w:tcW w:w="3237" w:type="dxa"/>
            <w:vAlign w:val="bottom"/>
          </w:tcPr>
          <w:p w14:paraId="4A0FDEE4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5DE6B1EF" w14:textId="77777777" w:rsidR="00513EC0" w:rsidRPr="000666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0666C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13EC0" w:rsidRPr="000666CA" w14:paraId="2A22699D" w14:textId="77777777" w:rsidTr="00700CDE">
        <w:trPr>
          <w:trHeight w:val="333"/>
        </w:trPr>
        <w:tc>
          <w:tcPr>
            <w:tcW w:w="3237" w:type="dxa"/>
            <w:vAlign w:val="bottom"/>
            <w:hideMark/>
          </w:tcPr>
          <w:p w14:paraId="5133EB87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666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1" w:type="dxa"/>
            <w:vAlign w:val="bottom"/>
          </w:tcPr>
          <w:p w14:paraId="4FDF8CC2" w14:textId="77777777" w:rsidR="00513EC0" w:rsidRPr="000666CA" w:rsidRDefault="00513EC0" w:rsidP="00700CDE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E27CBD6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7C3B70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A51125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33926B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728EFA2B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202CBE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57616F3B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FF50E2A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72D3209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BE52F66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585BBB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C4028E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54A2D175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54A6779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12704B00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78FA01C2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0666CA" w14:paraId="02B26013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053A6283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2BE1F11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15EACD5C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BD4F94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46BA46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108F099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5A70B216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6CDEF8" w14:textId="77777777" w:rsidR="00513EC0" w:rsidRPr="000666CA" w:rsidRDefault="00513EC0" w:rsidP="00700CDE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5BB295ED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6D2E8A06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D71FBB8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08D29F48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5540B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5D706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2F7707C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4713349" w14:textId="77777777" w:rsidR="00513EC0" w:rsidRPr="000666CA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05C92588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0B173C1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EC0" w:rsidRPr="000666CA" w14:paraId="726D4195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101C6BC8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666C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1" w:type="dxa"/>
          </w:tcPr>
          <w:p w14:paraId="2D5F97F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75509E9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46A182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,299,312</w:t>
            </w:r>
          </w:p>
        </w:tc>
        <w:tc>
          <w:tcPr>
            <w:tcW w:w="240" w:type="dxa"/>
          </w:tcPr>
          <w:p w14:paraId="152E126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23839DC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0B49B2C5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5BD54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10"/>
                <w:tab w:val="decimal" w:pos="790"/>
              </w:tabs>
              <w:spacing w:line="240" w:lineRule="atLeast"/>
              <w:ind w:left="-43" w:right="-2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4F110677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5B31D3A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,299,312</w:t>
            </w:r>
          </w:p>
        </w:tc>
        <w:tc>
          <w:tcPr>
            <w:tcW w:w="240" w:type="dxa"/>
          </w:tcPr>
          <w:p w14:paraId="21909D82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43F74BC8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232368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1207E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,299,312</w:t>
            </w:r>
          </w:p>
        </w:tc>
        <w:tc>
          <w:tcPr>
            <w:tcW w:w="280" w:type="dxa"/>
          </w:tcPr>
          <w:p w14:paraId="1AC5E876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0" w:type="dxa"/>
          </w:tcPr>
          <w:p w14:paraId="3573B702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33408DC9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E8C2B7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,299,312</w:t>
            </w:r>
          </w:p>
        </w:tc>
      </w:tr>
      <w:tr w:rsidR="00513EC0" w:rsidRPr="000666CA" w14:paraId="18353330" w14:textId="77777777" w:rsidTr="00700CDE">
        <w:trPr>
          <w:trHeight w:val="213"/>
        </w:trPr>
        <w:tc>
          <w:tcPr>
            <w:tcW w:w="3237" w:type="dxa"/>
            <w:vAlign w:val="bottom"/>
          </w:tcPr>
          <w:p w14:paraId="6479F5E6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5DB73A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3EF104F1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F5776A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96ED99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4C9EBDF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00EB72F9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A668B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020B048E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7BBA67A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926F74A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26E9B444" w14:textId="77777777" w:rsidR="00513EC0" w:rsidRPr="000666CA" w:rsidRDefault="00513EC0" w:rsidP="00700CDE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B55B22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761DAA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545CD567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873B7AC" w14:textId="77777777" w:rsidR="00513EC0" w:rsidRPr="000666CA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5A5A007F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9D1FF1F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13EC0" w:rsidRPr="000666CA" w14:paraId="2A607EF8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4BF973A1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3BD5D45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1540A457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BED6C0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E5735B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42B5A02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4CCDC1BF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8EA47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5748282B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0639E9A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76C50141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7ECE2228" w14:textId="77777777" w:rsidR="00513EC0" w:rsidRPr="000666CA" w:rsidRDefault="00513EC0" w:rsidP="00700CDE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14900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5A5133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6CEA0750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9277694" w14:textId="77777777" w:rsidR="00513EC0" w:rsidRPr="000666CA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29FD08F9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4DFFF0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13EC0" w:rsidRPr="000666CA" w14:paraId="4B374156" w14:textId="77777777" w:rsidTr="00700CDE">
        <w:trPr>
          <w:trHeight w:val="261"/>
        </w:trPr>
        <w:tc>
          <w:tcPr>
            <w:tcW w:w="3237" w:type="dxa"/>
            <w:hideMark/>
          </w:tcPr>
          <w:p w14:paraId="52F3AF68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171" w:type="dxa"/>
          </w:tcPr>
          <w:p w14:paraId="699D154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A461F3B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F28FD7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291833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0362E67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,955</w:t>
            </w:r>
          </w:p>
        </w:tc>
        <w:tc>
          <w:tcPr>
            <w:tcW w:w="260" w:type="dxa"/>
          </w:tcPr>
          <w:p w14:paraId="043019C8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59CA2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10"/>
                <w:tab w:val="decimal" w:pos="790"/>
              </w:tabs>
              <w:spacing w:line="240" w:lineRule="atLeast"/>
              <w:ind w:left="-43" w:right="-27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43ABF78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742ED73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,955</w:t>
            </w:r>
          </w:p>
        </w:tc>
        <w:tc>
          <w:tcPr>
            <w:tcW w:w="240" w:type="dxa"/>
          </w:tcPr>
          <w:p w14:paraId="1D9C2999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0AF49DB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43" w:right="-1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,399</w:t>
            </w:r>
          </w:p>
        </w:tc>
        <w:tc>
          <w:tcPr>
            <w:tcW w:w="270" w:type="dxa"/>
          </w:tcPr>
          <w:p w14:paraId="65541641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E6971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5A3F91F7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53CFA28C" w14:textId="77777777" w:rsidR="00513EC0" w:rsidRPr="000666CA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264,556</w:t>
            </w:r>
          </w:p>
        </w:tc>
        <w:tc>
          <w:tcPr>
            <w:tcW w:w="280" w:type="dxa"/>
          </w:tcPr>
          <w:p w14:paraId="5F9BAB53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208808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,955</w:t>
            </w:r>
          </w:p>
        </w:tc>
      </w:tr>
      <w:tr w:rsidR="00513EC0" w:rsidRPr="000666CA" w14:paraId="38FF6168" w14:textId="77777777" w:rsidTr="00700CDE">
        <w:trPr>
          <w:trHeight w:val="261"/>
        </w:trPr>
        <w:tc>
          <w:tcPr>
            <w:tcW w:w="3237" w:type="dxa"/>
            <w:hideMark/>
          </w:tcPr>
          <w:p w14:paraId="21D263F9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171" w:type="dxa"/>
          </w:tcPr>
          <w:p w14:paraId="1F52183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B7861EE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451C0C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F5D598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0B41461A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622AF8AF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9335F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280" w:type="dxa"/>
          </w:tcPr>
          <w:p w14:paraId="1B8AA0F2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04D37A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915</w:t>
            </w:r>
          </w:p>
        </w:tc>
        <w:tc>
          <w:tcPr>
            <w:tcW w:w="240" w:type="dxa"/>
          </w:tcPr>
          <w:p w14:paraId="1D5E1143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3CC90544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DBD7F3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F83B6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</w:t>
            </w:r>
          </w:p>
        </w:tc>
        <w:tc>
          <w:tcPr>
            <w:tcW w:w="280" w:type="dxa"/>
          </w:tcPr>
          <w:p w14:paraId="600AB142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53F1396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2FDF1678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C6DBD2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</w:t>
            </w:r>
          </w:p>
        </w:tc>
      </w:tr>
      <w:tr w:rsidR="00513EC0" w:rsidRPr="000666CA" w14:paraId="1F42CC59" w14:textId="77777777" w:rsidTr="00700CDE">
        <w:trPr>
          <w:trHeight w:val="261"/>
        </w:trPr>
        <w:tc>
          <w:tcPr>
            <w:tcW w:w="3237" w:type="dxa"/>
            <w:vAlign w:val="bottom"/>
          </w:tcPr>
          <w:p w14:paraId="3848A880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675088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62D5B8BA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C1C978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FEEF03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C82285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2852CB48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4D40D5" w14:textId="77777777" w:rsidR="00513EC0" w:rsidRPr="000666CA" w:rsidRDefault="00513EC0" w:rsidP="00700CDE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2DBCDD48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181EBF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045861F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7637199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ADEB1BE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559CD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4B6FB82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7F7AEC5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13F87ACF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E8C165D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13EC0" w:rsidRPr="000666CA" w14:paraId="1B14EF21" w14:textId="77777777" w:rsidTr="00700CDE">
        <w:trPr>
          <w:trHeight w:val="270"/>
        </w:trPr>
        <w:tc>
          <w:tcPr>
            <w:tcW w:w="3237" w:type="dxa"/>
            <w:vAlign w:val="bottom"/>
            <w:hideMark/>
          </w:tcPr>
          <w:p w14:paraId="60A62EA6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6258789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7717DE7F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9BFA891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8B2BB62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BCB9057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4B6D4F9E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943D89" w14:textId="77777777" w:rsidR="00513EC0" w:rsidRPr="000666CA" w:rsidRDefault="00513EC0" w:rsidP="00700CDE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41098224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24D282F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AF6CFB7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298B69BC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4642B5C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E04EF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14:paraId="45438007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9935BE4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35392161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C26120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EC0" w:rsidRPr="000666CA" w14:paraId="03802B27" w14:textId="77777777" w:rsidTr="00700CDE">
        <w:trPr>
          <w:trHeight w:val="270"/>
        </w:trPr>
        <w:tc>
          <w:tcPr>
            <w:tcW w:w="3237" w:type="dxa"/>
            <w:vAlign w:val="bottom"/>
            <w:hideMark/>
          </w:tcPr>
          <w:p w14:paraId="0D268B0D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0666CA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0666CA">
              <w:rPr>
                <w:rFonts w:ascii="Angsana New" w:hAnsi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71" w:type="dxa"/>
          </w:tcPr>
          <w:p w14:paraId="1AB11ED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7F89232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360D403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5652C5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</w:tcPr>
          <w:p w14:paraId="0563AFF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5C62A22C" w14:textId="77777777" w:rsidR="00513EC0" w:rsidRPr="000666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EF44D1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 xml:space="preserve">      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</w:tcPr>
          <w:p w14:paraId="0D3E8D2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3B8E4A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5729E22B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7CD6683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698CC1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49A28E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</w:tcPr>
          <w:p w14:paraId="67EDDE47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B752894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48A286FD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216DD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3EC0" w:rsidRPr="000666CA" w14:paraId="74A0212F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67041A4F" w14:textId="77777777" w:rsidR="00513EC0" w:rsidRPr="000666CA" w:rsidRDefault="00513EC0" w:rsidP="00700CDE">
            <w:pPr>
              <w:ind w:left="-15" w:right="-90"/>
              <w:rPr>
                <w:rFonts w:ascii="Angsana New" w:hAnsi="Angsana New"/>
                <w:sz w:val="26"/>
                <w:szCs w:val="26"/>
              </w:rPr>
            </w:pPr>
            <w:r w:rsidRPr="000666CA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1" w:type="dxa"/>
          </w:tcPr>
          <w:p w14:paraId="237229C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DBAAD42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2D95AC9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20C1C1D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</w:tcPr>
          <w:p w14:paraId="059F61E6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4E7B7478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2FF71B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,018)</w:t>
            </w:r>
          </w:p>
        </w:tc>
        <w:tc>
          <w:tcPr>
            <w:tcW w:w="280" w:type="dxa"/>
          </w:tcPr>
          <w:p w14:paraId="5827CD01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09F0857F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,018)</w:t>
            </w:r>
          </w:p>
        </w:tc>
        <w:tc>
          <w:tcPr>
            <w:tcW w:w="240" w:type="dxa"/>
          </w:tcPr>
          <w:p w14:paraId="6B3DFC5A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</w:tcPr>
          <w:p w14:paraId="4406F0C5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94F9AF1" w14:textId="77777777" w:rsidR="00513EC0" w:rsidRPr="000666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F80689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335,460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</w:tcPr>
          <w:p w14:paraId="0F1FA0B2" w14:textId="77777777" w:rsidR="00513EC0" w:rsidRPr="000666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B6487DB" w14:textId="77777777" w:rsidR="00513EC0" w:rsidRPr="000666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6ABCC96D" w14:textId="77777777" w:rsidR="00513EC0" w:rsidRPr="000666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78857E0" w14:textId="77777777" w:rsidR="00513EC0" w:rsidRPr="000666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6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66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335,460</w:t>
            </w:r>
            <w:r w:rsidRPr="0006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E260F18" w14:textId="77777777" w:rsidR="00513EC0" w:rsidRDefault="00513EC0" w:rsidP="00513EC0">
      <w:pPr>
        <w:ind w:left="720"/>
      </w:pPr>
    </w:p>
    <w:p w14:paraId="551DF1D8" w14:textId="77777777" w:rsidR="00513EC0" w:rsidRDefault="00513EC0" w:rsidP="00513EC0">
      <w:pPr>
        <w:ind w:left="720"/>
      </w:pPr>
      <w:r>
        <w:br w:type="page"/>
      </w:r>
    </w:p>
    <w:tbl>
      <w:tblPr>
        <w:tblW w:w="1521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060"/>
        <w:gridCol w:w="1168"/>
        <w:gridCol w:w="236"/>
        <w:gridCol w:w="1292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145"/>
      </w:tblGrid>
      <w:tr w:rsidR="00513EC0" w:rsidRPr="00E14E1B" w14:paraId="60DAD0B8" w14:textId="77777777" w:rsidTr="00700CDE">
        <w:trPr>
          <w:trHeight w:val="261"/>
          <w:tblHeader/>
        </w:trPr>
        <w:tc>
          <w:tcPr>
            <w:tcW w:w="3060" w:type="dxa"/>
            <w:vAlign w:val="bottom"/>
          </w:tcPr>
          <w:p w14:paraId="78D3DB69" w14:textId="77777777" w:rsidR="00513EC0" w:rsidRPr="00E14E1B" w:rsidRDefault="00513EC0" w:rsidP="00700CDE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152" w:type="dxa"/>
            <w:gridSpan w:val="17"/>
            <w:vAlign w:val="bottom"/>
            <w:hideMark/>
          </w:tcPr>
          <w:p w14:paraId="72953338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13EC0" w:rsidRPr="00E14E1B" w14:paraId="39CA1C7A" w14:textId="77777777" w:rsidTr="00700CDE">
        <w:trPr>
          <w:trHeight w:val="261"/>
          <w:tblHeader/>
        </w:trPr>
        <w:tc>
          <w:tcPr>
            <w:tcW w:w="3060" w:type="dxa"/>
            <w:vAlign w:val="bottom"/>
          </w:tcPr>
          <w:p w14:paraId="458619E8" w14:textId="77777777" w:rsidR="00513EC0" w:rsidRPr="00E14E1B" w:rsidRDefault="00513EC0" w:rsidP="00700CDE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CA4CF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486B76A2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31218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3EC0" w:rsidRPr="00E14E1B" w14:paraId="4DE01AED" w14:textId="77777777" w:rsidTr="00700CDE">
        <w:trPr>
          <w:trHeight w:val="261"/>
          <w:tblHeader/>
        </w:trPr>
        <w:tc>
          <w:tcPr>
            <w:tcW w:w="3060" w:type="dxa"/>
            <w:vAlign w:val="bottom"/>
            <w:hideMark/>
          </w:tcPr>
          <w:p w14:paraId="19B35488" w14:textId="77777777" w:rsidR="00513EC0" w:rsidRPr="00E14E1B" w:rsidRDefault="00513EC0" w:rsidP="00700CDE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14E1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2564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BEA194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F4958C6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F6BA2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311F89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ind w:left="-60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br/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3A402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07C762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8A83B" w14:textId="77777777" w:rsidR="00513EC0" w:rsidRPr="00E14E1B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DAD108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1D21C" w14:textId="77777777" w:rsidR="00513EC0" w:rsidRPr="00E14E1B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364A79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12D3D6AE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3DF9911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14000270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vAlign w:val="bottom"/>
            <w:hideMark/>
          </w:tcPr>
          <w:p w14:paraId="5F6A2D52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7598A32" w14:textId="77777777" w:rsidR="00513EC0" w:rsidRPr="00E14E1B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11746C1" w14:textId="77777777" w:rsidR="00513EC0" w:rsidRPr="00E14E1B" w:rsidRDefault="00513EC0" w:rsidP="00700CDE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E14E1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4502227E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vAlign w:val="bottom"/>
            <w:hideMark/>
          </w:tcPr>
          <w:p w14:paraId="7DF22771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3EC0" w:rsidRPr="00E14E1B" w14:paraId="3D5258B2" w14:textId="77777777" w:rsidTr="00700CDE">
        <w:trPr>
          <w:trHeight w:val="261"/>
          <w:tblHeader/>
        </w:trPr>
        <w:tc>
          <w:tcPr>
            <w:tcW w:w="3060" w:type="dxa"/>
            <w:vAlign w:val="bottom"/>
          </w:tcPr>
          <w:p w14:paraId="2975E01F" w14:textId="77777777" w:rsidR="00513EC0" w:rsidRPr="00E14E1B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152" w:type="dxa"/>
            <w:gridSpan w:val="17"/>
            <w:vAlign w:val="bottom"/>
            <w:hideMark/>
          </w:tcPr>
          <w:p w14:paraId="2A23DFED" w14:textId="77777777" w:rsidR="00513EC0" w:rsidRPr="00E14E1B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13EC0" w:rsidRPr="00E14E1B" w14:paraId="1C050145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1B217716" w14:textId="77777777" w:rsidR="00513EC0" w:rsidRPr="00E14E1B" w:rsidRDefault="00513EC0" w:rsidP="00700CDE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8" w:type="dxa"/>
            <w:vAlign w:val="bottom"/>
          </w:tcPr>
          <w:p w14:paraId="6DE25956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8A29FC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2797833" w14:textId="77777777" w:rsidR="00513EC0" w:rsidRPr="00E14E1B" w:rsidRDefault="00513EC0" w:rsidP="00700CDE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04F33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2DF3C27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7883F4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96B2C56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90D374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20CFEC6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796F906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DC4833" w14:textId="77777777" w:rsidR="00513EC0" w:rsidRPr="00E14E1B" w:rsidRDefault="00513EC0" w:rsidP="00700CDE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ECAB175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6106A2C1" w14:textId="77777777" w:rsidR="00513EC0" w:rsidRPr="00E14E1B" w:rsidRDefault="00513EC0" w:rsidP="00700CDE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9EAA5E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1FFAB357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BEC640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45" w:type="dxa"/>
            <w:vAlign w:val="bottom"/>
          </w:tcPr>
          <w:p w14:paraId="04C8878E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E14E1B" w14:paraId="185457E7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070E6DC4" w14:textId="77777777" w:rsidR="00513EC0" w:rsidRPr="00E14E1B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vAlign w:val="bottom"/>
          </w:tcPr>
          <w:p w14:paraId="4F95A66F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1ECCF0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7A8DA25" w14:textId="77777777" w:rsidR="00513EC0" w:rsidRPr="00E14E1B" w:rsidRDefault="00513EC0" w:rsidP="00700CDE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C597C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1E5D95ED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4D61A5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EA7A16D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E8AC10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C1DB701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B028F5B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C4288C6" w14:textId="77777777" w:rsidR="00513EC0" w:rsidRPr="00E14E1B" w:rsidRDefault="00513EC0" w:rsidP="00700CDE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F85F15E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20896A08" w14:textId="77777777" w:rsidR="00513EC0" w:rsidRPr="00E14E1B" w:rsidRDefault="00513EC0" w:rsidP="00700CDE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B5884D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3AD22F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9E113F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B084BE4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E14E1B" w14:paraId="59F2C080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76BCF156" w14:textId="77777777" w:rsidR="00513EC0" w:rsidRPr="00E14E1B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14E1B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vAlign w:val="bottom"/>
            <w:hideMark/>
          </w:tcPr>
          <w:p w14:paraId="498367D4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305F5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2D786EF5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236" w:type="dxa"/>
            <w:vAlign w:val="bottom"/>
          </w:tcPr>
          <w:p w14:paraId="0045768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03E03A5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2AB84E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1DED5FF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236" w:type="dxa"/>
            <w:vAlign w:val="bottom"/>
          </w:tcPr>
          <w:p w14:paraId="368843D4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249EEA78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887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241" w:type="dxa"/>
            <w:vAlign w:val="bottom"/>
          </w:tcPr>
          <w:p w14:paraId="7F95B7E2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2DBC657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F8C8222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3C692346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237"/>
              </w:tabs>
              <w:spacing w:after="0" w:line="240" w:lineRule="auto"/>
              <w:ind w:left="-108" w:right="-439" w:firstLine="445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887,388</w:t>
            </w:r>
          </w:p>
        </w:tc>
        <w:tc>
          <w:tcPr>
            <w:tcW w:w="270" w:type="dxa"/>
            <w:vAlign w:val="bottom"/>
          </w:tcPr>
          <w:p w14:paraId="287B14DD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4DC335C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2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AB186D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64D4FCCA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887,388</w:t>
            </w:r>
          </w:p>
        </w:tc>
      </w:tr>
      <w:tr w:rsidR="00513EC0" w:rsidRPr="00E14E1B" w14:paraId="6685C850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50CFD6A6" w14:textId="77777777" w:rsidR="00513EC0" w:rsidRPr="00E14E1B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vAlign w:val="bottom"/>
          </w:tcPr>
          <w:p w14:paraId="506A8A9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253154D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864F407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F28E35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0B463CA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92A63F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350079DB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4F9E86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F815DF5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0FE73C5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AC1878" w14:textId="77777777" w:rsidR="00513EC0" w:rsidRPr="00E14E1B" w:rsidRDefault="00513EC0" w:rsidP="00700CDE">
            <w:pPr>
              <w:pStyle w:val="acctfourfigures"/>
              <w:tabs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1338D82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1C88CDE" w14:textId="77777777" w:rsidR="00513EC0" w:rsidRPr="00E14E1B" w:rsidRDefault="00513EC0" w:rsidP="00700CDE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D0F5EB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7706F8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5346AF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ECBABAB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513EC0" w:rsidRPr="00E14E1B" w14:paraId="2F66B415" w14:textId="77777777" w:rsidTr="00700CDE">
        <w:trPr>
          <w:trHeight w:val="261"/>
        </w:trPr>
        <w:tc>
          <w:tcPr>
            <w:tcW w:w="3060" w:type="dxa"/>
            <w:hideMark/>
          </w:tcPr>
          <w:p w14:paraId="35629562" w14:textId="77777777" w:rsidR="00513EC0" w:rsidRPr="00E14E1B" w:rsidRDefault="00513EC0" w:rsidP="00700CDE">
            <w:pPr>
              <w:ind w:left="160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8" w:type="dxa"/>
            <w:vAlign w:val="bottom"/>
            <w:hideMark/>
          </w:tcPr>
          <w:p w14:paraId="22098ECB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B7D271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1E112AF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A93CFD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5E957CCA" w14:textId="77777777" w:rsidR="00513EC0" w:rsidRPr="00E14E1B" w:rsidRDefault="00513EC0" w:rsidP="00700CDE">
            <w:pPr>
              <w:pStyle w:val="acctfourfigures"/>
              <w:tabs>
                <w:tab w:val="decimal" w:pos="700"/>
              </w:tabs>
              <w:spacing w:line="240" w:lineRule="atLeast"/>
              <w:ind w:left="-43" w:right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236" w:type="dxa"/>
            <w:vAlign w:val="bottom"/>
          </w:tcPr>
          <w:p w14:paraId="27E14B25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090C844A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3BC70D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5050121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241" w:type="dxa"/>
            <w:vAlign w:val="bottom"/>
          </w:tcPr>
          <w:p w14:paraId="2AD2EA6D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8782AEA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0"/>
              </w:tabs>
              <w:spacing w:after="0" w:line="240" w:lineRule="auto"/>
              <w:ind w:left="-108" w:right="-425" w:firstLine="108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3,023,653</w:t>
            </w:r>
          </w:p>
        </w:tc>
        <w:tc>
          <w:tcPr>
            <w:tcW w:w="241" w:type="dxa"/>
            <w:vAlign w:val="bottom"/>
          </w:tcPr>
          <w:p w14:paraId="3513529D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4155116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left" w:pos="697"/>
                <w:tab w:val="decimal" w:pos="967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895104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9F5F3E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454,556</w:t>
            </w:r>
          </w:p>
        </w:tc>
        <w:tc>
          <w:tcPr>
            <w:tcW w:w="270" w:type="dxa"/>
            <w:vAlign w:val="bottom"/>
          </w:tcPr>
          <w:p w14:paraId="1B9B8D1D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5" w:type="dxa"/>
            <w:vAlign w:val="bottom"/>
            <w:hideMark/>
          </w:tcPr>
          <w:p w14:paraId="398145FC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3,478,209</w:t>
            </w:r>
          </w:p>
        </w:tc>
      </w:tr>
      <w:tr w:rsidR="00513EC0" w:rsidRPr="00E14E1B" w14:paraId="164F0F69" w14:textId="77777777" w:rsidTr="00700CDE">
        <w:trPr>
          <w:trHeight w:val="261"/>
        </w:trPr>
        <w:tc>
          <w:tcPr>
            <w:tcW w:w="3060" w:type="dxa"/>
            <w:hideMark/>
          </w:tcPr>
          <w:p w14:paraId="121753D0" w14:textId="77777777" w:rsidR="00513EC0" w:rsidRPr="00E14E1B" w:rsidRDefault="00513EC0" w:rsidP="00700CDE">
            <w:pPr>
              <w:ind w:left="160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vAlign w:val="bottom"/>
            <w:hideMark/>
          </w:tcPr>
          <w:p w14:paraId="23F6FF4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ACCAF1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60F27290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21F78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42228BA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545EAF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39C1315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236" w:type="dxa"/>
            <w:vAlign w:val="bottom"/>
          </w:tcPr>
          <w:p w14:paraId="438DF726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384F36E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241" w:type="dxa"/>
            <w:vAlign w:val="bottom"/>
          </w:tcPr>
          <w:p w14:paraId="51FA54C5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B92F864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04FBA3E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2DA8B2EB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left" w:pos="697"/>
                <w:tab w:val="decimal" w:pos="967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554,821</w:t>
            </w:r>
          </w:p>
        </w:tc>
        <w:tc>
          <w:tcPr>
            <w:tcW w:w="270" w:type="dxa"/>
            <w:vAlign w:val="bottom"/>
          </w:tcPr>
          <w:p w14:paraId="3BE4A568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DAA5DEC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2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E20A18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9A9E8A6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554,821</w:t>
            </w:r>
          </w:p>
        </w:tc>
      </w:tr>
      <w:tr w:rsidR="00513EC0" w:rsidRPr="00E14E1B" w14:paraId="7B5D9906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720EE038" w14:textId="77777777" w:rsidR="00513EC0" w:rsidRPr="00E14E1B" w:rsidRDefault="00513EC0" w:rsidP="00700CDE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168" w:type="dxa"/>
            <w:vAlign w:val="bottom"/>
            <w:hideMark/>
          </w:tcPr>
          <w:p w14:paraId="3FBCC39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A7A25D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050C99F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36" w:type="dxa"/>
            <w:vAlign w:val="bottom"/>
          </w:tcPr>
          <w:p w14:paraId="4F7B337B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4472C99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AD0393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426EBDB9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713934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6BAC45F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241" w:type="dxa"/>
            <w:vAlign w:val="bottom"/>
          </w:tcPr>
          <w:p w14:paraId="4B044EBF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F4DDCB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9191E76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03B287E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70" w:type="dxa"/>
            <w:vAlign w:val="bottom"/>
          </w:tcPr>
          <w:p w14:paraId="7313BBF8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71F1540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2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7F1157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4BC90F52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834</w:t>
            </w:r>
          </w:p>
        </w:tc>
      </w:tr>
      <w:tr w:rsidR="00513EC0" w:rsidRPr="00E14E1B" w14:paraId="424F5F11" w14:textId="77777777" w:rsidTr="00700CDE">
        <w:trPr>
          <w:trHeight w:val="70"/>
        </w:trPr>
        <w:tc>
          <w:tcPr>
            <w:tcW w:w="3060" w:type="dxa"/>
            <w:vAlign w:val="bottom"/>
          </w:tcPr>
          <w:p w14:paraId="50C46C05" w14:textId="77777777" w:rsidR="00513EC0" w:rsidRPr="00E14E1B" w:rsidRDefault="00513EC0" w:rsidP="00700CD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A70EAF0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8F1BAF9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C9ECEBA" w14:textId="77777777" w:rsidR="00513EC0" w:rsidRPr="00E14E1B" w:rsidRDefault="00513EC0" w:rsidP="00700CDE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6DA18B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FDB2198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A4A4BA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B504B9C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7189EB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8C4EBF1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59C41C8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6948F9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C547589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1F2DC3AA" w14:textId="77777777" w:rsidR="00513EC0" w:rsidRPr="00E14E1B" w:rsidRDefault="00513EC0" w:rsidP="00700CDE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B821C2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F3D083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2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9324E8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AFBA0AA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E14E1B" w14:paraId="1A877A7F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79FEE9B0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8" w:type="dxa"/>
            <w:vAlign w:val="bottom"/>
          </w:tcPr>
          <w:p w14:paraId="4357EEF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772E1C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A309A60" w14:textId="77777777" w:rsidR="00513EC0" w:rsidRPr="00E14E1B" w:rsidRDefault="00513EC0" w:rsidP="00700CDE">
            <w:pPr>
              <w:pStyle w:val="acctfourfigures"/>
              <w:tabs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F232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75154811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7AA265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17B4DE07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B66426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02CC2B9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0370089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91C4CA1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DB4938E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38D8AF9" w14:textId="77777777" w:rsidR="00513EC0" w:rsidRPr="00E14E1B" w:rsidRDefault="00513EC0" w:rsidP="00700CDE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194ADF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5A33BC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2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7FB4B4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644052E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E14E1B" w14:paraId="1BB437C5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5A732A3C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vAlign w:val="bottom"/>
            <w:hideMark/>
          </w:tcPr>
          <w:p w14:paraId="0F28204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6C2861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7D55D51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DDF5D4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3E2CB1B0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A98773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29BE30CD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415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722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0630324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717C274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415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722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42FCFA7C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7E2247C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26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4288A3E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224C243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452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622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E156A6E" w14:textId="77777777" w:rsidR="00513EC0" w:rsidRPr="00E14E1B" w:rsidRDefault="00513EC0" w:rsidP="00700CDE">
            <w:pPr>
              <w:pStyle w:val="acctfourfigures"/>
              <w:tabs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6A0D6BF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2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5B66F5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34898B5D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29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622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513EC0" w:rsidRPr="00E14E1B" w14:paraId="50496FF8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6BCC30E5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8" w:type="dxa"/>
            <w:vAlign w:val="bottom"/>
            <w:hideMark/>
          </w:tcPr>
          <w:p w14:paraId="137CA11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3D291B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585EAF4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77E32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69533D1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5C86D5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2DAD788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2F613D5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6563BA14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320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3DE67A17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4DE6A29D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3F94E35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2E3A13A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left" w:pos="697"/>
                <w:tab w:val="decimal" w:pos="967"/>
              </w:tabs>
              <w:spacing w:line="240" w:lineRule="atLeast"/>
              <w:ind w:left="-43" w:right="-86" w:firstLine="287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11DE8B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993364B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E6021">
              <w:rPr>
                <w:rFonts w:ascii="Angsana New" w:hAnsi="Angsana New"/>
                <w:spacing w:val="-4"/>
                <w:sz w:val="26"/>
                <w:szCs w:val="26"/>
              </w:rPr>
              <w:t>(340,784)</w:t>
            </w:r>
          </w:p>
        </w:tc>
        <w:tc>
          <w:tcPr>
            <w:tcW w:w="270" w:type="dxa"/>
            <w:vAlign w:val="bottom"/>
          </w:tcPr>
          <w:p w14:paraId="3F968CC6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0DA3643F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(340,784)</w:t>
            </w:r>
          </w:p>
        </w:tc>
      </w:tr>
      <w:tr w:rsidR="00513EC0" w:rsidRPr="00E14E1B" w14:paraId="00C8080E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2C5967F1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68" w:type="dxa"/>
            <w:vAlign w:val="bottom"/>
            <w:hideMark/>
          </w:tcPr>
          <w:p w14:paraId="7CF5632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436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E926B4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477EC44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3D69A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000B27E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06828A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5FCAB5C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351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692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EABC1D8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1E386AA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24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351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692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7560C483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1C5FBDB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FFEE815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111A411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7404342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37611963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5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17BFB6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61226D4D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26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802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264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513EC0" w:rsidRPr="00E14E1B" w14:paraId="415BD76D" w14:textId="77777777" w:rsidTr="00700CDE">
        <w:trPr>
          <w:trHeight w:val="261"/>
        </w:trPr>
        <w:tc>
          <w:tcPr>
            <w:tcW w:w="3060" w:type="dxa"/>
            <w:hideMark/>
          </w:tcPr>
          <w:p w14:paraId="14E9B5D7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E14E1B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168" w:type="dxa"/>
            <w:vAlign w:val="bottom"/>
            <w:hideMark/>
          </w:tcPr>
          <w:p w14:paraId="64F1A7C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5BEB595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2048D1F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AC03D1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761B31E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5667FA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69DF9B70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5B0BAD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39DBCC95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667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451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404436B6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13F3C201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9666AB2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3917E955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55F4455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2CD64A5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5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9AD9C4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0BA12D84" w14:textId="77777777" w:rsidR="00513EC0" w:rsidRPr="007F2476" w:rsidRDefault="00513EC0" w:rsidP="00700CD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476">
              <w:rPr>
                <w:rFonts w:ascii="Angsana New" w:hAnsi="Angsana New"/>
                <w:spacing w:val="-4"/>
                <w:sz w:val="26"/>
                <w:szCs w:val="26"/>
              </w:rPr>
              <w:t>(667,451)</w:t>
            </w:r>
          </w:p>
        </w:tc>
      </w:tr>
      <w:tr w:rsidR="00513EC0" w:rsidRPr="00E14E1B" w14:paraId="3198ECE3" w14:textId="77777777" w:rsidTr="00700CDE">
        <w:trPr>
          <w:trHeight w:val="261"/>
        </w:trPr>
        <w:tc>
          <w:tcPr>
            <w:tcW w:w="3060" w:type="dxa"/>
          </w:tcPr>
          <w:p w14:paraId="7B644C75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1D618D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D84D9F0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CA9852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E6544FD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6E147D5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1A68B9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47305880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BFF16E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29DD50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C01BBF1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993DD1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895EC0A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A8CFAF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84026A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5D5095" w14:textId="77777777" w:rsidR="00513EC0" w:rsidRPr="00E14E1B" w:rsidRDefault="00513EC0" w:rsidP="00995E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35"/>
                <w:tab w:val="left" w:pos="494"/>
              </w:tabs>
              <w:spacing w:after="0" w:line="240" w:lineRule="auto"/>
              <w:ind w:left="-108" w:right="-2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E9472F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A5CB50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E14E1B" w14:paraId="06A8A20A" w14:textId="77777777" w:rsidTr="00700CDE">
        <w:trPr>
          <w:trHeight w:val="261"/>
        </w:trPr>
        <w:tc>
          <w:tcPr>
            <w:tcW w:w="3060" w:type="dxa"/>
          </w:tcPr>
          <w:p w14:paraId="52C48E2A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168" w:type="dxa"/>
            <w:vAlign w:val="bottom"/>
          </w:tcPr>
          <w:p w14:paraId="598EC8F5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C047D4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C906E4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E3609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3CFDC05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C9E0D7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4C37A42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363462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C84578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C1FFF7C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2991F8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75B2B99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5FA47734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7DF1F0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B75B2E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31C922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AFDD386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EC0" w:rsidRPr="00E14E1B" w14:paraId="0FCD18CF" w14:textId="77777777" w:rsidTr="00700CDE">
        <w:trPr>
          <w:trHeight w:val="261"/>
        </w:trPr>
        <w:tc>
          <w:tcPr>
            <w:tcW w:w="3060" w:type="dxa"/>
            <w:hideMark/>
          </w:tcPr>
          <w:p w14:paraId="0E5D0266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E14E1B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ที่ใช้ในการป้องกันความเสี่ยง</w:t>
            </w:r>
          </w:p>
        </w:tc>
        <w:tc>
          <w:tcPr>
            <w:tcW w:w="1168" w:type="dxa"/>
            <w:vAlign w:val="bottom"/>
            <w:hideMark/>
          </w:tcPr>
          <w:p w14:paraId="2131AF5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 w:bidi="th-TH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A205D7F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16AF9027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39F8C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130A484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84B9E5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5ADC4CB3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7745F2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0AC3235E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7B308770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0FC8E008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8474EA0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52A0210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E14E1B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420A9CA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41EA1D1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32BD4C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5394D570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3EC0" w:rsidRPr="00E14E1B" w14:paraId="10DAE7DB" w14:textId="77777777" w:rsidTr="00700CDE">
        <w:trPr>
          <w:trHeight w:val="261"/>
        </w:trPr>
        <w:tc>
          <w:tcPr>
            <w:tcW w:w="3060" w:type="dxa"/>
            <w:vAlign w:val="bottom"/>
            <w:hideMark/>
          </w:tcPr>
          <w:p w14:paraId="4A3D7EFC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14E1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168" w:type="dxa"/>
            <w:vAlign w:val="bottom"/>
            <w:hideMark/>
          </w:tcPr>
          <w:p w14:paraId="343D75D2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DDBED3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  <w:hideMark/>
          </w:tcPr>
          <w:p w14:paraId="39EE6DB5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AF3966B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  <w:hideMark/>
          </w:tcPr>
          <w:p w14:paraId="3DDE3C4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BBF6A5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  <w:hideMark/>
          </w:tcPr>
          <w:p w14:paraId="72F1D2E8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350C9C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  <w:hideMark/>
          </w:tcPr>
          <w:p w14:paraId="0831A01B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72D7E0B5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  <w:hideMark/>
          </w:tcPr>
          <w:p w14:paraId="5ED462B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4E1B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4DC9E31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  <w:hideMark/>
          </w:tcPr>
          <w:p w14:paraId="6EAD73BF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7F2476">
              <w:rPr>
                <w:rFonts w:ascii="Angsana New" w:hAnsi="Angsana New"/>
                <w:sz w:val="26"/>
                <w:szCs w:val="26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7F2476">
              <w:rPr>
                <w:rFonts w:ascii="Angsana New" w:hAnsi="Angsana New"/>
                <w:sz w:val="26"/>
                <w:szCs w:val="26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F3E5E33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6B08F16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6E208D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  <w:hideMark/>
          </w:tcPr>
          <w:p w14:paraId="01E387BC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E14E1B">
              <w:rPr>
                <w:rFonts w:ascii="Angsana New" w:hAnsi="Angsana New"/>
                <w:sz w:val="26"/>
                <w:szCs w:val="26"/>
              </w:rPr>
              <w:t>(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  <w:r w:rsidRPr="00E14E1B">
              <w:rPr>
                <w:rFonts w:ascii="Angsana New" w:hAnsi="Angsana New"/>
                <w:sz w:val="26"/>
                <w:szCs w:val="26"/>
              </w:rPr>
              <w:t>,</w:t>
            </w:r>
            <w:r w:rsidRPr="00492DC5">
              <w:rPr>
                <w:rFonts w:ascii="Angsana New" w:hAnsi="Angsana New"/>
                <w:sz w:val="26"/>
                <w:szCs w:val="26"/>
                <w:lang w:val="en-US"/>
              </w:rPr>
              <w:t>826</w:t>
            </w:r>
            <w:r w:rsidRPr="00E14E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3EC0" w:rsidRPr="00E14E1B" w14:paraId="51FEC956" w14:textId="77777777" w:rsidTr="00700CDE">
        <w:trPr>
          <w:trHeight w:val="261"/>
        </w:trPr>
        <w:tc>
          <w:tcPr>
            <w:tcW w:w="3060" w:type="dxa"/>
            <w:vAlign w:val="bottom"/>
          </w:tcPr>
          <w:p w14:paraId="38FD64A6" w14:textId="77777777" w:rsidR="00513EC0" w:rsidRPr="00E14E1B" w:rsidRDefault="00513EC0" w:rsidP="00700CDE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6C0B0599" w14:textId="77777777" w:rsidR="00513EC0" w:rsidRPr="00E14E1B" w:rsidRDefault="00513EC0" w:rsidP="00700CDE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DE2C1DA" w14:textId="77777777" w:rsidR="00513EC0" w:rsidRPr="00E14E1B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F33D163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F4B34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238EB5C9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E0B7B0" w14:textId="77777777" w:rsidR="00513EC0" w:rsidRPr="00E14E1B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BF3B959" w14:textId="77777777" w:rsidR="00513EC0" w:rsidRPr="00E14E1B" w:rsidRDefault="00513EC0" w:rsidP="00700CDE">
            <w:pPr>
              <w:pStyle w:val="acctfourfigures"/>
              <w:tabs>
                <w:tab w:val="decimal" w:pos="720"/>
              </w:tabs>
              <w:spacing w:line="240" w:lineRule="atLeast"/>
              <w:ind w:left="-43" w:right="-4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1A6014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4EE4A373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45F57DB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8BA47AC" w14:textId="77777777" w:rsidR="00513EC0" w:rsidRPr="00E14E1B" w:rsidRDefault="00513EC0" w:rsidP="00700CDE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D5C6688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CD6291A" w14:textId="77777777" w:rsidR="00513EC0" w:rsidRPr="00E14E1B" w:rsidRDefault="00513EC0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F39F0A" w14:textId="77777777" w:rsidR="00513EC0" w:rsidRPr="00E14E1B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291F3E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A07AD9" w14:textId="77777777" w:rsidR="00513EC0" w:rsidRPr="00E14E1B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6958AE9" w14:textId="77777777" w:rsidR="00513EC0" w:rsidRPr="00E14E1B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67EC707" w14:textId="77777777" w:rsidR="00513EC0" w:rsidRDefault="00513EC0" w:rsidP="00513EC0"/>
    <w:p w14:paraId="38A628C4" w14:textId="77777777" w:rsidR="00513EC0" w:rsidRDefault="00513EC0" w:rsidP="00513EC0"/>
    <w:p w14:paraId="5976BD25" w14:textId="77777777" w:rsidR="00513EC0" w:rsidRDefault="00513EC0" w:rsidP="00513EC0"/>
    <w:p w14:paraId="3B431B65" w14:textId="77777777" w:rsidR="00513EC0" w:rsidRPr="00D246FB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7EBB33" w14:textId="77777777" w:rsidR="00513EC0" w:rsidRPr="00D246FB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513EC0" w:rsidRPr="00D246FB" w:rsidSect="00CA0645">
          <w:headerReference w:type="default" r:id="rId19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50E04E45" w14:textId="77777777" w:rsidR="00513EC0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4"/>
          <w:szCs w:val="4"/>
          <w:lang w:val="en-GB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37"/>
        <w:gridCol w:w="1171"/>
        <w:gridCol w:w="241"/>
        <w:gridCol w:w="1291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513EC0" w14:paraId="73C4CA49" w14:textId="77777777" w:rsidTr="00700CDE">
        <w:trPr>
          <w:trHeight w:val="261"/>
          <w:tblHeader/>
        </w:trPr>
        <w:tc>
          <w:tcPr>
            <w:tcW w:w="3237" w:type="dxa"/>
            <w:vAlign w:val="bottom"/>
          </w:tcPr>
          <w:p w14:paraId="4827967E" w14:textId="77777777" w:rsidR="00513EC0" w:rsidRDefault="00513EC0" w:rsidP="00700CDE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31C5290E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3EC0" w14:paraId="108C5672" w14:textId="77777777" w:rsidTr="00700CDE">
        <w:trPr>
          <w:trHeight w:val="261"/>
          <w:tblHeader/>
        </w:trPr>
        <w:tc>
          <w:tcPr>
            <w:tcW w:w="3237" w:type="dxa"/>
            <w:vAlign w:val="bottom"/>
          </w:tcPr>
          <w:p w14:paraId="5F91484E" w14:textId="77777777" w:rsidR="00513EC0" w:rsidRDefault="00513EC0" w:rsidP="00700CDE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FC6DA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1DCC9654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FD507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3EC0" w14:paraId="3322D961" w14:textId="77777777" w:rsidTr="00700CDE">
        <w:trPr>
          <w:trHeight w:val="261"/>
          <w:tblHeader/>
        </w:trPr>
        <w:tc>
          <w:tcPr>
            <w:tcW w:w="3237" w:type="dxa"/>
            <w:vAlign w:val="bottom"/>
            <w:hideMark/>
          </w:tcPr>
          <w:p w14:paraId="72DD1247" w14:textId="77777777" w:rsidR="00513EC0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1316D8" w14:textId="77777777" w:rsidR="00513EC0" w:rsidRDefault="00513EC0" w:rsidP="00700CDE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4560296C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1DC9E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195EB5" w14:textId="77777777" w:rsidR="00513EC0" w:rsidRDefault="00513EC0" w:rsidP="00700CDE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32045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09BABA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D4C3D" w14:textId="77777777" w:rsidR="00513EC0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726B66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ED41D" w14:textId="77777777" w:rsidR="00513EC0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C2EE1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3E4F5F7B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060EC130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F15F732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8B9322D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43C6A950" w14:textId="77777777" w:rsidR="00513EC0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375A280C" w14:textId="77777777" w:rsidR="00513EC0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18BF20DD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775C8337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3EC0" w14:paraId="1D1D12C4" w14:textId="77777777" w:rsidTr="00700CDE">
        <w:trPr>
          <w:trHeight w:val="261"/>
          <w:tblHeader/>
        </w:trPr>
        <w:tc>
          <w:tcPr>
            <w:tcW w:w="3237" w:type="dxa"/>
            <w:vAlign w:val="bottom"/>
          </w:tcPr>
          <w:p w14:paraId="5AFA3694" w14:textId="77777777" w:rsidR="00513EC0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4C0CAB86" w14:textId="77777777" w:rsidR="00513EC0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3EC0" w14:paraId="5D53ABC8" w14:textId="77777777" w:rsidTr="00700CDE">
        <w:trPr>
          <w:trHeight w:val="333"/>
        </w:trPr>
        <w:tc>
          <w:tcPr>
            <w:tcW w:w="3237" w:type="dxa"/>
            <w:vAlign w:val="bottom"/>
            <w:hideMark/>
          </w:tcPr>
          <w:p w14:paraId="7F65AFEF" w14:textId="77777777" w:rsidR="00513EC0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1" w:type="dxa"/>
            <w:vAlign w:val="bottom"/>
          </w:tcPr>
          <w:p w14:paraId="7B1B4FA5" w14:textId="77777777" w:rsidR="00513EC0" w:rsidRDefault="00513EC0" w:rsidP="00700CDE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1CB5577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09A9F0E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6D4BA58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9FDAF24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5434C481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636D32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C60D2F6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989D8E4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852A581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5A4174F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1F1C8D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970173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B1F6368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E356352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1303920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20C4F86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14:paraId="31AE68D5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6DF20B45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  <w:vAlign w:val="bottom"/>
          </w:tcPr>
          <w:p w14:paraId="79A73A51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F753721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ED0B0A5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715AAF8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54CBDD6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1C1BC177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D9BC7B" w14:textId="77777777" w:rsidR="00513EC0" w:rsidRDefault="00513EC0" w:rsidP="00700CDE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F20BB1D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5B707E5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9B6DD85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75CFE93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9F1D46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32F865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2701F18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265C4D7" w14:textId="77777777" w:rsidR="00513EC0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53D663C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F880ED9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14:paraId="0EEC9412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0AF89098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7CCFC931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A6662EC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54EDD6F8" w14:textId="77777777" w:rsidR="00513EC0" w:rsidRDefault="00513EC0" w:rsidP="00700CDE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240" w:type="dxa"/>
            <w:vAlign w:val="bottom"/>
          </w:tcPr>
          <w:p w14:paraId="435CBCC3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57C2686B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582CBA12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6EB1F47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280" w:type="dxa"/>
            <w:vAlign w:val="bottom"/>
          </w:tcPr>
          <w:p w14:paraId="451BBF5C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5488FAB9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240" w:type="dxa"/>
            <w:vAlign w:val="bottom"/>
          </w:tcPr>
          <w:p w14:paraId="26075DEE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03AB3B52" w14:textId="77777777" w:rsidR="00513EC0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0F73AE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AD5D192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280" w:type="dxa"/>
            <w:vAlign w:val="bottom"/>
          </w:tcPr>
          <w:p w14:paraId="77D5B570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  <w:hideMark/>
          </w:tcPr>
          <w:p w14:paraId="5C9E7D00" w14:textId="77777777" w:rsidR="00513EC0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472E57D2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57EBDF91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</w:tr>
      <w:tr w:rsidR="00513EC0" w14:paraId="5F70D586" w14:textId="77777777" w:rsidTr="00700CDE">
        <w:trPr>
          <w:trHeight w:val="213"/>
        </w:trPr>
        <w:tc>
          <w:tcPr>
            <w:tcW w:w="3237" w:type="dxa"/>
            <w:vAlign w:val="bottom"/>
          </w:tcPr>
          <w:p w14:paraId="24F93A93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0848F08C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140E7D9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620B6A7D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B012496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25E56CE7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6D8FAEA9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C2C73F1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1068C9C8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1F11C058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70CBCC6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B2B261" w14:textId="77777777" w:rsidR="00513EC0" w:rsidRDefault="00513EC0" w:rsidP="00700CDE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71DA6C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D5615D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F04F7A4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C9D13A9" w14:textId="77777777" w:rsidR="00513EC0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4108265E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70B4B42B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513EC0" w14:paraId="600CFCBB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06BC51EC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  <w:vAlign w:val="bottom"/>
          </w:tcPr>
          <w:p w14:paraId="019F6EDB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5C6C69CD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4623B7B0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34AB48D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3FD685A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6B992A72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E4AE0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F8B7021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33598C76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D6E68FB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FBE1E0D" w14:textId="77777777" w:rsidR="00513EC0" w:rsidRDefault="00513EC0" w:rsidP="00700CDE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93D3C2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F76B2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64E94D80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54F023C" w14:textId="77777777" w:rsidR="00513EC0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315B6BA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30FCBE0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13EC0" w14:paraId="44BDE7A6" w14:textId="77777777" w:rsidTr="00700CDE">
        <w:trPr>
          <w:trHeight w:val="261"/>
        </w:trPr>
        <w:tc>
          <w:tcPr>
            <w:tcW w:w="3237" w:type="dxa"/>
            <w:hideMark/>
          </w:tcPr>
          <w:p w14:paraId="6D488027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1" w:type="dxa"/>
            <w:vAlign w:val="bottom"/>
            <w:hideMark/>
          </w:tcPr>
          <w:p w14:paraId="1169396E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CCCDBC0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2A16FD5D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F029D7E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3260DA45" w14:textId="77777777" w:rsidR="00513EC0" w:rsidRDefault="00513EC0" w:rsidP="00700C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60" w:type="dxa"/>
            <w:vAlign w:val="bottom"/>
          </w:tcPr>
          <w:p w14:paraId="48A24755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4975F8C" w14:textId="77777777" w:rsidR="00513EC0" w:rsidRDefault="00513EC0" w:rsidP="00700CDE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2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0E394545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46231F83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40" w:type="dxa"/>
            <w:vAlign w:val="bottom"/>
          </w:tcPr>
          <w:p w14:paraId="4C7CCE50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6B03B837" w14:textId="77777777" w:rsidR="00513EC0" w:rsidRDefault="00513EC0" w:rsidP="00700CDE">
            <w:pPr>
              <w:pStyle w:val="acctfourfigures"/>
              <w:tabs>
                <w:tab w:val="decimal" w:pos="820"/>
              </w:tabs>
              <w:spacing w:line="240" w:lineRule="atLeast"/>
              <w:ind w:left="-43" w:right="-3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270" w:type="dxa"/>
            <w:vAlign w:val="bottom"/>
          </w:tcPr>
          <w:p w14:paraId="08BEF811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13F4ED0" w14:textId="77777777" w:rsidR="00513EC0" w:rsidRDefault="00513EC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2B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14BF429A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086ADAE6" w14:textId="77777777" w:rsidR="00513EC0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264,556</w:t>
            </w:r>
          </w:p>
        </w:tc>
        <w:tc>
          <w:tcPr>
            <w:tcW w:w="280" w:type="dxa"/>
            <w:vAlign w:val="bottom"/>
          </w:tcPr>
          <w:p w14:paraId="065C71F0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238BC980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</w:tr>
      <w:tr w:rsidR="00513EC0" w14:paraId="61673F00" w14:textId="77777777" w:rsidTr="00700CDE">
        <w:trPr>
          <w:trHeight w:val="261"/>
        </w:trPr>
        <w:tc>
          <w:tcPr>
            <w:tcW w:w="3237" w:type="dxa"/>
            <w:hideMark/>
          </w:tcPr>
          <w:p w14:paraId="446CB554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1" w:type="dxa"/>
            <w:vAlign w:val="bottom"/>
            <w:hideMark/>
          </w:tcPr>
          <w:p w14:paraId="1975322E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012E04F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2F34091F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A4EBC9B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39A6780D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42585A5F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28FCB92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80" w:type="dxa"/>
            <w:vAlign w:val="bottom"/>
          </w:tcPr>
          <w:p w14:paraId="718190CE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129D16D7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0" w:type="dxa"/>
            <w:vAlign w:val="bottom"/>
          </w:tcPr>
          <w:p w14:paraId="2F81EE14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2697430B" w14:textId="77777777" w:rsidR="00513EC0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F3C54E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9E4FFAE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  <w:tc>
          <w:tcPr>
            <w:tcW w:w="280" w:type="dxa"/>
            <w:vAlign w:val="bottom"/>
          </w:tcPr>
          <w:p w14:paraId="31316E7C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50684E55" w14:textId="77777777" w:rsidR="00513EC0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4C91F110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15D9D905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</w:tr>
      <w:tr w:rsidR="00513EC0" w14:paraId="7B6C688B" w14:textId="77777777" w:rsidTr="00700CDE">
        <w:trPr>
          <w:trHeight w:val="261"/>
        </w:trPr>
        <w:tc>
          <w:tcPr>
            <w:tcW w:w="3237" w:type="dxa"/>
            <w:vAlign w:val="bottom"/>
          </w:tcPr>
          <w:p w14:paraId="50E8C6F4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0D256452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E8663EB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34B42F2D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F828E1C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4E92D44A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71E6E822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264449B" w14:textId="77777777" w:rsidR="00513EC0" w:rsidRDefault="00513EC0" w:rsidP="00700CDE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1BA8C9A6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vAlign w:val="bottom"/>
          </w:tcPr>
          <w:p w14:paraId="354CA8E4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8F80686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E1F1866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F7D31A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6A6250" w14:textId="77777777" w:rsidR="00513EC0" w:rsidRDefault="00513EC0" w:rsidP="00700CDE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634A770B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AC5D4FC" w14:textId="77777777" w:rsidR="00513EC0" w:rsidRPr="00F70564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288A847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5FAC98BD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513EC0" w14:paraId="2C637412" w14:textId="77777777" w:rsidTr="00700CDE">
        <w:trPr>
          <w:trHeight w:val="270"/>
        </w:trPr>
        <w:tc>
          <w:tcPr>
            <w:tcW w:w="3237" w:type="dxa"/>
            <w:vAlign w:val="bottom"/>
            <w:hideMark/>
          </w:tcPr>
          <w:p w14:paraId="08F38D31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1" w:type="dxa"/>
            <w:vAlign w:val="bottom"/>
          </w:tcPr>
          <w:p w14:paraId="027C4B79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5681D0C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62F4920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F153374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B63D961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40976230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9EA056" w14:textId="77777777" w:rsidR="00513EC0" w:rsidRDefault="00513EC0" w:rsidP="00700CDE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279AF01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13B6FD7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03E409C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F415F4F" w14:textId="77777777" w:rsidR="00513EC0" w:rsidRDefault="00513EC0" w:rsidP="00700CDE">
            <w:pPr>
              <w:pStyle w:val="acctfourfigures"/>
              <w:tabs>
                <w:tab w:val="clear" w:pos="765"/>
                <w:tab w:val="decimal" w:pos="421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F25434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954E6C" w14:textId="77777777" w:rsidR="00513EC0" w:rsidRDefault="00513EC0" w:rsidP="00700CDE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AEE3E8E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0E2A5B4" w14:textId="77777777" w:rsidR="00513EC0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1FBB540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064F6F9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14:paraId="15D5DDB7" w14:textId="77777777" w:rsidTr="00700CDE">
        <w:trPr>
          <w:trHeight w:val="270"/>
        </w:trPr>
        <w:tc>
          <w:tcPr>
            <w:tcW w:w="3237" w:type="dxa"/>
            <w:vAlign w:val="bottom"/>
            <w:hideMark/>
          </w:tcPr>
          <w:p w14:paraId="7E689733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1" w:type="dxa"/>
            <w:vAlign w:val="bottom"/>
            <w:hideMark/>
          </w:tcPr>
          <w:p w14:paraId="0D7D765E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132AAEC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2FD3F11C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0D57CAF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491D4AA6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03C58C90" w14:textId="77777777" w:rsidR="00513EC0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CAE2403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4FA86DAB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0B840627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62ECAF27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2D0852B8" w14:textId="77777777" w:rsidR="00513EC0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5A37BC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718E770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017379C0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461267DB" w14:textId="77777777" w:rsidR="00513EC0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4B2723BC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3792CD2C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029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453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513EC0" w:rsidRPr="00866A81" w14:paraId="0948046B" w14:textId="77777777" w:rsidTr="00700CDE">
        <w:trPr>
          <w:trHeight w:val="261"/>
        </w:trPr>
        <w:tc>
          <w:tcPr>
            <w:tcW w:w="3237" w:type="dxa"/>
            <w:vAlign w:val="bottom"/>
            <w:hideMark/>
          </w:tcPr>
          <w:p w14:paraId="48A768F5" w14:textId="77777777" w:rsidR="00513EC0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1" w:type="dxa"/>
            <w:vAlign w:val="bottom"/>
            <w:hideMark/>
          </w:tcPr>
          <w:p w14:paraId="597250AD" w14:textId="77777777" w:rsidR="00513EC0" w:rsidRPr="00F70564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056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18DD63E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  <w:hideMark/>
          </w:tcPr>
          <w:p w14:paraId="0960B064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D5B91B7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  <w:hideMark/>
          </w:tcPr>
          <w:p w14:paraId="1CF20BD3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vAlign w:val="bottom"/>
          </w:tcPr>
          <w:p w14:paraId="0CBC582D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08F6481" w14:textId="77777777" w:rsidR="00513EC0" w:rsidRDefault="00513EC0" w:rsidP="00700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080F7E83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  <w:hideMark/>
          </w:tcPr>
          <w:p w14:paraId="55750C4E" w14:textId="77777777" w:rsidR="00513EC0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0665E654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  <w:hideMark/>
          </w:tcPr>
          <w:p w14:paraId="0E41DDC4" w14:textId="77777777" w:rsidR="00513EC0" w:rsidRDefault="00513EC0" w:rsidP="00700CDE">
            <w:pPr>
              <w:pStyle w:val="acctfourfigures"/>
              <w:tabs>
                <w:tab w:val="clear" w:pos="765"/>
                <w:tab w:val="decimal" w:pos="430"/>
                <w:tab w:val="decimal" w:pos="570"/>
              </w:tabs>
              <w:spacing w:line="240" w:lineRule="atLeast"/>
              <w:ind w:left="-43" w:right="-515" w:firstLine="42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E552FE" w14:textId="77777777" w:rsidR="00513EC0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BAD82E2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7A83032C" w14:textId="77777777" w:rsidR="00513EC0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0F1D9E8E" w14:textId="77777777" w:rsidR="00513EC0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7E5872E4" w14:textId="77777777" w:rsidR="00513EC0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223C95B5" w14:textId="77777777" w:rsidR="00513EC0" w:rsidRPr="00866A81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6A81">
              <w:rPr>
                <w:rFonts w:ascii="Angsana New" w:hAnsi="Angsana New"/>
                <w:spacing w:val="-4"/>
                <w:sz w:val="28"/>
                <w:szCs w:val="28"/>
              </w:rPr>
              <w:t>(7,976,149)</w:t>
            </w:r>
          </w:p>
        </w:tc>
      </w:tr>
    </w:tbl>
    <w:p w14:paraId="2ADE312C" w14:textId="77777777" w:rsidR="00513EC0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29113695" w14:textId="77777777" w:rsidR="00513EC0" w:rsidRPr="006806AD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1467C48E" w14:textId="77777777" w:rsidR="00513EC0" w:rsidRPr="0082412F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513EC0" w:rsidRPr="0082412F" w:rsidSect="00730E2C">
          <w:headerReference w:type="default" r:id="rId20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5602C8F0" w14:textId="77777777" w:rsidR="00513EC0" w:rsidRPr="0082412F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43E38504" w14:textId="77777777" w:rsidR="00513EC0" w:rsidRPr="00C00EF2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0A72BE87" w14:textId="519FE926" w:rsidR="00513EC0" w:rsidRPr="006B3E5C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3F4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06767">
        <w:rPr>
          <w:rFonts w:ascii="Angsana New" w:hAnsi="Angsana New" w:hint="cs"/>
          <w:sz w:val="30"/>
          <w:szCs w:val="30"/>
        </w:rPr>
        <w:t>3</w:t>
      </w:r>
      <w:r w:rsidRPr="00406767">
        <w:rPr>
          <w:rFonts w:ascii="Angsana New" w:hAnsi="Angsana New"/>
          <w:sz w:val="30"/>
          <w:szCs w:val="30"/>
        </w:rPr>
        <w:t>0</w:t>
      </w:r>
      <w:r w:rsidRPr="00E63F4E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E63F4E">
        <w:rPr>
          <w:rFonts w:ascii="Angsana New" w:hAnsi="Angsana New" w:hint="cs"/>
          <w:sz w:val="30"/>
          <w:szCs w:val="30"/>
          <w:cs/>
        </w:rPr>
        <w:t xml:space="preserve"> </w:t>
      </w:r>
      <w:r w:rsidRPr="00406767">
        <w:rPr>
          <w:rFonts w:ascii="Angsana New" w:hAnsi="Angsana New"/>
          <w:sz w:val="30"/>
          <w:szCs w:val="30"/>
        </w:rPr>
        <w:t>2565</w:t>
      </w:r>
      <w:r w:rsidRPr="00E63F4E">
        <w:rPr>
          <w:rFonts w:ascii="Angsana New" w:hAnsi="Angsana New" w:hint="cs"/>
          <w:sz w:val="30"/>
          <w:szCs w:val="30"/>
        </w:rPr>
        <w:t xml:space="preserve"> </w:t>
      </w:r>
      <w:r w:rsidRPr="00E63F4E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</w:t>
      </w:r>
      <w:r w:rsidRPr="006B3E5C">
        <w:rPr>
          <w:rFonts w:ascii="Angsana New" w:hAnsi="Angsana New" w:hint="cs"/>
          <w:sz w:val="30"/>
          <w:szCs w:val="30"/>
          <w:cs/>
        </w:rPr>
        <w:t>ใช้ในการจัดการความเสี่ยงจากอัตรา</w:t>
      </w:r>
      <w:r w:rsidRPr="000666CA">
        <w:rPr>
          <w:rFonts w:ascii="Angsana New" w:hAnsi="Angsana New" w:hint="cs"/>
          <w:sz w:val="30"/>
          <w:szCs w:val="30"/>
          <w:cs/>
        </w:rPr>
        <w:t>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</w:t>
      </w:r>
      <w:r w:rsidRPr="000666CA">
        <w:rPr>
          <w:rFonts w:ascii="Angsana New" w:hAnsi="Angsana New"/>
          <w:sz w:val="30"/>
          <w:szCs w:val="30"/>
          <w:cs/>
        </w:rPr>
        <w:t xml:space="preserve">สกุลเงินเหรียญสหรัฐอเมริกาจำนวน </w:t>
      </w:r>
      <w:r w:rsidR="00BD437F">
        <w:rPr>
          <w:rFonts w:ascii="Angsana New" w:hAnsi="Angsana New"/>
          <w:sz w:val="30"/>
          <w:szCs w:val="30"/>
        </w:rPr>
        <w:t>60.90</w:t>
      </w:r>
      <w:r w:rsidRPr="000666CA">
        <w:rPr>
          <w:rFonts w:ascii="Angsana New" w:hAnsi="Angsana New"/>
          <w:sz w:val="30"/>
          <w:szCs w:val="30"/>
          <w:cs/>
        </w:rPr>
        <w:t xml:space="preserve"> ล้านเหรีย</w:t>
      </w:r>
      <w:r w:rsidRPr="000666CA">
        <w:rPr>
          <w:rFonts w:ascii="Angsana New" w:hAnsi="Angsana New" w:hint="cs"/>
          <w:sz w:val="30"/>
          <w:szCs w:val="30"/>
          <w:cs/>
        </w:rPr>
        <w:t>ญ</w:t>
      </w:r>
      <w:r w:rsidRPr="000666CA">
        <w:rPr>
          <w:rFonts w:ascii="Angsana New" w:hAnsi="Angsana New"/>
          <w:sz w:val="30"/>
          <w:szCs w:val="30"/>
          <w:cs/>
        </w:rPr>
        <w:t xml:space="preserve">สหรัฐอเมริกา ด้วยสกุลเงินบาทจำนวนเงิน </w:t>
      </w:r>
      <w:r w:rsidRPr="000666CA">
        <w:rPr>
          <w:rFonts w:ascii="Angsana New" w:hAnsi="Angsana New"/>
          <w:sz w:val="30"/>
          <w:szCs w:val="30"/>
        </w:rPr>
        <w:t>2</w:t>
      </w:r>
      <w:r w:rsidR="00BD437F">
        <w:rPr>
          <w:rFonts w:ascii="Angsana New" w:hAnsi="Angsana New"/>
          <w:sz w:val="30"/>
          <w:szCs w:val="30"/>
        </w:rPr>
        <w:t>,169</w:t>
      </w:r>
      <w:r w:rsidRPr="000666CA">
        <w:rPr>
          <w:rFonts w:ascii="Angsana New" w:hAnsi="Angsana New"/>
          <w:sz w:val="30"/>
          <w:szCs w:val="30"/>
        </w:rPr>
        <w:t>.</w:t>
      </w:r>
      <w:r w:rsidR="00BD437F">
        <w:rPr>
          <w:rFonts w:ascii="Angsana New" w:hAnsi="Angsana New"/>
          <w:sz w:val="30"/>
          <w:szCs w:val="30"/>
        </w:rPr>
        <w:t>93</w:t>
      </w:r>
      <w:r w:rsidRPr="000666CA">
        <w:rPr>
          <w:rFonts w:ascii="Angsana New" w:hAnsi="Angsana New"/>
          <w:sz w:val="30"/>
          <w:szCs w:val="30"/>
          <w:cs/>
        </w:rPr>
        <w:t xml:space="preserve"> ล้านบาท สัญญาดังกล่าวจะสิ้นสุดในระหว่างเดือน</w:t>
      </w:r>
      <w:r w:rsidRPr="000666CA">
        <w:rPr>
          <w:rFonts w:ascii="Angsana New" w:hAnsi="Angsana New" w:hint="cs"/>
          <w:sz w:val="30"/>
          <w:szCs w:val="30"/>
          <w:cs/>
        </w:rPr>
        <w:t>ตุลา</w:t>
      </w:r>
      <w:r w:rsidRPr="000666CA">
        <w:rPr>
          <w:rFonts w:ascii="Angsana New" w:hAnsi="Angsana New"/>
          <w:sz w:val="30"/>
          <w:szCs w:val="30"/>
          <w:cs/>
        </w:rPr>
        <w:t xml:space="preserve">คม </w:t>
      </w:r>
      <w:r w:rsidRPr="000666CA">
        <w:rPr>
          <w:rFonts w:ascii="Angsana New" w:hAnsi="Angsana New"/>
          <w:sz w:val="30"/>
          <w:szCs w:val="30"/>
        </w:rPr>
        <w:t>2565</w:t>
      </w:r>
      <w:r w:rsidRPr="00F55388">
        <w:rPr>
          <w:rFonts w:ascii="Angsana New" w:hAnsi="Angsana New"/>
          <w:sz w:val="30"/>
          <w:szCs w:val="30"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06767">
        <w:rPr>
          <w:rFonts w:ascii="Angsana New" w:hAnsi="Angsana New"/>
          <w:i/>
          <w:iCs/>
          <w:sz w:val="30"/>
          <w:szCs w:val="30"/>
        </w:rPr>
        <w:t>31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06767">
        <w:rPr>
          <w:rFonts w:ascii="Angsana New" w:hAnsi="Angsana New"/>
          <w:i/>
          <w:iCs/>
          <w:sz w:val="30"/>
          <w:szCs w:val="30"/>
        </w:rPr>
        <w:t>2564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5388">
        <w:rPr>
          <w:rFonts w:ascii="Angsana New" w:hAnsi="Angsana New"/>
          <w:i/>
          <w:iCs/>
          <w:sz w:val="30"/>
          <w:szCs w:val="30"/>
          <w:cs/>
        </w:rPr>
        <w:t xml:space="preserve">ซื้อสกุลเงินเหรียญสหรัฐอเมริกาจำนวน </w:t>
      </w:r>
      <w:r w:rsidRPr="00406767">
        <w:rPr>
          <w:rFonts w:ascii="Angsana New" w:hAnsi="Angsana New"/>
          <w:i/>
          <w:iCs/>
          <w:sz w:val="30"/>
          <w:szCs w:val="30"/>
        </w:rPr>
        <w:t>3</w:t>
      </w:r>
      <w:r w:rsidRPr="00F55388">
        <w:rPr>
          <w:rFonts w:ascii="Angsana New" w:hAnsi="Angsana New"/>
          <w:i/>
          <w:iCs/>
          <w:sz w:val="30"/>
          <w:szCs w:val="30"/>
        </w:rPr>
        <w:t>.</w:t>
      </w:r>
      <w:r w:rsidRPr="00406767">
        <w:rPr>
          <w:rFonts w:ascii="Angsana New" w:hAnsi="Angsana New"/>
          <w:i/>
          <w:iCs/>
          <w:sz w:val="30"/>
          <w:szCs w:val="30"/>
        </w:rPr>
        <w:t>14</w:t>
      </w:r>
      <w:r w:rsidRPr="00F55388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 ด้วยสกุลเงินบาทจำนวน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เงิน </w:t>
      </w:r>
      <w:r w:rsidRPr="00406767">
        <w:rPr>
          <w:rFonts w:ascii="Angsana New" w:hAnsi="Angsana New"/>
          <w:i/>
          <w:iCs/>
          <w:sz w:val="30"/>
          <w:szCs w:val="30"/>
        </w:rPr>
        <w:t>105</w:t>
      </w:r>
      <w:r w:rsidRPr="006B3E5C">
        <w:rPr>
          <w:rFonts w:ascii="Angsana New" w:hAnsi="Angsana New"/>
          <w:i/>
          <w:iCs/>
          <w:sz w:val="30"/>
          <w:szCs w:val="30"/>
        </w:rPr>
        <w:t>.</w:t>
      </w:r>
      <w:r w:rsidRPr="00406767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0224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80224D">
        <w:rPr>
          <w:rFonts w:ascii="Angsana New" w:hAnsi="Angsana New"/>
          <w:i/>
          <w:iCs/>
          <w:sz w:val="30"/>
          <w:szCs w:val="30"/>
          <w:cs/>
        </w:rPr>
        <w:t xml:space="preserve">สกุลเงินโครนาสวีเดนจำนวน </w:t>
      </w:r>
      <w:r w:rsidRPr="00406767">
        <w:rPr>
          <w:rFonts w:ascii="Angsana New" w:hAnsi="Angsana New" w:hint="cs"/>
          <w:i/>
          <w:iCs/>
          <w:sz w:val="30"/>
          <w:szCs w:val="30"/>
        </w:rPr>
        <w:t>17</w:t>
      </w:r>
      <w:r w:rsidRPr="0080224D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406767">
        <w:rPr>
          <w:rFonts w:ascii="Angsana New" w:hAnsi="Angsana New" w:hint="cs"/>
          <w:i/>
          <w:iCs/>
          <w:sz w:val="30"/>
          <w:szCs w:val="30"/>
        </w:rPr>
        <w:t>07</w:t>
      </w:r>
      <w:r w:rsidRPr="0080224D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Pr="0080224D">
        <w:rPr>
          <w:rFonts w:ascii="Angsana New" w:hAnsi="Angsana New" w:hint="cs"/>
          <w:i/>
          <w:iCs/>
          <w:sz w:val="30"/>
          <w:szCs w:val="30"/>
          <w:cs/>
        </w:rPr>
        <w:t>โครน</w:t>
      </w:r>
      <w:r w:rsidRPr="0080224D">
        <w:rPr>
          <w:rFonts w:ascii="Angsana New" w:hAnsi="Angsana New"/>
          <w:i/>
          <w:iCs/>
          <w:sz w:val="30"/>
          <w:szCs w:val="30"/>
          <w:cs/>
        </w:rPr>
        <w:t>า</w:t>
      </w:r>
      <w:r w:rsidRPr="0080224D">
        <w:rPr>
          <w:rFonts w:ascii="Angsana New" w:hAnsi="Angsana New" w:hint="cs"/>
          <w:i/>
          <w:iCs/>
          <w:sz w:val="30"/>
          <w:szCs w:val="30"/>
          <w:cs/>
        </w:rPr>
        <w:t>สวีเดน</w:t>
      </w:r>
      <w:r w:rsidRPr="0080224D">
        <w:rPr>
          <w:rFonts w:ascii="Angsana New" w:hAnsi="Angsana New"/>
          <w:i/>
          <w:iCs/>
          <w:sz w:val="30"/>
          <w:szCs w:val="30"/>
          <w:cs/>
        </w:rPr>
        <w:t xml:space="preserve"> ด้วยสกุลเงินบาทจำนวนเงิน </w:t>
      </w:r>
      <w:r w:rsidRPr="00406767">
        <w:rPr>
          <w:rFonts w:ascii="Angsana New" w:hAnsi="Angsana New"/>
          <w:i/>
          <w:iCs/>
          <w:sz w:val="30"/>
          <w:szCs w:val="30"/>
        </w:rPr>
        <w:t>63</w:t>
      </w:r>
      <w:r w:rsidRPr="0080224D">
        <w:rPr>
          <w:rFonts w:ascii="Angsana New" w:hAnsi="Angsana New"/>
          <w:i/>
          <w:iCs/>
          <w:sz w:val="30"/>
          <w:szCs w:val="30"/>
        </w:rPr>
        <w:t>.</w:t>
      </w:r>
      <w:r w:rsidRPr="00406767">
        <w:rPr>
          <w:rFonts w:ascii="Angsana New" w:hAnsi="Angsana New"/>
          <w:i/>
          <w:iCs/>
          <w:sz w:val="30"/>
          <w:szCs w:val="30"/>
        </w:rPr>
        <w:t>54</w:t>
      </w:r>
      <w:r w:rsidRPr="0080224D">
        <w:rPr>
          <w:rFonts w:ascii="Angsana New" w:hAnsi="Angsana New"/>
          <w:i/>
          <w:iCs/>
          <w:sz w:val="30"/>
          <w:szCs w:val="30"/>
        </w:rPr>
        <w:t xml:space="preserve"> </w:t>
      </w:r>
      <w:r w:rsidRPr="0080224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6B3E5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E94CC61" w14:textId="77777777" w:rsidR="00A82BBC" w:rsidRPr="00D5443B" w:rsidRDefault="00A82BBC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4A3312F" w14:textId="0E73767A" w:rsidR="00513EC0" w:rsidRPr="006B3E5C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03A28975" w14:textId="77777777" w:rsidR="00513EC0" w:rsidRPr="00D5443B" w:rsidRDefault="00513EC0" w:rsidP="00D5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D7FF585" w14:textId="78D9475C" w:rsidR="00513EC0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3E5C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6B3E5C">
        <w:rPr>
          <w:rFonts w:ascii="Angsana New" w:hAnsi="Angsana New" w:hint="cs"/>
          <w:sz w:val="30"/>
          <w:szCs w:val="30"/>
          <w:cs/>
        </w:rPr>
        <w:t xml:space="preserve">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Pr="00406767">
        <w:rPr>
          <w:rFonts w:ascii="Angsana New" w:hAnsi="Angsana New" w:hint="cs"/>
          <w:sz w:val="30"/>
          <w:szCs w:val="30"/>
        </w:rPr>
        <w:t>3</w:t>
      </w:r>
      <w:r w:rsidRPr="00406767">
        <w:rPr>
          <w:rFonts w:ascii="Angsana New" w:hAnsi="Angsana New"/>
          <w:sz w:val="30"/>
          <w:szCs w:val="30"/>
        </w:rPr>
        <w:t>0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6B3E5C">
        <w:rPr>
          <w:rFonts w:ascii="Angsana New" w:hAnsi="Angsana New" w:hint="cs"/>
          <w:sz w:val="30"/>
          <w:szCs w:val="30"/>
          <w:cs/>
        </w:rPr>
        <w:t xml:space="preserve"> </w:t>
      </w:r>
      <w:r w:rsidRPr="00406767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666CA">
        <w:rPr>
          <w:rFonts w:ascii="Angsana New" w:hAnsi="Angsana New"/>
          <w:sz w:val="30"/>
          <w:szCs w:val="30"/>
          <w:cs/>
        </w:rPr>
        <w:t xml:space="preserve">สกุลเงินบาทเป็นจำนวนเงินรวม </w:t>
      </w:r>
      <w:r w:rsidRPr="000666CA">
        <w:rPr>
          <w:rFonts w:ascii="Angsana New" w:hAnsi="Angsana New"/>
          <w:sz w:val="30"/>
          <w:szCs w:val="30"/>
        </w:rPr>
        <w:t>361.20</w:t>
      </w:r>
      <w:r w:rsidRPr="000666CA">
        <w:rPr>
          <w:rFonts w:ascii="Angsana New" w:hAnsi="Angsana New"/>
          <w:sz w:val="30"/>
          <w:szCs w:val="30"/>
          <w:cs/>
        </w:rPr>
        <w:t xml:space="preserve"> ล้านบาท สกุลเงินเหรียญสหรัฐอเมริกาจำนวน </w:t>
      </w:r>
      <w:r w:rsidRPr="000666CA">
        <w:rPr>
          <w:rFonts w:ascii="Angsana New" w:hAnsi="Angsana New"/>
          <w:sz w:val="30"/>
          <w:szCs w:val="30"/>
        </w:rPr>
        <w:t>18</w:t>
      </w:r>
      <w:r w:rsidR="001315F1" w:rsidRPr="001315F1">
        <w:rPr>
          <w:rFonts w:ascii="Angsana New" w:hAnsi="Angsana New" w:hint="cs"/>
          <w:sz w:val="30"/>
          <w:szCs w:val="30"/>
        </w:rPr>
        <w:t>0</w:t>
      </w:r>
      <w:r w:rsidRPr="000666CA">
        <w:rPr>
          <w:rFonts w:ascii="Angsana New" w:hAnsi="Angsana New"/>
          <w:sz w:val="30"/>
          <w:szCs w:val="30"/>
        </w:rPr>
        <w:t>.65</w:t>
      </w:r>
      <w:r w:rsidRPr="000666CA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สกุลเงินเยนเป็นจำนวนเงินรวม </w:t>
      </w:r>
      <w:r w:rsidRPr="000666CA">
        <w:rPr>
          <w:rFonts w:ascii="Angsana New" w:hAnsi="Angsana New"/>
          <w:sz w:val="30"/>
          <w:szCs w:val="30"/>
        </w:rPr>
        <w:t>15,000</w:t>
      </w:r>
      <w:r w:rsidRPr="000666CA">
        <w:rPr>
          <w:rFonts w:ascii="Angsana New" w:hAnsi="Angsana New"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Pr="000666CA">
        <w:rPr>
          <w:rFonts w:ascii="Angsana New" w:hAnsi="Angsana New"/>
          <w:sz w:val="30"/>
          <w:szCs w:val="30"/>
        </w:rPr>
        <w:t>640.</w:t>
      </w:r>
      <w:r w:rsidR="00BD437F">
        <w:rPr>
          <w:rFonts w:ascii="Angsana New" w:hAnsi="Angsana New"/>
          <w:sz w:val="30"/>
          <w:szCs w:val="30"/>
        </w:rPr>
        <w:t>52</w:t>
      </w:r>
      <w:r w:rsidRPr="000666CA">
        <w:rPr>
          <w:rFonts w:ascii="Angsana New" w:hAnsi="Angsana New"/>
          <w:sz w:val="30"/>
          <w:szCs w:val="30"/>
          <w:cs/>
        </w:rPr>
        <w:t xml:space="preserve"> ล้านเหรียญออสเตรเลีย โดยคู่สัญญา</w:t>
      </w:r>
      <w:r w:rsidRPr="00F55388">
        <w:rPr>
          <w:rFonts w:ascii="Angsana New" w:hAnsi="Angsana New"/>
          <w:sz w:val="30"/>
          <w:szCs w:val="30"/>
          <w:cs/>
        </w:rPr>
        <w:t>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06767">
        <w:rPr>
          <w:rFonts w:ascii="Angsana New" w:hAnsi="Angsana New"/>
          <w:i/>
          <w:iCs/>
          <w:sz w:val="30"/>
          <w:szCs w:val="30"/>
        </w:rPr>
        <w:t>31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06767">
        <w:rPr>
          <w:rFonts w:ascii="Angsana New" w:hAnsi="Angsana New"/>
          <w:i/>
          <w:iCs/>
          <w:sz w:val="30"/>
          <w:szCs w:val="30"/>
        </w:rPr>
        <w:t>2564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5388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บาทเป็นจำนวนเงินรวม </w:t>
      </w:r>
      <w:r w:rsidRPr="00406767">
        <w:rPr>
          <w:rFonts w:ascii="Angsana New" w:hAnsi="Angsana New"/>
          <w:i/>
          <w:iCs/>
          <w:sz w:val="30"/>
          <w:szCs w:val="30"/>
        </w:rPr>
        <w:t>1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Pr="00406767">
        <w:rPr>
          <w:rFonts w:ascii="Angsana New" w:hAnsi="Angsana New"/>
          <w:i/>
          <w:iCs/>
          <w:sz w:val="30"/>
          <w:szCs w:val="30"/>
        </w:rPr>
        <w:t>421</w:t>
      </w:r>
      <w:r w:rsidRPr="006B3E5C">
        <w:rPr>
          <w:rFonts w:ascii="Angsana New" w:hAnsi="Angsana New"/>
          <w:i/>
          <w:iCs/>
          <w:sz w:val="30"/>
          <w:szCs w:val="30"/>
        </w:rPr>
        <w:t>.</w:t>
      </w:r>
      <w:r w:rsidRPr="00406767">
        <w:rPr>
          <w:rFonts w:ascii="Angsana New" w:hAnsi="Angsana New"/>
          <w:i/>
          <w:iCs/>
          <w:sz w:val="30"/>
          <w:szCs w:val="30"/>
        </w:rPr>
        <w:t>40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Pr="00406767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Pr="00406767">
        <w:rPr>
          <w:rFonts w:ascii="Angsana New" w:hAnsi="Angsana New"/>
          <w:i/>
          <w:iCs/>
          <w:sz w:val="30"/>
          <w:szCs w:val="30"/>
        </w:rPr>
        <w:t>000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เงินรวม </w:t>
      </w:r>
      <w:r w:rsidRPr="00406767">
        <w:rPr>
          <w:rFonts w:ascii="Angsana New" w:hAnsi="Angsana New"/>
          <w:i/>
          <w:iCs/>
          <w:sz w:val="30"/>
          <w:szCs w:val="30"/>
        </w:rPr>
        <w:t>445</w:t>
      </w:r>
      <w:r w:rsidRPr="00A11271">
        <w:rPr>
          <w:rFonts w:ascii="Angsana New" w:hAnsi="Angsana New"/>
          <w:i/>
          <w:iCs/>
          <w:sz w:val="30"/>
          <w:szCs w:val="30"/>
        </w:rPr>
        <w:t>.</w:t>
      </w:r>
      <w:r w:rsidRPr="00406767">
        <w:rPr>
          <w:rFonts w:ascii="Angsana New" w:hAnsi="Angsana New"/>
          <w:i/>
          <w:iCs/>
          <w:sz w:val="30"/>
          <w:szCs w:val="30"/>
        </w:rPr>
        <w:t>29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และสกุลเงินเหรียญสหรัฐอเมริกาเป็นจำนวนรวม </w:t>
      </w:r>
      <w:r w:rsidRPr="00406767">
        <w:rPr>
          <w:rFonts w:ascii="Angsana New" w:hAnsi="Angsana New"/>
          <w:i/>
          <w:iCs/>
          <w:sz w:val="30"/>
          <w:szCs w:val="30"/>
        </w:rPr>
        <w:t>157</w:t>
      </w:r>
      <w:r>
        <w:rPr>
          <w:rFonts w:ascii="Angsana New" w:hAnsi="Angsana New"/>
          <w:i/>
          <w:iCs/>
          <w:sz w:val="30"/>
          <w:szCs w:val="30"/>
        </w:rPr>
        <w:t>.</w:t>
      </w:r>
      <w:r w:rsidRPr="00406767">
        <w:rPr>
          <w:rFonts w:ascii="Angsana New" w:hAnsi="Angsana New"/>
          <w:i/>
          <w:iCs/>
          <w:sz w:val="30"/>
          <w:szCs w:val="30"/>
        </w:rPr>
        <w:t>12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C5CCF86" w14:textId="11BB0C78" w:rsidR="00D60765" w:rsidRPr="00D5443B" w:rsidRDefault="00D60765" w:rsidP="00D5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62E2144" w14:textId="77777777" w:rsidR="00C00EF2" w:rsidRPr="0082412F" w:rsidRDefault="00C00EF2" w:rsidP="00C00EF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D5443B" w:rsidRDefault="00C00EF2" w:rsidP="00D5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52A8A92" w14:textId="77777777" w:rsidR="00D60765" w:rsidRPr="002D59D6" w:rsidRDefault="00D60765" w:rsidP="00D60765">
      <w:pPr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2D59D6">
        <w:rPr>
          <w:rFonts w:ascii="Angsana New" w:eastAsia="Cordia New" w:hAnsi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  <w:t>Energy Pool Price</w:t>
      </w:r>
    </w:p>
    <w:p w14:paraId="3C12DD54" w14:textId="77777777" w:rsidR="00D60765" w:rsidRPr="00D5443B" w:rsidRDefault="00D60765" w:rsidP="00D5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AC1B4A3" w14:textId="5BE43108" w:rsidR="00D5443B" w:rsidRDefault="00D60765" w:rsidP="00D6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</w:pP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คณะกรรมการนโยบายพลังงานแห่งชาติมีมติเห็นชอบหลักเกณฑ์การคำนวณราคาก๊าซธรรมชาติภายใต้การกำกับของคณะกรรมการกำกับกิจการพลังงาน (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Price)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โดยบริษัท ปตท. จำกัด (มหาชน) มีหน้าที่ปฏิบัติตามแนวทางที่กำหนดโดยนำ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ที่ได้รับแจ้งจากการไฟฟ้าฝ่ายผลิตแห่งประเทศไทย (กฟผ.) กำหนดราคาและเรียกเก็บค่าก๊าซธรรมชาติกับคู่สัญญา และนำมูลค่าส่วนต่างค่าก๊าซธรรมชาติส่งคืนตามแนวปฏิบัติที่คณะกรรมการกำกับกิจการพลังงานกำหนด จึงมีผล</w:t>
      </w:r>
      <w:r w:rsidRPr="00DD0034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ให้</w:t>
      </w:r>
      <w:r w:rsidRPr="00DD0034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>กลุ่ม</w:t>
      </w:r>
      <w:r w:rsidRPr="00DD0034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บริษัทซึ่งเป็น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>คู่สัญญากับบริษัท ปตท. จำกัด (มหาชน)</w:t>
      </w:r>
      <w:r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val="th-TH" w:eastAsia="th-TH"/>
        </w:rPr>
        <w:t xml:space="preserve"> </w:t>
      </w:r>
      <w:r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br/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มีหน้าที่ชำระส่วนต่างหรือได้รับคืนเงินส่วนต่างระหว่าง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Energy Pool Price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กับ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lang w:val="th-TH" w:eastAsia="th-TH"/>
        </w:rPr>
        <w:t xml:space="preserve">Pool Gas 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ตั้งแต่งวดเดือนเมษายน </w:t>
      </w:r>
      <w:r w:rsidRPr="00406767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2565</w:t>
      </w:r>
      <w:r w:rsidRPr="002C62E3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t xml:space="preserve"> จนกว่าหน่วยงานภาครัฐที่มีอำนาจหน้าที่ตามกฎหมายจะเปลี่ยนแปลงหรือยกเลิก</w:t>
      </w:r>
      <w:r w:rsidR="00D5443B">
        <w:rPr>
          <w:rFonts w:ascii="Angsana New" w:eastAsia="Cordia New" w:hAnsi="Angsana New"/>
          <w:snapToGrid w:val="0"/>
          <w:color w:val="000000"/>
          <w:sz w:val="30"/>
          <w:szCs w:val="30"/>
          <w:cs/>
          <w:lang w:val="th-TH" w:eastAsia="th-TH"/>
        </w:rPr>
        <w:br w:type="page"/>
      </w:r>
    </w:p>
    <w:p w14:paraId="42B30B9C" w14:textId="4E34F87E" w:rsidR="00C00EF2" w:rsidRPr="0082412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30A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สัญญาจัดหาและซ่อมอะไหล่โรงไฟฟ้า (Contractual Service Agreement)</w:t>
      </w:r>
    </w:p>
    <w:p w14:paraId="69D14100" w14:textId="77777777" w:rsidR="00C00EF2" w:rsidRPr="00C00EF2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CEC8CB" w14:textId="5F11FA89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2DC5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92DC5">
        <w:rPr>
          <w:rFonts w:ascii="Angsana New" w:hAnsi="Angsana New" w:hint="cs"/>
          <w:sz w:val="30"/>
          <w:szCs w:val="30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Co</w:t>
      </w:r>
      <w:r w:rsidRPr="00D246FB">
        <w:rPr>
          <w:rFonts w:ascii="Angsana New" w:hAnsi="Angsana New" w:hint="cs"/>
          <w:sz w:val="30"/>
          <w:szCs w:val="30"/>
        </w:rPr>
        <w:t xml:space="preserve">mpany </w:t>
      </w:r>
      <w:r w:rsidRPr="00D246FB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492DC5">
        <w:rPr>
          <w:rFonts w:ascii="Angsana New" w:hAnsi="Angsana New" w:hint="cs"/>
          <w:sz w:val="30"/>
          <w:szCs w:val="30"/>
        </w:rPr>
        <w:t>2570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492DC5">
        <w:rPr>
          <w:rFonts w:ascii="Angsana New" w:hAnsi="Angsana New" w:hint="cs"/>
          <w:sz w:val="30"/>
          <w:szCs w:val="30"/>
        </w:rPr>
        <w:t>428</w:t>
      </w:r>
      <w:r w:rsidRPr="00D246FB">
        <w:rPr>
          <w:rFonts w:ascii="Angsana New" w:hAnsi="Angsana New" w:hint="cs"/>
          <w:sz w:val="30"/>
          <w:szCs w:val="30"/>
        </w:rPr>
        <w:t>.</w:t>
      </w:r>
      <w:r w:rsidRPr="00492DC5">
        <w:rPr>
          <w:rFonts w:ascii="Angsana New" w:hAnsi="Angsana New" w:hint="cs"/>
          <w:sz w:val="30"/>
          <w:szCs w:val="30"/>
        </w:rPr>
        <w:t>60</w:t>
      </w:r>
      <w:r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ล้านเหรียญ</w:t>
      </w:r>
      <w:r w:rsidRPr="00784452">
        <w:rPr>
          <w:rFonts w:ascii="Angsana New" w:hAnsi="Angsana New" w:hint="cs"/>
          <w:sz w:val="30"/>
          <w:szCs w:val="30"/>
          <w:cs/>
        </w:rPr>
        <w:t xml:space="preserve">สหรัฐอเมริกา ต่อมาเมื่อวันที่ </w:t>
      </w:r>
      <w:r w:rsidRPr="00784452">
        <w:rPr>
          <w:rFonts w:ascii="Angsana New" w:hAnsi="Angsana New"/>
          <w:sz w:val="30"/>
          <w:szCs w:val="30"/>
        </w:rPr>
        <w:t xml:space="preserve">19 </w:t>
      </w:r>
      <w:r w:rsidRPr="0078445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84452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784452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</w:t>
      </w:r>
      <w:r>
        <w:rPr>
          <w:rFonts w:ascii="Angsana New" w:hAnsi="Angsana New" w:hint="cs"/>
          <w:sz w:val="30"/>
          <w:szCs w:val="30"/>
          <w:cs/>
        </w:rPr>
        <w:t>การเปลี่ยนแปลงตามสัญญาล่าสุดมีผลบังคับใช้ตั้งแต่เดือนสิงหาคม</w:t>
      </w:r>
      <w:r>
        <w:rPr>
          <w:rFonts w:ascii="Angsana New" w:hAnsi="Angsana New"/>
          <w:sz w:val="30"/>
          <w:szCs w:val="30"/>
        </w:rPr>
        <w:t xml:space="preserve"> 2563 </w:t>
      </w:r>
      <w:r w:rsidRPr="00D246FB">
        <w:rPr>
          <w:rFonts w:ascii="Angsana New" w:hAnsi="Angsana New" w:hint="cs"/>
          <w:sz w:val="30"/>
          <w:szCs w:val="30"/>
          <w:cs/>
        </w:rPr>
        <w:t>รวมมีมูลค่าตามสัญญาเป็นจำนวน</w:t>
      </w:r>
      <w:r w:rsidRPr="006B3E5C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6B3E5C">
        <w:rPr>
          <w:rFonts w:ascii="Angsana New" w:hAnsi="Angsana New" w:hint="cs"/>
          <w:sz w:val="30"/>
          <w:szCs w:val="30"/>
        </w:rPr>
        <w:t>4</w:t>
      </w:r>
      <w:r w:rsidRPr="006B3E5C">
        <w:rPr>
          <w:rFonts w:ascii="Angsana New" w:hAnsi="Angsana New"/>
          <w:sz w:val="30"/>
          <w:szCs w:val="30"/>
        </w:rPr>
        <w:t>36.75</w:t>
      </w:r>
      <w:r w:rsidRPr="006B3E5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ณ วันที่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6B3E5C">
        <w:rPr>
          <w:rFonts w:ascii="Angsana New" w:hAnsi="Angsana New" w:hint="cs"/>
          <w:sz w:val="30"/>
          <w:szCs w:val="30"/>
          <w:cs/>
        </w:rPr>
        <w:t xml:space="preserve"> </w:t>
      </w:r>
      <w:r w:rsidRPr="006B3E5C">
        <w:rPr>
          <w:rFonts w:ascii="Angsana New" w:hAnsi="Angsana New"/>
          <w:sz w:val="30"/>
          <w:szCs w:val="30"/>
        </w:rPr>
        <w:t>2565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</w:t>
      </w:r>
      <w:r w:rsidRPr="000666CA">
        <w:rPr>
          <w:rFonts w:ascii="Angsana New" w:hAnsi="Angsana New" w:hint="cs"/>
          <w:sz w:val="30"/>
          <w:szCs w:val="30"/>
          <w:cs/>
        </w:rPr>
        <w:t>เงิน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="008D3DDE" w:rsidRPr="000666CA">
        <w:rPr>
          <w:rFonts w:ascii="Angsana New" w:hAnsi="Angsana New"/>
          <w:sz w:val="30"/>
          <w:szCs w:val="30"/>
        </w:rPr>
        <w:t>56.79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 w:hint="cs"/>
          <w:i/>
          <w:iCs/>
          <w:sz w:val="30"/>
          <w:szCs w:val="30"/>
        </w:rPr>
        <w:t>256</w:t>
      </w:r>
      <w:r w:rsidRPr="000666CA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0666CA">
        <w:rPr>
          <w:rFonts w:ascii="Angsana New" w:hAnsi="Angsana New"/>
          <w:i/>
          <w:iCs/>
          <w:sz w:val="30"/>
          <w:szCs w:val="30"/>
        </w:rPr>
        <w:t>75.60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22ECBF3C" w14:textId="77777777" w:rsidR="00B60060" w:rsidRPr="00D5443B" w:rsidRDefault="00B60060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0FA0770" w14:textId="77777777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66CA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0666CA">
        <w:rPr>
          <w:rFonts w:ascii="Angsana New" w:hAnsi="Angsana New"/>
          <w:sz w:val="30"/>
          <w:szCs w:val="30"/>
        </w:rPr>
        <w:t>6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</w:rPr>
        <w:br/>
      </w:r>
      <w:r w:rsidRPr="000666CA">
        <w:rPr>
          <w:rFonts w:ascii="Angsana New" w:hAnsi="Angsana New" w:hint="cs"/>
          <w:sz w:val="30"/>
          <w:szCs w:val="30"/>
          <w:cs/>
        </w:rPr>
        <w:t>ณ วันที่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/>
          <w:sz w:val="30"/>
          <w:szCs w:val="30"/>
        </w:rPr>
        <w:t xml:space="preserve">30 </w:t>
      </w:r>
      <w:r w:rsidRPr="000666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666CA">
        <w:rPr>
          <w:rFonts w:ascii="Angsana New" w:hAnsi="Angsana New"/>
          <w:sz w:val="30"/>
          <w:szCs w:val="30"/>
        </w:rPr>
        <w:t>2565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/>
          <w:sz w:val="30"/>
          <w:szCs w:val="30"/>
        </w:rPr>
        <w:t>6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 w:hint="cs"/>
          <w:i/>
          <w:iCs/>
          <w:sz w:val="30"/>
          <w:szCs w:val="30"/>
        </w:rPr>
        <w:t>256</w:t>
      </w:r>
      <w:r w:rsidRPr="000666CA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D5443B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4689EE" w14:textId="214D1020" w:rsidR="00C00EF2" w:rsidRPr="000666CA" w:rsidRDefault="00C00EF2" w:rsidP="00C00EF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66C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666CA">
        <w:rPr>
          <w:rFonts w:ascii="Angsana New" w:hAnsi="Angsana New" w:hint="cs"/>
          <w:sz w:val="30"/>
          <w:szCs w:val="30"/>
        </w:rPr>
        <w:t xml:space="preserve">29 </w:t>
      </w:r>
      <w:r w:rsidRPr="000666C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 w:hint="cs"/>
          <w:sz w:val="30"/>
          <w:szCs w:val="30"/>
        </w:rPr>
        <w:t xml:space="preserve">2562 </w:t>
      </w:r>
      <w:r w:rsidRPr="000666CA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Pr="000666CA">
        <w:rPr>
          <w:rFonts w:ascii="Angsana New" w:hAnsi="Angsana New" w:hint="cs"/>
          <w:sz w:val="30"/>
          <w:szCs w:val="30"/>
        </w:rPr>
        <w:t xml:space="preserve">15 </w:t>
      </w:r>
      <w:r w:rsidRPr="000666CA">
        <w:rPr>
          <w:rFonts w:ascii="Angsana New" w:hAnsi="Angsana New" w:hint="cs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Pr="000666CA">
        <w:rPr>
          <w:rFonts w:ascii="Angsana New" w:hAnsi="Angsana New" w:hint="cs"/>
          <w:sz w:val="30"/>
          <w:szCs w:val="30"/>
        </w:rPr>
        <w:t>2</w:t>
      </w:r>
      <w:r w:rsidRPr="000666CA">
        <w:rPr>
          <w:rFonts w:ascii="Angsana New" w:hAnsi="Angsana New"/>
          <w:sz w:val="30"/>
          <w:szCs w:val="30"/>
        </w:rPr>
        <w:t>8</w:t>
      </w:r>
      <w:r w:rsidRPr="000666CA">
        <w:rPr>
          <w:rFonts w:ascii="Angsana New" w:hAnsi="Angsana New" w:hint="cs"/>
          <w:sz w:val="30"/>
          <w:szCs w:val="30"/>
        </w:rPr>
        <w:t>.</w:t>
      </w:r>
      <w:r w:rsidRPr="000666CA">
        <w:rPr>
          <w:rFonts w:ascii="Angsana New" w:hAnsi="Angsana New"/>
          <w:sz w:val="30"/>
          <w:szCs w:val="30"/>
        </w:rPr>
        <w:t>3</w:t>
      </w:r>
      <w:r w:rsidR="00AF3D03" w:rsidRPr="000666CA">
        <w:rPr>
          <w:rFonts w:ascii="Angsana New" w:hAnsi="Angsana New"/>
          <w:sz w:val="30"/>
          <w:szCs w:val="30"/>
        </w:rPr>
        <w:t>2</w:t>
      </w:r>
      <w:r w:rsidRPr="000666CA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/>
          <w:sz w:val="30"/>
          <w:szCs w:val="30"/>
        </w:rPr>
        <w:t xml:space="preserve">30 </w:t>
      </w:r>
      <w:r w:rsidRPr="000666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666CA">
        <w:rPr>
          <w:rFonts w:ascii="Angsana New" w:hAnsi="Angsana New"/>
          <w:sz w:val="30"/>
          <w:szCs w:val="30"/>
        </w:rPr>
        <w:t>2565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0666CA">
        <w:rPr>
          <w:rFonts w:ascii="Angsana New" w:hAnsi="Angsana New"/>
          <w:sz w:val="30"/>
          <w:szCs w:val="30"/>
        </w:rPr>
        <w:t xml:space="preserve"> 1</w:t>
      </w:r>
      <w:r w:rsidR="00B60060" w:rsidRPr="000666CA">
        <w:rPr>
          <w:rFonts w:ascii="Angsana New" w:hAnsi="Angsana New"/>
          <w:sz w:val="30"/>
          <w:szCs w:val="30"/>
        </w:rPr>
        <w:t>3</w:t>
      </w:r>
      <w:r w:rsidRPr="000666CA">
        <w:rPr>
          <w:rFonts w:ascii="Angsana New" w:hAnsi="Angsana New"/>
          <w:sz w:val="30"/>
          <w:szCs w:val="30"/>
        </w:rPr>
        <w:t>.</w:t>
      </w:r>
      <w:r w:rsidR="00AF3D03" w:rsidRPr="000666CA">
        <w:rPr>
          <w:rFonts w:ascii="Angsana New" w:hAnsi="Angsana New"/>
          <w:sz w:val="30"/>
          <w:szCs w:val="30"/>
        </w:rPr>
        <w:t>26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 w:hint="cs"/>
          <w:i/>
          <w:iCs/>
          <w:sz w:val="30"/>
          <w:szCs w:val="30"/>
        </w:rPr>
        <w:t>256</w:t>
      </w:r>
      <w:r w:rsidRPr="000666CA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0666CA">
        <w:rPr>
          <w:rFonts w:ascii="Angsana New" w:hAnsi="Angsana New"/>
          <w:i/>
          <w:iCs/>
          <w:sz w:val="30"/>
          <w:szCs w:val="30"/>
        </w:rPr>
        <w:t>15.43</w:t>
      </w:r>
      <w:r w:rsidRPr="000666C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926257C" w14:textId="155D094C" w:rsidR="00C00EF2" w:rsidRPr="00D5443B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24"/>
          <w:szCs w:val="24"/>
          <w:lang w:val="th-TH" w:eastAsia="th-TH"/>
        </w:rPr>
      </w:pPr>
    </w:p>
    <w:p w14:paraId="20CEE5EE" w14:textId="523F8D18" w:rsidR="006E2E94" w:rsidRPr="00676295" w:rsidRDefault="006E2E94" w:rsidP="00FC5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676295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สัญญาซื้อขายพลังงานไฟฟ้าจากระบบผลิตไฟฟ้าพลังงานแสงอาทิตย์แบบติดตั้งบนหลังคา</w:t>
      </w:r>
    </w:p>
    <w:p w14:paraId="6B14B6CB" w14:textId="14B58B3A" w:rsidR="006E2E94" w:rsidRPr="00D5443B" w:rsidRDefault="006E2E94" w:rsidP="00FC5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val="th-TH" w:eastAsia="th-TH"/>
        </w:rPr>
      </w:pPr>
    </w:p>
    <w:p w14:paraId="13AADEC1" w14:textId="26F1141C" w:rsidR="006E2E94" w:rsidRPr="006E2E94" w:rsidRDefault="006E2E94" w:rsidP="00FC5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6762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30 </w:t>
      </w: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Pr="006762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2565 </w:t>
      </w: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 สหโค</w:t>
      </w:r>
      <w:r w:rsidR="00ED64F3"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เ</w:t>
      </w: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จน กรีน จำกัด ซึ่งเป็นบริษัทย่อยทางอ้อม ได้ทำสัญญาขายไฟฟ้าจากระบบผลิตไฟฟ้าพลังงานแสงอาทิตย์กับกลุ่มบริษัทในเครือพริ้นซิเพิล เฮลท์แคร์ ตามจำนวนและราคาที่กำหนดไว้ในสัญญา สัญญาดังกล่าวมีระยะเวลา </w:t>
      </w:r>
      <w:r w:rsidRPr="006762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 </w:t>
      </w:r>
      <w:r w:rsidRPr="006762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ปีนับตั้งแต่วันที่เริ่มซื้อขายไฟ</w:t>
      </w:r>
    </w:p>
    <w:p w14:paraId="329A1230" w14:textId="77777777" w:rsidR="00FC50F1" w:rsidRPr="00D5443B" w:rsidRDefault="00FC50F1" w:rsidP="00FC5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highlight w:val="cyan"/>
          <w:lang w:val="th-TH" w:eastAsia="th-TH"/>
        </w:rPr>
      </w:pPr>
    </w:p>
    <w:p w14:paraId="2778F578" w14:textId="0F5ED293" w:rsidR="00C00EF2" w:rsidRPr="001C7119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C71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666DB3E4" w14:textId="77777777" w:rsidR="00C00EF2" w:rsidRPr="00D5443B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99B0D9E" w14:textId="1909F51D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val="th-TH" w:eastAsia="th-TH"/>
        </w:rPr>
      </w:pPr>
      <w:r w:rsidRPr="001C711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666CA">
        <w:rPr>
          <w:rFonts w:ascii="Angsana New" w:hAnsi="Angsana New"/>
          <w:sz w:val="30"/>
          <w:szCs w:val="30"/>
        </w:rPr>
        <w:t xml:space="preserve">30 </w:t>
      </w:r>
      <w:r w:rsidRPr="000666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666CA">
        <w:rPr>
          <w:rFonts w:ascii="Angsana New" w:hAnsi="Angsana New" w:hint="cs"/>
          <w:sz w:val="30"/>
          <w:szCs w:val="30"/>
        </w:rPr>
        <w:t>256</w:t>
      </w:r>
      <w:r w:rsidRPr="000666CA">
        <w:rPr>
          <w:rFonts w:ascii="Angsana New" w:hAnsi="Angsana New"/>
          <w:sz w:val="30"/>
          <w:szCs w:val="30"/>
        </w:rPr>
        <w:t>5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1C7119">
        <w:rPr>
          <w:rFonts w:ascii="Angsana New" w:hAnsi="Angsana New" w:hint="cs"/>
          <w:sz w:val="30"/>
          <w:szCs w:val="30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และบริษัทย่อย เพื่อใช้เป็นหลักประกันในการปฏิบัติตามเงื่อนไขต่าง ๆ ในการดำเนินธุรกิจปกติจำนวน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60060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1,5</w:t>
      </w:r>
      <w:r w:rsidR="0080095B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67</w:t>
      </w:r>
      <w:r w:rsidR="00B60060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80095B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35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B60060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0.30 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="00B60060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80095B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0.</w:t>
      </w:r>
      <w:r w:rsidR="007D5C69"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 w:rsidR="00B60060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ล้านเหรียญออสเตรเลีย 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 w:hint="cs"/>
          <w:i/>
          <w:iCs/>
          <w:sz w:val="30"/>
          <w:szCs w:val="30"/>
        </w:rPr>
        <w:t>256</w:t>
      </w:r>
      <w:r w:rsidRPr="000666CA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1,479.35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10.41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72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6C662D6E" w14:textId="74AD9F07" w:rsidR="00D5443B" w:rsidRDefault="00D5443B" w:rsidP="007F3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 w:type="page"/>
      </w:r>
    </w:p>
    <w:p w14:paraId="26E9B64B" w14:textId="3EB14B24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Standby Letter</w:t>
      </w: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 </w:t>
      </w:r>
    </w:p>
    <w:p w14:paraId="6F033349" w14:textId="77777777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8D361C4" w14:textId="78E1D217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Pr="000666CA">
        <w:rPr>
          <w:rFonts w:ascii="Angsana New" w:hAnsi="Angsana New"/>
          <w:sz w:val="30"/>
          <w:szCs w:val="30"/>
        </w:rPr>
        <w:t xml:space="preserve">30 </w:t>
      </w:r>
      <w:r w:rsidRPr="000666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0666CA">
        <w:rPr>
          <w:rFonts w:ascii="Angsana New" w:hAnsi="Angsana New"/>
          <w:sz w:val="30"/>
          <w:szCs w:val="30"/>
        </w:rPr>
        <w:t>2565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Pr="000666C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Pr="000666C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B60060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1,600 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านบาท </w:t>
      </w:r>
      <w:r w:rsidR="00B60060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28.09 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านเหรียญสหรัฐอเมริกา</w:t>
      </w:r>
      <w:r w:rsidR="00262284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</w:t>
      </w:r>
      <w:r w:rsidR="00262284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5 </w:t>
      </w:r>
      <w:r w:rsidR="00262284" w:rsidRPr="000666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="00B60060"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 w:hint="cs"/>
          <w:i/>
          <w:iCs/>
          <w:sz w:val="30"/>
          <w:szCs w:val="30"/>
        </w:rPr>
        <w:t>256</w:t>
      </w:r>
      <w:r w:rsidRPr="000666CA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600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24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50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17.85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เยน)</w:t>
      </w:r>
    </w:p>
    <w:p w14:paraId="105A8BED" w14:textId="75CD1F71" w:rsidR="00C00EF2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7CB6AFE7" w14:textId="77777777" w:rsidR="00C00EF2" w:rsidRPr="000666CA" w:rsidRDefault="00C00EF2" w:rsidP="00C00EF2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6E2E94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6469D18" w14:textId="18A88BAC" w:rsidR="00C00EF2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0666C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666CA">
        <w:rPr>
          <w:rFonts w:ascii="Angsana New" w:hAnsi="Angsana New"/>
          <w:sz w:val="30"/>
          <w:szCs w:val="30"/>
        </w:rPr>
        <w:t xml:space="preserve">30 </w:t>
      </w:r>
      <w:r w:rsidRPr="000666CA">
        <w:rPr>
          <w:rFonts w:ascii="Angsana New" w:hAnsi="Angsana New"/>
          <w:sz w:val="30"/>
          <w:szCs w:val="30"/>
          <w:cs/>
        </w:rPr>
        <w:t>กันยายน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sz w:val="30"/>
          <w:szCs w:val="30"/>
        </w:rPr>
        <w:t>256</w:t>
      </w:r>
      <w:r w:rsidRPr="000666CA">
        <w:rPr>
          <w:rFonts w:ascii="Angsana New" w:hAnsi="Angsana New"/>
          <w:sz w:val="30"/>
          <w:szCs w:val="30"/>
        </w:rPr>
        <w:t>5</w:t>
      </w:r>
      <w:r w:rsidRPr="000666CA">
        <w:rPr>
          <w:rFonts w:ascii="Angsana New" w:hAnsi="Angsana New" w:hint="cs"/>
          <w:sz w:val="30"/>
          <w:szCs w:val="30"/>
        </w:rPr>
        <w:t xml:space="preserve"> 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0666CA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4,</w:t>
      </w:r>
      <w:r w:rsidR="00A327FE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667.90</w:t>
      </w:r>
      <w:r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8E30C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1,</w:t>
      </w:r>
      <w:r w:rsidR="00A327FE" w:rsidRPr="000666CA">
        <w:rPr>
          <w:rFonts w:ascii="Angsana New" w:eastAsia="Cordia New" w:hAnsi="Angsana New"/>
          <w:snapToGrid w:val="0"/>
          <w:sz w:val="30"/>
          <w:szCs w:val="30"/>
          <w:lang w:eastAsia="th-TH"/>
        </w:rPr>
        <w:t>388.91</w:t>
      </w:r>
      <w:r w:rsidRPr="000666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666CA">
        <w:rPr>
          <w:rFonts w:ascii="Angsana New" w:hAnsi="Angsana New" w:hint="cs"/>
          <w:i/>
          <w:iCs/>
          <w:sz w:val="30"/>
          <w:szCs w:val="30"/>
        </w:rPr>
        <w:t>256</w:t>
      </w:r>
      <w:r w:rsidRPr="000666CA">
        <w:rPr>
          <w:rFonts w:ascii="Angsana New" w:hAnsi="Angsana New"/>
          <w:i/>
          <w:iCs/>
          <w:sz w:val="30"/>
          <w:szCs w:val="30"/>
        </w:rPr>
        <w:t>4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: 4,828.05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และ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1,302.87 </w:t>
      </w:r>
      <w:r w:rsidRPr="000666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Pr="000666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59C9DCCE" w14:textId="77777777" w:rsidR="000666CA" w:rsidRPr="006E2E94" w:rsidRDefault="000666CA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24"/>
          <w:szCs w:val="24"/>
          <w:lang w:val="th-TH" w:eastAsia="th-TH"/>
        </w:rPr>
      </w:pPr>
    </w:p>
    <w:p w14:paraId="79300BC2" w14:textId="41A7B4A4" w:rsidR="00C00EF2" w:rsidRPr="006F55C1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D45DD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433FFCA0" w14:textId="77777777" w:rsidR="00C00EF2" w:rsidRPr="001777C4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08CB5660" w14:textId="63351E7B" w:rsidR="00C00EF2" w:rsidRPr="00F6628A" w:rsidRDefault="00C00EF2" w:rsidP="00C00EF2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Pr="00C80F75">
        <w:rPr>
          <w:rFonts w:ascii="Angsana New" w:hAnsi="Angsana New"/>
          <w:sz w:val="30"/>
          <w:szCs w:val="30"/>
        </w:rPr>
        <w:t xml:space="preserve">30 </w:t>
      </w:r>
      <w:r w:rsidRPr="00C80F75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2565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ราช โคเจนเนอเรชั่น จำกัด ซึ่งเป็นบริษัทย่อยทางตรง มีภาระผูกพันเกี่ยวกับ</w:t>
      </w:r>
      <w:r w:rsidR="003C695E">
        <w:rPr>
          <w:rFonts w:ascii="Angsana New" w:hAnsi="Angsana New"/>
          <w:snapToGrid w:val="0"/>
          <w:sz w:val="30"/>
          <w:szCs w:val="30"/>
          <w:lang w:eastAsia="th-TH"/>
        </w:rPr>
        <w:br/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รายจ่ายฝ่ายทุนคงเหลือตามสัญญางาน</w:t>
      </w:r>
      <w:r w:rsidRPr="006B3E5C">
        <w:rPr>
          <w:rFonts w:ascii="Angsana New" w:hAnsi="Angsana New"/>
          <w:snapToGrid w:val="0"/>
          <w:sz w:val="30"/>
          <w:szCs w:val="30"/>
          <w:cs/>
          <w:lang w:eastAsia="th-TH"/>
        </w:rPr>
        <w:t>ก่อสร้างโรงไฟฟ้าส่วนต่อขยาย (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>Engineering Procurement and Construction Contract 31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6B3E5C">
        <w:rPr>
          <w:rFonts w:ascii="Angsana New" w:hAnsi="Angsana New"/>
          <w:snapToGrid w:val="0"/>
          <w:sz w:val="30"/>
          <w:szCs w:val="30"/>
          <w:lang w:eastAsia="th-TH"/>
        </w:rPr>
        <w:t xml:space="preserve">MW) </w:t>
      </w:r>
      <w:r w:rsidRPr="006B3E5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และสัญญาก่อสร้างและปรับปรุงระบบอื่น ๆ เป็นจำนวนเงิน </w:t>
      </w:r>
      <w:r w:rsidR="00F36625">
        <w:rPr>
          <w:rFonts w:ascii="Angsana New" w:hAnsi="Angsana New"/>
          <w:snapToGrid w:val="0"/>
          <w:sz w:val="30"/>
          <w:szCs w:val="30"/>
          <w:lang w:eastAsia="th-TH"/>
        </w:rPr>
        <w:t>164.55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B83535" w:rsidRPr="006E0F98">
        <w:rPr>
          <w:rFonts w:ascii="Angsana New" w:hAnsi="Angsana New"/>
          <w:snapToGrid w:val="0"/>
          <w:sz w:val="30"/>
          <w:szCs w:val="30"/>
          <w:lang w:eastAsia="th-TH"/>
        </w:rPr>
        <w:t>1.15</w:t>
      </w:r>
      <w:r w:rsidRPr="006E0F98">
        <w:rPr>
          <w:rFonts w:ascii="Angsana New" w:hAnsi="Angsana New" w:hint="cs"/>
          <w:sz w:val="30"/>
          <w:szCs w:val="30"/>
          <w:cs/>
        </w:rPr>
        <w:t xml:space="preserve">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230.70 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ล้านเยน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(31 </w:t>
      </w:r>
      <w:r w:rsidRPr="006E0F9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2564: 464.09 </w:t>
      </w:r>
      <w:r w:rsidRPr="006E0F9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3.07</w:t>
      </w:r>
      <w:r w:rsidRPr="006E0F9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ล้านเหรียญสหรัฐอเมริกา และ</w:t>
      </w:r>
      <w:r w:rsidRPr="006B3E5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2,845.30 </w:t>
      </w:r>
      <w:r w:rsidRPr="006B3E5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ล้านเยน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7BBD68F4" w14:textId="77777777" w:rsidR="00C00EF2" w:rsidRPr="001777C4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lang w:eastAsia="th-TH"/>
        </w:rPr>
      </w:pPr>
    </w:p>
    <w:p w14:paraId="2C704ECE" w14:textId="75C0A956" w:rsidR="00C00EF2" w:rsidRPr="00F6628A" w:rsidRDefault="00C00EF2" w:rsidP="00C00EF2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Pr="00C80F75">
        <w:rPr>
          <w:rFonts w:ascii="Angsana New" w:hAnsi="Angsana New"/>
          <w:sz w:val="30"/>
          <w:szCs w:val="30"/>
        </w:rPr>
        <w:t xml:space="preserve">30 </w:t>
      </w:r>
      <w:r w:rsidRPr="00C80F75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2565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สหโคเจน (ชลบุรี) จำกัด (มหาชน) และบริษัทย่อย ซึ่งเป็นบริษัทย่อยทางตรง</w:t>
      </w:r>
      <w:r w:rsidR="003C695E">
        <w:rPr>
          <w:rFonts w:ascii="Angsana New" w:hAnsi="Angsana New"/>
          <w:snapToGrid w:val="0"/>
          <w:sz w:val="30"/>
          <w:szCs w:val="30"/>
          <w:lang w:eastAsia="th-TH"/>
        </w:rPr>
        <w:br/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มีภาระผูกพันเกี่ยวกับรายจ่ายฝ่ายทุนคงเหลือตามสัญญาจัดหาอุปกรณ์และบำรุงรักษาโรงไฟฟ้าพลังงานความร้อน</w:t>
      </w:r>
      <w:r w:rsidRPr="00B229E1">
        <w:rPr>
          <w:rFonts w:ascii="Angsana New" w:hAnsi="Angsana New"/>
          <w:snapToGrid w:val="0"/>
          <w:sz w:val="30"/>
          <w:szCs w:val="30"/>
          <w:cs/>
          <w:lang w:eastAsia="th-TH"/>
        </w:rPr>
        <w:t>ร่วมและจัดหาอุปกรณ์การก่อสร้างอาคาร เป็นจำนวน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เงิน </w:t>
      </w:r>
      <w:r w:rsidR="00833E7B" w:rsidRPr="006E0F98">
        <w:rPr>
          <w:rFonts w:ascii="Angsana New" w:hAnsi="Angsana New"/>
          <w:snapToGrid w:val="0"/>
          <w:sz w:val="30"/>
          <w:szCs w:val="30"/>
          <w:lang w:eastAsia="th-TH"/>
        </w:rPr>
        <w:t>809.98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833E7B" w:rsidRPr="006E0F98">
        <w:rPr>
          <w:rFonts w:ascii="Angsana New" w:hAnsi="Angsana New"/>
          <w:snapToGrid w:val="0"/>
          <w:sz w:val="30"/>
          <w:szCs w:val="30"/>
          <w:lang w:eastAsia="th-TH"/>
        </w:rPr>
        <w:t>15.37</w:t>
      </w:r>
      <w:r w:rsidRPr="006E0F98">
        <w:rPr>
          <w:rFonts w:ascii="Angsana New" w:hAnsi="Angsana New"/>
          <w:sz w:val="30"/>
          <w:szCs w:val="30"/>
        </w:rPr>
        <w:t xml:space="preserve">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3C695E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 </w:t>
      </w:r>
      <w:r w:rsidR="00833E7B" w:rsidRPr="006E0F98">
        <w:rPr>
          <w:rFonts w:ascii="Angsana New" w:hAnsi="Angsana New"/>
          <w:snapToGrid w:val="0"/>
          <w:sz w:val="30"/>
          <w:szCs w:val="30"/>
          <w:lang w:eastAsia="th-TH"/>
        </w:rPr>
        <w:t>93.87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ล้านโครนาสวีเดน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(31 </w:t>
      </w:r>
      <w:r w:rsidRPr="006E0F9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2564: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764.55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27.90 </w:t>
      </w:r>
      <w:r w:rsidRPr="006E0F98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 และ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153.61 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ล้านโครนาสวีเดน</w:t>
      </w:r>
      <w:r w:rsidRPr="006B3E5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6B8BF98B" w14:textId="77777777" w:rsidR="00C00EF2" w:rsidRPr="001777C4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73F138FD" w14:textId="77777777" w:rsidR="00C00EF2" w:rsidRPr="006B3E5C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6B3E5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0824268B" w14:textId="77777777" w:rsidR="00C00EF2" w:rsidRPr="001777C4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eastAsia="th-TH"/>
        </w:rPr>
      </w:pPr>
    </w:p>
    <w:p w14:paraId="1239AC09" w14:textId="77777777" w:rsidR="00B60060" w:rsidRPr="00B43614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ราช โคเจนเนอเรชั่น จำกัด ซึ่งเป็นบริษัทย่อยทางตรง ไปเป็นหลักทรัพย์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498985E6" w14:textId="77777777" w:rsidR="00B60060" w:rsidRPr="006E2E94" w:rsidRDefault="00B60060" w:rsidP="00B60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3BE29DF9" w14:textId="77777777" w:rsidR="00B60060" w:rsidRPr="00B43614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FD335FD" w14:textId="77777777" w:rsidR="00B60060" w:rsidRPr="006E2E94" w:rsidRDefault="00B60060" w:rsidP="00B60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4CB37A0" w14:textId="77777777" w:rsidR="00B60060" w:rsidRPr="00B43614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lastRenderedPageBreak/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6321D3C2" w14:textId="77777777" w:rsidR="00B60060" w:rsidRPr="00D5443B" w:rsidRDefault="00B60060" w:rsidP="00B60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3C5A321" w14:textId="77777777" w:rsidR="00B60060" w:rsidRPr="00B43614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700FE0CF" w14:textId="77777777" w:rsidR="00B60060" w:rsidRPr="00D5443B" w:rsidRDefault="00B60060" w:rsidP="00B60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C304B67" w14:textId="77777777" w:rsidR="00B60060" w:rsidRPr="00B43614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53C97EF7" w14:textId="77777777" w:rsidR="00B60060" w:rsidRPr="00D5443B" w:rsidRDefault="00B60060" w:rsidP="00B60060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7418ADAF" w14:textId="77777777" w:rsidR="00B60060" w:rsidRPr="00B43614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hAnsi="Angsana New"/>
          <w:spacing w:val="-4"/>
          <w:sz w:val="30"/>
          <w:szCs w:val="30"/>
        </w:rPr>
        <w:t>NEXIF RATCH ENERGY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43614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หุ้นทั้งหมดของบริษัท เน็กส์ซิฟ ราช เอ็นเนอร์จี ระยอง จำกัด ซึ่งเป็นบริษัทย่อยของการร่วมค้าดังกล่าว ไปเป็นหลักทรัพย์ค้ำประกัน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การกู้เงินให้แก่เจ้าหนี้เงินกู้ของบริษัท เน็กส์ซิฟ ราช เอ็นเนอร์จี ระยอง จำกัด</w:t>
      </w:r>
    </w:p>
    <w:p w14:paraId="71CBF840" w14:textId="77777777" w:rsidR="00B60060" w:rsidRPr="00D5443B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38FF9BD2" w14:textId="77777777" w:rsidR="00B60060" w:rsidRPr="006243DC" w:rsidRDefault="00B60060" w:rsidP="00B600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4BDA1DED" w14:textId="198ABF6F" w:rsidR="00B60060" w:rsidRPr="00D5443B" w:rsidRDefault="00B60060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B98C30D" w14:textId="4F069DA2" w:rsidR="00C00EF2" w:rsidRPr="006B3E5C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14:paraId="1E7F866B" w14:textId="77777777" w:rsidR="00C00EF2" w:rsidRPr="00D5443B" w:rsidRDefault="00C00EF2" w:rsidP="00C00EF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6A327A44" w14:textId="25CFFB73" w:rsidR="00B60060" w:rsidRDefault="00B60060" w:rsidP="00B60060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2557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2561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คำพิพากษายกฟ้องโจทก์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มิถุนายน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ศาลอุทธรณ์ได้มีคำพิพากษายืนตามคำพิพากษาของศาลชั้นต้นที่ยกฟ้องโจทก์ในคดีดังกล่าว 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ต่อมาเมื่อวันที่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ศาลฎีกาได้มีคำพิพากษายืนตามคำพิพากษาของศาลอุทธรณ์ที่ยกฟ้องโจทก์ ซึ่งถือว่าคดีได้สิ้นสุดตามกฎหมายแล้ว</w:t>
      </w:r>
    </w:p>
    <w:p w14:paraId="2D89818F" w14:textId="77777777" w:rsidR="00B60060" w:rsidRPr="00D5443B" w:rsidRDefault="00B60060" w:rsidP="00B60060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0F3C1249" w14:textId="77777777" w:rsidR="00B60060" w:rsidRPr="00D61F05" w:rsidRDefault="00B60060" w:rsidP="00B60060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6243DC">
        <w:rPr>
          <w:rFonts w:ascii="Angsana New" w:hAnsi="Angsana New"/>
          <w:snapToGrid w:val="0"/>
          <w:sz w:val="30"/>
          <w:szCs w:val="30"/>
          <w:lang w:val="th-TH" w:eastAsia="th-TH"/>
        </w:rPr>
        <w:t>,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271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ว 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Pr="00406767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t>าและการค้า</w:t>
      </w:r>
      <w:r w:rsidRPr="006243DC">
        <w:rPr>
          <w:rFonts w:ascii="Angsana New" w:hAnsi="Angsana New"/>
          <w:snapToGrid w:val="0"/>
          <w:sz w:val="30"/>
          <w:szCs w:val="30"/>
          <w:cs/>
          <w:lang w:eastAsia="th-TH"/>
        </w:rPr>
        <w:lastRenderedPageBreak/>
        <w:t>ระหว่างประเทศกลางได้มีคำพิพากษายกฟ้องโจทก์ในคดีดังกล่าว</w:t>
      </w:r>
      <w:r w:rsidRPr="006243DC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ซึ่ง</w:t>
      </w:r>
      <w:r w:rsidRP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โจทก์ได้ยื่นอุทธรณ์คำพิพากษาดังกล่าวต่อศาลอุทธรณ์คดีชำนัญพิเศษ 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ต่อมาเมื่อวันที่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12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P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ศาลอุทธรณ์คดีชำนัญพิเศ</w:t>
      </w:r>
      <w:r w:rsidRPr="00C254D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ษ</w:t>
      </w:r>
      <w:r w:rsidRPr="00C254D6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ได้มีคำพิพากษายืนตามคำพิพากษาของศาลทรัพย์สินทางปัญญาและการค้าระหว่างประเทศกลางที่ยกฟ้องโจท</w:t>
      </w:r>
      <w:r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ก์ </w:t>
      </w:r>
      <w:r w:rsidRPr="00C254D6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บริษัทจึงไม่ได้บันทึกหนี้สินที่อาจจะเกิดขึ้นจากคดีดังกล่าว</w:t>
      </w:r>
    </w:p>
    <w:p w14:paraId="01F7EFAF" w14:textId="2E75B7A8" w:rsidR="005F0C26" w:rsidRDefault="005F0C26" w:rsidP="005F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1FB2C705" w14:textId="77777777" w:rsidR="005F0C26" w:rsidRPr="006E0F98" w:rsidRDefault="005F0C26" w:rsidP="005F0C26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E0F9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การอนุมัติการเข้าซื้อหุ้นเพื่อลงทุนในโรงไฟฟ้าพลังความร้อนในสาธารณรัฐอินโดนีเซีย</w:t>
      </w:r>
    </w:p>
    <w:p w14:paraId="2889D85F" w14:textId="77777777" w:rsidR="005F0C26" w:rsidRPr="006E0F98" w:rsidRDefault="005F0C26" w:rsidP="005F0C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D942205" w14:textId="5FFB6F9B" w:rsidR="005F0C26" w:rsidRPr="006E0F98" w:rsidRDefault="005F0C26" w:rsidP="005F0C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ในการประชุมวิสามัญผู้ถือหุ้นของบริษัทเมื่อวันที่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21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ตุลาคม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>ผู้ถือหุ้นมีมติอนุมัติให้บริษัท อาร์เอช อินเตอร์เนชั่นแนล (สิงคโปร์) คอร์ปอเรชั่น จำกัด (“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เข้าซื้อหุ้นสามัญในบริษัท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PT Paiton Energy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Minejesa Capital B.V.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45.52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65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และมีมติอนุมัติให้บริษัทและ/หรือ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>จัดสรรเงินลงทุน ณ วันโอนหุ้น ตามเงื่อนไขการซื้อขายหุ้นสามัญดังกล่า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</w:t>
      </w:r>
    </w:p>
    <w:p w14:paraId="4BF56F9D" w14:textId="313DEC65" w:rsidR="00FD06F8" w:rsidRDefault="00FD06F8" w:rsidP="005F0C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718555C" w14:textId="02F4AF62" w:rsidR="00FD06F8" w:rsidRPr="006E0F98" w:rsidRDefault="00FD06F8" w:rsidP="005F0C26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E0F98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การลงนามสัญญาซื้อขายหุ้นเพื่อลงทุนใน </w:t>
      </w:r>
      <w:r w:rsidRPr="006E0F98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Nexif Energy Joint Venture</w:t>
      </w:r>
    </w:p>
    <w:p w14:paraId="7FF8F9BF" w14:textId="0D92089B" w:rsidR="00FD06F8" w:rsidRPr="006E0F98" w:rsidRDefault="00FD06F8" w:rsidP="005F0C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60E239" w14:textId="10028866" w:rsidR="00FD06F8" w:rsidRDefault="00FD06F8" w:rsidP="005F0C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17 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สิงหาคม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 2565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 (“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6E0F98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ซึ่งเป็นบริษัทย่อยทางอ้อม</w:t>
      </w:r>
      <w:r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ได้ลงนามสัญญาซื้อขายหุ้นกับกลุ่มบริษัทในเครือของ </w:t>
      </w:r>
      <w:r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Denham Capital Management LP (“Denham”) </w:t>
      </w:r>
      <w:r w:rsidR="00623A8E"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623A8E"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Nexif Energy Management Pte. Ltd. </w:t>
      </w:r>
      <w:r w:rsidR="00623A8E"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ซึ่งเป็นบริษัทในเครือของ </w:t>
      </w:r>
      <w:r w:rsidR="00623A8E"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Nexif Pte. Ltd. (“Nexif”) </w:t>
      </w:r>
      <w:r w:rsidR="00623A8E"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เพื่อเข้าซื้อหุ้น </w:t>
      </w:r>
      <w:r w:rsidR="00623A8E"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Nexif Energy Holding B.V. </w:t>
      </w:r>
      <w:r w:rsidR="00623A8E"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623A8E"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NXF Holdings 2 Limited (“Nexif Energy Joint Venture” </w:t>
      </w:r>
      <w:r w:rsidR="00623A8E"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หรือ </w:t>
      </w:r>
      <w:r w:rsidR="00623A8E" w:rsidRPr="006E0F98">
        <w:rPr>
          <w:rFonts w:ascii="Angsana New" w:hAnsi="Angsana New"/>
          <w:snapToGrid w:val="0"/>
          <w:sz w:val="30"/>
          <w:szCs w:val="30"/>
          <w:lang w:eastAsia="th-TH"/>
        </w:rPr>
        <w:t xml:space="preserve">“NEJV”) </w:t>
      </w:r>
      <w:r w:rsidR="00623A8E" w:rsidRPr="006E0F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ซึ่งเป็นผู้ถือสินทรัพย์ประเภทโรงไฟฟ้าพลังงานทดแทน โรงไฟฟ้ากังหันก๊าซ โรงไฟฟ้าพลังความร้อนร่วมและระบบกักเก็บพลังงานแบตเตอรี่ในประเทศไทย เครือรัฐออสเตรเลีย สาธารณรัฐสังคมนิยมเวียดนาม และสาธารณรัฐฟิลิปปินส์ในสัดส่วนร้อยละ </w:t>
      </w:r>
      <w:r w:rsidR="00623A8E" w:rsidRPr="006E0F98">
        <w:rPr>
          <w:rFonts w:ascii="Angsana New" w:hAnsi="Angsana New"/>
          <w:snapToGrid w:val="0"/>
          <w:sz w:val="30"/>
          <w:szCs w:val="30"/>
          <w:lang w:eastAsia="th-TH"/>
        </w:rPr>
        <w:t>100</w:t>
      </w:r>
      <w:r w:rsidR="00623A8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4C376C06" w14:textId="1ED8A8E9" w:rsidR="004630DB" w:rsidRDefault="004630DB" w:rsidP="005F0C2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6C6FC35" w14:textId="77777777" w:rsidR="005F0C26" w:rsidRPr="000666CA" w:rsidRDefault="005F0C26" w:rsidP="005F0C2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0666C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AC63839" w14:textId="6CC83771" w:rsidR="005F0C26" w:rsidRDefault="005F0C26" w:rsidP="005F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lang w:val="th-TH"/>
        </w:rPr>
      </w:pPr>
    </w:p>
    <w:p w14:paraId="17044B7E" w14:textId="5EA3EFE6" w:rsidR="006E2E94" w:rsidRPr="001F35C9" w:rsidRDefault="006E2E94" w:rsidP="00F4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F35C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การจดทะเบียนจัดตั้งบริษัทของบริษัท สหโคเจน (ชลบุรี) จำกัด (มหาชน) </w:t>
      </w:r>
      <w:r w:rsidRPr="001F35C9">
        <w:rPr>
          <w:rFonts w:ascii="Angsana New" w:hAnsi="Angsana New"/>
          <w:b/>
          <w:bCs/>
          <w:i/>
          <w:iCs/>
          <w:sz w:val="30"/>
          <w:szCs w:val="30"/>
        </w:rPr>
        <w:t>(“SCG”)</w:t>
      </w:r>
    </w:p>
    <w:p w14:paraId="05B3247E" w14:textId="77777777" w:rsidR="006E2E94" w:rsidRPr="001F35C9" w:rsidRDefault="006E2E94" w:rsidP="00F4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5A2BD8BF" w14:textId="239B78FE" w:rsidR="006E2E94" w:rsidRPr="009A3935" w:rsidRDefault="006E2E94" w:rsidP="006E2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35C9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1F35C9">
        <w:rPr>
          <w:rFonts w:ascii="Angsana New" w:hAnsi="Angsana New"/>
          <w:sz w:val="30"/>
          <w:szCs w:val="30"/>
        </w:rPr>
        <w:t xml:space="preserve">4 </w:t>
      </w:r>
      <w:r w:rsidRPr="001F35C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1F35C9">
        <w:rPr>
          <w:rFonts w:ascii="Angsana New" w:hAnsi="Angsana New"/>
          <w:sz w:val="30"/>
          <w:szCs w:val="30"/>
        </w:rPr>
        <w:t xml:space="preserve">2565 </w:t>
      </w:r>
      <w:r w:rsidRPr="001F35C9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</w:t>
      </w:r>
      <w:r w:rsidRPr="001F35C9">
        <w:rPr>
          <w:rFonts w:ascii="Angsana New" w:hAnsi="Angsana New"/>
          <w:sz w:val="30"/>
          <w:szCs w:val="30"/>
        </w:rPr>
        <w:t xml:space="preserve">(“SCG”) </w:t>
      </w:r>
      <w:r w:rsidRPr="001F35C9">
        <w:rPr>
          <w:rFonts w:ascii="Angsana New" w:hAnsi="Angsana New" w:hint="cs"/>
          <w:sz w:val="30"/>
          <w:szCs w:val="30"/>
          <w:cs/>
        </w:rPr>
        <w:t>ซึ่งเป็นบริษัทย่อยทางตรง ได้ดำเนินการจดทะเบียนจัดตั้งบริษัท โซลาริสท์ โฮลดิ้ง จำกัด (</w:t>
      </w:r>
      <w:r w:rsidRPr="001F35C9">
        <w:rPr>
          <w:rFonts w:ascii="Angsana New" w:hAnsi="Angsana New"/>
          <w:sz w:val="30"/>
          <w:szCs w:val="30"/>
        </w:rPr>
        <w:t>“SOL”</w:t>
      </w:r>
      <w:r w:rsidRPr="001F35C9">
        <w:rPr>
          <w:rFonts w:ascii="Angsana New" w:hAnsi="Angsana New" w:hint="cs"/>
          <w:sz w:val="30"/>
          <w:szCs w:val="30"/>
          <w:cs/>
        </w:rPr>
        <w:t xml:space="preserve">) เพื่อลงทุนและดำเนินธุรกิจโรงไฟฟ้าพลังแสงอาทิตย์ โดยมีทุนจดทะเบียนจำนวน </w:t>
      </w:r>
      <w:r w:rsidRPr="001F35C9">
        <w:rPr>
          <w:rFonts w:ascii="Angsana New" w:hAnsi="Angsana New"/>
          <w:sz w:val="30"/>
          <w:szCs w:val="30"/>
        </w:rPr>
        <w:t xml:space="preserve">1 </w:t>
      </w:r>
      <w:r w:rsidRPr="001F35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35C9">
        <w:rPr>
          <w:rFonts w:ascii="Angsana New" w:hAnsi="Angsana New" w:hint="cs"/>
          <w:i/>
          <w:iCs/>
          <w:sz w:val="30"/>
          <w:szCs w:val="30"/>
          <w:cs/>
        </w:rPr>
        <w:t xml:space="preserve">(หุ้นสามัญจำนวน </w:t>
      </w:r>
      <w:r w:rsidRPr="001F35C9">
        <w:rPr>
          <w:rFonts w:ascii="Angsana New" w:hAnsi="Angsana New"/>
          <w:i/>
          <w:iCs/>
          <w:sz w:val="30"/>
          <w:szCs w:val="30"/>
        </w:rPr>
        <w:t xml:space="preserve">100,000 </w:t>
      </w:r>
      <w:r w:rsidRPr="001F35C9">
        <w:rPr>
          <w:rFonts w:ascii="Angsana New" w:hAnsi="Angsana New" w:hint="cs"/>
          <w:i/>
          <w:iCs/>
          <w:sz w:val="30"/>
          <w:szCs w:val="30"/>
          <w:cs/>
        </w:rPr>
        <w:t xml:space="preserve">หุ้น มูลค่าที่ตราไว้หุ้นละ </w:t>
      </w:r>
      <w:r w:rsidRPr="001F35C9">
        <w:rPr>
          <w:rFonts w:ascii="Angsana New" w:hAnsi="Angsana New"/>
          <w:i/>
          <w:iCs/>
          <w:sz w:val="30"/>
          <w:szCs w:val="30"/>
        </w:rPr>
        <w:t xml:space="preserve">10 </w:t>
      </w:r>
      <w:r w:rsidRPr="001F35C9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="009A3935" w:rsidRPr="001F35C9">
        <w:rPr>
          <w:rFonts w:ascii="Angsana New" w:hAnsi="Angsana New"/>
          <w:sz w:val="30"/>
          <w:szCs w:val="30"/>
        </w:rPr>
        <w:t xml:space="preserve">SCG </w:t>
      </w:r>
      <w:r w:rsidR="009A3935" w:rsidRPr="001F35C9">
        <w:rPr>
          <w:rFonts w:ascii="Angsana New" w:hAnsi="Angsana New" w:hint="cs"/>
          <w:sz w:val="30"/>
          <w:szCs w:val="30"/>
          <w:cs/>
        </w:rPr>
        <w:t xml:space="preserve">ถือหุ้นในสัดส่วนร้อยละ </w:t>
      </w:r>
      <w:r w:rsidR="009A3935" w:rsidRPr="001F35C9">
        <w:rPr>
          <w:rFonts w:ascii="Angsana New" w:hAnsi="Angsana New"/>
          <w:sz w:val="30"/>
          <w:szCs w:val="30"/>
        </w:rPr>
        <w:t xml:space="preserve">100 </w:t>
      </w:r>
      <w:r w:rsidR="009A3935" w:rsidRPr="001F35C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9A3935" w:rsidRPr="001F35C9">
        <w:rPr>
          <w:rFonts w:ascii="Angsana New" w:hAnsi="Angsana New"/>
          <w:sz w:val="30"/>
          <w:szCs w:val="30"/>
        </w:rPr>
        <w:t xml:space="preserve">19 </w:t>
      </w:r>
      <w:r w:rsidR="009A3935" w:rsidRPr="001F35C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9A3935" w:rsidRPr="001F35C9">
        <w:rPr>
          <w:rFonts w:ascii="Angsana New" w:hAnsi="Angsana New"/>
          <w:sz w:val="30"/>
          <w:szCs w:val="30"/>
        </w:rPr>
        <w:t xml:space="preserve">2565 </w:t>
      </w:r>
      <w:r w:rsidR="009A3935" w:rsidRPr="001F35C9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ที่ประชุมคณะกรรมการของ </w:t>
      </w:r>
      <w:r w:rsidR="009A3935" w:rsidRPr="001F35C9">
        <w:rPr>
          <w:rFonts w:ascii="Angsana New" w:hAnsi="Angsana New"/>
          <w:sz w:val="30"/>
          <w:szCs w:val="30"/>
        </w:rPr>
        <w:t xml:space="preserve">SCG </w:t>
      </w:r>
      <w:r w:rsidR="009A3935" w:rsidRPr="001F35C9">
        <w:rPr>
          <w:rFonts w:ascii="Angsana New" w:hAnsi="Angsana New" w:hint="cs"/>
          <w:sz w:val="30"/>
          <w:szCs w:val="30"/>
          <w:cs/>
        </w:rPr>
        <w:t>ได้มีมติอนุมัติ</w:t>
      </w:r>
      <w:r w:rsidR="009A3935" w:rsidRPr="001F35C9">
        <w:rPr>
          <w:rFonts w:ascii="Angsana New" w:hAnsi="Angsana New" w:hint="cs"/>
          <w:sz w:val="30"/>
          <w:szCs w:val="30"/>
          <w:cs/>
        </w:rPr>
        <w:lastRenderedPageBreak/>
        <w:t xml:space="preserve">การเพิ่มทุนใน </w:t>
      </w:r>
      <w:r w:rsidR="009A3935" w:rsidRPr="001F35C9">
        <w:rPr>
          <w:rFonts w:ascii="Angsana New" w:hAnsi="Angsana New"/>
          <w:sz w:val="30"/>
          <w:szCs w:val="30"/>
        </w:rPr>
        <w:t xml:space="preserve">SOL </w:t>
      </w:r>
      <w:r w:rsidR="009A3935" w:rsidRPr="001F35C9">
        <w:rPr>
          <w:rFonts w:ascii="Angsana New" w:hAnsi="Angsana New" w:hint="cs"/>
          <w:sz w:val="30"/>
          <w:szCs w:val="30"/>
          <w:cs/>
        </w:rPr>
        <w:t xml:space="preserve">จากทุนจดทะเบียน </w:t>
      </w:r>
      <w:r w:rsidR="009A3935" w:rsidRPr="001F35C9">
        <w:rPr>
          <w:rFonts w:ascii="Angsana New" w:hAnsi="Angsana New"/>
          <w:sz w:val="30"/>
          <w:szCs w:val="30"/>
        </w:rPr>
        <w:t xml:space="preserve">1 </w:t>
      </w:r>
      <w:r w:rsidR="009A3935" w:rsidRPr="001F35C9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เป็นทุนจดทะเบียนใหม่ </w:t>
      </w:r>
      <w:r w:rsidR="009A3935" w:rsidRPr="001F35C9">
        <w:rPr>
          <w:rFonts w:ascii="Angsana New" w:hAnsi="Angsana New"/>
          <w:sz w:val="30"/>
          <w:szCs w:val="30"/>
        </w:rPr>
        <w:t xml:space="preserve">2,610 </w:t>
      </w:r>
      <w:r w:rsidR="009A3935" w:rsidRPr="001F35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A3935" w:rsidRPr="001F35C9">
        <w:rPr>
          <w:rFonts w:ascii="Angsana New" w:hAnsi="Angsana New" w:hint="cs"/>
          <w:i/>
          <w:iCs/>
          <w:sz w:val="30"/>
          <w:szCs w:val="30"/>
          <w:cs/>
        </w:rPr>
        <w:t xml:space="preserve">(หุ้นสามัญจำนวน </w:t>
      </w:r>
      <w:r w:rsidR="009A3935" w:rsidRPr="001F35C9">
        <w:rPr>
          <w:rFonts w:ascii="Angsana New" w:hAnsi="Angsana New"/>
          <w:i/>
          <w:iCs/>
          <w:sz w:val="30"/>
          <w:szCs w:val="30"/>
        </w:rPr>
        <w:t xml:space="preserve">261 </w:t>
      </w:r>
      <w:r w:rsidR="009A3935" w:rsidRPr="001F35C9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มูลค่าที่ตราไว้หุ้นละ </w:t>
      </w:r>
      <w:r w:rsidR="009A3935" w:rsidRPr="001F35C9">
        <w:rPr>
          <w:rFonts w:ascii="Angsana New" w:hAnsi="Angsana New"/>
          <w:i/>
          <w:iCs/>
          <w:sz w:val="30"/>
          <w:szCs w:val="30"/>
        </w:rPr>
        <w:t xml:space="preserve">10 </w:t>
      </w:r>
      <w:r w:rsidR="009A3935" w:rsidRPr="001F35C9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="009A3935" w:rsidRPr="001F35C9">
        <w:rPr>
          <w:rFonts w:ascii="Angsana New" w:hAnsi="Angsana New" w:hint="cs"/>
          <w:sz w:val="30"/>
          <w:szCs w:val="30"/>
          <w:cs/>
        </w:rPr>
        <w:t>เพื่อใช้ลงทุนในการขยายธุรกิจผลิตไฟฟ้าและเป็นเงินทุนหมุนเวียน</w:t>
      </w:r>
    </w:p>
    <w:p w14:paraId="3B959D2F" w14:textId="62300BF0" w:rsidR="006E2E94" w:rsidRDefault="006E2E94" w:rsidP="00F4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45002F3E" w14:textId="45210652" w:rsidR="00805E53" w:rsidRPr="009C4ECC" w:rsidRDefault="00805E53" w:rsidP="00F4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C4EC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การจดทะเบียนเลิกกิจการ</w:t>
      </w:r>
      <w:r w:rsidRPr="009C4EC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ของบริษัท </w:t>
      </w:r>
      <w:r w:rsidR="000748D0" w:rsidRPr="009C4E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ราช ไชน่า พาวเวอร์ จำกัด</w:t>
      </w:r>
      <w:r w:rsidRPr="009C4EC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(“</w:t>
      </w:r>
      <w:r w:rsidRPr="009C4ECC">
        <w:rPr>
          <w:rFonts w:ascii="Angsana New" w:hAnsi="Angsana New"/>
          <w:b/>
          <w:bCs/>
          <w:i/>
          <w:iCs/>
          <w:sz w:val="30"/>
          <w:szCs w:val="30"/>
        </w:rPr>
        <w:t>RCNP</w:t>
      </w:r>
      <w:r w:rsidRPr="009C4EC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”)</w:t>
      </w:r>
      <w:r w:rsidRPr="009C4EC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AFC3782" w14:textId="77777777" w:rsidR="00F46A78" w:rsidRPr="009C4ECC" w:rsidRDefault="00F46A78" w:rsidP="00F46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</w:p>
    <w:p w14:paraId="17801AF8" w14:textId="2756736C" w:rsidR="006F58DA" w:rsidRDefault="006F58DA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C4ECC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4A4053" w:rsidRPr="009C4ECC">
        <w:rPr>
          <w:rFonts w:ascii="Angsana New" w:hAnsi="Angsana New"/>
          <w:sz w:val="30"/>
          <w:szCs w:val="30"/>
        </w:rPr>
        <w:t>20</w:t>
      </w:r>
      <w:r w:rsidRPr="009C4ECC">
        <w:rPr>
          <w:rFonts w:ascii="Angsana New" w:hAnsi="Angsana New"/>
          <w:sz w:val="30"/>
          <w:szCs w:val="30"/>
        </w:rPr>
        <w:t xml:space="preserve"> </w:t>
      </w:r>
      <w:r w:rsidRPr="009C4EC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9C4ECC">
        <w:rPr>
          <w:rFonts w:ascii="Angsana New" w:hAnsi="Angsana New"/>
          <w:sz w:val="30"/>
          <w:szCs w:val="30"/>
        </w:rPr>
        <w:t>2565</w:t>
      </w:r>
      <w:r w:rsidRPr="009C4ECC">
        <w:rPr>
          <w:rFonts w:ascii="Angsana New" w:hAnsi="Angsana New"/>
          <w:sz w:val="30"/>
          <w:szCs w:val="30"/>
          <w:cs/>
          <w:lang w:val="th-TH"/>
        </w:rPr>
        <w:t xml:space="preserve"> คณะกรรมการของ</w:t>
      </w:r>
      <w:r w:rsidRPr="009C4ECC">
        <w:rPr>
          <w:rFonts w:ascii="Angsana New" w:hAnsi="Angsana New" w:hint="cs"/>
          <w:sz w:val="30"/>
          <w:szCs w:val="30"/>
          <w:cs/>
        </w:rPr>
        <w:t>บริษัท</w:t>
      </w:r>
      <w:r w:rsidRPr="009C4EC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0748D0" w:rsidRPr="009C4ECC">
        <w:rPr>
          <w:rFonts w:ascii="Angsana New" w:hAnsi="Angsana New" w:hint="cs"/>
          <w:sz w:val="30"/>
          <w:szCs w:val="30"/>
          <w:cs/>
        </w:rPr>
        <w:t>ราช ไชน่า พาวเวอร์ จำกัด</w:t>
      </w:r>
      <w:r w:rsidRPr="009C4EC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9C4ECC">
        <w:rPr>
          <w:rFonts w:ascii="Angsana New" w:hAnsi="Angsana New"/>
          <w:sz w:val="30"/>
          <w:szCs w:val="30"/>
          <w:cs/>
          <w:lang w:val="th-TH"/>
        </w:rPr>
        <w:t xml:space="preserve">ซึ่งเป็นบริษัทย่อยทางอ้อม </w:t>
      </w:r>
      <w:r w:rsidR="004A4053" w:rsidRPr="009C4ECC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Pr="009C4ECC">
        <w:rPr>
          <w:rFonts w:ascii="Angsana New" w:hAnsi="Angsana New"/>
          <w:sz w:val="30"/>
          <w:szCs w:val="30"/>
          <w:cs/>
          <w:lang w:val="th-TH"/>
        </w:rPr>
        <w:t>มีมติ</w:t>
      </w:r>
      <w:r w:rsidR="004A4053" w:rsidRPr="009C4ECC">
        <w:rPr>
          <w:rFonts w:ascii="Angsana New" w:hAnsi="Angsana New" w:hint="cs"/>
          <w:sz w:val="30"/>
          <w:szCs w:val="30"/>
          <w:cs/>
          <w:lang w:val="th-TH"/>
        </w:rPr>
        <w:t>ให้เลิกกิจการของบริษัท</w:t>
      </w:r>
      <w:r w:rsidR="009C4ECC" w:rsidRPr="009C4ECC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9C4ECC">
        <w:rPr>
          <w:rFonts w:ascii="Angsana New" w:hAnsi="Angsana New" w:hint="cs"/>
          <w:sz w:val="30"/>
          <w:szCs w:val="30"/>
          <w:cs/>
        </w:rPr>
        <w:t>ได้จดทะเบียนเลิกกิจการ</w:t>
      </w:r>
      <w:r w:rsidR="009C4ECC" w:rsidRPr="009C4ECC">
        <w:rPr>
          <w:rFonts w:ascii="Angsana New" w:hAnsi="Angsana New" w:hint="cs"/>
          <w:sz w:val="30"/>
          <w:szCs w:val="30"/>
          <w:cs/>
        </w:rPr>
        <w:t>แล้ว</w:t>
      </w:r>
      <w:r w:rsidRPr="009C4ECC">
        <w:rPr>
          <w:rFonts w:ascii="Angsana New" w:hAnsi="Angsana New" w:hint="cs"/>
          <w:sz w:val="30"/>
          <w:szCs w:val="30"/>
          <w:cs/>
        </w:rPr>
        <w:t>และอยู่ระหว่างการชำระบัญชี</w:t>
      </w:r>
    </w:p>
    <w:p w14:paraId="2708FA82" w14:textId="0829DF6B" w:rsidR="00805E53" w:rsidRDefault="00805E53" w:rsidP="00805E53">
      <w:pPr>
        <w:pStyle w:val="paragraph"/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B009A1B" w14:textId="36ED0AF8" w:rsidR="006F58DA" w:rsidRPr="00D246FB" w:rsidRDefault="00805E53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  <w:bookmarkStart w:id="3" w:name="_Hlk117973085"/>
      <w:r w:rsidR="006F58DA"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การเรียกชำระค่าหุ้นเพิ่มทุน</w:t>
      </w:r>
      <w:r w:rsidR="006F58D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ครั้ง</w:t>
      </w:r>
      <w:r w:rsidR="006F58DA"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ที่ </w:t>
      </w:r>
      <w:r w:rsidR="006F58DA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5</w:t>
      </w:r>
      <w:r w:rsidR="006F58D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F58DA"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ของบริษัท อาร์เอช อินเตอร์เนชั่นแนล คอร์ปอเรชั่น จำกัด (“RHIC”)</w:t>
      </w:r>
    </w:p>
    <w:p w14:paraId="2124C811" w14:textId="77777777" w:rsidR="006F58DA" w:rsidRPr="00D246FB" w:rsidRDefault="006F58DA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1B1BE7E1" w14:textId="002A6AEF" w:rsidR="006F58DA" w:rsidRDefault="006F58DA" w:rsidP="006F58D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F58D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F58DA">
        <w:rPr>
          <w:rFonts w:ascii="Angsana New" w:hAnsi="Angsana New"/>
          <w:sz w:val="30"/>
          <w:szCs w:val="30"/>
        </w:rPr>
        <w:t xml:space="preserve">20 </w:t>
      </w:r>
      <w:r w:rsidRPr="006F58DA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6F58DA">
        <w:rPr>
          <w:rFonts w:ascii="Angsana New" w:hAnsi="Angsana New"/>
          <w:sz w:val="30"/>
          <w:szCs w:val="30"/>
        </w:rPr>
        <w:t>2565</w:t>
      </w:r>
      <w:r w:rsidRPr="006F58DA">
        <w:rPr>
          <w:rFonts w:ascii="Angsana New" w:hAnsi="Angsana New" w:hint="cs"/>
          <w:sz w:val="30"/>
          <w:szCs w:val="30"/>
          <w:cs/>
        </w:rPr>
        <w:t xml:space="preserve"> </w:t>
      </w:r>
      <w:r w:rsidRPr="006F58DA">
        <w:rPr>
          <w:rFonts w:ascii="Angsana New" w:hAnsi="Angsana New"/>
          <w:sz w:val="30"/>
          <w:szCs w:val="30"/>
          <w:cs/>
        </w:rPr>
        <w:t>RHIC</w:t>
      </w:r>
      <w:r w:rsidRPr="006F58DA">
        <w:rPr>
          <w:rFonts w:ascii="Angsana New" w:hAnsi="Angsana New"/>
          <w:sz w:val="30"/>
          <w:szCs w:val="30"/>
        </w:rPr>
        <w:t xml:space="preserve"> </w:t>
      </w:r>
      <w:r w:rsidRPr="006F58DA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ซึ่งเป็นบริษัทย่อยทางตรง ได้เรียกชำระค่าหุ้นเพิ่มทุนครั้งที่ </w:t>
      </w:r>
      <w:r w:rsidRPr="006F58DA">
        <w:rPr>
          <w:rFonts w:ascii="Angsana New" w:hAnsi="Angsana New"/>
          <w:sz w:val="30"/>
          <w:szCs w:val="30"/>
        </w:rPr>
        <w:t>5</w:t>
      </w:r>
      <w:r w:rsidRPr="006F58DA">
        <w:rPr>
          <w:rFonts w:ascii="Angsana New" w:hAnsi="Angsana New" w:hint="cs"/>
          <w:sz w:val="30"/>
          <w:szCs w:val="30"/>
          <w:cs/>
        </w:rPr>
        <w:t xml:space="preserve"> ที่ร้อยละ </w:t>
      </w:r>
      <w:r w:rsidRPr="006F58DA">
        <w:rPr>
          <w:rFonts w:ascii="Angsana New" w:hAnsi="Angsana New"/>
          <w:sz w:val="30"/>
          <w:szCs w:val="30"/>
        </w:rPr>
        <w:t>4.8</w:t>
      </w:r>
      <w:r w:rsidRPr="006F58DA">
        <w:rPr>
          <w:rFonts w:ascii="Angsana New" w:hAnsi="Angsana New" w:hint="cs"/>
          <w:sz w:val="30"/>
          <w:szCs w:val="30"/>
          <w:cs/>
        </w:rPr>
        <w:t xml:space="preserve"> บริษัทได้ชำระค่าหุ้นเพิ่มทุนดังกล่าวตามสัดส่วนการลงทุนร้อยละ </w:t>
      </w:r>
      <w:r w:rsidRPr="006F58DA">
        <w:rPr>
          <w:rFonts w:ascii="Angsana New" w:hAnsi="Angsana New"/>
          <w:sz w:val="30"/>
          <w:szCs w:val="30"/>
          <w:lang w:val="en-GB"/>
        </w:rPr>
        <w:t>99</w:t>
      </w:r>
      <w:r w:rsidRPr="006F58DA">
        <w:rPr>
          <w:rFonts w:ascii="Angsana New" w:hAnsi="Angsana New"/>
          <w:sz w:val="30"/>
          <w:szCs w:val="30"/>
          <w:cs/>
        </w:rPr>
        <w:t>.</w:t>
      </w:r>
      <w:r w:rsidRPr="006F58DA">
        <w:rPr>
          <w:rFonts w:ascii="Angsana New" w:hAnsi="Angsana New"/>
          <w:sz w:val="30"/>
          <w:szCs w:val="30"/>
          <w:lang w:val="en-GB"/>
        </w:rPr>
        <w:t>99</w:t>
      </w:r>
      <w:r w:rsidRPr="006F58DA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6F58DA">
        <w:rPr>
          <w:rFonts w:ascii="Angsana New" w:hAnsi="Angsana New"/>
          <w:sz w:val="30"/>
          <w:szCs w:val="30"/>
        </w:rPr>
        <w:t>2,14</w:t>
      </w:r>
      <w:r w:rsidR="007D5C69">
        <w:rPr>
          <w:rFonts w:ascii="Angsana New" w:hAnsi="Angsana New"/>
          <w:sz w:val="30"/>
          <w:szCs w:val="30"/>
        </w:rPr>
        <w:t>5</w:t>
      </w:r>
      <w:r w:rsidRPr="006F58DA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6D558E5A" w14:textId="644DA897" w:rsidR="006F58DA" w:rsidRDefault="006F58DA" w:rsidP="006F58D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61AA6" w14:textId="5A90C1C2" w:rsidR="006F58DA" w:rsidRDefault="006F58DA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การเพิ่มทุนของบริษัท อาร์เอช อินเตอร์เนชั่นแนล (มอริเชียส) คอร์ปอเรชั่น จำกัด (“RHIM”)</w:t>
      </w:r>
    </w:p>
    <w:p w14:paraId="7E661261" w14:textId="77777777" w:rsidR="00D346AB" w:rsidRPr="004D278B" w:rsidRDefault="00D346AB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DF93FA1" w14:textId="19328904" w:rsidR="006F58DA" w:rsidRPr="00A32535" w:rsidRDefault="006F58DA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18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2565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คณะกรรมการของ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RHIM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ซึ่งเป็นบริษัทย่อยทางอ้อม มีมติอนุมัติให้เพิ่มทุนจดทะเบียนจาก</w:t>
      </w:r>
      <w:r>
        <w:rPr>
          <w:rFonts w:ascii="Angsana New" w:hAnsi="Angsana New"/>
          <w:sz w:val="30"/>
          <w:szCs w:val="30"/>
        </w:rPr>
        <w:t xml:space="preserve"> 833.33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เป็น </w:t>
      </w:r>
      <w:r w:rsidRPr="00DB71A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>93.54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โดยการออกหุ้นสามัญใหม่จำนวน </w:t>
      </w:r>
      <w:r>
        <w:rPr>
          <w:rFonts w:ascii="Angsana New" w:hAnsi="Angsana New"/>
          <w:sz w:val="30"/>
          <w:szCs w:val="30"/>
        </w:rPr>
        <w:t>60.21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ล้านหุ้น มีมูลค่าหุ้นที่ตราไว้หุ้นละ </w:t>
      </w:r>
      <w:r w:rsidRPr="00DB71A4">
        <w:rPr>
          <w:rFonts w:ascii="Angsana New" w:hAnsi="Angsana New"/>
          <w:sz w:val="30"/>
          <w:szCs w:val="30"/>
        </w:rPr>
        <w:t>1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เหรียญสหรัฐอเมริกา </w:t>
      </w:r>
      <w:r w:rsidR="00351317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RHIC ได้ชำระค่าหุ้นเพิ่มทุนดังกล่าวตามสัดส่วนการลงทุนร้อยละ </w:t>
      </w:r>
      <w:r w:rsidRPr="00DB71A4">
        <w:rPr>
          <w:rFonts w:ascii="Angsana New" w:hAnsi="Angsana New"/>
          <w:sz w:val="30"/>
          <w:szCs w:val="30"/>
        </w:rPr>
        <w:t>100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60.21</w:t>
      </w:r>
      <w:r w:rsidRPr="00D246FB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หรือเทียบเท่า </w:t>
      </w:r>
      <w:r w:rsidRPr="000666CA">
        <w:rPr>
          <w:rFonts w:ascii="Angsana New" w:hAnsi="Angsana New"/>
          <w:sz w:val="30"/>
          <w:szCs w:val="30"/>
        </w:rPr>
        <w:t>2,2</w:t>
      </w:r>
      <w:r w:rsidR="000666CA" w:rsidRPr="000666CA">
        <w:rPr>
          <w:rFonts w:ascii="Angsana New" w:hAnsi="Angsana New"/>
          <w:sz w:val="30"/>
          <w:szCs w:val="30"/>
        </w:rPr>
        <w:t>98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ล้าน</w:t>
      </w:r>
      <w:r w:rsidRPr="00B061C5">
        <w:rPr>
          <w:rFonts w:ascii="Angsana New" w:hAnsi="Angsana New"/>
          <w:sz w:val="30"/>
          <w:szCs w:val="30"/>
          <w:cs/>
          <w:lang w:val="th-TH"/>
        </w:rPr>
        <w:t>บาท</w:t>
      </w:r>
      <w:r w:rsidR="00A32535" w:rsidRPr="00B061C5">
        <w:rPr>
          <w:rFonts w:ascii="Angsana New" w:hAnsi="Angsana New" w:hint="cs"/>
          <w:sz w:val="30"/>
          <w:szCs w:val="30"/>
          <w:cs/>
          <w:lang w:val="th-TH"/>
        </w:rPr>
        <w:t xml:space="preserve">ในเดือนตุลาคม </w:t>
      </w:r>
      <w:r w:rsidR="00A32535" w:rsidRPr="00B061C5">
        <w:rPr>
          <w:rFonts w:ascii="Angsana New" w:hAnsi="Angsana New"/>
          <w:sz w:val="30"/>
          <w:szCs w:val="30"/>
        </w:rPr>
        <w:t>2565</w:t>
      </w:r>
    </w:p>
    <w:bookmarkEnd w:id="3"/>
    <w:p w14:paraId="53263292" w14:textId="189B62F4" w:rsidR="00805E53" w:rsidRDefault="00805E53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cs/>
          <w:lang w:val="th-TH"/>
        </w:rPr>
      </w:pPr>
    </w:p>
    <w:p w14:paraId="574621B2" w14:textId="77777777" w:rsidR="006F58DA" w:rsidRPr="00A22B24" w:rsidRDefault="006F58DA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การเพิ่มทุนของบริษัท อาร์เอช อินเตอร์เนชั่นแนล (สิงคโปร์) คอร์ปอเรชั่น จำกัด (“RHIS”)</w:t>
      </w:r>
    </w:p>
    <w:p w14:paraId="38878EE5" w14:textId="77777777" w:rsidR="006F58DA" w:rsidRPr="00B21989" w:rsidRDefault="006F58DA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4381A9E1" w14:textId="45BFA347" w:rsidR="006F58DA" w:rsidRDefault="006F58DA" w:rsidP="006F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246FB">
        <w:rPr>
          <w:rFonts w:ascii="Angsana New" w:hAnsi="Angsana New"/>
          <w:sz w:val="30"/>
          <w:szCs w:val="30"/>
          <w:cs/>
          <w:lang w:val="th-TH"/>
        </w:rPr>
        <w:t>เมื่อ</w:t>
      </w:r>
      <w:r w:rsidRPr="00A32535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Pr="00A32535">
        <w:rPr>
          <w:rFonts w:ascii="Angsana New" w:hAnsi="Angsana New"/>
          <w:sz w:val="30"/>
          <w:szCs w:val="30"/>
        </w:rPr>
        <w:t xml:space="preserve">21 </w:t>
      </w:r>
      <w:r w:rsidRPr="00A3253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A32535">
        <w:rPr>
          <w:rFonts w:ascii="Angsana New" w:hAnsi="Angsana New"/>
          <w:sz w:val="30"/>
          <w:szCs w:val="30"/>
        </w:rPr>
        <w:t>2565</w:t>
      </w:r>
      <w:r w:rsidRPr="00A32535">
        <w:rPr>
          <w:rFonts w:ascii="Angsana New" w:hAnsi="Angsana New"/>
          <w:sz w:val="30"/>
          <w:szCs w:val="30"/>
          <w:cs/>
          <w:lang w:val="th-TH"/>
        </w:rPr>
        <w:t xml:space="preserve"> คณะกรรมการ</w:t>
      </w:r>
      <w:r w:rsidRPr="000666CA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0666CA">
        <w:rPr>
          <w:rFonts w:ascii="Angsana New" w:hAnsi="Angsana New" w:hint="cs"/>
          <w:sz w:val="30"/>
          <w:szCs w:val="30"/>
          <w:cs/>
        </w:rPr>
        <w:t xml:space="preserve"> </w:t>
      </w:r>
      <w:r w:rsidRPr="000666CA">
        <w:rPr>
          <w:rFonts w:ascii="Angsana New" w:hAnsi="Angsana New"/>
          <w:sz w:val="30"/>
          <w:szCs w:val="30"/>
        </w:rPr>
        <w:t>RHIS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ซึ่งเป็นบริษัทย่อยทางอ้อม มีมติอนุมัติให้เพิ่มทุนจดทะเบียน จาก </w:t>
      </w:r>
      <w:r w:rsidRPr="000666CA">
        <w:rPr>
          <w:rFonts w:ascii="Angsana New" w:hAnsi="Angsana New"/>
          <w:sz w:val="30"/>
          <w:szCs w:val="30"/>
        </w:rPr>
        <w:t>832.74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เป็น </w:t>
      </w:r>
      <w:r w:rsidRPr="000666CA">
        <w:rPr>
          <w:rFonts w:ascii="Angsana New" w:hAnsi="Angsana New"/>
          <w:sz w:val="30"/>
          <w:szCs w:val="30"/>
        </w:rPr>
        <w:t>892.95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โดยการออกหุ้นสามัญใหม่จำนวน </w:t>
      </w:r>
      <w:r w:rsidRPr="000666CA">
        <w:rPr>
          <w:rFonts w:ascii="Angsana New" w:hAnsi="Angsana New"/>
          <w:sz w:val="30"/>
          <w:szCs w:val="30"/>
        </w:rPr>
        <w:t>60.21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ล้านหุ้น มีมูลค่าหุ้นที่ตราไว้หุ้นละ </w:t>
      </w:r>
      <w:r w:rsidRPr="000666CA">
        <w:rPr>
          <w:rFonts w:ascii="Angsana New" w:hAnsi="Angsana New"/>
          <w:sz w:val="30"/>
          <w:szCs w:val="30"/>
        </w:rPr>
        <w:t>1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เหรียญสหรัฐอเมริกา </w:t>
      </w:r>
      <w:r w:rsidR="00351317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64781A">
        <w:rPr>
          <w:rFonts w:ascii="Angsana New" w:hAnsi="Angsana New"/>
          <w:sz w:val="30"/>
          <w:szCs w:val="30"/>
        </w:rPr>
        <w:t xml:space="preserve"> RHIM 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ได้ชำระค่าหุ้นเพิ่มทุนดังกล่าวตามสัดส่วนการลงทุนร้อยละ </w:t>
      </w:r>
      <w:r w:rsidRPr="000666CA">
        <w:rPr>
          <w:rFonts w:ascii="Angsana New" w:hAnsi="Angsana New"/>
          <w:sz w:val="30"/>
          <w:szCs w:val="30"/>
        </w:rPr>
        <w:t>100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 </w:t>
      </w:r>
      <w:r w:rsidRPr="000666CA">
        <w:rPr>
          <w:rFonts w:ascii="Angsana New" w:hAnsi="Angsana New"/>
          <w:sz w:val="30"/>
          <w:szCs w:val="30"/>
        </w:rPr>
        <w:t>60.21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หรือเทียบเท่า </w:t>
      </w:r>
      <w:r w:rsidRPr="000666CA">
        <w:rPr>
          <w:rFonts w:ascii="Angsana New" w:hAnsi="Angsana New"/>
          <w:sz w:val="30"/>
          <w:szCs w:val="30"/>
        </w:rPr>
        <w:t>2,2</w:t>
      </w:r>
      <w:r w:rsidR="000666CA" w:rsidRPr="000666CA">
        <w:rPr>
          <w:rFonts w:ascii="Angsana New" w:hAnsi="Angsana New"/>
          <w:sz w:val="30"/>
          <w:szCs w:val="30"/>
        </w:rPr>
        <w:t>98</w:t>
      </w:r>
      <w:r w:rsidRPr="000666C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061C5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A32535" w:rsidRPr="00B061C5">
        <w:rPr>
          <w:rFonts w:ascii="Angsana New" w:hAnsi="Angsana New" w:hint="cs"/>
          <w:sz w:val="30"/>
          <w:szCs w:val="30"/>
          <w:cs/>
          <w:lang w:val="th-TH"/>
        </w:rPr>
        <w:t xml:space="preserve">ในเดือนตุลาคม </w:t>
      </w:r>
      <w:r w:rsidR="00A32535" w:rsidRPr="00B061C5">
        <w:rPr>
          <w:rFonts w:ascii="Angsana New" w:hAnsi="Angsana New"/>
          <w:sz w:val="30"/>
          <w:szCs w:val="30"/>
        </w:rPr>
        <w:t>2565</w:t>
      </w:r>
    </w:p>
    <w:sectPr w:rsidR="006F58DA" w:rsidSect="00881097">
      <w:headerReference w:type="default" r:id="rId21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9B3D9" w14:textId="77777777" w:rsidR="00E079B5" w:rsidRDefault="00E079B5" w:rsidP="004956B4">
      <w:r>
        <w:separator/>
      </w:r>
    </w:p>
  </w:endnote>
  <w:endnote w:type="continuationSeparator" w:id="0">
    <w:p w14:paraId="3497186B" w14:textId="77777777" w:rsidR="00E079B5" w:rsidRDefault="00E079B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3235" w14:textId="77777777" w:rsidR="00DB2A5F" w:rsidRDefault="00DB2A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61982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4EA784C" w14:textId="5C7EF95E" w:rsidR="0046520C" w:rsidRPr="0046520C" w:rsidRDefault="0046520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CFED" w14:textId="77777777" w:rsidR="00DB2A5F" w:rsidRDefault="00DB2A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61B5" w14:textId="33E2EFAE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492DC5" w:rsidRPr="00492DC5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D300" w14:textId="77777777" w:rsidR="00E079B5" w:rsidRDefault="00E079B5" w:rsidP="004956B4">
      <w:r>
        <w:separator/>
      </w:r>
    </w:p>
  </w:footnote>
  <w:footnote w:type="continuationSeparator" w:id="0">
    <w:p w14:paraId="1A4A69C8" w14:textId="77777777" w:rsidR="00E079B5" w:rsidRDefault="00E079B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B69A" w14:textId="77777777" w:rsidR="00DB2A5F" w:rsidRDefault="00DB2A5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62705FC8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="005F2060"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5F2060">
      <w:rPr>
        <w:rFonts w:ascii="Angsana New" w:hAnsi="Angsana New"/>
        <w:b/>
        <w:bCs/>
        <w:sz w:val="32"/>
        <w:szCs w:val="32"/>
      </w:rPr>
      <w:t xml:space="preserve">30 </w:t>
    </w:r>
    <w:r w:rsidR="005F206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92DC5"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0D5E" w14:textId="77777777" w:rsidR="00556DBA" w:rsidRPr="0023512F" w:rsidRDefault="00556DBA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311A6D1" w14:textId="77777777" w:rsidR="00556DBA" w:rsidRPr="0023512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17396756" w14:textId="4EE63D93" w:rsidR="00556DBA" w:rsidRPr="0023512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 w:rsidR="005F2060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4020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E4020E">
      <w:rPr>
        <w:rFonts w:ascii="Angsana New" w:hAnsi="Angsana New"/>
        <w:b/>
        <w:bCs/>
        <w:sz w:val="32"/>
        <w:szCs w:val="32"/>
      </w:rPr>
      <w:t xml:space="preserve">30 </w:t>
    </w:r>
    <w:r w:rsidR="00E4020E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92DC5"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103E05B1" w14:textId="77777777" w:rsidR="00556DBA" w:rsidRPr="004E58EC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08EF" w14:textId="77777777" w:rsidR="00DB2A5F" w:rsidRDefault="00DB2A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50C2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58C41EF" w14:textId="578FFFE0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 w:rsidR="005F2060"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 w:rsidR="002A1DD0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2A1DD0">
      <w:rPr>
        <w:rFonts w:ascii="Angsana New" w:hAnsi="Angsana New"/>
        <w:b/>
        <w:bCs/>
        <w:sz w:val="32"/>
        <w:szCs w:val="32"/>
      </w:rPr>
      <w:t xml:space="preserve">30 </w:t>
    </w:r>
    <w:r w:rsidR="002A1DD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92DC5"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70CA251E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A3D4" w14:textId="77777777" w:rsidR="00556DBA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77777777" w:rsidR="00556DBA" w:rsidRPr="004F0871" w:rsidRDefault="00556DBA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30CB45" w14:textId="71FE9131" w:rsidR="00556DBA" w:rsidRPr="00F813C9" w:rsidRDefault="00556DBA" w:rsidP="00516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 w:rsidR="005F2060"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 w:rsidR="005167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516772">
      <w:rPr>
        <w:rFonts w:ascii="Angsana New" w:hAnsi="Angsana New"/>
        <w:b/>
        <w:bCs/>
        <w:sz w:val="32"/>
        <w:szCs w:val="32"/>
      </w:rPr>
      <w:t xml:space="preserve">30 </w:t>
    </w:r>
    <w:r w:rsidR="005167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92DC5"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57F2F9B8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AA2A5" w14:textId="77777777" w:rsidR="00513EC0" w:rsidRDefault="00513EC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3E57AE" w14:textId="77777777" w:rsidR="00513EC0" w:rsidRPr="004F0871" w:rsidRDefault="00513EC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4B6697B" w14:textId="77777777" w:rsidR="00513EC0" w:rsidRPr="00F813C9" w:rsidRDefault="00513EC0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54F96CA9" w14:textId="77777777" w:rsidR="00513EC0" w:rsidRPr="009873F3" w:rsidRDefault="00513EC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B762" w14:textId="77777777" w:rsidR="00513EC0" w:rsidRDefault="00513EC0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0422E4FA" w14:textId="77777777" w:rsidR="00513EC0" w:rsidRPr="004F0871" w:rsidRDefault="00513EC0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B6EB0A" w14:textId="77777777" w:rsidR="00513EC0" w:rsidRPr="00F813C9" w:rsidRDefault="00513EC0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2DC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0963BC86" w14:textId="77777777" w:rsidR="00513EC0" w:rsidRPr="00C80F75" w:rsidRDefault="00513EC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0EFA" w14:textId="77777777" w:rsidR="00513EC0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71248E9" w14:textId="77777777" w:rsidR="00513EC0" w:rsidRPr="004F0871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840668" w14:textId="77777777" w:rsidR="00513EC0" w:rsidRPr="00F813C9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AF6B5F9" w14:textId="77777777" w:rsidR="00513EC0" w:rsidRPr="009873F3" w:rsidRDefault="00513EC0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202E" w14:textId="77777777" w:rsidR="00513EC0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611599A" w14:textId="77777777" w:rsidR="00513EC0" w:rsidRPr="004F0871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2A7616E" w14:textId="77777777" w:rsidR="00513EC0" w:rsidRPr="00F813C9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92DC5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A5195CC" w14:textId="77777777" w:rsidR="00513EC0" w:rsidRPr="009873F3" w:rsidRDefault="00513EC0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6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3"/>
  </w:num>
  <w:num w:numId="14">
    <w:abstractNumId w:val="20"/>
  </w:num>
  <w:num w:numId="15">
    <w:abstractNumId w:val="22"/>
  </w:num>
  <w:num w:numId="16">
    <w:abstractNumId w:val="38"/>
  </w:num>
  <w:num w:numId="17">
    <w:abstractNumId w:val="39"/>
  </w:num>
  <w:num w:numId="18">
    <w:abstractNumId w:val="24"/>
  </w:num>
  <w:num w:numId="19">
    <w:abstractNumId w:val="15"/>
  </w:num>
  <w:num w:numId="20">
    <w:abstractNumId w:val="11"/>
  </w:num>
  <w:num w:numId="21">
    <w:abstractNumId w:val="13"/>
  </w:num>
  <w:num w:numId="22">
    <w:abstractNumId w:val="30"/>
  </w:num>
  <w:num w:numId="23">
    <w:abstractNumId w:val="28"/>
  </w:num>
  <w:num w:numId="24">
    <w:abstractNumId w:val="16"/>
  </w:num>
  <w:num w:numId="25">
    <w:abstractNumId w:val="41"/>
  </w:num>
  <w:num w:numId="26">
    <w:abstractNumId w:val="20"/>
  </w:num>
  <w:num w:numId="27">
    <w:abstractNumId w:val="32"/>
  </w:num>
  <w:num w:numId="28">
    <w:abstractNumId w:val="37"/>
  </w:num>
  <w:num w:numId="29">
    <w:abstractNumId w:val="29"/>
  </w:num>
  <w:num w:numId="30">
    <w:abstractNumId w:val="31"/>
  </w:num>
  <w:num w:numId="31">
    <w:abstractNumId w:val="25"/>
  </w:num>
  <w:num w:numId="32">
    <w:abstractNumId w:val="10"/>
  </w:num>
  <w:num w:numId="33">
    <w:abstractNumId w:val="40"/>
  </w:num>
  <w:num w:numId="34">
    <w:abstractNumId w:val="27"/>
  </w:num>
  <w:num w:numId="35">
    <w:abstractNumId w:val="12"/>
  </w:num>
  <w:num w:numId="36">
    <w:abstractNumId w:val="26"/>
  </w:num>
  <w:num w:numId="37">
    <w:abstractNumId w:val="18"/>
  </w:num>
  <w:num w:numId="38">
    <w:abstractNumId w:val="14"/>
  </w:num>
  <w:num w:numId="39">
    <w:abstractNumId w:val="36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23"/>
  </w:num>
  <w:num w:numId="43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C39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39"/>
    <w:rsid w:val="00D226BA"/>
    <w:rsid w:val="00D226DD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A5F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0CA"/>
    <w:rsid w:val="00F131E7"/>
    <w:rsid w:val="00F139A0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96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38</Pages>
  <Words>9509</Words>
  <Characters>41735</Characters>
  <Application>Microsoft Office Word</Application>
  <DocSecurity>0</DocSecurity>
  <Lines>347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51142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2</cp:revision>
  <cp:lastPrinted>2022-11-09T09:05:00Z</cp:lastPrinted>
  <dcterms:created xsi:type="dcterms:W3CDTF">2022-11-14T02:20:00Z</dcterms:created>
  <dcterms:modified xsi:type="dcterms:W3CDTF">2022-11-14T02:20:00Z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