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495A6D" w14:textId="4A6E5A29" w:rsidR="00821066" w:rsidRDefault="009C6C61" w:rsidP="00117B13">
      <w:pPr>
        <w:spacing w:line="240" w:lineRule="atLeast"/>
        <w:ind w:right="387"/>
        <w:jc w:val="center"/>
        <w:rPr>
          <w:rFonts w:ascii="Angsana New" w:hAnsi="Angsana New"/>
          <w:b/>
          <w:bCs/>
          <w:sz w:val="32"/>
          <w:szCs w:val="32"/>
        </w:rPr>
      </w:pPr>
      <w:r w:rsidRPr="009C6C61">
        <w:rPr>
          <w:rFonts w:ascii="Angsana New" w:hAnsi="Angsana New"/>
          <w:b/>
          <w:bCs/>
          <w:sz w:val="32"/>
          <w:szCs w:val="32"/>
          <w:cs/>
        </w:rPr>
        <w:t>บริษัท ฟังก์ชั่น อินเตอร์เนชั่นแนล จำกัด (มหาชน)</w:t>
      </w:r>
    </w:p>
    <w:p w14:paraId="28495A6E" w14:textId="77777777" w:rsidR="00117B13" w:rsidRPr="00533250" w:rsidRDefault="00117B13" w:rsidP="00117B13">
      <w:pPr>
        <w:spacing w:line="240" w:lineRule="atLeast"/>
        <w:ind w:right="387"/>
        <w:jc w:val="center"/>
        <w:rPr>
          <w:rFonts w:ascii="Angsana New" w:hAnsi="Angsana New"/>
          <w:b/>
          <w:bCs/>
          <w:sz w:val="32"/>
          <w:szCs w:val="32"/>
        </w:rPr>
      </w:pPr>
      <w:r w:rsidRPr="009C6C61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7B3C9A" w:rsidRPr="009C6C61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14:paraId="28495A6F" w14:textId="0EB300F8" w:rsidR="00117B13" w:rsidRDefault="00117B13" w:rsidP="00117B13">
      <w:pPr>
        <w:pBdr>
          <w:bottom w:val="single" w:sz="4" w:space="1" w:color="auto"/>
        </w:pBdr>
        <w:spacing w:line="240" w:lineRule="atLeast"/>
        <w:ind w:right="387"/>
        <w:jc w:val="center"/>
        <w:rPr>
          <w:rFonts w:ascii="Angsana New" w:hAnsi="Angsana New"/>
          <w:b/>
          <w:bCs/>
          <w:sz w:val="32"/>
          <w:szCs w:val="32"/>
          <w:cs/>
          <w:lang w:val="en-US"/>
        </w:rPr>
      </w:pPr>
      <w:r w:rsidRPr="00264423">
        <w:rPr>
          <w:rFonts w:ascii="Angsana New" w:hAnsi="Angsana New"/>
          <w:b/>
          <w:bCs/>
          <w:sz w:val="32"/>
          <w:szCs w:val="32"/>
          <w:cs/>
          <w:lang w:val="en-US"/>
        </w:rPr>
        <w:t>สำหรับ</w:t>
      </w:r>
      <w:r w:rsidR="00601F4E">
        <w:rPr>
          <w:rFonts w:ascii="Angsana New" w:hAnsi="Angsana New" w:hint="cs"/>
          <w:b/>
          <w:bCs/>
          <w:sz w:val="32"/>
          <w:szCs w:val="32"/>
          <w:cs/>
          <w:lang w:val="en-US"/>
        </w:rPr>
        <w:t xml:space="preserve">งวด </w:t>
      </w:r>
      <w:r w:rsidR="00601F4E">
        <w:rPr>
          <w:rFonts w:ascii="Angsana New" w:hAnsi="Angsana New"/>
          <w:b/>
          <w:bCs/>
          <w:sz w:val="32"/>
          <w:szCs w:val="32"/>
          <w:lang w:val="en-US"/>
        </w:rPr>
        <w:t xml:space="preserve">3 </w:t>
      </w:r>
      <w:r w:rsidR="00601F4E">
        <w:rPr>
          <w:rFonts w:ascii="Angsana New" w:hAnsi="Angsana New" w:hint="cs"/>
          <w:b/>
          <w:bCs/>
          <w:sz w:val="32"/>
          <w:szCs w:val="32"/>
          <w:cs/>
          <w:lang w:val="en-US"/>
        </w:rPr>
        <w:t>เดือน</w:t>
      </w:r>
      <w:r w:rsidR="00AD2B56">
        <w:rPr>
          <w:rFonts w:ascii="Angsana New" w:hAnsi="Angsana New" w:hint="cs"/>
          <w:b/>
          <w:bCs/>
          <w:sz w:val="32"/>
          <w:szCs w:val="32"/>
          <w:cs/>
          <w:lang w:val="en-US"/>
        </w:rPr>
        <w:t xml:space="preserve"> และ </w:t>
      </w:r>
      <w:r w:rsidR="007E09BE">
        <w:rPr>
          <w:rFonts w:ascii="Angsana New" w:hAnsi="Angsana New"/>
          <w:b/>
          <w:bCs/>
          <w:sz w:val="32"/>
          <w:szCs w:val="32"/>
          <w:lang w:val="en-US"/>
        </w:rPr>
        <w:t>9</w:t>
      </w:r>
      <w:r w:rsidR="00AD2B56">
        <w:rPr>
          <w:rFonts w:ascii="Angsana New" w:hAnsi="Angsana New" w:hint="cs"/>
          <w:b/>
          <w:bCs/>
          <w:sz w:val="32"/>
          <w:szCs w:val="32"/>
          <w:cs/>
          <w:lang w:val="en-US"/>
        </w:rPr>
        <w:t xml:space="preserve"> เดือน</w:t>
      </w:r>
      <w:r w:rsidR="00601F4E">
        <w:rPr>
          <w:rFonts w:ascii="Angsana New" w:hAnsi="Angsana New" w:hint="cs"/>
          <w:b/>
          <w:bCs/>
          <w:sz w:val="32"/>
          <w:szCs w:val="32"/>
          <w:cs/>
          <w:lang w:val="en-US"/>
        </w:rPr>
        <w:t xml:space="preserve"> </w:t>
      </w:r>
      <w:r w:rsidRPr="00264423">
        <w:rPr>
          <w:rFonts w:ascii="Angsana New" w:hAnsi="Angsana New"/>
          <w:b/>
          <w:bCs/>
          <w:sz w:val="32"/>
          <w:szCs w:val="32"/>
          <w:cs/>
          <w:lang w:val="en-US"/>
        </w:rPr>
        <w:t xml:space="preserve">สิ้นสุดวันที่ </w:t>
      </w:r>
      <w:r w:rsidRPr="00264423">
        <w:rPr>
          <w:rFonts w:ascii="Angsana New" w:hAnsi="Angsana New"/>
          <w:b/>
          <w:bCs/>
          <w:sz w:val="32"/>
          <w:szCs w:val="32"/>
          <w:lang w:val="en-US"/>
        </w:rPr>
        <w:t>3</w:t>
      </w:r>
      <w:r w:rsidR="00AD2B56">
        <w:rPr>
          <w:rFonts w:ascii="Angsana New" w:hAnsi="Angsana New"/>
          <w:b/>
          <w:bCs/>
          <w:sz w:val="32"/>
          <w:szCs w:val="32"/>
          <w:lang w:val="en-US"/>
        </w:rPr>
        <w:t>0</w:t>
      </w:r>
      <w:r w:rsidRPr="00264423">
        <w:rPr>
          <w:rFonts w:ascii="Angsana New" w:hAnsi="Angsana New"/>
          <w:b/>
          <w:bCs/>
          <w:sz w:val="32"/>
          <w:szCs w:val="32"/>
          <w:lang w:val="en-US"/>
        </w:rPr>
        <w:t xml:space="preserve"> </w:t>
      </w:r>
      <w:r w:rsidR="007E09BE">
        <w:rPr>
          <w:rFonts w:ascii="Angsana New" w:hAnsi="Angsana New" w:hint="cs"/>
          <w:b/>
          <w:bCs/>
          <w:sz w:val="32"/>
          <w:szCs w:val="32"/>
          <w:cs/>
          <w:lang w:val="en-US"/>
        </w:rPr>
        <w:t>กันยายน</w:t>
      </w:r>
      <w:r w:rsidRPr="00264423">
        <w:rPr>
          <w:rFonts w:ascii="Angsana New" w:hAnsi="Angsana New"/>
          <w:b/>
          <w:bCs/>
          <w:sz w:val="32"/>
          <w:szCs w:val="32"/>
          <w:cs/>
          <w:lang w:val="en-US"/>
        </w:rPr>
        <w:t xml:space="preserve"> </w:t>
      </w:r>
      <w:r w:rsidR="00B72FDD">
        <w:rPr>
          <w:rFonts w:ascii="Angsana New" w:hAnsi="Angsana New"/>
          <w:b/>
          <w:bCs/>
          <w:sz w:val="32"/>
          <w:szCs w:val="32"/>
          <w:lang w:val="en-US"/>
        </w:rPr>
        <w:t>256</w:t>
      </w:r>
      <w:r w:rsidR="009C6C61">
        <w:rPr>
          <w:rFonts w:ascii="Angsana New" w:hAnsi="Angsana New"/>
          <w:b/>
          <w:bCs/>
          <w:sz w:val="32"/>
          <w:szCs w:val="32"/>
          <w:lang w:val="en-US"/>
        </w:rPr>
        <w:t>5</w:t>
      </w:r>
    </w:p>
    <w:p w14:paraId="28495A70" w14:textId="77777777" w:rsidR="00D47C8E" w:rsidRDefault="00D47C8E" w:rsidP="00117B13">
      <w:pPr>
        <w:pBdr>
          <w:bottom w:val="single" w:sz="4" w:space="1" w:color="auto"/>
        </w:pBdr>
        <w:spacing w:line="240" w:lineRule="atLeast"/>
        <w:ind w:right="387"/>
        <w:jc w:val="center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 w:hint="cs"/>
          <w:b/>
          <w:bCs/>
          <w:sz w:val="32"/>
          <w:szCs w:val="32"/>
          <w:cs/>
          <w:lang w:val="en-US"/>
        </w:rPr>
        <w:t>(ยังไม่ได้ตรวจสอบ</w:t>
      </w:r>
      <w:r>
        <w:rPr>
          <w:rFonts w:ascii="Angsana New" w:hAnsi="Angsana New"/>
          <w:b/>
          <w:bCs/>
          <w:sz w:val="32"/>
          <w:szCs w:val="32"/>
          <w:lang w:val="en-US"/>
        </w:rPr>
        <w:t>/</w:t>
      </w:r>
      <w:r>
        <w:rPr>
          <w:rFonts w:ascii="Angsana New" w:hAnsi="Angsana New" w:hint="cs"/>
          <w:b/>
          <w:bCs/>
          <w:sz w:val="32"/>
          <w:szCs w:val="32"/>
          <w:cs/>
          <w:lang w:val="en-US"/>
        </w:rPr>
        <w:t>สอบทานแล้ว)</w:t>
      </w:r>
    </w:p>
    <w:p w14:paraId="28495A71" w14:textId="77777777" w:rsidR="00D47C8E" w:rsidRPr="00D47C8E" w:rsidRDefault="00D47C8E" w:rsidP="00117B13">
      <w:pPr>
        <w:pBdr>
          <w:bottom w:val="single" w:sz="4" w:space="1" w:color="auto"/>
        </w:pBdr>
        <w:spacing w:line="240" w:lineRule="atLeast"/>
        <w:ind w:right="387"/>
        <w:jc w:val="center"/>
        <w:rPr>
          <w:rFonts w:ascii="Angsana New" w:hAnsi="Angsana New"/>
          <w:b/>
          <w:bCs/>
          <w:sz w:val="32"/>
          <w:szCs w:val="32"/>
          <w:cs/>
          <w:lang w:val="en-US"/>
        </w:rPr>
      </w:pPr>
    </w:p>
    <w:p w14:paraId="28495A72" w14:textId="77777777" w:rsidR="00117B13" w:rsidRPr="00117B13" w:rsidRDefault="00117B13" w:rsidP="00117B13">
      <w:pPr>
        <w:tabs>
          <w:tab w:val="left" w:pos="1020"/>
        </w:tabs>
        <w:spacing w:line="240" w:lineRule="atLeast"/>
        <w:jc w:val="both"/>
        <w:rPr>
          <w:rFonts w:ascii="Angsana New" w:hAnsi="Angsana New"/>
          <w:sz w:val="28"/>
          <w:szCs w:val="28"/>
          <w:lang w:val="en-US"/>
        </w:rPr>
      </w:pPr>
    </w:p>
    <w:p w14:paraId="28495A73" w14:textId="77777777" w:rsidR="004A5132" w:rsidRPr="00795E48" w:rsidRDefault="0029555F" w:rsidP="00BB0E64">
      <w:pPr>
        <w:numPr>
          <w:ilvl w:val="0"/>
          <w:numId w:val="3"/>
        </w:numPr>
        <w:tabs>
          <w:tab w:val="left" w:pos="513"/>
          <w:tab w:val="decimal" w:pos="7920"/>
        </w:tabs>
        <w:spacing w:line="240" w:lineRule="atLeast"/>
        <w:ind w:left="540" w:hanging="540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795E48">
        <w:rPr>
          <w:rFonts w:ascii="Angsana New" w:hAnsi="Angsana New" w:hint="cs"/>
          <w:b/>
          <w:bCs/>
          <w:sz w:val="30"/>
          <w:szCs w:val="30"/>
          <w:cs/>
        </w:rPr>
        <w:t>ข้อมูล</w:t>
      </w:r>
      <w:r w:rsidR="004A5132" w:rsidRPr="00795E48">
        <w:rPr>
          <w:rFonts w:ascii="Angsana New" w:hAnsi="Angsana New"/>
          <w:b/>
          <w:bCs/>
          <w:sz w:val="30"/>
          <w:szCs w:val="30"/>
          <w:cs/>
        </w:rPr>
        <w:t>ทั่วไป</w:t>
      </w:r>
    </w:p>
    <w:p w14:paraId="28495A74" w14:textId="2E3E9EF1" w:rsidR="007172E2" w:rsidRPr="009C6C61" w:rsidRDefault="009C6C61" w:rsidP="004646AC">
      <w:pPr>
        <w:spacing w:after="240" w:line="240" w:lineRule="atLeast"/>
        <w:ind w:left="2430" w:hanging="1912"/>
        <w:rPr>
          <w:rFonts w:ascii="Angsana New" w:hAnsi="Angsana New"/>
          <w:sz w:val="30"/>
          <w:szCs w:val="30"/>
          <w:lang w:val="en-US"/>
        </w:rPr>
      </w:pPr>
      <w:r>
        <w:rPr>
          <w:rFonts w:ascii="Angsana New" w:hAnsi="Angsana New" w:hint="cs"/>
          <w:sz w:val="30"/>
          <w:szCs w:val="30"/>
          <w:cs/>
        </w:rPr>
        <w:t>การจดทะเบียน</w:t>
      </w:r>
      <w:r w:rsidR="004646AC">
        <w:rPr>
          <w:rFonts w:ascii="Angsana New" w:hAnsi="Angsana New" w:hint="cs"/>
          <w:sz w:val="30"/>
          <w:szCs w:val="30"/>
          <w:cs/>
          <w:lang w:val="en-US"/>
        </w:rPr>
        <w:t xml:space="preserve">           </w:t>
      </w:r>
      <w:r>
        <w:rPr>
          <w:rFonts w:ascii="Angsana New" w:hAnsi="Angsana New"/>
          <w:sz w:val="30"/>
          <w:szCs w:val="30"/>
          <w:lang w:val="en-US"/>
        </w:rPr>
        <w:t xml:space="preserve">: </w:t>
      </w:r>
      <w:r w:rsidR="004646AC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9C6C61">
        <w:rPr>
          <w:rFonts w:ascii="Angsana New" w:hAnsi="Angsana New"/>
          <w:sz w:val="30"/>
          <w:szCs w:val="30"/>
          <w:cs/>
          <w:lang w:val="en-US"/>
        </w:rPr>
        <w:t>บริษัทฯ ได้แปรสภาพจากบริษัทจำกัด</w:t>
      </w:r>
      <w:r w:rsidR="00BC320D">
        <w:rPr>
          <w:rFonts w:ascii="Angsana New" w:hAnsi="Angsana New"/>
          <w:sz w:val="30"/>
          <w:szCs w:val="30"/>
          <w:lang w:val="en-US"/>
        </w:rPr>
        <w:t xml:space="preserve"> </w:t>
      </w:r>
      <w:r w:rsidRPr="009C6C61">
        <w:rPr>
          <w:rFonts w:ascii="Angsana New" w:hAnsi="Angsana New"/>
          <w:sz w:val="30"/>
          <w:szCs w:val="30"/>
          <w:cs/>
          <w:lang w:val="en-US"/>
        </w:rPr>
        <w:t>เป็นบริษัทมหาชนจำกัด ตามกฎหมายว่าด้วยบริษัท</w:t>
      </w:r>
      <w:r w:rsidR="004646AC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9C6C61">
        <w:rPr>
          <w:rFonts w:ascii="Angsana New" w:hAnsi="Angsana New"/>
          <w:sz w:val="30"/>
          <w:szCs w:val="30"/>
          <w:cs/>
          <w:lang w:val="en-US"/>
        </w:rPr>
        <w:t>มหาชนจำกัด</w:t>
      </w:r>
      <w:r>
        <w:rPr>
          <w:rFonts w:ascii="Angsana New" w:hAnsi="Angsana New"/>
          <w:sz w:val="30"/>
          <w:szCs w:val="30"/>
          <w:lang w:val="en-US"/>
        </w:rPr>
        <w:t xml:space="preserve"> </w:t>
      </w:r>
      <w:r w:rsidRPr="009C6C61">
        <w:rPr>
          <w:rFonts w:ascii="Angsana New" w:hAnsi="Angsana New"/>
          <w:sz w:val="30"/>
          <w:szCs w:val="30"/>
          <w:cs/>
          <w:lang w:val="en-US"/>
        </w:rPr>
        <w:t>โดยบริษัทจดทะเบียนการแปรสภาพบริษัทและได้เปลี่ยนชื่อจากเดิม " บริษัท  ฟังก์ชั่น อินเตอร์</w:t>
      </w:r>
      <w:r w:rsidR="00BC320D">
        <w:rPr>
          <w:rFonts w:ascii="Angsana New" w:hAnsi="Angsana New"/>
          <w:sz w:val="30"/>
          <w:szCs w:val="30"/>
          <w:lang w:val="en-US"/>
        </w:rPr>
        <w:t xml:space="preserve"> </w:t>
      </w:r>
      <w:r w:rsidR="00BC320D" w:rsidRPr="00BC320D">
        <w:rPr>
          <w:rFonts w:ascii="Angsana New" w:hAnsi="Angsana New"/>
          <w:sz w:val="30"/>
          <w:szCs w:val="30"/>
          <w:cs/>
          <w:lang w:val="en-US"/>
        </w:rPr>
        <w:t>เนชั่นแนล  จำกัด " เป็น " บริษัท  ฟังก์ชั่น อินเตอร์เนชั่นแนล  จำกัด (มหาชน) " ทะเบียนเลขที่</w:t>
      </w:r>
      <w:r w:rsidR="00BC320D">
        <w:rPr>
          <w:rFonts w:ascii="Angsana New" w:hAnsi="Angsana New"/>
          <w:sz w:val="30"/>
          <w:szCs w:val="30"/>
          <w:lang w:val="en-US"/>
        </w:rPr>
        <w:t xml:space="preserve"> </w:t>
      </w:r>
      <w:r w:rsidR="00BC320D" w:rsidRPr="00BC320D">
        <w:rPr>
          <w:rFonts w:ascii="Angsana New" w:hAnsi="Angsana New"/>
          <w:sz w:val="30"/>
          <w:szCs w:val="30"/>
          <w:lang w:val="en-US"/>
        </w:rPr>
        <w:t>0107564000421</w:t>
      </w:r>
      <w:r w:rsidR="00BC320D">
        <w:rPr>
          <w:rFonts w:ascii="Angsana New" w:hAnsi="Angsana New"/>
          <w:sz w:val="30"/>
          <w:szCs w:val="30"/>
          <w:lang w:val="en-US"/>
        </w:rPr>
        <w:br/>
      </w:r>
      <w:r w:rsidR="00BC320D" w:rsidRPr="00BC320D">
        <w:rPr>
          <w:rFonts w:ascii="Angsana New" w:hAnsi="Angsana New"/>
          <w:sz w:val="30"/>
          <w:szCs w:val="30"/>
          <w:cs/>
          <w:lang w:val="en-US"/>
        </w:rPr>
        <w:t xml:space="preserve">กับกรมพัฒนาธุรกิจการค้า กระทรวงพาณิชย์ แล้วเมื่อวันที่ </w:t>
      </w:r>
      <w:r w:rsidR="00F51C1F">
        <w:rPr>
          <w:rFonts w:ascii="Angsana New" w:hAnsi="Angsana New"/>
          <w:sz w:val="30"/>
          <w:szCs w:val="30"/>
          <w:lang w:val="en-US"/>
        </w:rPr>
        <w:t>3</w:t>
      </w:r>
      <w:r w:rsidR="00BC320D" w:rsidRPr="00BC320D">
        <w:rPr>
          <w:rFonts w:ascii="Angsana New" w:hAnsi="Angsana New"/>
          <w:sz w:val="30"/>
          <w:szCs w:val="30"/>
          <w:lang w:val="en-US"/>
        </w:rPr>
        <w:t xml:space="preserve"> </w:t>
      </w:r>
      <w:r w:rsidR="00BC320D" w:rsidRPr="00BC320D">
        <w:rPr>
          <w:rFonts w:ascii="Angsana New" w:hAnsi="Angsana New"/>
          <w:sz w:val="30"/>
          <w:szCs w:val="30"/>
          <w:cs/>
          <w:lang w:val="en-US"/>
        </w:rPr>
        <w:t xml:space="preserve">ธันวาคม </w:t>
      </w:r>
      <w:r w:rsidR="00BC320D" w:rsidRPr="00BC320D">
        <w:rPr>
          <w:rFonts w:ascii="Angsana New" w:hAnsi="Angsana New"/>
          <w:sz w:val="30"/>
          <w:szCs w:val="30"/>
          <w:lang w:val="en-US"/>
        </w:rPr>
        <w:t>2564</w:t>
      </w:r>
    </w:p>
    <w:p w14:paraId="28495A75" w14:textId="64DC51BA" w:rsidR="007172E2" w:rsidRDefault="00BC320D" w:rsidP="00117B13">
      <w:pPr>
        <w:spacing w:after="24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  <w:lang w:val="en-US"/>
        </w:rPr>
        <w:t>ที่ตั้งบริษัท</w:t>
      </w:r>
      <w:r w:rsidR="004646AC">
        <w:rPr>
          <w:rFonts w:ascii="Angsana New" w:hAnsi="Angsana New"/>
          <w:sz w:val="30"/>
          <w:szCs w:val="30"/>
          <w:cs/>
          <w:lang w:val="en-US"/>
        </w:rPr>
        <w:tab/>
      </w:r>
      <w:r w:rsidR="004646AC">
        <w:rPr>
          <w:rFonts w:ascii="Angsana New" w:hAnsi="Angsana New"/>
          <w:sz w:val="30"/>
          <w:szCs w:val="30"/>
          <w:cs/>
          <w:lang w:val="en-US"/>
        </w:rPr>
        <w:tab/>
      </w:r>
      <w:r w:rsidRPr="00BC320D">
        <w:rPr>
          <w:rFonts w:ascii="Angsana New" w:hAnsi="Angsana New"/>
          <w:sz w:val="30"/>
          <w:szCs w:val="30"/>
          <w:cs/>
        </w:rPr>
        <w:t xml:space="preserve">:  เลขที่ </w:t>
      </w:r>
      <w:r w:rsidR="00140DD9">
        <w:rPr>
          <w:rFonts w:ascii="Angsana New" w:hAnsi="Angsana New"/>
          <w:sz w:val="30"/>
          <w:szCs w:val="30"/>
          <w:lang w:val="en-US"/>
        </w:rPr>
        <w:t>313</w:t>
      </w:r>
      <w:r w:rsidRPr="00BC320D">
        <w:rPr>
          <w:rFonts w:ascii="Angsana New" w:hAnsi="Angsana New"/>
          <w:sz w:val="30"/>
          <w:szCs w:val="30"/>
          <w:cs/>
        </w:rPr>
        <w:t xml:space="preserve"> ถนนเจริญพัฒนา  แขวงบางชัน เขตคลองสามวา  กรุงเทพมหานคร</w:t>
      </w:r>
    </w:p>
    <w:p w14:paraId="28495A77" w14:textId="6D6C0A84" w:rsidR="0029555F" w:rsidRDefault="00BC320D" w:rsidP="00117B13">
      <w:pPr>
        <w:spacing w:after="24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ประเภทธุรกิจ</w:t>
      </w:r>
      <w:r w:rsidR="004646AC">
        <w:rPr>
          <w:rFonts w:ascii="Angsana New" w:hAnsi="Angsana New"/>
          <w:sz w:val="30"/>
          <w:szCs w:val="30"/>
          <w:cs/>
        </w:rPr>
        <w:tab/>
      </w:r>
      <w:r w:rsidR="004646AC">
        <w:rPr>
          <w:rFonts w:ascii="Angsana New" w:hAnsi="Angsana New"/>
          <w:sz w:val="30"/>
          <w:szCs w:val="30"/>
          <w:cs/>
        </w:rPr>
        <w:tab/>
      </w:r>
      <w:r w:rsidRPr="00BC320D">
        <w:rPr>
          <w:rFonts w:ascii="Angsana New" w:hAnsi="Angsana New"/>
          <w:sz w:val="30"/>
          <w:szCs w:val="30"/>
          <w:cs/>
        </w:rPr>
        <w:t>:  จำหน่ายเครื่องกรองน้ำ  เครื่องสูบน้ำ  เคมีภัณฑ์ อุปกรณ์สำหรับเครื่องกรองน้ำ</w:t>
      </w:r>
    </w:p>
    <w:p w14:paraId="28495A78" w14:textId="3D1EE703" w:rsidR="00117B13" w:rsidRDefault="00BC320D" w:rsidP="00117B13">
      <w:pPr>
        <w:spacing w:after="24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ผู้ถือหุ้นรายใหญ่</w:t>
      </w:r>
      <w:r w:rsidR="004646AC">
        <w:rPr>
          <w:rFonts w:ascii="Angsana New" w:hAnsi="Angsana New"/>
          <w:sz w:val="30"/>
          <w:szCs w:val="30"/>
          <w:cs/>
        </w:rPr>
        <w:tab/>
      </w:r>
      <w:r w:rsidRPr="00BC320D">
        <w:rPr>
          <w:rFonts w:ascii="Angsana New" w:hAnsi="Angsana New"/>
          <w:sz w:val="30"/>
          <w:szCs w:val="30"/>
          <w:cs/>
        </w:rPr>
        <w:t xml:space="preserve">:  บริษัท ฟังก์ชั่น กรุ๊ป จำกัด ถือหุ้นร้อยละ </w:t>
      </w:r>
      <w:r w:rsidR="00F51C1F">
        <w:rPr>
          <w:rFonts w:ascii="Angsana New" w:hAnsi="Angsana New"/>
          <w:sz w:val="30"/>
          <w:szCs w:val="30"/>
        </w:rPr>
        <w:t>61.65</w:t>
      </w:r>
      <w:r w:rsidRPr="00BC320D">
        <w:rPr>
          <w:rFonts w:ascii="Angsana New" w:hAnsi="Angsana New"/>
          <w:sz w:val="30"/>
          <w:szCs w:val="30"/>
          <w:cs/>
        </w:rPr>
        <w:t xml:space="preserve"> ของหุ้นที่ออกและชำระแล้ว</w:t>
      </w:r>
      <w:r w:rsidR="00117B13" w:rsidRPr="00C104FB">
        <w:rPr>
          <w:rFonts w:ascii="Angsana New" w:hAnsi="Angsana New"/>
          <w:sz w:val="30"/>
          <w:szCs w:val="30"/>
          <w:cs/>
        </w:rPr>
        <w:t xml:space="preserve"> </w:t>
      </w:r>
    </w:p>
    <w:p w14:paraId="28495A80" w14:textId="28842111" w:rsidR="004A5132" w:rsidRPr="00317361" w:rsidRDefault="00662A3E">
      <w:pPr>
        <w:numPr>
          <w:ilvl w:val="0"/>
          <w:numId w:val="4"/>
        </w:numPr>
        <w:tabs>
          <w:tab w:val="left" w:pos="513"/>
          <w:tab w:val="decimal" w:pos="7920"/>
        </w:tabs>
        <w:spacing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317361">
        <w:rPr>
          <w:rFonts w:ascii="Angsana New" w:hAnsi="Angsana New" w:hint="cs"/>
          <w:b/>
          <w:bCs/>
          <w:sz w:val="30"/>
          <w:szCs w:val="30"/>
          <w:cs/>
        </w:rPr>
        <w:t>หลัก</w:t>
      </w:r>
      <w:r w:rsidR="00094443" w:rsidRPr="00317361">
        <w:rPr>
          <w:rFonts w:ascii="Angsana New" w:hAnsi="Angsana New"/>
          <w:b/>
          <w:bCs/>
          <w:sz w:val="30"/>
          <w:szCs w:val="30"/>
          <w:cs/>
        </w:rPr>
        <w:t>เกณฑ์</w:t>
      </w:r>
      <w:r w:rsidRPr="00317361">
        <w:rPr>
          <w:rFonts w:ascii="Angsana New" w:hAnsi="Angsana New" w:hint="cs"/>
          <w:b/>
          <w:bCs/>
          <w:sz w:val="30"/>
          <w:szCs w:val="30"/>
          <w:cs/>
        </w:rPr>
        <w:t>ใน</w:t>
      </w:r>
      <w:r w:rsidR="000D13CC" w:rsidRPr="00317361">
        <w:rPr>
          <w:rFonts w:ascii="Angsana New" w:hAnsi="Angsana New"/>
          <w:b/>
          <w:bCs/>
          <w:sz w:val="30"/>
          <w:szCs w:val="30"/>
          <w:cs/>
        </w:rPr>
        <w:t>การ</w:t>
      </w:r>
      <w:r w:rsidRPr="00317361">
        <w:rPr>
          <w:rFonts w:ascii="Angsana New" w:hAnsi="Angsana New" w:hint="cs"/>
          <w:b/>
          <w:bCs/>
          <w:sz w:val="30"/>
          <w:szCs w:val="30"/>
          <w:cs/>
        </w:rPr>
        <w:t>จัดทำ</w:t>
      </w:r>
      <w:r w:rsidR="000D13CC" w:rsidRPr="00317361">
        <w:rPr>
          <w:rFonts w:ascii="Angsana New" w:hAnsi="Angsana New"/>
          <w:b/>
          <w:bCs/>
          <w:sz w:val="30"/>
          <w:szCs w:val="30"/>
          <w:cs/>
        </w:rPr>
        <w:t>งบการเงิน</w:t>
      </w:r>
      <w:r w:rsidR="00094443" w:rsidRPr="00317361">
        <w:rPr>
          <w:rFonts w:ascii="Angsana New" w:hAnsi="Angsana New" w:hint="cs"/>
          <w:b/>
          <w:bCs/>
          <w:sz w:val="30"/>
          <w:szCs w:val="30"/>
          <w:cs/>
        </w:rPr>
        <w:t>ระหว่างกาล</w:t>
      </w:r>
      <w:r w:rsidR="001A15DB">
        <w:rPr>
          <w:rFonts w:ascii="Angsana New" w:hAnsi="Angsana New" w:hint="cs"/>
          <w:b/>
          <w:bCs/>
          <w:sz w:val="30"/>
          <w:szCs w:val="30"/>
          <w:cs/>
        </w:rPr>
        <w:t>และนำเสนองบการเงินระหว่างกาล</w:t>
      </w:r>
    </w:p>
    <w:p w14:paraId="28495A81" w14:textId="77777777" w:rsidR="00822A5E" w:rsidRPr="0047209B" w:rsidRDefault="00822A5E">
      <w:pPr>
        <w:pStyle w:val="ListParagraph"/>
        <w:numPr>
          <w:ilvl w:val="0"/>
          <w:numId w:val="12"/>
        </w:numPr>
        <w:tabs>
          <w:tab w:val="left" w:pos="540"/>
        </w:tabs>
        <w:ind w:hanging="180"/>
        <w:outlineLvl w:val="0"/>
        <w:rPr>
          <w:rFonts w:ascii="Angsana New" w:hAnsi="Angsana New"/>
          <w:sz w:val="30"/>
          <w:szCs w:val="30"/>
        </w:rPr>
      </w:pPr>
      <w:r w:rsidRPr="0047209B">
        <w:rPr>
          <w:rFonts w:ascii="Angsana New" w:hAnsi="Angsana New"/>
          <w:sz w:val="30"/>
          <w:szCs w:val="30"/>
          <w:cs/>
        </w:rPr>
        <w:t>เกณฑ์ในการจัดทำงบการเงินระหว่างกาล</w:t>
      </w:r>
    </w:p>
    <w:p w14:paraId="28495A82" w14:textId="175927B3" w:rsidR="00094443" w:rsidRPr="00822A5E" w:rsidRDefault="009D11B6" w:rsidP="00822A5E">
      <w:pPr>
        <w:spacing w:after="120"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  <w:r w:rsidRPr="009D11B6">
        <w:rPr>
          <w:rFonts w:ascii="Angsana New" w:hAnsi="Angsana New"/>
          <w:sz w:val="30"/>
          <w:szCs w:val="30"/>
          <w:cs/>
        </w:rPr>
        <w:t xml:space="preserve">งบการเงินระหว่างกาลนี้จัดทำขึ้นในรูปแบบย่อ ตามมาตรฐานการบัญชีฉบับที่ </w:t>
      </w:r>
      <w:r w:rsidR="00F51C1F">
        <w:rPr>
          <w:rFonts w:ascii="Angsana New" w:hAnsi="Angsana New"/>
          <w:sz w:val="30"/>
          <w:szCs w:val="30"/>
        </w:rPr>
        <w:t>34</w:t>
      </w:r>
      <w:r w:rsidRPr="009D11B6">
        <w:rPr>
          <w:rFonts w:ascii="Angsana New" w:hAnsi="Angsana New"/>
          <w:sz w:val="30"/>
          <w:szCs w:val="30"/>
          <w:cs/>
        </w:rPr>
        <w:t xml:space="preserve"> (ปรับปรุง </w:t>
      </w:r>
      <w:r w:rsidR="00F51C1F">
        <w:rPr>
          <w:rFonts w:ascii="Angsana New" w:hAnsi="Angsana New"/>
          <w:sz w:val="30"/>
          <w:szCs w:val="30"/>
        </w:rPr>
        <w:t>2564</w:t>
      </w:r>
      <w:r w:rsidRPr="009D11B6">
        <w:rPr>
          <w:rFonts w:ascii="Angsana New" w:hAnsi="Angsana New"/>
          <w:sz w:val="30"/>
          <w:szCs w:val="30"/>
          <w:cs/>
        </w:rPr>
        <w:t>)  เรื่อง</w:t>
      </w:r>
      <w:r>
        <w:rPr>
          <w:rFonts w:ascii="Angsana New" w:hAnsi="Angsana New"/>
          <w:sz w:val="30"/>
          <w:szCs w:val="30"/>
        </w:rPr>
        <w:br/>
      </w:r>
      <w:r w:rsidRPr="009D11B6">
        <w:rPr>
          <w:rFonts w:ascii="Angsana New" w:hAnsi="Angsana New"/>
          <w:sz w:val="30"/>
          <w:szCs w:val="30"/>
          <w:cs/>
        </w:rPr>
        <w:t>การรายงานทางการเงินระหว่างกาล รวมถึงการตีความและแนวปฏิบัติทางการบัญชี ที่ประกาศใช้โดยสภาวิชาชีพบัญชี กฎระเบียบและประกาศคณะกรรมการกำกับหลักทรัพย์และตลาดหลักทรัพย์ที่เกี่ยวข้อง</w:t>
      </w:r>
    </w:p>
    <w:p w14:paraId="28495A83" w14:textId="6F25893B" w:rsidR="00094443" w:rsidRDefault="00094443" w:rsidP="00822A5E">
      <w:pPr>
        <w:spacing w:after="120"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  <w:r w:rsidRPr="00094443">
        <w:rPr>
          <w:rFonts w:ascii="Angsana New" w:hAnsi="Angsana New"/>
          <w:sz w:val="30"/>
          <w:szCs w:val="30"/>
          <w:cs/>
        </w:rPr>
        <w:t>งบการเงินระหว่างกาลนี้จัดทำขึ้น  โดยมีวัตถุประสงค์ให้ข้อมูลเพิ่มเติมจากงบการเงินประจำปีที่นำเสนอครั้งล่าสุดเพื่อให้ข้อมูลนั้นเป็นปัจจุบัน ดังนั้นงบการเงินระหว่างกาลจึงเน้นการให้ข้อมูลเกี่ยวกับกิจกรรม เหตุการณ์และสถานการณ์ใหม่ เพื่อไม่ให้ข้อมูลที่นำเสนอซ้ำซ้</w:t>
      </w:r>
      <w:r>
        <w:rPr>
          <w:rFonts w:ascii="Angsana New" w:hAnsi="Angsana New"/>
          <w:sz w:val="30"/>
          <w:szCs w:val="30"/>
          <w:cs/>
        </w:rPr>
        <w:t>อนกับข้อมูลที่ได้รายงานไปแล้ว</w:t>
      </w:r>
      <w:r w:rsidR="001A5356">
        <w:rPr>
          <w:rFonts w:ascii="Angsana New" w:hAnsi="Angsana New" w:hint="cs"/>
          <w:sz w:val="30"/>
          <w:szCs w:val="30"/>
          <w:cs/>
        </w:rPr>
        <w:t xml:space="preserve"> </w:t>
      </w:r>
      <w:r w:rsidRPr="00094443">
        <w:rPr>
          <w:rFonts w:ascii="Angsana New" w:hAnsi="Angsana New"/>
          <w:sz w:val="30"/>
          <w:szCs w:val="30"/>
          <w:cs/>
        </w:rPr>
        <w:t>อย่างไรก็ตาม</w:t>
      </w:r>
      <w:r w:rsidR="001A5356">
        <w:rPr>
          <w:rFonts w:ascii="Angsana New" w:hAnsi="Angsana New" w:hint="cs"/>
          <w:sz w:val="30"/>
          <w:szCs w:val="30"/>
          <w:cs/>
        </w:rPr>
        <w:t xml:space="preserve"> </w:t>
      </w:r>
      <w:r w:rsidRPr="00094443">
        <w:rPr>
          <w:rFonts w:ascii="Angsana New" w:hAnsi="Angsana New"/>
          <w:sz w:val="30"/>
          <w:szCs w:val="30"/>
          <w:cs/>
        </w:rPr>
        <w:t>งบแสดงฐานะการเงิน</w:t>
      </w:r>
      <w:r w:rsidR="00CC2609">
        <w:rPr>
          <w:rFonts w:ascii="Angsana New" w:hAnsi="Angsana New" w:hint="cs"/>
          <w:sz w:val="30"/>
          <w:szCs w:val="30"/>
          <w:cs/>
        </w:rPr>
        <w:t xml:space="preserve"> </w:t>
      </w:r>
      <w:r w:rsidRPr="00094443">
        <w:rPr>
          <w:rFonts w:ascii="Angsana New" w:hAnsi="Angsana New"/>
          <w:sz w:val="30"/>
          <w:szCs w:val="30"/>
          <w:cs/>
        </w:rPr>
        <w:t>งบกำไรขาดทุนเบ็ดเสร็จ งบแสดงการเปลี่ยนแปลงส่วนของผู้ถือหุ้น</w:t>
      </w:r>
      <w:r w:rsidR="001A5356">
        <w:rPr>
          <w:rFonts w:ascii="Angsana New" w:hAnsi="Angsana New" w:hint="cs"/>
          <w:sz w:val="30"/>
          <w:szCs w:val="30"/>
          <w:cs/>
        </w:rPr>
        <w:t xml:space="preserve"> </w:t>
      </w:r>
      <w:r w:rsidRPr="00094443">
        <w:rPr>
          <w:rFonts w:ascii="Angsana New" w:hAnsi="Angsana New"/>
          <w:sz w:val="30"/>
          <w:szCs w:val="30"/>
          <w:cs/>
        </w:rPr>
        <w:t xml:space="preserve">และงบกระแสเงินสด </w:t>
      </w:r>
      <w:r w:rsidR="001A5356">
        <w:rPr>
          <w:rFonts w:ascii="Angsana New" w:hAnsi="Angsana New" w:hint="cs"/>
          <w:sz w:val="30"/>
          <w:szCs w:val="30"/>
          <w:cs/>
        </w:rPr>
        <w:t xml:space="preserve">      </w:t>
      </w:r>
      <w:r w:rsidR="001A15DB">
        <w:rPr>
          <w:rFonts w:ascii="Angsana New" w:hAnsi="Angsana New" w:hint="cs"/>
          <w:sz w:val="30"/>
          <w:szCs w:val="30"/>
          <w:cs/>
        </w:rPr>
        <w:t>ได้แสดงรายการ</w:t>
      </w:r>
      <w:r w:rsidRPr="00094443">
        <w:rPr>
          <w:rFonts w:ascii="Angsana New" w:hAnsi="Angsana New"/>
          <w:sz w:val="30"/>
          <w:szCs w:val="30"/>
          <w:cs/>
        </w:rPr>
        <w:t>เช่นเดียวกับงบการเงินประจำปี</w:t>
      </w:r>
      <w:r w:rsidR="00C7442D">
        <w:rPr>
          <w:rFonts w:ascii="Angsana New" w:hAnsi="Angsana New" w:hint="cs"/>
          <w:sz w:val="30"/>
          <w:szCs w:val="30"/>
          <w:cs/>
        </w:rPr>
        <w:t xml:space="preserve"> </w:t>
      </w:r>
      <w:r w:rsidRPr="00094443">
        <w:rPr>
          <w:rFonts w:ascii="Angsana New" w:hAnsi="Angsana New"/>
          <w:sz w:val="30"/>
          <w:szCs w:val="30"/>
          <w:cs/>
        </w:rPr>
        <w:t>ดังนั้นการใช้งบการเงินระหว่างกาลนี้ควรใช้ควบคู่ไปกับ</w:t>
      </w:r>
      <w:r w:rsidR="001A5356">
        <w:rPr>
          <w:rFonts w:ascii="Angsana New" w:hAnsi="Angsana New" w:hint="cs"/>
          <w:sz w:val="30"/>
          <w:szCs w:val="30"/>
          <w:cs/>
        </w:rPr>
        <w:t xml:space="preserve">      </w:t>
      </w:r>
      <w:r w:rsidRPr="00094443">
        <w:rPr>
          <w:rFonts w:ascii="Angsana New" w:hAnsi="Angsana New"/>
          <w:sz w:val="30"/>
          <w:szCs w:val="30"/>
          <w:cs/>
        </w:rPr>
        <w:t>งบการเงินประจำปีล่าสุด</w:t>
      </w:r>
    </w:p>
    <w:p w14:paraId="28495A84" w14:textId="528BE32B" w:rsidR="00A96515" w:rsidRDefault="009D11B6" w:rsidP="00822A5E">
      <w:pPr>
        <w:spacing w:after="120"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งบการเงิน</w:t>
      </w:r>
      <w:r w:rsidR="001A5356">
        <w:rPr>
          <w:rFonts w:ascii="Angsana New" w:hAnsi="Angsana New" w:hint="cs"/>
          <w:sz w:val="30"/>
          <w:szCs w:val="30"/>
          <w:cs/>
        </w:rPr>
        <w:t>ระหว่างกาล</w:t>
      </w:r>
      <w:r>
        <w:rPr>
          <w:rFonts w:ascii="Angsana New" w:hAnsi="Angsana New" w:hint="cs"/>
          <w:sz w:val="30"/>
          <w:szCs w:val="30"/>
          <w:cs/>
        </w:rPr>
        <w:t>ของบริษัทฯ</w:t>
      </w:r>
      <w:r w:rsidR="00A96515" w:rsidRPr="00DA369A">
        <w:rPr>
          <w:rFonts w:ascii="Angsana New" w:hAnsi="Angsana New" w:hint="cs"/>
          <w:sz w:val="30"/>
          <w:szCs w:val="30"/>
          <w:cs/>
        </w:rPr>
        <w:t xml:space="preserve"> จัดทำขึ้นโดยใช้เกณฑ์ราคาทุนเดิมในการวัดมูลค่าขององค์ประกอบของรายการในงบการเงิน ยกเว้นรายการที่เปิดเผยไว้ในนโยบายบัญชีที่เกี่ยวข้อง</w:t>
      </w:r>
    </w:p>
    <w:p w14:paraId="3D806E8A" w14:textId="031D86D1" w:rsidR="003207B4" w:rsidRDefault="003207B4" w:rsidP="00822A5E">
      <w:pPr>
        <w:spacing w:after="120"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</w:p>
    <w:p w14:paraId="1EC9BBDF" w14:textId="3C39197B" w:rsidR="003207B4" w:rsidRDefault="003207B4" w:rsidP="00822A5E">
      <w:pPr>
        <w:spacing w:after="120"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</w:p>
    <w:p w14:paraId="28495A88" w14:textId="4D8B45B9" w:rsidR="000D13CC" w:rsidRPr="004B4B94" w:rsidRDefault="000D13CC">
      <w:pPr>
        <w:pStyle w:val="ListParagraph"/>
        <w:numPr>
          <w:ilvl w:val="0"/>
          <w:numId w:val="12"/>
        </w:numPr>
        <w:tabs>
          <w:tab w:val="left" w:pos="540"/>
        </w:tabs>
        <w:ind w:hanging="180"/>
        <w:outlineLvl w:val="0"/>
        <w:rPr>
          <w:rFonts w:ascii="Angsana New" w:hAnsi="Angsana New"/>
          <w:sz w:val="30"/>
          <w:szCs w:val="30"/>
          <w:cs/>
        </w:rPr>
      </w:pPr>
      <w:r w:rsidRPr="004B4B94">
        <w:rPr>
          <w:rFonts w:ascii="Angsana New" w:hAnsi="Angsana New"/>
          <w:sz w:val="30"/>
          <w:szCs w:val="30"/>
          <w:cs/>
        </w:rPr>
        <w:lastRenderedPageBreak/>
        <w:t>มาตรฐานการรายงานทาง</w:t>
      </w:r>
      <w:r w:rsidR="00C7442D" w:rsidRPr="004B4B94">
        <w:rPr>
          <w:rFonts w:ascii="Angsana New" w:hAnsi="Angsana New"/>
          <w:sz w:val="30"/>
          <w:szCs w:val="30"/>
          <w:cs/>
        </w:rPr>
        <w:t>การเงิน</w:t>
      </w:r>
      <w:r w:rsidR="001F4BCF" w:rsidRPr="004B4B94">
        <w:rPr>
          <w:rFonts w:ascii="Angsana New" w:hAnsi="Angsana New" w:hint="cs"/>
          <w:sz w:val="30"/>
          <w:szCs w:val="30"/>
          <w:cs/>
        </w:rPr>
        <w:t>ใหม่</w:t>
      </w:r>
      <w:r w:rsidR="00C7442D" w:rsidRPr="004B4B94">
        <w:rPr>
          <w:rFonts w:ascii="Angsana New" w:hAnsi="Angsana New"/>
          <w:sz w:val="30"/>
          <w:szCs w:val="30"/>
          <w:cs/>
        </w:rPr>
        <w:t>ที่เริ่มมีผลบังคับใช้ในงวด</w:t>
      </w:r>
      <w:r w:rsidRPr="004B4B94">
        <w:rPr>
          <w:rFonts w:ascii="Angsana New" w:hAnsi="Angsana New"/>
          <w:sz w:val="30"/>
          <w:szCs w:val="30"/>
          <w:cs/>
        </w:rPr>
        <w:t>ปัจจุบัน</w:t>
      </w:r>
    </w:p>
    <w:p w14:paraId="28495A89" w14:textId="438375F0" w:rsidR="008C7F6C" w:rsidRPr="008C7F6C" w:rsidRDefault="003207B4" w:rsidP="008C7F6C">
      <w:pPr>
        <w:spacing w:after="120"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  <w:r w:rsidRPr="003207B4">
        <w:rPr>
          <w:rFonts w:ascii="Angsana New" w:hAnsi="Angsana New"/>
          <w:sz w:val="30"/>
          <w:szCs w:val="30"/>
          <w:cs/>
        </w:rPr>
        <w:t>ในระหว่างงวด  บริษัทฯ ได้นำมาตรฐานการรายงานทางการเงิน</w:t>
      </w:r>
      <w:r w:rsidR="00C40A5E">
        <w:rPr>
          <w:rFonts w:ascii="Angsana New" w:hAnsi="Angsana New" w:hint="cs"/>
          <w:sz w:val="30"/>
          <w:szCs w:val="30"/>
          <w:cs/>
        </w:rPr>
        <w:t>และการตีความ</w:t>
      </w:r>
      <w:r w:rsidR="008823AE">
        <w:rPr>
          <w:rFonts w:ascii="Angsana New" w:hAnsi="Angsana New" w:hint="cs"/>
          <w:sz w:val="30"/>
          <w:szCs w:val="30"/>
          <w:cs/>
          <w:lang w:val="en-US"/>
        </w:rPr>
        <w:t>มาตรฐานรายงานทางการเงิน</w:t>
      </w:r>
      <w:r w:rsidRPr="003207B4">
        <w:rPr>
          <w:rFonts w:ascii="Angsana New" w:hAnsi="Angsana New"/>
          <w:sz w:val="30"/>
          <w:szCs w:val="30"/>
          <w:cs/>
        </w:rPr>
        <w:t>ฉบับปรับปรุงจำนวนหลายฉบับ ซึ่งมีผลบังคับใช้</w:t>
      </w:r>
      <w:r w:rsidR="008C7F6C" w:rsidRPr="008C7F6C">
        <w:rPr>
          <w:rFonts w:ascii="Angsana New" w:hAnsi="Angsana New"/>
          <w:sz w:val="30"/>
          <w:szCs w:val="30"/>
          <w:cs/>
        </w:rPr>
        <w:t xml:space="preserve"> </w:t>
      </w:r>
      <w:r w:rsidRPr="003207B4">
        <w:rPr>
          <w:rFonts w:ascii="Angsana New" w:hAnsi="Angsana New"/>
          <w:sz w:val="30"/>
          <w:szCs w:val="30"/>
          <w:cs/>
        </w:rPr>
        <w:t>สำหรับงบการเงินที่มีรอบระยะเวลาบัญชี</w:t>
      </w:r>
      <w:r w:rsidR="00EB5E36">
        <w:rPr>
          <w:rFonts w:ascii="Angsana New" w:hAnsi="Angsana New" w:hint="cs"/>
          <w:sz w:val="30"/>
          <w:szCs w:val="30"/>
          <w:cs/>
        </w:rPr>
        <w:t>ที่</w:t>
      </w:r>
      <w:r w:rsidRPr="003207B4">
        <w:rPr>
          <w:rFonts w:ascii="Angsana New" w:hAnsi="Angsana New"/>
          <w:sz w:val="30"/>
          <w:szCs w:val="30"/>
          <w:cs/>
        </w:rPr>
        <w:t xml:space="preserve">เริ่มในหรือหลังวันที่ </w:t>
      </w:r>
      <w:r w:rsidR="00F51C1F">
        <w:rPr>
          <w:rFonts w:ascii="Angsana New" w:hAnsi="Angsana New"/>
          <w:sz w:val="30"/>
          <w:szCs w:val="30"/>
        </w:rPr>
        <w:t>1</w:t>
      </w:r>
      <w:r w:rsidRPr="003207B4">
        <w:rPr>
          <w:rFonts w:ascii="Angsana New" w:hAnsi="Angsana New"/>
          <w:sz w:val="30"/>
          <w:szCs w:val="30"/>
          <w:cs/>
        </w:rPr>
        <w:t xml:space="preserve"> มกราคม </w:t>
      </w:r>
      <w:r w:rsidR="00F51C1F">
        <w:rPr>
          <w:rFonts w:ascii="Angsana New" w:hAnsi="Angsana New"/>
          <w:sz w:val="30"/>
          <w:szCs w:val="30"/>
        </w:rPr>
        <w:t>2565</w:t>
      </w:r>
      <w:r w:rsidRPr="003207B4">
        <w:rPr>
          <w:rFonts w:ascii="Angsana New" w:hAnsi="Angsana New"/>
          <w:sz w:val="30"/>
          <w:szCs w:val="30"/>
          <w:cs/>
        </w:rPr>
        <w:t xml:space="preserve"> มาถือปฏิบัติ มาตรฐานการรายงานทางการเงิน</w:t>
      </w:r>
      <w:r w:rsidR="00413A5D">
        <w:rPr>
          <w:rFonts w:ascii="Angsana New" w:hAnsi="Angsana New" w:hint="cs"/>
          <w:sz w:val="30"/>
          <w:szCs w:val="30"/>
          <w:cs/>
        </w:rPr>
        <w:t>ดังกล่าว</w:t>
      </w:r>
      <w:r w:rsidRPr="003207B4">
        <w:rPr>
          <w:rFonts w:ascii="Angsana New" w:hAnsi="Angsana New"/>
          <w:sz w:val="30"/>
          <w:szCs w:val="30"/>
          <w:cs/>
        </w:rPr>
        <w:t>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</w:t>
      </w:r>
      <w:r w:rsidR="00045ABE">
        <w:rPr>
          <w:rFonts w:ascii="Angsana New" w:hAnsi="Angsana New" w:hint="cs"/>
          <w:sz w:val="30"/>
          <w:szCs w:val="30"/>
          <w:cs/>
        </w:rPr>
        <w:t xml:space="preserve"> </w:t>
      </w:r>
      <w:r w:rsidR="00A01AFF">
        <w:rPr>
          <w:rFonts w:ascii="Angsana New" w:hAnsi="Angsana New" w:hint="cs"/>
          <w:sz w:val="30"/>
          <w:szCs w:val="30"/>
          <w:cs/>
        </w:rPr>
        <w:t>รวมถึง</w:t>
      </w:r>
      <w:r w:rsidRPr="003207B4">
        <w:rPr>
          <w:rFonts w:ascii="Angsana New" w:hAnsi="Angsana New"/>
          <w:sz w:val="30"/>
          <w:szCs w:val="30"/>
          <w:cs/>
        </w:rPr>
        <w:t>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</w:p>
    <w:p w14:paraId="28495A8A" w14:textId="2BA2F282" w:rsidR="000D13CC" w:rsidRDefault="003207B4" w:rsidP="008C7F6C">
      <w:pPr>
        <w:spacing w:after="120" w:line="240" w:lineRule="atLeast"/>
        <w:ind w:left="900"/>
        <w:jc w:val="thaiDistribute"/>
        <w:rPr>
          <w:rFonts w:ascii="Angsana New" w:hAnsi="Angsana New"/>
          <w:sz w:val="30"/>
          <w:szCs w:val="30"/>
          <w:cs/>
        </w:rPr>
      </w:pPr>
      <w:r w:rsidRPr="003207B4">
        <w:rPr>
          <w:rFonts w:ascii="Angsana New" w:hAnsi="Angsana New"/>
          <w:sz w:val="30"/>
          <w:szCs w:val="30"/>
          <w:cs/>
        </w:rPr>
        <w:t>การนำมาตรฐานการรายงานทางการเงินมาถือปฏิบัติไม่มีผลกระทบอย่างเป็นสาระสำคัญต่องบการเงิน</w:t>
      </w:r>
      <w:r w:rsidR="00FC0395">
        <w:rPr>
          <w:rFonts w:ascii="Angsana New" w:hAnsi="Angsana New" w:hint="cs"/>
          <w:sz w:val="30"/>
          <w:szCs w:val="30"/>
          <w:cs/>
        </w:rPr>
        <w:t>ของบริษัท</w:t>
      </w:r>
      <w:r w:rsidR="00975FCB">
        <w:rPr>
          <w:rFonts w:ascii="Angsana New" w:hAnsi="Angsana New" w:hint="cs"/>
          <w:sz w:val="30"/>
          <w:szCs w:val="30"/>
          <w:cs/>
        </w:rPr>
        <w:t>ฯ</w:t>
      </w:r>
    </w:p>
    <w:p w14:paraId="28495A8B" w14:textId="2C02AF6F" w:rsidR="00851FDF" w:rsidRPr="004B4B94" w:rsidRDefault="00FF7157" w:rsidP="00F31D23">
      <w:pPr>
        <w:pStyle w:val="ListParagraph"/>
        <w:numPr>
          <w:ilvl w:val="0"/>
          <w:numId w:val="12"/>
        </w:numPr>
        <w:tabs>
          <w:tab w:val="clear" w:pos="680"/>
          <w:tab w:val="left" w:pos="540"/>
        </w:tabs>
        <w:ind w:left="900"/>
        <w:jc w:val="thaiDistribute"/>
        <w:outlineLvl w:val="0"/>
        <w:rPr>
          <w:rFonts w:ascii="Angsana New" w:hAnsi="Angsana New"/>
          <w:sz w:val="30"/>
          <w:szCs w:val="30"/>
        </w:rPr>
      </w:pPr>
      <w:r w:rsidRPr="004B4B94">
        <w:rPr>
          <w:rFonts w:ascii="Angsana New" w:hAnsi="Angsana New"/>
          <w:sz w:val="30"/>
          <w:szCs w:val="30"/>
          <w:cs/>
        </w:rPr>
        <w:t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</w:t>
      </w:r>
      <w:r w:rsidRPr="004B4B94">
        <w:rPr>
          <w:rFonts w:ascii="Angsana New" w:hAnsi="Angsana New" w:hint="cs"/>
          <w:sz w:val="30"/>
          <w:szCs w:val="30"/>
          <w:cs/>
        </w:rPr>
        <w:t xml:space="preserve"> </w:t>
      </w:r>
      <w:r w:rsidR="00CD3DBB">
        <w:rPr>
          <w:rFonts w:ascii="Angsana New" w:hAnsi="Angsana New"/>
          <w:sz w:val="30"/>
          <w:szCs w:val="30"/>
        </w:rPr>
        <w:t>1</w:t>
      </w:r>
      <w:r w:rsidRPr="004B4B94">
        <w:rPr>
          <w:rFonts w:ascii="Angsana New" w:hAnsi="Angsana New"/>
          <w:sz w:val="30"/>
          <w:szCs w:val="30"/>
          <w:cs/>
        </w:rPr>
        <w:t xml:space="preserve"> มกราคม </w:t>
      </w:r>
      <w:r w:rsidR="00CD3DBB">
        <w:rPr>
          <w:rFonts w:ascii="Angsana New" w:hAnsi="Angsana New"/>
          <w:sz w:val="30"/>
          <w:szCs w:val="30"/>
        </w:rPr>
        <w:t>2566</w:t>
      </w:r>
    </w:p>
    <w:p w14:paraId="6FD01E98" w14:textId="6B0B873D" w:rsidR="00FF7157" w:rsidRDefault="00FF7157" w:rsidP="00822A5E">
      <w:pPr>
        <w:spacing w:after="120"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  <w:r w:rsidRPr="00FF7157">
        <w:rPr>
          <w:rFonts w:ascii="Angsana New" w:hAnsi="Angsana New"/>
          <w:sz w:val="30"/>
          <w:szCs w:val="30"/>
          <w:cs/>
        </w:rPr>
        <w:t>สภาวิชาชีพบัญชีได้</w:t>
      </w:r>
      <w:r w:rsidR="00DF14A8">
        <w:rPr>
          <w:rFonts w:ascii="Angsana New" w:hAnsi="Angsana New" w:hint="cs"/>
          <w:sz w:val="30"/>
          <w:szCs w:val="30"/>
          <w:cs/>
        </w:rPr>
        <w:t>ประกาศใช้</w:t>
      </w:r>
      <w:r w:rsidRPr="00FF7157">
        <w:rPr>
          <w:rFonts w:ascii="Angsana New" w:hAnsi="Angsana New"/>
          <w:sz w:val="30"/>
          <w:szCs w:val="30"/>
          <w:cs/>
        </w:rPr>
        <w:t>มาตรฐาน</w:t>
      </w:r>
      <w:r w:rsidR="00CB7BB4">
        <w:rPr>
          <w:rFonts w:ascii="Angsana New" w:hAnsi="Angsana New" w:hint="cs"/>
          <w:sz w:val="30"/>
          <w:szCs w:val="30"/>
          <w:cs/>
        </w:rPr>
        <w:t>การ</w:t>
      </w:r>
      <w:r w:rsidRPr="00FF7157">
        <w:rPr>
          <w:rFonts w:ascii="Angsana New" w:hAnsi="Angsana New"/>
          <w:sz w:val="30"/>
          <w:szCs w:val="30"/>
          <w:cs/>
        </w:rPr>
        <w:t xml:space="preserve">รายงานทางการเงินฉบับปรับปรุงหลายฉบับ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6377E7">
        <w:rPr>
          <w:rFonts w:ascii="Angsana New" w:hAnsi="Angsana New"/>
          <w:sz w:val="30"/>
          <w:szCs w:val="30"/>
        </w:rPr>
        <w:t>1</w:t>
      </w:r>
      <w:r w:rsidRPr="00FF7157">
        <w:rPr>
          <w:rFonts w:ascii="Angsana New" w:hAnsi="Angsana New"/>
          <w:sz w:val="30"/>
          <w:szCs w:val="30"/>
          <w:cs/>
        </w:rPr>
        <w:t xml:space="preserve"> มกราคม </w:t>
      </w:r>
      <w:r w:rsidR="006377E7">
        <w:rPr>
          <w:rFonts w:ascii="Angsana New" w:hAnsi="Angsana New"/>
          <w:sz w:val="30"/>
          <w:szCs w:val="30"/>
        </w:rPr>
        <w:t>2566</w:t>
      </w:r>
      <w:r w:rsidRPr="00FF7157">
        <w:rPr>
          <w:rFonts w:ascii="Angsana New" w:hAnsi="Angsana New"/>
          <w:sz w:val="30"/>
          <w:szCs w:val="30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</w:t>
      </w:r>
      <w:r w:rsidR="0011112B">
        <w:rPr>
          <w:rFonts w:ascii="Angsana New" w:hAnsi="Angsana New" w:hint="cs"/>
          <w:sz w:val="30"/>
          <w:szCs w:val="30"/>
          <w:cs/>
        </w:rPr>
        <w:t xml:space="preserve">อย่างไรก็ตามมาตรฐานบัญชีที่ฝ่ายบริหารพิจารณาเบื้องต้นว่ามีผลกระทบต่อ </w:t>
      </w:r>
      <w:r w:rsidR="00B352C2" w:rsidRPr="00B352C2">
        <w:rPr>
          <w:rFonts w:ascii="Angsana New" w:hAnsi="Angsana New"/>
          <w:sz w:val="30"/>
          <w:szCs w:val="30"/>
          <w:cs/>
        </w:rPr>
        <w:t>บริษัท</w:t>
      </w:r>
      <w:r w:rsidR="0066694F">
        <w:rPr>
          <w:rFonts w:ascii="Angsana New" w:hAnsi="Angsana New" w:hint="cs"/>
          <w:sz w:val="30"/>
          <w:szCs w:val="30"/>
          <w:cs/>
        </w:rPr>
        <w:t>ฯ</w:t>
      </w:r>
      <w:r w:rsidR="0011112B">
        <w:rPr>
          <w:rFonts w:ascii="Angsana New" w:hAnsi="Angsana New" w:hint="cs"/>
          <w:sz w:val="30"/>
          <w:szCs w:val="30"/>
          <w:cs/>
        </w:rPr>
        <w:t xml:space="preserve"> </w:t>
      </w:r>
      <w:r w:rsidR="00B352C2" w:rsidRPr="00B352C2">
        <w:rPr>
          <w:rFonts w:ascii="Angsana New" w:hAnsi="Angsana New"/>
          <w:sz w:val="30"/>
          <w:szCs w:val="30"/>
          <w:cs/>
        </w:rPr>
        <w:t>ได้แก่</w:t>
      </w:r>
    </w:p>
    <w:p w14:paraId="21DF1F3E" w14:textId="73293394" w:rsidR="009111DD" w:rsidRPr="009111DD" w:rsidRDefault="009111DD" w:rsidP="00822A5E">
      <w:pPr>
        <w:spacing w:after="120" w:line="240" w:lineRule="atLeast"/>
        <w:ind w:left="900"/>
        <w:jc w:val="thaiDistribute"/>
        <w:rPr>
          <w:rFonts w:ascii="Angsana New" w:hAnsi="Angsana New"/>
          <w:sz w:val="30"/>
          <w:szCs w:val="30"/>
          <w:cs/>
          <w:lang w:val="en-US"/>
        </w:rPr>
      </w:pPr>
      <w:r>
        <w:rPr>
          <w:rFonts w:ascii="Angsana New" w:hAnsi="Angsana New" w:hint="cs"/>
          <w:sz w:val="30"/>
          <w:szCs w:val="30"/>
          <w:cs/>
        </w:rPr>
        <w:t xml:space="preserve">มาตรฐานการบัญชีฉบับที่ </w:t>
      </w:r>
      <w:r>
        <w:rPr>
          <w:rFonts w:ascii="Angsana New" w:hAnsi="Angsana New"/>
          <w:sz w:val="30"/>
          <w:szCs w:val="30"/>
          <w:lang w:val="en-US"/>
        </w:rPr>
        <w:t xml:space="preserve">37 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ประมาณการหนี้สิน </w:t>
      </w:r>
      <w:r w:rsidR="001F5AEA">
        <w:rPr>
          <w:rFonts w:ascii="Angsana New" w:hAnsi="Angsana New" w:hint="cs"/>
          <w:sz w:val="30"/>
          <w:szCs w:val="30"/>
          <w:cs/>
          <w:lang w:val="en-US"/>
        </w:rPr>
        <w:t>หนี้สินที่อาจเกิดขึ้น และสินทรัพย์ที่อาจเกิดขึ้น (ฉบับปรับปรุง) โดยกำหนดต้นทุนการทำให้เสร็จสิ้น</w:t>
      </w:r>
      <w:r w:rsidR="00157B1B">
        <w:rPr>
          <w:rFonts w:ascii="Angsana New" w:hAnsi="Angsana New" w:hint="cs"/>
          <w:sz w:val="30"/>
          <w:szCs w:val="30"/>
          <w:cs/>
          <w:lang w:val="en-US"/>
        </w:rPr>
        <w:t xml:space="preserve"> มีรายการใดบ้างที่ต้องนำเข้ามารวมเป็นส่วนหนึ่งในการพิจารณาว่าสัญญานั้นเป็นสัญญาที่สร้างภาระ</w:t>
      </w:r>
    </w:p>
    <w:p w14:paraId="70111173" w14:textId="2DBDF944" w:rsidR="00FF7157" w:rsidRDefault="0066694F" w:rsidP="00822A5E">
      <w:pPr>
        <w:spacing w:after="120"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อย่างไรก็ตาม</w:t>
      </w:r>
      <w:r w:rsidR="00FF7157" w:rsidRPr="00FF7157">
        <w:rPr>
          <w:rFonts w:ascii="Angsana New" w:hAnsi="Angsana New"/>
          <w:sz w:val="30"/>
          <w:szCs w:val="30"/>
          <w:cs/>
        </w:rPr>
        <w:t xml:space="preserve">ฝ่ายบริหารของบริษัทฯ </w:t>
      </w:r>
      <w:r w:rsidR="0011600F">
        <w:rPr>
          <w:rFonts w:ascii="Angsana New" w:hAnsi="Angsana New" w:hint="cs"/>
          <w:sz w:val="30"/>
          <w:szCs w:val="30"/>
          <w:cs/>
        </w:rPr>
        <w:t>อยู่ระหว่างการประเมินแนวทาง</w:t>
      </w:r>
      <w:r w:rsidR="00596575">
        <w:rPr>
          <w:rFonts w:ascii="Angsana New" w:hAnsi="Angsana New" w:hint="cs"/>
          <w:sz w:val="30"/>
          <w:szCs w:val="30"/>
          <w:cs/>
        </w:rPr>
        <w:t>การดำเนินการและพิจารณาผลกระทบที่อาจมีต่องบการเงินในปีที่เริ่มนำมาตรฐานการรายงานทางการเงินดังกล่าวมาถือป</w:t>
      </w:r>
      <w:r w:rsidR="00295CCB">
        <w:rPr>
          <w:rFonts w:ascii="Angsana New" w:hAnsi="Angsana New" w:hint="cs"/>
          <w:sz w:val="30"/>
          <w:szCs w:val="30"/>
          <w:cs/>
        </w:rPr>
        <w:t>ฏิ</w:t>
      </w:r>
      <w:r w:rsidR="00596575">
        <w:rPr>
          <w:rFonts w:ascii="Angsana New" w:hAnsi="Angsana New" w:hint="cs"/>
          <w:sz w:val="30"/>
          <w:szCs w:val="30"/>
          <w:cs/>
        </w:rPr>
        <w:t>บัติ</w:t>
      </w:r>
    </w:p>
    <w:p w14:paraId="28495A93" w14:textId="0950F770" w:rsidR="006E17AF" w:rsidRPr="00B0205E" w:rsidRDefault="00945202">
      <w:pPr>
        <w:numPr>
          <w:ilvl w:val="0"/>
          <w:numId w:val="5"/>
        </w:numPr>
        <w:tabs>
          <w:tab w:val="left" w:pos="513"/>
          <w:tab w:val="decimal" w:pos="7920"/>
        </w:tabs>
        <w:spacing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สรุป</w:t>
      </w:r>
      <w:r w:rsidR="00B0205E" w:rsidRPr="00B0205E">
        <w:rPr>
          <w:rFonts w:ascii="Angsana New" w:hAnsi="Angsana New"/>
          <w:b/>
          <w:bCs/>
          <w:sz w:val="30"/>
          <w:szCs w:val="30"/>
          <w:cs/>
        </w:rPr>
        <w:t>นโยบายการบัญชีที่สำคัญ</w:t>
      </w:r>
    </w:p>
    <w:p w14:paraId="28495A94" w14:textId="067A23FB" w:rsidR="00F15D2D" w:rsidRDefault="00945202" w:rsidP="00D35F36">
      <w:pPr>
        <w:spacing w:after="240"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945202">
        <w:rPr>
          <w:rFonts w:ascii="Angsana New" w:hAnsi="Angsana New"/>
          <w:sz w:val="30"/>
          <w:szCs w:val="30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</w:t>
      </w:r>
      <w:r w:rsidR="006A43E1">
        <w:rPr>
          <w:rFonts w:ascii="Angsana New" w:hAnsi="Angsana New"/>
          <w:sz w:val="30"/>
          <w:szCs w:val="30"/>
        </w:rPr>
        <w:br/>
      </w:r>
      <w:r w:rsidRPr="00945202">
        <w:rPr>
          <w:rFonts w:ascii="Angsana New" w:hAnsi="Angsana New"/>
          <w:sz w:val="30"/>
          <w:szCs w:val="30"/>
          <w:cs/>
        </w:rPr>
        <w:t xml:space="preserve">สำหรับปีสิ้นสุดวันที่ </w:t>
      </w:r>
      <w:r w:rsidR="00140DD9">
        <w:rPr>
          <w:rFonts w:ascii="Angsana New" w:hAnsi="Angsana New"/>
          <w:sz w:val="30"/>
          <w:szCs w:val="30"/>
        </w:rPr>
        <w:t>31</w:t>
      </w:r>
      <w:r w:rsidRPr="00945202">
        <w:rPr>
          <w:rFonts w:ascii="Angsana New" w:hAnsi="Angsana New"/>
          <w:sz w:val="30"/>
          <w:szCs w:val="30"/>
          <w:cs/>
        </w:rPr>
        <w:t xml:space="preserve"> ธันวาคม </w:t>
      </w:r>
      <w:r w:rsidR="00140DD9">
        <w:rPr>
          <w:rFonts w:ascii="Angsana New" w:hAnsi="Angsana New"/>
          <w:sz w:val="30"/>
          <w:szCs w:val="30"/>
        </w:rPr>
        <w:t>2564</w:t>
      </w:r>
    </w:p>
    <w:p w14:paraId="5CD666EC" w14:textId="283763D9" w:rsidR="00A611C0" w:rsidRDefault="00A611C0" w:rsidP="00D35F36">
      <w:pPr>
        <w:spacing w:after="240"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FFE35D3" w14:textId="0663D020" w:rsidR="00A611C0" w:rsidRDefault="00A611C0" w:rsidP="00D35F36">
      <w:pPr>
        <w:spacing w:after="240"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E340177" w14:textId="6C2901A7" w:rsidR="00A611C0" w:rsidRDefault="00A611C0" w:rsidP="00D35F36">
      <w:pPr>
        <w:spacing w:after="240"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C31522F" w14:textId="0B2AD248" w:rsidR="00A611C0" w:rsidRDefault="00A611C0" w:rsidP="00D35F36">
      <w:pPr>
        <w:spacing w:after="240"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4D1DBB7" w14:textId="01E6C0DE" w:rsidR="00A611C0" w:rsidRDefault="00A611C0" w:rsidP="00D35F36">
      <w:pPr>
        <w:spacing w:after="240"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C81BFC5" w14:textId="68A6A81B" w:rsidR="00A611C0" w:rsidRDefault="00A611C0" w:rsidP="00D35F36">
      <w:pPr>
        <w:spacing w:after="240"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C8C05D7" w14:textId="77777777" w:rsidR="00A611C0" w:rsidRPr="007E533D" w:rsidRDefault="00A611C0" w:rsidP="00D35F36">
      <w:pPr>
        <w:spacing w:after="24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</w:p>
    <w:p w14:paraId="28495A95" w14:textId="2B2E78CF" w:rsidR="00F15D2D" w:rsidRPr="006A43E1" w:rsidRDefault="006A43E1">
      <w:pPr>
        <w:numPr>
          <w:ilvl w:val="0"/>
          <w:numId w:val="5"/>
        </w:numPr>
        <w:tabs>
          <w:tab w:val="left" w:pos="513"/>
          <w:tab w:val="decimal" w:pos="7920"/>
        </w:tabs>
        <w:spacing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6A43E1">
        <w:rPr>
          <w:rFonts w:ascii="Angsana New" w:hAnsi="Angsana New"/>
          <w:b/>
          <w:bCs/>
          <w:sz w:val="30"/>
          <w:szCs w:val="30"/>
          <w:cs/>
        </w:rPr>
        <w:lastRenderedPageBreak/>
        <w:t>รายการธุรกิจกับบุคคลและกิจการที่เกี่ยวข้องกัน</w:t>
      </w:r>
    </w:p>
    <w:p w14:paraId="10B0A765" w14:textId="30567845" w:rsidR="00945202" w:rsidRPr="004B4B94" w:rsidRDefault="00ED2245" w:rsidP="00F15D2D">
      <w:pPr>
        <w:spacing w:before="120" w:after="120"/>
        <w:ind w:left="540"/>
        <w:jc w:val="thaiDistribute"/>
        <w:rPr>
          <w:rFonts w:ascii="Angsana New" w:hAnsi="Angsana New"/>
          <w:color w:val="000000" w:themeColor="text1"/>
          <w:sz w:val="30"/>
          <w:szCs w:val="30"/>
        </w:rPr>
      </w:pPr>
      <w:r w:rsidRPr="00ED2245">
        <w:rPr>
          <w:rFonts w:ascii="Angsana New" w:hAnsi="Angsana New"/>
          <w:color w:val="000000" w:themeColor="text1"/>
          <w:sz w:val="30"/>
          <w:szCs w:val="30"/>
          <w:cs/>
        </w:rPr>
        <w:t>ในระหว่างงวด บริษัทฯ</w:t>
      </w:r>
      <w:r w:rsidR="00CB7BB4"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 </w:t>
      </w:r>
      <w:r w:rsidRPr="00ED2245">
        <w:rPr>
          <w:rFonts w:ascii="Angsana New" w:hAnsi="Angsana New"/>
          <w:color w:val="000000" w:themeColor="text1"/>
          <w:sz w:val="30"/>
          <w:szCs w:val="30"/>
          <w:cs/>
        </w:rPr>
        <w:t>มีรายการธุรกิจที่สำคัญกับบุคคลหรือกิจการที่เกี่ยวข้องกัน</w:t>
      </w:r>
      <w:r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 w:rsidRPr="00ED2245">
        <w:rPr>
          <w:rFonts w:ascii="Angsana New" w:hAnsi="Angsana New"/>
          <w:color w:val="000000" w:themeColor="text1"/>
          <w:sz w:val="30"/>
          <w:szCs w:val="30"/>
          <w:cs/>
        </w:rPr>
        <w:t>รายการธุรกิจดังกล่าวเป็น</w:t>
      </w:r>
      <w:r w:rsidR="00CB7BB4"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       </w:t>
      </w:r>
      <w:r w:rsidRPr="00ED2245">
        <w:rPr>
          <w:rFonts w:ascii="Angsana New" w:hAnsi="Angsana New"/>
          <w:color w:val="000000" w:themeColor="text1"/>
          <w:sz w:val="30"/>
          <w:szCs w:val="30"/>
          <w:cs/>
        </w:rPr>
        <w:t>ไปตามเงื่อนไขและเกณฑ์ตามที่ตกลงกันระหว่างบริษัทฯ และบุคคลหรือกิจการที่เกี่ยวข้องกันเหล่านั้น</w:t>
      </w:r>
      <w:r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 w:rsidRPr="00ED2245">
        <w:rPr>
          <w:rFonts w:ascii="Angsana New" w:hAnsi="Angsana New"/>
          <w:color w:val="000000" w:themeColor="text1"/>
          <w:sz w:val="30"/>
          <w:szCs w:val="30"/>
          <w:cs/>
        </w:rPr>
        <w:t>ซึ่งเป็น</w:t>
      </w:r>
      <w:r w:rsidR="00CB7BB4"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     </w:t>
      </w:r>
      <w:r w:rsidRPr="00ED2245">
        <w:rPr>
          <w:rFonts w:ascii="Angsana New" w:hAnsi="Angsana New"/>
          <w:color w:val="000000" w:themeColor="text1"/>
          <w:sz w:val="30"/>
          <w:szCs w:val="30"/>
          <w:cs/>
        </w:rPr>
        <w:t>ไป</w:t>
      </w:r>
      <w:r w:rsidRPr="004B4B94">
        <w:rPr>
          <w:rFonts w:ascii="Angsana New" w:hAnsi="Angsana New"/>
          <w:color w:val="000000" w:themeColor="text1"/>
          <w:sz w:val="30"/>
          <w:szCs w:val="30"/>
          <w:cs/>
        </w:rPr>
        <w:t>ตามปกติธุรกิจโดยสามารถสรุปได้ดังนี้</w:t>
      </w:r>
    </w:p>
    <w:p w14:paraId="08AE1202" w14:textId="3A0423FC" w:rsidR="004B4B94" w:rsidRPr="00F353AD" w:rsidRDefault="004B4B94">
      <w:pPr>
        <w:pStyle w:val="ListParagraph"/>
        <w:numPr>
          <w:ilvl w:val="1"/>
          <w:numId w:val="11"/>
        </w:numPr>
        <w:tabs>
          <w:tab w:val="left" w:pos="540"/>
        </w:tabs>
        <w:ind w:hanging="180"/>
        <w:outlineLvl w:val="0"/>
        <w:rPr>
          <w:rFonts w:ascii="Angsana New" w:hAnsi="Angsana New"/>
          <w:sz w:val="30"/>
          <w:szCs w:val="30"/>
        </w:rPr>
      </w:pPr>
      <w:r w:rsidRPr="00F353AD">
        <w:rPr>
          <w:rFonts w:ascii="Angsana New" w:hAnsi="Angsana New"/>
          <w:sz w:val="30"/>
          <w:szCs w:val="30"/>
          <w:cs/>
        </w:rPr>
        <w:t>ลักษณะความสัมพันธ์และนโยบายในการกำหนดราคาระหว่างบุคคลและกิจการที่เกี่ยวข้องกันมีดังนี้</w:t>
      </w:r>
    </w:p>
    <w:tbl>
      <w:tblPr>
        <w:tblW w:w="10596" w:type="dxa"/>
        <w:tblInd w:w="-318" w:type="dxa"/>
        <w:tblLook w:val="04A0" w:firstRow="1" w:lastRow="0" w:firstColumn="1" w:lastColumn="0" w:noHBand="0" w:noVBand="1"/>
      </w:tblPr>
      <w:tblGrid>
        <w:gridCol w:w="391"/>
        <w:gridCol w:w="2915"/>
        <w:gridCol w:w="2610"/>
        <w:gridCol w:w="2160"/>
        <w:gridCol w:w="2520"/>
      </w:tblGrid>
      <w:tr w:rsidR="00A611C0" w:rsidRPr="00494247" w14:paraId="0645F2CF" w14:textId="77777777" w:rsidTr="00F65FC8">
        <w:tc>
          <w:tcPr>
            <w:tcW w:w="3306" w:type="dxa"/>
            <w:gridSpan w:val="2"/>
            <w:shd w:val="clear" w:color="auto" w:fill="auto"/>
          </w:tcPr>
          <w:p w14:paraId="60627318" w14:textId="77777777" w:rsidR="00A611C0" w:rsidRPr="00494247" w:rsidRDefault="00A611C0" w:rsidP="00413A0C">
            <w:pPr>
              <w:spacing w:line="400" w:lineRule="exact"/>
              <w:ind w:right="-45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กิจการและบุคคลที่เกี่ยวข้องกัน</w:t>
            </w:r>
          </w:p>
        </w:tc>
        <w:tc>
          <w:tcPr>
            <w:tcW w:w="2610" w:type="dxa"/>
          </w:tcPr>
          <w:p w14:paraId="52DD9EBA" w14:textId="3AAD69B0" w:rsidR="00A611C0" w:rsidRPr="00494247" w:rsidRDefault="00F65FC8" w:rsidP="00413A0C">
            <w:pPr>
              <w:spacing w:line="400" w:lineRule="exact"/>
              <w:ind w:right="-45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ลักษณะความสัมพันธ์</w:t>
            </w:r>
          </w:p>
        </w:tc>
        <w:tc>
          <w:tcPr>
            <w:tcW w:w="2160" w:type="dxa"/>
            <w:shd w:val="clear" w:color="auto" w:fill="auto"/>
          </w:tcPr>
          <w:p w14:paraId="3BE65535" w14:textId="73864E56" w:rsidR="00A611C0" w:rsidRPr="00494247" w:rsidRDefault="00F65FC8" w:rsidP="00413A0C">
            <w:pPr>
              <w:spacing w:line="400" w:lineRule="exact"/>
              <w:ind w:right="-45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รายการค้า</w:t>
            </w:r>
          </w:p>
        </w:tc>
        <w:tc>
          <w:tcPr>
            <w:tcW w:w="2520" w:type="dxa"/>
            <w:shd w:val="clear" w:color="auto" w:fill="auto"/>
          </w:tcPr>
          <w:p w14:paraId="0E5FA4E7" w14:textId="6D85452A" w:rsidR="00A611C0" w:rsidRPr="00494247" w:rsidRDefault="00A611C0" w:rsidP="00413A0C">
            <w:pPr>
              <w:spacing w:line="400" w:lineRule="exact"/>
              <w:ind w:right="-45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นโยบาย</w:t>
            </w:r>
            <w:r w:rsidR="00F65FC8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กำหนดราคา</w:t>
            </w:r>
          </w:p>
        </w:tc>
      </w:tr>
      <w:tr w:rsidR="00A611C0" w:rsidRPr="00494247" w14:paraId="2FAE47C3" w14:textId="77777777" w:rsidTr="00F65FC8">
        <w:tc>
          <w:tcPr>
            <w:tcW w:w="391" w:type="dxa"/>
            <w:shd w:val="clear" w:color="auto" w:fill="auto"/>
          </w:tcPr>
          <w:p w14:paraId="4480AE37" w14:textId="77777777" w:rsidR="00A611C0" w:rsidRPr="00494247" w:rsidRDefault="00A611C0" w:rsidP="00413A0C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</w:p>
        </w:tc>
        <w:tc>
          <w:tcPr>
            <w:tcW w:w="2915" w:type="dxa"/>
            <w:shd w:val="clear" w:color="auto" w:fill="auto"/>
          </w:tcPr>
          <w:p w14:paraId="17A8449B" w14:textId="531BDC35" w:rsidR="00A611C0" w:rsidRPr="00494247" w:rsidRDefault="00F65FC8" w:rsidP="00413A0C">
            <w:pPr>
              <w:spacing w:line="400" w:lineRule="exact"/>
              <w:ind w:left="352" w:right="-45" w:hanging="35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65FC8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 ฟังก์ชั่น มารีน จำกัด</w:t>
            </w:r>
          </w:p>
        </w:tc>
        <w:tc>
          <w:tcPr>
            <w:tcW w:w="2610" w:type="dxa"/>
          </w:tcPr>
          <w:p w14:paraId="156660EA" w14:textId="5BD1AA0B" w:rsidR="00A611C0" w:rsidRPr="00494247" w:rsidRDefault="00F65FC8" w:rsidP="00D6406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65FC8">
              <w:rPr>
                <w:rFonts w:ascii="Angsana New" w:hAnsi="Angsana New"/>
                <w:sz w:val="30"/>
                <w:szCs w:val="30"/>
                <w:cs/>
              </w:rPr>
              <w:t>กรรมการและผู้ถือหุ้นร่วมกัน</w:t>
            </w:r>
          </w:p>
        </w:tc>
        <w:tc>
          <w:tcPr>
            <w:tcW w:w="2160" w:type="dxa"/>
            <w:shd w:val="clear" w:color="auto" w:fill="auto"/>
          </w:tcPr>
          <w:p w14:paraId="2D5CB2DF" w14:textId="174A5210" w:rsidR="00A611C0" w:rsidRPr="00494247" w:rsidRDefault="00F65FC8" w:rsidP="00413A0C">
            <w:pPr>
              <w:rPr>
                <w:rFonts w:ascii="Angsana New" w:hAnsi="Angsana New"/>
                <w:sz w:val="30"/>
                <w:szCs w:val="30"/>
              </w:rPr>
            </w:pPr>
            <w:r w:rsidRPr="00F65FC8">
              <w:rPr>
                <w:rFonts w:ascii="Angsana New" w:hAnsi="Angsana New"/>
                <w:sz w:val="30"/>
                <w:szCs w:val="30"/>
                <w:cs/>
              </w:rPr>
              <w:t>ให้เช่าพื้นที่สำนักงาน</w:t>
            </w:r>
          </w:p>
        </w:tc>
        <w:tc>
          <w:tcPr>
            <w:tcW w:w="2520" w:type="dxa"/>
            <w:shd w:val="clear" w:color="auto" w:fill="auto"/>
          </w:tcPr>
          <w:p w14:paraId="5846D034" w14:textId="4345B158" w:rsidR="00A611C0" w:rsidRPr="00494247" w:rsidRDefault="00F65FC8" w:rsidP="00413A0C">
            <w:pPr>
              <w:spacing w:line="400" w:lineRule="exact"/>
              <w:ind w:left="6" w:right="-45" w:hanging="6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65FC8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ราคาตามสัญญา</w:t>
            </w:r>
          </w:p>
        </w:tc>
      </w:tr>
      <w:tr w:rsidR="00A611C0" w:rsidRPr="00494247" w14:paraId="17EC7C5D" w14:textId="77777777" w:rsidTr="00F65FC8">
        <w:tc>
          <w:tcPr>
            <w:tcW w:w="391" w:type="dxa"/>
            <w:shd w:val="clear" w:color="auto" w:fill="auto"/>
          </w:tcPr>
          <w:p w14:paraId="4C03DAC2" w14:textId="77777777" w:rsidR="00A611C0" w:rsidRPr="00494247" w:rsidRDefault="00A611C0" w:rsidP="00413A0C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915" w:type="dxa"/>
            <w:shd w:val="clear" w:color="auto" w:fill="auto"/>
          </w:tcPr>
          <w:p w14:paraId="4AEC12ED" w14:textId="77777777" w:rsidR="00A611C0" w:rsidRPr="00494247" w:rsidRDefault="00A611C0" w:rsidP="00413A0C">
            <w:pPr>
              <w:spacing w:line="400" w:lineRule="exact"/>
              <w:ind w:left="352" w:right="-45" w:hanging="35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610" w:type="dxa"/>
          </w:tcPr>
          <w:p w14:paraId="13886998" w14:textId="77777777" w:rsidR="00A611C0" w:rsidRPr="00494247" w:rsidRDefault="00A611C0" w:rsidP="00D64060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60" w:type="dxa"/>
            <w:shd w:val="clear" w:color="auto" w:fill="auto"/>
          </w:tcPr>
          <w:p w14:paraId="5D9EEEC1" w14:textId="64871F67" w:rsidR="00A611C0" w:rsidRPr="00494247" w:rsidRDefault="00F65FC8" w:rsidP="00413A0C">
            <w:pPr>
              <w:rPr>
                <w:rFonts w:ascii="Angsana New" w:hAnsi="Angsana New"/>
                <w:sz w:val="30"/>
                <w:szCs w:val="30"/>
              </w:rPr>
            </w:pPr>
            <w:r w:rsidRPr="00F65FC8">
              <w:rPr>
                <w:rFonts w:ascii="Angsana New" w:hAnsi="Angsana New"/>
                <w:sz w:val="30"/>
                <w:szCs w:val="30"/>
                <w:cs/>
              </w:rPr>
              <w:t>ขายสินค้าและบริการ</w:t>
            </w:r>
          </w:p>
        </w:tc>
        <w:tc>
          <w:tcPr>
            <w:tcW w:w="2520" w:type="dxa"/>
            <w:shd w:val="clear" w:color="auto" w:fill="auto"/>
          </w:tcPr>
          <w:p w14:paraId="353A4817" w14:textId="7824D629" w:rsidR="00A611C0" w:rsidRPr="00494247" w:rsidRDefault="00F65FC8" w:rsidP="00413A0C">
            <w:pPr>
              <w:spacing w:line="400" w:lineRule="exact"/>
              <w:ind w:left="6" w:right="-45" w:hanging="6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65FC8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ราคาตลาด</w:t>
            </w:r>
          </w:p>
        </w:tc>
      </w:tr>
      <w:tr w:rsidR="00D64060" w:rsidRPr="00494247" w14:paraId="66CEE2F8" w14:textId="77777777" w:rsidTr="00F65FC8">
        <w:tc>
          <w:tcPr>
            <w:tcW w:w="391" w:type="dxa"/>
            <w:shd w:val="clear" w:color="auto" w:fill="auto"/>
          </w:tcPr>
          <w:p w14:paraId="210B2A0C" w14:textId="3D2E8C20" w:rsidR="00D64060" w:rsidRPr="00D64060" w:rsidRDefault="00D64060" w:rsidP="00413A0C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</w:t>
            </w:r>
          </w:p>
        </w:tc>
        <w:tc>
          <w:tcPr>
            <w:tcW w:w="2915" w:type="dxa"/>
            <w:shd w:val="clear" w:color="auto" w:fill="auto"/>
          </w:tcPr>
          <w:p w14:paraId="4458E1D4" w14:textId="631E1A13" w:rsidR="00D64060" w:rsidRPr="00494247" w:rsidRDefault="00D64060" w:rsidP="00413A0C">
            <w:pPr>
              <w:spacing w:line="400" w:lineRule="exact"/>
              <w:ind w:left="352" w:right="-45" w:hanging="35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6406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 ศรีชงโค จำกัด</w:t>
            </w:r>
          </w:p>
        </w:tc>
        <w:tc>
          <w:tcPr>
            <w:tcW w:w="2610" w:type="dxa"/>
          </w:tcPr>
          <w:p w14:paraId="20DC6932" w14:textId="45A1FA96" w:rsidR="00D64060" w:rsidRDefault="00D64060" w:rsidP="00D6406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64060">
              <w:rPr>
                <w:rFonts w:ascii="Angsana New" w:hAnsi="Angsana New"/>
                <w:sz w:val="30"/>
                <w:szCs w:val="30"/>
                <w:cs/>
              </w:rPr>
              <w:t>กรรมการและผู้ถือหุ้นร่วมกัน</w:t>
            </w:r>
          </w:p>
        </w:tc>
        <w:tc>
          <w:tcPr>
            <w:tcW w:w="2160" w:type="dxa"/>
            <w:shd w:val="clear" w:color="auto" w:fill="auto"/>
          </w:tcPr>
          <w:p w14:paraId="42BC5B36" w14:textId="27CEB8FB" w:rsidR="00D64060" w:rsidRPr="00F65FC8" w:rsidRDefault="004B4B94" w:rsidP="00413A0C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B4B94">
              <w:rPr>
                <w:rFonts w:ascii="Angsana New" w:hAnsi="Angsana New"/>
                <w:sz w:val="30"/>
                <w:szCs w:val="30"/>
                <w:cs/>
              </w:rPr>
              <w:t>ให้เช่าพื้นที่สำนักงาน</w:t>
            </w:r>
          </w:p>
        </w:tc>
        <w:tc>
          <w:tcPr>
            <w:tcW w:w="2520" w:type="dxa"/>
            <w:shd w:val="clear" w:color="auto" w:fill="auto"/>
          </w:tcPr>
          <w:p w14:paraId="4F03FB5C" w14:textId="06520467" w:rsidR="00D64060" w:rsidRPr="00F65FC8" w:rsidRDefault="004B4B94" w:rsidP="00413A0C">
            <w:pPr>
              <w:spacing w:line="400" w:lineRule="exact"/>
              <w:ind w:left="6" w:right="-45" w:hanging="6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B4B9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ราคาตามสัญญา</w:t>
            </w:r>
          </w:p>
        </w:tc>
      </w:tr>
      <w:tr w:rsidR="004B4B94" w:rsidRPr="00494247" w14:paraId="0128E137" w14:textId="77777777" w:rsidTr="00F65FC8">
        <w:tc>
          <w:tcPr>
            <w:tcW w:w="391" w:type="dxa"/>
            <w:shd w:val="clear" w:color="auto" w:fill="auto"/>
          </w:tcPr>
          <w:p w14:paraId="373C11D4" w14:textId="77777777" w:rsidR="004B4B94" w:rsidRDefault="004B4B94" w:rsidP="00413A0C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915" w:type="dxa"/>
            <w:shd w:val="clear" w:color="auto" w:fill="auto"/>
          </w:tcPr>
          <w:p w14:paraId="1684D200" w14:textId="77777777" w:rsidR="004B4B94" w:rsidRPr="00D64060" w:rsidRDefault="004B4B94" w:rsidP="00413A0C">
            <w:pPr>
              <w:spacing w:line="400" w:lineRule="exact"/>
              <w:ind w:left="352" w:right="-45" w:hanging="35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610" w:type="dxa"/>
          </w:tcPr>
          <w:p w14:paraId="007917A1" w14:textId="77777777" w:rsidR="004B4B94" w:rsidRPr="00D64060" w:rsidRDefault="004B4B94" w:rsidP="00D64060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60" w:type="dxa"/>
            <w:shd w:val="clear" w:color="auto" w:fill="auto"/>
          </w:tcPr>
          <w:p w14:paraId="408C35DC" w14:textId="20CCA9DD" w:rsidR="004B4B94" w:rsidRPr="004B4B94" w:rsidRDefault="004B4B94" w:rsidP="00413A0C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B4B94">
              <w:rPr>
                <w:rFonts w:ascii="Angsana New" w:hAnsi="Angsana New"/>
                <w:sz w:val="30"/>
                <w:szCs w:val="30"/>
                <w:cs/>
              </w:rPr>
              <w:t>ขายสินค้าและบริการ</w:t>
            </w:r>
          </w:p>
        </w:tc>
        <w:tc>
          <w:tcPr>
            <w:tcW w:w="2520" w:type="dxa"/>
            <w:shd w:val="clear" w:color="auto" w:fill="auto"/>
          </w:tcPr>
          <w:p w14:paraId="5DFAFF81" w14:textId="38CBCB0A" w:rsidR="004B4B94" w:rsidRPr="00F65FC8" w:rsidRDefault="004B4B94" w:rsidP="00413A0C">
            <w:pPr>
              <w:spacing w:line="400" w:lineRule="exact"/>
              <w:ind w:left="6" w:right="-45" w:hanging="6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B4B9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ราคาตลาด</w:t>
            </w:r>
          </w:p>
        </w:tc>
      </w:tr>
      <w:tr w:rsidR="004B4B94" w:rsidRPr="00494247" w14:paraId="7AFEDC62" w14:textId="77777777" w:rsidTr="00F65FC8">
        <w:tc>
          <w:tcPr>
            <w:tcW w:w="391" w:type="dxa"/>
            <w:shd w:val="clear" w:color="auto" w:fill="auto"/>
          </w:tcPr>
          <w:p w14:paraId="4D9E7C32" w14:textId="77777777" w:rsidR="004B4B94" w:rsidRDefault="004B4B94" w:rsidP="00413A0C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915" w:type="dxa"/>
            <w:shd w:val="clear" w:color="auto" w:fill="auto"/>
          </w:tcPr>
          <w:p w14:paraId="540F60EE" w14:textId="77777777" w:rsidR="004B4B94" w:rsidRPr="00D64060" w:rsidRDefault="004B4B94" w:rsidP="00413A0C">
            <w:pPr>
              <w:spacing w:line="400" w:lineRule="exact"/>
              <w:ind w:left="352" w:right="-45" w:hanging="35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610" w:type="dxa"/>
          </w:tcPr>
          <w:p w14:paraId="6D067156" w14:textId="77777777" w:rsidR="004B4B94" w:rsidRPr="00D64060" w:rsidRDefault="004B4B94" w:rsidP="00D64060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60" w:type="dxa"/>
            <w:shd w:val="clear" w:color="auto" w:fill="auto"/>
          </w:tcPr>
          <w:p w14:paraId="2B36D925" w14:textId="12207128" w:rsidR="004B4B94" w:rsidRPr="004B4B94" w:rsidRDefault="004B4B94" w:rsidP="00413A0C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B4B94">
              <w:rPr>
                <w:rFonts w:ascii="Angsana New" w:hAnsi="Angsana New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2520" w:type="dxa"/>
            <w:shd w:val="clear" w:color="auto" w:fill="auto"/>
          </w:tcPr>
          <w:p w14:paraId="72351F4E" w14:textId="3F87A282" w:rsidR="004B4B94" w:rsidRPr="00F65FC8" w:rsidRDefault="004B4B94" w:rsidP="00413A0C">
            <w:pPr>
              <w:spacing w:line="400" w:lineRule="exact"/>
              <w:ind w:left="6" w:right="-45" w:hanging="6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B4B9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ราคาตลาด</w:t>
            </w:r>
          </w:p>
        </w:tc>
      </w:tr>
      <w:tr w:rsidR="004B4B94" w:rsidRPr="00494247" w14:paraId="25CD6E0B" w14:textId="77777777" w:rsidTr="00F65FC8">
        <w:tc>
          <w:tcPr>
            <w:tcW w:w="391" w:type="dxa"/>
            <w:shd w:val="clear" w:color="auto" w:fill="auto"/>
          </w:tcPr>
          <w:p w14:paraId="0119584D" w14:textId="1E6741B4" w:rsidR="004B4B94" w:rsidRDefault="004B4B94" w:rsidP="00413A0C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</w:t>
            </w:r>
          </w:p>
        </w:tc>
        <w:tc>
          <w:tcPr>
            <w:tcW w:w="2915" w:type="dxa"/>
            <w:shd w:val="clear" w:color="auto" w:fill="auto"/>
          </w:tcPr>
          <w:p w14:paraId="445D3945" w14:textId="65AF4874" w:rsidR="004B4B94" w:rsidRPr="00D64060" w:rsidRDefault="004B4B94" w:rsidP="00413A0C">
            <w:pPr>
              <w:spacing w:line="400" w:lineRule="exact"/>
              <w:ind w:left="352" w:right="-45" w:hanging="35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B4B9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2610" w:type="dxa"/>
          </w:tcPr>
          <w:p w14:paraId="476AF35A" w14:textId="55A13370" w:rsidR="004B4B94" w:rsidRPr="00D64060" w:rsidRDefault="004B4B94" w:rsidP="00D6406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B4B94">
              <w:rPr>
                <w:rFonts w:ascii="Angsana New" w:hAnsi="Angsana New"/>
                <w:sz w:val="30"/>
                <w:szCs w:val="30"/>
                <w:cs/>
              </w:rPr>
              <w:t>ผู้ถือหุ้นใหญ่และกรรมการ</w:t>
            </w:r>
          </w:p>
        </w:tc>
        <w:tc>
          <w:tcPr>
            <w:tcW w:w="2160" w:type="dxa"/>
            <w:shd w:val="clear" w:color="auto" w:fill="auto"/>
          </w:tcPr>
          <w:p w14:paraId="6D06A8C5" w14:textId="5F7EC55B" w:rsidR="004B4B94" w:rsidRPr="004B4B94" w:rsidRDefault="004B4B94" w:rsidP="00413A0C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B4B94">
              <w:rPr>
                <w:rFonts w:ascii="Angsana New" w:hAnsi="Angsana New"/>
                <w:sz w:val="30"/>
                <w:szCs w:val="30"/>
                <w:cs/>
              </w:rPr>
              <w:t>การค้ำประกันเงิน</w:t>
            </w:r>
          </w:p>
        </w:tc>
        <w:tc>
          <w:tcPr>
            <w:tcW w:w="2520" w:type="dxa"/>
            <w:shd w:val="clear" w:color="auto" w:fill="auto"/>
          </w:tcPr>
          <w:p w14:paraId="33858F0B" w14:textId="721E08C2" w:rsidR="004B4B94" w:rsidRPr="00F65FC8" w:rsidRDefault="004B4B94" w:rsidP="00413A0C">
            <w:pPr>
              <w:spacing w:line="400" w:lineRule="exact"/>
              <w:ind w:left="6" w:right="-45" w:hanging="6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B4B94">
              <w:rPr>
                <w:rFonts w:ascii="Angsana New" w:hAnsi="Angsana New"/>
                <w:color w:val="000000"/>
                <w:sz w:val="30"/>
                <w:szCs w:val="30"/>
                <w:cs/>
              </w:rPr>
              <w:t>ไม่มีค่าตอบแทน</w:t>
            </w:r>
          </w:p>
        </w:tc>
      </w:tr>
      <w:tr w:rsidR="004B4B94" w:rsidRPr="00494247" w14:paraId="691D0D98" w14:textId="77777777" w:rsidTr="00F65FC8">
        <w:tc>
          <w:tcPr>
            <w:tcW w:w="391" w:type="dxa"/>
            <w:shd w:val="clear" w:color="auto" w:fill="auto"/>
          </w:tcPr>
          <w:p w14:paraId="75E3C243" w14:textId="77777777" w:rsidR="004B4B94" w:rsidRDefault="004B4B94" w:rsidP="00413A0C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915" w:type="dxa"/>
            <w:shd w:val="clear" w:color="auto" w:fill="auto"/>
          </w:tcPr>
          <w:p w14:paraId="3DA085F7" w14:textId="77777777" w:rsidR="004B4B94" w:rsidRPr="004B4B94" w:rsidRDefault="004B4B94" w:rsidP="00413A0C">
            <w:pPr>
              <w:spacing w:line="400" w:lineRule="exact"/>
              <w:ind w:left="352" w:right="-45" w:hanging="35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610" w:type="dxa"/>
          </w:tcPr>
          <w:p w14:paraId="524037DC" w14:textId="77777777" w:rsidR="004B4B94" w:rsidRPr="004B4B94" w:rsidRDefault="004B4B94" w:rsidP="00D64060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60" w:type="dxa"/>
            <w:shd w:val="clear" w:color="auto" w:fill="auto"/>
          </w:tcPr>
          <w:p w14:paraId="04ABD8AE" w14:textId="370668CE" w:rsidR="004B4B94" w:rsidRPr="004B4B94" w:rsidRDefault="004B4B94" w:rsidP="00413A0C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B4B94">
              <w:rPr>
                <w:rFonts w:ascii="Angsana New" w:hAnsi="Angsana New"/>
                <w:sz w:val="30"/>
                <w:szCs w:val="30"/>
                <w:cs/>
              </w:rPr>
              <w:t>ขายสินค้าและบริการ</w:t>
            </w:r>
          </w:p>
        </w:tc>
        <w:tc>
          <w:tcPr>
            <w:tcW w:w="2520" w:type="dxa"/>
            <w:shd w:val="clear" w:color="auto" w:fill="auto"/>
          </w:tcPr>
          <w:p w14:paraId="4FA431F3" w14:textId="2C8DE869" w:rsidR="004B4B94" w:rsidRPr="00F65FC8" w:rsidRDefault="004B4B94" w:rsidP="00413A0C">
            <w:pPr>
              <w:spacing w:line="400" w:lineRule="exact"/>
              <w:ind w:left="6" w:right="-45" w:hanging="6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B4B9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ราคาตลาด</w:t>
            </w:r>
          </w:p>
        </w:tc>
      </w:tr>
    </w:tbl>
    <w:p w14:paraId="421E2D1D" w14:textId="154DDD27" w:rsidR="009450DF" w:rsidRDefault="009450DF">
      <w:pPr>
        <w:pStyle w:val="ListParagraph"/>
        <w:numPr>
          <w:ilvl w:val="1"/>
          <w:numId w:val="11"/>
        </w:numPr>
        <w:tabs>
          <w:tab w:val="left" w:pos="540"/>
        </w:tabs>
        <w:ind w:hanging="180"/>
        <w:outlineLvl w:val="0"/>
        <w:rPr>
          <w:rFonts w:ascii="Angsana New" w:hAnsi="Angsana New"/>
          <w:sz w:val="30"/>
          <w:szCs w:val="30"/>
        </w:rPr>
      </w:pPr>
      <w:r w:rsidRPr="009450DF">
        <w:rPr>
          <w:rFonts w:ascii="Angsana New" w:hAnsi="Angsana New"/>
          <w:sz w:val="30"/>
          <w:szCs w:val="30"/>
          <w:cs/>
        </w:rPr>
        <w:t>รายการในงบแสดงฐานะการเงิน</w:t>
      </w:r>
    </w:p>
    <w:p w14:paraId="6729D132" w14:textId="245FE036" w:rsidR="00D64CD4" w:rsidRPr="009450DF" w:rsidRDefault="00D64CD4" w:rsidP="00D64CD4">
      <w:pPr>
        <w:pStyle w:val="ListParagraph"/>
        <w:tabs>
          <w:tab w:val="left" w:pos="540"/>
        </w:tabs>
        <w:ind w:left="900"/>
        <w:outlineLvl w:val="0"/>
        <w:rPr>
          <w:rFonts w:ascii="Angsana New" w:hAnsi="Angsana New"/>
          <w:sz w:val="30"/>
          <w:szCs w:val="30"/>
        </w:rPr>
      </w:pPr>
      <w:r w:rsidRPr="00D64CD4">
        <w:rPr>
          <w:rFonts w:ascii="Angsana New" w:hAnsi="Angsana New"/>
          <w:sz w:val="30"/>
          <w:szCs w:val="30"/>
          <w:cs/>
        </w:rPr>
        <w:t xml:space="preserve">ยอดคงเหลือกับบุคคลและกิจการที่เกี่ยวข้องกัน ณ วันที่ </w:t>
      </w:r>
      <w:r w:rsidR="005923A0">
        <w:rPr>
          <w:rFonts w:ascii="Angsana New" w:hAnsi="Angsana New"/>
          <w:sz w:val="30"/>
          <w:szCs w:val="30"/>
        </w:rPr>
        <w:t>30</w:t>
      </w:r>
      <w:r w:rsidRPr="00D64CD4">
        <w:rPr>
          <w:rFonts w:ascii="Angsana New" w:hAnsi="Angsana New"/>
          <w:sz w:val="30"/>
          <w:szCs w:val="30"/>
          <w:cs/>
        </w:rPr>
        <w:t xml:space="preserve"> กันยายน </w:t>
      </w:r>
      <w:r w:rsidR="005923A0">
        <w:rPr>
          <w:rFonts w:ascii="Angsana New" w:hAnsi="Angsana New"/>
          <w:sz w:val="30"/>
          <w:szCs w:val="30"/>
        </w:rPr>
        <w:t>2565</w:t>
      </w:r>
      <w:r w:rsidRPr="00D64CD4">
        <w:rPr>
          <w:rFonts w:ascii="Angsana New" w:hAnsi="Angsana New"/>
          <w:sz w:val="30"/>
          <w:szCs w:val="30"/>
          <w:cs/>
        </w:rPr>
        <w:t xml:space="preserve"> และวันที่ </w:t>
      </w:r>
      <w:r w:rsidR="005923A0">
        <w:rPr>
          <w:rFonts w:ascii="Angsana New" w:hAnsi="Angsana New"/>
          <w:sz w:val="30"/>
          <w:szCs w:val="30"/>
        </w:rPr>
        <w:t>31</w:t>
      </w:r>
      <w:r w:rsidRPr="00D64CD4">
        <w:rPr>
          <w:rFonts w:ascii="Angsana New" w:hAnsi="Angsana New"/>
          <w:sz w:val="30"/>
          <w:szCs w:val="30"/>
          <w:cs/>
        </w:rPr>
        <w:t xml:space="preserve"> ธันวาคม </w:t>
      </w:r>
      <w:r w:rsidR="005923A0">
        <w:rPr>
          <w:rFonts w:ascii="Angsana New" w:hAnsi="Angsana New"/>
          <w:sz w:val="30"/>
          <w:szCs w:val="30"/>
        </w:rPr>
        <w:t>2564</w:t>
      </w:r>
      <w:r w:rsidRPr="00D64CD4">
        <w:rPr>
          <w:rFonts w:ascii="Angsana New" w:hAnsi="Angsana New"/>
          <w:sz w:val="30"/>
          <w:szCs w:val="30"/>
          <w:cs/>
        </w:rPr>
        <w:t xml:space="preserve"> มีดังนี้</w:t>
      </w:r>
    </w:p>
    <w:tbl>
      <w:tblPr>
        <w:tblW w:w="9816" w:type="dxa"/>
        <w:tblInd w:w="108" w:type="dxa"/>
        <w:shd w:val="clear" w:color="auto" w:fill="FFFF00"/>
        <w:tblLook w:val="04A0" w:firstRow="1" w:lastRow="0" w:firstColumn="1" w:lastColumn="0" w:noHBand="0" w:noVBand="1"/>
      </w:tblPr>
      <w:tblGrid>
        <w:gridCol w:w="5602"/>
        <w:gridCol w:w="1987"/>
        <w:gridCol w:w="240"/>
        <w:gridCol w:w="1987"/>
      </w:tblGrid>
      <w:tr w:rsidR="00414342" w:rsidRPr="00775D86" w14:paraId="7C2478C0" w14:textId="77777777" w:rsidTr="006E109D">
        <w:tc>
          <w:tcPr>
            <w:tcW w:w="5602" w:type="dxa"/>
            <w:shd w:val="clear" w:color="auto" w:fill="auto"/>
          </w:tcPr>
          <w:p w14:paraId="021FCE6B" w14:textId="77777777" w:rsidR="00414342" w:rsidRPr="00775D86" w:rsidRDefault="00414342" w:rsidP="00413A0C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87" w:type="dxa"/>
            <w:shd w:val="clear" w:color="auto" w:fill="auto"/>
          </w:tcPr>
          <w:p w14:paraId="3794FA7E" w14:textId="77777777" w:rsidR="00414342" w:rsidRPr="00775D86" w:rsidRDefault="00414342" w:rsidP="00413A0C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shd w:val="clear" w:color="auto" w:fill="auto"/>
          </w:tcPr>
          <w:p w14:paraId="695A8FEF" w14:textId="77777777" w:rsidR="00414342" w:rsidRPr="00775D86" w:rsidRDefault="00414342" w:rsidP="00413A0C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87" w:type="dxa"/>
            <w:shd w:val="clear" w:color="auto" w:fill="auto"/>
            <w:vAlign w:val="center"/>
          </w:tcPr>
          <w:p w14:paraId="5250ADB2" w14:textId="77777777" w:rsidR="00414342" w:rsidRPr="00775D86" w:rsidRDefault="00414342" w:rsidP="00413A0C">
            <w:pPr>
              <w:spacing w:line="400" w:lineRule="exact"/>
              <w:ind w:right="4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75D86">
              <w:rPr>
                <w:rFonts w:ascii="Angsana New" w:hAnsi="Angsana New"/>
                <w:sz w:val="28"/>
                <w:szCs w:val="28"/>
              </w:rPr>
              <w:t>(</w:t>
            </w:r>
            <w:r w:rsidRPr="00775D86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775D86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775D86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775D8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414342" w:rsidRPr="00775D86" w14:paraId="7C281A89" w14:textId="77777777" w:rsidTr="006E109D">
        <w:tc>
          <w:tcPr>
            <w:tcW w:w="5602" w:type="dxa"/>
            <w:shd w:val="clear" w:color="auto" w:fill="auto"/>
          </w:tcPr>
          <w:p w14:paraId="4FEFF743" w14:textId="77777777" w:rsidR="00414342" w:rsidRPr="00775D86" w:rsidRDefault="00414342" w:rsidP="00413A0C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5B613C3" w14:textId="735399F4" w:rsidR="00414342" w:rsidRPr="00414342" w:rsidRDefault="00414342" w:rsidP="00413A0C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</w:rPr>
            </w:pPr>
            <w:r w:rsidRPr="00414342">
              <w:rPr>
                <w:sz w:val="30"/>
                <w:szCs w:val="30"/>
              </w:rPr>
              <w:t xml:space="preserve">30 </w:t>
            </w:r>
            <w:r w:rsidRPr="00414342">
              <w:rPr>
                <w:rFonts w:hint="cs"/>
                <w:sz w:val="30"/>
                <w:szCs w:val="30"/>
                <w:cs/>
              </w:rPr>
              <w:t>กันยายน</w:t>
            </w:r>
            <w:r w:rsidRPr="00414342">
              <w:rPr>
                <w:sz w:val="30"/>
                <w:szCs w:val="30"/>
                <w:cs/>
              </w:rPr>
              <w:t xml:space="preserve"> </w:t>
            </w:r>
            <w:r w:rsidRPr="00414342">
              <w:rPr>
                <w:sz w:val="30"/>
                <w:szCs w:val="30"/>
              </w:rPr>
              <w:t>2565</w:t>
            </w:r>
          </w:p>
        </w:tc>
        <w:tc>
          <w:tcPr>
            <w:tcW w:w="2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20DF9C" w14:textId="77777777" w:rsidR="00414342" w:rsidRPr="00414342" w:rsidRDefault="00414342" w:rsidP="00413A0C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92F06E3" w14:textId="42F4ACC9" w:rsidR="00414342" w:rsidRPr="00414342" w:rsidRDefault="00414342" w:rsidP="00413A0C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</w:rPr>
            </w:pPr>
            <w:r w:rsidRPr="00414342">
              <w:rPr>
                <w:sz w:val="30"/>
                <w:szCs w:val="30"/>
              </w:rPr>
              <w:t xml:space="preserve">31 </w:t>
            </w:r>
            <w:r w:rsidRPr="00414342">
              <w:rPr>
                <w:rFonts w:hint="cs"/>
                <w:sz w:val="30"/>
                <w:szCs w:val="30"/>
                <w:cs/>
              </w:rPr>
              <w:t>ธันวาคม</w:t>
            </w:r>
            <w:r w:rsidRPr="00414342">
              <w:rPr>
                <w:sz w:val="30"/>
                <w:szCs w:val="30"/>
                <w:cs/>
              </w:rPr>
              <w:t xml:space="preserve"> </w:t>
            </w:r>
            <w:r w:rsidRPr="00414342">
              <w:rPr>
                <w:sz w:val="30"/>
                <w:szCs w:val="30"/>
              </w:rPr>
              <w:t>2564</w:t>
            </w:r>
          </w:p>
        </w:tc>
      </w:tr>
      <w:tr w:rsidR="00414342" w:rsidRPr="00775D86" w14:paraId="2483D0C3" w14:textId="77777777" w:rsidTr="006E109D">
        <w:tc>
          <w:tcPr>
            <w:tcW w:w="5602" w:type="dxa"/>
            <w:shd w:val="clear" w:color="auto" w:fill="auto"/>
            <w:vAlign w:val="center"/>
          </w:tcPr>
          <w:p w14:paraId="6B53F04D" w14:textId="37102700" w:rsidR="00414342" w:rsidRPr="00092D10" w:rsidRDefault="00414342" w:rsidP="00413A0C">
            <w:pPr>
              <w:spacing w:line="400" w:lineRule="exact"/>
              <w:ind w:right="-4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92D1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ลูกหนี้การค้า-บริษัทในเครือ</w:t>
            </w:r>
          </w:p>
        </w:tc>
        <w:tc>
          <w:tcPr>
            <w:tcW w:w="1987" w:type="dxa"/>
            <w:shd w:val="clear" w:color="auto" w:fill="auto"/>
            <w:vAlign w:val="bottom"/>
          </w:tcPr>
          <w:p w14:paraId="561A6C80" w14:textId="77777777" w:rsidR="00414342" w:rsidRPr="00775D86" w:rsidRDefault="00414342" w:rsidP="00413A0C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40" w:type="dxa"/>
            <w:shd w:val="clear" w:color="auto" w:fill="auto"/>
          </w:tcPr>
          <w:p w14:paraId="4EC14550" w14:textId="77777777" w:rsidR="00414342" w:rsidRPr="00775D86" w:rsidRDefault="00414342" w:rsidP="00413A0C">
            <w:pPr>
              <w:tabs>
                <w:tab w:val="decimal" w:pos="124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7" w:type="dxa"/>
            <w:shd w:val="clear" w:color="auto" w:fill="auto"/>
            <w:vAlign w:val="bottom"/>
          </w:tcPr>
          <w:p w14:paraId="678CED98" w14:textId="77777777" w:rsidR="00414342" w:rsidRPr="00775D86" w:rsidRDefault="00414342" w:rsidP="00413A0C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F8641E" w:rsidRPr="00775D86" w14:paraId="0E3C72A1" w14:textId="77777777" w:rsidTr="00D62918">
        <w:tc>
          <w:tcPr>
            <w:tcW w:w="5602" w:type="dxa"/>
            <w:shd w:val="clear" w:color="auto" w:fill="auto"/>
            <w:vAlign w:val="center"/>
          </w:tcPr>
          <w:p w14:paraId="0F628E09" w14:textId="68EF0EB0" w:rsidR="00F8641E" w:rsidRPr="00775D86" w:rsidRDefault="00F8641E" w:rsidP="00F8641E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92D1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ฟังก์ชั่น มารีน จำกัด</w:t>
            </w:r>
          </w:p>
        </w:tc>
        <w:tc>
          <w:tcPr>
            <w:tcW w:w="1987" w:type="dxa"/>
            <w:shd w:val="clear" w:color="auto" w:fill="auto"/>
            <w:vAlign w:val="bottom"/>
          </w:tcPr>
          <w:p w14:paraId="4C614AED" w14:textId="0FCEA411" w:rsidR="00F8641E" w:rsidRPr="00775D86" w:rsidRDefault="00F8641E" w:rsidP="00F8641E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8,768.65</w:t>
            </w:r>
          </w:p>
        </w:tc>
        <w:tc>
          <w:tcPr>
            <w:tcW w:w="240" w:type="dxa"/>
            <w:shd w:val="clear" w:color="auto" w:fill="auto"/>
          </w:tcPr>
          <w:p w14:paraId="4B8443D5" w14:textId="77777777" w:rsidR="00F8641E" w:rsidRPr="00775D86" w:rsidRDefault="00F8641E" w:rsidP="00F8641E">
            <w:pPr>
              <w:tabs>
                <w:tab w:val="decimal" w:pos="124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7" w:type="dxa"/>
            <w:shd w:val="clear" w:color="auto" w:fill="auto"/>
          </w:tcPr>
          <w:p w14:paraId="2C2B2523" w14:textId="4EDD6AED" w:rsidR="00F8641E" w:rsidRPr="00775D86" w:rsidRDefault="00F8641E" w:rsidP="00F8641E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092D10">
              <w:rPr>
                <w:rFonts w:ascii="Angsana New" w:hAnsi="Angsana New"/>
                <w:sz w:val="28"/>
                <w:szCs w:val="28"/>
                <w:cs/>
                <w:lang w:val="en-US"/>
              </w:rPr>
              <w:t>680</w:t>
            </w:r>
            <w:r w:rsidRPr="00092D1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92D10">
              <w:rPr>
                <w:rFonts w:ascii="Angsana New" w:hAnsi="Angsana New"/>
                <w:sz w:val="28"/>
                <w:szCs w:val="28"/>
                <w:cs/>
                <w:lang w:val="en-US"/>
              </w:rPr>
              <w:t>651.05</w:t>
            </w:r>
          </w:p>
        </w:tc>
      </w:tr>
      <w:tr w:rsidR="00F8641E" w:rsidRPr="00775D86" w14:paraId="3E6264F5" w14:textId="77777777" w:rsidTr="00D62918">
        <w:tc>
          <w:tcPr>
            <w:tcW w:w="5602" w:type="dxa"/>
            <w:shd w:val="clear" w:color="auto" w:fill="auto"/>
            <w:vAlign w:val="center"/>
          </w:tcPr>
          <w:p w14:paraId="60BBFDC7" w14:textId="12DE3B96" w:rsidR="00F8641E" w:rsidRPr="00775D86" w:rsidRDefault="00F8641E" w:rsidP="00F8641E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92D1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ศรีชงโค จำกัด</w:t>
            </w:r>
          </w:p>
        </w:tc>
        <w:tc>
          <w:tcPr>
            <w:tcW w:w="1987" w:type="dxa"/>
            <w:shd w:val="clear" w:color="auto" w:fill="auto"/>
            <w:vAlign w:val="bottom"/>
          </w:tcPr>
          <w:p w14:paraId="520F4D68" w14:textId="0578D275" w:rsidR="00F8641E" w:rsidRPr="00322EB3" w:rsidRDefault="00F8641E" w:rsidP="00F8641E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27,733.33</w:t>
            </w:r>
          </w:p>
        </w:tc>
        <w:tc>
          <w:tcPr>
            <w:tcW w:w="240" w:type="dxa"/>
            <w:shd w:val="clear" w:color="auto" w:fill="auto"/>
          </w:tcPr>
          <w:p w14:paraId="30197788" w14:textId="77777777" w:rsidR="00F8641E" w:rsidRPr="00775D86" w:rsidRDefault="00F8641E" w:rsidP="00F8641E">
            <w:pPr>
              <w:tabs>
                <w:tab w:val="decimal" w:pos="124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7" w:type="dxa"/>
            <w:shd w:val="clear" w:color="auto" w:fill="auto"/>
          </w:tcPr>
          <w:p w14:paraId="5C0B73B2" w14:textId="767077AA" w:rsidR="00F8641E" w:rsidRPr="00E50A6D" w:rsidRDefault="00F8641E" w:rsidP="00F8641E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92D10">
              <w:rPr>
                <w:rFonts w:ascii="Angsana New" w:hAnsi="Angsana New"/>
                <w:sz w:val="28"/>
                <w:szCs w:val="28"/>
                <w:lang w:val="en-US"/>
              </w:rPr>
              <w:t>29,753.49</w:t>
            </w:r>
          </w:p>
        </w:tc>
      </w:tr>
      <w:tr w:rsidR="00414342" w:rsidRPr="00775D86" w14:paraId="39803E37" w14:textId="77777777" w:rsidTr="0004515A">
        <w:tc>
          <w:tcPr>
            <w:tcW w:w="5602" w:type="dxa"/>
            <w:shd w:val="clear" w:color="auto" w:fill="auto"/>
            <w:vAlign w:val="center"/>
          </w:tcPr>
          <w:p w14:paraId="0A76F2A7" w14:textId="282821C4" w:rsidR="00414342" w:rsidRPr="00092D10" w:rsidRDefault="00414342" w:rsidP="00413A0C">
            <w:pPr>
              <w:spacing w:line="400" w:lineRule="exact"/>
              <w:ind w:right="-4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92D1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ลูกหนี้รายการที่เกี่ยวโยงกัน</w:t>
            </w:r>
          </w:p>
        </w:tc>
        <w:tc>
          <w:tcPr>
            <w:tcW w:w="1987" w:type="dxa"/>
            <w:shd w:val="clear" w:color="auto" w:fill="auto"/>
          </w:tcPr>
          <w:p w14:paraId="410CE75F" w14:textId="77777777" w:rsidR="00414342" w:rsidRPr="00775D86" w:rsidRDefault="00414342" w:rsidP="00413A0C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shd w:val="clear" w:color="auto" w:fill="auto"/>
          </w:tcPr>
          <w:p w14:paraId="27150B2B" w14:textId="77777777" w:rsidR="00414342" w:rsidRPr="00775D86" w:rsidRDefault="00414342" w:rsidP="00413A0C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87" w:type="dxa"/>
            <w:shd w:val="clear" w:color="auto" w:fill="auto"/>
          </w:tcPr>
          <w:p w14:paraId="6D5A3A6C" w14:textId="77777777" w:rsidR="00414342" w:rsidRPr="00775D86" w:rsidRDefault="00414342" w:rsidP="00413A0C">
            <w:pPr>
              <w:spacing w:line="400" w:lineRule="exact"/>
              <w:ind w:right="652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</w:p>
        </w:tc>
      </w:tr>
      <w:tr w:rsidR="008E29EB" w:rsidRPr="00775D86" w14:paraId="39C9C020" w14:textId="77777777" w:rsidTr="00D62918">
        <w:tc>
          <w:tcPr>
            <w:tcW w:w="5602" w:type="dxa"/>
            <w:shd w:val="clear" w:color="auto" w:fill="auto"/>
            <w:vAlign w:val="center"/>
          </w:tcPr>
          <w:p w14:paraId="07DF9CED" w14:textId="13B966F4" w:rsidR="008E29EB" w:rsidRPr="00092D10" w:rsidRDefault="008E29EB" w:rsidP="008E29EB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92D1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ฟังก์ชั่น มารีน จำกัด</w:t>
            </w:r>
          </w:p>
        </w:tc>
        <w:tc>
          <w:tcPr>
            <w:tcW w:w="1987" w:type="dxa"/>
            <w:shd w:val="clear" w:color="auto" w:fill="auto"/>
          </w:tcPr>
          <w:p w14:paraId="1138259F" w14:textId="083038F1" w:rsidR="008E29EB" w:rsidRPr="00775D86" w:rsidRDefault="008E29EB" w:rsidP="008E29EB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51,954.92</w:t>
            </w:r>
          </w:p>
        </w:tc>
        <w:tc>
          <w:tcPr>
            <w:tcW w:w="240" w:type="dxa"/>
            <w:shd w:val="clear" w:color="auto" w:fill="auto"/>
          </w:tcPr>
          <w:p w14:paraId="3207EFC6" w14:textId="77777777" w:rsidR="008E29EB" w:rsidRPr="00775D86" w:rsidRDefault="008E29EB" w:rsidP="008E29EB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87" w:type="dxa"/>
            <w:shd w:val="clear" w:color="auto" w:fill="auto"/>
          </w:tcPr>
          <w:p w14:paraId="75863C71" w14:textId="691A7376" w:rsidR="008E29EB" w:rsidRPr="00775D86" w:rsidRDefault="008E29EB" w:rsidP="008E29EB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092D10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48,478.76</w:t>
            </w:r>
          </w:p>
        </w:tc>
      </w:tr>
      <w:tr w:rsidR="008E29EB" w:rsidRPr="00775D86" w14:paraId="4F6D0CEE" w14:textId="77777777" w:rsidTr="00D62918">
        <w:tc>
          <w:tcPr>
            <w:tcW w:w="5602" w:type="dxa"/>
            <w:shd w:val="clear" w:color="auto" w:fill="auto"/>
            <w:vAlign w:val="center"/>
          </w:tcPr>
          <w:p w14:paraId="4EAAFE35" w14:textId="4AAF6C0B" w:rsidR="008E29EB" w:rsidRPr="00775D86" w:rsidRDefault="008E29EB" w:rsidP="008E29EB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92D1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ศรีชงโค จำกัด</w:t>
            </w:r>
          </w:p>
        </w:tc>
        <w:tc>
          <w:tcPr>
            <w:tcW w:w="1987" w:type="dxa"/>
            <w:shd w:val="clear" w:color="auto" w:fill="auto"/>
          </w:tcPr>
          <w:p w14:paraId="0EC65205" w14:textId="3D052BCD" w:rsidR="008E29EB" w:rsidRPr="00322EB3" w:rsidRDefault="008E29EB" w:rsidP="008E29EB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0.00</w:t>
            </w:r>
          </w:p>
        </w:tc>
        <w:tc>
          <w:tcPr>
            <w:tcW w:w="240" w:type="dxa"/>
            <w:shd w:val="clear" w:color="auto" w:fill="auto"/>
          </w:tcPr>
          <w:p w14:paraId="69453B1E" w14:textId="77777777" w:rsidR="008E29EB" w:rsidRPr="00775D86" w:rsidRDefault="008E29EB" w:rsidP="008E29EB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87" w:type="dxa"/>
            <w:shd w:val="clear" w:color="auto" w:fill="auto"/>
          </w:tcPr>
          <w:p w14:paraId="1FF9DBAC" w14:textId="209DA225" w:rsidR="008E29EB" w:rsidRPr="00E50A6D" w:rsidRDefault="008E29EB" w:rsidP="008E29EB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92D10">
              <w:rPr>
                <w:rFonts w:ascii="Angsana New" w:hAnsi="Angsana New"/>
                <w:sz w:val="28"/>
                <w:szCs w:val="28"/>
                <w:lang w:val="en-US"/>
              </w:rPr>
              <w:t>46,942.97</w:t>
            </w:r>
          </w:p>
        </w:tc>
      </w:tr>
      <w:tr w:rsidR="00414342" w:rsidRPr="00775D86" w14:paraId="1B09CC6F" w14:textId="77777777" w:rsidTr="0004515A">
        <w:tc>
          <w:tcPr>
            <w:tcW w:w="5602" w:type="dxa"/>
            <w:shd w:val="clear" w:color="auto" w:fill="auto"/>
            <w:vAlign w:val="center"/>
          </w:tcPr>
          <w:p w14:paraId="14FE3619" w14:textId="3C9E3F80" w:rsidR="00414342" w:rsidRPr="009450DF" w:rsidRDefault="00414342" w:rsidP="00413A0C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450DF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เงินทดรองจ่าย - ค่าสาธารณูปโภค</w:t>
            </w:r>
          </w:p>
        </w:tc>
        <w:tc>
          <w:tcPr>
            <w:tcW w:w="1987" w:type="dxa"/>
            <w:shd w:val="clear" w:color="auto" w:fill="auto"/>
            <w:vAlign w:val="center"/>
          </w:tcPr>
          <w:p w14:paraId="29B30FDE" w14:textId="77777777" w:rsidR="00414342" w:rsidRPr="00775D86" w:rsidRDefault="00414342" w:rsidP="00413A0C">
            <w:pPr>
              <w:tabs>
                <w:tab w:val="decimal" w:pos="1238"/>
              </w:tabs>
              <w:ind w:right="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" w:type="dxa"/>
            <w:shd w:val="clear" w:color="auto" w:fill="auto"/>
          </w:tcPr>
          <w:p w14:paraId="55747D55" w14:textId="77777777" w:rsidR="00414342" w:rsidRPr="00775D86" w:rsidRDefault="00414342" w:rsidP="00413A0C">
            <w:pPr>
              <w:tabs>
                <w:tab w:val="decimal" w:pos="124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7" w:type="dxa"/>
            <w:shd w:val="clear" w:color="auto" w:fill="auto"/>
            <w:vAlign w:val="center"/>
          </w:tcPr>
          <w:p w14:paraId="70F8FCDE" w14:textId="77777777" w:rsidR="00414342" w:rsidRPr="00775D86" w:rsidRDefault="00414342" w:rsidP="00413A0C">
            <w:pPr>
              <w:tabs>
                <w:tab w:val="decimal" w:pos="1238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D3B41" w:rsidRPr="00775D86" w14:paraId="6186E1FA" w14:textId="77777777" w:rsidTr="00D62918">
        <w:tc>
          <w:tcPr>
            <w:tcW w:w="5602" w:type="dxa"/>
            <w:shd w:val="clear" w:color="auto" w:fill="auto"/>
            <w:vAlign w:val="center"/>
          </w:tcPr>
          <w:p w14:paraId="61F4747F" w14:textId="3693EA8A" w:rsidR="00CD3B41" w:rsidRPr="00775D86" w:rsidRDefault="00CD3B41" w:rsidP="00CD3B41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92D1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ฟังก์ชั่น มารีน จำกัด</w:t>
            </w:r>
          </w:p>
        </w:tc>
        <w:tc>
          <w:tcPr>
            <w:tcW w:w="1987" w:type="dxa"/>
            <w:shd w:val="clear" w:color="auto" w:fill="auto"/>
            <w:vAlign w:val="bottom"/>
          </w:tcPr>
          <w:p w14:paraId="1339AE51" w14:textId="5BADF801" w:rsidR="00CD3B41" w:rsidRPr="00775D86" w:rsidRDefault="00CD3B41" w:rsidP="00CD3B41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13,857.36</w:t>
            </w:r>
          </w:p>
        </w:tc>
        <w:tc>
          <w:tcPr>
            <w:tcW w:w="240" w:type="dxa"/>
            <w:shd w:val="clear" w:color="auto" w:fill="auto"/>
          </w:tcPr>
          <w:p w14:paraId="26E10B08" w14:textId="77777777" w:rsidR="00CD3B41" w:rsidRPr="00775D86" w:rsidRDefault="00CD3B41" w:rsidP="00CD3B41">
            <w:pPr>
              <w:tabs>
                <w:tab w:val="decimal" w:pos="124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7" w:type="dxa"/>
            <w:shd w:val="clear" w:color="auto" w:fill="auto"/>
            <w:vAlign w:val="bottom"/>
          </w:tcPr>
          <w:p w14:paraId="2270EED3" w14:textId="18F18871" w:rsidR="00CD3B41" w:rsidRPr="00775D86" w:rsidRDefault="00CD3B41" w:rsidP="00CD3B41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9450DF">
              <w:rPr>
                <w:rFonts w:ascii="Angsana New" w:hAnsi="Angsana New"/>
                <w:sz w:val="28"/>
                <w:szCs w:val="28"/>
                <w:cs/>
                <w:lang w:val="en-US"/>
              </w:rPr>
              <w:t>8</w:t>
            </w:r>
            <w:r w:rsidRPr="009450DF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9450DF">
              <w:rPr>
                <w:rFonts w:ascii="Angsana New" w:hAnsi="Angsana New"/>
                <w:sz w:val="28"/>
                <w:szCs w:val="28"/>
                <w:cs/>
                <w:lang w:val="en-US"/>
              </w:rPr>
              <w:t>338.41</w:t>
            </w:r>
          </w:p>
        </w:tc>
      </w:tr>
      <w:tr w:rsidR="00CD3B41" w:rsidRPr="00775D86" w14:paraId="7D3B560B" w14:textId="77777777" w:rsidTr="00D62918">
        <w:tc>
          <w:tcPr>
            <w:tcW w:w="5602" w:type="dxa"/>
            <w:shd w:val="clear" w:color="auto" w:fill="auto"/>
            <w:vAlign w:val="center"/>
          </w:tcPr>
          <w:p w14:paraId="57B0BA1B" w14:textId="639992A9" w:rsidR="00CD3B41" w:rsidRPr="00775D86" w:rsidRDefault="00CD3B41" w:rsidP="00CD3B41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92D1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ศรีชงโค จำกัด</w:t>
            </w:r>
          </w:p>
        </w:tc>
        <w:tc>
          <w:tcPr>
            <w:tcW w:w="1987" w:type="dxa"/>
            <w:shd w:val="clear" w:color="auto" w:fill="auto"/>
            <w:vAlign w:val="bottom"/>
          </w:tcPr>
          <w:p w14:paraId="0D159910" w14:textId="3C10331A" w:rsidR="00CD3B41" w:rsidRPr="00E50A6D" w:rsidRDefault="00CD3B41" w:rsidP="00CD3B41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42,716.99</w:t>
            </w:r>
          </w:p>
        </w:tc>
        <w:tc>
          <w:tcPr>
            <w:tcW w:w="240" w:type="dxa"/>
            <w:shd w:val="clear" w:color="auto" w:fill="auto"/>
          </w:tcPr>
          <w:p w14:paraId="109DBF60" w14:textId="77777777" w:rsidR="00CD3B41" w:rsidRPr="00775D86" w:rsidRDefault="00CD3B41" w:rsidP="00CD3B41">
            <w:pPr>
              <w:tabs>
                <w:tab w:val="decimal" w:pos="124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7" w:type="dxa"/>
            <w:shd w:val="clear" w:color="auto" w:fill="auto"/>
            <w:vAlign w:val="bottom"/>
          </w:tcPr>
          <w:p w14:paraId="0EC38112" w14:textId="22B091AE" w:rsidR="00CD3B41" w:rsidRPr="009450DF" w:rsidRDefault="00CD3B41" w:rsidP="00CD3B41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450DF">
              <w:rPr>
                <w:rFonts w:ascii="Angsana New" w:hAnsi="Angsana New"/>
                <w:sz w:val="28"/>
                <w:szCs w:val="28"/>
                <w:lang w:val="en-US"/>
              </w:rPr>
              <w:t>18,930.64</w:t>
            </w:r>
          </w:p>
        </w:tc>
      </w:tr>
      <w:tr w:rsidR="00414342" w:rsidRPr="00775D86" w14:paraId="4CD922E0" w14:textId="77777777" w:rsidTr="0004515A">
        <w:tc>
          <w:tcPr>
            <w:tcW w:w="5602" w:type="dxa"/>
            <w:shd w:val="clear" w:color="auto" w:fill="auto"/>
            <w:vAlign w:val="center"/>
          </w:tcPr>
          <w:p w14:paraId="7A717305" w14:textId="3FB2CF1D" w:rsidR="00414342" w:rsidRPr="00092D10" w:rsidRDefault="00414342" w:rsidP="009450DF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450DF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เงินประกัน - ให้เช่าสำนักงาน</w:t>
            </w:r>
          </w:p>
        </w:tc>
        <w:tc>
          <w:tcPr>
            <w:tcW w:w="1987" w:type="dxa"/>
            <w:shd w:val="clear" w:color="auto" w:fill="auto"/>
            <w:vAlign w:val="bottom"/>
          </w:tcPr>
          <w:p w14:paraId="2CBD0E99" w14:textId="77777777" w:rsidR="00414342" w:rsidRPr="00E50A6D" w:rsidRDefault="00414342" w:rsidP="009450DF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40" w:type="dxa"/>
            <w:shd w:val="clear" w:color="auto" w:fill="auto"/>
          </w:tcPr>
          <w:p w14:paraId="6BE5CCEF" w14:textId="77777777" w:rsidR="00414342" w:rsidRPr="00775D86" w:rsidRDefault="00414342" w:rsidP="009450DF">
            <w:pPr>
              <w:tabs>
                <w:tab w:val="decimal" w:pos="124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7" w:type="dxa"/>
            <w:shd w:val="clear" w:color="auto" w:fill="auto"/>
            <w:vAlign w:val="bottom"/>
          </w:tcPr>
          <w:p w14:paraId="69F3E65B" w14:textId="77777777" w:rsidR="00414342" w:rsidRPr="009450DF" w:rsidRDefault="00414342" w:rsidP="009450DF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F12E31" w:rsidRPr="00775D86" w14:paraId="3AB60769" w14:textId="77777777" w:rsidTr="00D62918">
        <w:tc>
          <w:tcPr>
            <w:tcW w:w="5602" w:type="dxa"/>
            <w:shd w:val="clear" w:color="auto" w:fill="auto"/>
            <w:vAlign w:val="center"/>
          </w:tcPr>
          <w:p w14:paraId="27068E9B" w14:textId="04005948" w:rsidR="00F12E31" w:rsidRPr="00092D10" w:rsidRDefault="00F12E31" w:rsidP="00F12E31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92D1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ฟังก์ชั่น มารีน จำกัด</w:t>
            </w:r>
          </w:p>
        </w:tc>
        <w:tc>
          <w:tcPr>
            <w:tcW w:w="1987" w:type="dxa"/>
            <w:shd w:val="clear" w:color="auto" w:fill="auto"/>
            <w:vAlign w:val="bottom"/>
          </w:tcPr>
          <w:p w14:paraId="3DBFB562" w14:textId="30EC8449" w:rsidR="00F12E31" w:rsidRPr="00E50A6D" w:rsidRDefault="00F12E31" w:rsidP="00F12E31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49,000.00</w:t>
            </w:r>
          </w:p>
        </w:tc>
        <w:tc>
          <w:tcPr>
            <w:tcW w:w="240" w:type="dxa"/>
            <w:shd w:val="clear" w:color="auto" w:fill="auto"/>
          </w:tcPr>
          <w:p w14:paraId="7E9E5228" w14:textId="77777777" w:rsidR="00F12E31" w:rsidRPr="00775D86" w:rsidRDefault="00F12E31" w:rsidP="00F12E31">
            <w:pPr>
              <w:tabs>
                <w:tab w:val="decimal" w:pos="124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7" w:type="dxa"/>
            <w:shd w:val="clear" w:color="auto" w:fill="auto"/>
            <w:vAlign w:val="bottom"/>
          </w:tcPr>
          <w:p w14:paraId="1AC2B568" w14:textId="6F8F6972" w:rsidR="00F12E31" w:rsidRPr="009450DF" w:rsidRDefault="00F12E31" w:rsidP="00F12E31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450DF">
              <w:rPr>
                <w:rFonts w:ascii="Angsana New" w:hAnsi="Angsana New"/>
                <w:sz w:val="28"/>
                <w:szCs w:val="28"/>
                <w:lang w:val="en-US"/>
              </w:rPr>
              <w:t>49,000.00</w:t>
            </w:r>
          </w:p>
        </w:tc>
      </w:tr>
      <w:tr w:rsidR="00F12E31" w:rsidRPr="00775D86" w14:paraId="63FA9E7F" w14:textId="77777777" w:rsidTr="00D62918">
        <w:tc>
          <w:tcPr>
            <w:tcW w:w="5602" w:type="dxa"/>
            <w:shd w:val="clear" w:color="auto" w:fill="auto"/>
            <w:vAlign w:val="center"/>
          </w:tcPr>
          <w:p w14:paraId="1C32F89B" w14:textId="1C6DC752" w:rsidR="00F12E31" w:rsidRPr="00092D10" w:rsidRDefault="00F12E31" w:rsidP="00F12E31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92D1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ศรีชงโค จำกัด</w:t>
            </w:r>
          </w:p>
        </w:tc>
        <w:tc>
          <w:tcPr>
            <w:tcW w:w="1987" w:type="dxa"/>
            <w:shd w:val="clear" w:color="auto" w:fill="auto"/>
            <w:vAlign w:val="bottom"/>
          </w:tcPr>
          <w:p w14:paraId="1BEFA5C2" w14:textId="7C9BB60A" w:rsidR="00F12E31" w:rsidRPr="00E50A6D" w:rsidRDefault="00F12E31" w:rsidP="00F12E31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45,000.00</w:t>
            </w:r>
          </w:p>
        </w:tc>
        <w:tc>
          <w:tcPr>
            <w:tcW w:w="240" w:type="dxa"/>
            <w:shd w:val="clear" w:color="auto" w:fill="auto"/>
          </w:tcPr>
          <w:p w14:paraId="53B6D513" w14:textId="77777777" w:rsidR="00F12E31" w:rsidRPr="00775D86" w:rsidRDefault="00F12E31" w:rsidP="00F12E31">
            <w:pPr>
              <w:tabs>
                <w:tab w:val="decimal" w:pos="124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7" w:type="dxa"/>
            <w:shd w:val="clear" w:color="auto" w:fill="auto"/>
            <w:vAlign w:val="bottom"/>
          </w:tcPr>
          <w:p w14:paraId="28190C53" w14:textId="38BE5B06" w:rsidR="00F12E31" w:rsidRPr="009450DF" w:rsidRDefault="00F12E31" w:rsidP="00F12E31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450DF">
              <w:rPr>
                <w:rFonts w:ascii="Angsana New" w:hAnsi="Angsana New"/>
                <w:sz w:val="28"/>
                <w:szCs w:val="28"/>
                <w:lang w:val="en-US"/>
              </w:rPr>
              <w:t>45,000.00</w:t>
            </w:r>
          </w:p>
        </w:tc>
      </w:tr>
      <w:tr w:rsidR="000E1223" w:rsidRPr="00775D86" w14:paraId="2EEFF3B6" w14:textId="77777777" w:rsidTr="006E33A5">
        <w:tc>
          <w:tcPr>
            <w:tcW w:w="5602" w:type="dxa"/>
            <w:shd w:val="clear" w:color="auto" w:fill="auto"/>
            <w:vAlign w:val="center"/>
          </w:tcPr>
          <w:p w14:paraId="110AAF84" w14:textId="425D4324" w:rsidR="000E1223" w:rsidRPr="00092D10" w:rsidRDefault="00B67C2E" w:rsidP="001F19AE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67C2E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เงินมัดจำรับ-ค่าสินค้า</w:t>
            </w:r>
          </w:p>
        </w:tc>
        <w:tc>
          <w:tcPr>
            <w:tcW w:w="1987" w:type="dxa"/>
            <w:shd w:val="clear" w:color="auto" w:fill="auto"/>
            <w:vAlign w:val="bottom"/>
          </w:tcPr>
          <w:p w14:paraId="61FC0297" w14:textId="77777777" w:rsidR="000E1223" w:rsidRDefault="000E1223" w:rsidP="00F12E31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0" w:type="dxa"/>
            <w:shd w:val="clear" w:color="auto" w:fill="auto"/>
          </w:tcPr>
          <w:p w14:paraId="1BFC3812" w14:textId="77777777" w:rsidR="000E1223" w:rsidRPr="00775D86" w:rsidRDefault="000E1223" w:rsidP="00F12E31">
            <w:pPr>
              <w:tabs>
                <w:tab w:val="decimal" w:pos="124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7" w:type="dxa"/>
            <w:shd w:val="clear" w:color="auto" w:fill="auto"/>
            <w:vAlign w:val="bottom"/>
          </w:tcPr>
          <w:p w14:paraId="35FFBC84" w14:textId="77777777" w:rsidR="000E1223" w:rsidRPr="009450DF" w:rsidRDefault="000E1223" w:rsidP="00F12E31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0E1223" w:rsidRPr="00775D86" w14:paraId="6245F239" w14:textId="77777777" w:rsidTr="00D62918">
        <w:tc>
          <w:tcPr>
            <w:tcW w:w="5602" w:type="dxa"/>
            <w:shd w:val="clear" w:color="auto" w:fill="auto"/>
            <w:vAlign w:val="center"/>
          </w:tcPr>
          <w:p w14:paraId="06A4D38D" w14:textId="0E4D0540" w:rsidR="000E1223" w:rsidRPr="00092D10" w:rsidRDefault="009C49C4" w:rsidP="00F12E31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C49C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987" w:type="dxa"/>
            <w:shd w:val="clear" w:color="auto" w:fill="auto"/>
            <w:vAlign w:val="bottom"/>
          </w:tcPr>
          <w:p w14:paraId="7C547D45" w14:textId="132A5D76" w:rsidR="000E1223" w:rsidRDefault="009C49C4" w:rsidP="00F12E31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633.44</w:t>
            </w:r>
          </w:p>
        </w:tc>
        <w:tc>
          <w:tcPr>
            <w:tcW w:w="240" w:type="dxa"/>
            <w:shd w:val="clear" w:color="auto" w:fill="auto"/>
          </w:tcPr>
          <w:p w14:paraId="5056B0FC" w14:textId="77777777" w:rsidR="000E1223" w:rsidRPr="00775D86" w:rsidRDefault="000E1223" w:rsidP="00F12E31">
            <w:pPr>
              <w:tabs>
                <w:tab w:val="decimal" w:pos="124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7" w:type="dxa"/>
            <w:shd w:val="clear" w:color="auto" w:fill="auto"/>
            <w:vAlign w:val="bottom"/>
          </w:tcPr>
          <w:p w14:paraId="28D08333" w14:textId="4F5CD6CF" w:rsidR="000E1223" w:rsidRPr="009450DF" w:rsidRDefault="009C49C4" w:rsidP="00F12E31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0.00</w:t>
            </w:r>
          </w:p>
        </w:tc>
      </w:tr>
    </w:tbl>
    <w:p w14:paraId="7BDA9D7E" w14:textId="39E728C4" w:rsidR="00945202" w:rsidRDefault="00945202" w:rsidP="00F15D2D">
      <w:pPr>
        <w:spacing w:before="120" w:after="120"/>
        <w:ind w:left="540"/>
        <w:jc w:val="thaiDistribute"/>
        <w:rPr>
          <w:rFonts w:ascii="Angsana New" w:hAnsi="Angsana New"/>
          <w:color w:val="000000" w:themeColor="text1"/>
          <w:sz w:val="30"/>
          <w:szCs w:val="30"/>
        </w:rPr>
      </w:pPr>
    </w:p>
    <w:p w14:paraId="5B900657" w14:textId="77777777" w:rsidR="00943561" w:rsidRDefault="00943561" w:rsidP="00F15D2D">
      <w:pPr>
        <w:spacing w:before="120" w:after="120"/>
        <w:ind w:left="540"/>
        <w:jc w:val="thaiDistribute"/>
        <w:rPr>
          <w:rFonts w:ascii="Angsana New" w:hAnsi="Angsana New"/>
          <w:color w:val="000000" w:themeColor="text1"/>
          <w:sz w:val="30"/>
          <w:szCs w:val="30"/>
        </w:rPr>
      </w:pPr>
    </w:p>
    <w:p w14:paraId="7413B3ED" w14:textId="7C4F2AFD" w:rsidR="0047209B" w:rsidRPr="005D0741" w:rsidRDefault="0047209B">
      <w:pPr>
        <w:pStyle w:val="ListParagraph"/>
        <w:numPr>
          <w:ilvl w:val="1"/>
          <w:numId w:val="11"/>
        </w:numPr>
        <w:tabs>
          <w:tab w:val="left" w:pos="540"/>
        </w:tabs>
        <w:ind w:hanging="180"/>
        <w:outlineLvl w:val="0"/>
        <w:rPr>
          <w:rFonts w:ascii="Angsana New" w:hAnsi="Angsana New"/>
          <w:sz w:val="30"/>
          <w:szCs w:val="30"/>
        </w:rPr>
      </w:pPr>
      <w:r w:rsidRPr="005D0741">
        <w:rPr>
          <w:rFonts w:ascii="Angsana New" w:hAnsi="Angsana New"/>
          <w:sz w:val="30"/>
          <w:szCs w:val="30"/>
          <w:cs/>
        </w:rPr>
        <w:lastRenderedPageBreak/>
        <w:t>รายการในงบกำไรขาดทุนเบ็ดเสร็จ</w:t>
      </w:r>
    </w:p>
    <w:p w14:paraId="0431261F" w14:textId="494E4A25" w:rsidR="0047209B" w:rsidRDefault="005D0741" w:rsidP="005D0741">
      <w:pPr>
        <w:pStyle w:val="ListParagraph"/>
        <w:tabs>
          <w:tab w:val="left" w:pos="540"/>
        </w:tabs>
        <w:ind w:left="900"/>
        <w:outlineLvl w:val="0"/>
        <w:rPr>
          <w:rFonts w:ascii="Angsana New" w:hAnsi="Angsana New"/>
          <w:sz w:val="30"/>
          <w:szCs w:val="30"/>
        </w:rPr>
      </w:pPr>
      <w:r w:rsidRPr="005D0741">
        <w:rPr>
          <w:rFonts w:ascii="Angsana New" w:hAnsi="Angsana New"/>
          <w:sz w:val="30"/>
          <w:szCs w:val="30"/>
          <w:cs/>
        </w:rPr>
        <w:t xml:space="preserve">รายได้และค่าใช้จ่ายกับบุคคลและกิจการที่เกี่ยวข้องกันที่มีสาระสำคัญ สำหรับงวด </w:t>
      </w:r>
      <w:r w:rsidRPr="005D0741">
        <w:rPr>
          <w:rFonts w:ascii="Angsana New" w:hAnsi="Angsana New"/>
          <w:sz w:val="30"/>
          <w:szCs w:val="30"/>
        </w:rPr>
        <w:t xml:space="preserve">3 </w:t>
      </w:r>
      <w:r w:rsidRPr="005D0741">
        <w:rPr>
          <w:rFonts w:ascii="Angsana New" w:hAnsi="Angsana New"/>
          <w:sz w:val="30"/>
          <w:szCs w:val="30"/>
          <w:cs/>
        </w:rPr>
        <w:t xml:space="preserve">เดือน และ </w:t>
      </w:r>
      <w:r w:rsidRPr="005D0741">
        <w:rPr>
          <w:rFonts w:ascii="Angsana New" w:hAnsi="Angsana New"/>
          <w:sz w:val="30"/>
          <w:szCs w:val="30"/>
        </w:rPr>
        <w:t xml:space="preserve">9 </w:t>
      </w:r>
      <w:r w:rsidRPr="005D0741">
        <w:rPr>
          <w:rFonts w:ascii="Angsana New" w:hAnsi="Angsana New"/>
          <w:sz w:val="30"/>
          <w:szCs w:val="30"/>
          <w:cs/>
        </w:rPr>
        <w:t>เดือน สิ้นสุดวันที่</w:t>
      </w:r>
      <w:r w:rsidR="00140DD9">
        <w:rPr>
          <w:rFonts w:ascii="Angsana New" w:hAnsi="Angsana New"/>
          <w:sz w:val="30"/>
          <w:szCs w:val="30"/>
        </w:rPr>
        <w:t xml:space="preserve"> 30</w:t>
      </w:r>
      <w:r w:rsidRPr="005D0741">
        <w:rPr>
          <w:rFonts w:ascii="Angsana New" w:hAnsi="Angsana New"/>
          <w:sz w:val="30"/>
          <w:szCs w:val="30"/>
          <w:cs/>
        </w:rPr>
        <w:t xml:space="preserve"> กันยายน </w:t>
      </w:r>
      <w:r w:rsidR="00140DD9">
        <w:rPr>
          <w:rFonts w:ascii="Angsana New" w:hAnsi="Angsana New"/>
          <w:sz w:val="30"/>
          <w:szCs w:val="30"/>
        </w:rPr>
        <w:t>2565</w:t>
      </w:r>
      <w:r w:rsidRPr="005D0741">
        <w:rPr>
          <w:rFonts w:ascii="Angsana New" w:hAnsi="Angsana New"/>
          <w:sz w:val="30"/>
          <w:szCs w:val="30"/>
          <w:cs/>
        </w:rPr>
        <w:t xml:space="preserve"> และ </w:t>
      </w:r>
      <w:r w:rsidR="00140DD9">
        <w:rPr>
          <w:rFonts w:ascii="Angsana New" w:hAnsi="Angsana New"/>
          <w:sz w:val="30"/>
          <w:szCs w:val="30"/>
        </w:rPr>
        <w:t>2564</w:t>
      </w:r>
      <w:r w:rsidRPr="005D0741">
        <w:rPr>
          <w:rFonts w:ascii="Angsana New" w:hAnsi="Angsana New"/>
          <w:sz w:val="30"/>
          <w:szCs w:val="30"/>
          <w:cs/>
        </w:rPr>
        <w:t xml:space="preserve"> มีดังนี้</w:t>
      </w:r>
    </w:p>
    <w:tbl>
      <w:tblPr>
        <w:tblW w:w="9835" w:type="dxa"/>
        <w:tblInd w:w="108" w:type="dxa"/>
        <w:shd w:val="clear" w:color="auto" w:fill="FFFF00"/>
        <w:tblLayout w:type="fixed"/>
        <w:tblLook w:val="0000" w:firstRow="0" w:lastRow="0" w:firstColumn="0" w:lastColumn="0" w:noHBand="0" w:noVBand="0"/>
      </w:tblPr>
      <w:tblGrid>
        <w:gridCol w:w="2790"/>
        <w:gridCol w:w="1558"/>
        <w:gridCol w:w="11"/>
        <w:gridCol w:w="225"/>
        <w:gridCol w:w="11"/>
        <w:gridCol w:w="1596"/>
        <w:gridCol w:w="11"/>
        <w:gridCol w:w="272"/>
        <w:gridCol w:w="11"/>
        <w:gridCol w:w="1544"/>
        <w:gridCol w:w="11"/>
        <w:gridCol w:w="225"/>
        <w:gridCol w:w="11"/>
        <w:gridCol w:w="1539"/>
        <w:gridCol w:w="9"/>
        <w:gridCol w:w="11"/>
      </w:tblGrid>
      <w:tr w:rsidR="00C8007D" w:rsidRPr="00494247" w14:paraId="1E35C01D" w14:textId="77777777" w:rsidTr="00CB7BB4">
        <w:trPr>
          <w:gridAfter w:val="2"/>
          <w:wAfter w:w="20" w:type="dxa"/>
        </w:trPr>
        <w:tc>
          <w:tcPr>
            <w:tcW w:w="2790" w:type="dxa"/>
            <w:shd w:val="clear" w:color="auto" w:fill="auto"/>
          </w:tcPr>
          <w:p w14:paraId="13D2D038" w14:textId="77777777" w:rsidR="00C8007D" w:rsidRPr="00494247" w:rsidRDefault="00C8007D" w:rsidP="00413A0C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58" w:type="dxa"/>
            <w:shd w:val="clear" w:color="auto" w:fill="auto"/>
          </w:tcPr>
          <w:p w14:paraId="198AA32D" w14:textId="77777777" w:rsidR="00C8007D" w:rsidRPr="00494247" w:rsidRDefault="00C8007D" w:rsidP="00413A0C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76A2BCFA" w14:textId="77777777" w:rsidR="00C8007D" w:rsidRPr="00494247" w:rsidRDefault="00C8007D" w:rsidP="00413A0C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07" w:type="dxa"/>
            <w:gridSpan w:val="2"/>
            <w:shd w:val="clear" w:color="auto" w:fill="auto"/>
          </w:tcPr>
          <w:p w14:paraId="5C38B589" w14:textId="77777777" w:rsidR="00C8007D" w:rsidRPr="00494247" w:rsidRDefault="00C8007D" w:rsidP="00413A0C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gridSpan w:val="2"/>
            <w:shd w:val="clear" w:color="auto" w:fill="auto"/>
          </w:tcPr>
          <w:p w14:paraId="06992635" w14:textId="77777777" w:rsidR="00C8007D" w:rsidRPr="00494247" w:rsidRDefault="00C8007D" w:rsidP="00413A0C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341" w:type="dxa"/>
            <w:gridSpan w:val="6"/>
            <w:shd w:val="clear" w:color="auto" w:fill="auto"/>
          </w:tcPr>
          <w:p w14:paraId="3C5B8623" w14:textId="77777777" w:rsidR="00C8007D" w:rsidRPr="00494247" w:rsidRDefault="00C8007D" w:rsidP="00413A0C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C8007D" w:rsidRPr="00494247" w14:paraId="031E9484" w14:textId="77777777" w:rsidTr="00CB7BB4">
        <w:trPr>
          <w:gridAfter w:val="2"/>
          <w:wAfter w:w="20" w:type="dxa"/>
        </w:trPr>
        <w:tc>
          <w:tcPr>
            <w:tcW w:w="2790" w:type="dxa"/>
            <w:shd w:val="clear" w:color="auto" w:fill="auto"/>
          </w:tcPr>
          <w:p w14:paraId="0F17D262" w14:textId="77777777" w:rsidR="00C8007D" w:rsidRPr="00494247" w:rsidRDefault="00C8007D" w:rsidP="00413A0C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401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1FEEB5C5" w14:textId="08DB906A" w:rsidR="00C8007D" w:rsidRPr="00494247" w:rsidRDefault="00C8007D" w:rsidP="00413A0C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8007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สำหรับงวด 3 เดือน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23C01AF0" w14:textId="77777777" w:rsidR="00C8007D" w:rsidRPr="00494247" w:rsidRDefault="00C8007D" w:rsidP="00413A0C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3341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1BD630E5" w14:textId="7A8364D1" w:rsidR="00C8007D" w:rsidRPr="00494247" w:rsidRDefault="00C8007D" w:rsidP="00413A0C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8007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สำหรับงวด 9 เดือน</w:t>
            </w:r>
          </w:p>
        </w:tc>
      </w:tr>
      <w:tr w:rsidR="00556F4A" w:rsidRPr="00494247" w14:paraId="01A4B9A5" w14:textId="77777777" w:rsidTr="00CB7BB4">
        <w:trPr>
          <w:gridAfter w:val="1"/>
          <w:wAfter w:w="11" w:type="dxa"/>
        </w:trPr>
        <w:tc>
          <w:tcPr>
            <w:tcW w:w="2790" w:type="dxa"/>
            <w:shd w:val="clear" w:color="auto" w:fill="auto"/>
          </w:tcPr>
          <w:p w14:paraId="47343ED4" w14:textId="77777777" w:rsidR="00556F4A" w:rsidRPr="00494247" w:rsidRDefault="00556F4A" w:rsidP="00556F4A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5B31AC" w14:textId="5A020C6E" w:rsidR="00556F4A" w:rsidRPr="005923A0" w:rsidRDefault="00556F4A" w:rsidP="00181973">
            <w:pPr>
              <w:pStyle w:val="1"/>
              <w:pBdr>
                <w:bottom w:val="none" w:sz="0" w:space="0" w:color="auto"/>
              </w:pBdr>
              <w:spacing w:line="360" w:lineRule="exact"/>
              <w:ind w:right="-60"/>
              <w:jc w:val="center"/>
              <w:rPr>
                <w:color w:val="000000"/>
                <w:sz w:val="30"/>
                <w:szCs w:val="30"/>
              </w:rPr>
            </w:pPr>
            <w:r w:rsidRPr="005923A0">
              <w:rPr>
                <w:sz w:val="30"/>
                <w:szCs w:val="30"/>
              </w:rPr>
              <w:t xml:space="preserve">30 </w:t>
            </w:r>
            <w:r w:rsidRPr="005923A0">
              <w:rPr>
                <w:rFonts w:hint="cs"/>
                <w:sz w:val="30"/>
                <w:szCs w:val="30"/>
                <w:cs/>
              </w:rPr>
              <w:t xml:space="preserve">กันยายน </w:t>
            </w:r>
            <w:r w:rsidRPr="005923A0">
              <w:rPr>
                <w:sz w:val="30"/>
                <w:szCs w:val="30"/>
              </w:rPr>
              <w:t>2565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78D581E" w14:textId="77777777" w:rsidR="00556F4A" w:rsidRPr="005923A0" w:rsidRDefault="00556F4A" w:rsidP="00556F4A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60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7A5F6C" w14:textId="4E40B22F" w:rsidR="00556F4A" w:rsidRPr="005923A0" w:rsidRDefault="00556F4A" w:rsidP="00556F4A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5923A0">
              <w:rPr>
                <w:color w:val="000000"/>
                <w:sz w:val="30"/>
                <w:szCs w:val="30"/>
              </w:rPr>
              <w:t xml:space="preserve">30 </w:t>
            </w:r>
            <w:r w:rsidRPr="005923A0">
              <w:rPr>
                <w:color w:val="000000"/>
                <w:sz w:val="30"/>
                <w:szCs w:val="30"/>
                <w:cs/>
              </w:rPr>
              <w:t xml:space="preserve">กันยายน </w:t>
            </w:r>
            <w:r w:rsidRPr="005923A0">
              <w:rPr>
                <w:color w:val="000000"/>
                <w:sz w:val="30"/>
                <w:szCs w:val="30"/>
              </w:rPr>
              <w:t>2564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45AB9AFC" w14:textId="77777777" w:rsidR="00556F4A" w:rsidRPr="005923A0" w:rsidRDefault="00556F4A" w:rsidP="00556F4A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55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658CD6" w14:textId="3E1A4ECE" w:rsidR="00556F4A" w:rsidRPr="005923A0" w:rsidRDefault="00556F4A" w:rsidP="00181973">
            <w:pPr>
              <w:pStyle w:val="1"/>
              <w:pBdr>
                <w:bottom w:val="none" w:sz="0" w:space="0" w:color="auto"/>
              </w:pBdr>
              <w:spacing w:line="360" w:lineRule="exact"/>
              <w:ind w:right="-70"/>
              <w:jc w:val="center"/>
              <w:rPr>
                <w:color w:val="000000"/>
                <w:sz w:val="30"/>
                <w:szCs w:val="30"/>
              </w:rPr>
            </w:pPr>
            <w:r w:rsidRPr="005923A0">
              <w:rPr>
                <w:sz w:val="30"/>
                <w:szCs w:val="30"/>
              </w:rPr>
              <w:t xml:space="preserve">30 </w:t>
            </w:r>
            <w:r w:rsidRPr="005923A0">
              <w:rPr>
                <w:rFonts w:hint="cs"/>
                <w:sz w:val="30"/>
                <w:szCs w:val="30"/>
                <w:cs/>
              </w:rPr>
              <w:t xml:space="preserve">กันยายน </w:t>
            </w:r>
            <w:r w:rsidRPr="005923A0">
              <w:rPr>
                <w:sz w:val="30"/>
                <w:szCs w:val="30"/>
              </w:rPr>
              <w:t>2565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9D8DF09" w14:textId="77777777" w:rsidR="00556F4A" w:rsidRPr="005923A0" w:rsidRDefault="00556F4A" w:rsidP="00556F4A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F12853" w14:textId="54E3F38F" w:rsidR="00556F4A" w:rsidRPr="005923A0" w:rsidRDefault="00556F4A" w:rsidP="00181973">
            <w:pPr>
              <w:pStyle w:val="1"/>
              <w:pBdr>
                <w:bottom w:val="none" w:sz="0" w:space="0" w:color="auto"/>
              </w:pBdr>
              <w:spacing w:line="360" w:lineRule="exact"/>
              <w:ind w:right="-70"/>
              <w:jc w:val="center"/>
              <w:rPr>
                <w:color w:val="000000"/>
                <w:sz w:val="30"/>
                <w:szCs w:val="30"/>
              </w:rPr>
            </w:pPr>
            <w:r w:rsidRPr="005923A0">
              <w:rPr>
                <w:color w:val="000000"/>
                <w:sz w:val="30"/>
                <w:szCs w:val="30"/>
              </w:rPr>
              <w:t xml:space="preserve">30 </w:t>
            </w:r>
            <w:r w:rsidRPr="005923A0">
              <w:rPr>
                <w:color w:val="000000"/>
                <w:sz w:val="30"/>
                <w:szCs w:val="30"/>
                <w:cs/>
              </w:rPr>
              <w:t xml:space="preserve">กันยายน </w:t>
            </w:r>
            <w:r w:rsidRPr="005923A0">
              <w:rPr>
                <w:color w:val="000000"/>
                <w:sz w:val="30"/>
                <w:szCs w:val="30"/>
              </w:rPr>
              <w:t>2564</w:t>
            </w:r>
          </w:p>
        </w:tc>
      </w:tr>
      <w:tr w:rsidR="00C8007D" w:rsidRPr="00494247" w14:paraId="281EDAD5" w14:textId="77777777" w:rsidTr="00CB7BB4">
        <w:trPr>
          <w:gridAfter w:val="1"/>
          <w:wAfter w:w="11" w:type="dxa"/>
          <w:trHeight w:val="203"/>
        </w:trPr>
        <w:tc>
          <w:tcPr>
            <w:tcW w:w="2790" w:type="dxa"/>
            <w:shd w:val="clear" w:color="auto" w:fill="auto"/>
            <w:vAlign w:val="center"/>
          </w:tcPr>
          <w:p w14:paraId="277298FA" w14:textId="7CD1E00D" w:rsidR="00C8007D" w:rsidRPr="00494247" w:rsidRDefault="00556F4A" w:rsidP="00413A0C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56F4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รายได้ค่าเช่า/ค่าบริการ</w:t>
            </w:r>
          </w:p>
        </w:tc>
        <w:tc>
          <w:tcPr>
            <w:tcW w:w="1558" w:type="dxa"/>
            <w:tcBorders>
              <w:top w:val="single" w:sz="4" w:space="0" w:color="auto"/>
            </w:tcBorders>
            <w:shd w:val="clear" w:color="auto" w:fill="auto"/>
          </w:tcPr>
          <w:p w14:paraId="726384D6" w14:textId="4DD4F766" w:rsidR="00C8007D" w:rsidRPr="00494247" w:rsidRDefault="00C8007D" w:rsidP="00413A0C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6EEBFF29" w14:textId="77777777" w:rsidR="00C8007D" w:rsidRPr="00494247" w:rsidRDefault="00C8007D" w:rsidP="00413A0C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07" w:type="dxa"/>
            <w:gridSpan w:val="2"/>
            <w:shd w:val="clear" w:color="auto" w:fill="auto"/>
          </w:tcPr>
          <w:p w14:paraId="6EA8C266" w14:textId="0555F642" w:rsidR="00C8007D" w:rsidRPr="00494247" w:rsidRDefault="00C8007D" w:rsidP="00413A0C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83" w:type="dxa"/>
            <w:gridSpan w:val="2"/>
            <w:shd w:val="clear" w:color="auto" w:fill="auto"/>
          </w:tcPr>
          <w:p w14:paraId="5B36C2A8" w14:textId="77777777" w:rsidR="00C8007D" w:rsidRPr="00494247" w:rsidRDefault="00C8007D" w:rsidP="00413A0C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5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ED68DC2" w14:textId="37C7C178" w:rsidR="00C8007D" w:rsidRPr="00494247" w:rsidRDefault="00C8007D" w:rsidP="00413A0C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68092670" w14:textId="77777777" w:rsidR="00C8007D" w:rsidRPr="00494247" w:rsidRDefault="00C8007D" w:rsidP="00413A0C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gridSpan w:val="3"/>
            <w:shd w:val="clear" w:color="auto" w:fill="auto"/>
          </w:tcPr>
          <w:p w14:paraId="42148428" w14:textId="1A8D3F72" w:rsidR="00C8007D" w:rsidRPr="00494247" w:rsidRDefault="00C8007D" w:rsidP="00413A0C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</w:tr>
      <w:tr w:rsidR="00F87344" w:rsidRPr="00494247" w14:paraId="4D8AAED1" w14:textId="77777777" w:rsidTr="00CB7BB4">
        <w:trPr>
          <w:gridAfter w:val="1"/>
          <w:wAfter w:w="11" w:type="dxa"/>
          <w:trHeight w:val="203"/>
        </w:trPr>
        <w:tc>
          <w:tcPr>
            <w:tcW w:w="2790" w:type="dxa"/>
            <w:shd w:val="clear" w:color="auto" w:fill="auto"/>
            <w:vAlign w:val="center"/>
          </w:tcPr>
          <w:p w14:paraId="42BDF139" w14:textId="4DD1E9C5" w:rsidR="00F87344" w:rsidRPr="00556F4A" w:rsidRDefault="00F87344" w:rsidP="00F87344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92D10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บริษัท ฟังก์ชั่น </w:t>
            </w:r>
            <w:r w:rsidR="004646AC" w:rsidRPr="00092D1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มารีน</w:t>
            </w:r>
            <w:r w:rsidRPr="00092D10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558" w:type="dxa"/>
            <w:shd w:val="clear" w:color="auto" w:fill="auto"/>
          </w:tcPr>
          <w:p w14:paraId="0BDBFB5D" w14:textId="2721EC3C" w:rsidR="00F87344" w:rsidRPr="0024362F" w:rsidRDefault="00F87344" w:rsidP="00F8734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36382">
              <w:rPr>
                <w:rFonts w:ascii="Angsana New" w:hAnsi="Angsana New"/>
                <w:color w:val="000000"/>
                <w:sz w:val="30"/>
                <w:szCs w:val="30"/>
              </w:rPr>
              <w:t>145,668.00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1146E898" w14:textId="77777777" w:rsidR="00F87344" w:rsidRPr="00494247" w:rsidRDefault="00F87344" w:rsidP="00F8734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07" w:type="dxa"/>
            <w:gridSpan w:val="2"/>
            <w:shd w:val="clear" w:color="auto" w:fill="auto"/>
          </w:tcPr>
          <w:p w14:paraId="6855BF78" w14:textId="5F918145" w:rsidR="00F87344" w:rsidRPr="00494247" w:rsidRDefault="00F87344" w:rsidP="00F8734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56F4A">
              <w:rPr>
                <w:rFonts w:ascii="Angsana New" w:hAnsi="Angsana New"/>
                <w:color w:val="000000"/>
                <w:sz w:val="30"/>
                <w:szCs w:val="30"/>
              </w:rPr>
              <w:t>146,741.00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3C9F5DE6" w14:textId="77777777" w:rsidR="00F87344" w:rsidRPr="00494247" w:rsidRDefault="00F87344" w:rsidP="00F8734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55" w:type="dxa"/>
            <w:gridSpan w:val="2"/>
            <w:shd w:val="clear" w:color="auto" w:fill="auto"/>
          </w:tcPr>
          <w:p w14:paraId="48E20B55" w14:textId="58A7FE4F" w:rsidR="00F87344" w:rsidRPr="00494247" w:rsidRDefault="00F87344" w:rsidP="00F8734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436,144.00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22D9A05C" w14:textId="77777777" w:rsidR="00F87344" w:rsidRPr="00494247" w:rsidRDefault="00F87344" w:rsidP="00F87344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gridSpan w:val="3"/>
            <w:shd w:val="clear" w:color="auto" w:fill="auto"/>
          </w:tcPr>
          <w:p w14:paraId="11E9B328" w14:textId="7AE03521" w:rsidR="00F87344" w:rsidRPr="00494247" w:rsidRDefault="00F87344" w:rsidP="00F8734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556F4A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450,341.00</w:t>
            </w:r>
          </w:p>
        </w:tc>
      </w:tr>
      <w:tr w:rsidR="00F87344" w:rsidRPr="00494247" w14:paraId="02853A13" w14:textId="77777777" w:rsidTr="00CB7BB4">
        <w:trPr>
          <w:gridAfter w:val="1"/>
          <w:wAfter w:w="11" w:type="dxa"/>
          <w:trHeight w:val="203"/>
        </w:trPr>
        <w:tc>
          <w:tcPr>
            <w:tcW w:w="2790" w:type="dxa"/>
            <w:shd w:val="clear" w:color="auto" w:fill="auto"/>
            <w:vAlign w:val="center"/>
          </w:tcPr>
          <w:p w14:paraId="5C6164FC" w14:textId="6C9A69BC" w:rsidR="00F87344" w:rsidRPr="00556F4A" w:rsidRDefault="00F87344" w:rsidP="00F87344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92D1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ศรีชงโค จำกัด</w:t>
            </w:r>
          </w:p>
        </w:tc>
        <w:tc>
          <w:tcPr>
            <w:tcW w:w="1558" w:type="dxa"/>
            <w:tcBorders>
              <w:bottom w:val="single" w:sz="4" w:space="0" w:color="auto"/>
            </w:tcBorders>
            <w:shd w:val="clear" w:color="auto" w:fill="auto"/>
          </w:tcPr>
          <w:p w14:paraId="1F6C0851" w14:textId="5B707810" w:rsidR="00F87344" w:rsidRPr="00494247" w:rsidRDefault="00F87344" w:rsidP="00F8734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36382">
              <w:rPr>
                <w:rFonts w:ascii="Angsana New" w:hAnsi="Angsana New"/>
                <w:color w:val="000000"/>
                <w:sz w:val="30"/>
                <w:szCs w:val="30"/>
              </w:rPr>
              <w:t>165,360.00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0E87CD11" w14:textId="77777777" w:rsidR="00F87344" w:rsidRPr="00494247" w:rsidRDefault="00F87344" w:rsidP="00F8734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0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AD2BD27" w14:textId="168BA143" w:rsidR="00F87344" w:rsidRPr="00494247" w:rsidRDefault="00F87344" w:rsidP="00F8734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56F4A">
              <w:rPr>
                <w:rFonts w:ascii="Angsana New" w:hAnsi="Angsana New"/>
                <w:color w:val="000000"/>
                <w:sz w:val="30"/>
                <w:szCs w:val="30"/>
              </w:rPr>
              <w:t>140,833.00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51AF2894" w14:textId="77777777" w:rsidR="00F87344" w:rsidRPr="00494247" w:rsidRDefault="00F87344" w:rsidP="00F8734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5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7B4A46F" w14:textId="3FD410C3" w:rsidR="00F87344" w:rsidRPr="007C4E27" w:rsidRDefault="00F87344" w:rsidP="00F8734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462,932.00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78151B06" w14:textId="77777777" w:rsidR="00F87344" w:rsidRPr="00494247" w:rsidRDefault="00F87344" w:rsidP="00F87344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CBABA2D" w14:textId="005E78F2" w:rsidR="00F87344" w:rsidRPr="00720702" w:rsidRDefault="00F87344" w:rsidP="00F8734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556F4A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422,833.00</w:t>
            </w:r>
          </w:p>
        </w:tc>
      </w:tr>
      <w:tr w:rsidR="00F87344" w:rsidRPr="00494247" w14:paraId="6A283251" w14:textId="77777777" w:rsidTr="00CB7BB4">
        <w:trPr>
          <w:gridAfter w:val="1"/>
          <w:wAfter w:w="11" w:type="dxa"/>
          <w:trHeight w:val="149"/>
        </w:trPr>
        <w:tc>
          <w:tcPr>
            <w:tcW w:w="2790" w:type="dxa"/>
            <w:shd w:val="clear" w:color="auto" w:fill="auto"/>
          </w:tcPr>
          <w:p w14:paraId="4C11A9B1" w14:textId="1A15216A" w:rsidR="00F87344" w:rsidRPr="00556F4A" w:rsidRDefault="00F87344" w:rsidP="00F87344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A7CD62" w14:textId="04BAD57C" w:rsidR="00F87344" w:rsidRPr="00556F4A" w:rsidRDefault="00F87344" w:rsidP="00F8734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36382">
              <w:rPr>
                <w:rFonts w:ascii="Angsana New" w:hAnsi="Angsana New"/>
                <w:color w:val="000000"/>
                <w:sz w:val="30"/>
                <w:szCs w:val="30"/>
              </w:rPr>
              <w:t>311,028.00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2C7F1087" w14:textId="77777777" w:rsidR="00F87344" w:rsidRPr="00556F4A" w:rsidRDefault="00F87344" w:rsidP="00F8734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07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A9E269" w14:textId="5EC5F786" w:rsidR="00F87344" w:rsidRPr="00556F4A" w:rsidRDefault="00F87344" w:rsidP="00F8734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56F4A">
              <w:rPr>
                <w:rFonts w:ascii="Angsana New" w:hAnsi="Angsana New"/>
                <w:color w:val="000000"/>
                <w:sz w:val="30"/>
                <w:szCs w:val="30"/>
              </w:rPr>
              <w:t>287,574.00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0D5FA80B" w14:textId="77777777" w:rsidR="00F87344" w:rsidRPr="00556F4A" w:rsidRDefault="00F87344" w:rsidP="00F8734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55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BE75EE" w14:textId="4593F08A" w:rsidR="00F87344" w:rsidRPr="00556F4A" w:rsidRDefault="00F87344" w:rsidP="00F8734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899,076.00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0ABEED54" w14:textId="77777777" w:rsidR="00F87344" w:rsidRPr="00556F4A" w:rsidRDefault="00F87344" w:rsidP="00F87344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A35607" w14:textId="27499032" w:rsidR="00F87344" w:rsidRPr="00556F4A" w:rsidRDefault="00F87344" w:rsidP="00F8734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556F4A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873,174.00</w:t>
            </w:r>
          </w:p>
        </w:tc>
      </w:tr>
      <w:tr w:rsidR="00556F4A" w:rsidRPr="00494247" w14:paraId="12035A8E" w14:textId="77777777" w:rsidTr="00CB7BB4">
        <w:trPr>
          <w:gridAfter w:val="1"/>
          <w:wAfter w:w="11" w:type="dxa"/>
          <w:trHeight w:val="149"/>
        </w:trPr>
        <w:tc>
          <w:tcPr>
            <w:tcW w:w="2790" w:type="dxa"/>
            <w:shd w:val="clear" w:color="auto" w:fill="auto"/>
          </w:tcPr>
          <w:p w14:paraId="23DC0A4E" w14:textId="328CB132" w:rsidR="00556F4A" w:rsidRPr="00556F4A" w:rsidRDefault="00FF4CD5" w:rsidP="00413A0C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F4CD5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รายได้ค่าบริการ</w:t>
            </w:r>
          </w:p>
        </w:tc>
        <w:tc>
          <w:tcPr>
            <w:tcW w:w="1558" w:type="dxa"/>
            <w:tcBorders>
              <w:top w:val="double" w:sz="4" w:space="0" w:color="auto"/>
            </w:tcBorders>
            <w:shd w:val="clear" w:color="auto" w:fill="auto"/>
          </w:tcPr>
          <w:p w14:paraId="4B841B2A" w14:textId="77777777" w:rsidR="00556F4A" w:rsidRPr="00556F4A" w:rsidRDefault="00556F4A" w:rsidP="00413A0C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26130961" w14:textId="77777777" w:rsidR="00556F4A" w:rsidRPr="00556F4A" w:rsidRDefault="00556F4A" w:rsidP="00413A0C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07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435B9007" w14:textId="77777777" w:rsidR="00556F4A" w:rsidRPr="00556F4A" w:rsidRDefault="00556F4A" w:rsidP="00413A0C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gridSpan w:val="2"/>
            <w:shd w:val="clear" w:color="auto" w:fill="auto"/>
          </w:tcPr>
          <w:p w14:paraId="2AB12274" w14:textId="77777777" w:rsidR="00556F4A" w:rsidRPr="00556F4A" w:rsidRDefault="00556F4A" w:rsidP="00413A0C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55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688381AC" w14:textId="77777777" w:rsidR="00556F4A" w:rsidRPr="00556F4A" w:rsidRDefault="00556F4A" w:rsidP="00413A0C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181292E8" w14:textId="77777777" w:rsidR="00556F4A" w:rsidRPr="00556F4A" w:rsidRDefault="00556F4A" w:rsidP="00413A0C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gridSpan w:val="3"/>
            <w:tcBorders>
              <w:top w:val="double" w:sz="4" w:space="0" w:color="auto"/>
            </w:tcBorders>
            <w:shd w:val="clear" w:color="auto" w:fill="auto"/>
          </w:tcPr>
          <w:p w14:paraId="1B9A8595" w14:textId="77777777" w:rsidR="00556F4A" w:rsidRPr="00556F4A" w:rsidRDefault="00556F4A" w:rsidP="00413A0C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</w:tr>
      <w:tr w:rsidR="00212864" w:rsidRPr="00494247" w14:paraId="43D32106" w14:textId="77777777" w:rsidTr="00CB7BB4">
        <w:trPr>
          <w:gridAfter w:val="1"/>
          <w:wAfter w:w="11" w:type="dxa"/>
          <w:trHeight w:val="149"/>
        </w:trPr>
        <w:tc>
          <w:tcPr>
            <w:tcW w:w="2790" w:type="dxa"/>
            <w:shd w:val="clear" w:color="auto" w:fill="auto"/>
            <w:vAlign w:val="center"/>
          </w:tcPr>
          <w:p w14:paraId="24F60258" w14:textId="3DA4E4D2" w:rsidR="00212864" w:rsidRPr="00FF4CD5" w:rsidRDefault="00212864" w:rsidP="00212864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92D10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บริษัท ฟังก์ชั่น </w:t>
            </w:r>
            <w:r w:rsidR="004646A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กรุ๊ป</w:t>
            </w:r>
            <w:r w:rsidRPr="00092D10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558" w:type="dxa"/>
            <w:shd w:val="clear" w:color="auto" w:fill="auto"/>
          </w:tcPr>
          <w:p w14:paraId="0CC49DBF" w14:textId="22819812" w:rsidR="00212864" w:rsidRPr="00556F4A" w:rsidRDefault="00985825" w:rsidP="0021286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85825">
              <w:rPr>
                <w:rFonts w:ascii="Angsana New" w:hAnsi="Angsana New"/>
                <w:color w:val="000000"/>
                <w:sz w:val="30"/>
                <w:szCs w:val="30"/>
                <w:cs/>
              </w:rPr>
              <w:t>0.00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6DE46F91" w14:textId="77777777" w:rsidR="00212864" w:rsidRPr="00556F4A" w:rsidRDefault="00212864" w:rsidP="0021286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07" w:type="dxa"/>
            <w:gridSpan w:val="2"/>
            <w:shd w:val="clear" w:color="auto" w:fill="auto"/>
          </w:tcPr>
          <w:p w14:paraId="6F98FCF1" w14:textId="43A2DFA2" w:rsidR="00212864" w:rsidRPr="00556F4A" w:rsidRDefault="00212864" w:rsidP="0021286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85FB2">
              <w:rPr>
                <w:rFonts w:ascii="Angsana New" w:hAnsi="Angsana New"/>
                <w:color w:val="000000"/>
                <w:sz w:val="30"/>
                <w:szCs w:val="30"/>
              </w:rPr>
              <w:t>2,563.20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5B2C9FB6" w14:textId="77777777" w:rsidR="00212864" w:rsidRPr="00556F4A" w:rsidRDefault="00212864" w:rsidP="0021286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55" w:type="dxa"/>
            <w:gridSpan w:val="2"/>
            <w:shd w:val="clear" w:color="auto" w:fill="auto"/>
          </w:tcPr>
          <w:p w14:paraId="59F7F430" w14:textId="02492E86" w:rsidR="00212864" w:rsidRPr="00556F4A" w:rsidRDefault="00212864" w:rsidP="0021286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0.00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185FC4EF" w14:textId="77777777" w:rsidR="00212864" w:rsidRPr="00556F4A" w:rsidRDefault="00212864" w:rsidP="00212864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gridSpan w:val="3"/>
            <w:shd w:val="clear" w:color="auto" w:fill="auto"/>
          </w:tcPr>
          <w:p w14:paraId="2D12C317" w14:textId="4B875F8F" w:rsidR="00212864" w:rsidRPr="00556F4A" w:rsidRDefault="00212864" w:rsidP="0021286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FF4CD5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2,563.20</w:t>
            </w:r>
          </w:p>
        </w:tc>
      </w:tr>
      <w:tr w:rsidR="00212864" w:rsidRPr="00494247" w14:paraId="5CF23D27" w14:textId="77777777" w:rsidTr="00CB7BB4">
        <w:trPr>
          <w:gridAfter w:val="1"/>
          <w:wAfter w:w="11" w:type="dxa"/>
          <w:trHeight w:val="149"/>
        </w:trPr>
        <w:tc>
          <w:tcPr>
            <w:tcW w:w="2790" w:type="dxa"/>
            <w:shd w:val="clear" w:color="auto" w:fill="auto"/>
            <w:vAlign w:val="center"/>
          </w:tcPr>
          <w:p w14:paraId="63F8BFAD" w14:textId="6B54D661" w:rsidR="00212864" w:rsidRPr="00FF4CD5" w:rsidRDefault="00212864" w:rsidP="00212864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92D1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ศรีชงโค จำกัด</w:t>
            </w:r>
          </w:p>
        </w:tc>
        <w:tc>
          <w:tcPr>
            <w:tcW w:w="1558" w:type="dxa"/>
            <w:shd w:val="clear" w:color="auto" w:fill="auto"/>
          </w:tcPr>
          <w:p w14:paraId="58DE3227" w14:textId="4C702997" w:rsidR="00212864" w:rsidRPr="00556F4A" w:rsidRDefault="00985825" w:rsidP="0021286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85825">
              <w:rPr>
                <w:rFonts w:ascii="Angsana New" w:hAnsi="Angsana New"/>
                <w:color w:val="000000"/>
                <w:sz w:val="30"/>
                <w:szCs w:val="30"/>
                <w:cs/>
              </w:rPr>
              <w:t>0.00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5F36E7FE" w14:textId="77777777" w:rsidR="00212864" w:rsidRPr="00556F4A" w:rsidRDefault="00212864" w:rsidP="0021286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07" w:type="dxa"/>
            <w:gridSpan w:val="2"/>
            <w:shd w:val="clear" w:color="auto" w:fill="auto"/>
          </w:tcPr>
          <w:p w14:paraId="586EF5B5" w14:textId="35D9841C" w:rsidR="00212864" w:rsidRPr="00556F4A" w:rsidRDefault="00212864" w:rsidP="0021286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0.00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33D4F2F4" w14:textId="77777777" w:rsidR="00212864" w:rsidRPr="00556F4A" w:rsidRDefault="00212864" w:rsidP="0021286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55" w:type="dxa"/>
            <w:gridSpan w:val="2"/>
            <w:shd w:val="clear" w:color="auto" w:fill="auto"/>
          </w:tcPr>
          <w:p w14:paraId="0B793816" w14:textId="4C8A7144" w:rsidR="00212864" w:rsidRPr="00556F4A" w:rsidRDefault="00212864" w:rsidP="0021286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8,700.00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4469555F" w14:textId="77777777" w:rsidR="00212864" w:rsidRPr="00556F4A" w:rsidRDefault="00212864" w:rsidP="00212864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gridSpan w:val="3"/>
            <w:shd w:val="clear" w:color="auto" w:fill="auto"/>
          </w:tcPr>
          <w:p w14:paraId="17FCEBE4" w14:textId="14E2ADC3" w:rsidR="00212864" w:rsidRPr="00556F4A" w:rsidRDefault="00212864" w:rsidP="0021286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0.00</w:t>
            </w:r>
          </w:p>
        </w:tc>
      </w:tr>
      <w:tr w:rsidR="00212864" w:rsidRPr="00494247" w14:paraId="39D82946" w14:textId="77777777" w:rsidTr="00CB7BB4">
        <w:trPr>
          <w:gridAfter w:val="1"/>
          <w:wAfter w:w="11" w:type="dxa"/>
          <w:trHeight w:val="149"/>
        </w:trPr>
        <w:tc>
          <w:tcPr>
            <w:tcW w:w="2790" w:type="dxa"/>
            <w:shd w:val="clear" w:color="auto" w:fill="auto"/>
          </w:tcPr>
          <w:p w14:paraId="44FF490B" w14:textId="7CBA5B1E" w:rsidR="00212864" w:rsidRPr="00FF4CD5" w:rsidRDefault="00212864" w:rsidP="00212864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FF4CD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558" w:type="dxa"/>
            <w:tcBorders>
              <w:bottom w:val="single" w:sz="4" w:space="0" w:color="auto"/>
            </w:tcBorders>
            <w:shd w:val="clear" w:color="auto" w:fill="auto"/>
          </w:tcPr>
          <w:p w14:paraId="10A20C55" w14:textId="4CBE0D3E" w:rsidR="00212864" w:rsidRPr="00556F4A" w:rsidRDefault="00985825" w:rsidP="0021286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85825">
              <w:rPr>
                <w:rFonts w:ascii="Angsana New" w:hAnsi="Angsana New"/>
                <w:color w:val="000000"/>
                <w:sz w:val="30"/>
                <w:szCs w:val="30"/>
                <w:cs/>
              </w:rPr>
              <w:t>0.00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33BFCA7C" w14:textId="77777777" w:rsidR="00212864" w:rsidRPr="00556F4A" w:rsidRDefault="00212864" w:rsidP="0021286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0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FC7B3F6" w14:textId="520F8717" w:rsidR="00212864" w:rsidRPr="00556F4A" w:rsidRDefault="00212864" w:rsidP="0021286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85FB2">
              <w:rPr>
                <w:rFonts w:ascii="Angsana New" w:hAnsi="Angsana New"/>
                <w:color w:val="000000"/>
                <w:sz w:val="30"/>
                <w:szCs w:val="30"/>
              </w:rPr>
              <w:t>2,803.74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0B4FD80F" w14:textId="77777777" w:rsidR="00212864" w:rsidRPr="00556F4A" w:rsidRDefault="00212864" w:rsidP="0021286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5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1207C50" w14:textId="76282C72" w:rsidR="00212864" w:rsidRPr="00556F4A" w:rsidRDefault="00212864" w:rsidP="0021286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0.00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264DB9C5" w14:textId="77777777" w:rsidR="00212864" w:rsidRPr="00556F4A" w:rsidRDefault="00212864" w:rsidP="00212864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EDC7098" w14:textId="45182708" w:rsidR="00212864" w:rsidRPr="00556F4A" w:rsidRDefault="00212864" w:rsidP="0021286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FF4CD5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2,803.74</w:t>
            </w:r>
          </w:p>
        </w:tc>
      </w:tr>
      <w:tr w:rsidR="00212864" w:rsidRPr="00494247" w14:paraId="57F58B91" w14:textId="77777777" w:rsidTr="00CB7BB4">
        <w:trPr>
          <w:gridAfter w:val="1"/>
          <w:wAfter w:w="11" w:type="dxa"/>
          <w:trHeight w:val="149"/>
        </w:trPr>
        <w:tc>
          <w:tcPr>
            <w:tcW w:w="2790" w:type="dxa"/>
            <w:shd w:val="clear" w:color="auto" w:fill="auto"/>
          </w:tcPr>
          <w:p w14:paraId="60905DF9" w14:textId="77777777" w:rsidR="00212864" w:rsidRPr="00556F4A" w:rsidRDefault="00212864" w:rsidP="00212864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7203EF" w14:textId="6B25F27B" w:rsidR="00212864" w:rsidRPr="00556F4A" w:rsidRDefault="00985825" w:rsidP="0021286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85825">
              <w:rPr>
                <w:rFonts w:ascii="Angsana New" w:hAnsi="Angsana New"/>
                <w:color w:val="000000"/>
                <w:sz w:val="30"/>
                <w:szCs w:val="30"/>
                <w:cs/>
              </w:rPr>
              <w:t>0.00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3A0D9F92" w14:textId="77777777" w:rsidR="00212864" w:rsidRPr="00556F4A" w:rsidRDefault="00212864" w:rsidP="0021286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07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AF8346" w14:textId="38BE5433" w:rsidR="00212864" w:rsidRPr="00556F4A" w:rsidRDefault="00212864" w:rsidP="0021286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5,366.94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634BE919" w14:textId="77777777" w:rsidR="00212864" w:rsidRPr="00556F4A" w:rsidRDefault="00212864" w:rsidP="0021286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55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3A47A9" w14:textId="7E3E1416" w:rsidR="00212864" w:rsidRPr="00556F4A" w:rsidRDefault="00212864" w:rsidP="0021286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8,700.00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40DC0798" w14:textId="77777777" w:rsidR="00212864" w:rsidRPr="00556F4A" w:rsidRDefault="00212864" w:rsidP="00212864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1C2CF5" w14:textId="32DF3D40" w:rsidR="00212864" w:rsidRPr="00556F4A" w:rsidRDefault="00212864" w:rsidP="0021286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23386C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5,366.94</w:t>
            </w:r>
          </w:p>
        </w:tc>
      </w:tr>
      <w:tr w:rsidR="00556F4A" w:rsidRPr="00494247" w14:paraId="761A6787" w14:textId="77777777" w:rsidTr="00CB7BB4">
        <w:trPr>
          <w:gridAfter w:val="1"/>
          <w:wAfter w:w="11" w:type="dxa"/>
          <w:trHeight w:val="149"/>
        </w:trPr>
        <w:tc>
          <w:tcPr>
            <w:tcW w:w="2790" w:type="dxa"/>
            <w:shd w:val="clear" w:color="auto" w:fill="auto"/>
          </w:tcPr>
          <w:p w14:paraId="10078A28" w14:textId="15E51CCC" w:rsidR="00556F4A" w:rsidRPr="00556F4A" w:rsidRDefault="00C85FB2" w:rsidP="00413A0C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85FB2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รายได้ขายสินค้า</w:t>
            </w:r>
          </w:p>
        </w:tc>
        <w:tc>
          <w:tcPr>
            <w:tcW w:w="1558" w:type="dxa"/>
            <w:tcBorders>
              <w:top w:val="double" w:sz="4" w:space="0" w:color="auto"/>
            </w:tcBorders>
            <w:shd w:val="clear" w:color="auto" w:fill="auto"/>
          </w:tcPr>
          <w:p w14:paraId="0C4BD2BD" w14:textId="77777777" w:rsidR="00556F4A" w:rsidRPr="00556F4A" w:rsidRDefault="00556F4A" w:rsidP="00413A0C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53E04499" w14:textId="77777777" w:rsidR="00556F4A" w:rsidRPr="00556F4A" w:rsidRDefault="00556F4A" w:rsidP="00413A0C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07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5DB4744D" w14:textId="77777777" w:rsidR="00556F4A" w:rsidRPr="00556F4A" w:rsidRDefault="00556F4A" w:rsidP="00413A0C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gridSpan w:val="2"/>
            <w:shd w:val="clear" w:color="auto" w:fill="auto"/>
          </w:tcPr>
          <w:p w14:paraId="6EDE9C31" w14:textId="77777777" w:rsidR="00556F4A" w:rsidRPr="00556F4A" w:rsidRDefault="00556F4A" w:rsidP="00413A0C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55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6D1AE50E" w14:textId="77777777" w:rsidR="00556F4A" w:rsidRPr="00556F4A" w:rsidRDefault="00556F4A" w:rsidP="00413A0C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3BD24199" w14:textId="77777777" w:rsidR="00556F4A" w:rsidRPr="00556F4A" w:rsidRDefault="00556F4A" w:rsidP="00413A0C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gridSpan w:val="3"/>
            <w:tcBorders>
              <w:top w:val="double" w:sz="4" w:space="0" w:color="auto"/>
            </w:tcBorders>
            <w:shd w:val="clear" w:color="auto" w:fill="auto"/>
          </w:tcPr>
          <w:p w14:paraId="0C2B59A3" w14:textId="77777777" w:rsidR="00556F4A" w:rsidRPr="00556F4A" w:rsidRDefault="00556F4A" w:rsidP="00413A0C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</w:tr>
      <w:tr w:rsidR="008F7AC4" w:rsidRPr="00494247" w14:paraId="5D0305DB" w14:textId="77777777" w:rsidTr="00CB7BB4">
        <w:trPr>
          <w:gridAfter w:val="1"/>
          <w:wAfter w:w="11" w:type="dxa"/>
          <w:trHeight w:val="149"/>
        </w:trPr>
        <w:tc>
          <w:tcPr>
            <w:tcW w:w="2790" w:type="dxa"/>
            <w:shd w:val="clear" w:color="auto" w:fill="auto"/>
            <w:vAlign w:val="center"/>
          </w:tcPr>
          <w:p w14:paraId="4CB7E509" w14:textId="7F572D6D" w:rsidR="008F7AC4" w:rsidRPr="00C85FB2" w:rsidRDefault="008F7AC4" w:rsidP="008F7AC4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92D1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ฟังก์ชั่น มารีน จำกัด</w:t>
            </w:r>
          </w:p>
        </w:tc>
        <w:tc>
          <w:tcPr>
            <w:tcW w:w="1558" w:type="dxa"/>
            <w:shd w:val="clear" w:color="auto" w:fill="auto"/>
          </w:tcPr>
          <w:p w14:paraId="45DA66E2" w14:textId="220E9767" w:rsidR="008F7AC4" w:rsidRPr="00556F4A" w:rsidRDefault="008F7AC4" w:rsidP="008F7AC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36382">
              <w:rPr>
                <w:rFonts w:ascii="Angsana New" w:hAnsi="Angsana New"/>
                <w:color w:val="000000"/>
                <w:sz w:val="30"/>
                <w:szCs w:val="30"/>
              </w:rPr>
              <w:t>13,513.00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66A9B30E" w14:textId="77777777" w:rsidR="008F7AC4" w:rsidRPr="00556F4A" w:rsidRDefault="008F7AC4" w:rsidP="008F7AC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07" w:type="dxa"/>
            <w:gridSpan w:val="2"/>
            <w:shd w:val="clear" w:color="auto" w:fill="auto"/>
          </w:tcPr>
          <w:p w14:paraId="174720D1" w14:textId="07A09A0C" w:rsidR="008F7AC4" w:rsidRPr="00556F4A" w:rsidRDefault="008F7AC4" w:rsidP="008F7AC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85FB2">
              <w:rPr>
                <w:rFonts w:ascii="Angsana New" w:hAnsi="Angsana New"/>
                <w:color w:val="000000"/>
                <w:sz w:val="30"/>
                <w:szCs w:val="30"/>
              </w:rPr>
              <w:t>17,844.00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1EC2A7A7" w14:textId="77777777" w:rsidR="008F7AC4" w:rsidRPr="00556F4A" w:rsidRDefault="008F7AC4" w:rsidP="008F7AC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55" w:type="dxa"/>
            <w:gridSpan w:val="2"/>
            <w:shd w:val="clear" w:color="auto" w:fill="auto"/>
          </w:tcPr>
          <w:p w14:paraId="2CA66E36" w14:textId="30C03E17" w:rsidR="008F7AC4" w:rsidRPr="00556F4A" w:rsidRDefault="008F7AC4" w:rsidP="008F7AC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36382">
              <w:rPr>
                <w:rFonts w:ascii="Angsana New" w:hAnsi="Angsana New"/>
                <w:color w:val="000000"/>
                <w:sz w:val="30"/>
                <w:szCs w:val="30"/>
              </w:rPr>
              <w:t>375,964.00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07DEDE78" w14:textId="77777777" w:rsidR="008F7AC4" w:rsidRPr="00556F4A" w:rsidRDefault="008F7AC4" w:rsidP="008F7AC4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gridSpan w:val="3"/>
            <w:shd w:val="clear" w:color="auto" w:fill="auto"/>
          </w:tcPr>
          <w:p w14:paraId="0C0954B3" w14:textId="32571F21" w:rsidR="008F7AC4" w:rsidRPr="00556F4A" w:rsidRDefault="008F7AC4" w:rsidP="008F7AC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C85FB2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57,997.10</w:t>
            </w:r>
          </w:p>
        </w:tc>
      </w:tr>
      <w:tr w:rsidR="008F7AC4" w:rsidRPr="00494247" w14:paraId="288E7B3B" w14:textId="77777777" w:rsidTr="00CB7BB4">
        <w:trPr>
          <w:gridAfter w:val="1"/>
          <w:wAfter w:w="11" w:type="dxa"/>
          <w:trHeight w:val="149"/>
        </w:trPr>
        <w:tc>
          <w:tcPr>
            <w:tcW w:w="2790" w:type="dxa"/>
            <w:shd w:val="clear" w:color="auto" w:fill="auto"/>
            <w:vAlign w:val="center"/>
          </w:tcPr>
          <w:p w14:paraId="1B4D1069" w14:textId="4E76A43C" w:rsidR="008F7AC4" w:rsidRPr="00C85FB2" w:rsidRDefault="008F7AC4" w:rsidP="008F7AC4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92D1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ศรีชงโค จำกัด</w:t>
            </w:r>
          </w:p>
        </w:tc>
        <w:tc>
          <w:tcPr>
            <w:tcW w:w="1558" w:type="dxa"/>
            <w:shd w:val="clear" w:color="auto" w:fill="auto"/>
          </w:tcPr>
          <w:p w14:paraId="767B47DC" w14:textId="24D31619" w:rsidR="008F7AC4" w:rsidRPr="00556F4A" w:rsidRDefault="008F7AC4" w:rsidP="008F7AC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36382">
              <w:rPr>
                <w:rFonts w:ascii="Angsana New" w:hAnsi="Angsana New"/>
                <w:color w:val="000000"/>
                <w:sz w:val="30"/>
                <w:szCs w:val="30"/>
              </w:rPr>
              <w:t>28,234.00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7280BA34" w14:textId="77777777" w:rsidR="008F7AC4" w:rsidRPr="00556F4A" w:rsidRDefault="008F7AC4" w:rsidP="008F7AC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07" w:type="dxa"/>
            <w:gridSpan w:val="2"/>
            <w:shd w:val="clear" w:color="auto" w:fill="auto"/>
          </w:tcPr>
          <w:p w14:paraId="4F7463B0" w14:textId="52D66EA0" w:rsidR="008F7AC4" w:rsidRPr="00556F4A" w:rsidRDefault="008F7AC4" w:rsidP="008F7AC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85FB2">
              <w:rPr>
                <w:rFonts w:ascii="Angsana New" w:hAnsi="Angsana New"/>
                <w:color w:val="000000"/>
                <w:sz w:val="30"/>
                <w:szCs w:val="30"/>
              </w:rPr>
              <w:t>49,498.00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3F212816" w14:textId="77777777" w:rsidR="008F7AC4" w:rsidRPr="00556F4A" w:rsidRDefault="008F7AC4" w:rsidP="008F7AC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55" w:type="dxa"/>
            <w:gridSpan w:val="2"/>
            <w:shd w:val="clear" w:color="auto" w:fill="auto"/>
          </w:tcPr>
          <w:p w14:paraId="760BA2F7" w14:textId="5A1AD74A" w:rsidR="008F7AC4" w:rsidRPr="00556F4A" w:rsidRDefault="008F7AC4" w:rsidP="008F7AC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36382">
              <w:rPr>
                <w:rFonts w:ascii="Angsana New" w:hAnsi="Angsana New"/>
                <w:color w:val="000000"/>
                <w:sz w:val="30"/>
                <w:szCs w:val="30"/>
              </w:rPr>
              <w:t>235,216.00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3777C8CE" w14:textId="77777777" w:rsidR="008F7AC4" w:rsidRPr="00556F4A" w:rsidRDefault="008F7AC4" w:rsidP="008F7AC4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gridSpan w:val="3"/>
            <w:shd w:val="clear" w:color="auto" w:fill="auto"/>
          </w:tcPr>
          <w:p w14:paraId="095F500B" w14:textId="6217CCF3" w:rsidR="008F7AC4" w:rsidRPr="00556F4A" w:rsidRDefault="008F7AC4" w:rsidP="008F7AC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C85FB2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100,673.00</w:t>
            </w:r>
          </w:p>
        </w:tc>
      </w:tr>
      <w:tr w:rsidR="008F7AC4" w:rsidRPr="00494247" w14:paraId="58CBD9AD" w14:textId="77777777" w:rsidTr="00CB7BB4">
        <w:trPr>
          <w:gridAfter w:val="1"/>
          <w:wAfter w:w="11" w:type="dxa"/>
          <w:trHeight w:val="149"/>
        </w:trPr>
        <w:tc>
          <w:tcPr>
            <w:tcW w:w="2790" w:type="dxa"/>
            <w:shd w:val="clear" w:color="auto" w:fill="auto"/>
          </w:tcPr>
          <w:p w14:paraId="7F2FEC2F" w14:textId="38877288" w:rsidR="008F7AC4" w:rsidRPr="00C85FB2" w:rsidRDefault="008F7AC4" w:rsidP="008F7AC4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F4CD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558" w:type="dxa"/>
            <w:tcBorders>
              <w:bottom w:val="single" w:sz="4" w:space="0" w:color="auto"/>
            </w:tcBorders>
            <w:shd w:val="clear" w:color="auto" w:fill="auto"/>
          </w:tcPr>
          <w:p w14:paraId="6C84C7E0" w14:textId="51038217" w:rsidR="008F7AC4" w:rsidRPr="00556F4A" w:rsidRDefault="008F7AC4" w:rsidP="008F7AC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36382">
              <w:rPr>
                <w:rFonts w:ascii="Angsana New" w:hAnsi="Angsana New"/>
                <w:color w:val="000000"/>
                <w:sz w:val="30"/>
                <w:szCs w:val="30"/>
              </w:rPr>
              <w:t>52,295.32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3CF4BF81" w14:textId="77777777" w:rsidR="008F7AC4" w:rsidRPr="00556F4A" w:rsidRDefault="008F7AC4" w:rsidP="008F7AC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0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4639DB2" w14:textId="1662961D" w:rsidR="008F7AC4" w:rsidRPr="00556F4A" w:rsidRDefault="008F7AC4" w:rsidP="008F7AC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85FB2">
              <w:rPr>
                <w:rFonts w:ascii="Angsana New" w:hAnsi="Angsana New"/>
                <w:color w:val="000000"/>
                <w:sz w:val="30"/>
                <w:szCs w:val="30"/>
              </w:rPr>
              <w:t>35,374.26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4CA5635F" w14:textId="77777777" w:rsidR="008F7AC4" w:rsidRPr="00556F4A" w:rsidRDefault="008F7AC4" w:rsidP="008F7AC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5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FE205B4" w14:textId="52C2110A" w:rsidR="008F7AC4" w:rsidRPr="00556F4A" w:rsidRDefault="008F7AC4" w:rsidP="008F7AC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36382">
              <w:rPr>
                <w:rFonts w:ascii="Angsana New" w:hAnsi="Angsana New"/>
                <w:color w:val="000000"/>
                <w:sz w:val="30"/>
                <w:szCs w:val="30"/>
              </w:rPr>
              <w:t>198,590.27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1D01D490" w14:textId="77777777" w:rsidR="008F7AC4" w:rsidRPr="00556F4A" w:rsidRDefault="008F7AC4" w:rsidP="008F7AC4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A4449B0" w14:textId="15DC1752" w:rsidR="008F7AC4" w:rsidRPr="00556F4A" w:rsidRDefault="008F7AC4" w:rsidP="008F7AC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C85FB2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125,296.63</w:t>
            </w:r>
          </w:p>
        </w:tc>
      </w:tr>
      <w:tr w:rsidR="008F7AC4" w:rsidRPr="00494247" w14:paraId="178007A7" w14:textId="77777777" w:rsidTr="00CB7BB4">
        <w:trPr>
          <w:gridAfter w:val="1"/>
          <w:wAfter w:w="11" w:type="dxa"/>
          <w:trHeight w:val="149"/>
        </w:trPr>
        <w:tc>
          <w:tcPr>
            <w:tcW w:w="2790" w:type="dxa"/>
            <w:shd w:val="clear" w:color="auto" w:fill="auto"/>
          </w:tcPr>
          <w:p w14:paraId="15552018" w14:textId="77777777" w:rsidR="008F7AC4" w:rsidRPr="00FF4CD5" w:rsidRDefault="008F7AC4" w:rsidP="008F7AC4">
            <w:pPr>
              <w:spacing w:line="240" w:lineRule="auto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BCF5B5" w14:textId="0EA2915D" w:rsidR="008F7AC4" w:rsidRPr="00556F4A" w:rsidRDefault="008F7AC4" w:rsidP="008F7AC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36382">
              <w:rPr>
                <w:rFonts w:ascii="Angsana New" w:hAnsi="Angsana New"/>
                <w:color w:val="000000"/>
                <w:sz w:val="30"/>
                <w:szCs w:val="30"/>
              </w:rPr>
              <w:t>94,042.32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552B1B69" w14:textId="77777777" w:rsidR="008F7AC4" w:rsidRPr="00556F4A" w:rsidRDefault="008F7AC4" w:rsidP="008F7AC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07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C77251" w14:textId="3895EC17" w:rsidR="008F7AC4" w:rsidRPr="00556F4A" w:rsidRDefault="008F7AC4" w:rsidP="008F7AC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85FB2">
              <w:rPr>
                <w:rFonts w:ascii="Angsana New" w:hAnsi="Angsana New"/>
                <w:color w:val="000000"/>
                <w:sz w:val="30"/>
                <w:szCs w:val="30"/>
              </w:rPr>
              <w:t>102,716.26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0B799234" w14:textId="77777777" w:rsidR="008F7AC4" w:rsidRPr="00556F4A" w:rsidRDefault="008F7AC4" w:rsidP="008F7AC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55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EA8345" w14:textId="7A14A0B2" w:rsidR="008F7AC4" w:rsidRPr="00556F4A" w:rsidRDefault="008F7AC4" w:rsidP="008F7AC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36382">
              <w:rPr>
                <w:rFonts w:ascii="Angsana New" w:hAnsi="Angsana New"/>
                <w:color w:val="000000"/>
                <w:sz w:val="30"/>
                <w:szCs w:val="30"/>
              </w:rPr>
              <w:t>809,770.27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2CBAD89E" w14:textId="77777777" w:rsidR="008F7AC4" w:rsidRPr="00556F4A" w:rsidRDefault="008F7AC4" w:rsidP="008F7AC4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14E41E" w14:textId="26D4544B" w:rsidR="008F7AC4" w:rsidRPr="00556F4A" w:rsidRDefault="008F7AC4" w:rsidP="008F7AC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C85FB2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283,966.73</w:t>
            </w:r>
          </w:p>
        </w:tc>
      </w:tr>
      <w:tr w:rsidR="000471F7" w:rsidRPr="00494247" w14:paraId="0792A43F" w14:textId="77777777" w:rsidTr="00CB7BB4">
        <w:trPr>
          <w:trHeight w:val="149"/>
        </w:trPr>
        <w:tc>
          <w:tcPr>
            <w:tcW w:w="4359" w:type="dxa"/>
            <w:gridSpan w:val="3"/>
            <w:shd w:val="clear" w:color="auto" w:fill="auto"/>
          </w:tcPr>
          <w:p w14:paraId="55388CC1" w14:textId="2EF093EA" w:rsidR="000471F7" w:rsidRPr="00556F4A" w:rsidRDefault="000471F7" w:rsidP="000471F7">
            <w:pPr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471F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ต้นทุนในการจัดจำหน่าย/ค่าใช้จ่าย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ในการบริหาร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757C9C08" w14:textId="77777777" w:rsidR="000471F7" w:rsidRPr="00556F4A" w:rsidRDefault="000471F7" w:rsidP="00C85FB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07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487AC987" w14:textId="77777777" w:rsidR="000471F7" w:rsidRPr="00556F4A" w:rsidRDefault="000471F7" w:rsidP="00C85FB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gridSpan w:val="2"/>
            <w:shd w:val="clear" w:color="auto" w:fill="auto"/>
          </w:tcPr>
          <w:p w14:paraId="29922C2B" w14:textId="77777777" w:rsidR="000471F7" w:rsidRPr="00556F4A" w:rsidRDefault="000471F7" w:rsidP="00C85FB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55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67B52537" w14:textId="77777777" w:rsidR="000471F7" w:rsidRPr="00556F4A" w:rsidRDefault="000471F7" w:rsidP="00C85FB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2B61A6A4" w14:textId="77777777" w:rsidR="000471F7" w:rsidRPr="00556F4A" w:rsidRDefault="000471F7" w:rsidP="00C85FB2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gridSpan w:val="3"/>
            <w:tcBorders>
              <w:top w:val="double" w:sz="4" w:space="0" w:color="auto"/>
            </w:tcBorders>
            <w:shd w:val="clear" w:color="auto" w:fill="auto"/>
          </w:tcPr>
          <w:p w14:paraId="5C42BE7D" w14:textId="77777777" w:rsidR="000471F7" w:rsidRPr="00556F4A" w:rsidRDefault="000471F7" w:rsidP="00C85FB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</w:tr>
      <w:tr w:rsidR="00C85FB2" w:rsidRPr="00494247" w14:paraId="7786B544" w14:textId="77777777" w:rsidTr="00CB7BB4">
        <w:trPr>
          <w:gridAfter w:val="1"/>
          <w:wAfter w:w="11" w:type="dxa"/>
          <w:trHeight w:val="149"/>
        </w:trPr>
        <w:tc>
          <w:tcPr>
            <w:tcW w:w="2790" w:type="dxa"/>
            <w:shd w:val="clear" w:color="auto" w:fill="auto"/>
          </w:tcPr>
          <w:p w14:paraId="4DC3285D" w14:textId="2B6F5B34" w:rsidR="00C85FB2" w:rsidRPr="00FF4CD5" w:rsidRDefault="000471F7" w:rsidP="000471F7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471F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ศรีชงโค จำกัด</w:t>
            </w:r>
          </w:p>
        </w:tc>
        <w:tc>
          <w:tcPr>
            <w:tcW w:w="1558" w:type="dxa"/>
            <w:shd w:val="clear" w:color="auto" w:fill="auto"/>
          </w:tcPr>
          <w:p w14:paraId="52F04D34" w14:textId="75CCB2F4" w:rsidR="00C85FB2" w:rsidRPr="00556F4A" w:rsidRDefault="00E82A30" w:rsidP="00C85FB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1,500.00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67CEA06D" w14:textId="77777777" w:rsidR="00C85FB2" w:rsidRPr="00556F4A" w:rsidRDefault="00C85FB2" w:rsidP="00C85FB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07" w:type="dxa"/>
            <w:gridSpan w:val="2"/>
            <w:shd w:val="clear" w:color="auto" w:fill="auto"/>
          </w:tcPr>
          <w:p w14:paraId="7CED5BF2" w14:textId="0A7DEC2B" w:rsidR="00C85FB2" w:rsidRPr="00556F4A" w:rsidRDefault="00E82A30" w:rsidP="00C85FB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0.00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38ED57C3" w14:textId="77777777" w:rsidR="00C85FB2" w:rsidRPr="00556F4A" w:rsidRDefault="00C85FB2" w:rsidP="00C85FB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55" w:type="dxa"/>
            <w:gridSpan w:val="2"/>
            <w:shd w:val="clear" w:color="auto" w:fill="auto"/>
          </w:tcPr>
          <w:p w14:paraId="044CAFA2" w14:textId="17A803B0" w:rsidR="00C85FB2" w:rsidRPr="00556F4A" w:rsidRDefault="00714D0A" w:rsidP="00C85FB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150,</w:t>
            </w:r>
            <w:r w:rsidR="007A2D7F">
              <w:rPr>
                <w:rFonts w:ascii="Angsana New" w:hAnsi="Angsana New"/>
                <w:color w:val="000000"/>
                <w:sz w:val="30"/>
                <w:szCs w:val="30"/>
              </w:rPr>
              <w:t>200.00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0CFA7A86" w14:textId="77777777" w:rsidR="00C85FB2" w:rsidRPr="00556F4A" w:rsidRDefault="00C85FB2" w:rsidP="00C85FB2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gridSpan w:val="3"/>
            <w:shd w:val="clear" w:color="auto" w:fill="auto"/>
          </w:tcPr>
          <w:p w14:paraId="003B21A7" w14:textId="3E05DBA0" w:rsidR="00C85FB2" w:rsidRPr="00556F4A" w:rsidRDefault="00A61878" w:rsidP="00C85FB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A61878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383</w:t>
            </w:r>
            <w:r w:rsidRPr="00A61878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A61878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567.06</w:t>
            </w:r>
          </w:p>
        </w:tc>
      </w:tr>
      <w:tr w:rsidR="00D35B70" w:rsidRPr="00494247" w14:paraId="2DE70240" w14:textId="77777777" w:rsidTr="00CB7BB4">
        <w:trPr>
          <w:gridAfter w:val="1"/>
          <w:wAfter w:w="11" w:type="dxa"/>
          <w:trHeight w:val="149"/>
        </w:trPr>
        <w:tc>
          <w:tcPr>
            <w:tcW w:w="2790" w:type="dxa"/>
            <w:shd w:val="clear" w:color="auto" w:fill="auto"/>
          </w:tcPr>
          <w:p w14:paraId="20FB4E3F" w14:textId="05126B73" w:rsidR="00D35B70" w:rsidRPr="000471F7" w:rsidRDefault="00E82A30" w:rsidP="000471F7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82A3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558" w:type="dxa"/>
            <w:tcBorders>
              <w:bottom w:val="single" w:sz="4" w:space="0" w:color="auto"/>
            </w:tcBorders>
            <w:shd w:val="clear" w:color="auto" w:fill="auto"/>
          </w:tcPr>
          <w:p w14:paraId="63F59A81" w14:textId="114DCFC5" w:rsidR="00D35B70" w:rsidRPr="00556F4A" w:rsidRDefault="00E82A30" w:rsidP="00C85FB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0.00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60353BF9" w14:textId="77777777" w:rsidR="00D35B70" w:rsidRPr="00556F4A" w:rsidRDefault="00D35B70" w:rsidP="00C85FB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0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54ABBFC" w14:textId="47B83129" w:rsidR="00D35B70" w:rsidRPr="00556F4A" w:rsidRDefault="00E82A30" w:rsidP="00C85FB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0.00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4F1AAE67" w14:textId="77777777" w:rsidR="00D35B70" w:rsidRPr="00556F4A" w:rsidRDefault="00D35B70" w:rsidP="00C85FB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5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DA188FF" w14:textId="5A323A6F" w:rsidR="00D35B70" w:rsidRPr="00556F4A" w:rsidRDefault="007A2D7F" w:rsidP="00C85FB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0.00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491187D6" w14:textId="77777777" w:rsidR="00D35B70" w:rsidRPr="00556F4A" w:rsidRDefault="00D35B70" w:rsidP="00C85FB2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094F77B" w14:textId="58452D82" w:rsidR="00D35B70" w:rsidRPr="00A61878" w:rsidRDefault="007A2D7F" w:rsidP="00C85FB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100,000.00</w:t>
            </w:r>
          </w:p>
        </w:tc>
      </w:tr>
      <w:tr w:rsidR="00C85FB2" w:rsidRPr="00494247" w14:paraId="6BA47E7C" w14:textId="77777777" w:rsidTr="00CB7BB4">
        <w:trPr>
          <w:gridAfter w:val="1"/>
          <w:wAfter w:w="11" w:type="dxa"/>
          <w:trHeight w:val="149"/>
        </w:trPr>
        <w:tc>
          <w:tcPr>
            <w:tcW w:w="2790" w:type="dxa"/>
            <w:shd w:val="clear" w:color="auto" w:fill="auto"/>
          </w:tcPr>
          <w:p w14:paraId="364EF09F" w14:textId="77777777" w:rsidR="00C85FB2" w:rsidRPr="00FF4CD5" w:rsidRDefault="00C85FB2" w:rsidP="00C85FB2">
            <w:pPr>
              <w:spacing w:line="240" w:lineRule="auto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71D237" w14:textId="13B53CB9" w:rsidR="00C85FB2" w:rsidRPr="00556F4A" w:rsidRDefault="00E82A30" w:rsidP="00C85FB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1,500.00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629A4246" w14:textId="77777777" w:rsidR="00C85FB2" w:rsidRPr="00556F4A" w:rsidRDefault="00C85FB2" w:rsidP="00C85FB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07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ED5D68" w14:textId="538CB4EA" w:rsidR="00C85FB2" w:rsidRPr="00556F4A" w:rsidRDefault="00E82A30" w:rsidP="00C85FB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0.00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772540C9" w14:textId="77777777" w:rsidR="00C85FB2" w:rsidRPr="00556F4A" w:rsidRDefault="00C85FB2" w:rsidP="00C85FB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55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334F56" w14:textId="52DD8CB1" w:rsidR="00C85FB2" w:rsidRPr="00556F4A" w:rsidRDefault="007A2D7F" w:rsidP="00C85FB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150,200.00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2A777ADF" w14:textId="77777777" w:rsidR="00C85FB2" w:rsidRPr="00556F4A" w:rsidRDefault="00C85FB2" w:rsidP="00C85FB2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B194C1" w14:textId="38095BEC" w:rsidR="00C85FB2" w:rsidRPr="00556F4A" w:rsidRDefault="007A2D7F" w:rsidP="00C85FB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4</w:t>
            </w:r>
            <w:r w:rsidR="00A61878" w:rsidRPr="00A61878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83</w:t>
            </w:r>
            <w:r w:rsidR="00A61878" w:rsidRPr="00A61878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="00A61878" w:rsidRPr="00A61878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567.06</w:t>
            </w:r>
          </w:p>
        </w:tc>
      </w:tr>
    </w:tbl>
    <w:p w14:paraId="28495A98" w14:textId="77777777" w:rsidR="00AA19E0" w:rsidRDefault="00AA19E0">
      <w:pPr>
        <w:numPr>
          <w:ilvl w:val="0"/>
          <w:numId w:val="8"/>
        </w:numPr>
        <w:tabs>
          <w:tab w:val="left" w:pos="513"/>
          <w:tab w:val="decimal" w:pos="7920"/>
        </w:tabs>
        <w:spacing w:before="240"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4B0372">
        <w:rPr>
          <w:rFonts w:ascii="Angsana New" w:hAnsi="Angsana New"/>
          <w:b/>
          <w:bCs/>
          <w:sz w:val="30"/>
          <w:szCs w:val="30"/>
          <w:cs/>
        </w:rPr>
        <w:t>เงินสดและรายการเทียบเท่าเงินสด</w:t>
      </w:r>
    </w:p>
    <w:tbl>
      <w:tblPr>
        <w:tblW w:w="981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02"/>
        <w:gridCol w:w="1987"/>
        <w:gridCol w:w="236"/>
        <w:gridCol w:w="1987"/>
      </w:tblGrid>
      <w:tr w:rsidR="00414342" w:rsidRPr="00494247" w14:paraId="28495A9F" w14:textId="77777777" w:rsidTr="000A63CB">
        <w:tc>
          <w:tcPr>
            <w:tcW w:w="5602" w:type="dxa"/>
          </w:tcPr>
          <w:p w14:paraId="28495A99" w14:textId="77777777" w:rsidR="00414342" w:rsidRPr="00494247" w:rsidRDefault="00414342" w:rsidP="003A66D8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210" w:type="dxa"/>
            <w:gridSpan w:val="3"/>
          </w:tcPr>
          <w:p w14:paraId="28495A9E" w14:textId="77777777" w:rsidR="00414342" w:rsidRPr="00494247" w:rsidRDefault="00414342" w:rsidP="003A66D8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414342" w:rsidRPr="00494247" w14:paraId="28495AAD" w14:textId="77777777" w:rsidTr="000A63CB">
        <w:tc>
          <w:tcPr>
            <w:tcW w:w="5602" w:type="dxa"/>
          </w:tcPr>
          <w:p w14:paraId="28495AA5" w14:textId="77777777" w:rsidR="00414342" w:rsidRPr="00494247" w:rsidRDefault="00414342" w:rsidP="003A66D8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</w:tcBorders>
          </w:tcPr>
          <w:p w14:paraId="28495AAA" w14:textId="11C0633C" w:rsidR="00414342" w:rsidRPr="00414342" w:rsidRDefault="00414342" w:rsidP="003A66D8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414342">
              <w:rPr>
                <w:sz w:val="30"/>
                <w:szCs w:val="30"/>
              </w:rPr>
              <w:t xml:space="preserve">30 </w:t>
            </w:r>
            <w:r w:rsidRPr="00414342">
              <w:rPr>
                <w:rFonts w:hint="cs"/>
                <w:sz w:val="30"/>
                <w:szCs w:val="30"/>
                <w:cs/>
              </w:rPr>
              <w:t xml:space="preserve">กันยายน </w:t>
            </w:r>
            <w:r w:rsidRPr="00414342">
              <w:rPr>
                <w:sz w:val="30"/>
                <w:szCs w:val="30"/>
              </w:rPr>
              <w:t>2565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8495AAB" w14:textId="77777777" w:rsidR="00414342" w:rsidRPr="00414342" w:rsidRDefault="00414342" w:rsidP="003A66D8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</w:tcBorders>
          </w:tcPr>
          <w:p w14:paraId="28495AAC" w14:textId="7ECE0955" w:rsidR="00414342" w:rsidRPr="00414342" w:rsidRDefault="00414342" w:rsidP="003A66D8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414342">
              <w:rPr>
                <w:color w:val="000000"/>
                <w:sz w:val="30"/>
                <w:szCs w:val="30"/>
              </w:rPr>
              <w:t xml:space="preserve">31 </w:t>
            </w:r>
            <w:r w:rsidRPr="00414342">
              <w:rPr>
                <w:rFonts w:hint="cs"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414342">
              <w:rPr>
                <w:color w:val="000000"/>
                <w:sz w:val="30"/>
                <w:szCs w:val="30"/>
              </w:rPr>
              <w:t>2564</w:t>
            </w:r>
          </w:p>
        </w:tc>
      </w:tr>
      <w:tr w:rsidR="00693F5B" w:rsidRPr="00494247" w14:paraId="28495AB6" w14:textId="77777777" w:rsidTr="00D62918">
        <w:trPr>
          <w:trHeight w:val="203"/>
        </w:trPr>
        <w:tc>
          <w:tcPr>
            <w:tcW w:w="5602" w:type="dxa"/>
            <w:vAlign w:val="center"/>
          </w:tcPr>
          <w:p w14:paraId="28495AAE" w14:textId="77777777" w:rsidR="00693F5B" w:rsidRPr="00494247" w:rsidRDefault="00693F5B" w:rsidP="00693F5B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เงินสด</w:t>
            </w:r>
          </w:p>
        </w:tc>
        <w:tc>
          <w:tcPr>
            <w:tcW w:w="1987" w:type="dxa"/>
            <w:tcBorders>
              <w:top w:val="single" w:sz="4" w:space="0" w:color="auto"/>
            </w:tcBorders>
            <w:shd w:val="clear" w:color="auto" w:fill="auto"/>
          </w:tcPr>
          <w:p w14:paraId="28495AB3" w14:textId="2A5749DA" w:rsidR="00693F5B" w:rsidRPr="00494247" w:rsidRDefault="00693F5B" w:rsidP="00693F5B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693F5B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69,589.00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8495AB4" w14:textId="77777777" w:rsidR="00693F5B" w:rsidRPr="00494247" w:rsidRDefault="00693F5B" w:rsidP="00693F5B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shd w:val="clear" w:color="auto" w:fill="auto"/>
            <w:vAlign w:val="bottom"/>
          </w:tcPr>
          <w:p w14:paraId="28495AB5" w14:textId="6B9D132C" w:rsidR="00693F5B" w:rsidRPr="00494247" w:rsidRDefault="00693F5B" w:rsidP="00693F5B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14342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64,500.00 </w:t>
            </w:r>
          </w:p>
        </w:tc>
      </w:tr>
      <w:tr w:rsidR="00693F5B" w:rsidRPr="00494247" w14:paraId="28495ABF" w14:textId="77777777" w:rsidTr="00D62918">
        <w:trPr>
          <w:trHeight w:val="203"/>
        </w:trPr>
        <w:tc>
          <w:tcPr>
            <w:tcW w:w="5602" w:type="dxa"/>
          </w:tcPr>
          <w:p w14:paraId="28495AB7" w14:textId="0CAB7620" w:rsidR="00693F5B" w:rsidRPr="00494247" w:rsidRDefault="00693F5B" w:rsidP="00693F5B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61878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เช็คที่ถึงกำหนดแต่ยังไม่นำฝาก</w:t>
            </w:r>
          </w:p>
        </w:tc>
        <w:tc>
          <w:tcPr>
            <w:tcW w:w="1987" w:type="dxa"/>
            <w:shd w:val="clear" w:color="auto" w:fill="auto"/>
          </w:tcPr>
          <w:p w14:paraId="28495ABC" w14:textId="71B90935" w:rsidR="00693F5B" w:rsidRPr="00494247" w:rsidRDefault="00693F5B" w:rsidP="00693F5B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693F5B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620.60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8495ABD" w14:textId="77777777" w:rsidR="00693F5B" w:rsidRPr="00494247" w:rsidRDefault="00693F5B" w:rsidP="00693F5B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shd w:val="clear" w:color="auto" w:fill="auto"/>
            <w:vAlign w:val="bottom"/>
          </w:tcPr>
          <w:p w14:paraId="28495ABE" w14:textId="03F57FF1" w:rsidR="00693F5B" w:rsidRPr="00494247" w:rsidRDefault="00693F5B" w:rsidP="00693F5B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14342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439,770.72 </w:t>
            </w:r>
          </w:p>
        </w:tc>
      </w:tr>
      <w:tr w:rsidR="00693F5B" w:rsidRPr="00494247" w14:paraId="2F1ED7BB" w14:textId="77777777" w:rsidTr="00D62918">
        <w:trPr>
          <w:trHeight w:val="203"/>
        </w:trPr>
        <w:tc>
          <w:tcPr>
            <w:tcW w:w="5602" w:type="dxa"/>
          </w:tcPr>
          <w:p w14:paraId="0FD5E235" w14:textId="3A2CDD4F" w:rsidR="00693F5B" w:rsidRPr="00494247" w:rsidRDefault="00693F5B" w:rsidP="00693F5B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61878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เงินฝากกระแสรายวัน</w:t>
            </w:r>
          </w:p>
        </w:tc>
        <w:tc>
          <w:tcPr>
            <w:tcW w:w="1987" w:type="dxa"/>
            <w:shd w:val="clear" w:color="auto" w:fill="auto"/>
          </w:tcPr>
          <w:p w14:paraId="50A0A819" w14:textId="62A32E5D" w:rsidR="00693F5B" w:rsidRPr="00693F5B" w:rsidRDefault="00693F5B" w:rsidP="00693F5B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693F5B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35,508.36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E5D97A1" w14:textId="77777777" w:rsidR="00693F5B" w:rsidRPr="00494247" w:rsidRDefault="00693F5B" w:rsidP="00693F5B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shd w:val="clear" w:color="auto" w:fill="auto"/>
            <w:vAlign w:val="bottom"/>
          </w:tcPr>
          <w:p w14:paraId="278EDF72" w14:textId="7C39E4E3" w:rsidR="00693F5B" w:rsidRPr="00E50A6D" w:rsidRDefault="00693F5B" w:rsidP="00693F5B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414342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30,000.00 </w:t>
            </w:r>
          </w:p>
        </w:tc>
      </w:tr>
      <w:tr w:rsidR="00693F5B" w:rsidRPr="00494247" w14:paraId="28495AC8" w14:textId="77777777" w:rsidTr="00D62918">
        <w:trPr>
          <w:trHeight w:val="203"/>
        </w:trPr>
        <w:tc>
          <w:tcPr>
            <w:tcW w:w="5602" w:type="dxa"/>
          </w:tcPr>
          <w:p w14:paraId="28495AC0" w14:textId="1D68AEC5" w:rsidR="00693F5B" w:rsidRPr="00494247" w:rsidRDefault="00693F5B" w:rsidP="00693F5B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61878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เงินฝากออมทรัพย์</w:t>
            </w:r>
          </w:p>
        </w:tc>
        <w:tc>
          <w:tcPr>
            <w:tcW w:w="1987" w:type="dxa"/>
            <w:shd w:val="clear" w:color="auto" w:fill="auto"/>
          </w:tcPr>
          <w:p w14:paraId="28495AC5" w14:textId="29368638" w:rsidR="00693F5B" w:rsidRPr="007C4E27" w:rsidRDefault="00693F5B" w:rsidP="00693F5B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693F5B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228,824,987.16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8495AC6" w14:textId="77777777" w:rsidR="00693F5B" w:rsidRPr="00494247" w:rsidRDefault="00693F5B" w:rsidP="00693F5B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shd w:val="clear" w:color="auto" w:fill="auto"/>
            <w:vAlign w:val="bottom"/>
          </w:tcPr>
          <w:p w14:paraId="28495AC7" w14:textId="540EDC56" w:rsidR="00693F5B" w:rsidRPr="00720702" w:rsidRDefault="00693F5B" w:rsidP="00693F5B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14342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10,172,294.98 </w:t>
            </w:r>
          </w:p>
        </w:tc>
      </w:tr>
      <w:tr w:rsidR="00693F5B" w:rsidRPr="00494247" w14:paraId="28495AD1" w14:textId="77777777" w:rsidTr="00D62918">
        <w:trPr>
          <w:trHeight w:val="149"/>
        </w:trPr>
        <w:tc>
          <w:tcPr>
            <w:tcW w:w="5602" w:type="dxa"/>
          </w:tcPr>
          <w:p w14:paraId="28495AC9" w14:textId="77777777" w:rsidR="00693F5B" w:rsidRPr="00A61878" w:rsidRDefault="00693F5B" w:rsidP="00693F5B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61878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9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495ACE" w14:textId="2BC7E36B" w:rsidR="00693F5B" w:rsidRPr="00693F5B" w:rsidRDefault="00693F5B" w:rsidP="00693F5B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693F5B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228,930,705.12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8495ACF" w14:textId="77777777" w:rsidR="00693F5B" w:rsidRPr="00A61878" w:rsidRDefault="00693F5B" w:rsidP="00693F5B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495AD0" w14:textId="5927C374" w:rsidR="00693F5B" w:rsidRPr="00A61878" w:rsidRDefault="00693F5B" w:rsidP="00693F5B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414342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10,706,565.70 </w:t>
            </w:r>
          </w:p>
        </w:tc>
      </w:tr>
    </w:tbl>
    <w:p w14:paraId="28495AD2" w14:textId="77777777" w:rsidR="004A59CA" w:rsidRDefault="004A59CA" w:rsidP="004A59CA">
      <w:pPr>
        <w:tabs>
          <w:tab w:val="left" w:pos="513"/>
          <w:tab w:val="decimal" w:pos="7920"/>
        </w:tabs>
        <w:spacing w:line="240" w:lineRule="atLeast"/>
        <w:ind w:left="720"/>
        <w:jc w:val="both"/>
        <w:rPr>
          <w:rFonts w:ascii="Angsana New" w:hAnsi="Angsana New"/>
          <w:b/>
          <w:bCs/>
          <w:sz w:val="16"/>
          <w:szCs w:val="16"/>
        </w:rPr>
      </w:pPr>
    </w:p>
    <w:p w14:paraId="28495AD3" w14:textId="77777777" w:rsidR="00D35F36" w:rsidRDefault="00D35F36" w:rsidP="004A59CA">
      <w:pPr>
        <w:tabs>
          <w:tab w:val="left" w:pos="513"/>
          <w:tab w:val="decimal" w:pos="7920"/>
        </w:tabs>
        <w:spacing w:line="240" w:lineRule="atLeast"/>
        <w:ind w:left="720"/>
        <w:jc w:val="both"/>
        <w:rPr>
          <w:rFonts w:ascii="Angsana New" w:hAnsi="Angsana New"/>
          <w:b/>
          <w:bCs/>
          <w:sz w:val="16"/>
          <w:szCs w:val="16"/>
        </w:rPr>
      </w:pPr>
    </w:p>
    <w:p w14:paraId="28495ADA" w14:textId="219FC9BC" w:rsidR="003132B9" w:rsidRDefault="00414342">
      <w:pPr>
        <w:numPr>
          <w:ilvl w:val="0"/>
          <w:numId w:val="8"/>
        </w:numPr>
        <w:tabs>
          <w:tab w:val="left" w:pos="513"/>
          <w:tab w:val="decimal" w:pos="7920"/>
        </w:tabs>
        <w:spacing w:before="240"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414342">
        <w:rPr>
          <w:rFonts w:ascii="Angsana New" w:hAnsi="Angsana New"/>
          <w:b/>
          <w:bCs/>
          <w:sz w:val="30"/>
          <w:szCs w:val="30"/>
          <w:cs/>
        </w:rPr>
        <w:lastRenderedPageBreak/>
        <w:t xml:space="preserve">ลูกหนี้การค้าและลูกหนี้หมุนเวียนอื่น </w:t>
      </w:r>
    </w:p>
    <w:tbl>
      <w:tblPr>
        <w:tblW w:w="981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02"/>
        <w:gridCol w:w="1987"/>
        <w:gridCol w:w="236"/>
        <w:gridCol w:w="1987"/>
      </w:tblGrid>
      <w:tr w:rsidR="00414342" w:rsidRPr="00494247" w14:paraId="28495AE1" w14:textId="77777777" w:rsidTr="00864F00">
        <w:tc>
          <w:tcPr>
            <w:tcW w:w="5602" w:type="dxa"/>
          </w:tcPr>
          <w:p w14:paraId="28495ADB" w14:textId="77777777" w:rsidR="00414342" w:rsidRPr="00494247" w:rsidRDefault="00414342" w:rsidP="003A66D8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210" w:type="dxa"/>
            <w:gridSpan w:val="3"/>
          </w:tcPr>
          <w:p w14:paraId="28495AE0" w14:textId="77777777" w:rsidR="00414342" w:rsidRPr="00494247" w:rsidRDefault="00414342" w:rsidP="003A66D8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414342" w:rsidRPr="00494247" w14:paraId="28495AEF" w14:textId="77777777" w:rsidTr="00864F00">
        <w:tc>
          <w:tcPr>
            <w:tcW w:w="5602" w:type="dxa"/>
          </w:tcPr>
          <w:p w14:paraId="28495AE7" w14:textId="77777777" w:rsidR="00414342" w:rsidRPr="00494247" w:rsidRDefault="00414342" w:rsidP="003A66D8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</w:tcBorders>
          </w:tcPr>
          <w:p w14:paraId="28495AEC" w14:textId="724B1CD6" w:rsidR="00414342" w:rsidRPr="004C4D7B" w:rsidRDefault="00414342" w:rsidP="003A66D8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4C4D7B">
              <w:rPr>
                <w:sz w:val="30"/>
                <w:szCs w:val="30"/>
              </w:rPr>
              <w:t xml:space="preserve">30 </w:t>
            </w:r>
            <w:r w:rsidRPr="004C4D7B">
              <w:rPr>
                <w:rFonts w:hint="cs"/>
                <w:sz w:val="30"/>
                <w:szCs w:val="30"/>
                <w:cs/>
              </w:rPr>
              <w:t xml:space="preserve">กันยายน </w:t>
            </w:r>
            <w:r w:rsidRPr="004C4D7B">
              <w:rPr>
                <w:sz w:val="30"/>
                <w:szCs w:val="30"/>
              </w:rPr>
              <w:t>256</w:t>
            </w:r>
            <w:r w:rsidR="004C4D7B">
              <w:rPr>
                <w:sz w:val="30"/>
                <w:szCs w:val="30"/>
              </w:rPr>
              <w:t>5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8495AED" w14:textId="77777777" w:rsidR="00414342" w:rsidRPr="004C4D7B" w:rsidRDefault="00414342" w:rsidP="003A66D8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</w:tcBorders>
          </w:tcPr>
          <w:p w14:paraId="28495AEE" w14:textId="3C0C6915" w:rsidR="00414342" w:rsidRPr="004C4D7B" w:rsidRDefault="00414342" w:rsidP="003A66D8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4C4D7B">
              <w:rPr>
                <w:color w:val="000000"/>
                <w:sz w:val="30"/>
                <w:szCs w:val="30"/>
              </w:rPr>
              <w:t xml:space="preserve">31 </w:t>
            </w:r>
            <w:r w:rsidRPr="004C4D7B">
              <w:rPr>
                <w:rFonts w:hint="cs"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4C4D7B">
              <w:rPr>
                <w:color w:val="000000"/>
                <w:sz w:val="30"/>
                <w:szCs w:val="30"/>
              </w:rPr>
              <w:t>256</w:t>
            </w:r>
            <w:r w:rsidR="004C4D7B">
              <w:rPr>
                <w:color w:val="000000"/>
                <w:sz w:val="30"/>
                <w:szCs w:val="30"/>
              </w:rPr>
              <w:t>4</w:t>
            </w:r>
          </w:p>
        </w:tc>
      </w:tr>
      <w:tr w:rsidR="00414342" w:rsidRPr="00494247" w14:paraId="28495AF8" w14:textId="77777777" w:rsidTr="00864F00">
        <w:trPr>
          <w:trHeight w:val="203"/>
        </w:trPr>
        <w:tc>
          <w:tcPr>
            <w:tcW w:w="5602" w:type="dxa"/>
          </w:tcPr>
          <w:p w14:paraId="28495AF0" w14:textId="77777777" w:rsidR="00414342" w:rsidRPr="004C4D7B" w:rsidRDefault="00414342" w:rsidP="003A66D8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C4D7B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98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495AF5" w14:textId="77777777" w:rsidR="00414342" w:rsidRPr="00494247" w:rsidRDefault="00414342" w:rsidP="003A66D8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center"/>
          </w:tcPr>
          <w:p w14:paraId="28495AF6" w14:textId="77777777" w:rsidR="00414342" w:rsidRPr="00494247" w:rsidRDefault="00414342" w:rsidP="003A66D8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vAlign w:val="center"/>
          </w:tcPr>
          <w:p w14:paraId="28495AF7" w14:textId="77777777" w:rsidR="00414342" w:rsidRPr="00494247" w:rsidRDefault="00414342" w:rsidP="003A66D8">
            <w:pPr>
              <w:tabs>
                <w:tab w:val="decimal" w:pos="1116"/>
              </w:tabs>
              <w:spacing w:line="42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414342" w:rsidRPr="00494247" w14:paraId="28495B0A" w14:textId="77777777" w:rsidTr="00D62918">
        <w:trPr>
          <w:trHeight w:val="203"/>
        </w:trPr>
        <w:tc>
          <w:tcPr>
            <w:tcW w:w="5602" w:type="dxa"/>
          </w:tcPr>
          <w:p w14:paraId="28495B02" w14:textId="38192B8E" w:rsidR="00414342" w:rsidRPr="00494247" w:rsidRDefault="004C4D7B" w:rsidP="00A4711E">
            <w:pPr>
              <w:tabs>
                <w:tab w:val="left" w:pos="8040"/>
              </w:tabs>
              <w:spacing w:line="240" w:lineRule="auto"/>
              <w:ind w:left="340"/>
              <w:rPr>
                <w:rFonts w:ascii="Angsana New" w:hAnsi="Angsana New"/>
                <w:sz w:val="30"/>
                <w:szCs w:val="30"/>
                <w:cs/>
              </w:rPr>
            </w:pPr>
            <w:r w:rsidRPr="004C4D7B">
              <w:rPr>
                <w:rFonts w:ascii="Angsana New" w:hAnsi="Angsana New"/>
                <w:sz w:val="30"/>
                <w:szCs w:val="30"/>
                <w:cs/>
              </w:rPr>
              <w:t>เช็ครับล่วงหน้า</w:t>
            </w:r>
          </w:p>
        </w:tc>
        <w:tc>
          <w:tcPr>
            <w:tcW w:w="1987" w:type="dxa"/>
            <w:shd w:val="clear" w:color="auto" w:fill="auto"/>
          </w:tcPr>
          <w:p w14:paraId="28495B07" w14:textId="4EB4DB41" w:rsidR="00414342" w:rsidRPr="000544ED" w:rsidRDefault="0087257E" w:rsidP="000544ED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7257E">
              <w:rPr>
                <w:rFonts w:ascii="Angsana New" w:hAnsi="Angsana New"/>
                <w:color w:val="000000"/>
                <w:sz w:val="30"/>
                <w:szCs w:val="30"/>
              </w:rPr>
              <w:t>9,435,150.96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8495B08" w14:textId="77777777" w:rsidR="00414342" w:rsidRPr="00494247" w:rsidRDefault="00414342" w:rsidP="00A4711E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shd w:val="clear" w:color="auto" w:fill="auto"/>
            <w:vAlign w:val="center"/>
          </w:tcPr>
          <w:p w14:paraId="28495B09" w14:textId="2216159F" w:rsidR="00414342" w:rsidRPr="00494247" w:rsidRDefault="004C4D7B" w:rsidP="000544ED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C4D7B">
              <w:rPr>
                <w:rFonts w:ascii="Angsana New" w:hAnsi="Angsana New"/>
                <w:color w:val="000000"/>
                <w:sz w:val="30"/>
                <w:szCs w:val="30"/>
                <w:cs/>
              </w:rPr>
              <w:t>10</w:t>
            </w:r>
            <w:r w:rsidRPr="004C4D7B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4C4D7B">
              <w:rPr>
                <w:rFonts w:ascii="Angsana New" w:hAnsi="Angsana New"/>
                <w:color w:val="000000"/>
                <w:sz w:val="30"/>
                <w:szCs w:val="30"/>
                <w:cs/>
              </w:rPr>
              <w:t>809</w:t>
            </w:r>
            <w:r w:rsidRPr="004C4D7B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4C4D7B">
              <w:rPr>
                <w:rFonts w:ascii="Angsana New" w:hAnsi="Angsana New"/>
                <w:color w:val="000000"/>
                <w:sz w:val="30"/>
                <w:szCs w:val="30"/>
                <w:cs/>
              </w:rPr>
              <w:t>965.81</w:t>
            </w:r>
          </w:p>
        </w:tc>
      </w:tr>
      <w:tr w:rsidR="00414342" w:rsidRPr="00494247" w14:paraId="28495B13" w14:textId="77777777" w:rsidTr="00D62918">
        <w:trPr>
          <w:trHeight w:val="203"/>
        </w:trPr>
        <w:tc>
          <w:tcPr>
            <w:tcW w:w="5602" w:type="dxa"/>
          </w:tcPr>
          <w:p w14:paraId="28495B0B" w14:textId="7B071568" w:rsidR="00414342" w:rsidRPr="00494247" w:rsidRDefault="004C4D7B" w:rsidP="00362598">
            <w:pPr>
              <w:tabs>
                <w:tab w:val="left" w:pos="8040"/>
              </w:tabs>
              <w:spacing w:line="240" w:lineRule="auto"/>
              <w:ind w:left="552" w:hanging="212"/>
              <w:rPr>
                <w:rFonts w:ascii="Angsana New" w:hAnsi="Angsana New"/>
                <w:sz w:val="30"/>
                <w:szCs w:val="30"/>
                <w:cs/>
              </w:rPr>
            </w:pPr>
            <w:r w:rsidRPr="004C4D7B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9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495B10" w14:textId="789E2372" w:rsidR="00414342" w:rsidRPr="000544ED" w:rsidRDefault="00CE1BE4" w:rsidP="000544ED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E1BE4">
              <w:rPr>
                <w:rFonts w:ascii="Angsana New" w:hAnsi="Angsana New"/>
                <w:color w:val="000000"/>
                <w:sz w:val="30"/>
                <w:szCs w:val="30"/>
              </w:rPr>
              <w:t>31,108,895.71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8495B11" w14:textId="77777777" w:rsidR="00414342" w:rsidRPr="00494247" w:rsidRDefault="00414342" w:rsidP="00A4711E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495B12" w14:textId="0954C413" w:rsidR="00414342" w:rsidRPr="00494247" w:rsidRDefault="004C4D7B" w:rsidP="000544ED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C4D7B">
              <w:rPr>
                <w:rFonts w:ascii="Angsana New" w:hAnsi="Angsana New"/>
                <w:color w:val="000000"/>
                <w:sz w:val="30"/>
                <w:szCs w:val="30"/>
                <w:cs/>
              </w:rPr>
              <w:t>26</w:t>
            </w:r>
            <w:r w:rsidRPr="004C4D7B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4C4D7B">
              <w:rPr>
                <w:rFonts w:ascii="Angsana New" w:hAnsi="Angsana New"/>
                <w:color w:val="000000"/>
                <w:sz w:val="30"/>
                <w:szCs w:val="30"/>
                <w:cs/>
              </w:rPr>
              <w:t>127</w:t>
            </w:r>
            <w:r w:rsidRPr="004C4D7B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4C4D7B">
              <w:rPr>
                <w:rFonts w:ascii="Angsana New" w:hAnsi="Angsana New"/>
                <w:color w:val="000000"/>
                <w:sz w:val="30"/>
                <w:szCs w:val="30"/>
                <w:cs/>
              </w:rPr>
              <w:t>841.65</w:t>
            </w:r>
          </w:p>
        </w:tc>
      </w:tr>
      <w:tr w:rsidR="004C4D7B" w:rsidRPr="00494247" w14:paraId="36DFBF50" w14:textId="77777777" w:rsidTr="00D62918">
        <w:trPr>
          <w:trHeight w:val="203"/>
        </w:trPr>
        <w:tc>
          <w:tcPr>
            <w:tcW w:w="5602" w:type="dxa"/>
          </w:tcPr>
          <w:p w14:paraId="0DCC0E67" w14:textId="23A3412E" w:rsidR="004C4D7B" w:rsidRPr="004C4D7B" w:rsidRDefault="004C4D7B" w:rsidP="004C4D7B">
            <w:pPr>
              <w:tabs>
                <w:tab w:val="left" w:pos="8040"/>
              </w:tabs>
              <w:spacing w:line="240" w:lineRule="auto"/>
              <w:ind w:left="790" w:hanging="21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9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5150F2" w14:textId="3AC2ED05" w:rsidR="004C4D7B" w:rsidRPr="000544ED" w:rsidRDefault="00B66D0D" w:rsidP="000544ED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66D0D">
              <w:rPr>
                <w:rFonts w:ascii="Angsana New" w:hAnsi="Angsana New"/>
                <w:color w:val="000000"/>
                <w:sz w:val="30"/>
                <w:szCs w:val="30"/>
              </w:rPr>
              <w:t>40,544,046.67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29B3CDB" w14:textId="77777777" w:rsidR="004C4D7B" w:rsidRPr="00494247" w:rsidRDefault="004C4D7B" w:rsidP="00A4711E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7A4CC3" w14:textId="468014A0" w:rsidR="004C4D7B" w:rsidRPr="00E50A6D" w:rsidRDefault="004C4D7B" w:rsidP="000544ED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C4D7B">
              <w:rPr>
                <w:rFonts w:ascii="Angsana New" w:hAnsi="Angsana New"/>
                <w:color w:val="000000"/>
                <w:sz w:val="30"/>
                <w:szCs w:val="30"/>
                <w:cs/>
              </w:rPr>
              <w:t>36</w:t>
            </w:r>
            <w:r w:rsidRPr="004C4D7B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4C4D7B">
              <w:rPr>
                <w:rFonts w:ascii="Angsana New" w:hAnsi="Angsana New"/>
                <w:color w:val="000000"/>
                <w:sz w:val="30"/>
                <w:szCs w:val="30"/>
                <w:cs/>
              </w:rPr>
              <w:t>937</w:t>
            </w:r>
            <w:r w:rsidRPr="004C4D7B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4C4D7B">
              <w:rPr>
                <w:rFonts w:ascii="Angsana New" w:hAnsi="Angsana New"/>
                <w:color w:val="000000"/>
                <w:sz w:val="30"/>
                <w:szCs w:val="30"/>
                <w:cs/>
              </w:rPr>
              <w:t>807.46</w:t>
            </w:r>
          </w:p>
        </w:tc>
      </w:tr>
      <w:tr w:rsidR="004C4D7B" w:rsidRPr="00494247" w14:paraId="1CD8759C" w14:textId="77777777" w:rsidTr="00D62918">
        <w:trPr>
          <w:trHeight w:val="203"/>
        </w:trPr>
        <w:tc>
          <w:tcPr>
            <w:tcW w:w="5602" w:type="dxa"/>
          </w:tcPr>
          <w:p w14:paraId="675A38DD" w14:textId="578A19AF" w:rsidR="004C4D7B" w:rsidRDefault="004C4D7B" w:rsidP="00362598">
            <w:pPr>
              <w:tabs>
                <w:tab w:val="left" w:pos="8040"/>
              </w:tabs>
              <w:spacing w:line="240" w:lineRule="auto"/>
              <w:ind w:left="552" w:hanging="212"/>
              <w:rPr>
                <w:rFonts w:ascii="Angsana New" w:hAnsi="Angsana New"/>
                <w:sz w:val="30"/>
                <w:szCs w:val="30"/>
                <w:cs/>
              </w:rPr>
            </w:pPr>
            <w:r w:rsidRPr="004C4D7B">
              <w:rPr>
                <w:rFonts w:ascii="Angsana New" w:hAnsi="Angsana New"/>
                <w:sz w:val="30"/>
                <w:szCs w:val="30"/>
                <w:cs/>
              </w:rPr>
              <w:t>หัก ค่าเผื่อผลขาดทุนด้านเครดิตที่คาดว่าจะเกิดขึ้น</w:t>
            </w:r>
          </w:p>
        </w:tc>
        <w:tc>
          <w:tcPr>
            <w:tcW w:w="19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446555" w14:textId="734EA0C7" w:rsidR="004C4D7B" w:rsidRPr="000544ED" w:rsidRDefault="00950E02" w:rsidP="000544ED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950E02">
              <w:rPr>
                <w:rFonts w:ascii="Angsana New" w:hAnsi="Angsana New"/>
                <w:color w:val="000000"/>
                <w:sz w:val="30"/>
                <w:szCs w:val="30"/>
              </w:rPr>
              <w:t>0.00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9F028B2" w14:textId="77777777" w:rsidR="004C4D7B" w:rsidRPr="00494247" w:rsidRDefault="004C4D7B" w:rsidP="00A4711E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56250E" w14:textId="6565AEA1" w:rsidR="004C4D7B" w:rsidRPr="004C4D7B" w:rsidRDefault="004C4D7B" w:rsidP="000544ED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C4D7B">
              <w:rPr>
                <w:rFonts w:ascii="Angsana New" w:hAnsi="Angsana New"/>
                <w:color w:val="000000"/>
                <w:sz w:val="30"/>
                <w:szCs w:val="30"/>
                <w:cs/>
              </w:rPr>
              <w:t>(7</w:t>
            </w:r>
            <w:r w:rsidRPr="004C4D7B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4C4D7B">
              <w:rPr>
                <w:rFonts w:ascii="Angsana New" w:hAnsi="Angsana New"/>
                <w:color w:val="000000"/>
                <w:sz w:val="30"/>
                <w:szCs w:val="30"/>
                <w:cs/>
              </w:rPr>
              <w:t>239.30)</w:t>
            </w:r>
          </w:p>
        </w:tc>
      </w:tr>
      <w:tr w:rsidR="00414342" w:rsidRPr="00494247" w14:paraId="28495B1C" w14:textId="77777777" w:rsidTr="00D62918">
        <w:trPr>
          <w:trHeight w:val="149"/>
        </w:trPr>
        <w:tc>
          <w:tcPr>
            <w:tcW w:w="5602" w:type="dxa"/>
            <w:shd w:val="clear" w:color="auto" w:fill="auto"/>
          </w:tcPr>
          <w:p w14:paraId="28495B14" w14:textId="77777777" w:rsidR="00414342" w:rsidRPr="00494247" w:rsidRDefault="00414342" w:rsidP="00A4711E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  <w:r w:rsidRPr="00494247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495B19" w14:textId="79BC0EF9" w:rsidR="00414342" w:rsidRPr="000544ED" w:rsidRDefault="001D2108" w:rsidP="000544ED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D2108">
              <w:rPr>
                <w:rFonts w:ascii="Angsana New" w:hAnsi="Angsana New"/>
                <w:color w:val="000000"/>
                <w:sz w:val="30"/>
                <w:szCs w:val="30"/>
              </w:rPr>
              <w:t>40,544,046.67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8495B1A" w14:textId="77777777" w:rsidR="00414342" w:rsidRPr="00494247" w:rsidRDefault="00414342" w:rsidP="00A4711E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8495B1B" w14:textId="22CF9046" w:rsidR="00414342" w:rsidRPr="00494247" w:rsidRDefault="004C4D7B" w:rsidP="000544ED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C4D7B">
              <w:rPr>
                <w:rFonts w:ascii="Angsana New" w:hAnsi="Angsana New"/>
                <w:color w:val="000000"/>
                <w:sz w:val="30"/>
                <w:szCs w:val="30"/>
                <w:cs/>
              </w:rPr>
              <w:t>36</w:t>
            </w:r>
            <w:r w:rsidRPr="004C4D7B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4C4D7B">
              <w:rPr>
                <w:rFonts w:ascii="Angsana New" w:hAnsi="Angsana New"/>
                <w:color w:val="000000"/>
                <w:sz w:val="30"/>
                <w:szCs w:val="30"/>
                <w:cs/>
              </w:rPr>
              <w:t>930</w:t>
            </w:r>
            <w:r w:rsidRPr="004C4D7B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4C4D7B">
              <w:rPr>
                <w:rFonts w:ascii="Angsana New" w:hAnsi="Angsana New"/>
                <w:color w:val="000000"/>
                <w:sz w:val="30"/>
                <w:szCs w:val="30"/>
                <w:cs/>
              </w:rPr>
              <w:t>568.16</w:t>
            </w:r>
          </w:p>
        </w:tc>
      </w:tr>
      <w:tr w:rsidR="00414342" w:rsidRPr="00494247" w14:paraId="28495B25" w14:textId="77777777" w:rsidTr="00D62918">
        <w:trPr>
          <w:trHeight w:val="149"/>
        </w:trPr>
        <w:tc>
          <w:tcPr>
            <w:tcW w:w="5602" w:type="dxa"/>
          </w:tcPr>
          <w:p w14:paraId="28495B1D" w14:textId="77777777" w:rsidR="00414342" w:rsidRPr="000544ED" w:rsidRDefault="00414342" w:rsidP="00720702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544ED">
              <w:rPr>
                <w:rFonts w:ascii="Angsana New" w:hAnsi="Angsana New"/>
                <w:sz w:val="30"/>
                <w:szCs w:val="30"/>
                <w:cs/>
              </w:rPr>
              <w:t>ลูกหนี้</w:t>
            </w:r>
            <w:r w:rsidRPr="000544ED">
              <w:rPr>
                <w:rFonts w:ascii="Angsana New" w:hAnsi="Angsana New" w:hint="cs"/>
                <w:sz w:val="30"/>
                <w:szCs w:val="30"/>
                <w:cs/>
              </w:rPr>
              <w:t>หมุนเวียน</w:t>
            </w:r>
            <w:r w:rsidRPr="000544ED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</w:p>
        </w:tc>
        <w:tc>
          <w:tcPr>
            <w:tcW w:w="198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495B22" w14:textId="77777777" w:rsidR="00414342" w:rsidRPr="000544ED" w:rsidRDefault="00414342" w:rsidP="000544ED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28495B23" w14:textId="77777777" w:rsidR="00414342" w:rsidRPr="00494247" w:rsidRDefault="00414342" w:rsidP="00720702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495B24" w14:textId="77777777" w:rsidR="00414342" w:rsidRPr="00494247" w:rsidRDefault="00414342" w:rsidP="000544ED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876A71" w:rsidRPr="00494247" w14:paraId="28495B2E" w14:textId="77777777" w:rsidTr="00D62918">
        <w:trPr>
          <w:trHeight w:val="149"/>
        </w:trPr>
        <w:tc>
          <w:tcPr>
            <w:tcW w:w="5602" w:type="dxa"/>
          </w:tcPr>
          <w:p w14:paraId="28495B26" w14:textId="18BE10A5" w:rsidR="00876A71" w:rsidRPr="00494247" w:rsidRDefault="00876A71" w:rsidP="00876A71">
            <w:pPr>
              <w:tabs>
                <w:tab w:val="left" w:pos="8040"/>
              </w:tabs>
              <w:spacing w:line="240" w:lineRule="auto"/>
              <w:ind w:left="34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544ED">
              <w:rPr>
                <w:rFonts w:ascii="Angsana New" w:hAnsi="Angsana New"/>
                <w:sz w:val="30"/>
                <w:szCs w:val="30"/>
                <w:cs/>
              </w:rPr>
              <w:t>เงินมัดจำ-ค่าสินค้า</w:t>
            </w:r>
          </w:p>
        </w:tc>
        <w:tc>
          <w:tcPr>
            <w:tcW w:w="1987" w:type="dxa"/>
            <w:shd w:val="clear" w:color="auto" w:fill="auto"/>
            <w:vAlign w:val="bottom"/>
          </w:tcPr>
          <w:p w14:paraId="28495B2B" w14:textId="1D66F4B9" w:rsidR="00876A71" w:rsidRPr="00577CEE" w:rsidRDefault="00876A71" w:rsidP="00876A71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4505F">
              <w:rPr>
                <w:rFonts w:ascii="Angsana New" w:hAnsi="Angsana New"/>
                <w:color w:val="000000"/>
                <w:sz w:val="30"/>
                <w:szCs w:val="30"/>
              </w:rPr>
              <w:t>3,123,695.00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8495B2C" w14:textId="77777777" w:rsidR="00876A71" w:rsidRPr="00494247" w:rsidRDefault="00876A71" w:rsidP="00876A71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shd w:val="clear" w:color="auto" w:fill="auto"/>
            <w:vAlign w:val="bottom"/>
          </w:tcPr>
          <w:p w14:paraId="28495B2D" w14:textId="413FAB9E" w:rsidR="00876A71" w:rsidRPr="00494247" w:rsidRDefault="00876A71" w:rsidP="00876A71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A0CBC">
              <w:rPr>
                <w:rFonts w:ascii="Angsana New" w:hAnsi="Angsana New"/>
                <w:color w:val="000000"/>
                <w:sz w:val="30"/>
                <w:szCs w:val="30"/>
              </w:rPr>
              <w:t xml:space="preserve">19,605,899.41 </w:t>
            </w:r>
          </w:p>
        </w:tc>
      </w:tr>
      <w:tr w:rsidR="00876A71" w:rsidRPr="00494247" w14:paraId="28495B37" w14:textId="77777777" w:rsidTr="00D62918">
        <w:trPr>
          <w:trHeight w:val="149"/>
        </w:trPr>
        <w:tc>
          <w:tcPr>
            <w:tcW w:w="5602" w:type="dxa"/>
          </w:tcPr>
          <w:p w14:paraId="28495B2F" w14:textId="097F1C33" w:rsidR="00876A71" w:rsidRPr="00494247" w:rsidRDefault="00876A71" w:rsidP="00876A71">
            <w:pPr>
              <w:tabs>
                <w:tab w:val="left" w:pos="8040"/>
              </w:tabs>
              <w:spacing w:line="240" w:lineRule="auto"/>
              <w:ind w:left="340"/>
              <w:rPr>
                <w:rFonts w:ascii="Angsana New" w:hAnsi="Angsana New"/>
                <w:sz w:val="30"/>
                <w:szCs w:val="30"/>
                <w:cs/>
              </w:rPr>
            </w:pPr>
            <w:r w:rsidRPr="000544ED">
              <w:rPr>
                <w:rFonts w:ascii="Angsana New" w:hAnsi="Angsana New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987" w:type="dxa"/>
            <w:shd w:val="clear" w:color="auto" w:fill="auto"/>
            <w:vAlign w:val="bottom"/>
          </w:tcPr>
          <w:p w14:paraId="28495B34" w14:textId="11C70CDD" w:rsidR="00876A71" w:rsidRPr="00577CEE" w:rsidRDefault="00876A71" w:rsidP="00876A71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4505F">
              <w:rPr>
                <w:rFonts w:ascii="Angsana New" w:hAnsi="Angsana New"/>
                <w:color w:val="000000"/>
                <w:sz w:val="30"/>
                <w:szCs w:val="30"/>
              </w:rPr>
              <w:t>3,613,264.21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8495B35" w14:textId="77777777" w:rsidR="00876A71" w:rsidRPr="00494247" w:rsidRDefault="00876A71" w:rsidP="00876A71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shd w:val="clear" w:color="auto" w:fill="auto"/>
            <w:vAlign w:val="bottom"/>
          </w:tcPr>
          <w:p w14:paraId="28495B36" w14:textId="42A7A257" w:rsidR="00876A71" w:rsidRPr="00494247" w:rsidRDefault="00876A71" w:rsidP="00876A71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A0CBC">
              <w:rPr>
                <w:rFonts w:ascii="Angsana New" w:hAnsi="Angsana New"/>
                <w:color w:val="000000"/>
                <w:sz w:val="30"/>
                <w:szCs w:val="30"/>
              </w:rPr>
              <w:t xml:space="preserve">2,938,833.11 </w:t>
            </w:r>
          </w:p>
        </w:tc>
      </w:tr>
      <w:tr w:rsidR="00876A71" w:rsidRPr="00494247" w14:paraId="28495B40" w14:textId="77777777" w:rsidTr="00D62918">
        <w:trPr>
          <w:trHeight w:val="149"/>
        </w:trPr>
        <w:tc>
          <w:tcPr>
            <w:tcW w:w="5602" w:type="dxa"/>
            <w:shd w:val="clear" w:color="auto" w:fill="auto"/>
          </w:tcPr>
          <w:p w14:paraId="28495B38" w14:textId="510C4D72" w:rsidR="00876A71" w:rsidRPr="009356DB" w:rsidRDefault="00876A71" w:rsidP="00876A71">
            <w:pPr>
              <w:tabs>
                <w:tab w:val="left" w:pos="8040"/>
              </w:tabs>
              <w:spacing w:line="240" w:lineRule="auto"/>
              <w:ind w:left="615" w:hanging="27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544ED">
              <w:rPr>
                <w:rFonts w:ascii="Angsana New" w:hAnsi="Angsana New"/>
                <w:sz w:val="30"/>
                <w:szCs w:val="30"/>
                <w:cs/>
              </w:rPr>
              <w:t>เงินทดรองจ่าย</w:t>
            </w:r>
          </w:p>
        </w:tc>
        <w:tc>
          <w:tcPr>
            <w:tcW w:w="1987" w:type="dxa"/>
            <w:shd w:val="clear" w:color="auto" w:fill="auto"/>
            <w:vAlign w:val="bottom"/>
          </w:tcPr>
          <w:p w14:paraId="28495B3D" w14:textId="1EA99DAD" w:rsidR="00876A71" w:rsidRPr="00577CEE" w:rsidRDefault="00C54CD3" w:rsidP="00876A71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54CD3">
              <w:rPr>
                <w:rFonts w:ascii="Angsana New" w:hAnsi="Angsana New"/>
                <w:color w:val="000000"/>
                <w:sz w:val="30"/>
                <w:szCs w:val="30"/>
              </w:rPr>
              <w:t>2,142,055.35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8495B3E" w14:textId="77777777" w:rsidR="00876A71" w:rsidRPr="00494247" w:rsidRDefault="00876A71" w:rsidP="00876A71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shd w:val="clear" w:color="auto" w:fill="auto"/>
            <w:vAlign w:val="bottom"/>
          </w:tcPr>
          <w:p w14:paraId="28495B3F" w14:textId="340BCA8F" w:rsidR="00876A71" w:rsidRPr="00494247" w:rsidRDefault="00876A71" w:rsidP="00876A71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A0CBC">
              <w:rPr>
                <w:rFonts w:ascii="Angsana New" w:hAnsi="Angsana New"/>
                <w:color w:val="000000"/>
                <w:sz w:val="30"/>
                <w:szCs w:val="30"/>
              </w:rPr>
              <w:t xml:space="preserve">32,410.57 </w:t>
            </w:r>
          </w:p>
        </w:tc>
      </w:tr>
      <w:tr w:rsidR="00876A71" w:rsidRPr="00494247" w14:paraId="6984E52F" w14:textId="77777777" w:rsidTr="00D62918">
        <w:trPr>
          <w:trHeight w:val="149"/>
        </w:trPr>
        <w:tc>
          <w:tcPr>
            <w:tcW w:w="5602" w:type="dxa"/>
            <w:shd w:val="clear" w:color="auto" w:fill="auto"/>
          </w:tcPr>
          <w:p w14:paraId="6EA58C52" w14:textId="7F286F21" w:rsidR="00876A71" w:rsidRPr="000544ED" w:rsidRDefault="00876A71" w:rsidP="00876A71">
            <w:pPr>
              <w:tabs>
                <w:tab w:val="left" w:pos="8040"/>
              </w:tabs>
              <w:spacing w:line="240" w:lineRule="auto"/>
              <w:ind w:left="615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AA0CBC">
              <w:rPr>
                <w:rFonts w:ascii="Angsana New" w:hAnsi="Angsana New"/>
                <w:sz w:val="30"/>
                <w:szCs w:val="30"/>
                <w:cs/>
              </w:rPr>
              <w:t>ลูกหนี้-กรมสรรพากร</w:t>
            </w:r>
          </w:p>
        </w:tc>
        <w:tc>
          <w:tcPr>
            <w:tcW w:w="1987" w:type="dxa"/>
            <w:shd w:val="clear" w:color="auto" w:fill="auto"/>
            <w:vAlign w:val="bottom"/>
          </w:tcPr>
          <w:p w14:paraId="60050911" w14:textId="253AA305" w:rsidR="00876A71" w:rsidRPr="00577CEE" w:rsidRDefault="00216870" w:rsidP="00876A71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16870">
              <w:rPr>
                <w:rFonts w:ascii="Angsana New" w:hAnsi="Angsana New"/>
                <w:color w:val="000000"/>
                <w:sz w:val="30"/>
                <w:szCs w:val="30"/>
                <w:cs/>
              </w:rPr>
              <w:t>2</w:t>
            </w:r>
            <w:r w:rsidRPr="00216870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216870">
              <w:rPr>
                <w:rFonts w:ascii="Angsana New" w:hAnsi="Angsana New"/>
                <w:color w:val="000000"/>
                <w:sz w:val="30"/>
                <w:szCs w:val="30"/>
                <w:cs/>
              </w:rPr>
              <w:t>154</w:t>
            </w:r>
            <w:r w:rsidRPr="00216870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216870">
              <w:rPr>
                <w:rFonts w:ascii="Angsana New" w:hAnsi="Angsana New"/>
                <w:color w:val="000000"/>
                <w:sz w:val="30"/>
                <w:szCs w:val="30"/>
                <w:cs/>
              </w:rPr>
              <w:t>141.01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C39C4F1" w14:textId="77777777" w:rsidR="00876A71" w:rsidRPr="00494247" w:rsidRDefault="00876A71" w:rsidP="00876A71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shd w:val="clear" w:color="auto" w:fill="auto"/>
            <w:vAlign w:val="bottom"/>
          </w:tcPr>
          <w:p w14:paraId="0F451D62" w14:textId="43669974" w:rsidR="00876A71" w:rsidRPr="00E50A6D" w:rsidRDefault="00876A71" w:rsidP="00876A71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A0CBC">
              <w:rPr>
                <w:rFonts w:ascii="Angsana New" w:hAnsi="Angsana New"/>
                <w:color w:val="000000"/>
                <w:sz w:val="30"/>
                <w:szCs w:val="30"/>
              </w:rPr>
              <w:t xml:space="preserve">0.00 </w:t>
            </w:r>
          </w:p>
        </w:tc>
      </w:tr>
      <w:tr w:rsidR="00876A71" w:rsidRPr="00494247" w14:paraId="19FEAB84" w14:textId="77777777" w:rsidTr="00D62918">
        <w:trPr>
          <w:trHeight w:val="149"/>
        </w:trPr>
        <w:tc>
          <w:tcPr>
            <w:tcW w:w="5602" w:type="dxa"/>
            <w:shd w:val="clear" w:color="auto" w:fill="auto"/>
          </w:tcPr>
          <w:p w14:paraId="1DE11B3D" w14:textId="0C29816D" w:rsidR="00876A71" w:rsidRPr="000544ED" w:rsidRDefault="00876A71" w:rsidP="00876A71">
            <w:pPr>
              <w:tabs>
                <w:tab w:val="left" w:pos="8040"/>
              </w:tabs>
              <w:spacing w:line="240" w:lineRule="auto"/>
              <w:ind w:left="615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AA0CBC">
              <w:rPr>
                <w:rFonts w:ascii="Angsana New" w:hAnsi="Angsana New"/>
                <w:sz w:val="30"/>
                <w:szCs w:val="30"/>
                <w:cs/>
              </w:rPr>
              <w:t>ลูกหนี้รายการที่เกี่ยวโยงกัน</w:t>
            </w:r>
          </w:p>
        </w:tc>
        <w:tc>
          <w:tcPr>
            <w:tcW w:w="1987" w:type="dxa"/>
            <w:shd w:val="clear" w:color="auto" w:fill="auto"/>
            <w:vAlign w:val="bottom"/>
          </w:tcPr>
          <w:p w14:paraId="5FDEB4F2" w14:textId="7377105C" w:rsidR="00876A71" w:rsidRPr="00577CEE" w:rsidRDefault="0093355E" w:rsidP="00876A71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3355E">
              <w:rPr>
                <w:rFonts w:ascii="Angsana New" w:hAnsi="Angsana New"/>
                <w:color w:val="000000"/>
                <w:sz w:val="30"/>
                <w:szCs w:val="30"/>
                <w:cs/>
              </w:rPr>
              <w:t>51</w:t>
            </w:r>
            <w:r w:rsidRPr="0093355E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93355E">
              <w:rPr>
                <w:rFonts w:ascii="Angsana New" w:hAnsi="Angsana New"/>
                <w:color w:val="000000"/>
                <w:sz w:val="30"/>
                <w:szCs w:val="30"/>
                <w:cs/>
              </w:rPr>
              <w:t>954.92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DD0942F" w14:textId="77777777" w:rsidR="00876A71" w:rsidRPr="00494247" w:rsidRDefault="00876A71" w:rsidP="00876A71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shd w:val="clear" w:color="auto" w:fill="auto"/>
            <w:vAlign w:val="bottom"/>
          </w:tcPr>
          <w:p w14:paraId="45D1BAF9" w14:textId="5219D83F" w:rsidR="00876A71" w:rsidRPr="00E50A6D" w:rsidRDefault="00876A71" w:rsidP="00876A71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A0CBC">
              <w:rPr>
                <w:rFonts w:ascii="Angsana New" w:hAnsi="Angsana New"/>
                <w:color w:val="000000"/>
                <w:sz w:val="30"/>
                <w:szCs w:val="30"/>
              </w:rPr>
              <w:t xml:space="preserve">95,421.73 </w:t>
            </w:r>
          </w:p>
        </w:tc>
      </w:tr>
      <w:tr w:rsidR="00876A71" w:rsidRPr="00494247" w14:paraId="28495B49" w14:textId="77777777" w:rsidTr="00D62918">
        <w:trPr>
          <w:trHeight w:val="149"/>
        </w:trPr>
        <w:tc>
          <w:tcPr>
            <w:tcW w:w="5602" w:type="dxa"/>
            <w:shd w:val="clear" w:color="auto" w:fill="auto"/>
          </w:tcPr>
          <w:p w14:paraId="28495B41" w14:textId="294FA8D4" w:rsidR="00876A71" w:rsidRPr="00494247" w:rsidRDefault="00876A71" w:rsidP="00876A71">
            <w:pPr>
              <w:tabs>
                <w:tab w:val="left" w:pos="8040"/>
              </w:tabs>
              <w:spacing w:line="240" w:lineRule="auto"/>
              <w:ind w:left="340"/>
              <w:rPr>
                <w:rFonts w:ascii="Angsana New" w:hAnsi="Angsana New"/>
                <w:sz w:val="30"/>
                <w:szCs w:val="30"/>
                <w:cs/>
              </w:rPr>
            </w:pPr>
            <w:r w:rsidRPr="00AA0CBC">
              <w:rPr>
                <w:rFonts w:ascii="Angsana New" w:hAnsi="Angsana New"/>
                <w:sz w:val="30"/>
                <w:szCs w:val="30"/>
                <w:cs/>
              </w:rPr>
              <w:t>ลูกหนี้อื่นๆ</w:t>
            </w:r>
          </w:p>
        </w:tc>
        <w:tc>
          <w:tcPr>
            <w:tcW w:w="1987" w:type="dxa"/>
            <w:shd w:val="clear" w:color="auto" w:fill="auto"/>
            <w:vAlign w:val="bottom"/>
          </w:tcPr>
          <w:p w14:paraId="28495B46" w14:textId="30BF2DB3" w:rsidR="00876A71" w:rsidRPr="00577CEE" w:rsidRDefault="0093355E" w:rsidP="00876A71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3355E">
              <w:rPr>
                <w:rFonts w:ascii="Angsana New" w:hAnsi="Angsana New"/>
                <w:color w:val="000000"/>
                <w:sz w:val="30"/>
                <w:szCs w:val="30"/>
                <w:cs/>
              </w:rPr>
              <w:t>551</w:t>
            </w:r>
            <w:r w:rsidRPr="0093355E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93355E">
              <w:rPr>
                <w:rFonts w:ascii="Angsana New" w:hAnsi="Angsana New"/>
                <w:color w:val="000000"/>
                <w:sz w:val="30"/>
                <w:szCs w:val="30"/>
                <w:cs/>
              </w:rPr>
              <w:t>046.56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8495B47" w14:textId="77777777" w:rsidR="00876A71" w:rsidRPr="00494247" w:rsidRDefault="00876A71" w:rsidP="00876A71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shd w:val="clear" w:color="auto" w:fill="auto"/>
            <w:vAlign w:val="bottom"/>
          </w:tcPr>
          <w:p w14:paraId="28495B48" w14:textId="4489D250" w:rsidR="00876A71" w:rsidRPr="00494247" w:rsidRDefault="00876A71" w:rsidP="00876A71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A0CBC">
              <w:rPr>
                <w:rFonts w:ascii="Angsana New" w:hAnsi="Angsana New"/>
                <w:color w:val="000000"/>
                <w:sz w:val="30"/>
                <w:szCs w:val="30"/>
              </w:rPr>
              <w:t xml:space="preserve">549,831.78 </w:t>
            </w:r>
          </w:p>
        </w:tc>
      </w:tr>
      <w:tr w:rsidR="00876A71" w:rsidRPr="00494247" w14:paraId="28495B52" w14:textId="77777777" w:rsidTr="00D62918">
        <w:trPr>
          <w:trHeight w:val="149"/>
        </w:trPr>
        <w:tc>
          <w:tcPr>
            <w:tcW w:w="5602" w:type="dxa"/>
          </w:tcPr>
          <w:p w14:paraId="28495B4A" w14:textId="77777777" w:rsidR="00876A71" w:rsidRPr="00494247" w:rsidRDefault="00876A71" w:rsidP="00876A71">
            <w:pPr>
              <w:tabs>
                <w:tab w:val="left" w:pos="8040"/>
              </w:tabs>
              <w:spacing w:line="240" w:lineRule="auto"/>
              <w:ind w:left="552" w:hanging="354"/>
              <w:rPr>
                <w:rFonts w:ascii="Angsana New" w:hAnsi="Angsana New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sz w:val="30"/>
                <w:szCs w:val="30"/>
                <w:cs/>
              </w:rPr>
              <w:t xml:space="preserve">หัก </w:t>
            </w:r>
            <w:r w:rsidRPr="00E50A6D">
              <w:rPr>
                <w:rFonts w:ascii="Angsana New" w:hAnsi="Angsana New"/>
                <w:sz w:val="29"/>
                <w:szCs w:val="29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9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495B4F" w14:textId="5C7996CA" w:rsidR="00876A71" w:rsidRPr="00577CEE" w:rsidRDefault="00876A71" w:rsidP="00876A71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4505F">
              <w:rPr>
                <w:rFonts w:ascii="Angsana New" w:hAnsi="Angsana New"/>
                <w:color w:val="000000"/>
                <w:sz w:val="30"/>
                <w:szCs w:val="30"/>
              </w:rPr>
              <w:t>(323,384.67)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8495B50" w14:textId="77777777" w:rsidR="00876A71" w:rsidRPr="00494247" w:rsidRDefault="00876A71" w:rsidP="00876A71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495B51" w14:textId="76561057" w:rsidR="00876A71" w:rsidRPr="00494247" w:rsidRDefault="00876A71" w:rsidP="00876A71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A0CBC">
              <w:rPr>
                <w:rFonts w:ascii="Angsana New" w:hAnsi="Angsana New"/>
                <w:color w:val="000000"/>
                <w:sz w:val="30"/>
                <w:szCs w:val="30"/>
              </w:rPr>
              <w:t>(323,384.67)</w:t>
            </w:r>
          </w:p>
        </w:tc>
      </w:tr>
      <w:tr w:rsidR="00876A71" w:rsidRPr="00494247" w14:paraId="28495B5B" w14:textId="77777777" w:rsidTr="00D62918">
        <w:trPr>
          <w:trHeight w:val="149"/>
        </w:trPr>
        <w:tc>
          <w:tcPr>
            <w:tcW w:w="5602" w:type="dxa"/>
          </w:tcPr>
          <w:p w14:paraId="28495B53" w14:textId="77777777" w:rsidR="00876A71" w:rsidRPr="00494247" w:rsidRDefault="00876A71" w:rsidP="00876A71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  <w:r w:rsidRPr="00494247">
              <w:rPr>
                <w:rFonts w:ascii="Angsana New" w:hAnsi="Angsana New" w:hint="cs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495B58" w14:textId="4B3E5E2E" w:rsidR="00876A71" w:rsidRPr="00577CEE" w:rsidRDefault="009E1BE9" w:rsidP="00876A71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9E1BE9">
              <w:rPr>
                <w:rFonts w:ascii="Angsana New" w:hAnsi="Angsana New"/>
                <w:color w:val="000000"/>
                <w:sz w:val="30"/>
                <w:szCs w:val="30"/>
              </w:rPr>
              <w:t>11,312,772.38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8495B59" w14:textId="77777777" w:rsidR="00876A71" w:rsidRPr="00494247" w:rsidRDefault="00876A71" w:rsidP="00876A71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495B5A" w14:textId="324E837C" w:rsidR="00876A71" w:rsidRPr="00494247" w:rsidRDefault="00876A71" w:rsidP="00876A71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A0CBC">
              <w:rPr>
                <w:rFonts w:ascii="Angsana New" w:hAnsi="Angsana New"/>
                <w:color w:val="000000"/>
                <w:sz w:val="30"/>
                <w:szCs w:val="30"/>
              </w:rPr>
              <w:t xml:space="preserve">22,899,011.93 </w:t>
            </w:r>
          </w:p>
        </w:tc>
      </w:tr>
      <w:tr w:rsidR="00876A71" w:rsidRPr="00494247" w14:paraId="28495B64" w14:textId="77777777" w:rsidTr="00D62918">
        <w:trPr>
          <w:trHeight w:val="149"/>
        </w:trPr>
        <w:tc>
          <w:tcPr>
            <w:tcW w:w="5602" w:type="dxa"/>
            <w:vAlign w:val="center"/>
          </w:tcPr>
          <w:p w14:paraId="28495B5C" w14:textId="77777777" w:rsidR="00876A71" w:rsidRPr="000544ED" w:rsidRDefault="00876A71" w:rsidP="00876A7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544ED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รวมลูกหนี้การค้าและลูกหนี้</w:t>
            </w:r>
            <w:r w:rsidRPr="000544ED">
              <w:rPr>
                <w:rFonts w:ascii="Angsana New" w:hAnsi="Angsana New" w:hint="cs"/>
                <w:sz w:val="30"/>
                <w:szCs w:val="30"/>
                <w:cs/>
              </w:rPr>
              <w:t>หมุนเวียน</w:t>
            </w:r>
            <w:r w:rsidRPr="000544ED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</w:p>
        </w:tc>
        <w:tc>
          <w:tcPr>
            <w:tcW w:w="19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495B61" w14:textId="4CF55D87" w:rsidR="00876A71" w:rsidRPr="000544ED" w:rsidRDefault="00897355" w:rsidP="00876A71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97355">
              <w:rPr>
                <w:rFonts w:ascii="Angsana New" w:hAnsi="Angsana New"/>
                <w:color w:val="000000"/>
                <w:sz w:val="30"/>
                <w:szCs w:val="30"/>
              </w:rPr>
              <w:t>51,856,819.05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8495B62" w14:textId="77777777" w:rsidR="00876A71" w:rsidRPr="000544ED" w:rsidRDefault="00876A71" w:rsidP="00876A71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495B63" w14:textId="51AE99A1" w:rsidR="00876A71" w:rsidRPr="000544ED" w:rsidRDefault="00876A71" w:rsidP="00876A71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A0CBC">
              <w:rPr>
                <w:rFonts w:ascii="Angsana New" w:hAnsi="Angsana New"/>
                <w:color w:val="000000"/>
                <w:sz w:val="30"/>
                <w:szCs w:val="30"/>
              </w:rPr>
              <w:t xml:space="preserve">59,829,580.09 </w:t>
            </w:r>
          </w:p>
        </w:tc>
      </w:tr>
    </w:tbl>
    <w:p w14:paraId="28495B65" w14:textId="77777777" w:rsidR="005274DC" w:rsidRPr="005274DC" w:rsidRDefault="005274DC" w:rsidP="00D35F36">
      <w:pPr>
        <w:spacing w:line="240" w:lineRule="auto"/>
        <w:rPr>
          <w:rFonts w:ascii="Angsana New" w:hAnsi="Angsana New"/>
          <w:sz w:val="16"/>
          <w:szCs w:val="16"/>
        </w:rPr>
      </w:pPr>
    </w:p>
    <w:p w14:paraId="28495B66" w14:textId="72F5E9B2" w:rsidR="00E41B43" w:rsidRPr="00D35F36" w:rsidRDefault="005832C4" w:rsidP="00D35F36">
      <w:pPr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5832C4">
        <w:rPr>
          <w:rFonts w:ascii="Angsana New" w:hAnsi="Angsana New"/>
          <w:sz w:val="30"/>
          <w:szCs w:val="30"/>
          <w:cs/>
        </w:rPr>
        <w:t xml:space="preserve">ณ วันที่ </w:t>
      </w:r>
      <w:r w:rsidR="005404A1">
        <w:rPr>
          <w:rFonts w:ascii="Angsana New" w:hAnsi="Angsana New"/>
          <w:sz w:val="30"/>
          <w:szCs w:val="30"/>
        </w:rPr>
        <w:t>30</w:t>
      </w:r>
      <w:r w:rsidRPr="005832C4">
        <w:rPr>
          <w:rFonts w:ascii="Angsana New" w:hAnsi="Angsana New"/>
          <w:sz w:val="30"/>
          <w:szCs w:val="30"/>
          <w:cs/>
        </w:rPr>
        <w:t xml:space="preserve"> กันยายน </w:t>
      </w:r>
      <w:r w:rsidR="00140DD9">
        <w:rPr>
          <w:rFonts w:ascii="Angsana New" w:hAnsi="Angsana New"/>
          <w:sz w:val="30"/>
          <w:szCs w:val="30"/>
        </w:rPr>
        <w:t>2565</w:t>
      </w:r>
      <w:r w:rsidRPr="005832C4">
        <w:rPr>
          <w:rFonts w:ascii="Angsana New" w:hAnsi="Angsana New"/>
          <w:sz w:val="30"/>
          <w:szCs w:val="30"/>
          <w:cs/>
        </w:rPr>
        <w:t xml:space="preserve"> และวันที่ </w:t>
      </w:r>
      <w:r w:rsidR="00140DD9">
        <w:rPr>
          <w:rFonts w:ascii="Angsana New" w:hAnsi="Angsana New"/>
          <w:sz w:val="30"/>
          <w:szCs w:val="30"/>
          <w:lang w:val="en-US"/>
        </w:rPr>
        <w:t>31</w:t>
      </w:r>
      <w:r w:rsidRPr="005832C4">
        <w:rPr>
          <w:rFonts w:ascii="Angsana New" w:hAnsi="Angsana New"/>
          <w:sz w:val="30"/>
          <w:szCs w:val="30"/>
          <w:cs/>
        </w:rPr>
        <w:t xml:space="preserve"> ธันวาคม </w:t>
      </w:r>
      <w:r w:rsidR="00140DD9">
        <w:rPr>
          <w:rFonts w:ascii="Angsana New" w:hAnsi="Angsana New"/>
          <w:sz w:val="30"/>
          <w:szCs w:val="30"/>
        </w:rPr>
        <w:t>2564</w:t>
      </w:r>
      <w:r w:rsidRPr="005832C4">
        <w:rPr>
          <w:rFonts w:ascii="Angsana New" w:hAnsi="Angsana New"/>
          <w:sz w:val="30"/>
          <w:szCs w:val="30"/>
          <w:cs/>
        </w:rPr>
        <w:t xml:space="preserve"> มูลค่าของลูกหนี้การค้าและเช็ครับล่วงหน้าแยกตามอายุหนี้คงค้างนับจากวันที่ครบกำหนดชำระมีดังต่อไปนี้</w:t>
      </w:r>
    </w:p>
    <w:tbl>
      <w:tblPr>
        <w:tblW w:w="981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02"/>
        <w:gridCol w:w="1987"/>
        <w:gridCol w:w="236"/>
        <w:gridCol w:w="1987"/>
      </w:tblGrid>
      <w:tr w:rsidR="005832C4" w:rsidRPr="00494247" w14:paraId="1B7D58B0" w14:textId="77777777" w:rsidTr="00864F00">
        <w:tc>
          <w:tcPr>
            <w:tcW w:w="5602" w:type="dxa"/>
          </w:tcPr>
          <w:p w14:paraId="45CC9E2D" w14:textId="77777777" w:rsidR="005832C4" w:rsidRPr="00494247" w:rsidRDefault="005832C4" w:rsidP="00413A0C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210" w:type="dxa"/>
            <w:gridSpan w:val="3"/>
          </w:tcPr>
          <w:p w14:paraId="55DD07B4" w14:textId="77777777" w:rsidR="005832C4" w:rsidRPr="00494247" w:rsidRDefault="005832C4" w:rsidP="00413A0C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5832C4" w:rsidRPr="004C4D7B" w14:paraId="7B2A2E8C" w14:textId="77777777" w:rsidTr="00864F00">
        <w:tc>
          <w:tcPr>
            <w:tcW w:w="5602" w:type="dxa"/>
          </w:tcPr>
          <w:p w14:paraId="32C018AD" w14:textId="77777777" w:rsidR="005832C4" w:rsidRPr="00494247" w:rsidRDefault="005832C4" w:rsidP="00413A0C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</w:tcBorders>
          </w:tcPr>
          <w:p w14:paraId="0E7F7C4B" w14:textId="77777777" w:rsidR="005832C4" w:rsidRPr="004C4D7B" w:rsidRDefault="005832C4" w:rsidP="00413A0C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4C4D7B">
              <w:rPr>
                <w:sz w:val="30"/>
                <w:szCs w:val="30"/>
              </w:rPr>
              <w:t xml:space="preserve">30 </w:t>
            </w:r>
            <w:r w:rsidRPr="004C4D7B">
              <w:rPr>
                <w:rFonts w:hint="cs"/>
                <w:sz w:val="30"/>
                <w:szCs w:val="30"/>
                <w:cs/>
              </w:rPr>
              <w:t xml:space="preserve">กันยายน </w:t>
            </w:r>
            <w:r w:rsidRPr="004C4D7B">
              <w:rPr>
                <w:sz w:val="30"/>
                <w:szCs w:val="30"/>
              </w:rPr>
              <w:t>256</w:t>
            </w:r>
            <w:r>
              <w:rPr>
                <w:sz w:val="30"/>
                <w:szCs w:val="30"/>
              </w:rPr>
              <w:t>5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4BCFFBBF" w14:textId="77777777" w:rsidR="005832C4" w:rsidRPr="004C4D7B" w:rsidRDefault="005832C4" w:rsidP="00413A0C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</w:tcBorders>
          </w:tcPr>
          <w:p w14:paraId="04F9B890" w14:textId="77777777" w:rsidR="005832C4" w:rsidRPr="004C4D7B" w:rsidRDefault="005832C4" w:rsidP="00413A0C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4C4D7B">
              <w:rPr>
                <w:color w:val="000000"/>
                <w:sz w:val="30"/>
                <w:szCs w:val="30"/>
              </w:rPr>
              <w:t xml:space="preserve">31 </w:t>
            </w:r>
            <w:r w:rsidRPr="004C4D7B">
              <w:rPr>
                <w:rFonts w:hint="cs"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4C4D7B">
              <w:rPr>
                <w:color w:val="000000"/>
                <w:sz w:val="30"/>
                <w:szCs w:val="30"/>
              </w:rPr>
              <w:t>256</w:t>
            </w:r>
            <w:r>
              <w:rPr>
                <w:color w:val="000000"/>
                <w:sz w:val="30"/>
                <w:szCs w:val="30"/>
              </w:rPr>
              <w:t>4</w:t>
            </w:r>
          </w:p>
        </w:tc>
      </w:tr>
      <w:tr w:rsidR="009F697D" w:rsidRPr="00494247" w14:paraId="71FD87C8" w14:textId="77777777" w:rsidTr="00D62918">
        <w:trPr>
          <w:trHeight w:val="203"/>
        </w:trPr>
        <w:tc>
          <w:tcPr>
            <w:tcW w:w="5602" w:type="dxa"/>
          </w:tcPr>
          <w:p w14:paraId="1C48A094" w14:textId="5581B806" w:rsidR="009F697D" w:rsidRPr="004C4D7B" w:rsidRDefault="009F697D" w:rsidP="009F697D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832C4">
              <w:rPr>
                <w:rFonts w:ascii="Angsana New" w:hAnsi="Angsana New"/>
                <w:sz w:val="30"/>
                <w:szCs w:val="30"/>
                <w:cs/>
              </w:rPr>
              <w:t>ยอดยังไม่ถึงกำหนดชำระ</w:t>
            </w:r>
          </w:p>
        </w:tc>
        <w:tc>
          <w:tcPr>
            <w:tcW w:w="198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9452103" w14:textId="749BB2D6" w:rsidR="009F697D" w:rsidRPr="00B4410A" w:rsidRDefault="009F697D" w:rsidP="009F697D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4505F">
              <w:rPr>
                <w:rFonts w:ascii="Angsana New" w:hAnsi="Angsana New"/>
                <w:color w:val="000000"/>
                <w:sz w:val="30"/>
                <w:szCs w:val="30"/>
              </w:rPr>
              <w:t>39,280,247.43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C10425C" w14:textId="77777777" w:rsidR="009F697D" w:rsidRPr="00494247" w:rsidRDefault="009F697D" w:rsidP="009F697D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shd w:val="clear" w:color="auto" w:fill="auto"/>
            <w:vAlign w:val="center"/>
          </w:tcPr>
          <w:p w14:paraId="76CEAE31" w14:textId="7AE0C094" w:rsidR="009F697D" w:rsidRPr="00B4410A" w:rsidRDefault="009F697D" w:rsidP="009F697D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4410A">
              <w:rPr>
                <w:rFonts w:ascii="Angsana New" w:hAnsi="Angsana New"/>
                <w:color w:val="000000"/>
                <w:sz w:val="30"/>
                <w:szCs w:val="30"/>
              </w:rPr>
              <w:t>35,510,156.23</w:t>
            </w:r>
          </w:p>
        </w:tc>
      </w:tr>
      <w:tr w:rsidR="009F697D" w:rsidRPr="00494247" w14:paraId="558B8AC1" w14:textId="77777777" w:rsidTr="00D62918">
        <w:trPr>
          <w:trHeight w:val="203"/>
        </w:trPr>
        <w:tc>
          <w:tcPr>
            <w:tcW w:w="5602" w:type="dxa"/>
          </w:tcPr>
          <w:p w14:paraId="16A271AD" w14:textId="32A0B41F" w:rsidR="009F697D" w:rsidRPr="005832C4" w:rsidRDefault="009F697D" w:rsidP="009F697D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832C4">
              <w:rPr>
                <w:rFonts w:ascii="Angsana New" w:hAnsi="Angsana New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987" w:type="dxa"/>
            <w:shd w:val="clear" w:color="auto" w:fill="auto"/>
            <w:vAlign w:val="center"/>
          </w:tcPr>
          <w:p w14:paraId="70EFAF0B" w14:textId="77777777" w:rsidR="009F697D" w:rsidRPr="00B4410A" w:rsidRDefault="009F697D" w:rsidP="009F697D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361B37DA" w14:textId="77777777" w:rsidR="009F697D" w:rsidRPr="00494247" w:rsidRDefault="009F697D" w:rsidP="009F697D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shd w:val="clear" w:color="auto" w:fill="auto"/>
            <w:vAlign w:val="center"/>
          </w:tcPr>
          <w:p w14:paraId="4D3A6D9A" w14:textId="77777777" w:rsidR="009F697D" w:rsidRPr="00B4410A" w:rsidRDefault="009F697D" w:rsidP="009F697D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9F697D" w:rsidRPr="00494247" w14:paraId="167BB1A8" w14:textId="77777777" w:rsidTr="00D62918">
        <w:trPr>
          <w:trHeight w:val="203"/>
        </w:trPr>
        <w:tc>
          <w:tcPr>
            <w:tcW w:w="5602" w:type="dxa"/>
          </w:tcPr>
          <w:p w14:paraId="77B75CCA" w14:textId="7B8AE538" w:rsidR="009F697D" w:rsidRPr="005832C4" w:rsidRDefault="009F697D" w:rsidP="009F697D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832C4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5832C4">
              <w:rPr>
                <w:rFonts w:ascii="Angsana New" w:hAnsi="Angsana New"/>
                <w:sz w:val="30"/>
                <w:szCs w:val="30"/>
              </w:rPr>
              <w:t xml:space="preserve">3  </w:t>
            </w:r>
            <w:r w:rsidRPr="005832C4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987" w:type="dxa"/>
            <w:shd w:val="clear" w:color="auto" w:fill="auto"/>
            <w:vAlign w:val="center"/>
          </w:tcPr>
          <w:p w14:paraId="506FB568" w14:textId="1428AC96" w:rsidR="009F697D" w:rsidRPr="00B4410A" w:rsidRDefault="009F697D" w:rsidP="009F697D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4505F">
              <w:rPr>
                <w:rFonts w:ascii="Angsana New" w:hAnsi="Angsana New"/>
                <w:color w:val="000000"/>
                <w:sz w:val="30"/>
                <w:szCs w:val="30"/>
              </w:rPr>
              <w:t>1,232,411.36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88F32B7" w14:textId="77777777" w:rsidR="009F697D" w:rsidRPr="00494247" w:rsidRDefault="009F697D" w:rsidP="009F697D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shd w:val="clear" w:color="auto" w:fill="auto"/>
            <w:vAlign w:val="center"/>
          </w:tcPr>
          <w:p w14:paraId="589991D0" w14:textId="35DA0409" w:rsidR="009F697D" w:rsidRPr="00B4410A" w:rsidRDefault="009F697D" w:rsidP="009F697D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4410A">
              <w:rPr>
                <w:rFonts w:ascii="Angsana New" w:hAnsi="Angsana New"/>
                <w:color w:val="000000"/>
                <w:sz w:val="30"/>
                <w:szCs w:val="30"/>
              </w:rPr>
              <w:t>1,427,651.23</w:t>
            </w:r>
          </w:p>
        </w:tc>
      </w:tr>
      <w:tr w:rsidR="009F697D" w:rsidRPr="00494247" w14:paraId="4616D57A" w14:textId="77777777" w:rsidTr="00D62918">
        <w:trPr>
          <w:trHeight w:val="203"/>
        </w:trPr>
        <w:tc>
          <w:tcPr>
            <w:tcW w:w="5602" w:type="dxa"/>
          </w:tcPr>
          <w:p w14:paraId="236C99D6" w14:textId="0A9A04AE" w:rsidR="009F697D" w:rsidRPr="005832C4" w:rsidRDefault="009F697D" w:rsidP="009F697D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832C4">
              <w:rPr>
                <w:rFonts w:ascii="Angsana New" w:hAnsi="Angsana New"/>
                <w:sz w:val="30"/>
                <w:szCs w:val="30"/>
              </w:rPr>
              <w:t xml:space="preserve">3 - 6 </w:t>
            </w:r>
            <w:r w:rsidRPr="005832C4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987" w:type="dxa"/>
            <w:shd w:val="clear" w:color="auto" w:fill="auto"/>
            <w:vAlign w:val="center"/>
          </w:tcPr>
          <w:p w14:paraId="18567A4A" w14:textId="7771BF3F" w:rsidR="009F697D" w:rsidRPr="00B4410A" w:rsidRDefault="009F697D" w:rsidP="009F697D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4505F">
              <w:rPr>
                <w:rFonts w:ascii="Angsana New" w:hAnsi="Angsana New"/>
                <w:color w:val="000000"/>
                <w:sz w:val="30"/>
                <w:szCs w:val="30"/>
              </w:rPr>
              <w:t>31,387.88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89E30AA" w14:textId="77777777" w:rsidR="009F697D" w:rsidRPr="00494247" w:rsidRDefault="009F697D" w:rsidP="009F697D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shd w:val="clear" w:color="auto" w:fill="auto"/>
            <w:vAlign w:val="center"/>
          </w:tcPr>
          <w:p w14:paraId="77BDC40B" w14:textId="75EB8E13" w:rsidR="009F697D" w:rsidRPr="00B4410A" w:rsidRDefault="009F697D" w:rsidP="009F697D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0.00</w:t>
            </w:r>
          </w:p>
        </w:tc>
      </w:tr>
      <w:tr w:rsidR="009F697D" w:rsidRPr="00494247" w14:paraId="44F9F8AB" w14:textId="77777777" w:rsidTr="00D62918">
        <w:trPr>
          <w:trHeight w:val="203"/>
        </w:trPr>
        <w:tc>
          <w:tcPr>
            <w:tcW w:w="5602" w:type="dxa"/>
          </w:tcPr>
          <w:p w14:paraId="01C0CB4E" w14:textId="7DDD534C" w:rsidR="009F697D" w:rsidRPr="005832C4" w:rsidRDefault="009F697D" w:rsidP="009F697D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4410A">
              <w:rPr>
                <w:rFonts w:ascii="Angsana New" w:hAnsi="Angsana New"/>
                <w:sz w:val="30"/>
                <w:szCs w:val="30"/>
              </w:rPr>
              <w:t xml:space="preserve">6 - 12 </w:t>
            </w:r>
            <w:r w:rsidRPr="00B4410A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987" w:type="dxa"/>
            <w:shd w:val="clear" w:color="auto" w:fill="auto"/>
            <w:vAlign w:val="center"/>
          </w:tcPr>
          <w:p w14:paraId="5C442B34" w14:textId="61C2BC09" w:rsidR="009F697D" w:rsidRPr="00B4410A" w:rsidRDefault="009F697D" w:rsidP="009F697D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0.00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E3A48C1" w14:textId="77777777" w:rsidR="009F697D" w:rsidRPr="00494247" w:rsidRDefault="009F697D" w:rsidP="009F697D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shd w:val="clear" w:color="auto" w:fill="auto"/>
            <w:vAlign w:val="center"/>
          </w:tcPr>
          <w:p w14:paraId="5D05DCF1" w14:textId="1EAB19AB" w:rsidR="009F697D" w:rsidRPr="00B4410A" w:rsidRDefault="009F697D" w:rsidP="009F697D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0.00</w:t>
            </w:r>
          </w:p>
        </w:tc>
      </w:tr>
      <w:tr w:rsidR="009F697D" w:rsidRPr="00494247" w14:paraId="456E514D" w14:textId="77777777" w:rsidTr="00D62918">
        <w:trPr>
          <w:trHeight w:val="203"/>
        </w:trPr>
        <w:tc>
          <w:tcPr>
            <w:tcW w:w="5602" w:type="dxa"/>
          </w:tcPr>
          <w:p w14:paraId="0331A117" w14:textId="1565CFB0" w:rsidR="009F697D" w:rsidRPr="00B4410A" w:rsidRDefault="009F697D" w:rsidP="009F697D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4410A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Pr="00B4410A">
              <w:rPr>
                <w:rFonts w:ascii="Angsana New" w:hAnsi="Angsana New"/>
                <w:sz w:val="30"/>
                <w:szCs w:val="30"/>
              </w:rPr>
              <w:t xml:space="preserve">12 </w:t>
            </w:r>
            <w:r w:rsidRPr="00B4410A">
              <w:rPr>
                <w:rFonts w:ascii="Angsana New" w:hAnsi="Angsana New"/>
                <w:sz w:val="30"/>
                <w:szCs w:val="30"/>
                <w:cs/>
              </w:rPr>
              <w:t>เดือนขึ้นไป</w:t>
            </w:r>
          </w:p>
        </w:tc>
        <w:tc>
          <w:tcPr>
            <w:tcW w:w="19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FD93C6" w14:textId="06B491B2" w:rsidR="009F697D" w:rsidRPr="00B4410A" w:rsidRDefault="009F697D" w:rsidP="009F697D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0.00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81AD10D" w14:textId="77777777" w:rsidR="009F697D" w:rsidRPr="00494247" w:rsidRDefault="009F697D" w:rsidP="009F697D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D29A17" w14:textId="6D4485C7" w:rsidR="009F697D" w:rsidRPr="00B4410A" w:rsidRDefault="009F697D" w:rsidP="009F697D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0.00</w:t>
            </w:r>
          </w:p>
        </w:tc>
      </w:tr>
      <w:tr w:rsidR="009F697D" w:rsidRPr="00E50A6D" w14:paraId="56E0A9EB" w14:textId="77777777" w:rsidTr="00D62918">
        <w:trPr>
          <w:trHeight w:val="203"/>
        </w:trPr>
        <w:tc>
          <w:tcPr>
            <w:tcW w:w="5602" w:type="dxa"/>
          </w:tcPr>
          <w:p w14:paraId="5AF30812" w14:textId="22D3620D" w:rsidR="009F697D" w:rsidRPr="004C4D7B" w:rsidRDefault="009F697D" w:rsidP="009F697D">
            <w:pPr>
              <w:tabs>
                <w:tab w:val="left" w:pos="8040"/>
              </w:tabs>
              <w:spacing w:line="240" w:lineRule="auto"/>
              <w:ind w:left="790" w:hanging="212"/>
              <w:rPr>
                <w:rFonts w:ascii="Angsana New" w:hAnsi="Angsana New"/>
                <w:sz w:val="30"/>
                <w:szCs w:val="30"/>
                <w:cs/>
              </w:rPr>
            </w:pPr>
            <w:r w:rsidRPr="00B4410A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</w:t>
            </w:r>
          </w:p>
        </w:tc>
        <w:tc>
          <w:tcPr>
            <w:tcW w:w="19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8897A73" w14:textId="584606C5" w:rsidR="009F697D" w:rsidRPr="000544ED" w:rsidRDefault="009F697D" w:rsidP="009F697D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4505F">
              <w:rPr>
                <w:rFonts w:ascii="Angsana New" w:hAnsi="Angsana New"/>
                <w:color w:val="000000"/>
                <w:sz w:val="30"/>
                <w:szCs w:val="30"/>
              </w:rPr>
              <w:t>40,544,046.67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D2B5470" w14:textId="77777777" w:rsidR="009F697D" w:rsidRPr="00494247" w:rsidRDefault="009F697D" w:rsidP="009F697D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2530B2D" w14:textId="77777777" w:rsidR="009F697D" w:rsidRPr="00E50A6D" w:rsidRDefault="009F697D" w:rsidP="009F697D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C4D7B">
              <w:rPr>
                <w:rFonts w:ascii="Angsana New" w:hAnsi="Angsana New"/>
                <w:color w:val="000000"/>
                <w:sz w:val="30"/>
                <w:szCs w:val="30"/>
                <w:cs/>
              </w:rPr>
              <w:t>36</w:t>
            </w:r>
            <w:r w:rsidRPr="004C4D7B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4C4D7B">
              <w:rPr>
                <w:rFonts w:ascii="Angsana New" w:hAnsi="Angsana New"/>
                <w:color w:val="000000"/>
                <w:sz w:val="30"/>
                <w:szCs w:val="30"/>
                <w:cs/>
              </w:rPr>
              <w:t>937</w:t>
            </w:r>
            <w:r w:rsidRPr="004C4D7B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4C4D7B">
              <w:rPr>
                <w:rFonts w:ascii="Angsana New" w:hAnsi="Angsana New"/>
                <w:color w:val="000000"/>
                <w:sz w:val="30"/>
                <w:szCs w:val="30"/>
                <w:cs/>
              </w:rPr>
              <w:t>807.46</w:t>
            </w:r>
          </w:p>
        </w:tc>
      </w:tr>
    </w:tbl>
    <w:p w14:paraId="28495BCD" w14:textId="5EBB60E5" w:rsidR="005274DC" w:rsidRDefault="005274DC" w:rsidP="005274DC">
      <w:pPr>
        <w:tabs>
          <w:tab w:val="left" w:pos="513"/>
          <w:tab w:val="decimal" w:pos="7920"/>
        </w:tabs>
        <w:spacing w:line="240" w:lineRule="atLeast"/>
        <w:ind w:left="720"/>
        <w:jc w:val="both"/>
        <w:rPr>
          <w:rFonts w:ascii="Angsana New" w:hAnsi="Angsana New"/>
          <w:b/>
          <w:bCs/>
          <w:sz w:val="30"/>
          <w:szCs w:val="30"/>
        </w:rPr>
      </w:pPr>
    </w:p>
    <w:p w14:paraId="55810E1A" w14:textId="5306DE46" w:rsidR="005832C4" w:rsidRDefault="005832C4" w:rsidP="005274DC">
      <w:pPr>
        <w:tabs>
          <w:tab w:val="left" w:pos="513"/>
          <w:tab w:val="decimal" w:pos="7920"/>
        </w:tabs>
        <w:spacing w:line="240" w:lineRule="atLeast"/>
        <w:ind w:left="720"/>
        <w:jc w:val="both"/>
        <w:rPr>
          <w:rFonts w:ascii="Angsana New" w:hAnsi="Angsana New"/>
          <w:b/>
          <w:bCs/>
          <w:sz w:val="30"/>
          <w:szCs w:val="30"/>
        </w:rPr>
      </w:pPr>
    </w:p>
    <w:p w14:paraId="498A13AC" w14:textId="51218B12" w:rsidR="005832C4" w:rsidRDefault="005832C4" w:rsidP="005274DC">
      <w:pPr>
        <w:tabs>
          <w:tab w:val="left" w:pos="513"/>
          <w:tab w:val="decimal" w:pos="7920"/>
        </w:tabs>
        <w:spacing w:line="240" w:lineRule="atLeast"/>
        <w:ind w:left="720"/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W w:w="101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940"/>
        <w:gridCol w:w="1987"/>
        <w:gridCol w:w="236"/>
        <w:gridCol w:w="1987"/>
      </w:tblGrid>
      <w:tr w:rsidR="00E11518" w:rsidRPr="00494247" w14:paraId="038B97F1" w14:textId="77777777" w:rsidTr="000A63CB">
        <w:tc>
          <w:tcPr>
            <w:tcW w:w="5940" w:type="dxa"/>
          </w:tcPr>
          <w:p w14:paraId="46D6341B" w14:textId="42F5DAD9" w:rsidR="00E11518" w:rsidRPr="00494247" w:rsidRDefault="00E11518" w:rsidP="00E11518">
            <w:pPr>
              <w:spacing w:line="360" w:lineRule="exact"/>
              <w:ind w:left="-18" w:right="3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210" w:type="dxa"/>
            <w:gridSpan w:val="3"/>
          </w:tcPr>
          <w:p w14:paraId="2299DBA2" w14:textId="77777777" w:rsidR="00E11518" w:rsidRPr="00494247" w:rsidRDefault="00E11518" w:rsidP="00413A0C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E11518" w:rsidRPr="004C4D7B" w14:paraId="6F60BE86" w14:textId="77777777" w:rsidTr="00CB7BB4">
        <w:tc>
          <w:tcPr>
            <w:tcW w:w="5940" w:type="dxa"/>
          </w:tcPr>
          <w:p w14:paraId="1D50B3F9" w14:textId="77777777" w:rsidR="00E11518" w:rsidRPr="00494247" w:rsidRDefault="00E11518" w:rsidP="00413A0C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</w:tcBorders>
          </w:tcPr>
          <w:p w14:paraId="3C150C82" w14:textId="1FDD7293" w:rsidR="00E11518" w:rsidRPr="004C4D7B" w:rsidRDefault="00E11518" w:rsidP="00413A0C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4C4D7B">
              <w:rPr>
                <w:sz w:val="30"/>
                <w:szCs w:val="30"/>
              </w:rPr>
              <w:t>256</w:t>
            </w:r>
            <w:r>
              <w:rPr>
                <w:sz w:val="30"/>
                <w:szCs w:val="30"/>
              </w:rPr>
              <w:t>5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E8DA1C9" w14:textId="77777777" w:rsidR="00E11518" w:rsidRPr="004C4D7B" w:rsidRDefault="00E11518" w:rsidP="00413A0C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</w:tcBorders>
          </w:tcPr>
          <w:p w14:paraId="6A84453A" w14:textId="2DB02C31" w:rsidR="00E11518" w:rsidRPr="004C4D7B" w:rsidRDefault="00E11518" w:rsidP="00413A0C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4C4D7B">
              <w:rPr>
                <w:color w:val="000000"/>
                <w:sz w:val="30"/>
                <w:szCs w:val="30"/>
              </w:rPr>
              <w:t>256</w:t>
            </w:r>
            <w:r>
              <w:rPr>
                <w:color w:val="000000"/>
                <w:sz w:val="30"/>
                <w:szCs w:val="30"/>
              </w:rPr>
              <w:t>4</w:t>
            </w:r>
          </w:p>
        </w:tc>
      </w:tr>
      <w:tr w:rsidR="00CB7BB4" w:rsidRPr="00B4410A" w14:paraId="73CAB600" w14:textId="77777777" w:rsidTr="00CB7BB4">
        <w:trPr>
          <w:trHeight w:val="203"/>
        </w:trPr>
        <w:tc>
          <w:tcPr>
            <w:tcW w:w="5940" w:type="dxa"/>
          </w:tcPr>
          <w:p w14:paraId="5105F884" w14:textId="60494EA1" w:rsidR="00CB7BB4" w:rsidRPr="00E11518" w:rsidRDefault="00CB7BB4" w:rsidP="00413A0C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11518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98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1BD211" w14:textId="77777777" w:rsidR="00CB7BB4" w:rsidRPr="00E11518" w:rsidRDefault="00CB7BB4" w:rsidP="00413A0C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5F56C884" w14:textId="77777777" w:rsidR="00CB7BB4" w:rsidRPr="00494247" w:rsidRDefault="00CB7BB4" w:rsidP="00413A0C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shd w:val="clear" w:color="auto" w:fill="auto"/>
            <w:vAlign w:val="center"/>
          </w:tcPr>
          <w:p w14:paraId="1F5750FD" w14:textId="77777777" w:rsidR="00CB7BB4" w:rsidRPr="00E11518" w:rsidRDefault="00CB7BB4" w:rsidP="00413A0C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E11518" w:rsidRPr="00B4410A" w14:paraId="247F7040" w14:textId="77777777" w:rsidTr="00CB7BB4">
        <w:trPr>
          <w:trHeight w:val="203"/>
        </w:trPr>
        <w:tc>
          <w:tcPr>
            <w:tcW w:w="5940" w:type="dxa"/>
          </w:tcPr>
          <w:p w14:paraId="6D7A0F91" w14:textId="31037C81" w:rsidR="00E11518" w:rsidRPr="004C4D7B" w:rsidRDefault="00E11518" w:rsidP="00413A0C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11518">
              <w:rPr>
                <w:rFonts w:ascii="Angsana New" w:hAnsi="Angsana New"/>
                <w:sz w:val="30"/>
                <w:szCs w:val="30"/>
                <w:cs/>
              </w:rPr>
              <w:t>ณ วันที่ 1 มกราคม</w:t>
            </w:r>
          </w:p>
        </w:tc>
        <w:tc>
          <w:tcPr>
            <w:tcW w:w="1987" w:type="dxa"/>
            <w:shd w:val="clear" w:color="auto" w:fill="auto"/>
            <w:vAlign w:val="center"/>
          </w:tcPr>
          <w:p w14:paraId="7EB4154C" w14:textId="6BD9EFDD" w:rsidR="00E11518" w:rsidRPr="00B4410A" w:rsidRDefault="00E11518" w:rsidP="00413A0C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11518">
              <w:rPr>
                <w:rFonts w:ascii="Angsana New" w:hAnsi="Angsana New"/>
                <w:color w:val="000000"/>
                <w:sz w:val="30"/>
                <w:szCs w:val="30"/>
              </w:rPr>
              <w:t>7,239.30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DA20CE7" w14:textId="77777777" w:rsidR="00E11518" w:rsidRPr="00494247" w:rsidRDefault="00E11518" w:rsidP="00413A0C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shd w:val="clear" w:color="auto" w:fill="auto"/>
            <w:vAlign w:val="center"/>
          </w:tcPr>
          <w:p w14:paraId="2CD5E358" w14:textId="1EABCCDC" w:rsidR="00E11518" w:rsidRPr="00B4410A" w:rsidRDefault="00E11518" w:rsidP="00413A0C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11518">
              <w:rPr>
                <w:rFonts w:ascii="Angsana New" w:hAnsi="Angsana New"/>
                <w:color w:val="000000"/>
                <w:sz w:val="30"/>
                <w:szCs w:val="30"/>
              </w:rPr>
              <w:t>55,100.99</w:t>
            </w:r>
          </w:p>
        </w:tc>
      </w:tr>
      <w:tr w:rsidR="00E11518" w:rsidRPr="00B4410A" w14:paraId="7894B050" w14:textId="77777777" w:rsidTr="00917061">
        <w:trPr>
          <w:trHeight w:val="203"/>
        </w:trPr>
        <w:tc>
          <w:tcPr>
            <w:tcW w:w="5940" w:type="dxa"/>
          </w:tcPr>
          <w:p w14:paraId="4A33C811" w14:textId="2AC1C102" w:rsidR="00E11518" w:rsidRPr="00B4410A" w:rsidRDefault="00E11518" w:rsidP="00413A0C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11518">
              <w:rPr>
                <w:rFonts w:ascii="Angsana New" w:hAnsi="Angsana New"/>
                <w:sz w:val="30"/>
                <w:szCs w:val="30"/>
                <w:cs/>
              </w:rPr>
              <w:t>เพิ่ม (ลด) ระหว่างงวด</w:t>
            </w:r>
          </w:p>
        </w:tc>
        <w:tc>
          <w:tcPr>
            <w:tcW w:w="19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8F0792" w14:textId="2AB3479D" w:rsidR="00E11518" w:rsidRPr="00B4410A" w:rsidRDefault="0067301D" w:rsidP="00413A0C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="003458C2" w:rsidRPr="003458C2">
              <w:rPr>
                <w:rFonts w:ascii="Angsana New" w:hAnsi="Angsana New"/>
                <w:color w:val="000000"/>
                <w:sz w:val="30"/>
                <w:szCs w:val="30"/>
              </w:rPr>
              <w:t>7,239.30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D224C3F" w14:textId="77777777" w:rsidR="00E11518" w:rsidRPr="00494247" w:rsidRDefault="00E11518" w:rsidP="00413A0C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D3EF6B" w14:textId="7DBFE01A" w:rsidR="00E11518" w:rsidRPr="00B4410A" w:rsidRDefault="00E11518" w:rsidP="00413A0C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11518">
              <w:rPr>
                <w:rFonts w:ascii="Angsana New" w:hAnsi="Angsana New"/>
                <w:color w:val="000000"/>
                <w:sz w:val="30"/>
                <w:szCs w:val="30"/>
              </w:rPr>
              <w:t>(47,861.69)</w:t>
            </w:r>
          </w:p>
        </w:tc>
      </w:tr>
      <w:tr w:rsidR="00E11518" w:rsidRPr="00E50A6D" w14:paraId="044A0F89" w14:textId="77777777" w:rsidTr="00917061">
        <w:trPr>
          <w:trHeight w:val="203"/>
        </w:trPr>
        <w:tc>
          <w:tcPr>
            <w:tcW w:w="5940" w:type="dxa"/>
          </w:tcPr>
          <w:p w14:paraId="7B3CE219" w14:textId="282512D4" w:rsidR="00E11518" w:rsidRPr="007D4F04" w:rsidRDefault="00E11518" w:rsidP="00181515">
            <w:pPr>
              <w:tabs>
                <w:tab w:val="left" w:pos="8040"/>
              </w:tabs>
              <w:spacing w:line="240" w:lineRule="auto"/>
              <w:ind w:left="790" w:right="700" w:hanging="21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11518">
              <w:rPr>
                <w:rFonts w:ascii="Angsana New" w:hAnsi="Angsana New"/>
                <w:sz w:val="30"/>
                <w:szCs w:val="30"/>
                <w:cs/>
              </w:rPr>
              <w:t xml:space="preserve">รวมค่าเผื่อขาดทุนด้านเครดิตที่คาดว่าจะเกิดขึ้น </w:t>
            </w:r>
            <w:r w:rsidR="00F430C8">
              <w:rPr>
                <w:rFonts w:ascii="Angsana New" w:hAnsi="Angsana New" w:hint="cs"/>
                <w:sz w:val="30"/>
                <w:szCs w:val="30"/>
                <w:cs/>
              </w:rPr>
              <w:t xml:space="preserve">ณ </w:t>
            </w:r>
            <w:r w:rsidR="007D4F04">
              <w:rPr>
                <w:rFonts w:ascii="Angsana New" w:hAnsi="Angsana New" w:hint="cs"/>
                <w:sz w:val="30"/>
                <w:szCs w:val="30"/>
                <w:cs/>
              </w:rPr>
              <w:t xml:space="preserve">วันที่ </w:t>
            </w:r>
            <w:r w:rsidR="007D4F04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="007D4F0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กันยายน / </w:t>
            </w:r>
            <w:r w:rsidR="007D4F04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7D4F0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19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9BACECB" w14:textId="3E29D2EC" w:rsidR="00E11518" w:rsidRPr="000544ED" w:rsidRDefault="0067301D" w:rsidP="00413A0C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0.00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E9C295F" w14:textId="77777777" w:rsidR="00E11518" w:rsidRPr="00494247" w:rsidRDefault="00E11518" w:rsidP="00413A0C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7EC035F" w14:textId="698FD1AE" w:rsidR="00E11518" w:rsidRPr="00E50A6D" w:rsidRDefault="00E11518" w:rsidP="00413A0C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11518">
              <w:rPr>
                <w:rFonts w:ascii="Angsana New" w:hAnsi="Angsana New"/>
                <w:color w:val="000000"/>
                <w:sz w:val="30"/>
                <w:szCs w:val="30"/>
                <w:cs/>
              </w:rPr>
              <w:t>7</w:t>
            </w:r>
            <w:r w:rsidRPr="00E11518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E11518">
              <w:rPr>
                <w:rFonts w:ascii="Angsana New" w:hAnsi="Angsana New"/>
                <w:color w:val="000000"/>
                <w:sz w:val="30"/>
                <w:szCs w:val="30"/>
                <w:cs/>
              </w:rPr>
              <w:t>239.30</w:t>
            </w:r>
          </w:p>
        </w:tc>
      </w:tr>
    </w:tbl>
    <w:p w14:paraId="532A957C" w14:textId="1886D26C" w:rsidR="00E11518" w:rsidRDefault="00E11518">
      <w:pPr>
        <w:numPr>
          <w:ilvl w:val="0"/>
          <w:numId w:val="8"/>
        </w:numPr>
        <w:tabs>
          <w:tab w:val="left" w:pos="513"/>
          <w:tab w:val="decimal" w:pos="7920"/>
        </w:tabs>
        <w:spacing w:before="240"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E11518">
        <w:rPr>
          <w:rFonts w:ascii="Angsana New" w:hAnsi="Angsana New"/>
          <w:b/>
          <w:bCs/>
          <w:sz w:val="30"/>
          <w:szCs w:val="30"/>
          <w:cs/>
        </w:rPr>
        <w:t>เงินให้กู้ยืมระยะสั้น</w:t>
      </w:r>
    </w:p>
    <w:p w14:paraId="0B2C3D4C" w14:textId="7FFB449F" w:rsidR="00E11518" w:rsidRPr="00D044B5" w:rsidRDefault="00E11518" w:rsidP="00D044B5">
      <w:pPr>
        <w:spacing w:after="240"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D044B5">
        <w:rPr>
          <w:rFonts w:ascii="Angsana New" w:hAnsi="Angsana New"/>
          <w:sz w:val="30"/>
          <w:szCs w:val="30"/>
          <w:cs/>
        </w:rPr>
        <w:t xml:space="preserve">ณ วันที่ </w:t>
      </w:r>
      <w:r w:rsidR="004173F9">
        <w:rPr>
          <w:rFonts w:ascii="Angsana New" w:hAnsi="Angsana New"/>
          <w:sz w:val="30"/>
          <w:szCs w:val="30"/>
        </w:rPr>
        <w:t>30</w:t>
      </w:r>
      <w:r w:rsidRPr="00D044B5">
        <w:rPr>
          <w:rFonts w:ascii="Angsana New" w:hAnsi="Angsana New"/>
          <w:sz w:val="30"/>
          <w:szCs w:val="30"/>
        </w:rPr>
        <w:t xml:space="preserve"> </w:t>
      </w:r>
      <w:r w:rsidRPr="00D044B5">
        <w:rPr>
          <w:rFonts w:ascii="Angsana New" w:hAnsi="Angsana New"/>
          <w:sz w:val="30"/>
          <w:szCs w:val="30"/>
          <w:cs/>
        </w:rPr>
        <w:t xml:space="preserve">กันยายน </w:t>
      </w:r>
      <w:r w:rsidR="004173F9">
        <w:rPr>
          <w:rFonts w:ascii="Angsana New" w:hAnsi="Angsana New"/>
          <w:sz w:val="30"/>
          <w:szCs w:val="30"/>
        </w:rPr>
        <w:t>2565</w:t>
      </w:r>
      <w:r w:rsidRPr="00D044B5">
        <w:rPr>
          <w:rFonts w:ascii="Angsana New" w:hAnsi="Angsana New"/>
          <w:sz w:val="30"/>
          <w:szCs w:val="30"/>
        </w:rPr>
        <w:t xml:space="preserve"> </w:t>
      </w:r>
      <w:r w:rsidRPr="00D044B5">
        <w:rPr>
          <w:rFonts w:ascii="Angsana New" w:hAnsi="Angsana New"/>
          <w:sz w:val="30"/>
          <w:szCs w:val="30"/>
          <w:cs/>
        </w:rPr>
        <w:t xml:space="preserve">และวันที่ </w:t>
      </w:r>
      <w:r w:rsidR="004173F9">
        <w:rPr>
          <w:rFonts w:ascii="Angsana New" w:hAnsi="Angsana New"/>
          <w:sz w:val="30"/>
          <w:szCs w:val="30"/>
        </w:rPr>
        <w:t>31</w:t>
      </w:r>
      <w:r w:rsidRPr="00D044B5">
        <w:rPr>
          <w:rFonts w:ascii="Angsana New" w:hAnsi="Angsana New"/>
          <w:sz w:val="30"/>
          <w:szCs w:val="30"/>
        </w:rPr>
        <w:t xml:space="preserve"> </w:t>
      </w:r>
      <w:r w:rsidRPr="00D044B5">
        <w:rPr>
          <w:rFonts w:ascii="Angsana New" w:hAnsi="Angsana New"/>
          <w:sz w:val="30"/>
          <w:szCs w:val="30"/>
          <w:cs/>
        </w:rPr>
        <w:t xml:space="preserve">ธันวาคม </w:t>
      </w:r>
      <w:r w:rsidR="004173F9">
        <w:rPr>
          <w:rFonts w:ascii="Angsana New" w:hAnsi="Angsana New"/>
          <w:sz w:val="30"/>
          <w:szCs w:val="30"/>
        </w:rPr>
        <w:t>2564</w:t>
      </w:r>
      <w:r w:rsidRPr="00D044B5">
        <w:rPr>
          <w:rFonts w:ascii="Angsana New" w:hAnsi="Angsana New"/>
          <w:sz w:val="30"/>
          <w:szCs w:val="30"/>
        </w:rPr>
        <w:t xml:space="preserve">  </w:t>
      </w:r>
      <w:r w:rsidRPr="00D044B5">
        <w:rPr>
          <w:rFonts w:ascii="Angsana New" w:hAnsi="Angsana New"/>
          <w:sz w:val="30"/>
          <w:szCs w:val="30"/>
          <w:cs/>
        </w:rPr>
        <w:t>บริษัทฯ มีเงินให้กู้ยืมแก่พนักงานโดยมีอัตราดอกเบี้ย</w:t>
      </w:r>
      <w:r w:rsidR="00D044B5" w:rsidRPr="00D044B5">
        <w:rPr>
          <w:rFonts w:ascii="Angsana New" w:hAnsi="Angsana New"/>
          <w:sz w:val="30"/>
          <w:szCs w:val="30"/>
          <w:cs/>
        </w:rPr>
        <w:t xml:space="preserve">ร้อยละ </w:t>
      </w:r>
      <w:r w:rsidR="00140DD9">
        <w:rPr>
          <w:rFonts w:ascii="Angsana New" w:hAnsi="Angsana New"/>
          <w:sz w:val="30"/>
          <w:szCs w:val="30"/>
        </w:rPr>
        <w:t>1</w:t>
      </w:r>
      <w:r w:rsidR="00D044B5" w:rsidRPr="00D044B5">
        <w:rPr>
          <w:rFonts w:ascii="Angsana New" w:hAnsi="Angsana New"/>
          <w:sz w:val="30"/>
          <w:szCs w:val="30"/>
          <w:cs/>
        </w:rPr>
        <w:t xml:space="preserve"> ต่อเดือน</w:t>
      </w:r>
    </w:p>
    <w:p w14:paraId="28495BCE" w14:textId="77777777" w:rsidR="00D35F36" w:rsidRPr="00D35F36" w:rsidRDefault="00D35F36">
      <w:pPr>
        <w:pStyle w:val="ListParagraph"/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13"/>
          <w:tab w:val="decimal" w:pos="7920"/>
        </w:tabs>
        <w:ind w:hanging="720"/>
        <w:contextualSpacing w:val="0"/>
        <w:jc w:val="both"/>
        <w:rPr>
          <w:rFonts w:ascii="Angsana New" w:hAnsi="Angsana New"/>
          <w:b/>
          <w:bCs/>
          <w:vanish/>
          <w:sz w:val="30"/>
          <w:szCs w:val="30"/>
          <w:cs/>
          <w:lang w:val="en-GB"/>
        </w:rPr>
      </w:pPr>
    </w:p>
    <w:p w14:paraId="28495BCF" w14:textId="2F3C08C5" w:rsidR="004A5132" w:rsidRPr="00AC69F6" w:rsidRDefault="004A5132">
      <w:pPr>
        <w:numPr>
          <w:ilvl w:val="0"/>
          <w:numId w:val="8"/>
        </w:numPr>
        <w:tabs>
          <w:tab w:val="left" w:pos="513"/>
          <w:tab w:val="decimal" w:pos="7920"/>
        </w:tabs>
        <w:spacing w:before="240"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AC69F6">
        <w:rPr>
          <w:rFonts w:ascii="Angsana New" w:hAnsi="Angsana New"/>
          <w:b/>
          <w:bCs/>
          <w:sz w:val="30"/>
          <w:szCs w:val="30"/>
          <w:cs/>
        </w:rPr>
        <w:t>สินค้าคงเหลือ</w:t>
      </w:r>
    </w:p>
    <w:tbl>
      <w:tblPr>
        <w:tblW w:w="981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02"/>
        <w:gridCol w:w="1987"/>
        <w:gridCol w:w="236"/>
        <w:gridCol w:w="1987"/>
      </w:tblGrid>
      <w:tr w:rsidR="00D044B5" w:rsidRPr="00494247" w14:paraId="28495BD6" w14:textId="77777777" w:rsidTr="008349F2">
        <w:tc>
          <w:tcPr>
            <w:tcW w:w="5602" w:type="dxa"/>
          </w:tcPr>
          <w:p w14:paraId="28495BD0" w14:textId="77777777" w:rsidR="00D044B5" w:rsidRPr="00494247" w:rsidRDefault="00D044B5" w:rsidP="00C836E0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210" w:type="dxa"/>
            <w:gridSpan w:val="3"/>
          </w:tcPr>
          <w:p w14:paraId="28495BD5" w14:textId="77777777" w:rsidR="00D044B5" w:rsidRPr="00494247" w:rsidRDefault="00D044B5" w:rsidP="00C836E0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D044B5" w:rsidRPr="00494247" w14:paraId="28495BE4" w14:textId="77777777" w:rsidTr="008349F2">
        <w:tc>
          <w:tcPr>
            <w:tcW w:w="5602" w:type="dxa"/>
          </w:tcPr>
          <w:p w14:paraId="28495BDC" w14:textId="77777777" w:rsidR="00D044B5" w:rsidRPr="00494247" w:rsidRDefault="00D044B5" w:rsidP="007E09BE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</w:tcBorders>
          </w:tcPr>
          <w:p w14:paraId="28495BE1" w14:textId="5AB8BB66" w:rsidR="00D044B5" w:rsidRPr="00D044B5" w:rsidRDefault="00D044B5" w:rsidP="007E09BE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D044B5">
              <w:rPr>
                <w:sz w:val="30"/>
                <w:szCs w:val="30"/>
              </w:rPr>
              <w:t xml:space="preserve">30 </w:t>
            </w:r>
            <w:r w:rsidRPr="00D044B5">
              <w:rPr>
                <w:rFonts w:hint="cs"/>
                <w:sz w:val="30"/>
                <w:szCs w:val="30"/>
                <w:cs/>
              </w:rPr>
              <w:t xml:space="preserve">กันยายน </w:t>
            </w:r>
            <w:r w:rsidRPr="00D044B5">
              <w:rPr>
                <w:sz w:val="30"/>
                <w:szCs w:val="30"/>
              </w:rPr>
              <w:t>256</w:t>
            </w:r>
            <w:r>
              <w:rPr>
                <w:sz w:val="30"/>
                <w:szCs w:val="30"/>
              </w:rPr>
              <w:t>5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8495BE2" w14:textId="77777777" w:rsidR="00D044B5" w:rsidRPr="00D044B5" w:rsidRDefault="00D044B5" w:rsidP="007E09BE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</w:tcBorders>
          </w:tcPr>
          <w:p w14:paraId="28495BE3" w14:textId="42D83803" w:rsidR="00D044B5" w:rsidRPr="00D044B5" w:rsidRDefault="00D044B5" w:rsidP="007E09BE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D044B5">
              <w:rPr>
                <w:color w:val="000000"/>
                <w:sz w:val="30"/>
                <w:szCs w:val="30"/>
              </w:rPr>
              <w:t xml:space="preserve">31 </w:t>
            </w:r>
            <w:r w:rsidRPr="00D044B5">
              <w:rPr>
                <w:rFonts w:hint="cs"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D044B5">
              <w:rPr>
                <w:color w:val="000000"/>
                <w:sz w:val="30"/>
                <w:szCs w:val="30"/>
              </w:rPr>
              <w:t>256</w:t>
            </w:r>
            <w:r>
              <w:rPr>
                <w:color w:val="000000"/>
                <w:sz w:val="30"/>
                <w:szCs w:val="30"/>
              </w:rPr>
              <w:t>4</w:t>
            </w:r>
          </w:p>
        </w:tc>
      </w:tr>
      <w:tr w:rsidR="00DE6FAA" w:rsidRPr="00494247" w14:paraId="28495BFF" w14:textId="77777777" w:rsidTr="00917061">
        <w:trPr>
          <w:trHeight w:val="203"/>
        </w:trPr>
        <w:tc>
          <w:tcPr>
            <w:tcW w:w="5602" w:type="dxa"/>
          </w:tcPr>
          <w:p w14:paraId="28495BF7" w14:textId="77777777" w:rsidR="00DE6FAA" w:rsidRPr="00494247" w:rsidRDefault="00DE6FAA" w:rsidP="00DE6FAA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9424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สินค้าสำเร็จรูป</w:t>
            </w:r>
          </w:p>
        </w:tc>
        <w:tc>
          <w:tcPr>
            <w:tcW w:w="1987" w:type="dxa"/>
            <w:shd w:val="clear" w:color="auto" w:fill="auto"/>
          </w:tcPr>
          <w:p w14:paraId="28495BFC" w14:textId="60CC6429" w:rsidR="00DE6FAA" w:rsidRPr="00F4526A" w:rsidRDefault="00DE6FAA" w:rsidP="00DE6FAA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37ED8">
              <w:rPr>
                <w:rFonts w:ascii="Angsana New" w:hAnsi="Angsana New"/>
                <w:color w:val="000000"/>
                <w:sz w:val="30"/>
                <w:szCs w:val="30"/>
              </w:rPr>
              <w:t>331,098,017.59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8495BFD" w14:textId="77777777" w:rsidR="00DE6FAA" w:rsidRPr="00494247" w:rsidRDefault="00DE6FAA" w:rsidP="00DE6FAA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shd w:val="clear" w:color="auto" w:fill="auto"/>
          </w:tcPr>
          <w:p w14:paraId="28495BFE" w14:textId="0F6840E8" w:rsidR="00DE6FAA" w:rsidRPr="00494247" w:rsidRDefault="00DE6FAA" w:rsidP="00DE6FAA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269C">
              <w:rPr>
                <w:rFonts w:ascii="Angsana New" w:hAnsi="Angsana New"/>
                <w:color w:val="000000"/>
                <w:sz w:val="30"/>
                <w:szCs w:val="30"/>
                <w:cs/>
              </w:rPr>
              <w:t>240</w:t>
            </w:r>
            <w:r w:rsidRPr="00D3269C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D3269C">
              <w:rPr>
                <w:rFonts w:ascii="Angsana New" w:hAnsi="Angsana New"/>
                <w:color w:val="000000"/>
                <w:sz w:val="30"/>
                <w:szCs w:val="30"/>
                <w:cs/>
              </w:rPr>
              <w:t>792</w:t>
            </w:r>
            <w:r w:rsidRPr="00D3269C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D3269C">
              <w:rPr>
                <w:rFonts w:ascii="Angsana New" w:hAnsi="Angsana New"/>
                <w:color w:val="000000"/>
                <w:sz w:val="30"/>
                <w:szCs w:val="30"/>
                <w:cs/>
              </w:rPr>
              <w:t>150.64</w:t>
            </w:r>
          </w:p>
        </w:tc>
      </w:tr>
      <w:tr w:rsidR="00DE6FAA" w:rsidRPr="00494247" w14:paraId="157FF644" w14:textId="77777777" w:rsidTr="00917061">
        <w:trPr>
          <w:trHeight w:val="203"/>
        </w:trPr>
        <w:tc>
          <w:tcPr>
            <w:tcW w:w="5602" w:type="dxa"/>
          </w:tcPr>
          <w:p w14:paraId="008B1C47" w14:textId="64F8903E" w:rsidR="00DE6FAA" w:rsidRPr="00494247" w:rsidRDefault="00DE6FAA" w:rsidP="00DE6FAA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3269C">
              <w:rPr>
                <w:rFonts w:ascii="Angsana New" w:hAnsi="Angsana New"/>
                <w:sz w:val="30"/>
                <w:szCs w:val="30"/>
                <w:cs/>
                <w:lang w:val="en-US"/>
              </w:rPr>
              <w:t>วัสดุสิ้นเปลืองและบรรจุภัณฑ์</w:t>
            </w:r>
          </w:p>
        </w:tc>
        <w:tc>
          <w:tcPr>
            <w:tcW w:w="1987" w:type="dxa"/>
            <w:shd w:val="clear" w:color="auto" w:fill="auto"/>
          </w:tcPr>
          <w:p w14:paraId="73C88597" w14:textId="1C2B51B0" w:rsidR="00DE6FAA" w:rsidRPr="00F4526A" w:rsidRDefault="00DE6FAA" w:rsidP="00DE6FAA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37ED8">
              <w:rPr>
                <w:rFonts w:ascii="Angsana New" w:hAnsi="Angsana New"/>
                <w:color w:val="000000"/>
                <w:sz w:val="30"/>
                <w:szCs w:val="30"/>
              </w:rPr>
              <w:t>1,139,087.43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EB9DBBA" w14:textId="77777777" w:rsidR="00DE6FAA" w:rsidRPr="00494247" w:rsidRDefault="00DE6FAA" w:rsidP="00DE6FAA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shd w:val="clear" w:color="auto" w:fill="auto"/>
          </w:tcPr>
          <w:p w14:paraId="6B2F6D46" w14:textId="42EB76E0" w:rsidR="00DE6FAA" w:rsidRPr="00E50A6D" w:rsidRDefault="00DE6FAA" w:rsidP="00DE6FAA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3269C">
              <w:rPr>
                <w:rFonts w:ascii="Angsana New" w:hAnsi="Angsana New"/>
                <w:color w:val="000000"/>
                <w:sz w:val="30"/>
                <w:szCs w:val="30"/>
                <w:cs/>
              </w:rPr>
              <w:t>1</w:t>
            </w:r>
            <w:r w:rsidRPr="00D3269C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D3269C">
              <w:rPr>
                <w:rFonts w:ascii="Angsana New" w:hAnsi="Angsana New"/>
                <w:color w:val="000000"/>
                <w:sz w:val="30"/>
                <w:szCs w:val="30"/>
                <w:cs/>
              </w:rPr>
              <w:t>118</w:t>
            </w:r>
            <w:r w:rsidRPr="00D3269C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D3269C">
              <w:rPr>
                <w:rFonts w:ascii="Angsana New" w:hAnsi="Angsana New"/>
                <w:color w:val="000000"/>
                <w:sz w:val="30"/>
                <w:szCs w:val="30"/>
                <w:cs/>
              </w:rPr>
              <w:t>044.11</w:t>
            </w:r>
          </w:p>
        </w:tc>
      </w:tr>
      <w:tr w:rsidR="00DE6FAA" w:rsidRPr="00494247" w14:paraId="28495C08" w14:textId="77777777" w:rsidTr="00917061">
        <w:trPr>
          <w:trHeight w:val="203"/>
        </w:trPr>
        <w:tc>
          <w:tcPr>
            <w:tcW w:w="5602" w:type="dxa"/>
          </w:tcPr>
          <w:p w14:paraId="28495C00" w14:textId="1472949A" w:rsidR="00DE6FAA" w:rsidRPr="00494247" w:rsidRDefault="00DE6FAA" w:rsidP="00DE6FAA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3269C">
              <w:rPr>
                <w:rFonts w:ascii="Angsana New" w:hAnsi="Angsana New"/>
                <w:sz w:val="30"/>
                <w:szCs w:val="30"/>
                <w:cs/>
                <w:lang w:val="en-US"/>
              </w:rPr>
              <w:t>สินค้าระหว่างผลิต</w:t>
            </w:r>
          </w:p>
        </w:tc>
        <w:tc>
          <w:tcPr>
            <w:tcW w:w="1987" w:type="dxa"/>
            <w:shd w:val="clear" w:color="auto" w:fill="auto"/>
          </w:tcPr>
          <w:p w14:paraId="28495C05" w14:textId="44E989C8" w:rsidR="00DE6FAA" w:rsidRPr="00F4526A" w:rsidRDefault="00DE6FAA" w:rsidP="00DE6FAA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37ED8">
              <w:rPr>
                <w:rFonts w:ascii="Angsana New" w:hAnsi="Angsana New"/>
                <w:color w:val="000000"/>
                <w:sz w:val="30"/>
                <w:szCs w:val="30"/>
              </w:rPr>
              <w:t>212,960.68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8495C06" w14:textId="77777777" w:rsidR="00DE6FAA" w:rsidRPr="00494247" w:rsidRDefault="00DE6FAA" w:rsidP="00DE6FAA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shd w:val="clear" w:color="auto" w:fill="auto"/>
          </w:tcPr>
          <w:p w14:paraId="28495C07" w14:textId="3D8301F8" w:rsidR="00DE6FAA" w:rsidRPr="00494247" w:rsidRDefault="00DE6FAA" w:rsidP="00DE6FAA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269C">
              <w:rPr>
                <w:rFonts w:ascii="Angsana New" w:hAnsi="Angsana New"/>
                <w:color w:val="000000"/>
                <w:sz w:val="30"/>
                <w:szCs w:val="30"/>
                <w:cs/>
              </w:rPr>
              <w:t>0.00</w:t>
            </w:r>
          </w:p>
        </w:tc>
      </w:tr>
      <w:tr w:rsidR="00DE6FAA" w:rsidRPr="00494247" w14:paraId="28495C11" w14:textId="77777777" w:rsidTr="00917061">
        <w:trPr>
          <w:trHeight w:val="181"/>
        </w:trPr>
        <w:tc>
          <w:tcPr>
            <w:tcW w:w="5602" w:type="dxa"/>
          </w:tcPr>
          <w:p w14:paraId="28495C09" w14:textId="249F7E14" w:rsidR="00DE6FAA" w:rsidRPr="00494247" w:rsidRDefault="00DE6FAA" w:rsidP="00DE6FAA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3269C">
              <w:rPr>
                <w:rFonts w:ascii="Angsana New" w:hAnsi="Angsana New"/>
                <w:sz w:val="30"/>
                <w:szCs w:val="30"/>
                <w:cs/>
                <w:lang w:val="en-US"/>
              </w:rPr>
              <w:t>สินค้าระหว่างทาง</w:t>
            </w:r>
          </w:p>
        </w:tc>
        <w:tc>
          <w:tcPr>
            <w:tcW w:w="1987" w:type="dxa"/>
            <w:tcBorders>
              <w:bottom w:val="single" w:sz="4" w:space="0" w:color="auto"/>
            </w:tcBorders>
            <w:shd w:val="clear" w:color="auto" w:fill="auto"/>
          </w:tcPr>
          <w:p w14:paraId="28495C0E" w14:textId="4E578403" w:rsidR="00DE6FAA" w:rsidRPr="00D3269C" w:rsidRDefault="00DE6FAA" w:rsidP="00DE6FAA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37ED8">
              <w:rPr>
                <w:rFonts w:ascii="Angsana New" w:hAnsi="Angsana New"/>
                <w:color w:val="000000"/>
                <w:sz w:val="30"/>
                <w:szCs w:val="30"/>
              </w:rPr>
              <w:t>15,205,439.56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8495C0F" w14:textId="77777777" w:rsidR="00DE6FAA" w:rsidRPr="00494247" w:rsidRDefault="00DE6FAA" w:rsidP="00DE6FAA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tcBorders>
              <w:bottom w:val="single" w:sz="4" w:space="0" w:color="auto"/>
            </w:tcBorders>
            <w:shd w:val="clear" w:color="auto" w:fill="auto"/>
          </w:tcPr>
          <w:p w14:paraId="28495C10" w14:textId="5EC1D795" w:rsidR="00DE6FAA" w:rsidRPr="00494247" w:rsidRDefault="00DE6FAA" w:rsidP="00DE6FAA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269C">
              <w:rPr>
                <w:rFonts w:ascii="Angsana New" w:hAnsi="Angsana New"/>
                <w:color w:val="000000"/>
                <w:sz w:val="30"/>
                <w:szCs w:val="30"/>
                <w:cs/>
              </w:rPr>
              <w:t>45</w:t>
            </w:r>
            <w:r w:rsidRPr="00D3269C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D3269C">
              <w:rPr>
                <w:rFonts w:ascii="Angsana New" w:hAnsi="Angsana New"/>
                <w:color w:val="000000"/>
                <w:sz w:val="30"/>
                <w:szCs w:val="30"/>
                <w:cs/>
              </w:rPr>
              <w:t>544</w:t>
            </w:r>
            <w:r w:rsidRPr="00D3269C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D3269C">
              <w:rPr>
                <w:rFonts w:ascii="Angsana New" w:hAnsi="Angsana New"/>
                <w:color w:val="000000"/>
                <w:sz w:val="30"/>
                <w:szCs w:val="30"/>
                <w:cs/>
              </w:rPr>
              <w:t>542.09</w:t>
            </w:r>
          </w:p>
        </w:tc>
      </w:tr>
      <w:tr w:rsidR="00DE6FAA" w:rsidRPr="00494247" w14:paraId="28495C1A" w14:textId="77777777" w:rsidTr="00917061">
        <w:trPr>
          <w:trHeight w:val="181"/>
        </w:trPr>
        <w:tc>
          <w:tcPr>
            <w:tcW w:w="5602" w:type="dxa"/>
          </w:tcPr>
          <w:p w14:paraId="28495C12" w14:textId="1F48534F" w:rsidR="00DE6FAA" w:rsidRPr="00494247" w:rsidRDefault="00DE6FAA" w:rsidP="00DE6FAA">
            <w:pPr>
              <w:tabs>
                <w:tab w:val="left" w:pos="8040"/>
              </w:tabs>
              <w:spacing w:line="240" w:lineRule="auto"/>
              <w:ind w:left="790" w:hanging="21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987" w:type="dxa"/>
            <w:tcBorders>
              <w:top w:val="single" w:sz="4" w:space="0" w:color="auto"/>
            </w:tcBorders>
            <w:shd w:val="clear" w:color="auto" w:fill="auto"/>
          </w:tcPr>
          <w:p w14:paraId="28495C17" w14:textId="0E705670" w:rsidR="00DE6FAA" w:rsidRPr="00613CA0" w:rsidRDefault="00DE6FAA" w:rsidP="00DE6FAA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37ED8">
              <w:rPr>
                <w:rFonts w:ascii="Angsana New" w:hAnsi="Angsana New"/>
                <w:color w:val="000000"/>
                <w:sz w:val="30"/>
                <w:szCs w:val="30"/>
              </w:rPr>
              <w:t>347,655,505.26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8495C18" w14:textId="77777777" w:rsidR="00DE6FAA" w:rsidRPr="00494247" w:rsidRDefault="00DE6FAA" w:rsidP="00DE6FAA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tcBorders>
              <w:top w:val="single" w:sz="4" w:space="0" w:color="auto"/>
            </w:tcBorders>
            <w:shd w:val="clear" w:color="auto" w:fill="auto"/>
          </w:tcPr>
          <w:p w14:paraId="28495C19" w14:textId="658D0377" w:rsidR="00DE6FAA" w:rsidRPr="00494247" w:rsidRDefault="00DE6FAA" w:rsidP="00DE6FAA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269C">
              <w:rPr>
                <w:rFonts w:ascii="Angsana New" w:hAnsi="Angsana New"/>
                <w:color w:val="000000"/>
                <w:sz w:val="30"/>
                <w:szCs w:val="30"/>
                <w:cs/>
              </w:rPr>
              <w:t>287</w:t>
            </w:r>
            <w:r w:rsidRPr="00D3269C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D3269C">
              <w:rPr>
                <w:rFonts w:ascii="Angsana New" w:hAnsi="Angsana New"/>
                <w:color w:val="000000"/>
                <w:sz w:val="30"/>
                <w:szCs w:val="30"/>
                <w:cs/>
              </w:rPr>
              <w:t>454</w:t>
            </w:r>
            <w:r w:rsidRPr="00D3269C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D3269C">
              <w:rPr>
                <w:rFonts w:ascii="Angsana New" w:hAnsi="Angsana New"/>
                <w:color w:val="000000"/>
                <w:sz w:val="30"/>
                <w:szCs w:val="30"/>
                <w:cs/>
              </w:rPr>
              <w:t>736.84</w:t>
            </w:r>
          </w:p>
        </w:tc>
      </w:tr>
      <w:tr w:rsidR="00DE6FAA" w:rsidRPr="00494247" w14:paraId="28495C23" w14:textId="77777777" w:rsidTr="00917061">
        <w:trPr>
          <w:trHeight w:val="181"/>
        </w:trPr>
        <w:tc>
          <w:tcPr>
            <w:tcW w:w="5602" w:type="dxa"/>
          </w:tcPr>
          <w:p w14:paraId="28495C1B" w14:textId="77777777" w:rsidR="00DE6FAA" w:rsidRPr="00494247" w:rsidRDefault="00DE6FAA" w:rsidP="00DE6FAA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9424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หัก </w:t>
            </w:r>
            <w:r w:rsidRPr="00E50A6D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ค่าเผื่อการ</w:t>
            </w:r>
            <w:r w:rsidRPr="00E50A6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ปรับ</w:t>
            </w:r>
            <w:r w:rsidRPr="00E50A6D">
              <w:rPr>
                <w:rFonts w:ascii="Angsana New" w:hAnsi="Angsana New"/>
                <w:sz w:val="30"/>
                <w:szCs w:val="30"/>
                <w:cs/>
                <w:lang w:val="en-US"/>
              </w:rPr>
              <w:t>ลดมูลค่า</w:t>
            </w:r>
          </w:p>
        </w:tc>
        <w:tc>
          <w:tcPr>
            <w:tcW w:w="1987" w:type="dxa"/>
            <w:tcBorders>
              <w:bottom w:val="single" w:sz="4" w:space="0" w:color="auto"/>
            </w:tcBorders>
            <w:shd w:val="clear" w:color="auto" w:fill="auto"/>
          </w:tcPr>
          <w:p w14:paraId="28495C20" w14:textId="06B0B705" w:rsidR="00DE6FAA" w:rsidRPr="00613CA0" w:rsidRDefault="00DE6FAA" w:rsidP="00DE6FAA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37ED8">
              <w:rPr>
                <w:rFonts w:ascii="Angsana New" w:hAnsi="Angsana New"/>
                <w:color w:val="000000"/>
                <w:sz w:val="30"/>
                <w:szCs w:val="30"/>
              </w:rPr>
              <w:t>(7,097,192.58)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8495C21" w14:textId="77777777" w:rsidR="00DE6FAA" w:rsidRPr="00494247" w:rsidRDefault="00DE6FAA" w:rsidP="00DE6FAA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tcBorders>
              <w:bottom w:val="single" w:sz="4" w:space="0" w:color="auto"/>
            </w:tcBorders>
            <w:shd w:val="clear" w:color="auto" w:fill="auto"/>
          </w:tcPr>
          <w:p w14:paraId="28495C22" w14:textId="07247D72" w:rsidR="00DE6FAA" w:rsidRPr="00494247" w:rsidRDefault="00DE6FAA" w:rsidP="00DE6FAA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269C">
              <w:rPr>
                <w:rFonts w:ascii="Angsana New" w:hAnsi="Angsana New"/>
                <w:color w:val="000000"/>
                <w:sz w:val="30"/>
                <w:szCs w:val="30"/>
                <w:cs/>
              </w:rPr>
              <w:t>(7</w:t>
            </w:r>
            <w:r w:rsidRPr="00D3269C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D3269C">
              <w:rPr>
                <w:rFonts w:ascii="Angsana New" w:hAnsi="Angsana New"/>
                <w:color w:val="000000"/>
                <w:sz w:val="30"/>
                <w:szCs w:val="30"/>
                <w:cs/>
              </w:rPr>
              <w:t>097</w:t>
            </w:r>
            <w:r w:rsidRPr="00D3269C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D3269C">
              <w:rPr>
                <w:rFonts w:ascii="Angsana New" w:hAnsi="Angsana New"/>
                <w:color w:val="000000"/>
                <w:sz w:val="30"/>
                <w:szCs w:val="30"/>
                <w:cs/>
              </w:rPr>
              <w:t>192.58)</w:t>
            </w:r>
          </w:p>
        </w:tc>
      </w:tr>
      <w:tr w:rsidR="00DE6FAA" w:rsidRPr="00494247" w14:paraId="28495C2C" w14:textId="77777777" w:rsidTr="00917061">
        <w:trPr>
          <w:trHeight w:val="149"/>
        </w:trPr>
        <w:tc>
          <w:tcPr>
            <w:tcW w:w="5602" w:type="dxa"/>
          </w:tcPr>
          <w:p w14:paraId="28495C24" w14:textId="77777777" w:rsidR="00DE6FAA" w:rsidRPr="00D3269C" w:rsidRDefault="00DE6FAA" w:rsidP="00DE6FAA">
            <w:pPr>
              <w:tabs>
                <w:tab w:val="left" w:pos="8040"/>
              </w:tabs>
              <w:spacing w:line="240" w:lineRule="auto"/>
              <w:ind w:left="790" w:hanging="21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3269C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9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495C29" w14:textId="4469F45D" w:rsidR="00DE6FAA" w:rsidRPr="00D3269C" w:rsidRDefault="00DE6FAA" w:rsidP="00DE6FAA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555CC">
              <w:rPr>
                <w:rFonts w:ascii="Angsana New" w:hAnsi="Angsana New"/>
                <w:color w:val="000000"/>
                <w:sz w:val="30"/>
                <w:szCs w:val="30"/>
                <w:cs/>
              </w:rPr>
              <w:t>340</w:t>
            </w:r>
            <w:r w:rsidRPr="00A555CC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A555CC">
              <w:rPr>
                <w:rFonts w:ascii="Angsana New" w:hAnsi="Angsana New"/>
                <w:color w:val="000000"/>
                <w:sz w:val="30"/>
                <w:szCs w:val="30"/>
                <w:cs/>
              </w:rPr>
              <w:t>558</w:t>
            </w:r>
            <w:r w:rsidRPr="00A555CC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A555CC">
              <w:rPr>
                <w:rFonts w:ascii="Angsana New" w:hAnsi="Angsana New"/>
                <w:color w:val="000000"/>
                <w:sz w:val="30"/>
                <w:szCs w:val="30"/>
                <w:cs/>
              </w:rPr>
              <w:t>312.68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8495C2A" w14:textId="77777777" w:rsidR="00DE6FAA" w:rsidRPr="00D3269C" w:rsidRDefault="00DE6FAA" w:rsidP="00DE6FAA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495C2B" w14:textId="599CB6C7" w:rsidR="00DE6FAA" w:rsidRPr="00D3269C" w:rsidRDefault="00DE6FAA" w:rsidP="00DE6FAA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269C">
              <w:rPr>
                <w:rFonts w:ascii="Angsana New" w:hAnsi="Angsana New"/>
                <w:color w:val="000000"/>
                <w:sz w:val="30"/>
                <w:szCs w:val="30"/>
                <w:cs/>
              </w:rPr>
              <w:t>280</w:t>
            </w:r>
            <w:r w:rsidRPr="00D3269C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D3269C">
              <w:rPr>
                <w:rFonts w:ascii="Angsana New" w:hAnsi="Angsana New"/>
                <w:color w:val="000000"/>
                <w:sz w:val="30"/>
                <w:szCs w:val="30"/>
                <w:cs/>
              </w:rPr>
              <w:t>357</w:t>
            </w:r>
            <w:r w:rsidRPr="00D3269C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D3269C">
              <w:rPr>
                <w:rFonts w:ascii="Angsana New" w:hAnsi="Angsana New"/>
                <w:color w:val="000000"/>
                <w:sz w:val="30"/>
                <w:szCs w:val="30"/>
                <w:cs/>
              </w:rPr>
              <w:t>544.26</w:t>
            </w:r>
          </w:p>
        </w:tc>
      </w:tr>
    </w:tbl>
    <w:p w14:paraId="28495C2D" w14:textId="2449ACFB" w:rsidR="005274DC" w:rsidRDefault="005274DC" w:rsidP="00FB31B0">
      <w:pPr>
        <w:spacing w:line="240" w:lineRule="auto"/>
        <w:ind w:left="518"/>
        <w:jc w:val="thaiDistribute"/>
        <w:rPr>
          <w:rFonts w:ascii="Angsana New" w:hAnsi="Angsana New"/>
          <w:sz w:val="32"/>
          <w:szCs w:val="32"/>
        </w:rPr>
      </w:pPr>
    </w:p>
    <w:p w14:paraId="397DE6A9" w14:textId="2E06B431" w:rsidR="00816665" w:rsidRDefault="00816665" w:rsidP="00FB31B0">
      <w:pPr>
        <w:spacing w:line="240" w:lineRule="auto"/>
        <w:ind w:left="518"/>
        <w:jc w:val="thaiDistribute"/>
        <w:rPr>
          <w:rFonts w:ascii="Angsana New" w:hAnsi="Angsana New"/>
          <w:sz w:val="32"/>
          <w:szCs w:val="32"/>
        </w:rPr>
      </w:pPr>
    </w:p>
    <w:p w14:paraId="523B8AA0" w14:textId="5141F943" w:rsidR="00816665" w:rsidRDefault="00816665" w:rsidP="00FB31B0">
      <w:pPr>
        <w:spacing w:line="240" w:lineRule="auto"/>
        <w:ind w:left="518"/>
        <w:jc w:val="thaiDistribute"/>
        <w:rPr>
          <w:rFonts w:ascii="Angsana New" w:hAnsi="Angsana New"/>
          <w:sz w:val="32"/>
          <w:szCs w:val="32"/>
        </w:rPr>
      </w:pPr>
    </w:p>
    <w:p w14:paraId="6B0450B6" w14:textId="1F993A00" w:rsidR="00816665" w:rsidRDefault="00816665" w:rsidP="00FB31B0">
      <w:pPr>
        <w:spacing w:line="240" w:lineRule="auto"/>
        <w:ind w:left="518"/>
        <w:jc w:val="thaiDistribute"/>
        <w:rPr>
          <w:rFonts w:ascii="Angsana New" w:hAnsi="Angsana New"/>
          <w:sz w:val="32"/>
          <w:szCs w:val="32"/>
        </w:rPr>
      </w:pPr>
    </w:p>
    <w:p w14:paraId="5452CA6C" w14:textId="072C6276" w:rsidR="00816665" w:rsidRDefault="00816665" w:rsidP="00FB31B0">
      <w:pPr>
        <w:spacing w:line="240" w:lineRule="auto"/>
        <w:ind w:left="518"/>
        <w:jc w:val="thaiDistribute"/>
        <w:rPr>
          <w:rFonts w:ascii="Angsana New" w:hAnsi="Angsana New"/>
          <w:sz w:val="32"/>
          <w:szCs w:val="32"/>
        </w:rPr>
      </w:pPr>
    </w:p>
    <w:p w14:paraId="4CC9F872" w14:textId="7B4D145D" w:rsidR="00816665" w:rsidRDefault="00816665" w:rsidP="00FB31B0">
      <w:pPr>
        <w:spacing w:line="240" w:lineRule="auto"/>
        <w:ind w:left="518"/>
        <w:jc w:val="thaiDistribute"/>
        <w:rPr>
          <w:rFonts w:ascii="Angsana New" w:hAnsi="Angsana New"/>
          <w:sz w:val="32"/>
          <w:szCs w:val="32"/>
        </w:rPr>
      </w:pPr>
    </w:p>
    <w:p w14:paraId="571323A7" w14:textId="144B9EDA" w:rsidR="00816665" w:rsidRDefault="00816665" w:rsidP="00FB31B0">
      <w:pPr>
        <w:spacing w:line="240" w:lineRule="auto"/>
        <w:ind w:left="518"/>
        <w:jc w:val="thaiDistribute"/>
        <w:rPr>
          <w:rFonts w:ascii="Angsana New" w:hAnsi="Angsana New"/>
          <w:sz w:val="32"/>
          <w:szCs w:val="32"/>
        </w:rPr>
      </w:pPr>
    </w:p>
    <w:p w14:paraId="3419DB3A" w14:textId="5EFC053A" w:rsidR="00816665" w:rsidRDefault="00816665" w:rsidP="00FB31B0">
      <w:pPr>
        <w:spacing w:line="240" w:lineRule="auto"/>
        <w:ind w:left="518"/>
        <w:jc w:val="thaiDistribute"/>
        <w:rPr>
          <w:rFonts w:ascii="Angsana New" w:hAnsi="Angsana New"/>
          <w:sz w:val="32"/>
          <w:szCs w:val="32"/>
        </w:rPr>
      </w:pPr>
    </w:p>
    <w:p w14:paraId="05617504" w14:textId="06D2BFFF" w:rsidR="00816665" w:rsidRDefault="00816665" w:rsidP="00FB31B0">
      <w:pPr>
        <w:spacing w:line="240" w:lineRule="auto"/>
        <w:ind w:left="518"/>
        <w:jc w:val="thaiDistribute"/>
        <w:rPr>
          <w:rFonts w:ascii="Angsana New" w:hAnsi="Angsana New"/>
          <w:sz w:val="32"/>
          <w:szCs w:val="32"/>
        </w:rPr>
      </w:pPr>
    </w:p>
    <w:p w14:paraId="47EDFED6" w14:textId="77777777" w:rsidR="007A574D" w:rsidRDefault="007A574D" w:rsidP="00FB31B0">
      <w:pPr>
        <w:spacing w:line="240" w:lineRule="auto"/>
        <w:ind w:left="518"/>
        <w:jc w:val="thaiDistribute"/>
        <w:rPr>
          <w:rFonts w:ascii="Angsana New" w:hAnsi="Angsana New"/>
          <w:sz w:val="32"/>
          <w:szCs w:val="32"/>
        </w:rPr>
      </w:pPr>
    </w:p>
    <w:p w14:paraId="5E1C4D30" w14:textId="7ECA0313" w:rsidR="00816665" w:rsidRDefault="00816665" w:rsidP="00FB31B0">
      <w:pPr>
        <w:spacing w:line="240" w:lineRule="auto"/>
        <w:ind w:left="518"/>
        <w:jc w:val="thaiDistribute"/>
        <w:rPr>
          <w:rFonts w:ascii="Angsana New" w:hAnsi="Angsana New"/>
          <w:sz w:val="32"/>
          <w:szCs w:val="32"/>
        </w:rPr>
      </w:pPr>
    </w:p>
    <w:p w14:paraId="26E4EB89" w14:textId="372CB585" w:rsidR="00816665" w:rsidRDefault="00816665" w:rsidP="00FB31B0">
      <w:pPr>
        <w:spacing w:line="240" w:lineRule="auto"/>
        <w:ind w:left="518"/>
        <w:jc w:val="thaiDistribute"/>
        <w:rPr>
          <w:rFonts w:ascii="Angsana New" w:hAnsi="Angsana New"/>
          <w:sz w:val="32"/>
          <w:szCs w:val="32"/>
        </w:rPr>
      </w:pPr>
    </w:p>
    <w:p w14:paraId="28495C2E" w14:textId="357E94FB" w:rsidR="00296CD8" w:rsidRDefault="00816665">
      <w:pPr>
        <w:numPr>
          <w:ilvl w:val="0"/>
          <w:numId w:val="8"/>
        </w:numPr>
        <w:tabs>
          <w:tab w:val="left" w:pos="513"/>
          <w:tab w:val="decimal" w:pos="7920"/>
        </w:tabs>
        <w:spacing w:before="240"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816665">
        <w:rPr>
          <w:rFonts w:ascii="Angsana New" w:hAnsi="Angsana New"/>
          <w:b/>
          <w:bCs/>
          <w:sz w:val="30"/>
          <w:szCs w:val="30"/>
          <w:cs/>
        </w:rPr>
        <w:lastRenderedPageBreak/>
        <w:t>ที่ดิน อาคารและอุปกรณ์</w:t>
      </w:r>
    </w:p>
    <w:p w14:paraId="28495C5E" w14:textId="382FCD79" w:rsidR="001009F9" w:rsidRPr="00816665" w:rsidRDefault="00816665" w:rsidP="00816665">
      <w:pPr>
        <w:spacing w:after="240"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816665">
        <w:rPr>
          <w:rFonts w:ascii="Angsana New" w:hAnsi="Angsana New"/>
          <w:sz w:val="30"/>
          <w:szCs w:val="30"/>
          <w:cs/>
        </w:rPr>
        <w:t xml:space="preserve">ณ วันที่ </w:t>
      </w:r>
      <w:r w:rsidR="00864F00">
        <w:rPr>
          <w:rFonts w:ascii="Angsana New" w:hAnsi="Angsana New"/>
          <w:sz w:val="30"/>
          <w:szCs w:val="30"/>
        </w:rPr>
        <w:t>30</w:t>
      </w:r>
      <w:r w:rsidRPr="00816665">
        <w:rPr>
          <w:rFonts w:ascii="Angsana New" w:hAnsi="Angsana New"/>
          <w:sz w:val="30"/>
          <w:szCs w:val="30"/>
          <w:cs/>
        </w:rPr>
        <w:t xml:space="preserve"> กันยายน </w:t>
      </w:r>
      <w:r w:rsidR="00B17E35">
        <w:rPr>
          <w:rFonts w:ascii="Angsana New" w:hAnsi="Angsana New"/>
          <w:sz w:val="30"/>
          <w:szCs w:val="30"/>
        </w:rPr>
        <w:t>2565</w:t>
      </w:r>
      <w:r w:rsidRPr="00816665">
        <w:rPr>
          <w:rFonts w:ascii="Angsana New" w:hAnsi="Angsana New"/>
          <w:sz w:val="30"/>
          <w:szCs w:val="30"/>
          <w:cs/>
        </w:rPr>
        <w:t xml:space="preserve"> และวันที่ </w:t>
      </w:r>
      <w:r w:rsidR="00864F00">
        <w:rPr>
          <w:rFonts w:ascii="Angsana New" w:hAnsi="Angsana New"/>
          <w:sz w:val="30"/>
          <w:szCs w:val="30"/>
        </w:rPr>
        <w:t>31</w:t>
      </w:r>
      <w:r w:rsidRPr="00816665">
        <w:rPr>
          <w:rFonts w:ascii="Angsana New" w:hAnsi="Angsana New"/>
          <w:sz w:val="30"/>
          <w:szCs w:val="30"/>
          <w:cs/>
        </w:rPr>
        <w:t xml:space="preserve"> ธันวาคม </w:t>
      </w:r>
      <w:r w:rsidR="00864F00">
        <w:rPr>
          <w:rFonts w:ascii="Angsana New" w:hAnsi="Angsana New"/>
          <w:sz w:val="30"/>
          <w:szCs w:val="30"/>
        </w:rPr>
        <w:t>2564</w:t>
      </w:r>
      <w:r w:rsidRPr="00816665">
        <w:rPr>
          <w:rFonts w:ascii="Angsana New" w:hAnsi="Angsana New"/>
          <w:sz w:val="30"/>
          <w:szCs w:val="30"/>
          <w:cs/>
        </w:rPr>
        <w:t xml:space="preserve"> บริษัทฯ มีรายการเปลี่ยนแปลงที่ดิน อาคาร และอุปกรณ์</w:t>
      </w:r>
      <w:r w:rsidR="00E20A95">
        <w:rPr>
          <w:rFonts w:ascii="Angsana New" w:hAnsi="Angsana New"/>
          <w:sz w:val="30"/>
          <w:szCs w:val="30"/>
        </w:rPr>
        <w:t xml:space="preserve"> </w:t>
      </w:r>
      <w:r w:rsidRPr="00816665">
        <w:rPr>
          <w:rFonts w:ascii="Angsana New" w:hAnsi="Angsana New"/>
          <w:sz w:val="30"/>
          <w:szCs w:val="30"/>
          <w:cs/>
        </w:rPr>
        <w:t>สรุปได้ดังนี้</w:t>
      </w:r>
    </w:p>
    <w:tbl>
      <w:tblPr>
        <w:tblW w:w="92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040"/>
        <w:gridCol w:w="1987"/>
        <w:gridCol w:w="236"/>
        <w:gridCol w:w="1987"/>
      </w:tblGrid>
      <w:tr w:rsidR="00D3269C" w:rsidRPr="00494247" w14:paraId="116C8290" w14:textId="77777777" w:rsidTr="00CB7BB4">
        <w:tc>
          <w:tcPr>
            <w:tcW w:w="5040" w:type="dxa"/>
          </w:tcPr>
          <w:p w14:paraId="2278EF73" w14:textId="77777777" w:rsidR="00D3269C" w:rsidRPr="00494247" w:rsidRDefault="00D3269C" w:rsidP="00413A0C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210" w:type="dxa"/>
            <w:gridSpan w:val="3"/>
          </w:tcPr>
          <w:p w14:paraId="1486C627" w14:textId="77777777" w:rsidR="00D3269C" w:rsidRPr="00494247" w:rsidRDefault="00D3269C" w:rsidP="00413A0C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D3269C" w:rsidRPr="00494247" w14:paraId="62CCD8C6" w14:textId="77777777" w:rsidTr="00CB7BB4">
        <w:tc>
          <w:tcPr>
            <w:tcW w:w="5040" w:type="dxa"/>
          </w:tcPr>
          <w:p w14:paraId="0AD9913A" w14:textId="77777777" w:rsidR="00D3269C" w:rsidRPr="00494247" w:rsidRDefault="00D3269C" w:rsidP="00413A0C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</w:tcBorders>
          </w:tcPr>
          <w:p w14:paraId="57A5196A" w14:textId="77777777" w:rsidR="00D3269C" w:rsidRPr="00D044B5" w:rsidRDefault="00D3269C" w:rsidP="00413A0C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D044B5">
              <w:rPr>
                <w:sz w:val="30"/>
                <w:szCs w:val="30"/>
              </w:rPr>
              <w:t xml:space="preserve">30 </w:t>
            </w:r>
            <w:r w:rsidRPr="00D044B5">
              <w:rPr>
                <w:rFonts w:hint="cs"/>
                <w:sz w:val="30"/>
                <w:szCs w:val="30"/>
                <w:cs/>
              </w:rPr>
              <w:t xml:space="preserve">กันยายน </w:t>
            </w:r>
            <w:r w:rsidRPr="00D044B5">
              <w:rPr>
                <w:sz w:val="30"/>
                <w:szCs w:val="30"/>
              </w:rPr>
              <w:t>256</w:t>
            </w:r>
            <w:r>
              <w:rPr>
                <w:sz w:val="30"/>
                <w:szCs w:val="30"/>
              </w:rPr>
              <w:t>5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3CCCBF3" w14:textId="77777777" w:rsidR="00D3269C" w:rsidRPr="00D044B5" w:rsidRDefault="00D3269C" w:rsidP="00413A0C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</w:tcBorders>
          </w:tcPr>
          <w:p w14:paraId="12B91E52" w14:textId="77777777" w:rsidR="00D3269C" w:rsidRPr="00D044B5" w:rsidRDefault="00D3269C" w:rsidP="00413A0C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D044B5">
              <w:rPr>
                <w:color w:val="000000"/>
                <w:sz w:val="30"/>
                <w:szCs w:val="30"/>
              </w:rPr>
              <w:t xml:space="preserve">31 </w:t>
            </w:r>
            <w:r w:rsidRPr="00D044B5">
              <w:rPr>
                <w:rFonts w:hint="cs"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D044B5">
              <w:rPr>
                <w:color w:val="000000"/>
                <w:sz w:val="30"/>
                <w:szCs w:val="30"/>
              </w:rPr>
              <w:t>256</w:t>
            </w:r>
            <w:r>
              <w:rPr>
                <w:color w:val="000000"/>
                <w:sz w:val="30"/>
                <w:szCs w:val="30"/>
              </w:rPr>
              <w:t>4</w:t>
            </w:r>
          </w:p>
        </w:tc>
      </w:tr>
      <w:tr w:rsidR="00441D56" w:rsidRPr="00494247" w14:paraId="703BB40E" w14:textId="77777777" w:rsidTr="00CB7BB4">
        <w:trPr>
          <w:trHeight w:val="203"/>
        </w:trPr>
        <w:tc>
          <w:tcPr>
            <w:tcW w:w="5040" w:type="dxa"/>
          </w:tcPr>
          <w:p w14:paraId="67A50B7A" w14:textId="3BFA5461" w:rsidR="00441D56" w:rsidRPr="00494247" w:rsidRDefault="00441D56" w:rsidP="00441D56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16665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มูลค่าสุทธิตามบัญชีต้นงวด</w:t>
            </w:r>
          </w:p>
        </w:tc>
        <w:tc>
          <w:tcPr>
            <w:tcW w:w="1987" w:type="dxa"/>
            <w:shd w:val="clear" w:color="auto" w:fill="auto"/>
          </w:tcPr>
          <w:p w14:paraId="41B64892" w14:textId="71E463C6" w:rsidR="00441D56" w:rsidRPr="00F4526A" w:rsidRDefault="00441D56" w:rsidP="00441D56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74F80">
              <w:rPr>
                <w:rFonts w:ascii="Angsana New" w:hAnsi="Angsana New"/>
                <w:color w:val="000000"/>
                <w:sz w:val="30"/>
                <w:szCs w:val="30"/>
                <w:cs/>
              </w:rPr>
              <w:t>188</w:t>
            </w:r>
            <w:r w:rsidRPr="00A74F80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A74F80">
              <w:rPr>
                <w:rFonts w:ascii="Angsana New" w:hAnsi="Angsana New"/>
                <w:color w:val="000000"/>
                <w:sz w:val="30"/>
                <w:szCs w:val="30"/>
                <w:cs/>
              </w:rPr>
              <w:t>942</w:t>
            </w:r>
            <w:r w:rsidRPr="00A74F80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A74F80">
              <w:rPr>
                <w:rFonts w:ascii="Angsana New" w:hAnsi="Angsana New"/>
                <w:color w:val="000000"/>
                <w:sz w:val="30"/>
                <w:szCs w:val="30"/>
                <w:cs/>
              </w:rPr>
              <w:t>541.95</w:t>
            </w:r>
          </w:p>
        </w:tc>
        <w:tc>
          <w:tcPr>
            <w:tcW w:w="236" w:type="dxa"/>
            <w:vAlign w:val="center"/>
          </w:tcPr>
          <w:p w14:paraId="090AEF8B" w14:textId="77777777" w:rsidR="00441D56" w:rsidRPr="00494247" w:rsidRDefault="00441D56" w:rsidP="00441D56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</w:tcPr>
          <w:p w14:paraId="03946D8F" w14:textId="58CC39F7" w:rsidR="00441D56" w:rsidRPr="00494247" w:rsidRDefault="00441D56" w:rsidP="00441D56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16665">
              <w:rPr>
                <w:rFonts w:ascii="Angsana New" w:hAnsi="Angsana New"/>
                <w:color w:val="000000"/>
                <w:sz w:val="30"/>
                <w:szCs w:val="30"/>
                <w:cs/>
              </w:rPr>
              <w:t>167</w:t>
            </w:r>
            <w:r w:rsidRPr="00816665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816665">
              <w:rPr>
                <w:rFonts w:ascii="Angsana New" w:hAnsi="Angsana New"/>
                <w:color w:val="000000"/>
                <w:sz w:val="30"/>
                <w:szCs w:val="30"/>
                <w:cs/>
              </w:rPr>
              <w:t>391</w:t>
            </w:r>
            <w:r w:rsidRPr="00816665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816665">
              <w:rPr>
                <w:rFonts w:ascii="Angsana New" w:hAnsi="Angsana New"/>
                <w:color w:val="000000"/>
                <w:sz w:val="30"/>
                <w:szCs w:val="30"/>
                <w:cs/>
              </w:rPr>
              <w:t>614.20</w:t>
            </w:r>
          </w:p>
        </w:tc>
      </w:tr>
      <w:tr w:rsidR="00441D56" w:rsidRPr="00494247" w14:paraId="7DFDB111" w14:textId="77777777" w:rsidTr="00CB7BB4">
        <w:trPr>
          <w:trHeight w:val="203"/>
        </w:trPr>
        <w:tc>
          <w:tcPr>
            <w:tcW w:w="5040" w:type="dxa"/>
          </w:tcPr>
          <w:p w14:paraId="3D776443" w14:textId="56993123" w:rsidR="00441D56" w:rsidRPr="00494247" w:rsidRDefault="00441D56" w:rsidP="00441D56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16665">
              <w:rPr>
                <w:rFonts w:ascii="Angsana New" w:hAnsi="Angsana New"/>
                <w:sz w:val="30"/>
                <w:szCs w:val="30"/>
                <w:cs/>
                <w:lang w:val="en-US"/>
              </w:rPr>
              <w:t>ซื้อเพิ่มระหว่างงวด</w:t>
            </w:r>
          </w:p>
        </w:tc>
        <w:tc>
          <w:tcPr>
            <w:tcW w:w="1987" w:type="dxa"/>
            <w:shd w:val="clear" w:color="auto" w:fill="auto"/>
          </w:tcPr>
          <w:p w14:paraId="284E3CD4" w14:textId="61D48C94" w:rsidR="00441D56" w:rsidRPr="00F4526A" w:rsidRDefault="00441D56" w:rsidP="00441D56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74F80">
              <w:rPr>
                <w:rFonts w:ascii="Angsana New" w:hAnsi="Angsana New"/>
                <w:color w:val="000000"/>
                <w:sz w:val="30"/>
                <w:szCs w:val="30"/>
                <w:cs/>
              </w:rPr>
              <w:t>35</w:t>
            </w:r>
            <w:r w:rsidRPr="00A74F80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A74F80">
              <w:rPr>
                <w:rFonts w:ascii="Angsana New" w:hAnsi="Angsana New"/>
                <w:color w:val="000000"/>
                <w:sz w:val="30"/>
                <w:szCs w:val="30"/>
                <w:cs/>
              </w:rPr>
              <w:t>261</w:t>
            </w:r>
            <w:r w:rsidRPr="00A74F80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A74F80">
              <w:rPr>
                <w:rFonts w:ascii="Angsana New" w:hAnsi="Angsana New"/>
                <w:color w:val="000000"/>
                <w:sz w:val="30"/>
                <w:szCs w:val="30"/>
                <w:cs/>
              </w:rPr>
              <w:t>712.92</w:t>
            </w:r>
          </w:p>
        </w:tc>
        <w:tc>
          <w:tcPr>
            <w:tcW w:w="236" w:type="dxa"/>
            <w:vAlign w:val="center"/>
          </w:tcPr>
          <w:p w14:paraId="5C80465D" w14:textId="77777777" w:rsidR="00441D56" w:rsidRPr="00494247" w:rsidRDefault="00441D56" w:rsidP="00441D56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</w:tcPr>
          <w:p w14:paraId="40184436" w14:textId="2BF33FE1" w:rsidR="00441D56" w:rsidRPr="00E50A6D" w:rsidRDefault="00441D56" w:rsidP="00441D56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16665">
              <w:rPr>
                <w:rFonts w:ascii="Angsana New" w:hAnsi="Angsana New"/>
                <w:color w:val="000000"/>
                <w:sz w:val="30"/>
                <w:szCs w:val="30"/>
                <w:cs/>
              </w:rPr>
              <w:t>40</w:t>
            </w:r>
            <w:r w:rsidRPr="00816665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816665">
              <w:rPr>
                <w:rFonts w:ascii="Angsana New" w:hAnsi="Angsana New"/>
                <w:color w:val="000000"/>
                <w:sz w:val="30"/>
                <w:szCs w:val="30"/>
                <w:cs/>
              </w:rPr>
              <w:t>146</w:t>
            </w:r>
            <w:r w:rsidRPr="00816665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816665">
              <w:rPr>
                <w:rFonts w:ascii="Angsana New" w:hAnsi="Angsana New"/>
                <w:color w:val="000000"/>
                <w:sz w:val="30"/>
                <w:szCs w:val="30"/>
                <w:cs/>
              </w:rPr>
              <w:t>590.42</w:t>
            </w:r>
          </w:p>
        </w:tc>
      </w:tr>
      <w:tr w:rsidR="00441D56" w:rsidRPr="00494247" w14:paraId="4A6CE106" w14:textId="77777777" w:rsidTr="00CB7BB4">
        <w:trPr>
          <w:trHeight w:val="203"/>
        </w:trPr>
        <w:tc>
          <w:tcPr>
            <w:tcW w:w="5040" w:type="dxa"/>
          </w:tcPr>
          <w:p w14:paraId="087ED722" w14:textId="3A553FDF" w:rsidR="00441D56" w:rsidRPr="00494247" w:rsidRDefault="00441D56" w:rsidP="00441D56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16665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จำหน่ายระหว่างงวด - มูลค่าสุทธิตามบัญชี  </w:t>
            </w:r>
          </w:p>
        </w:tc>
        <w:tc>
          <w:tcPr>
            <w:tcW w:w="1987" w:type="dxa"/>
            <w:shd w:val="clear" w:color="auto" w:fill="auto"/>
          </w:tcPr>
          <w:p w14:paraId="050FF3DE" w14:textId="3221E81A" w:rsidR="00441D56" w:rsidRPr="00F4526A" w:rsidRDefault="00441D56" w:rsidP="00441D56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74F80">
              <w:rPr>
                <w:rFonts w:ascii="Angsana New" w:hAnsi="Angsana New"/>
                <w:color w:val="000000"/>
                <w:sz w:val="30"/>
                <w:szCs w:val="30"/>
                <w:cs/>
              </w:rPr>
              <w:t>(12</w:t>
            </w:r>
            <w:r w:rsidRPr="00A74F80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A74F80">
              <w:rPr>
                <w:rFonts w:ascii="Angsana New" w:hAnsi="Angsana New"/>
                <w:color w:val="000000"/>
                <w:sz w:val="30"/>
                <w:szCs w:val="30"/>
                <w:cs/>
              </w:rPr>
              <w:t>391.44)</w:t>
            </w:r>
          </w:p>
        </w:tc>
        <w:tc>
          <w:tcPr>
            <w:tcW w:w="236" w:type="dxa"/>
            <w:vAlign w:val="center"/>
          </w:tcPr>
          <w:p w14:paraId="500B4E2F" w14:textId="77777777" w:rsidR="00441D56" w:rsidRPr="00494247" w:rsidRDefault="00441D56" w:rsidP="00441D56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</w:tcPr>
          <w:p w14:paraId="5CC3464D" w14:textId="611A636A" w:rsidR="00441D56" w:rsidRPr="00494247" w:rsidRDefault="00441D56" w:rsidP="00441D56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16665">
              <w:rPr>
                <w:rFonts w:ascii="Angsana New" w:hAnsi="Angsana New"/>
                <w:color w:val="000000"/>
                <w:sz w:val="30"/>
                <w:szCs w:val="30"/>
                <w:cs/>
              </w:rPr>
              <w:t>(1</w:t>
            </w:r>
            <w:r w:rsidRPr="00816665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816665">
              <w:rPr>
                <w:rFonts w:ascii="Angsana New" w:hAnsi="Angsana New"/>
                <w:color w:val="000000"/>
                <w:sz w:val="30"/>
                <w:szCs w:val="30"/>
                <w:cs/>
              </w:rPr>
              <w:t>431</w:t>
            </w:r>
            <w:r w:rsidRPr="00816665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816665">
              <w:rPr>
                <w:rFonts w:ascii="Angsana New" w:hAnsi="Angsana New"/>
                <w:color w:val="000000"/>
                <w:sz w:val="30"/>
                <w:szCs w:val="30"/>
                <w:cs/>
              </w:rPr>
              <w:t>415.22)</w:t>
            </w:r>
          </w:p>
        </w:tc>
      </w:tr>
      <w:tr w:rsidR="00441D56" w:rsidRPr="00494247" w14:paraId="2A4622D8" w14:textId="77777777" w:rsidTr="00CB7BB4">
        <w:trPr>
          <w:trHeight w:val="203"/>
        </w:trPr>
        <w:tc>
          <w:tcPr>
            <w:tcW w:w="5040" w:type="dxa"/>
          </w:tcPr>
          <w:p w14:paraId="13835D10" w14:textId="1C59E9BF" w:rsidR="00441D56" w:rsidRPr="00816665" w:rsidRDefault="00441D56" w:rsidP="00441D56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16665">
              <w:rPr>
                <w:rFonts w:ascii="Angsana New" w:hAnsi="Angsana New"/>
                <w:sz w:val="30"/>
                <w:szCs w:val="30"/>
                <w:cs/>
                <w:lang w:val="en-US"/>
              </w:rPr>
              <w:t>โอนเข้า/ออก</w:t>
            </w:r>
          </w:p>
        </w:tc>
        <w:tc>
          <w:tcPr>
            <w:tcW w:w="1987" w:type="dxa"/>
            <w:shd w:val="clear" w:color="auto" w:fill="auto"/>
          </w:tcPr>
          <w:p w14:paraId="3195F279" w14:textId="59D1FB38" w:rsidR="00441D56" w:rsidRPr="00F4526A" w:rsidRDefault="00441D56" w:rsidP="00441D56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0.00</w:t>
            </w:r>
          </w:p>
        </w:tc>
        <w:tc>
          <w:tcPr>
            <w:tcW w:w="236" w:type="dxa"/>
            <w:vAlign w:val="center"/>
          </w:tcPr>
          <w:p w14:paraId="6083E69E" w14:textId="77777777" w:rsidR="00441D56" w:rsidRPr="00494247" w:rsidRDefault="00441D56" w:rsidP="00441D56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</w:tcPr>
          <w:p w14:paraId="3F33335C" w14:textId="53C8894A" w:rsidR="00441D56" w:rsidRPr="00D3269C" w:rsidRDefault="00441D56" w:rsidP="00441D56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16665">
              <w:rPr>
                <w:rFonts w:ascii="Angsana New" w:hAnsi="Angsana New"/>
                <w:color w:val="000000"/>
                <w:sz w:val="30"/>
                <w:szCs w:val="30"/>
                <w:cs/>
              </w:rPr>
              <w:t>0.00</w:t>
            </w:r>
          </w:p>
        </w:tc>
      </w:tr>
      <w:tr w:rsidR="00CB7BB4" w:rsidRPr="00494247" w14:paraId="2FF2129E" w14:textId="77777777" w:rsidTr="00CB7BB4">
        <w:trPr>
          <w:trHeight w:val="181"/>
        </w:trPr>
        <w:tc>
          <w:tcPr>
            <w:tcW w:w="5040" w:type="dxa"/>
          </w:tcPr>
          <w:p w14:paraId="27B5AF19" w14:textId="3092D593" w:rsidR="00CB7BB4" w:rsidRPr="00816665" w:rsidRDefault="00CB7BB4" w:rsidP="00441D56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16665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ค่าเสื่อมราคาสำหรับงวด</w:t>
            </w:r>
          </w:p>
        </w:tc>
        <w:tc>
          <w:tcPr>
            <w:tcW w:w="1987" w:type="dxa"/>
            <w:tcBorders>
              <w:bottom w:val="single" w:sz="4" w:space="0" w:color="auto"/>
            </w:tcBorders>
            <w:shd w:val="clear" w:color="auto" w:fill="auto"/>
          </w:tcPr>
          <w:p w14:paraId="000B2B1A" w14:textId="2F6609FF" w:rsidR="00CB7BB4" w:rsidRPr="00A74F80" w:rsidRDefault="00CB7BB4" w:rsidP="00441D56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74F80">
              <w:rPr>
                <w:rFonts w:ascii="Angsana New" w:hAnsi="Angsana New"/>
                <w:color w:val="000000"/>
                <w:sz w:val="30"/>
                <w:szCs w:val="30"/>
                <w:cs/>
              </w:rPr>
              <w:t>(11</w:t>
            </w:r>
            <w:r w:rsidRPr="00A74F80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A74F80">
              <w:rPr>
                <w:rFonts w:ascii="Angsana New" w:hAnsi="Angsana New"/>
                <w:color w:val="000000"/>
                <w:sz w:val="30"/>
                <w:szCs w:val="30"/>
                <w:cs/>
              </w:rPr>
              <w:t>907</w:t>
            </w:r>
            <w:r w:rsidRPr="00A74F80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A74F80">
              <w:rPr>
                <w:rFonts w:ascii="Angsana New" w:hAnsi="Angsana New"/>
                <w:color w:val="000000"/>
                <w:sz w:val="30"/>
                <w:szCs w:val="30"/>
                <w:cs/>
              </w:rPr>
              <w:t>637.59)</w:t>
            </w:r>
          </w:p>
        </w:tc>
        <w:tc>
          <w:tcPr>
            <w:tcW w:w="236" w:type="dxa"/>
            <w:vAlign w:val="center"/>
          </w:tcPr>
          <w:p w14:paraId="47812FD4" w14:textId="77777777" w:rsidR="00CB7BB4" w:rsidRPr="00494247" w:rsidRDefault="00CB7BB4" w:rsidP="00441D56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tcBorders>
              <w:bottom w:val="single" w:sz="4" w:space="0" w:color="auto"/>
            </w:tcBorders>
          </w:tcPr>
          <w:p w14:paraId="4214B860" w14:textId="0EC67CE1" w:rsidR="00CB7BB4" w:rsidRPr="00816665" w:rsidRDefault="00CB7BB4" w:rsidP="00441D56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16665">
              <w:rPr>
                <w:rFonts w:ascii="Angsana New" w:hAnsi="Angsana New"/>
                <w:color w:val="000000"/>
                <w:sz w:val="30"/>
                <w:szCs w:val="30"/>
                <w:cs/>
              </w:rPr>
              <w:t>(17</w:t>
            </w:r>
            <w:r w:rsidRPr="00816665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816665">
              <w:rPr>
                <w:rFonts w:ascii="Angsana New" w:hAnsi="Angsana New"/>
                <w:color w:val="000000"/>
                <w:sz w:val="30"/>
                <w:szCs w:val="30"/>
                <w:cs/>
              </w:rPr>
              <w:t>164</w:t>
            </w:r>
            <w:r w:rsidRPr="00816665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816665">
              <w:rPr>
                <w:rFonts w:ascii="Angsana New" w:hAnsi="Angsana New"/>
                <w:color w:val="000000"/>
                <w:sz w:val="30"/>
                <w:szCs w:val="30"/>
                <w:cs/>
              </w:rPr>
              <w:t>247.45)</w:t>
            </w:r>
          </w:p>
        </w:tc>
      </w:tr>
      <w:tr w:rsidR="00441D56" w:rsidRPr="00494247" w14:paraId="02A60094" w14:textId="77777777" w:rsidTr="00CB7BB4">
        <w:trPr>
          <w:trHeight w:val="181"/>
        </w:trPr>
        <w:tc>
          <w:tcPr>
            <w:tcW w:w="5040" w:type="dxa"/>
          </w:tcPr>
          <w:p w14:paraId="4E016FFB" w14:textId="4BD43612" w:rsidR="00441D56" w:rsidRPr="00494247" w:rsidRDefault="00CB7BB4" w:rsidP="00441D56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16665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มูลค่าสุทธิตามบัญชีปลายงวด</w:t>
            </w:r>
          </w:p>
        </w:tc>
        <w:tc>
          <w:tcPr>
            <w:tcW w:w="19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31D0FE" w14:textId="3303C311" w:rsidR="00441D56" w:rsidRPr="00D3269C" w:rsidRDefault="00CB7BB4" w:rsidP="00441D56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74F80">
              <w:rPr>
                <w:rFonts w:ascii="Angsana New" w:hAnsi="Angsana New"/>
                <w:color w:val="000000"/>
                <w:sz w:val="30"/>
                <w:szCs w:val="30"/>
                <w:cs/>
              </w:rPr>
              <w:t>212</w:t>
            </w:r>
            <w:r w:rsidRPr="00A74F80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A74F80">
              <w:rPr>
                <w:rFonts w:ascii="Angsana New" w:hAnsi="Angsana New"/>
                <w:color w:val="000000"/>
                <w:sz w:val="30"/>
                <w:szCs w:val="30"/>
                <w:cs/>
              </w:rPr>
              <w:t>284</w:t>
            </w:r>
            <w:r w:rsidRPr="00A74F80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A74F80">
              <w:rPr>
                <w:rFonts w:ascii="Angsana New" w:hAnsi="Angsana New"/>
                <w:color w:val="000000"/>
                <w:sz w:val="30"/>
                <w:szCs w:val="30"/>
                <w:cs/>
              </w:rPr>
              <w:t>225.84</w:t>
            </w:r>
          </w:p>
        </w:tc>
        <w:tc>
          <w:tcPr>
            <w:tcW w:w="236" w:type="dxa"/>
            <w:vAlign w:val="center"/>
          </w:tcPr>
          <w:p w14:paraId="1A2B6DD4" w14:textId="77777777" w:rsidR="00441D56" w:rsidRPr="00494247" w:rsidRDefault="00441D56" w:rsidP="00441D56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double" w:sz="4" w:space="0" w:color="auto"/>
            </w:tcBorders>
          </w:tcPr>
          <w:p w14:paraId="0F21116B" w14:textId="3F1BFE54" w:rsidR="00441D56" w:rsidRPr="00494247" w:rsidRDefault="00CB7BB4" w:rsidP="00441D56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16665">
              <w:rPr>
                <w:rFonts w:ascii="Angsana New" w:hAnsi="Angsana New"/>
                <w:color w:val="000000"/>
                <w:sz w:val="30"/>
                <w:szCs w:val="30"/>
                <w:cs/>
              </w:rPr>
              <w:t>188</w:t>
            </w:r>
            <w:r w:rsidRPr="00816665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816665">
              <w:rPr>
                <w:rFonts w:ascii="Angsana New" w:hAnsi="Angsana New"/>
                <w:color w:val="000000"/>
                <w:sz w:val="30"/>
                <w:szCs w:val="30"/>
                <w:cs/>
              </w:rPr>
              <w:t>942</w:t>
            </w:r>
            <w:r w:rsidRPr="00816665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816665">
              <w:rPr>
                <w:rFonts w:ascii="Angsana New" w:hAnsi="Angsana New"/>
                <w:color w:val="000000"/>
                <w:sz w:val="30"/>
                <w:szCs w:val="30"/>
                <w:cs/>
              </w:rPr>
              <w:t>541.95</w:t>
            </w:r>
          </w:p>
        </w:tc>
      </w:tr>
    </w:tbl>
    <w:p w14:paraId="1E14E9CE" w14:textId="2FCAFADE" w:rsidR="00D3269C" w:rsidRPr="00917061" w:rsidRDefault="00816665" w:rsidP="00357B34">
      <w:pPr>
        <w:spacing w:before="240" w:after="240"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917061">
        <w:rPr>
          <w:rFonts w:ascii="Angsana New" w:hAnsi="Angsana New"/>
          <w:sz w:val="30"/>
          <w:szCs w:val="30"/>
          <w:cs/>
        </w:rPr>
        <w:t xml:space="preserve">ค่าเสื่อมราคาสำหรับงวด </w:t>
      </w:r>
      <w:r w:rsidR="00E20A95" w:rsidRPr="00917061">
        <w:rPr>
          <w:rFonts w:ascii="Angsana New" w:hAnsi="Angsana New"/>
          <w:sz w:val="30"/>
          <w:szCs w:val="30"/>
        </w:rPr>
        <w:t>3</w:t>
      </w:r>
      <w:r w:rsidRPr="00917061">
        <w:rPr>
          <w:rFonts w:ascii="Angsana New" w:hAnsi="Angsana New"/>
          <w:sz w:val="30"/>
          <w:szCs w:val="30"/>
          <w:cs/>
        </w:rPr>
        <w:t xml:space="preserve"> เดือน</w:t>
      </w:r>
      <w:r w:rsidR="00E20A95" w:rsidRPr="00917061">
        <w:rPr>
          <w:rFonts w:ascii="Angsana New" w:hAnsi="Angsana New"/>
          <w:sz w:val="30"/>
          <w:szCs w:val="30"/>
        </w:rPr>
        <w:t xml:space="preserve"> </w:t>
      </w:r>
      <w:r w:rsidRPr="00917061">
        <w:rPr>
          <w:rFonts w:ascii="Angsana New" w:hAnsi="Angsana New"/>
          <w:sz w:val="30"/>
          <w:szCs w:val="30"/>
          <w:cs/>
        </w:rPr>
        <w:t xml:space="preserve">และ </w:t>
      </w:r>
      <w:r w:rsidR="00864F00" w:rsidRPr="00917061">
        <w:rPr>
          <w:rFonts w:ascii="Angsana New" w:hAnsi="Angsana New"/>
          <w:sz w:val="30"/>
          <w:szCs w:val="30"/>
        </w:rPr>
        <w:t>9</w:t>
      </w:r>
      <w:r w:rsidRPr="00917061">
        <w:rPr>
          <w:rFonts w:ascii="Angsana New" w:hAnsi="Angsana New"/>
          <w:sz w:val="30"/>
          <w:szCs w:val="30"/>
          <w:cs/>
        </w:rPr>
        <w:t xml:space="preserve"> เดือน สิ้นสุดวันที่ </w:t>
      </w:r>
      <w:r w:rsidR="00864F00" w:rsidRPr="00917061">
        <w:rPr>
          <w:rFonts w:ascii="Angsana New" w:hAnsi="Angsana New"/>
          <w:sz w:val="30"/>
          <w:szCs w:val="30"/>
        </w:rPr>
        <w:t>30</w:t>
      </w:r>
      <w:r w:rsidRPr="00917061">
        <w:rPr>
          <w:rFonts w:ascii="Angsana New" w:hAnsi="Angsana New"/>
          <w:sz w:val="30"/>
          <w:szCs w:val="30"/>
          <w:cs/>
        </w:rPr>
        <w:t xml:space="preserve"> กันยายน </w:t>
      </w:r>
      <w:r w:rsidR="00E20A95" w:rsidRPr="00917061">
        <w:rPr>
          <w:rFonts w:ascii="Angsana New" w:hAnsi="Angsana New"/>
          <w:sz w:val="30"/>
          <w:szCs w:val="30"/>
        </w:rPr>
        <w:t>2565</w:t>
      </w:r>
      <w:r w:rsidRPr="00917061">
        <w:rPr>
          <w:rFonts w:ascii="Angsana New" w:hAnsi="Angsana New"/>
          <w:sz w:val="30"/>
          <w:szCs w:val="30"/>
          <w:cs/>
        </w:rPr>
        <w:t xml:space="preserve"> จำนวน </w:t>
      </w:r>
      <w:r w:rsidR="00E40ABB" w:rsidRPr="00917061">
        <w:rPr>
          <w:rFonts w:ascii="Angsana New" w:hAnsi="Angsana New"/>
          <w:sz w:val="30"/>
          <w:szCs w:val="30"/>
        </w:rPr>
        <w:t>3</w:t>
      </w:r>
      <w:r w:rsidR="00215612" w:rsidRPr="00917061">
        <w:rPr>
          <w:rFonts w:ascii="Angsana New" w:hAnsi="Angsana New"/>
          <w:sz w:val="30"/>
          <w:szCs w:val="30"/>
        </w:rPr>
        <w:t>,</w:t>
      </w:r>
      <w:r w:rsidR="00215612" w:rsidRPr="00917061">
        <w:rPr>
          <w:rFonts w:ascii="Angsana New" w:hAnsi="Angsana New"/>
          <w:sz w:val="30"/>
          <w:szCs w:val="30"/>
          <w:cs/>
        </w:rPr>
        <w:t>929</w:t>
      </w:r>
      <w:r w:rsidR="00215612" w:rsidRPr="00917061">
        <w:rPr>
          <w:rFonts w:ascii="Angsana New" w:hAnsi="Angsana New"/>
          <w:sz w:val="30"/>
          <w:szCs w:val="30"/>
        </w:rPr>
        <w:t>,</w:t>
      </w:r>
      <w:r w:rsidR="00E40ABB" w:rsidRPr="00917061">
        <w:rPr>
          <w:rFonts w:ascii="Angsana New" w:hAnsi="Angsana New"/>
          <w:sz w:val="30"/>
          <w:szCs w:val="30"/>
        </w:rPr>
        <w:t>122</w:t>
      </w:r>
      <w:r w:rsidR="00215612" w:rsidRPr="00917061">
        <w:rPr>
          <w:rFonts w:ascii="Angsana New" w:hAnsi="Angsana New"/>
          <w:sz w:val="30"/>
          <w:szCs w:val="30"/>
          <w:cs/>
        </w:rPr>
        <w:t>.</w:t>
      </w:r>
      <w:r w:rsidR="00E40ABB" w:rsidRPr="00917061">
        <w:rPr>
          <w:rFonts w:ascii="Angsana New" w:hAnsi="Angsana New"/>
          <w:sz w:val="30"/>
          <w:szCs w:val="30"/>
        </w:rPr>
        <w:t>40</w:t>
      </w:r>
      <w:r w:rsidRPr="00917061">
        <w:rPr>
          <w:rFonts w:ascii="Angsana New" w:hAnsi="Angsana New"/>
          <w:sz w:val="30"/>
          <w:szCs w:val="30"/>
          <w:cs/>
        </w:rPr>
        <w:t xml:space="preserve"> บาท</w:t>
      </w:r>
      <w:r w:rsidR="007546CE" w:rsidRPr="00917061">
        <w:rPr>
          <w:rFonts w:ascii="Angsana New" w:hAnsi="Angsana New"/>
          <w:sz w:val="30"/>
          <w:szCs w:val="30"/>
        </w:rPr>
        <w:br/>
      </w:r>
      <w:r w:rsidRPr="00917061">
        <w:rPr>
          <w:rFonts w:ascii="Angsana New" w:hAnsi="Angsana New"/>
          <w:sz w:val="30"/>
          <w:szCs w:val="30"/>
          <w:cs/>
        </w:rPr>
        <w:t>และ</w:t>
      </w:r>
      <w:r w:rsidR="00926455">
        <w:rPr>
          <w:rFonts w:ascii="Angsana New" w:hAnsi="Angsana New"/>
          <w:sz w:val="30"/>
          <w:szCs w:val="30"/>
        </w:rPr>
        <w:t xml:space="preserve"> </w:t>
      </w:r>
      <w:r w:rsidR="007546CE" w:rsidRPr="00917061">
        <w:rPr>
          <w:rFonts w:ascii="Angsana New" w:hAnsi="Angsana New"/>
          <w:sz w:val="30"/>
          <w:szCs w:val="30"/>
        </w:rPr>
        <w:t>11</w:t>
      </w:r>
      <w:r w:rsidR="001D5223" w:rsidRPr="00917061">
        <w:rPr>
          <w:rFonts w:ascii="Angsana New" w:hAnsi="Angsana New"/>
          <w:sz w:val="30"/>
          <w:szCs w:val="30"/>
        </w:rPr>
        <w:t>,</w:t>
      </w:r>
      <w:r w:rsidR="001D5223" w:rsidRPr="00917061">
        <w:rPr>
          <w:rFonts w:ascii="Angsana New" w:hAnsi="Angsana New"/>
          <w:sz w:val="30"/>
          <w:szCs w:val="30"/>
          <w:cs/>
        </w:rPr>
        <w:t>907</w:t>
      </w:r>
      <w:r w:rsidR="001D5223" w:rsidRPr="00917061">
        <w:rPr>
          <w:rFonts w:ascii="Angsana New" w:hAnsi="Angsana New"/>
          <w:sz w:val="30"/>
          <w:szCs w:val="30"/>
        </w:rPr>
        <w:t>,</w:t>
      </w:r>
      <w:r w:rsidR="007546CE" w:rsidRPr="00917061">
        <w:rPr>
          <w:rFonts w:ascii="Angsana New" w:hAnsi="Angsana New"/>
          <w:sz w:val="30"/>
          <w:szCs w:val="30"/>
        </w:rPr>
        <w:t>637</w:t>
      </w:r>
      <w:r w:rsidR="001D5223" w:rsidRPr="00917061">
        <w:rPr>
          <w:rFonts w:ascii="Angsana New" w:hAnsi="Angsana New"/>
          <w:sz w:val="30"/>
          <w:szCs w:val="30"/>
          <w:cs/>
        </w:rPr>
        <w:t>.</w:t>
      </w:r>
      <w:r w:rsidR="007546CE" w:rsidRPr="00917061">
        <w:rPr>
          <w:rFonts w:ascii="Angsana New" w:hAnsi="Angsana New"/>
          <w:sz w:val="30"/>
          <w:szCs w:val="30"/>
        </w:rPr>
        <w:t>59</w:t>
      </w:r>
      <w:r w:rsidRPr="00917061">
        <w:rPr>
          <w:rFonts w:ascii="Angsana New" w:hAnsi="Angsana New"/>
          <w:sz w:val="30"/>
          <w:szCs w:val="30"/>
          <w:cs/>
        </w:rPr>
        <w:t xml:space="preserve"> บาท ตามลำดับ (</w:t>
      </w:r>
      <w:r w:rsidR="0026241E" w:rsidRPr="00917061">
        <w:rPr>
          <w:rFonts w:ascii="Angsana New" w:hAnsi="Angsana New"/>
          <w:sz w:val="30"/>
          <w:szCs w:val="30"/>
        </w:rPr>
        <w:t xml:space="preserve"> </w:t>
      </w:r>
      <w:r w:rsidR="00864F00" w:rsidRPr="00917061">
        <w:rPr>
          <w:rFonts w:ascii="Angsana New" w:hAnsi="Angsana New"/>
          <w:sz w:val="30"/>
          <w:szCs w:val="30"/>
        </w:rPr>
        <w:t>30</w:t>
      </w:r>
      <w:r w:rsidRPr="00917061">
        <w:rPr>
          <w:rFonts w:ascii="Angsana New" w:hAnsi="Angsana New"/>
          <w:sz w:val="30"/>
          <w:szCs w:val="30"/>
          <w:cs/>
        </w:rPr>
        <w:t xml:space="preserve"> กันยายน </w:t>
      </w:r>
      <w:r w:rsidR="00E20A95" w:rsidRPr="00917061">
        <w:rPr>
          <w:rFonts w:ascii="Angsana New" w:hAnsi="Angsana New"/>
          <w:sz w:val="30"/>
          <w:szCs w:val="30"/>
        </w:rPr>
        <w:t>2564</w:t>
      </w:r>
      <w:r w:rsidRPr="00917061">
        <w:rPr>
          <w:rFonts w:ascii="Angsana New" w:hAnsi="Angsana New"/>
          <w:sz w:val="30"/>
          <w:szCs w:val="30"/>
          <w:cs/>
        </w:rPr>
        <w:t xml:space="preserve"> : </w:t>
      </w:r>
      <w:r w:rsidR="00864F00" w:rsidRPr="00917061">
        <w:rPr>
          <w:rFonts w:ascii="Angsana New" w:hAnsi="Angsana New"/>
          <w:sz w:val="30"/>
          <w:szCs w:val="30"/>
        </w:rPr>
        <w:t>4</w:t>
      </w:r>
      <w:r w:rsidRPr="00917061">
        <w:rPr>
          <w:rFonts w:ascii="Angsana New" w:hAnsi="Angsana New"/>
          <w:sz w:val="30"/>
          <w:szCs w:val="30"/>
        </w:rPr>
        <w:t>,</w:t>
      </w:r>
      <w:r w:rsidRPr="00917061">
        <w:rPr>
          <w:rFonts w:ascii="Angsana New" w:hAnsi="Angsana New"/>
          <w:sz w:val="30"/>
          <w:szCs w:val="30"/>
          <w:cs/>
        </w:rPr>
        <w:t>362</w:t>
      </w:r>
      <w:r w:rsidRPr="00917061">
        <w:rPr>
          <w:rFonts w:ascii="Angsana New" w:hAnsi="Angsana New"/>
          <w:sz w:val="30"/>
          <w:szCs w:val="30"/>
        </w:rPr>
        <w:t>,</w:t>
      </w:r>
      <w:r w:rsidR="00864F00" w:rsidRPr="00917061">
        <w:rPr>
          <w:rFonts w:ascii="Angsana New" w:hAnsi="Angsana New"/>
          <w:sz w:val="30"/>
          <w:szCs w:val="30"/>
        </w:rPr>
        <w:t>120</w:t>
      </w:r>
      <w:r w:rsidRPr="00917061">
        <w:rPr>
          <w:rFonts w:ascii="Angsana New" w:hAnsi="Angsana New"/>
          <w:sz w:val="30"/>
          <w:szCs w:val="30"/>
          <w:cs/>
        </w:rPr>
        <w:t>.</w:t>
      </w:r>
      <w:r w:rsidR="00864F00" w:rsidRPr="00917061">
        <w:rPr>
          <w:rFonts w:ascii="Angsana New" w:hAnsi="Angsana New"/>
          <w:sz w:val="30"/>
          <w:szCs w:val="30"/>
        </w:rPr>
        <w:t>58</w:t>
      </w:r>
      <w:r w:rsidRPr="00917061">
        <w:rPr>
          <w:rFonts w:ascii="Angsana New" w:hAnsi="Angsana New"/>
          <w:sz w:val="30"/>
          <w:szCs w:val="30"/>
          <w:cs/>
        </w:rPr>
        <w:t xml:space="preserve"> บาท และ </w:t>
      </w:r>
      <w:r w:rsidR="00864F00" w:rsidRPr="00917061">
        <w:rPr>
          <w:rFonts w:ascii="Angsana New" w:hAnsi="Angsana New"/>
          <w:sz w:val="30"/>
          <w:szCs w:val="30"/>
        </w:rPr>
        <w:t>12</w:t>
      </w:r>
      <w:r w:rsidRPr="00917061">
        <w:rPr>
          <w:rFonts w:ascii="Angsana New" w:hAnsi="Angsana New"/>
          <w:sz w:val="30"/>
          <w:szCs w:val="30"/>
        </w:rPr>
        <w:t>,</w:t>
      </w:r>
      <w:r w:rsidRPr="00917061">
        <w:rPr>
          <w:rFonts w:ascii="Angsana New" w:hAnsi="Angsana New"/>
          <w:sz w:val="30"/>
          <w:szCs w:val="30"/>
          <w:cs/>
        </w:rPr>
        <w:t>973</w:t>
      </w:r>
      <w:r w:rsidRPr="00917061">
        <w:rPr>
          <w:rFonts w:ascii="Angsana New" w:hAnsi="Angsana New"/>
          <w:sz w:val="30"/>
          <w:szCs w:val="30"/>
        </w:rPr>
        <w:t>,</w:t>
      </w:r>
      <w:r w:rsidR="00864F00" w:rsidRPr="00917061">
        <w:rPr>
          <w:rFonts w:ascii="Angsana New" w:hAnsi="Angsana New"/>
          <w:sz w:val="30"/>
          <w:szCs w:val="30"/>
        </w:rPr>
        <w:t>204</w:t>
      </w:r>
      <w:r w:rsidRPr="00917061">
        <w:rPr>
          <w:rFonts w:ascii="Angsana New" w:hAnsi="Angsana New"/>
          <w:sz w:val="30"/>
          <w:szCs w:val="30"/>
          <w:cs/>
        </w:rPr>
        <w:t>.</w:t>
      </w:r>
      <w:r w:rsidR="00864F00" w:rsidRPr="00917061">
        <w:rPr>
          <w:rFonts w:ascii="Angsana New" w:hAnsi="Angsana New"/>
          <w:sz w:val="30"/>
          <w:szCs w:val="30"/>
        </w:rPr>
        <w:t>22</w:t>
      </w:r>
      <w:r w:rsidRPr="00917061">
        <w:rPr>
          <w:rFonts w:ascii="Angsana New" w:hAnsi="Angsana New"/>
          <w:sz w:val="30"/>
          <w:szCs w:val="30"/>
          <w:cs/>
        </w:rPr>
        <w:t xml:space="preserve"> บาท ตามลำดับ</w:t>
      </w:r>
      <w:r w:rsidR="0026241E" w:rsidRPr="00917061">
        <w:rPr>
          <w:rFonts w:ascii="Angsana New" w:hAnsi="Angsana New"/>
          <w:sz w:val="30"/>
          <w:szCs w:val="30"/>
        </w:rPr>
        <w:t xml:space="preserve"> </w:t>
      </w:r>
      <w:r w:rsidRPr="00917061">
        <w:rPr>
          <w:rFonts w:ascii="Angsana New" w:hAnsi="Angsana New"/>
          <w:sz w:val="30"/>
          <w:szCs w:val="30"/>
          <w:cs/>
        </w:rPr>
        <w:t>)</w:t>
      </w:r>
    </w:p>
    <w:p w14:paraId="14167E83" w14:textId="2A7D8F3C" w:rsidR="00816665" w:rsidRPr="00917061" w:rsidRDefault="00816665" w:rsidP="00816665">
      <w:pPr>
        <w:spacing w:after="240"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917061">
        <w:rPr>
          <w:rFonts w:ascii="Angsana New" w:hAnsi="Angsana New"/>
          <w:sz w:val="30"/>
          <w:szCs w:val="30"/>
          <w:cs/>
        </w:rPr>
        <w:t xml:space="preserve">อาคารและอุปกรณ์ที่หักค่าเสื่อมราคาจนหมดมูลค่าแล้ว แต่ยังคงใช้งานอยู่มีราคาทุน ณ วันที่ </w:t>
      </w:r>
      <w:r w:rsidR="00864F00" w:rsidRPr="00917061">
        <w:rPr>
          <w:rFonts w:ascii="Angsana New" w:hAnsi="Angsana New"/>
          <w:sz w:val="30"/>
          <w:szCs w:val="30"/>
        </w:rPr>
        <w:t>30</w:t>
      </w:r>
      <w:r w:rsidRPr="00917061">
        <w:rPr>
          <w:rFonts w:ascii="Angsana New" w:hAnsi="Angsana New"/>
          <w:sz w:val="30"/>
          <w:szCs w:val="30"/>
          <w:cs/>
        </w:rPr>
        <w:t xml:space="preserve"> กันยายน </w:t>
      </w:r>
      <w:r w:rsidR="00864F00" w:rsidRPr="00917061">
        <w:rPr>
          <w:rFonts w:ascii="Angsana New" w:hAnsi="Angsana New"/>
          <w:sz w:val="30"/>
          <w:szCs w:val="30"/>
        </w:rPr>
        <w:t>2565</w:t>
      </w:r>
      <w:r w:rsidRPr="00917061">
        <w:rPr>
          <w:rFonts w:ascii="Angsana New" w:hAnsi="Angsana New"/>
          <w:sz w:val="30"/>
          <w:szCs w:val="30"/>
          <w:cs/>
        </w:rPr>
        <w:t xml:space="preserve"> และวันที่</w:t>
      </w:r>
      <w:r w:rsidRPr="00917061">
        <w:rPr>
          <w:rFonts w:ascii="Angsana New" w:hAnsi="Angsana New" w:hint="cs"/>
          <w:sz w:val="30"/>
          <w:szCs w:val="30"/>
          <w:cs/>
        </w:rPr>
        <w:t xml:space="preserve"> </w:t>
      </w:r>
      <w:r w:rsidR="00864F00" w:rsidRPr="00917061">
        <w:rPr>
          <w:rFonts w:ascii="Angsana New" w:hAnsi="Angsana New"/>
          <w:sz w:val="30"/>
          <w:szCs w:val="30"/>
        </w:rPr>
        <w:t>31</w:t>
      </w:r>
      <w:r w:rsidRPr="00917061">
        <w:rPr>
          <w:rFonts w:ascii="Angsana New" w:hAnsi="Angsana New"/>
          <w:sz w:val="30"/>
          <w:szCs w:val="30"/>
          <w:cs/>
        </w:rPr>
        <w:t xml:space="preserve"> ธันวาคม </w:t>
      </w:r>
      <w:r w:rsidR="00864F00" w:rsidRPr="00917061">
        <w:rPr>
          <w:rFonts w:ascii="Angsana New" w:hAnsi="Angsana New"/>
          <w:sz w:val="30"/>
          <w:szCs w:val="30"/>
        </w:rPr>
        <w:t>2564</w:t>
      </w:r>
      <w:r w:rsidRPr="00917061">
        <w:rPr>
          <w:rFonts w:ascii="Angsana New" w:hAnsi="Angsana New"/>
          <w:sz w:val="30"/>
          <w:szCs w:val="30"/>
          <w:cs/>
        </w:rPr>
        <w:t xml:space="preserve"> จำนวน </w:t>
      </w:r>
      <w:r w:rsidR="0089235A" w:rsidRPr="00917061">
        <w:rPr>
          <w:rFonts w:ascii="Angsana New" w:hAnsi="Angsana New"/>
          <w:sz w:val="30"/>
          <w:szCs w:val="30"/>
        </w:rPr>
        <w:t>22,</w:t>
      </w:r>
      <w:r w:rsidR="0089235A" w:rsidRPr="00917061">
        <w:rPr>
          <w:rFonts w:ascii="Angsana New" w:hAnsi="Angsana New"/>
          <w:sz w:val="30"/>
          <w:szCs w:val="30"/>
          <w:cs/>
        </w:rPr>
        <w:t>501</w:t>
      </w:r>
      <w:r w:rsidR="0089235A" w:rsidRPr="00917061">
        <w:rPr>
          <w:rFonts w:ascii="Angsana New" w:hAnsi="Angsana New"/>
          <w:sz w:val="30"/>
          <w:szCs w:val="30"/>
        </w:rPr>
        <w:t>,</w:t>
      </w:r>
      <w:r w:rsidR="0089235A" w:rsidRPr="00917061">
        <w:rPr>
          <w:rFonts w:ascii="Angsana New" w:hAnsi="Angsana New"/>
          <w:sz w:val="30"/>
          <w:szCs w:val="30"/>
          <w:cs/>
        </w:rPr>
        <w:t>799.</w:t>
      </w:r>
      <w:r w:rsidR="0089235A" w:rsidRPr="00917061">
        <w:rPr>
          <w:rFonts w:ascii="Angsana New" w:hAnsi="Angsana New"/>
          <w:sz w:val="30"/>
          <w:szCs w:val="30"/>
        </w:rPr>
        <w:t>10</w:t>
      </w:r>
      <w:r w:rsidRPr="00917061">
        <w:rPr>
          <w:rFonts w:ascii="Angsana New" w:hAnsi="Angsana New"/>
          <w:sz w:val="30"/>
          <w:szCs w:val="30"/>
          <w:cs/>
        </w:rPr>
        <w:t xml:space="preserve"> บาท และ </w:t>
      </w:r>
      <w:r w:rsidR="00864F00" w:rsidRPr="00917061">
        <w:rPr>
          <w:rFonts w:ascii="Angsana New" w:hAnsi="Angsana New"/>
          <w:sz w:val="30"/>
          <w:szCs w:val="30"/>
        </w:rPr>
        <w:t>20</w:t>
      </w:r>
      <w:r w:rsidRPr="00917061">
        <w:rPr>
          <w:rFonts w:ascii="Angsana New" w:hAnsi="Angsana New"/>
          <w:sz w:val="30"/>
          <w:szCs w:val="30"/>
        </w:rPr>
        <w:t>,</w:t>
      </w:r>
      <w:r w:rsidRPr="00917061">
        <w:rPr>
          <w:rFonts w:ascii="Angsana New" w:hAnsi="Angsana New"/>
          <w:sz w:val="30"/>
          <w:szCs w:val="30"/>
          <w:cs/>
        </w:rPr>
        <w:t>435</w:t>
      </w:r>
      <w:r w:rsidRPr="00917061">
        <w:rPr>
          <w:rFonts w:ascii="Angsana New" w:hAnsi="Angsana New"/>
          <w:sz w:val="30"/>
          <w:szCs w:val="30"/>
        </w:rPr>
        <w:t>,</w:t>
      </w:r>
      <w:r w:rsidR="00864F00" w:rsidRPr="00917061">
        <w:rPr>
          <w:rFonts w:ascii="Angsana New" w:hAnsi="Angsana New"/>
          <w:sz w:val="30"/>
          <w:szCs w:val="30"/>
        </w:rPr>
        <w:t>350</w:t>
      </w:r>
      <w:r w:rsidRPr="00917061">
        <w:rPr>
          <w:rFonts w:ascii="Angsana New" w:hAnsi="Angsana New"/>
          <w:sz w:val="30"/>
          <w:szCs w:val="30"/>
          <w:cs/>
        </w:rPr>
        <w:t>.</w:t>
      </w:r>
      <w:r w:rsidR="00864F00" w:rsidRPr="00917061">
        <w:rPr>
          <w:rFonts w:ascii="Angsana New" w:hAnsi="Angsana New"/>
          <w:sz w:val="30"/>
          <w:szCs w:val="30"/>
        </w:rPr>
        <w:t>29</w:t>
      </w:r>
      <w:r w:rsidRPr="00917061">
        <w:rPr>
          <w:rFonts w:ascii="Angsana New" w:hAnsi="Angsana New"/>
          <w:sz w:val="30"/>
          <w:szCs w:val="30"/>
          <w:cs/>
        </w:rPr>
        <w:t xml:space="preserve"> บาท ตามลำดับ</w:t>
      </w:r>
    </w:p>
    <w:p w14:paraId="3B8DFCC8" w14:textId="3F2B8562" w:rsidR="00816665" w:rsidRPr="00917061" w:rsidRDefault="00816665" w:rsidP="00816665">
      <w:pPr>
        <w:spacing w:after="240"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917061">
        <w:rPr>
          <w:rFonts w:ascii="Angsana New" w:hAnsi="Angsana New"/>
          <w:sz w:val="30"/>
          <w:szCs w:val="30"/>
          <w:cs/>
        </w:rPr>
        <w:t xml:space="preserve">ณ วันที่ </w:t>
      </w:r>
      <w:r w:rsidR="00864F00" w:rsidRPr="00917061">
        <w:rPr>
          <w:rFonts w:ascii="Angsana New" w:hAnsi="Angsana New"/>
          <w:sz w:val="30"/>
          <w:szCs w:val="30"/>
        </w:rPr>
        <w:t>30</w:t>
      </w:r>
      <w:r w:rsidRPr="00917061">
        <w:rPr>
          <w:rFonts w:ascii="Angsana New" w:hAnsi="Angsana New"/>
          <w:sz w:val="30"/>
          <w:szCs w:val="30"/>
          <w:cs/>
        </w:rPr>
        <w:t xml:space="preserve"> กันยายน </w:t>
      </w:r>
      <w:r w:rsidR="00864F00" w:rsidRPr="00917061">
        <w:rPr>
          <w:rFonts w:ascii="Angsana New" w:hAnsi="Angsana New"/>
          <w:sz w:val="30"/>
          <w:szCs w:val="30"/>
        </w:rPr>
        <w:t>2565</w:t>
      </w:r>
      <w:r w:rsidRPr="00917061">
        <w:rPr>
          <w:rFonts w:ascii="Angsana New" w:hAnsi="Angsana New"/>
          <w:sz w:val="30"/>
          <w:szCs w:val="30"/>
          <w:cs/>
        </w:rPr>
        <w:t xml:space="preserve"> และวันที่ </w:t>
      </w:r>
      <w:r w:rsidR="00864F00" w:rsidRPr="00917061">
        <w:rPr>
          <w:rFonts w:ascii="Angsana New" w:hAnsi="Angsana New"/>
          <w:sz w:val="30"/>
          <w:szCs w:val="30"/>
        </w:rPr>
        <w:t>31</w:t>
      </w:r>
      <w:r w:rsidRPr="00917061">
        <w:rPr>
          <w:rFonts w:ascii="Angsana New" w:hAnsi="Angsana New"/>
          <w:sz w:val="30"/>
          <w:szCs w:val="30"/>
          <w:cs/>
        </w:rPr>
        <w:t xml:space="preserve"> ธันวาคม </w:t>
      </w:r>
      <w:r w:rsidR="00864F00" w:rsidRPr="00917061">
        <w:rPr>
          <w:rFonts w:ascii="Angsana New" w:hAnsi="Angsana New"/>
          <w:sz w:val="30"/>
          <w:szCs w:val="30"/>
        </w:rPr>
        <w:t>2564</w:t>
      </w:r>
      <w:r w:rsidRPr="00917061">
        <w:rPr>
          <w:rFonts w:ascii="Angsana New" w:hAnsi="Angsana New"/>
          <w:sz w:val="30"/>
          <w:szCs w:val="30"/>
          <w:cs/>
        </w:rPr>
        <w:t xml:space="preserve"> ที่ดินบางส่วน จำนวน </w:t>
      </w:r>
      <w:r w:rsidR="00864F00" w:rsidRPr="00917061">
        <w:rPr>
          <w:rFonts w:ascii="Angsana New" w:hAnsi="Angsana New"/>
          <w:sz w:val="30"/>
          <w:szCs w:val="30"/>
        </w:rPr>
        <w:t>40</w:t>
      </w:r>
      <w:r w:rsidRPr="00917061">
        <w:rPr>
          <w:rFonts w:ascii="Angsana New" w:hAnsi="Angsana New"/>
          <w:sz w:val="30"/>
          <w:szCs w:val="30"/>
        </w:rPr>
        <w:t>,</w:t>
      </w:r>
      <w:r w:rsidRPr="00917061">
        <w:rPr>
          <w:rFonts w:ascii="Angsana New" w:hAnsi="Angsana New"/>
          <w:sz w:val="30"/>
          <w:szCs w:val="30"/>
          <w:cs/>
        </w:rPr>
        <w:t>313</w:t>
      </w:r>
      <w:r w:rsidRPr="00917061">
        <w:rPr>
          <w:rFonts w:ascii="Angsana New" w:hAnsi="Angsana New"/>
          <w:sz w:val="30"/>
          <w:szCs w:val="30"/>
        </w:rPr>
        <w:t>,</w:t>
      </w:r>
      <w:r w:rsidR="00864F00" w:rsidRPr="00917061">
        <w:rPr>
          <w:rFonts w:ascii="Angsana New" w:hAnsi="Angsana New"/>
          <w:sz w:val="30"/>
          <w:szCs w:val="30"/>
        </w:rPr>
        <w:t>515</w:t>
      </w:r>
      <w:r w:rsidRPr="00917061">
        <w:rPr>
          <w:rFonts w:ascii="Angsana New" w:hAnsi="Angsana New"/>
          <w:sz w:val="30"/>
          <w:szCs w:val="30"/>
          <w:cs/>
        </w:rPr>
        <w:t>.</w:t>
      </w:r>
      <w:r w:rsidR="00864F00" w:rsidRPr="00917061">
        <w:rPr>
          <w:rFonts w:ascii="Angsana New" w:hAnsi="Angsana New"/>
          <w:sz w:val="30"/>
          <w:szCs w:val="30"/>
        </w:rPr>
        <w:t>00</w:t>
      </w:r>
      <w:r w:rsidRPr="00917061">
        <w:rPr>
          <w:rFonts w:ascii="Angsana New" w:hAnsi="Angsana New"/>
          <w:sz w:val="30"/>
          <w:szCs w:val="30"/>
          <w:cs/>
        </w:rPr>
        <w:t xml:space="preserve"> บาท อาคารและสิ่งปลูกสร้างบางส่วน</w:t>
      </w:r>
      <w:r w:rsidR="002238A2" w:rsidRPr="00917061">
        <w:rPr>
          <w:rFonts w:ascii="Angsana New" w:hAnsi="Angsana New"/>
          <w:sz w:val="30"/>
          <w:szCs w:val="30"/>
        </w:rPr>
        <w:t xml:space="preserve"> </w:t>
      </w:r>
      <w:r w:rsidRPr="00917061">
        <w:rPr>
          <w:rFonts w:ascii="Angsana New" w:hAnsi="Angsana New"/>
          <w:sz w:val="30"/>
          <w:szCs w:val="30"/>
          <w:cs/>
        </w:rPr>
        <w:t xml:space="preserve">มูลค่าสุทธิ จำนวน </w:t>
      </w:r>
      <w:r w:rsidR="001F0D35" w:rsidRPr="00917061">
        <w:rPr>
          <w:rFonts w:ascii="Angsana New" w:hAnsi="Angsana New"/>
          <w:sz w:val="30"/>
          <w:szCs w:val="30"/>
        </w:rPr>
        <w:t>129,</w:t>
      </w:r>
      <w:r w:rsidR="001F0D35" w:rsidRPr="00917061">
        <w:rPr>
          <w:rFonts w:ascii="Angsana New" w:hAnsi="Angsana New"/>
          <w:sz w:val="30"/>
          <w:szCs w:val="30"/>
          <w:cs/>
        </w:rPr>
        <w:t>770</w:t>
      </w:r>
      <w:r w:rsidR="001F0D35" w:rsidRPr="00917061">
        <w:rPr>
          <w:rFonts w:ascii="Angsana New" w:hAnsi="Angsana New"/>
          <w:sz w:val="30"/>
          <w:szCs w:val="30"/>
        </w:rPr>
        <w:t>,</w:t>
      </w:r>
      <w:r w:rsidR="001F0D35" w:rsidRPr="00917061">
        <w:rPr>
          <w:rFonts w:ascii="Angsana New" w:hAnsi="Angsana New"/>
          <w:sz w:val="30"/>
          <w:szCs w:val="30"/>
          <w:cs/>
        </w:rPr>
        <w:t>532.</w:t>
      </w:r>
      <w:r w:rsidR="001F0D35" w:rsidRPr="00917061">
        <w:rPr>
          <w:rFonts w:ascii="Angsana New" w:hAnsi="Angsana New"/>
          <w:sz w:val="30"/>
          <w:szCs w:val="30"/>
        </w:rPr>
        <w:t>00</w:t>
      </w:r>
      <w:r w:rsidRPr="00917061">
        <w:rPr>
          <w:rFonts w:ascii="Angsana New" w:hAnsi="Angsana New"/>
          <w:sz w:val="30"/>
          <w:szCs w:val="30"/>
          <w:cs/>
        </w:rPr>
        <w:t xml:space="preserve"> บาท และ </w:t>
      </w:r>
      <w:r w:rsidR="00864F00" w:rsidRPr="00917061">
        <w:rPr>
          <w:rFonts w:ascii="Angsana New" w:hAnsi="Angsana New"/>
          <w:sz w:val="30"/>
          <w:szCs w:val="30"/>
        </w:rPr>
        <w:t>112</w:t>
      </w:r>
      <w:r w:rsidRPr="00917061">
        <w:rPr>
          <w:rFonts w:ascii="Angsana New" w:hAnsi="Angsana New"/>
          <w:sz w:val="30"/>
          <w:szCs w:val="30"/>
        </w:rPr>
        <w:t>,</w:t>
      </w:r>
      <w:r w:rsidRPr="00917061">
        <w:rPr>
          <w:rFonts w:ascii="Angsana New" w:hAnsi="Angsana New"/>
          <w:sz w:val="30"/>
          <w:szCs w:val="30"/>
          <w:cs/>
        </w:rPr>
        <w:t>328</w:t>
      </w:r>
      <w:r w:rsidRPr="00917061">
        <w:rPr>
          <w:rFonts w:ascii="Angsana New" w:hAnsi="Angsana New"/>
          <w:sz w:val="30"/>
          <w:szCs w:val="30"/>
        </w:rPr>
        <w:t>,</w:t>
      </w:r>
      <w:r w:rsidR="00864F00" w:rsidRPr="00917061">
        <w:rPr>
          <w:rFonts w:ascii="Angsana New" w:hAnsi="Angsana New"/>
          <w:sz w:val="30"/>
          <w:szCs w:val="30"/>
        </w:rPr>
        <w:t>298</w:t>
      </w:r>
      <w:r w:rsidRPr="00917061">
        <w:rPr>
          <w:rFonts w:ascii="Angsana New" w:hAnsi="Angsana New"/>
          <w:sz w:val="30"/>
          <w:szCs w:val="30"/>
          <w:cs/>
        </w:rPr>
        <w:t>.</w:t>
      </w:r>
      <w:r w:rsidR="00864F00" w:rsidRPr="00917061">
        <w:rPr>
          <w:rFonts w:ascii="Angsana New" w:hAnsi="Angsana New"/>
          <w:sz w:val="30"/>
          <w:szCs w:val="30"/>
        </w:rPr>
        <w:t>27</w:t>
      </w:r>
      <w:r w:rsidRPr="00917061">
        <w:rPr>
          <w:rFonts w:ascii="Angsana New" w:hAnsi="Angsana New"/>
          <w:sz w:val="30"/>
          <w:szCs w:val="30"/>
          <w:cs/>
        </w:rPr>
        <w:t xml:space="preserve"> บาท ตามลำดับ ได้จดจำนองค้ำประกันสินเชื่อจากธนาคารแห่งหนึ่ง ตามหมายเหตุ </w:t>
      </w:r>
      <w:r w:rsidR="00864F00" w:rsidRPr="00917061">
        <w:rPr>
          <w:rFonts w:ascii="Angsana New" w:hAnsi="Angsana New"/>
          <w:sz w:val="30"/>
          <w:szCs w:val="30"/>
        </w:rPr>
        <w:t>14</w:t>
      </w:r>
      <w:r w:rsidRPr="00917061">
        <w:rPr>
          <w:rFonts w:ascii="Angsana New" w:hAnsi="Angsana New"/>
          <w:sz w:val="30"/>
          <w:szCs w:val="30"/>
          <w:cs/>
        </w:rPr>
        <w:t xml:space="preserve"> และ </w:t>
      </w:r>
      <w:r w:rsidR="00864F00" w:rsidRPr="00917061">
        <w:rPr>
          <w:rFonts w:ascii="Angsana New" w:hAnsi="Angsana New"/>
          <w:sz w:val="30"/>
          <w:szCs w:val="30"/>
        </w:rPr>
        <w:t>16</w:t>
      </w:r>
    </w:p>
    <w:p w14:paraId="74356448" w14:textId="7E92838D" w:rsidR="00816665" w:rsidRDefault="00816665" w:rsidP="00816665">
      <w:pPr>
        <w:spacing w:after="240"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917061">
        <w:rPr>
          <w:rFonts w:ascii="Angsana New" w:hAnsi="Angsana New"/>
          <w:sz w:val="30"/>
          <w:szCs w:val="30"/>
          <w:cs/>
        </w:rPr>
        <w:t xml:space="preserve">ณ วันที่ </w:t>
      </w:r>
      <w:r w:rsidR="00864F00" w:rsidRPr="00917061">
        <w:rPr>
          <w:rFonts w:ascii="Angsana New" w:hAnsi="Angsana New"/>
          <w:sz w:val="30"/>
          <w:szCs w:val="30"/>
        </w:rPr>
        <w:t>30</w:t>
      </w:r>
      <w:r w:rsidRPr="00917061">
        <w:rPr>
          <w:rFonts w:ascii="Angsana New" w:hAnsi="Angsana New"/>
          <w:sz w:val="30"/>
          <w:szCs w:val="30"/>
          <w:cs/>
        </w:rPr>
        <w:t xml:space="preserve"> กันยายน </w:t>
      </w:r>
      <w:r w:rsidR="00864F00" w:rsidRPr="00917061">
        <w:rPr>
          <w:rFonts w:ascii="Angsana New" w:hAnsi="Angsana New"/>
          <w:sz w:val="30"/>
          <w:szCs w:val="30"/>
        </w:rPr>
        <w:t>2565</w:t>
      </w:r>
      <w:r w:rsidRPr="00917061">
        <w:rPr>
          <w:rFonts w:ascii="Angsana New" w:hAnsi="Angsana New"/>
          <w:sz w:val="30"/>
          <w:szCs w:val="30"/>
          <w:cs/>
        </w:rPr>
        <w:t xml:space="preserve"> และวันที่ </w:t>
      </w:r>
      <w:r w:rsidR="00864F00" w:rsidRPr="00917061">
        <w:rPr>
          <w:rFonts w:ascii="Angsana New" w:hAnsi="Angsana New"/>
          <w:sz w:val="30"/>
          <w:szCs w:val="30"/>
        </w:rPr>
        <w:t>31</w:t>
      </w:r>
      <w:r w:rsidRPr="00917061">
        <w:rPr>
          <w:rFonts w:ascii="Angsana New" w:hAnsi="Angsana New"/>
          <w:sz w:val="30"/>
          <w:szCs w:val="30"/>
          <w:cs/>
        </w:rPr>
        <w:t xml:space="preserve"> ธันวาคม </w:t>
      </w:r>
      <w:r w:rsidR="00E07773" w:rsidRPr="00917061">
        <w:rPr>
          <w:rFonts w:ascii="Angsana New" w:hAnsi="Angsana New"/>
          <w:sz w:val="30"/>
          <w:szCs w:val="30"/>
        </w:rPr>
        <w:t>2564</w:t>
      </w:r>
      <w:r w:rsidRPr="00917061">
        <w:rPr>
          <w:rFonts w:ascii="Angsana New" w:hAnsi="Angsana New"/>
          <w:sz w:val="30"/>
          <w:szCs w:val="30"/>
          <w:cs/>
        </w:rPr>
        <w:t xml:space="preserve"> บริษัทฯ ได้บันทึกต้นทุนทางการเงิน จำนวน </w:t>
      </w:r>
      <w:r w:rsidR="00977E22" w:rsidRPr="00917061">
        <w:rPr>
          <w:rFonts w:ascii="Angsana New" w:hAnsi="Angsana New"/>
          <w:sz w:val="30"/>
          <w:szCs w:val="30"/>
        </w:rPr>
        <w:t>226,</w:t>
      </w:r>
      <w:r w:rsidR="00D55F7E" w:rsidRPr="00917061">
        <w:rPr>
          <w:rFonts w:ascii="Angsana New" w:hAnsi="Angsana New"/>
          <w:sz w:val="30"/>
          <w:szCs w:val="30"/>
        </w:rPr>
        <w:t>676</w:t>
      </w:r>
      <w:r w:rsidR="00977E22" w:rsidRPr="00917061">
        <w:rPr>
          <w:rFonts w:ascii="Angsana New" w:hAnsi="Angsana New"/>
          <w:sz w:val="30"/>
          <w:szCs w:val="30"/>
          <w:cs/>
        </w:rPr>
        <w:t>.</w:t>
      </w:r>
      <w:r w:rsidR="00D55F7E" w:rsidRPr="00917061">
        <w:rPr>
          <w:rFonts w:ascii="Angsana New" w:hAnsi="Angsana New"/>
          <w:sz w:val="30"/>
          <w:szCs w:val="30"/>
        </w:rPr>
        <w:t>21</w:t>
      </w:r>
      <w:r w:rsidRPr="00917061">
        <w:rPr>
          <w:rFonts w:ascii="Angsana New" w:hAnsi="Angsana New"/>
          <w:sz w:val="30"/>
          <w:szCs w:val="30"/>
          <w:cs/>
        </w:rPr>
        <w:t xml:space="preserve">  บาท และ </w:t>
      </w:r>
      <w:r w:rsidR="00E07773" w:rsidRPr="00917061">
        <w:rPr>
          <w:rFonts w:ascii="Angsana New" w:hAnsi="Angsana New"/>
          <w:sz w:val="30"/>
          <w:szCs w:val="30"/>
        </w:rPr>
        <w:t>138</w:t>
      </w:r>
      <w:r w:rsidRPr="00917061">
        <w:rPr>
          <w:rFonts w:ascii="Angsana New" w:hAnsi="Angsana New"/>
          <w:sz w:val="30"/>
          <w:szCs w:val="30"/>
        </w:rPr>
        <w:t>,</w:t>
      </w:r>
      <w:r w:rsidR="00632D79" w:rsidRPr="00917061">
        <w:rPr>
          <w:rFonts w:ascii="Angsana New" w:hAnsi="Angsana New"/>
          <w:sz w:val="30"/>
          <w:szCs w:val="30"/>
        </w:rPr>
        <w:t>731</w:t>
      </w:r>
      <w:r w:rsidRPr="00917061">
        <w:rPr>
          <w:rFonts w:ascii="Angsana New" w:hAnsi="Angsana New"/>
          <w:sz w:val="30"/>
          <w:szCs w:val="30"/>
          <w:cs/>
        </w:rPr>
        <w:t>.</w:t>
      </w:r>
      <w:r w:rsidR="00632D79" w:rsidRPr="00917061">
        <w:rPr>
          <w:rFonts w:ascii="Angsana New" w:hAnsi="Angsana New"/>
          <w:sz w:val="30"/>
          <w:szCs w:val="30"/>
        </w:rPr>
        <w:t>15</w:t>
      </w:r>
      <w:r w:rsidRPr="00917061">
        <w:rPr>
          <w:rFonts w:ascii="Angsana New" w:hAnsi="Angsana New"/>
          <w:sz w:val="30"/>
          <w:szCs w:val="30"/>
          <w:cs/>
        </w:rPr>
        <w:t xml:space="preserve"> บาท ตามลำดับ ไว้เป็นส่วนหนึ่งของ ที่ดิน อาคารและอุปกรณ์</w:t>
      </w:r>
    </w:p>
    <w:p w14:paraId="50E14DD1" w14:textId="6E732A3B" w:rsidR="00E6478B" w:rsidRDefault="00E6478B" w:rsidP="00816665">
      <w:pPr>
        <w:spacing w:after="240"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3281B6F" w14:textId="44B150DC" w:rsidR="00E6478B" w:rsidRDefault="00E6478B" w:rsidP="00816665">
      <w:pPr>
        <w:spacing w:after="240"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177D219" w14:textId="4CC4028A" w:rsidR="00E6478B" w:rsidRDefault="00E6478B" w:rsidP="00816665">
      <w:pPr>
        <w:spacing w:after="240"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8F35E1C" w14:textId="77777777" w:rsidR="00AD786F" w:rsidRDefault="00AD786F" w:rsidP="00816665">
      <w:pPr>
        <w:spacing w:after="240"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6A252D5" w14:textId="6C508207" w:rsidR="00E6478B" w:rsidRDefault="00E6478B" w:rsidP="00816665">
      <w:pPr>
        <w:spacing w:after="240"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7993FC6" w14:textId="7D308B3B" w:rsidR="00E6478B" w:rsidRDefault="00E6478B" w:rsidP="00816665">
      <w:pPr>
        <w:spacing w:after="240"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A5A63C0" w14:textId="08B18669" w:rsidR="00E6478B" w:rsidRDefault="00E6478B" w:rsidP="00816665">
      <w:pPr>
        <w:spacing w:after="240"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8495C5F" w14:textId="3546FB55" w:rsidR="00B83446" w:rsidRPr="00DB1E68" w:rsidRDefault="00E6478B">
      <w:pPr>
        <w:numPr>
          <w:ilvl w:val="0"/>
          <w:numId w:val="8"/>
        </w:numPr>
        <w:tabs>
          <w:tab w:val="left" w:pos="513"/>
          <w:tab w:val="decimal" w:pos="7920"/>
        </w:tabs>
        <w:spacing w:before="240"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E6478B">
        <w:rPr>
          <w:rFonts w:ascii="Angsana New" w:hAnsi="Angsana New"/>
          <w:b/>
          <w:bCs/>
          <w:sz w:val="30"/>
          <w:szCs w:val="30"/>
          <w:cs/>
        </w:rPr>
        <w:lastRenderedPageBreak/>
        <w:t>สินทรัพย์สิทธิการใช้</w:t>
      </w:r>
    </w:p>
    <w:p w14:paraId="4398CDD0" w14:textId="6E1D7741" w:rsidR="00E6478B" w:rsidRPr="00816665" w:rsidRDefault="00E6478B" w:rsidP="00E6478B">
      <w:pPr>
        <w:spacing w:after="240"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E6478B">
        <w:rPr>
          <w:rFonts w:ascii="Angsana New" w:hAnsi="Angsana New"/>
          <w:sz w:val="30"/>
          <w:szCs w:val="30"/>
          <w:cs/>
        </w:rPr>
        <w:t xml:space="preserve">ณ วันที่ </w:t>
      </w:r>
      <w:r w:rsidR="00632D79">
        <w:rPr>
          <w:rFonts w:ascii="Angsana New" w:hAnsi="Angsana New"/>
          <w:sz w:val="30"/>
          <w:szCs w:val="30"/>
        </w:rPr>
        <w:t>30</w:t>
      </w:r>
      <w:r w:rsidRPr="00E6478B">
        <w:rPr>
          <w:rFonts w:ascii="Angsana New" w:hAnsi="Angsana New"/>
          <w:sz w:val="30"/>
          <w:szCs w:val="30"/>
          <w:cs/>
        </w:rPr>
        <w:t xml:space="preserve"> กันยายน </w:t>
      </w:r>
      <w:r w:rsidR="00632D79">
        <w:rPr>
          <w:rFonts w:ascii="Angsana New" w:hAnsi="Angsana New"/>
          <w:sz w:val="30"/>
          <w:szCs w:val="30"/>
        </w:rPr>
        <w:t>2565</w:t>
      </w:r>
      <w:r w:rsidRPr="00E6478B">
        <w:rPr>
          <w:rFonts w:ascii="Angsana New" w:hAnsi="Angsana New"/>
          <w:sz w:val="30"/>
          <w:szCs w:val="30"/>
          <w:cs/>
        </w:rPr>
        <w:t xml:space="preserve"> และวันที่ </w:t>
      </w:r>
      <w:r w:rsidR="00632D79">
        <w:rPr>
          <w:rFonts w:ascii="Angsana New" w:hAnsi="Angsana New"/>
          <w:sz w:val="30"/>
          <w:szCs w:val="30"/>
        </w:rPr>
        <w:t>31</w:t>
      </w:r>
      <w:r w:rsidRPr="00E6478B">
        <w:rPr>
          <w:rFonts w:ascii="Angsana New" w:hAnsi="Angsana New"/>
          <w:sz w:val="30"/>
          <w:szCs w:val="30"/>
          <w:cs/>
        </w:rPr>
        <w:t xml:space="preserve"> ธันวาคม </w:t>
      </w:r>
      <w:r w:rsidR="00632D79">
        <w:rPr>
          <w:rFonts w:ascii="Angsana New" w:hAnsi="Angsana New"/>
          <w:sz w:val="30"/>
          <w:szCs w:val="30"/>
        </w:rPr>
        <w:t>2564</w:t>
      </w:r>
      <w:r w:rsidRPr="00E6478B">
        <w:rPr>
          <w:rFonts w:ascii="Angsana New" w:hAnsi="Angsana New"/>
          <w:sz w:val="30"/>
          <w:szCs w:val="30"/>
          <w:cs/>
        </w:rPr>
        <w:t xml:space="preserve"> บริษัทฯ มีรายการเปลี่ยนแปลงสินทรัพย์สิทธิการใช้ สรุปได้ดังนี้</w:t>
      </w:r>
    </w:p>
    <w:tbl>
      <w:tblPr>
        <w:tblW w:w="92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040"/>
        <w:gridCol w:w="1987"/>
        <w:gridCol w:w="236"/>
        <w:gridCol w:w="1987"/>
      </w:tblGrid>
      <w:tr w:rsidR="00E6478B" w:rsidRPr="00494247" w14:paraId="3E2FE5E9" w14:textId="77777777" w:rsidTr="0067606A">
        <w:tc>
          <w:tcPr>
            <w:tcW w:w="5040" w:type="dxa"/>
          </w:tcPr>
          <w:p w14:paraId="581C72A3" w14:textId="77777777" w:rsidR="00E6478B" w:rsidRPr="00494247" w:rsidRDefault="00E6478B" w:rsidP="00413A0C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210" w:type="dxa"/>
            <w:gridSpan w:val="3"/>
          </w:tcPr>
          <w:p w14:paraId="5666BB65" w14:textId="77777777" w:rsidR="00E6478B" w:rsidRPr="00494247" w:rsidRDefault="00E6478B" w:rsidP="00413A0C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E6478B" w:rsidRPr="00494247" w14:paraId="092B47EE" w14:textId="77777777" w:rsidTr="0067606A">
        <w:tc>
          <w:tcPr>
            <w:tcW w:w="5040" w:type="dxa"/>
          </w:tcPr>
          <w:p w14:paraId="4E93FBC7" w14:textId="2F894BB6" w:rsidR="00E6478B" w:rsidRPr="00494247" w:rsidRDefault="00E6478B" w:rsidP="00413A0C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</w:tcBorders>
          </w:tcPr>
          <w:p w14:paraId="1E2EDCDC" w14:textId="77777777" w:rsidR="00E6478B" w:rsidRPr="00D044B5" w:rsidRDefault="00E6478B" w:rsidP="00413A0C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D044B5">
              <w:rPr>
                <w:sz w:val="30"/>
                <w:szCs w:val="30"/>
              </w:rPr>
              <w:t xml:space="preserve">30 </w:t>
            </w:r>
            <w:r w:rsidRPr="00D044B5">
              <w:rPr>
                <w:rFonts w:hint="cs"/>
                <w:sz w:val="30"/>
                <w:szCs w:val="30"/>
                <w:cs/>
              </w:rPr>
              <w:t xml:space="preserve">กันยายน </w:t>
            </w:r>
            <w:r w:rsidRPr="00D044B5">
              <w:rPr>
                <w:sz w:val="30"/>
                <w:szCs w:val="30"/>
              </w:rPr>
              <w:t>256</w:t>
            </w:r>
            <w:r>
              <w:rPr>
                <w:sz w:val="30"/>
                <w:szCs w:val="30"/>
              </w:rPr>
              <w:t>5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6DB960D" w14:textId="77777777" w:rsidR="00E6478B" w:rsidRPr="00D044B5" w:rsidRDefault="00E6478B" w:rsidP="00413A0C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</w:tcBorders>
          </w:tcPr>
          <w:p w14:paraId="3118380E" w14:textId="77777777" w:rsidR="00E6478B" w:rsidRPr="00D044B5" w:rsidRDefault="00E6478B" w:rsidP="00413A0C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D044B5">
              <w:rPr>
                <w:color w:val="000000"/>
                <w:sz w:val="30"/>
                <w:szCs w:val="30"/>
              </w:rPr>
              <w:t xml:space="preserve">31 </w:t>
            </w:r>
            <w:r w:rsidRPr="00D044B5">
              <w:rPr>
                <w:rFonts w:hint="cs"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D044B5">
              <w:rPr>
                <w:color w:val="000000"/>
                <w:sz w:val="30"/>
                <w:szCs w:val="30"/>
              </w:rPr>
              <w:t>256</w:t>
            </w:r>
            <w:r>
              <w:rPr>
                <w:color w:val="000000"/>
                <w:sz w:val="30"/>
                <w:szCs w:val="30"/>
              </w:rPr>
              <w:t>4</w:t>
            </w:r>
          </w:p>
        </w:tc>
      </w:tr>
      <w:tr w:rsidR="008F2559" w:rsidRPr="00494247" w14:paraId="6F91EA28" w14:textId="77777777" w:rsidTr="0067606A">
        <w:trPr>
          <w:trHeight w:val="203"/>
        </w:trPr>
        <w:tc>
          <w:tcPr>
            <w:tcW w:w="5040" w:type="dxa"/>
          </w:tcPr>
          <w:p w14:paraId="5C733CF1" w14:textId="77777777" w:rsidR="008F2559" w:rsidRPr="00494247" w:rsidRDefault="008F2559" w:rsidP="008F2559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16665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มูลค่าสุทธิตามบัญชีต้นงวด</w:t>
            </w:r>
          </w:p>
        </w:tc>
        <w:tc>
          <w:tcPr>
            <w:tcW w:w="1987" w:type="dxa"/>
            <w:shd w:val="clear" w:color="auto" w:fill="auto"/>
          </w:tcPr>
          <w:p w14:paraId="4BF5CE54" w14:textId="0266115E" w:rsidR="008F2559" w:rsidRPr="00F4526A" w:rsidRDefault="008F2559" w:rsidP="008F2559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F2559">
              <w:rPr>
                <w:rFonts w:ascii="Angsana New" w:hAnsi="Angsana New"/>
                <w:color w:val="000000"/>
                <w:sz w:val="30"/>
                <w:szCs w:val="30"/>
                <w:cs/>
              </w:rPr>
              <w:t>1</w:t>
            </w:r>
            <w:r w:rsidRPr="008F2559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8F2559">
              <w:rPr>
                <w:rFonts w:ascii="Angsana New" w:hAnsi="Angsana New"/>
                <w:color w:val="000000"/>
                <w:sz w:val="30"/>
                <w:szCs w:val="30"/>
                <w:cs/>
              </w:rPr>
              <w:t>887</w:t>
            </w:r>
            <w:r w:rsidRPr="008F2559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8F2559">
              <w:rPr>
                <w:rFonts w:ascii="Angsana New" w:hAnsi="Angsana New"/>
                <w:color w:val="000000"/>
                <w:sz w:val="30"/>
                <w:szCs w:val="30"/>
                <w:cs/>
              </w:rPr>
              <w:t>319.86</w:t>
            </w:r>
          </w:p>
        </w:tc>
        <w:tc>
          <w:tcPr>
            <w:tcW w:w="236" w:type="dxa"/>
            <w:vAlign w:val="center"/>
          </w:tcPr>
          <w:p w14:paraId="2FF9521F" w14:textId="77777777" w:rsidR="008F2559" w:rsidRPr="00494247" w:rsidRDefault="008F2559" w:rsidP="008F2559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vAlign w:val="bottom"/>
          </w:tcPr>
          <w:p w14:paraId="0AD02E6E" w14:textId="62ADD629" w:rsidR="008F2559" w:rsidRPr="00494247" w:rsidRDefault="008F2559" w:rsidP="008F2559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F2559">
              <w:rPr>
                <w:rFonts w:ascii="Angsana New" w:hAnsi="Angsana New"/>
                <w:color w:val="000000"/>
                <w:sz w:val="30"/>
                <w:szCs w:val="30"/>
              </w:rPr>
              <w:t xml:space="preserve">0.00 </w:t>
            </w:r>
          </w:p>
        </w:tc>
      </w:tr>
      <w:tr w:rsidR="00223D90" w:rsidRPr="00494247" w14:paraId="02826501" w14:textId="77777777" w:rsidTr="0067606A">
        <w:trPr>
          <w:trHeight w:val="203"/>
        </w:trPr>
        <w:tc>
          <w:tcPr>
            <w:tcW w:w="5040" w:type="dxa"/>
          </w:tcPr>
          <w:p w14:paraId="4BD0E336" w14:textId="77777777" w:rsidR="00223D90" w:rsidRPr="00494247" w:rsidRDefault="00223D90" w:rsidP="00223D90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16665">
              <w:rPr>
                <w:rFonts w:ascii="Angsana New" w:hAnsi="Angsana New"/>
                <w:sz w:val="30"/>
                <w:szCs w:val="30"/>
                <w:cs/>
                <w:lang w:val="en-US"/>
              </w:rPr>
              <w:t>ซื้อเพิ่มระหว่างงวด</w:t>
            </w:r>
          </w:p>
        </w:tc>
        <w:tc>
          <w:tcPr>
            <w:tcW w:w="1987" w:type="dxa"/>
            <w:shd w:val="clear" w:color="auto" w:fill="auto"/>
          </w:tcPr>
          <w:p w14:paraId="27A97100" w14:textId="3C8668B1" w:rsidR="00223D90" w:rsidRPr="00F4526A" w:rsidRDefault="00223D90" w:rsidP="00223D90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74F80">
              <w:rPr>
                <w:rFonts w:ascii="Angsana New" w:hAnsi="Angsana New"/>
                <w:color w:val="000000"/>
                <w:sz w:val="30"/>
                <w:szCs w:val="30"/>
              </w:rPr>
              <w:t>405,626.73</w:t>
            </w:r>
          </w:p>
        </w:tc>
        <w:tc>
          <w:tcPr>
            <w:tcW w:w="236" w:type="dxa"/>
            <w:vAlign w:val="center"/>
          </w:tcPr>
          <w:p w14:paraId="2A60D36F" w14:textId="77777777" w:rsidR="00223D90" w:rsidRPr="00494247" w:rsidRDefault="00223D90" w:rsidP="00223D90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vAlign w:val="bottom"/>
          </w:tcPr>
          <w:p w14:paraId="5F9C1945" w14:textId="4265DA1E" w:rsidR="00223D90" w:rsidRPr="00E50A6D" w:rsidRDefault="00223D90" w:rsidP="00223D90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F2559">
              <w:rPr>
                <w:rFonts w:ascii="Angsana New" w:hAnsi="Angsana New"/>
                <w:color w:val="000000"/>
                <w:sz w:val="30"/>
                <w:szCs w:val="30"/>
              </w:rPr>
              <w:t xml:space="preserve">2,424,650.93 </w:t>
            </w:r>
          </w:p>
        </w:tc>
      </w:tr>
      <w:tr w:rsidR="00223D90" w:rsidRPr="00494247" w14:paraId="633A3F22" w14:textId="77777777" w:rsidTr="0067606A">
        <w:trPr>
          <w:trHeight w:val="203"/>
        </w:trPr>
        <w:tc>
          <w:tcPr>
            <w:tcW w:w="5040" w:type="dxa"/>
          </w:tcPr>
          <w:p w14:paraId="5F699148" w14:textId="77777777" w:rsidR="00223D90" w:rsidRPr="00494247" w:rsidRDefault="00223D90" w:rsidP="00223D90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16665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จำหน่ายระหว่างงวด - มูลค่าสุทธิตามบัญชี  </w:t>
            </w:r>
          </w:p>
        </w:tc>
        <w:tc>
          <w:tcPr>
            <w:tcW w:w="1987" w:type="dxa"/>
            <w:shd w:val="clear" w:color="auto" w:fill="auto"/>
          </w:tcPr>
          <w:p w14:paraId="6FF760A8" w14:textId="0B6B2E36" w:rsidR="00223D90" w:rsidRPr="00F4526A" w:rsidRDefault="00223D90" w:rsidP="00223D90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0.00</w:t>
            </w:r>
          </w:p>
        </w:tc>
        <w:tc>
          <w:tcPr>
            <w:tcW w:w="236" w:type="dxa"/>
            <w:vAlign w:val="center"/>
          </w:tcPr>
          <w:p w14:paraId="0043F449" w14:textId="77777777" w:rsidR="00223D90" w:rsidRPr="00494247" w:rsidRDefault="00223D90" w:rsidP="00223D90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vAlign w:val="bottom"/>
          </w:tcPr>
          <w:p w14:paraId="49FF53AF" w14:textId="7ED4B64B" w:rsidR="00223D90" w:rsidRPr="00494247" w:rsidRDefault="00223D90" w:rsidP="00223D90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F2559">
              <w:rPr>
                <w:rFonts w:ascii="Angsana New" w:hAnsi="Angsana New"/>
                <w:color w:val="000000"/>
                <w:sz w:val="30"/>
                <w:szCs w:val="30"/>
              </w:rPr>
              <w:t xml:space="preserve">0.00 </w:t>
            </w:r>
          </w:p>
        </w:tc>
      </w:tr>
      <w:tr w:rsidR="00223D90" w:rsidRPr="00494247" w14:paraId="6501DF17" w14:textId="77777777" w:rsidTr="0067606A">
        <w:trPr>
          <w:trHeight w:val="203"/>
        </w:trPr>
        <w:tc>
          <w:tcPr>
            <w:tcW w:w="5040" w:type="dxa"/>
          </w:tcPr>
          <w:p w14:paraId="4C94EC6B" w14:textId="77777777" w:rsidR="00223D90" w:rsidRPr="00816665" w:rsidRDefault="00223D90" w:rsidP="00223D90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16665">
              <w:rPr>
                <w:rFonts w:ascii="Angsana New" w:hAnsi="Angsana New"/>
                <w:sz w:val="30"/>
                <w:szCs w:val="30"/>
                <w:cs/>
                <w:lang w:val="en-US"/>
              </w:rPr>
              <w:t>โอนเข้า/ออก</w:t>
            </w:r>
          </w:p>
        </w:tc>
        <w:tc>
          <w:tcPr>
            <w:tcW w:w="1987" w:type="dxa"/>
            <w:shd w:val="clear" w:color="auto" w:fill="auto"/>
          </w:tcPr>
          <w:p w14:paraId="083EA263" w14:textId="29D89447" w:rsidR="00223D90" w:rsidRPr="00F4526A" w:rsidRDefault="00223D90" w:rsidP="00223D90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0.00</w:t>
            </w:r>
          </w:p>
        </w:tc>
        <w:tc>
          <w:tcPr>
            <w:tcW w:w="236" w:type="dxa"/>
            <w:vAlign w:val="center"/>
          </w:tcPr>
          <w:p w14:paraId="65E85773" w14:textId="77777777" w:rsidR="00223D90" w:rsidRPr="00494247" w:rsidRDefault="00223D90" w:rsidP="00223D90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vAlign w:val="bottom"/>
          </w:tcPr>
          <w:p w14:paraId="1D6FCC6B" w14:textId="73727282" w:rsidR="00223D90" w:rsidRPr="00D3269C" w:rsidRDefault="00223D90" w:rsidP="00223D90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F2559">
              <w:rPr>
                <w:rFonts w:ascii="Angsana New" w:hAnsi="Angsana New"/>
                <w:color w:val="000000"/>
                <w:sz w:val="30"/>
                <w:szCs w:val="30"/>
              </w:rPr>
              <w:t xml:space="preserve">0.00 </w:t>
            </w:r>
          </w:p>
        </w:tc>
      </w:tr>
      <w:tr w:rsidR="00223D90" w:rsidRPr="00494247" w14:paraId="5469E0B8" w14:textId="77777777" w:rsidTr="0067606A">
        <w:trPr>
          <w:trHeight w:val="181"/>
        </w:trPr>
        <w:tc>
          <w:tcPr>
            <w:tcW w:w="5040" w:type="dxa"/>
          </w:tcPr>
          <w:p w14:paraId="13D8545E" w14:textId="77777777" w:rsidR="00223D90" w:rsidRPr="00494247" w:rsidRDefault="00223D90" w:rsidP="00223D90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16665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ค่าเสื่อมราคาสำหรับงวด</w:t>
            </w:r>
          </w:p>
        </w:tc>
        <w:tc>
          <w:tcPr>
            <w:tcW w:w="1987" w:type="dxa"/>
            <w:tcBorders>
              <w:bottom w:val="single" w:sz="4" w:space="0" w:color="auto"/>
            </w:tcBorders>
            <w:shd w:val="clear" w:color="auto" w:fill="auto"/>
          </w:tcPr>
          <w:p w14:paraId="6D2959E9" w14:textId="74BD2648" w:rsidR="00223D90" w:rsidRPr="00D3269C" w:rsidRDefault="00223D90" w:rsidP="00223D90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74F80">
              <w:rPr>
                <w:rFonts w:ascii="Angsana New" w:hAnsi="Angsana New"/>
                <w:color w:val="000000"/>
                <w:sz w:val="30"/>
                <w:szCs w:val="30"/>
              </w:rPr>
              <w:t>(636,818.40)</w:t>
            </w:r>
          </w:p>
        </w:tc>
        <w:tc>
          <w:tcPr>
            <w:tcW w:w="236" w:type="dxa"/>
            <w:vAlign w:val="center"/>
          </w:tcPr>
          <w:p w14:paraId="666B2F96" w14:textId="77777777" w:rsidR="00223D90" w:rsidRPr="00494247" w:rsidRDefault="00223D90" w:rsidP="00223D90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tcBorders>
              <w:bottom w:val="single" w:sz="4" w:space="0" w:color="auto"/>
            </w:tcBorders>
            <w:vAlign w:val="bottom"/>
          </w:tcPr>
          <w:p w14:paraId="390D75B8" w14:textId="75ED0443" w:rsidR="00223D90" w:rsidRPr="00494247" w:rsidRDefault="00223D90" w:rsidP="00223D90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F2559">
              <w:rPr>
                <w:rFonts w:ascii="Angsana New" w:hAnsi="Angsana New"/>
                <w:color w:val="000000"/>
                <w:sz w:val="30"/>
                <w:szCs w:val="30"/>
              </w:rPr>
              <w:t>(537,331.07)</w:t>
            </w:r>
          </w:p>
        </w:tc>
      </w:tr>
      <w:tr w:rsidR="00223D90" w:rsidRPr="00494247" w14:paraId="5CD04D33" w14:textId="77777777" w:rsidTr="0067606A">
        <w:trPr>
          <w:trHeight w:val="149"/>
        </w:trPr>
        <w:tc>
          <w:tcPr>
            <w:tcW w:w="5040" w:type="dxa"/>
          </w:tcPr>
          <w:p w14:paraId="7CDEDA9E" w14:textId="77777777" w:rsidR="00223D90" w:rsidRPr="00D3269C" w:rsidRDefault="00223D90" w:rsidP="00223D90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16665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มูลค่าสุทธิตามบัญชีปลายงวด</w:t>
            </w:r>
          </w:p>
        </w:tc>
        <w:tc>
          <w:tcPr>
            <w:tcW w:w="19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75CF32" w14:textId="177284BB" w:rsidR="00223D90" w:rsidRPr="00D3269C" w:rsidRDefault="00223D90" w:rsidP="00223D90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74F80">
              <w:rPr>
                <w:rFonts w:ascii="Angsana New" w:hAnsi="Angsana New"/>
                <w:color w:val="000000"/>
                <w:sz w:val="30"/>
                <w:szCs w:val="30"/>
              </w:rPr>
              <w:t>1,656,128.19</w:t>
            </w:r>
          </w:p>
        </w:tc>
        <w:tc>
          <w:tcPr>
            <w:tcW w:w="236" w:type="dxa"/>
            <w:vAlign w:val="center"/>
          </w:tcPr>
          <w:p w14:paraId="1E9A64F1" w14:textId="77777777" w:rsidR="00223D90" w:rsidRPr="00D3269C" w:rsidRDefault="00223D90" w:rsidP="00223D90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1F38BC" w14:textId="6E757BE4" w:rsidR="00223D90" w:rsidRPr="00D3269C" w:rsidRDefault="00223D90" w:rsidP="00223D90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F2559">
              <w:rPr>
                <w:rFonts w:ascii="Angsana New" w:hAnsi="Angsana New"/>
                <w:color w:val="000000"/>
                <w:sz w:val="30"/>
                <w:szCs w:val="30"/>
              </w:rPr>
              <w:t xml:space="preserve">1,887,319.86 </w:t>
            </w:r>
          </w:p>
        </w:tc>
      </w:tr>
    </w:tbl>
    <w:p w14:paraId="5EA73EF6" w14:textId="06A8462A" w:rsidR="00A40680" w:rsidRPr="00A40680" w:rsidRDefault="00A40680" w:rsidP="003A0D6A">
      <w:pPr>
        <w:spacing w:before="240" w:after="240"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A40680">
        <w:rPr>
          <w:rFonts w:ascii="Angsana New" w:hAnsi="Angsana New"/>
          <w:sz w:val="30"/>
          <w:szCs w:val="30"/>
          <w:cs/>
        </w:rPr>
        <w:t xml:space="preserve">ค่าเสื่อมราคาสำหรับงวด </w:t>
      </w:r>
      <w:r w:rsidR="0074344A">
        <w:rPr>
          <w:rFonts w:ascii="Angsana New" w:hAnsi="Angsana New"/>
          <w:sz w:val="30"/>
          <w:szCs w:val="30"/>
        </w:rPr>
        <w:t>3</w:t>
      </w:r>
      <w:r w:rsidRPr="00A40680">
        <w:rPr>
          <w:rFonts w:ascii="Angsana New" w:hAnsi="Angsana New"/>
          <w:sz w:val="30"/>
          <w:szCs w:val="30"/>
          <w:cs/>
        </w:rPr>
        <w:t xml:space="preserve"> เดือน และ </w:t>
      </w:r>
      <w:r w:rsidR="0074344A">
        <w:rPr>
          <w:rFonts w:ascii="Angsana New" w:hAnsi="Angsana New"/>
          <w:sz w:val="30"/>
          <w:szCs w:val="30"/>
        </w:rPr>
        <w:t>9</w:t>
      </w:r>
      <w:r w:rsidRPr="00A40680">
        <w:rPr>
          <w:rFonts w:ascii="Angsana New" w:hAnsi="Angsana New"/>
          <w:sz w:val="30"/>
          <w:szCs w:val="30"/>
          <w:cs/>
        </w:rPr>
        <w:t xml:space="preserve"> เดือนสิ้นสุดวันที่ </w:t>
      </w:r>
      <w:r w:rsidR="0074344A">
        <w:rPr>
          <w:rFonts w:ascii="Angsana New" w:hAnsi="Angsana New"/>
          <w:sz w:val="30"/>
          <w:szCs w:val="30"/>
        </w:rPr>
        <w:t>30</w:t>
      </w:r>
      <w:r w:rsidRPr="00A40680">
        <w:rPr>
          <w:rFonts w:ascii="Angsana New" w:hAnsi="Angsana New"/>
          <w:sz w:val="30"/>
          <w:szCs w:val="30"/>
          <w:cs/>
        </w:rPr>
        <w:t xml:space="preserve"> กันยายน </w:t>
      </w:r>
      <w:r w:rsidR="0074344A">
        <w:rPr>
          <w:rFonts w:ascii="Angsana New" w:hAnsi="Angsana New"/>
          <w:sz w:val="30"/>
          <w:szCs w:val="30"/>
        </w:rPr>
        <w:t>2565</w:t>
      </w:r>
      <w:r w:rsidRPr="00A40680">
        <w:rPr>
          <w:rFonts w:ascii="Angsana New" w:hAnsi="Angsana New"/>
          <w:sz w:val="30"/>
          <w:szCs w:val="30"/>
          <w:cs/>
        </w:rPr>
        <w:t xml:space="preserve"> จำนวน </w:t>
      </w:r>
      <w:r w:rsidR="001E4133">
        <w:rPr>
          <w:rFonts w:ascii="Angsana New" w:hAnsi="Angsana New"/>
          <w:sz w:val="30"/>
          <w:szCs w:val="30"/>
        </w:rPr>
        <w:t>234</w:t>
      </w:r>
      <w:r w:rsidR="001E4133" w:rsidRPr="005141D8">
        <w:rPr>
          <w:rFonts w:ascii="Angsana New" w:hAnsi="Angsana New"/>
          <w:sz w:val="30"/>
          <w:szCs w:val="30"/>
        </w:rPr>
        <w:t>,</w:t>
      </w:r>
      <w:r w:rsidR="001E4133" w:rsidRPr="005141D8">
        <w:rPr>
          <w:rFonts w:ascii="Angsana New" w:hAnsi="Angsana New"/>
          <w:sz w:val="30"/>
          <w:szCs w:val="30"/>
          <w:cs/>
        </w:rPr>
        <w:t>930.</w:t>
      </w:r>
      <w:r w:rsidR="001E4133">
        <w:rPr>
          <w:rFonts w:ascii="Angsana New" w:hAnsi="Angsana New"/>
          <w:sz w:val="30"/>
          <w:szCs w:val="30"/>
        </w:rPr>
        <w:t>28</w:t>
      </w:r>
      <w:r w:rsidRPr="00A40680">
        <w:rPr>
          <w:rFonts w:ascii="Angsana New" w:hAnsi="Angsana New"/>
          <w:sz w:val="30"/>
          <w:szCs w:val="30"/>
          <w:cs/>
        </w:rPr>
        <w:t xml:space="preserve"> บาท และ </w:t>
      </w:r>
      <w:r w:rsidR="00865DA9">
        <w:rPr>
          <w:rFonts w:ascii="Angsana New" w:hAnsi="Angsana New"/>
          <w:sz w:val="30"/>
          <w:szCs w:val="30"/>
        </w:rPr>
        <w:t xml:space="preserve">636,818.40 </w:t>
      </w:r>
      <w:r w:rsidRPr="00A40680">
        <w:rPr>
          <w:rFonts w:ascii="Angsana New" w:hAnsi="Angsana New"/>
          <w:sz w:val="30"/>
          <w:szCs w:val="30"/>
          <w:cs/>
        </w:rPr>
        <w:t xml:space="preserve">บาท  </w:t>
      </w:r>
      <w:r w:rsidRPr="00B05B06">
        <w:rPr>
          <w:rFonts w:ascii="Angsana New" w:hAnsi="Angsana New"/>
          <w:sz w:val="30"/>
          <w:szCs w:val="30"/>
          <w:cs/>
        </w:rPr>
        <w:t>ตามลำดับ (</w:t>
      </w:r>
      <w:r w:rsidR="0026241E" w:rsidRPr="00B05B06">
        <w:rPr>
          <w:rFonts w:ascii="Angsana New" w:hAnsi="Angsana New"/>
          <w:sz w:val="30"/>
          <w:szCs w:val="30"/>
        </w:rPr>
        <w:t xml:space="preserve"> </w:t>
      </w:r>
      <w:r w:rsidR="00632D79" w:rsidRPr="00B05B06">
        <w:rPr>
          <w:rFonts w:ascii="Angsana New" w:hAnsi="Angsana New"/>
          <w:sz w:val="30"/>
          <w:szCs w:val="30"/>
        </w:rPr>
        <w:t>30</w:t>
      </w:r>
      <w:r w:rsidRPr="00B05B06">
        <w:rPr>
          <w:rFonts w:ascii="Angsana New" w:hAnsi="Angsana New"/>
          <w:sz w:val="30"/>
          <w:szCs w:val="30"/>
          <w:cs/>
        </w:rPr>
        <w:t xml:space="preserve"> กันยายน </w:t>
      </w:r>
      <w:r w:rsidR="00632D79" w:rsidRPr="00B05B06">
        <w:rPr>
          <w:rFonts w:ascii="Angsana New" w:hAnsi="Angsana New"/>
          <w:sz w:val="30"/>
          <w:szCs w:val="30"/>
        </w:rPr>
        <w:t>2564</w:t>
      </w:r>
      <w:r w:rsidRPr="00B05B06">
        <w:rPr>
          <w:rFonts w:ascii="Angsana New" w:hAnsi="Angsana New"/>
          <w:sz w:val="30"/>
          <w:szCs w:val="30"/>
          <w:cs/>
        </w:rPr>
        <w:t xml:space="preserve"> : จำนวน </w:t>
      </w:r>
      <w:r w:rsidR="00533CBF" w:rsidRPr="00B05B06">
        <w:rPr>
          <w:rFonts w:ascii="Angsana New" w:hAnsi="Angsana New"/>
          <w:sz w:val="30"/>
          <w:szCs w:val="30"/>
        </w:rPr>
        <w:t>331,853.12</w:t>
      </w:r>
      <w:r w:rsidRPr="00B05B06">
        <w:rPr>
          <w:rFonts w:ascii="Angsana New" w:hAnsi="Angsana New"/>
          <w:sz w:val="30"/>
          <w:szCs w:val="30"/>
          <w:cs/>
        </w:rPr>
        <w:t xml:space="preserve"> บาท และ </w:t>
      </w:r>
      <w:r w:rsidR="00135EE8" w:rsidRPr="00B05B06">
        <w:rPr>
          <w:rFonts w:ascii="Angsana New" w:hAnsi="Angsana New"/>
          <w:sz w:val="30"/>
          <w:szCs w:val="30"/>
          <w:lang w:val="en-US"/>
        </w:rPr>
        <w:t>331,853.12</w:t>
      </w:r>
      <w:r w:rsidRPr="00B05B06">
        <w:rPr>
          <w:rFonts w:ascii="Angsana New" w:hAnsi="Angsana New"/>
          <w:sz w:val="30"/>
          <w:szCs w:val="30"/>
          <w:cs/>
        </w:rPr>
        <w:t xml:space="preserve"> บาท ตามลำดับ</w:t>
      </w:r>
      <w:r w:rsidR="0026241E" w:rsidRPr="00B05B06">
        <w:rPr>
          <w:rFonts w:ascii="Angsana New" w:hAnsi="Angsana New"/>
          <w:sz w:val="30"/>
          <w:szCs w:val="30"/>
        </w:rPr>
        <w:t xml:space="preserve"> </w:t>
      </w:r>
      <w:r w:rsidRPr="00B05B06">
        <w:rPr>
          <w:rFonts w:ascii="Angsana New" w:hAnsi="Angsana New"/>
          <w:sz w:val="30"/>
          <w:szCs w:val="30"/>
          <w:cs/>
        </w:rPr>
        <w:t>)</w:t>
      </w:r>
    </w:p>
    <w:p w14:paraId="443B92C8" w14:textId="5BF96403" w:rsidR="00A40680" w:rsidRPr="00DB1E68" w:rsidRDefault="008F2559">
      <w:pPr>
        <w:numPr>
          <w:ilvl w:val="0"/>
          <w:numId w:val="8"/>
        </w:numPr>
        <w:tabs>
          <w:tab w:val="left" w:pos="513"/>
          <w:tab w:val="decimal" w:pos="7920"/>
        </w:tabs>
        <w:spacing w:before="240"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8F2559">
        <w:rPr>
          <w:rFonts w:ascii="Angsana New" w:hAnsi="Angsana New"/>
          <w:b/>
          <w:bCs/>
          <w:sz w:val="30"/>
          <w:szCs w:val="30"/>
          <w:cs/>
        </w:rPr>
        <w:t>สินทรัพย์ไม่มีตัวตน</w:t>
      </w:r>
    </w:p>
    <w:p w14:paraId="3C7ADD19" w14:textId="15AAAC10" w:rsidR="00A40680" w:rsidRPr="00816665" w:rsidRDefault="008F2559" w:rsidP="00A40680">
      <w:pPr>
        <w:spacing w:after="240"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8F2559">
        <w:rPr>
          <w:rFonts w:ascii="Angsana New" w:hAnsi="Angsana New"/>
          <w:sz w:val="30"/>
          <w:szCs w:val="30"/>
          <w:cs/>
        </w:rPr>
        <w:t xml:space="preserve">ณ วันที่ </w:t>
      </w:r>
      <w:r w:rsidR="00632D79">
        <w:rPr>
          <w:rFonts w:ascii="Angsana New" w:hAnsi="Angsana New"/>
          <w:sz w:val="30"/>
          <w:szCs w:val="30"/>
        </w:rPr>
        <w:t>30</w:t>
      </w:r>
      <w:r w:rsidRPr="008F2559">
        <w:rPr>
          <w:rFonts w:ascii="Angsana New" w:hAnsi="Angsana New"/>
          <w:sz w:val="30"/>
          <w:szCs w:val="30"/>
          <w:cs/>
        </w:rPr>
        <w:t xml:space="preserve"> กันยายน </w:t>
      </w:r>
      <w:r w:rsidR="00C114E5">
        <w:rPr>
          <w:rFonts w:ascii="Angsana New" w:hAnsi="Angsana New"/>
          <w:sz w:val="30"/>
          <w:szCs w:val="30"/>
        </w:rPr>
        <w:t>2565</w:t>
      </w:r>
      <w:r w:rsidRPr="008F2559">
        <w:rPr>
          <w:rFonts w:ascii="Angsana New" w:hAnsi="Angsana New"/>
          <w:sz w:val="30"/>
          <w:szCs w:val="30"/>
          <w:cs/>
        </w:rPr>
        <w:t xml:space="preserve"> และวันที่ </w:t>
      </w:r>
      <w:r w:rsidR="00632D79">
        <w:rPr>
          <w:rFonts w:ascii="Angsana New" w:hAnsi="Angsana New"/>
          <w:sz w:val="30"/>
          <w:szCs w:val="30"/>
        </w:rPr>
        <w:t>31</w:t>
      </w:r>
      <w:r w:rsidRPr="008F2559">
        <w:rPr>
          <w:rFonts w:ascii="Angsana New" w:hAnsi="Angsana New"/>
          <w:sz w:val="30"/>
          <w:szCs w:val="30"/>
          <w:cs/>
        </w:rPr>
        <w:t xml:space="preserve"> ธันวาคม </w:t>
      </w:r>
      <w:r w:rsidR="00632D79">
        <w:rPr>
          <w:rFonts w:ascii="Angsana New" w:hAnsi="Angsana New"/>
          <w:sz w:val="30"/>
          <w:szCs w:val="30"/>
        </w:rPr>
        <w:t>2564</w:t>
      </w:r>
      <w:r w:rsidRPr="008F2559">
        <w:rPr>
          <w:rFonts w:ascii="Angsana New" w:hAnsi="Angsana New"/>
          <w:sz w:val="30"/>
          <w:szCs w:val="30"/>
          <w:cs/>
        </w:rPr>
        <w:t xml:space="preserve"> บริษัทฯ มีรายการเปลี่ยนแปลงสินทรัพย์ไม่มีตัวตน สรุปได้ดังนี้</w:t>
      </w:r>
    </w:p>
    <w:tbl>
      <w:tblPr>
        <w:tblW w:w="92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040"/>
        <w:gridCol w:w="1987"/>
        <w:gridCol w:w="236"/>
        <w:gridCol w:w="1987"/>
      </w:tblGrid>
      <w:tr w:rsidR="00A40680" w:rsidRPr="00494247" w14:paraId="00B5AEB7" w14:textId="77777777" w:rsidTr="0067606A">
        <w:tc>
          <w:tcPr>
            <w:tcW w:w="5040" w:type="dxa"/>
          </w:tcPr>
          <w:p w14:paraId="5080D329" w14:textId="77777777" w:rsidR="00A40680" w:rsidRPr="00494247" w:rsidRDefault="00A40680" w:rsidP="00413A0C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210" w:type="dxa"/>
            <w:gridSpan w:val="3"/>
          </w:tcPr>
          <w:p w14:paraId="7931A5E1" w14:textId="77777777" w:rsidR="00A40680" w:rsidRPr="00494247" w:rsidRDefault="00A40680" w:rsidP="00413A0C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A40680" w:rsidRPr="00494247" w14:paraId="214580EE" w14:textId="77777777" w:rsidTr="0067606A">
        <w:tc>
          <w:tcPr>
            <w:tcW w:w="5040" w:type="dxa"/>
          </w:tcPr>
          <w:p w14:paraId="54FC4D43" w14:textId="77777777" w:rsidR="00A40680" w:rsidRPr="00494247" w:rsidRDefault="00A40680" w:rsidP="00413A0C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</w:tcBorders>
          </w:tcPr>
          <w:p w14:paraId="6E2CF8AD" w14:textId="77777777" w:rsidR="00A40680" w:rsidRPr="00D044B5" w:rsidRDefault="00A40680" w:rsidP="00413A0C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D044B5">
              <w:rPr>
                <w:sz w:val="30"/>
                <w:szCs w:val="30"/>
              </w:rPr>
              <w:t xml:space="preserve">30 </w:t>
            </w:r>
            <w:r w:rsidRPr="00D044B5">
              <w:rPr>
                <w:rFonts w:hint="cs"/>
                <w:sz w:val="30"/>
                <w:szCs w:val="30"/>
                <w:cs/>
              </w:rPr>
              <w:t xml:space="preserve">กันยายน </w:t>
            </w:r>
            <w:r w:rsidRPr="00D044B5">
              <w:rPr>
                <w:sz w:val="30"/>
                <w:szCs w:val="30"/>
              </w:rPr>
              <w:t>256</w:t>
            </w:r>
            <w:r>
              <w:rPr>
                <w:sz w:val="30"/>
                <w:szCs w:val="30"/>
              </w:rPr>
              <w:t>5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4E4CFB62" w14:textId="77777777" w:rsidR="00A40680" w:rsidRPr="00D044B5" w:rsidRDefault="00A40680" w:rsidP="00413A0C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</w:tcBorders>
          </w:tcPr>
          <w:p w14:paraId="7A54C639" w14:textId="77777777" w:rsidR="00A40680" w:rsidRPr="00D044B5" w:rsidRDefault="00A40680" w:rsidP="00413A0C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D044B5">
              <w:rPr>
                <w:color w:val="000000"/>
                <w:sz w:val="30"/>
                <w:szCs w:val="30"/>
              </w:rPr>
              <w:t xml:space="preserve">31 </w:t>
            </w:r>
            <w:r w:rsidRPr="00D044B5">
              <w:rPr>
                <w:rFonts w:hint="cs"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D044B5">
              <w:rPr>
                <w:color w:val="000000"/>
                <w:sz w:val="30"/>
                <w:szCs w:val="30"/>
              </w:rPr>
              <w:t>256</w:t>
            </w:r>
            <w:r>
              <w:rPr>
                <w:color w:val="000000"/>
                <w:sz w:val="30"/>
                <w:szCs w:val="30"/>
              </w:rPr>
              <w:t>4</w:t>
            </w:r>
          </w:p>
        </w:tc>
      </w:tr>
      <w:tr w:rsidR="008F2559" w:rsidRPr="00494247" w14:paraId="5A481EBC" w14:textId="77777777" w:rsidTr="0067606A">
        <w:trPr>
          <w:trHeight w:val="203"/>
        </w:trPr>
        <w:tc>
          <w:tcPr>
            <w:tcW w:w="5040" w:type="dxa"/>
          </w:tcPr>
          <w:p w14:paraId="026FE6A2" w14:textId="77777777" w:rsidR="008F2559" w:rsidRPr="00494247" w:rsidRDefault="008F2559" w:rsidP="008F2559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16665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มูลค่าสุทธิตามบัญชีต้นงวด</w:t>
            </w:r>
          </w:p>
        </w:tc>
        <w:tc>
          <w:tcPr>
            <w:tcW w:w="1987" w:type="dxa"/>
            <w:shd w:val="clear" w:color="auto" w:fill="auto"/>
          </w:tcPr>
          <w:p w14:paraId="19EF82DC" w14:textId="5ACA9494" w:rsidR="008F2559" w:rsidRPr="00F4526A" w:rsidRDefault="008F2559" w:rsidP="008F2559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F2559">
              <w:rPr>
                <w:rFonts w:ascii="Angsana New" w:hAnsi="Angsana New"/>
                <w:color w:val="000000"/>
                <w:sz w:val="30"/>
                <w:szCs w:val="30"/>
                <w:cs/>
              </w:rPr>
              <w:t>6</w:t>
            </w:r>
            <w:r w:rsidRPr="008F2559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8F2559">
              <w:rPr>
                <w:rFonts w:ascii="Angsana New" w:hAnsi="Angsana New"/>
                <w:color w:val="000000"/>
                <w:sz w:val="30"/>
                <w:szCs w:val="30"/>
                <w:cs/>
              </w:rPr>
              <w:t>718</w:t>
            </w:r>
            <w:r w:rsidRPr="008F2559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8F2559">
              <w:rPr>
                <w:rFonts w:ascii="Angsana New" w:hAnsi="Angsana New"/>
                <w:color w:val="000000"/>
                <w:sz w:val="30"/>
                <w:szCs w:val="30"/>
                <w:cs/>
              </w:rPr>
              <w:t>508.12</w:t>
            </w:r>
          </w:p>
        </w:tc>
        <w:tc>
          <w:tcPr>
            <w:tcW w:w="236" w:type="dxa"/>
            <w:vAlign w:val="center"/>
          </w:tcPr>
          <w:p w14:paraId="147BF9A2" w14:textId="77777777" w:rsidR="008F2559" w:rsidRPr="00494247" w:rsidRDefault="008F2559" w:rsidP="008F2559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vAlign w:val="bottom"/>
          </w:tcPr>
          <w:p w14:paraId="73247FCF" w14:textId="29364B59" w:rsidR="008F2559" w:rsidRPr="00494247" w:rsidRDefault="008F2559" w:rsidP="008F2559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F2559">
              <w:rPr>
                <w:rFonts w:ascii="Angsana New" w:hAnsi="Angsana New"/>
                <w:color w:val="000000"/>
                <w:sz w:val="30"/>
                <w:szCs w:val="30"/>
              </w:rPr>
              <w:t xml:space="preserve">6,472,880.99 </w:t>
            </w:r>
          </w:p>
        </w:tc>
      </w:tr>
      <w:tr w:rsidR="00AE7E8B" w:rsidRPr="00494247" w14:paraId="1E90F82B" w14:textId="77777777" w:rsidTr="0067606A">
        <w:trPr>
          <w:trHeight w:val="203"/>
        </w:trPr>
        <w:tc>
          <w:tcPr>
            <w:tcW w:w="5040" w:type="dxa"/>
          </w:tcPr>
          <w:p w14:paraId="1BCFF9ED" w14:textId="77777777" w:rsidR="00AE7E8B" w:rsidRPr="00494247" w:rsidRDefault="00AE7E8B" w:rsidP="00AE7E8B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16665">
              <w:rPr>
                <w:rFonts w:ascii="Angsana New" w:hAnsi="Angsana New"/>
                <w:sz w:val="30"/>
                <w:szCs w:val="30"/>
                <w:cs/>
                <w:lang w:val="en-US"/>
              </w:rPr>
              <w:t>ซื้อเพิ่มระหว่างงวด</w:t>
            </w:r>
          </w:p>
        </w:tc>
        <w:tc>
          <w:tcPr>
            <w:tcW w:w="1987" w:type="dxa"/>
            <w:shd w:val="clear" w:color="auto" w:fill="auto"/>
          </w:tcPr>
          <w:p w14:paraId="14B3B498" w14:textId="32B6A8EE" w:rsidR="00AE7E8B" w:rsidRPr="00F4526A" w:rsidRDefault="00AE7E8B" w:rsidP="00AE7E8B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74F80">
              <w:rPr>
                <w:rFonts w:ascii="Angsana New" w:hAnsi="Angsana New"/>
                <w:color w:val="000000"/>
                <w:sz w:val="30"/>
                <w:szCs w:val="30"/>
              </w:rPr>
              <w:t>73,270.00</w:t>
            </w:r>
          </w:p>
        </w:tc>
        <w:tc>
          <w:tcPr>
            <w:tcW w:w="236" w:type="dxa"/>
            <w:vAlign w:val="center"/>
          </w:tcPr>
          <w:p w14:paraId="4D23E73C" w14:textId="77777777" w:rsidR="00AE7E8B" w:rsidRPr="00494247" w:rsidRDefault="00AE7E8B" w:rsidP="00AE7E8B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vAlign w:val="bottom"/>
          </w:tcPr>
          <w:p w14:paraId="756AD597" w14:textId="22F5559F" w:rsidR="00AE7E8B" w:rsidRPr="00E50A6D" w:rsidRDefault="00AE7E8B" w:rsidP="00AE7E8B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F2559">
              <w:rPr>
                <w:rFonts w:ascii="Angsana New" w:hAnsi="Angsana New"/>
                <w:color w:val="000000"/>
                <w:sz w:val="30"/>
                <w:szCs w:val="30"/>
              </w:rPr>
              <w:t xml:space="preserve">1,399,267.00 </w:t>
            </w:r>
          </w:p>
        </w:tc>
      </w:tr>
      <w:tr w:rsidR="00AE7E8B" w:rsidRPr="00494247" w14:paraId="0E36389D" w14:textId="77777777" w:rsidTr="0067606A">
        <w:trPr>
          <w:trHeight w:val="203"/>
        </w:trPr>
        <w:tc>
          <w:tcPr>
            <w:tcW w:w="5040" w:type="dxa"/>
          </w:tcPr>
          <w:p w14:paraId="3A8D5C45" w14:textId="77777777" w:rsidR="00AE7E8B" w:rsidRPr="00494247" w:rsidRDefault="00AE7E8B" w:rsidP="00AE7E8B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16665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จำหน่ายระหว่างงวด - มูลค่าสุทธิตามบัญชี  </w:t>
            </w:r>
          </w:p>
        </w:tc>
        <w:tc>
          <w:tcPr>
            <w:tcW w:w="1987" w:type="dxa"/>
            <w:shd w:val="clear" w:color="auto" w:fill="auto"/>
          </w:tcPr>
          <w:p w14:paraId="5C1983F4" w14:textId="247B88C8" w:rsidR="00AE7E8B" w:rsidRPr="00F4526A" w:rsidRDefault="00AE7E8B" w:rsidP="00AE7E8B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0.00</w:t>
            </w:r>
          </w:p>
        </w:tc>
        <w:tc>
          <w:tcPr>
            <w:tcW w:w="236" w:type="dxa"/>
            <w:vAlign w:val="center"/>
          </w:tcPr>
          <w:p w14:paraId="59E80D04" w14:textId="77777777" w:rsidR="00AE7E8B" w:rsidRPr="00494247" w:rsidRDefault="00AE7E8B" w:rsidP="00AE7E8B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vAlign w:val="bottom"/>
          </w:tcPr>
          <w:p w14:paraId="36484971" w14:textId="38E288C2" w:rsidR="00AE7E8B" w:rsidRPr="00494247" w:rsidRDefault="00AE7E8B" w:rsidP="00AE7E8B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F2559">
              <w:rPr>
                <w:rFonts w:ascii="Angsana New" w:hAnsi="Angsana New"/>
                <w:color w:val="000000"/>
                <w:sz w:val="30"/>
                <w:szCs w:val="30"/>
              </w:rPr>
              <w:t xml:space="preserve">0.00 </w:t>
            </w:r>
          </w:p>
        </w:tc>
      </w:tr>
      <w:tr w:rsidR="00AE7E8B" w:rsidRPr="00494247" w14:paraId="6A5B47A7" w14:textId="77777777" w:rsidTr="0067606A">
        <w:trPr>
          <w:trHeight w:val="203"/>
        </w:trPr>
        <w:tc>
          <w:tcPr>
            <w:tcW w:w="5040" w:type="dxa"/>
          </w:tcPr>
          <w:p w14:paraId="51269A3A" w14:textId="77777777" w:rsidR="00AE7E8B" w:rsidRPr="00816665" w:rsidRDefault="00AE7E8B" w:rsidP="00AE7E8B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16665">
              <w:rPr>
                <w:rFonts w:ascii="Angsana New" w:hAnsi="Angsana New"/>
                <w:sz w:val="30"/>
                <w:szCs w:val="30"/>
                <w:cs/>
                <w:lang w:val="en-US"/>
              </w:rPr>
              <w:t>โอนเข้า/ออก</w:t>
            </w:r>
          </w:p>
        </w:tc>
        <w:tc>
          <w:tcPr>
            <w:tcW w:w="1987" w:type="dxa"/>
            <w:shd w:val="clear" w:color="auto" w:fill="auto"/>
          </w:tcPr>
          <w:p w14:paraId="50F78FF1" w14:textId="323B1DB9" w:rsidR="00AE7E8B" w:rsidRPr="00F4526A" w:rsidRDefault="00AE7E8B" w:rsidP="00AE7E8B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0.00</w:t>
            </w:r>
          </w:p>
        </w:tc>
        <w:tc>
          <w:tcPr>
            <w:tcW w:w="236" w:type="dxa"/>
            <w:vAlign w:val="center"/>
          </w:tcPr>
          <w:p w14:paraId="4459E778" w14:textId="77777777" w:rsidR="00AE7E8B" w:rsidRPr="00494247" w:rsidRDefault="00AE7E8B" w:rsidP="00AE7E8B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vAlign w:val="bottom"/>
          </w:tcPr>
          <w:p w14:paraId="4811B50B" w14:textId="65A545B4" w:rsidR="00AE7E8B" w:rsidRPr="00D3269C" w:rsidRDefault="00AE7E8B" w:rsidP="00AE7E8B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F2559">
              <w:rPr>
                <w:rFonts w:ascii="Angsana New" w:hAnsi="Angsana New"/>
                <w:color w:val="000000"/>
                <w:sz w:val="30"/>
                <w:szCs w:val="30"/>
              </w:rPr>
              <w:t xml:space="preserve">0.00 </w:t>
            </w:r>
          </w:p>
        </w:tc>
      </w:tr>
      <w:tr w:rsidR="00AE7E8B" w:rsidRPr="00494247" w14:paraId="7B44CB7A" w14:textId="77777777" w:rsidTr="004646AC">
        <w:trPr>
          <w:trHeight w:val="181"/>
        </w:trPr>
        <w:tc>
          <w:tcPr>
            <w:tcW w:w="5040" w:type="dxa"/>
          </w:tcPr>
          <w:p w14:paraId="4AD8B7A5" w14:textId="20ED148F" w:rsidR="00AE7E8B" w:rsidRPr="00494247" w:rsidRDefault="00AE7E8B" w:rsidP="00AE7E8B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16665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</w:t>
            </w:r>
            <w:r w:rsidR="0067606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ตัดจำหน่าย</w:t>
            </w:r>
            <w:r w:rsidRPr="00816665">
              <w:rPr>
                <w:rFonts w:ascii="Angsana New" w:hAnsi="Angsana New"/>
                <w:sz w:val="30"/>
                <w:szCs w:val="30"/>
                <w:cs/>
                <w:lang w:val="en-US"/>
              </w:rPr>
              <w:t>สำหรับงวด</w:t>
            </w:r>
          </w:p>
        </w:tc>
        <w:tc>
          <w:tcPr>
            <w:tcW w:w="1987" w:type="dxa"/>
            <w:tcBorders>
              <w:bottom w:val="single" w:sz="4" w:space="0" w:color="auto"/>
            </w:tcBorders>
            <w:shd w:val="clear" w:color="auto" w:fill="auto"/>
          </w:tcPr>
          <w:p w14:paraId="770A16F2" w14:textId="20F01D79" w:rsidR="00AE7E8B" w:rsidRPr="00D3269C" w:rsidRDefault="00AE7E8B" w:rsidP="00AE7E8B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141D8">
              <w:rPr>
                <w:rFonts w:ascii="Angsana New" w:hAnsi="Angsana New"/>
                <w:color w:val="000000"/>
                <w:sz w:val="30"/>
                <w:szCs w:val="30"/>
              </w:rPr>
              <w:t>(903,112.76)</w:t>
            </w:r>
          </w:p>
        </w:tc>
        <w:tc>
          <w:tcPr>
            <w:tcW w:w="236" w:type="dxa"/>
            <w:vAlign w:val="center"/>
          </w:tcPr>
          <w:p w14:paraId="591F323B" w14:textId="77777777" w:rsidR="00AE7E8B" w:rsidRPr="00494247" w:rsidRDefault="00AE7E8B" w:rsidP="00AE7E8B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tcBorders>
              <w:bottom w:val="single" w:sz="4" w:space="0" w:color="auto"/>
            </w:tcBorders>
            <w:vAlign w:val="bottom"/>
          </w:tcPr>
          <w:p w14:paraId="1CD6E611" w14:textId="106FF252" w:rsidR="00AE7E8B" w:rsidRPr="00494247" w:rsidRDefault="00AE7E8B" w:rsidP="00AE7E8B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F2559">
              <w:rPr>
                <w:rFonts w:ascii="Angsana New" w:hAnsi="Angsana New"/>
                <w:color w:val="000000"/>
                <w:sz w:val="30"/>
                <w:szCs w:val="30"/>
              </w:rPr>
              <w:t>(1,153,639.87)</w:t>
            </w:r>
          </w:p>
        </w:tc>
      </w:tr>
      <w:tr w:rsidR="00AE7E8B" w:rsidRPr="00494247" w14:paraId="014DB89B" w14:textId="77777777" w:rsidTr="004646AC">
        <w:trPr>
          <w:trHeight w:val="149"/>
        </w:trPr>
        <w:tc>
          <w:tcPr>
            <w:tcW w:w="5040" w:type="dxa"/>
          </w:tcPr>
          <w:p w14:paraId="193EF518" w14:textId="77777777" w:rsidR="00AE7E8B" w:rsidRPr="00D3269C" w:rsidRDefault="00AE7E8B" w:rsidP="00AE7E8B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16665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มูลค่าสุทธิตามบัญชีปลายงวด</w:t>
            </w:r>
          </w:p>
        </w:tc>
        <w:tc>
          <w:tcPr>
            <w:tcW w:w="19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4D513E" w14:textId="36A76793" w:rsidR="00AE7E8B" w:rsidRPr="00D3269C" w:rsidRDefault="00AE7E8B" w:rsidP="00AE7E8B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141D8">
              <w:rPr>
                <w:rFonts w:ascii="Angsana New" w:hAnsi="Angsana New"/>
                <w:color w:val="000000"/>
                <w:sz w:val="30"/>
                <w:szCs w:val="30"/>
              </w:rPr>
              <w:t>5,888,665.36</w:t>
            </w:r>
          </w:p>
        </w:tc>
        <w:tc>
          <w:tcPr>
            <w:tcW w:w="236" w:type="dxa"/>
            <w:vAlign w:val="center"/>
          </w:tcPr>
          <w:p w14:paraId="743281D9" w14:textId="77777777" w:rsidR="00AE7E8B" w:rsidRPr="00D3269C" w:rsidRDefault="00AE7E8B" w:rsidP="00AE7E8B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AC693A" w14:textId="31AFE4CB" w:rsidR="00AE7E8B" w:rsidRPr="00D3269C" w:rsidRDefault="00AE7E8B" w:rsidP="00AE7E8B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F2559">
              <w:rPr>
                <w:rFonts w:ascii="Angsana New" w:hAnsi="Angsana New"/>
                <w:color w:val="000000"/>
                <w:sz w:val="30"/>
                <w:szCs w:val="30"/>
              </w:rPr>
              <w:t xml:space="preserve">6,718,508.12 </w:t>
            </w:r>
          </w:p>
        </w:tc>
      </w:tr>
    </w:tbl>
    <w:p w14:paraId="7A71AB21" w14:textId="38F95CEC" w:rsidR="00A40680" w:rsidRPr="00A40680" w:rsidRDefault="00877310" w:rsidP="003A0D6A">
      <w:pPr>
        <w:spacing w:before="240" w:after="240"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877310">
        <w:rPr>
          <w:rFonts w:ascii="Angsana New" w:hAnsi="Angsana New"/>
          <w:sz w:val="30"/>
          <w:szCs w:val="30"/>
          <w:cs/>
        </w:rPr>
        <w:t xml:space="preserve">ค่าตัดจำหน่ายสำหรับงวด </w:t>
      </w:r>
      <w:r w:rsidR="00394545">
        <w:rPr>
          <w:rFonts w:ascii="Angsana New" w:hAnsi="Angsana New"/>
          <w:sz w:val="30"/>
          <w:szCs w:val="30"/>
        </w:rPr>
        <w:t>3</w:t>
      </w:r>
      <w:r w:rsidRPr="00877310">
        <w:rPr>
          <w:rFonts w:ascii="Angsana New" w:hAnsi="Angsana New"/>
          <w:sz w:val="30"/>
          <w:szCs w:val="30"/>
          <w:cs/>
        </w:rPr>
        <w:t xml:space="preserve"> เดือน และ </w:t>
      </w:r>
      <w:r w:rsidR="00632D79">
        <w:rPr>
          <w:rFonts w:ascii="Angsana New" w:hAnsi="Angsana New"/>
          <w:sz w:val="30"/>
          <w:szCs w:val="30"/>
        </w:rPr>
        <w:t>9</w:t>
      </w:r>
      <w:r w:rsidRPr="00877310">
        <w:rPr>
          <w:rFonts w:ascii="Angsana New" w:hAnsi="Angsana New"/>
          <w:sz w:val="30"/>
          <w:szCs w:val="30"/>
          <w:cs/>
        </w:rPr>
        <w:t xml:space="preserve"> เดือน สิ้นสุดวันที่ </w:t>
      </w:r>
      <w:r w:rsidR="00394545">
        <w:rPr>
          <w:rFonts w:ascii="Angsana New" w:hAnsi="Angsana New"/>
          <w:sz w:val="30"/>
          <w:szCs w:val="30"/>
        </w:rPr>
        <w:t>30</w:t>
      </w:r>
      <w:r w:rsidRPr="00877310">
        <w:rPr>
          <w:rFonts w:ascii="Angsana New" w:hAnsi="Angsana New"/>
          <w:sz w:val="30"/>
          <w:szCs w:val="30"/>
          <w:cs/>
        </w:rPr>
        <w:t xml:space="preserve"> กันยายน </w:t>
      </w:r>
      <w:r w:rsidR="00394545">
        <w:rPr>
          <w:rFonts w:ascii="Angsana New" w:hAnsi="Angsana New"/>
          <w:sz w:val="30"/>
          <w:szCs w:val="30"/>
        </w:rPr>
        <w:t>2565</w:t>
      </w:r>
      <w:r w:rsidRPr="00877310">
        <w:rPr>
          <w:rFonts w:ascii="Angsana New" w:hAnsi="Angsana New"/>
          <w:sz w:val="30"/>
          <w:szCs w:val="30"/>
          <w:cs/>
        </w:rPr>
        <w:t xml:space="preserve"> จำนวน  </w:t>
      </w:r>
      <w:r w:rsidR="00512B21">
        <w:rPr>
          <w:rFonts w:ascii="Angsana New" w:hAnsi="Angsana New"/>
          <w:sz w:val="30"/>
          <w:szCs w:val="30"/>
        </w:rPr>
        <w:t>304</w:t>
      </w:r>
      <w:r w:rsidR="00512B21" w:rsidRPr="005141D8">
        <w:rPr>
          <w:rFonts w:ascii="Angsana New" w:hAnsi="Angsana New"/>
          <w:sz w:val="30"/>
          <w:szCs w:val="30"/>
        </w:rPr>
        <w:t>,</w:t>
      </w:r>
      <w:r w:rsidR="00512B21" w:rsidRPr="005141D8">
        <w:rPr>
          <w:rFonts w:ascii="Angsana New" w:hAnsi="Angsana New"/>
          <w:sz w:val="30"/>
          <w:szCs w:val="30"/>
          <w:cs/>
        </w:rPr>
        <w:t>856.</w:t>
      </w:r>
      <w:r w:rsidR="00512B21">
        <w:rPr>
          <w:rFonts w:ascii="Angsana New" w:hAnsi="Angsana New"/>
          <w:sz w:val="30"/>
          <w:szCs w:val="30"/>
        </w:rPr>
        <w:t>61</w:t>
      </w:r>
      <w:r w:rsidRPr="00877310">
        <w:rPr>
          <w:rFonts w:ascii="Angsana New" w:hAnsi="Angsana New"/>
          <w:sz w:val="30"/>
          <w:szCs w:val="30"/>
          <w:cs/>
        </w:rPr>
        <w:t xml:space="preserve"> บาท และ </w:t>
      </w:r>
      <w:r w:rsidR="00031307" w:rsidRPr="00917061">
        <w:rPr>
          <w:rFonts w:ascii="Angsana New" w:hAnsi="Angsana New"/>
          <w:sz w:val="30"/>
          <w:szCs w:val="30"/>
        </w:rPr>
        <w:t xml:space="preserve">903,112.76 </w:t>
      </w:r>
      <w:r w:rsidRPr="00917061">
        <w:rPr>
          <w:rFonts w:ascii="Angsana New" w:hAnsi="Angsana New"/>
          <w:sz w:val="30"/>
          <w:szCs w:val="30"/>
          <w:cs/>
        </w:rPr>
        <w:t>บาท ตามลำดับ</w:t>
      </w:r>
      <w:r w:rsidRPr="00877310">
        <w:rPr>
          <w:rFonts w:ascii="Angsana New" w:hAnsi="Angsana New"/>
          <w:sz w:val="30"/>
          <w:szCs w:val="30"/>
          <w:cs/>
        </w:rPr>
        <w:t xml:space="preserve"> ( </w:t>
      </w:r>
      <w:r w:rsidR="00632D79">
        <w:rPr>
          <w:rFonts w:ascii="Angsana New" w:hAnsi="Angsana New"/>
          <w:sz w:val="30"/>
          <w:szCs w:val="30"/>
        </w:rPr>
        <w:t>30</w:t>
      </w:r>
      <w:r w:rsidRPr="00877310">
        <w:rPr>
          <w:rFonts w:ascii="Angsana New" w:hAnsi="Angsana New"/>
          <w:sz w:val="30"/>
          <w:szCs w:val="30"/>
          <w:cs/>
        </w:rPr>
        <w:t xml:space="preserve"> กันยายน </w:t>
      </w:r>
      <w:r w:rsidR="00632D79">
        <w:rPr>
          <w:rFonts w:ascii="Angsana New" w:hAnsi="Angsana New"/>
          <w:sz w:val="30"/>
          <w:szCs w:val="30"/>
        </w:rPr>
        <w:t>2564</w:t>
      </w:r>
      <w:r w:rsidRPr="00877310">
        <w:rPr>
          <w:rFonts w:ascii="Angsana New" w:hAnsi="Angsana New"/>
          <w:sz w:val="30"/>
          <w:szCs w:val="30"/>
          <w:cs/>
        </w:rPr>
        <w:t xml:space="preserve"> : จำนวน </w:t>
      </w:r>
      <w:r w:rsidR="00632D79">
        <w:rPr>
          <w:rFonts w:ascii="Angsana New" w:hAnsi="Angsana New"/>
          <w:sz w:val="30"/>
          <w:szCs w:val="30"/>
        </w:rPr>
        <w:t>301</w:t>
      </w:r>
      <w:r w:rsidRPr="00877310">
        <w:rPr>
          <w:rFonts w:ascii="Angsana New" w:hAnsi="Angsana New"/>
          <w:sz w:val="30"/>
          <w:szCs w:val="30"/>
        </w:rPr>
        <w:t>,</w:t>
      </w:r>
      <w:r w:rsidR="00632D79">
        <w:rPr>
          <w:rFonts w:ascii="Angsana New" w:hAnsi="Angsana New"/>
          <w:sz w:val="30"/>
          <w:szCs w:val="30"/>
        </w:rPr>
        <w:t>471</w:t>
      </w:r>
      <w:r w:rsidRPr="00877310">
        <w:rPr>
          <w:rFonts w:ascii="Angsana New" w:hAnsi="Angsana New"/>
          <w:sz w:val="30"/>
          <w:szCs w:val="30"/>
          <w:cs/>
        </w:rPr>
        <w:t>.</w:t>
      </w:r>
      <w:r w:rsidR="00632D79">
        <w:rPr>
          <w:rFonts w:ascii="Angsana New" w:hAnsi="Angsana New"/>
          <w:sz w:val="30"/>
          <w:szCs w:val="30"/>
        </w:rPr>
        <w:t>06</w:t>
      </w:r>
      <w:r w:rsidRPr="00877310">
        <w:rPr>
          <w:rFonts w:ascii="Angsana New" w:hAnsi="Angsana New"/>
          <w:sz w:val="30"/>
          <w:szCs w:val="30"/>
          <w:cs/>
        </w:rPr>
        <w:t xml:space="preserve"> บาท และ </w:t>
      </w:r>
      <w:r w:rsidR="00632D79">
        <w:rPr>
          <w:rFonts w:ascii="Angsana New" w:hAnsi="Angsana New"/>
          <w:sz w:val="30"/>
          <w:szCs w:val="30"/>
        </w:rPr>
        <w:t>851</w:t>
      </w:r>
      <w:r w:rsidRPr="00877310">
        <w:rPr>
          <w:rFonts w:ascii="Angsana New" w:hAnsi="Angsana New"/>
          <w:sz w:val="30"/>
          <w:szCs w:val="30"/>
        </w:rPr>
        <w:t>,</w:t>
      </w:r>
      <w:r w:rsidR="00632D79">
        <w:rPr>
          <w:rFonts w:ascii="Angsana New" w:hAnsi="Angsana New"/>
          <w:sz w:val="30"/>
          <w:szCs w:val="30"/>
        </w:rPr>
        <w:t>591</w:t>
      </w:r>
      <w:r w:rsidRPr="00877310">
        <w:rPr>
          <w:rFonts w:ascii="Angsana New" w:hAnsi="Angsana New"/>
          <w:sz w:val="30"/>
          <w:szCs w:val="30"/>
          <w:cs/>
        </w:rPr>
        <w:t>.</w:t>
      </w:r>
      <w:r w:rsidR="00632D79">
        <w:rPr>
          <w:rFonts w:ascii="Angsana New" w:hAnsi="Angsana New"/>
          <w:sz w:val="30"/>
          <w:szCs w:val="30"/>
        </w:rPr>
        <w:t>46</w:t>
      </w:r>
      <w:r w:rsidRPr="00877310">
        <w:rPr>
          <w:rFonts w:ascii="Angsana New" w:hAnsi="Angsana New"/>
          <w:sz w:val="30"/>
          <w:szCs w:val="30"/>
          <w:cs/>
        </w:rPr>
        <w:t xml:space="preserve"> บาท ตามลำดับ )</w:t>
      </w:r>
    </w:p>
    <w:p w14:paraId="28495C8E" w14:textId="11DA4DBD" w:rsidR="00E6478B" w:rsidRPr="004D480D" w:rsidRDefault="00E6478B" w:rsidP="008914C5">
      <w:pPr>
        <w:tabs>
          <w:tab w:val="left" w:pos="513"/>
          <w:tab w:val="decimal" w:pos="7920"/>
        </w:tabs>
        <w:spacing w:before="240" w:line="240" w:lineRule="atLeast"/>
        <w:jc w:val="both"/>
        <w:rPr>
          <w:rFonts w:ascii="Angsana New" w:hAnsi="Angsana New"/>
          <w:sz w:val="30"/>
          <w:szCs w:val="30"/>
          <w:lang w:val="en-US"/>
        </w:rPr>
        <w:sectPr w:rsidR="00E6478B" w:rsidRPr="004D480D" w:rsidSect="00313FCE">
          <w:headerReference w:type="default" r:id="rId11"/>
          <w:footerReference w:type="default" r:id="rId12"/>
          <w:pgSz w:w="11907" w:h="16840" w:code="9"/>
          <w:pgMar w:top="691" w:right="1152" w:bottom="576" w:left="1152" w:header="720" w:footer="720" w:gutter="0"/>
          <w:paperSrc w:first="7" w:other="7"/>
          <w:pgNumType w:start="1"/>
          <w:cols w:space="737"/>
        </w:sectPr>
      </w:pPr>
    </w:p>
    <w:p w14:paraId="28495E71" w14:textId="09C09F54" w:rsidR="00B03B3F" w:rsidRDefault="00B03B3F">
      <w:pPr>
        <w:numPr>
          <w:ilvl w:val="0"/>
          <w:numId w:val="6"/>
        </w:numPr>
        <w:tabs>
          <w:tab w:val="left" w:pos="513"/>
          <w:tab w:val="decimal" w:pos="7920"/>
        </w:tabs>
        <w:spacing w:line="240" w:lineRule="atLeast"/>
        <w:ind w:hanging="1238"/>
        <w:jc w:val="both"/>
        <w:rPr>
          <w:rFonts w:ascii="Angsana New" w:hAnsi="Angsana New"/>
          <w:b/>
          <w:bCs/>
          <w:sz w:val="30"/>
          <w:szCs w:val="30"/>
        </w:rPr>
      </w:pPr>
      <w:r w:rsidRPr="00B03B3F">
        <w:rPr>
          <w:rFonts w:ascii="Angsana New" w:hAnsi="Angsana New"/>
          <w:b/>
          <w:bCs/>
          <w:sz w:val="30"/>
          <w:szCs w:val="30"/>
          <w:cs/>
        </w:rPr>
        <w:lastRenderedPageBreak/>
        <w:t>สินทรัพย์</w:t>
      </w:r>
      <w:r w:rsidR="00BE6074">
        <w:rPr>
          <w:rFonts w:ascii="Angsana New" w:hAnsi="Angsana New" w:hint="cs"/>
          <w:b/>
          <w:bCs/>
          <w:sz w:val="30"/>
          <w:szCs w:val="30"/>
          <w:cs/>
        </w:rPr>
        <w:t>ภาษีเงินได้รอการตัดบัญชี</w:t>
      </w:r>
    </w:p>
    <w:p w14:paraId="28495E72" w14:textId="4FAC535C" w:rsidR="001220AA" w:rsidRPr="001079F3" w:rsidRDefault="001079F3">
      <w:pPr>
        <w:pStyle w:val="ListParagraph"/>
        <w:numPr>
          <w:ilvl w:val="0"/>
          <w:numId w:val="13"/>
        </w:numPr>
        <w:tabs>
          <w:tab w:val="clear" w:pos="907"/>
          <w:tab w:val="left" w:pos="990"/>
        </w:tabs>
        <w:spacing w:line="240" w:lineRule="auto"/>
        <w:ind w:left="990" w:hanging="450"/>
        <w:rPr>
          <w:rFonts w:ascii="Angsana New" w:hAnsi="Angsana New"/>
          <w:sz w:val="30"/>
          <w:szCs w:val="30"/>
        </w:rPr>
      </w:pPr>
      <w:r w:rsidRPr="001079F3">
        <w:rPr>
          <w:rFonts w:ascii="Angsana New" w:hAnsi="Angsana New"/>
          <w:sz w:val="30"/>
          <w:szCs w:val="30"/>
          <w:cs/>
        </w:rPr>
        <w:t xml:space="preserve">ส่วนประกอบของสินทรัพย์ภาษีเงินได้รอการตัดบัญชี ณ วันที่ </w:t>
      </w:r>
      <w:r w:rsidR="00632D79">
        <w:rPr>
          <w:rFonts w:ascii="Angsana New" w:hAnsi="Angsana New"/>
          <w:sz w:val="30"/>
          <w:szCs w:val="30"/>
        </w:rPr>
        <w:t>30</w:t>
      </w:r>
      <w:r w:rsidRPr="001079F3">
        <w:rPr>
          <w:rFonts w:ascii="Angsana New" w:hAnsi="Angsana New"/>
          <w:sz w:val="30"/>
          <w:szCs w:val="30"/>
          <w:cs/>
        </w:rPr>
        <w:t xml:space="preserve"> กันยายน </w:t>
      </w:r>
      <w:r w:rsidR="00632D79">
        <w:rPr>
          <w:rFonts w:ascii="Angsana New" w:hAnsi="Angsana New"/>
          <w:sz w:val="30"/>
          <w:szCs w:val="30"/>
        </w:rPr>
        <w:t>2565</w:t>
      </w:r>
      <w:r w:rsidRPr="001079F3">
        <w:rPr>
          <w:rFonts w:ascii="Angsana New" w:hAnsi="Angsana New"/>
          <w:sz w:val="30"/>
          <w:szCs w:val="30"/>
          <w:cs/>
        </w:rPr>
        <w:t xml:space="preserve"> และวันที่ </w:t>
      </w:r>
      <w:r w:rsidR="00632D79">
        <w:rPr>
          <w:rFonts w:ascii="Angsana New" w:hAnsi="Angsana New"/>
          <w:sz w:val="30"/>
          <w:szCs w:val="30"/>
        </w:rPr>
        <w:t>31</w:t>
      </w:r>
      <w:r w:rsidRPr="001079F3">
        <w:rPr>
          <w:rFonts w:ascii="Angsana New" w:hAnsi="Angsana New"/>
          <w:sz w:val="30"/>
          <w:szCs w:val="30"/>
          <w:cs/>
        </w:rPr>
        <w:t xml:space="preserve"> ธันวาคม </w:t>
      </w:r>
      <w:r w:rsidR="00632D79">
        <w:rPr>
          <w:rFonts w:ascii="Angsana New" w:hAnsi="Angsana New"/>
          <w:sz w:val="30"/>
          <w:szCs w:val="30"/>
        </w:rPr>
        <w:t>2564</w:t>
      </w:r>
      <w:r w:rsidRPr="001079F3">
        <w:rPr>
          <w:rFonts w:ascii="Angsana New" w:hAnsi="Angsana New"/>
          <w:sz w:val="30"/>
          <w:szCs w:val="30"/>
          <w:cs/>
        </w:rPr>
        <w:t xml:space="preserve"> ประกอบด้วยรายการดังต่อไปนี้</w:t>
      </w:r>
    </w:p>
    <w:tbl>
      <w:tblPr>
        <w:tblW w:w="934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130"/>
        <w:gridCol w:w="1987"/>
        <w:gridCol w:w="245"/>
        <w:gridCol w:w="1987"/>
      </w:tblGrid>
      <w:tr w:rsidR="00687762" w:rsidRPr="005F6C33" w14:paraId="28495E77" w14:textId="77777777" w:rsidTr="0067606A">
        <w:trPr>
          <w:trHeight w:val="66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495E73" w14:textId="77777777" w:rsidR="00687762" w:rsidRPr="005F6C33" w:rsidRDefault="00687762" w:rsidP="00687762">
            <w:pPr>
              <w:spacing w:line="4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495E74" w14:textId="77777777" w:rsidR="00687762" w:rsidRPr="005F6C33" w:rsidRDefault="00687762" w:rsidP="00687762">
            <w:pPr>
              <w:spacing w:line="44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495E75" w14:textId="77777777" w:rsidR="00687762" w:rsidRPr="005F6C33" w:rsidRDefault="00687762" w:rsidP="00687762">
            <w:pPr>
              <w:spacing w:line="44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495E76" w14:textId="77777777" w:rsidR="00687762" w:rsidRPr="005F6C33" w:rsidRDefault="00687762" w:rsidP="00687762">
            <w:pPr>
              <w:spacing w:line="44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F6C33">
              <w:rPr>
                <w:rFonts w:ascii="Angsana New" w:hAnsi="Angsana New"/>
                <w:sz w:val="30"/>
                <w:szCs w:val="30"/>
              </w:rPr>
              <w:t>(</w:t>
            </w:r>
            <w:r w:rsidRPr="005F6C33">
              <w:rPr>
                <w:rFonts w:ascii="Angsana New" w:hAnsi="Angsana New"/>
                <w:sz w:val="30"/>
                <w:szCs w:val="30"/>
                <w:cs/>
              </w:rPr>
              <w:t>หน่วย: บาท)</w:t>
            </w:r>
          </w:p>
        </w:tc>
      </w:tr>
      <w:tr w:rsidR="00687762" w:rsidRPr="005F6C33" w14:paraId="28495E7C" w14:textId="77777777" w:rsidTr="0067606A">
        <w:trPr>
          <w:trHeight w:val="66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28495E78" w14:textId="77777777" w:rsidR="00687762" w:rsidRPr="005F6C33" w:rsidRDefault="00687762" w:rsidP="00687762">
            <w:pPr>
              <w:spacing w:line="4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495E79" w14:textId="217F1665" w:rsidR="00687762" w:rsidRPr="001079F3" w:rsidRDefault="00BB7E13" w:rsidP="00687762">
            <w:pPr>
              <w:pStyle w:val="1"/>
              <w:pBdr>
                <w:bottom w:val="none" w:sz="0" w:space="0" w:color="auto"/>
              </w:pBdr>
              <w:spacing w:line="440" w:lineRule="exact"/>
              <w:jc w:val="center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30</w:t>
            </w:r>
            <w:r w:rsidR="001079F3" w:rsidRPr="001079F3">
              <w:rPr>
                <w:sz w:val="30"/>
                <w:szCs w:val="30"/>
                <w:cs/>
              </w:rPr>
              <w:t xml:space="preserve"> กันยายน </w:t>
            </w:r>
            <w:r>
              <w:rPr>
                <w:sz w:val="30"/>
                <w:szCs w:val="30"/>
              </w:rPr>
              <w:t>2565</w:t>
            </w:r>
          </w:p>
        </w:tc>
        <w:tc>
          <w:tcPr>
            <w:tcW w:w="245" w:type="dxa"/>
            <w:tcBorders>
              <w:top w:val="single" w:sz="4" w:space="0" w:color="auto"/>
              <w:left w:val="nil"/>
              <w:right w:val="nil"/>
            </w:tcBorders>
          </w:tcPr>
          <w:p w14:paraId="28495E7A" w14:textId="77777777" w:rsidR="00687762" w:rsidRPr="001079F3" w:rsidRDefault="00687762" w:rsidP="00687762">
            <w:pPr>
              <w:pStyle w:val="1"/>
              <w:pBdr>
                <w:bottom w:val="none" w:sz="0" w:space="0" w:color="auto"/>
              </w:pBdr>
              <w:spacing w:line="440" w:lineRule="exact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8495E7B" w14:textId="4AB08E81" w:rsidR="00687762" w:rsidRPr="001079F3" w:rsidRDefault="00BB7E13" w:rsidP="00687762">
            <w:pPr>
              <w:pStyle w:val="1"/>
              <w:pBdr>
                <w:bottom w:val="none" w:sz="0" w:space="0" w:color="auto"/>
              </w:pBdr>
              <w:spacing w:line="440" w:lineRule="exact"/>
              <w:jc w:val="center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31</w:t>
            </w:r>
            <w:r w:rsidR="001079F3" w:rsidRPr="001079F3">
              <w:rPr>
                <w:sz w:val="30"/>
                <w:szCs w:val="30"/>
                <w:cs/>
              </w:rPr>
              <w:t xml:space="preserve"> ธันวาคม </w:t>
            </w:r>
            <w:r>
              <w:rPr>
                <w:sz w:val="30"/>
                <w:szCs w:val="30"/>
              </w:rPr>
              <w:t>2564</w:t>
            </w:r>
          </w:p>
        </w:tc>
      </w:tr>
      <w:tr w:rsidR="002A5498" w:rsidRPr="005F6C33" w14:paraId="28495E86" w14:textId="77777777" w:rsidTr="0067606A">
        <w:tblPrEx>
          <w:tblLook w:val="04A0" w:firstRow="1" w:lastRow="0" w:firstColumn="1" w:lastColumn="0" w:noHBand="0" w:noVBand="1"/>
        </w:tblPrEx>
        <w:trPr>
          <w:trHeight w:val="66"/>
        </w:trPr>
        <w:tc>
          <w:tcPr>
            <w:tcW w:w="513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8495E82" w14:textId="449A3D2C" w:rsidR="002A5498" w:rsidRPr="002A5498" w:rsidRDefault="001079F3" w:rsidP="00687762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1079F3">
              <w:rPr>
                <w:rFonts w:ascii="Angsana New" w:hAnsi="Angsana New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987" w:type="dxa"/>
            <w:shd w:val="clear" w:color="auto" w:fill="auto"/>
          </w:tcPr>
          <w:p w14:paraId="28495E83" w14:textId="3282017C" w:rsidR="002A5498" w:rsidRPr="00313999" w:rsidRDefault="0028302E" w:rsidP="0068776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28302E">
              <w:rPr>
                <w:rFonts w:ascii="Angsana New" w:hAnsi="Angsana New"/>
                <w:sz w:val="30"/>
                <w:szCs w:val="30"/>
              </w:rPr>
              <w:t>9,136,392.02</w:t>
            </w:r>
          </w:p>
        </w:tc>
        <w:tc>
          <w:tcPr>
            <w:tcW w:w="245" w:type="dxa"/>
          </w:tcPr>
          <w:p w14:paraId="28495E84" w14:textId="77777777" w:rsidR="002A5498" w:rsidRPr="00D73E71" w:rsidRDefault="002A5498" w:rsidP="00687762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7" w:type="dxa"/>
            <w:shd w:val="clear" w:color="auto" w:fill="auto"/>
          </w:tcPr>
          <w:p w14:paraId="28495E85" w14:textId="7CFA8FD8" w:rsidR="002A5498" w:rsidRPr="00313999" w:rsidRDefault="001079F3" w:rsidP="0068776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1079F3">
              <w:rPr>
                <w:rFonts w:ascii="Angsana New" w:hAnsi="Angsana New"/>
                <w:sz w:val="30"/>
                <w:szCs w:val="30"/>
                <w:cs/>
              </w:rPr>
              <w:t>8</w:t>
            </w:r>
            <w:r w:rsidRPr="001079F3">
              <w:rPr>
                <w:rFonts w:ascii="Angsana New" w:hAnsi="Angsana New"/>
                <w:sz w:val="30"/>
                <w:szCs w:val="30"/>
              </w:rPr>
              <w:t>,</w:t>
            </w:r>
            <w:r w:rsidRPr="001079F3">
              <w:rPr>
                <w:rFonts w:ascii="Angsana New" w:hAnsi="Angsana New"/>
                <w:sz w:val="30"/>
                <w:szCs w:val="30"/>
                <w:cs/>
              </w:rPr>
              <w:t>474</w:t>
            </w:r>
            <w:r w:rsidRPr="001079F3">
              <w:rPr>
                <w:rFonts w:ascii="Angsana New" w:hAnsi="Angsana New"/>
                <w:sz w:val="30"/>
                <w:szCs w:val="30"/>
              </w:rPr>
              <w:t>,</w:t>
            </w:r>
            <w:r w:rsidRPr="001079F3">
              <w:rPr>
                <w:rFonts w:ascii="Angsana New" w:hAnsi="Angsana New"/>
                <w:sz w:val="30"/>
                <w:szCs w:val="30"/>
                <w:cs/>
              </w:rPr>
              <w:t>112.62</w:t>
            </w:r>
          </w:p>
        </w:tc>
      </w:tr>
      <w:tr w:rsidR="00687762" w:rsidRPr="005F6C33" w14:paraId="28495E90" w14:textId="77777777" w:rsidTr="0067606A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5130" w:type="dxa"/>
            <w:tcBorders>
              <w:top w:val="nil"/>
              <w:left w:val="nil"/>
            </w:tcBorders>
            <w:shd w:val="clear" w:color="auto" w:fill="auto"/>
            <w:noWrap/>
            <w:vAlign w:val="center"/>
          </w:tcPr>
          <w:p w14:paraId="28495E8C" w14:textId="7703BDA9" w:rsidR="00687762" w:rsidRPr="001079F3" w:rsidRDefault="001079F3" w:rsidP="001079F3">
            <w:pPr>
              <w:tabs>
                <w:tab w:val="left" w:pos="8040"/>
              </w:tabs>
              <w:spacing w:line="240" w:lineRule="auto"/>
              <w:ind w:left="790" w:hanging="21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9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495E8D" w14:textId="040992C7" w:rsidR="00687762" w:rsidRPr="001079F3" w:rsidRDefault="0028302E" w:rsidP="00687762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8302E">
              <w:rPr>
                <w:rFonts w:ascii="Angsana New" w:hAnsi="Angsana New"/>
                <w:sz w:val="30"/>
                <w:szCs w:val="30"/>
              </w:rPr>
              <w:t>9,136,392.02</w:t>
            </w:r>
          </w:p>
        </w:tc>
        <w:tc>
          <w:tcPr>
            <w:tcW w:w="245" w:type="dxa"/>
          </w:tcPr>
          <w:p w14:paraId="28495E8E" w14:textId="77777777" w:rsidR="00687762" w:rsidRPr="001079F3" w:rsidRDefault="00687762" w:rsidP="00687762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8495E8F" w14:textId="75287104" w:rsidR="00687762" w:rsidRPr="001079F3" w:rsidRDefault="001079F3" w:rsidP="00687762">
            <w:pPr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079F3">
              <w:rPr>
                <w:rFonts w:ascii="Angsana New" w:hAnsi="Angsana New"/>
                <w:sz w:val="30"/>
                <w:szCs w:val="30"/>
                <w:cs/>
                <w:lang w:val="en-US"/>
              </w:rPr>
              <w:t>8</w:t>
            </w:r>
            <w:r w:rsidRPr="001079F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079F3">
              <w:rPr>
                <w:rFonts w:ascii="Angsana New" w:hAnsi="Angsana New"/>
                <w:sz w:val="30"/>
                <w:szCs w:val="30"/>
                <w:cs/>
                <w:lang w:val="en-US"/>
              </w:rPr>
              <w:t>474</w:t>
            </w:r>
            <w:r w:rsidRPr="001079F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079F3">
              <w:rPr>
                <w:rFonts w:ascii="Angsana New" w:hAnsi="Angsana New"/>
                <w:sz w:val="30"/>
                <w:szCs w:val="30"/>
                <w:cs/>
                <w:lang w:val="en-US"/>
              </w:rPr>
              <w:t>112.62</w:t>
            </w:r>
          </w:p>
        </w:tc>
      </w:tr>
    </w:tbl>
    <w:p w14:paraId="28495EC7" w14:textId="6F793EAC" w:rsidR="00313999" w:rsidRDefault="00D5168C">
      <w:pPr>
        <w:pStyle w:val="ListParagraph"/>
        <w:numPr>
          <w:ilvl w:val="0"/>
          <w:numId w:val="13"/>
        </w:numPr>
        <w:tabs>
          <w:tab w:val="clear" w:pos="907"/>
          <w:tab w:val="left" w:pos="990"/>
        </w:tabs>
        <w:spacing w:before="240" w:line="240" w:lineRule="auto"/>
        <w:ind w:left="990" w:hanging="450"/>
        <w:rPr>
          <w:rFonts w:ascii="Angsana New" w:hAnsi="Angsana New"/>
          <w:sz w:val="30"/>
          <w:szCs w:val="30"/>
        </w:rPr>
      </w:pPr>
      <w:r w:rsidRPr="00D5168C">
        <w:rPr>
          <w:rFonts w:ascii="Angsana New" w:hAnsi="Angsana New"/>
          <w:sz w:val="30"/>
          <w:szCs w:val="30"/>
          <w:cs/>
        </w:rPr>
        <w:t xml:space="preserve">ค่าใช้จ่าย(รายได้)ภาษีเงินได้  สำหรับงวด </w:t>
      </w:r>
      <w:r w:rsidR="003A31D9">
        <w:rPr>
          <w:rFonts w:ascii="Angsana New" w:hAnsi="Angsana New"/>
          <w:sz w:val="30"/>
          <w:szCs w:val="30"/>
        </w:rPr>
        <w:t>3</w:t>
      </w:r>
      <w:r w:rsidRPr="00D5168C">
        <w:rPr>
          <w:rFonts w:ascii="Angsana New" w:hAnsi="Angsana New"/>
          <w:sz w:val="30"/>
          <w:szCs w:val="30"/>
        </w:rPr>
        <w:t xml:space="preserve"> </w:t>
      </w:r>
      <w:r w:rsidRPr="00D5168C">
        <w:rPr>
          <w:rFonts w:ascii="Angsana New" w:hAnsi="Angsana New"/>
          <w:sz w:val="30"/>
          <w:szCs w:val="30"/>
          <w:cs/>
        </w:rPr>
        <w:t xml:space="preserve">เดือน และ </w:t>
      </w:r>
      <w:r w:rsidRPr="00D5168C">
        <w:rPr>
          <w:rFonts w:ascii="Angsana New" w:hAnsi="Angsana New"/>
          <w:sz w:val="30"/>
          <w:szCs w:val="30"/>
        </w:rPr>
        <w:t xml:space="preserve">9 </w:t>
      </w:r>
      <w:r w:rsidRPr="00D5168C">
        <w:rPr>
          <w:rFonts w:ascii="Angsana New" w:hAnsi="Angsana New"/>
          <w:sz w:val="30"/>
          <w:szCs w:val="30"/>
          <w:cs/>
        </w:rPr>
        <w:t xml:space="preserve">เดือน สิ้นสุดวันที่ </w:t>
      </w:r>
      <w:r w:rsidRPr="00D5168C">
        <w:rPr>
          <w:rFonts w:ascii="Angsana New" w:hAnsi="Angsana New"/>
          <w:sz w:val="30"/>
          <w:szCs w:val="30"/>
        </w:rPr>
        <w:t xml:space="preserve">30 </w:t>
      </w:r>
      <w:r w:rsidRPr="00D5168C">
        <w:rPr>
          <w:rFonts w:ascii="Angsana New" w:hAnsi="Angsana New"/>
          <w:sz w:val="30"/>
          <w:szCs w:val="30"/>
          <w:cs/>
        </w:rPr>
        <w:t xml:space="preserve">กันยายน </w:t>
      </w:r>
      <w:r w:rsidRPr="00D5168C">
        <w:rPr>
          <w:rFonts w:ascii="Angsana New" w:hAnsi="Angsana New"/>
          <w:sz w:val="30"/>
          <w:szCs w:val="30"/>
        </w:rPr>
        <w:t xml:space="preserve">2565 </w:t>
      </w:r>
      <w:r w:rsidRPr="00D5168C">
        <w:rPr>
          <w:rFonts w:ascii="Angsana New" w:hAnsi="Angsana New"/>
          <w:sz w:val="30"/>
          <w:szCs w:val="30"/>
          <w:cs/>
        </w:rPr>
        <w:t xml:space="preserve">และ </w:t>
      </w:r>
      <w:r w:rsidRPr="00D5168C">
        <w:rPr>
          <w:rFonts w:ascii="Angsana New" w:hAnsi="Angsana New"/>
          <w:sz w:val="30"/>
          <w:szCs w:val="30"/>
        </w:rPr>
        <w:t xml:space="preserve">2564  </w:t>
      </w:r>
      <w:r w:rsidRPr="00D5168C">
        <w:rPr>
          <w:rFonts w:ascii="Angsana New" w:hAnsi="Angsana New"/>
          <w:sz w:val="30"/>
          <w:szCs w:val="30"/>
          <w:cs/>
        </w:rPr>
        <w:t>สรุปได้ดังนี้</w:t>
      </w:r>
    </w:p>
    <w:tbl>
      <w:tblPr>
        <w:tblW w:w="9865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3350"/>
        <w:gridCol w:w="1600"/>
        <w:gridCol w:w="1654"/>
        <w:gridCol w:w="1607"/>
        <w:gridCol w:w="1654"/>
      </w:tblGrid>
      <w:tr w:rsidR="005D6107" w:rsidRPr="00494247" w14:paraId="028ADD0D" w14:textId="77777777" w:rsidTr="005D6107">
        <w:tc>
          <w:tcPr>
            <w:tcW w:w="3350" w:type="dxa"/>
          </w:tcPr>
          <w:p w14:paraId="455E05AD" w14:textId="77777777" w:rsidR="005D6107" w:rsidRPr="00494247" w:rsidRDefault="005D6107" w:rsidP="00413A0C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3254" w:type="dxa"/>
            <w:gridSpan w:val="2"/>
          </w:tcPr>
          <w:p w14:paraId="430C9703" w14:textId="77777777" w:rsidR="005D6107" w:rsidRPr="00C8007D" w:rsidRDefault="005D6107" w:rsidP="005D610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  <w:cs/>
              </w:rPr>
            </w:pPr>
          </w:p>
        </w:tc>
        <w:tc>
          <w:tcPr>
            <w:tcW w:w="3261" w:type="dxa"/>
            <w:gridSpan w:val="2"/>
          </w:tcPr>
          <w:p w14:paraId="550A2DC6" w14:textId="735E1D6A" w:rsidR="005D6107" w:rsidRPr="00C8007D" w:rsidRDefault="005D6107" w:rsidP="005D6107">
            <w:pPr>
              <w:pStyle w:val="1"/>
              <w:pBdr>
                <w:bottom w:val="none" w:sz="0" w:space="0" w:color="auto"/>
              </w:pBdr>
              <w:spacing w:line="360" w:lineRule="exact"/>
              <w:rPr>
                <w:color w:val="000000"/>
                <w:sz w:val="30"/>
                <w:szCs w:val="30"/>
                <w:cs/>
              </w:rPr>
            </w:pPr>
            <w:r w:rsidRPr="00494247">
              <w:rPr>
                <w:color w:val="000000"/>
                <w:sz w:val="30"/>
                <w:szCs w:val="30"/>
              </w:rPr>
              <w:t>(</w:t>
            </w:r>
            <w:r w:rsidRPr="00494247">
              <w:rPr>
                <w:color w:val="000000"/>
                <w:sz w:val="30"/>
                <w:szCs w:val="30"/>
                <w:cs/>
              </w:rPr>
              <w:t>หน่วย</w:t>
            </w:r>
            <w:r w:rsidRPr="00494247">
              <w:rPr>
                <w:color w:val="000000"/>
                <w:sz w:val="30"/>
                <w:szCs w:val="30"/>
              </w:rPr>
              <w:t xml:space="preserve">: </w:t>
            </w:r>
            <w:r w:rsidRPr="00494247">
              <w:rPr>
                <w:color w:val="000000"/>
                <w:sz w:val="30"/>
                <w:szCs w:val="30"/>
                <w:cs/>
              </w:rPr>
              <w:t>บาท</w:t>
            </w:r>
            <w:r w:rsidRPr="00494247">
              <w:rPr>
                <w:color w:val="000000"/>
                <w:sz w:val="30"/>
                <w:szCs w:val="30"/>
              </w:rPr>
              <w:t>)</w:t>
            </w:r>
          </w:p>
        </w:tc>
      </w:tr>
      <w:tr w:rsidR="004646AC" w:rsidRPr="00494247" w14:paraId="757C59FA" w14:textId="77777777" w:rsidTr="005D6107">
        <w:tc>
          <w:tcPr>
            <w:tcW w:w="3350" w:type="dxa"/>
          </w:tcPr>
          <w:p w14:paraId="7A27699F" w14:textId="77777777" w:rsidR="004646AC" w:rsidRPr="00494247" w:rsidRDefault="004646AC" w:rsidP="00413A0C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3254" w:type="dxa"/>
            <w:gridSpan w:val="2"/>
          </w:tcPr>
          <w:p w14:paraId="477D6BED" w14:textId="681236D5" w:rsidR="004646AC" w:rsidRPr="005352F0" w:rsidRDefault="004646AC" w:rsidP="004646AC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C8007D">
              <w:rPr>
                <w:color w:val="000000"/>
                <w:sz w:val="30"/>
                <w:szCs w:val="30"/>
                <w:cs/>
              </w:rPr>
              <w:t xml:space="preserve">สำหรับงวด </w:t>
            </w:r>
            <w:r>
              <w:rPr>
                <w:rFonts w:hint="cs"/>
                <w:color w:val="000000"/>
                <w:sz w:val="30"/>
                <w:szCs w:val="30"/>
                <w:cs/>
              </w:rPr>
              <w:t>3</w:t>
            </w:r>
            <w:r w:rsidRPr="00C8007D">
              <w:rPr>
                <w:color w:val="000000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3261" w:type="dxa"/>
            <w:gridSpan w:val="2"/>
          </w:tcPr>
          <w:p w14:paraId="37593CC0" w14:textId="440461E2" w:rsidR="004646AC" w:rsidRPr="005352F0" w:rsidRDefault="004646AC" w:rsidP="004646AC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C8007D">
              <w:rPr>
                <w:color w:val="000000"/>
                <w:sz w:val="30"/>
                <w:szCs w:val="30"/>
                <w:cs/>
              </w:rPr>
              <w:t xml:space="preserve">สำหรับงวด </w:t>
            </w:r>
            <w:r>
              <w:rPr>
                <w:color w:val="000000"/>
                <w:sz w:val="30"/>
                <w:szCs w:val="30"/>
              </w:rPr>
              <w:t>9</w:t>
            </w:r>
            <w:r w:rsidRPr="00C8007D">
              <w:rPr>
                <w:color w:val="000000"/>
                <w:sz w:val="30"/>
                <w:szCs w:val="30"/>
                <w:cs/>
              </w:rPr>
              <w:t xml:space="preserve"> เดือน</w:t>
            </w:r>
          </w:p>
        </w:tc>
      </w:tr>
      <w:tr w:rsidR="004646AC" w:rsidRPr="00494247" w14:paraId="06DFC645" w14:textId="77777777" w:rsidTr="005D6107">
        <w:tc>
          <w:tcPr>
            <w:tcW w:w="3350" w:type="dxa"/>
          </w:tcPr>
          <w:p w14:paraId="161B26C3" w14:textId="77777777" w:rsidR="004646AC" w:rsidRPr="00494247" w:rsidRDefault="004646AC" w:rsidP="00413A0C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00" w:type="dxa"/>
          </w:tcPr>
          <w:p w14:paraId="2AAABE5D" w14:textId="1B4510DC" w:rsidR="004646AC" w:rsidRPr="005352F0" w:rsidRDefault="004646AC" w:rsidP="005D6107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5352F0">
              <w:rPr>
                <w:sz w:val="30"/>
                <w:szCs w:val="30"/>
              </w:rPr>
              <w:t xml:space="preserve">30 </w:t>
            </w:r>
            <w:r w:rsidRPr="005352F0">
              <w:rPr>
                <w:rFonts w:hint="cs"/>
                <w:sz w:val="30"/>
                <w:szCs w:val="30"/>
                <w:cs/>
              </w:rPr>
              <w:t xml:space="preserve">กันยายน </w:t>
            </w:r>
            <w:r w:rsidRPr="005352F0">
              <w:rPr>
                <w:sz w:val="30"/>
                <w:szCs w:val="30"/>
              </w:rPr>
              <w:t>2565</w:t>
            </w:r>
          </w:p>
        </w:tc>
        <w:tc>
          <w:tcPr>
            <w:tcW w:w="1654" w:type="dxa"/>
          </w:tcPr>
          <w:p w14:paraId="3BB7F991" w14:textId="77777777" w:rsidR="004646AC" w:rsidRPr="005352F0" w:rsidRDefault="004646AC" w:rsidP="004646AC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5352F0">
              <w:rPr>
                <w:color w:val="000000"/>
                <w:sz w:val="30"/>
                <w:szCs w:val="30"/>
              </w:rPr>
              <w:t xml:space="preserve">30 </w:t>
            </w:r>
            <w:r w:rsidRPr="005352F0">
              <w:rPr>
                <w:color w:val="000000"/>
                <w:sz w:val="30"/>
                <w:szCs w:val="30"/>
                <w:cs/>
              </w:rPr>
              <w:t xml:space="preserve">กันยายน </w:t>
            </w:r>
            <w:r w:rsidRPr="005352F0">
              <w:rPr>
                <w:color w:val="000000"/>
                <w:sz w:val="30"/>
                <w:szCs w:val="30"/>
              </w:rPr>
              <w:t>2564</w:t>
            </w:r>
          </w:p>
        </w:tc>
        <w:tc>
          <w:tcPr>
            <w:tcW w:w="1607" w:type="dxa"/>
          </w:tcPr>
          <w:p w14:paraId="173D4FA0" w14:textId="77777777" w:rsidR="004646AC" w:rsidRPr="005352F0" w:rsidRDefault="004646AC" w:rsidP="004646AC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5352F0">
              <w:rPr>
                <w:sz w:val="30"/>
                <w:szCs w:val="30"/>
              </w:rPr>
              <w:t xml:space="preserve">30 </w:t>
            </w:r>
            <w:r w:rsidRPr="005352F0">
              <w:rPr>
                <w:rFonts w:hint="cs"/>
                <w:sz w:val="30"/>
                <w:szCs w:val="30"/>
                <w:cs/>
              </w:rPr>
              <w:t xml:space="preserve">กันยายน </w:t>
            </w:r>
            <w:r w:rsidRPr="005352F0">
              <w:rPr>
                <w:sz w:val="30"/>
                <w:szCs w:val="30"/>
              </w:rPr>
              <w:t>2565</w:t>
            </w:r>
          </w:p>
        </w:tc>
        <w:tc>
          <w:tcPr>
            <w:tcW w:w="1654" w:type="dxa"/>
          </w:tcPr>
          <w:p w14:paraId="5FA2E2B3" w14:textId="77777777" w:rsidR="004646AC" w:rsidRPr="005352F0" w:rsidRDefault="004646AC" w:rsidP="004646AC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5352F0">
              <w:rPr>
                <w:color w:val="000000"/>
                <w:sz w:val="30"/>
                <w:szCs w:val="30"/>
              </w:rPr>
              <w:t xml:space="preserve">30 </w:t>
            </w:r>
            <w:r w:rsidRPr="005352F0">
              <w:rPr>
                <w:color w:val="000000"/>
                <w:sz w:val="30"/>
                <w:szCs w:val="30"/>
                <w:cs/>
              </w:rPr>
              <w:t xml:space="preserve">กันยายน </w:t>
            </w:r>
            <w:r w:rsidRPr="005352F0">
              <w:rPr>
                <w:color w:val="000000"/>
                <w:sz w:val="30"/>
                <w:szCs w:val="30"/>
              </w:rPr>
              <w:t>2564</w:t>
            </w:r>
          </w:p>
        </w:tc>
      </w:tr>
      <w:tr w:rsidR="004646AC" w:rsidRPr="00494247" w14:paraId="5D260985" w14:textId="77777777" w:rsidTr="005D6107">
        <w:trPr>
          <w:trHeight w:val="203"/>
        </w:trPr>
        <w:tc>
          <w:tcPr>
            <w:tcW w:w="3350" w:type="dxa"/>
            <w:vAlign w:val="center"/>
          </w:tcPr>
          <w:p w14:paraId="51C6055B" w14:textId="6DEA6575" w:rsidR="004646AC" w:rsidRPr="00494247" w:rsidRDefault="004646AC" w:rsidP="005D6107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5168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ภาษีเงินได้ปัจจุบัน :</w:t>
            </w:r>
          </w:p>
        </w:tc>
        <w:tc>
          <w:tcPr>
            <w:tcW w:w="1600" w:type="dxa"/>
          </w:tcPr>
          <w:p w14:paraId="34C8480E" w14:textId="77777777" w:rsidR="004646AC" w:rsidRPr="00FA709A" w:rsidRDefault="004646AC" w:rsidP="00413A0C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654" w:type="dxa"/>
          </w:tcPr>
          <w:p w14:paraId="2BC240FD" w14:textId="77777777" w:rsidR="004646AC" w:rsidRPr="00494247" w:rsidRDefault="004646AC" w:rsidP="00413A0C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07" w:type="dxa"/>
            <w:shd w:val="clear" w:color="auto" w:fill="auto"/>
          </w:tcPr>
          <w:p w14:paraId="09F1E9B2" w14:textId="77777777" w:rsidR="004646AC" w:rsidRPr="00494247" w:rsidRDefault="004646AC" w:rsidP="00413A0C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54" w:type="dxa"/>
          </w:tcPr>
          <w:p w14:paraId="1149F418" w14:textId="77777777" w:rsidR="004646AC" w:rsidRPr="00494247" w:rsidRDefault="004646AC" w:rsidP="00413A0C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</w:tr>
      <w:tr w:rsidR="004646AC" w:rsidRPr="00494247" w14:paraId="2DC13991" w14:textId="77777777" w:rsidTr="005D6107">
        <w:trPr>
          <w:trHeight w:val="203"/>
        </w:trPr>
        <w:tc>
          <w:tcPr>
            <w:tcW w:w="3350" w:type="dxa"/>
            <w:vAlign w:val="center"/>
          </w:tcPr>
          <w:p w14:paraId="17481420" w14:textId="47AED343" w:rsidR="004646AC" w:rsidRPr="00556F4A" w:rsidRDefault="004646AC" w:rsidP="005D6107">
            <w:pPr>
              <w:spacing w:line="400" w:lineRule="exact"/>
              <w:ind w:left="199" w:right="-4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5168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ภาษีเงินได้สำหรับงวด</w:t>
            </w:r>
          </w:p>
        </w:tc>
        <w:tc>
          <w:tcPr>
            <w:tcW w:w="1600" w:type="dxa"/>
            <w:shd w:val="clear" w:color="auto" w:fill="auto"/>
          </w:tcPr>
          <w:p w14:paraId="4338DD2D" w14:textId="1BC9C296" w:rsidR="004646AC" w:rsidRPr="00FA709A" w:rsidRDefault="004646AC" w:rsidP="004646AC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A709A">
              <w:rPr>
                <w:rFonts w:ascii="Angsana New" w:hAnsi="Angsana New"/>
                <w:color w:val="000000"/>
                <w:sz w:val="30"/>
                <w:szCs w:val="30"/>
              </w:rPr>
              <w:t>1,929,704.72</w:t>
            </w:r>
          </w:p>
        </w:tc>
        <w:tc>
          <w:tcPr>
            <w:tcW w:w="1654" w:type="dxa"/>
            <w:shd w:val="clear" w:color="auto" w:fill="auto"/>
          </w:tcPr>
          <w:p w14:paraId="7F8DE03C" w14:textId="1F52F4F0" w:rsidR="004646AC" w:rsidRPr="00494247" w:rsidRDefault="004646AC" w:rsidP="004646AC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C7758">
              <w:rPr>
                <w:rFonts w:ascii="Angsana New" w:hAnsi="Angsana New"/>
                <w:color w:val="000000"/>
                <w:sz w:val="30"/>
                <w:szCs w:val="30"/>
                <w:cs/>
              </w:rPr>
              <w:t>2</w:t>
            </w:r>
            <w:r w:rsidRPr="00AC7758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AC7758">
              <w:rPr>
                <w:rFonts w:ascii="Angsana New" w:hAnsi="Angsana New"/>
                <w:color w:val="000000"/>
                <w:sz w:val="30"/>
                <w:szCs w:val="30"/>
                <w:cs/>
              </w:rPr>
              <w:t>897</w:t>
            </w:r>
            <w:r w:rsidRPr="00AC7758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AC7758">
              <w:rPr>
                <w:rFonts w:ascii="Angsana New" w:hAnsi="Angsana New"/>
                <w:color w:val="000000"/>
                <w:sz w:val="30"/>
                <w:szCs w:val="30"/>
                <w:cs/>
              </w:rPr>
              <w:t>919.70</w:t>
            </w:r>
          </w:p>
        </w:tc>
        <w:tc>
          <w:tcPr>
            <w:tcW w:w="1607" w:type="dxa"/>
            <w:shd w:val="clear" w:color="auto" w:fill="auto"/>
          </w:tcPr>
          <w:p w14:paraId="3B12B148" w14:textId="5DE64F3E" w:rsidR="004646AC" w:rsidRPr="008F126F" w:rsidRDefault="004646AC" w:rsidP="004646AC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C4AD3">
              <w:rPr>
                <w:rFonts w:ascii="Angsana New" w:hAnsi="Angsana New"/>
                <w:color w:val="000000"/>
                <w:sz w:val="30"/>
                <w:szCs w:val="30"/>
              </w:rPr>
              <w:t>4,353,294.32</w:t>
            </w:r>
          </w:p>
        </w:tc>
        <w:tc>
          <w:tcPr>
            <w:tcW w:w="1654" w:type="dxa"/>
          </w:tcPr>
          <w:p w14:paraId="312D3118" w14:textId="6EC598A8" w:rsidR="004646AC" w:rsidRPr="008F126F" w:rsidRDefault="004646AC" w:rsidP="004646AC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F126F">
              <w:rPr>
                <w:rFonts w:ascii="Angsana New" w:hAnsi="Angsana New"/>
                <w:color w:val="000000"/>
                <w:sz w:val="30"/>
                <w:szCs w:val="30"/>
                <w:cs/>
              </w:rPr>
              <w:t>7</w:t>
            </w:r>
            <w:r w:rsidRPr="008F126F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8F126F">
              <w:rPr>
                <w:rFonts w:ascii="Angsana New" w:hAnsi="Angsana New"/>
                <w:color w:val="000000"/>
                <w:sz w:val="30"/>
                <w:szCs w:val="30"/>
                <w:cs/>
              </w:rPr>
              <w:t>991</w:t>
            </w:r>
            <w:r w:rsidRPr="008F126F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8F126F">
              <w:rPr>
                <w:rFonts w:ascii="Angsana New" w:hAnsi="Angsana New"/>
                <w:color w:val="000000"/>
                <w:sz w:val="30"/>
                <w:szCs w:val="30"/>
                <w:cs/>
              </w:rPr>
              <w:t>628.06</w:t>
            </w:r>
          </w:p>
        </w:tc>
      </w:tr>
      <w:tr w:rsidR="004646AC" w:rsidRPr="00494247" w14:paraId="028D0032" w14:textId="77777777" w:rsidTr="005D6107">
        <w:trPr>
          <w:trHeight w:val="203"/>
        </w:trPr>
        <w:tc>
          <w:tcPr>
            <w:tcW w:w="3350" w:type="dxa"/>
            <w:vAlign w:val="center"/>
          </w:tcPr>
          <w:p w14:paraId="17F7B339" w14:textId="6B5AAD08" w:rsidR="004646AC" w:rsidRPr="00D5168C" w:rsidRDefault="004646AC" w:rsidP="005D6107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5168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ภาษีเงินได้รอการตัดบัญชี :</w:t>
            </w:r>
          </w:p>
        </w:tc>
        <w:tc>
          <w:tcPr>
            <w:tcW w:w="1600" w:type="dxa"/>
            <w:shd w:val="clear" w:color="auto" w:fill="auto"/>
          </w:tcPr>
          <w:p w14:paraId="14A35BAA" w14:textId="77777777" w:rsidR="004646AC" w:rsidRPr="00FA709A" w:rsidRDefault="004646AC" w:rsidP="004646AC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54" w:type="dxa"/>
            <w:shd w:val="clear" w:color="auto" w:fill="auto"/>
          </w:tcPr>
          <w:p w14:paraId="57AEA8F9" w14:textId="77777777" w:rsidR="004646AC" w:rsidRPr="00556F4A" w:rsidRDefault="004646AC" w:rsidP="004646AC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07" w:type="dxa"/>
            <w:shd w:val="clear" w:color="auto" w:fill="auto"/>
          </w:tcPr>
          <w:p w14:paraId="145215C5" w14:textId="77777777" w:rsidR="004646AC" w:rsidRPr="008F126F" w:rsidRDefault="004646AC" w:rsidP="004646AC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54" w:type="dxa"/>
          </w:tcPr>
          <w:p w14:paraId="79B7282B" w14:textId="77777777" w:rsidR="004646AC" w:rsidRPr="008F126F" w:rsidRDefault="004646AC" w:rsidP="004646AC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4646AC" w:rsidRPr="00494247" w14:paraId="0C185394" w14:textId="77777777" w:rsidTr="005D6107">
        <w:trPr>
          <w:trHeight w:val="203"/>
        </w:trPr>
        <w:tc>
          <w:tcPr>
            <w:tcW w:w="3350" w:type="dxa"/>
            <w:vAlign w:val="center"/>
          </w:tcPr>
          <w:p w14:paraId="17018767" w14:textId="46744718" w:rsidR="004646AC" w:rsidRPr="00746AF3" w:rsidRDefault="004646AC" w:rsidP="005D6107">
            <w:pPr>
              <w:spacing w:line="400" w:lineRule="exact"/>
              <w:ind w:left="336" w:right="-45" w:hanging="18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46AF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ภาษีเงินได้รอการตัดบัญชีจากผลแตกต่างชั่วคราวและการกลับรายการผลแตกต่างชั่วคราว</w:t>
            </w:r>
          </w:p>
        </w:tc>
        <w:tc>
          <w:tcPr>
            <w:tcW w:w="1600" w:type="dxa"/>
            <w:shd w:val="clear" w:color="auto" w:fill="auto"/>
          </w:tcPr>
          <w:p w14:paraId="263AA2E0" w14:textId="77777777" w:rsidR="004646AC" w:rsidRPr="00FA709A" w:rsidRDefault="004646AC" w:rsidP="004646AC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32872F90" w14:textId="77777777" w:rsidR="004646AC" w:rsidRPr="00FA709A" w:rsidRDefault="004646AC" w:rsidP="004646AC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30B428A6" w14:textId="07386608" w:rsidR="004646AC" w:rsidRPr="00FA709A" w:rsidRDefault="004646AC" w:rsidP="004646AC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A709A">
              <w:rPr>
                <w:rFonts w:ascii="Angsana New" w:hAnsi="Angsana New"/>
                <w:color w:val="000000"/>
                <w:sz w:val="30"/>
                <w:szCs w:val="30"/>
              </w:rPr>
              <w:t>(295,098.36)</w:t>
            </w:r>
          </w:p>
        </w:tc>
        <w:tc>
          <w:tcPr>
            <w:tcW w:w="1654" w:type="dxa"/>
            <w:shd w:val="clear" w:color="auto" w:fill="auto"/>
          </w:tcPr>
          <w:p w14:paraId="18F0AEF0" w14:textId="77777777" w:rsidR="004646AC" w:rsidRDefault="004646AC" w:rsidP="004646AC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501961EA" w14:textId="77777777" w:rsidR="004646AC" w:rsidRDefault="004646AC" w:rsidP="004646AC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28C8B254" w14:textId="1BD329B1" w:rsidR="004646AC" w:rsidRPr="00556F4A" w:rsidRDefault="004646AC" w:rsidP="004646AC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C7758">
              <w:rPr>
                <w:rFonts w:ascii="Angsana New" w:hAnsi="Angsana New"/>
                <w:color w:val="000000"/>
                <w:sz w:val="30"/>
                <w:szCs w:val="30"/>
                <w:cs/>
              </w:rPr>
              <w:t>(814</w:t>
            </w:r>
            <w:r w:rsidRPr="00AC7758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AC7758">
              <w:rPr>
                <w:rFonts w:ascii="Angsana New" w:hAnsi="Angsana New"/>
                <w:color w:val="000000"/>
                <w:sz w:val="30"/>
                <w:szCs w:val="30"/>
                <w:cs/>
              </w:rPr>
              <w:t>356.09)</w:t>
            </w:r>
          </w:p>
        </w:tc>
        <w:tc>
          <w:tcPr>
            <w:tcW w:w="1607" w:type="dxa"/>
            <w:shd w:val="clear" w:color="auto" w:fill="auto"/>
          </w:tcPr>
          <w:p w14:paraId="61058868" w14:textId="77777777" w:rsidR="004646AC" w:rsidRPr="006864EA" w:rsidRDefault="004646AC" w:rsidP="004646AC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2C4EE615" w14:textId="77777777" w:rsidR="004646AC" w:rsidRPr="006864EA" w:rsidRDefault="004646AC" w:rsidP="004646AC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390A05D3" w14:textId="69DD8779" w:rsidR="004646AC" w:rsidRPr="008F126F" w:rsidRDefault="004646AC" w:rsidP="004646AC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864EA">
              <w:rPr>
                <w:rFonts w:ascii="Angsana New" w:hAnsi="Angsana New"/>
                <w:color w:val="000000"/>
                <w:sz w:val="30"/>
                <w:szCs w:val="30"/>
              </w:rPr>
              <w:t>(662,279.40)</w:t>
            </w:r>
          </w:p>
        </w:tc>
        <w:tc>
          <w:tcPr>
            <w:tcW w:w="1654" w:type="dxa"/>
          </w:tcPr>
          <w:p w14:paraId="62805D41" w14:textId="77777777" w:rsidR="004646AC" w:rsidRDefault="004646AC" w:rsidP="004646AC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4B48F2A6" w14:textId="77777777" w:rsidR="004646AC" w:rsidRDefault="004646AC" w:rsidP="004646AC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7F0208CB" w14:textId="2459FD45" w:rsidR="004646AC" w:rsidRPr="008F126F" w:rsidRDefault="004646AC" w:rsidP="004646AC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F126F">
              <w:rPr>
                <w:rFonts w:ascii="Angsana New" w:hAnsi="Angsana New"/>
                <w:color w:val="000000"/>
                <w:sz w:val="30"/>
                <w:szCs w:val="30"/>
                <w:cs/>
              </w:rPr>
              <w:t>(1</w:t>
            </w:r>
            <w:r w:rsidRPr="008F126F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8F126F">
              <w:rPr>
                <w:rFonts w:ascii="Angsana New" w:hAnsi="Angsana New"/>
                <w:color w:val="000000"/>
                <w:sz w:val="30"/>
                <w:szCs w:val="30"/>
                <w:cs/>
              </w:rPr>
              <w:t>585</w:t>
            </w:r>
            <w:r w:rsidRPr="008F126F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8F126F">
              <w:rPr>
                <w:rFonts w:ascii="Angsana New" w:hAnsi="Angsana New"/>
                <w:color w:val="000000"/>
                <w:sz w:val="30"/>
                <w:szCs w:val="30"/>
                <w:cs/>
              </w:rPr>
              <w:t>557.87)</w:t>
            </w:r>
          </w:p>
        </w:tc>
      </w:tr>
      <w:tr w:rsidR="004646AC" w:rsidRPr="00494247" w14:paraId="6CCC43A0" w14:textId="77777777" w:rsidTr="005D6107">
        <w:trPr>
          <w:trHeight w:val="203"/>
        </w:trPr>
        <w:tc>
          <w:tcPr>
            <w:tcW w:w="3350" w:type="dxa"/>
            <w:vAlign w:val="center"/>
          </w:tcPr>
          <w:p w14:paraId="46C6E7A7" w14:textId="05CB4577" w:rsidR="004646AC" w:rsidRPr="00092D10" w:rsidRDefault="004646AC" w:rsidP="005D6107">
            <w:pPr>
              <w:spacing w:line="400" w:lineRule="exact"/>
              <w:ind w:left="336" w:right="-45" w:hanging="18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46AF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ค่าใช้จ่าย (รายได้) ภาษีเงินได้ที่แสดงอยู่</w:t>
            </w:r>
            <w:r w:rsidRPr="00781346">
              <w:rPr>
                <w:rFonts w:ascii="Angsana New" w:hAnsi="Angsana New"/>
                <w:color w:val="000000"/>
                <w:sz w:val="30"/>
                <w:szCs w:val="30"/>
                <w:cs/>
              </w:rPr>
              <w:t>ในงบกำไรขาดทุนเบ็ดเสร็จ</w:t>
            </w:r>
          </w:p>
        </w:tc>
        <w:tc>
          <w:tcPr>
            <w:tcW w:w="1600" w:type="dxa"/>
            <w:shd w:val="clear" w:color="auto" w:fill="auto"/>
          </w:tcPr>
          <w:p w14:paraId="19AEF5A9" w14:textId="77777777" w:rsidR="004646AC" w:rsidRPr="00FA709A" w:rsidRDefault="004646AC" w:rsidP="005D6107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57B1CB5B" w14:textId="68130313" w:rsidR="004646AC" w:rsidRPr="00FA709A" w:rsidRDefault="004646AC" w:rsidP="005D6107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A709A">
              <w:rPr>
                <w:rFonts w:ascii="Angsana New" w:hAnsi="Angsana New"/>
                <w:color w:val="000000"/>
                <w:sz w:val="30"/>
                <w:szCs w:val="30"/>
              </w:rPr>
              <w:t>1,634,606.36</w:t>
            </w:r>
          </w:p>
        </w:tc>
        <w:tc>
          <w:tcPr>
            <w:tcW w:w="1654" w:type="dxa"/>
            <w:shd w:val="clear" w:color="auto" w:fill="auto"/>
          </w:tcPr>
          <w:p w14:paraId="42B6EF82" w14:textId="77777777" w:rsidR="004646AC" w:rsidRDefault="004646AC" w:rsidP="005D6107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771D7C29" w14:textId="334EA958" w:rsidR="004646AC" w:rsidRPr="00494247" w:rsidRDefault="004646AC" w:rsidP="005D6107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C7758">
              <w:rPr>
                <w:rFonts w:ascii="Angsana New" w:hAnsi="Angsana New"/>
                <w:color w:val="000000"/>
                <w:sz w:val="30"/>
                <w:szCs w:val="30"/>
                <w:cs/>
              </w:rPr>
              <w:t>2</w:t>
            </w:r>
            <w:r w:rsidRPr="00AC7758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AC7758">
              <w:rPr>
                <w:rFonts w:ascii="Angsana New" w:hAnsi="Angsana New"/>
                <w:color w:val="000000"/>
                <w:sz w:val="30"/>
                <w:szCs w:val="30"/>
                <w:cs/>
              </w:rPr>
              <w:t>083</w:t>
            </w:r>
            <w:r w:rsidRPr="00AC7758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AC7758">
              <w:rPr>
                <w:rFonts w:ascii="Angsana New" w:hAnsi="Angsana New"/>
                <w:color w:val="000000"/>
                <w:sz w:val="30"/>
                <w:szCs w:val="30"/>
                <w:cs/>
              </w:rPr>
              <w:t>563.61</w:t>
            </w:r>
          </w:p>
        </w:tc>
        <w:tc>
          <w:tcPr>
            <w:tcW w:w="1607" w:type="dxa"/>
            <w:shd w:val="clear" w:color="auto" w:fill="auto"/>
          </w:tcPr>
          <w:p w14:paraId="639C7576" w14:textId="77777777" w:rsidR="004646AC" w:rsidRPr="009E5C75" w:rsidRDefault="004646AC" w:rsidP="005D6107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155B133F" w14:textId="04531121" w:rsidR="004646AC" w:rsidRPr="008F126F" w:rsidRDefault="004646AC" w:rsidP="005D6107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E5C75">
              <w:rPr>
                <w:rFonts w:ascii="Angsana New" w:hAnsi="Angsana New"/>
                <w:color w:val="000000"/>
                <w:sz w:val="30"/>
                <w:szCs w:val="30"/>
              </w:rPr>
              <w:t>3,691,014.92</w:t>
            </w:r>
          </w:p>
        </w:tc>
        <w:tc>
          <w:tcPr>
            <w:tcW w:w="1654" w:type="dxa"/>
          </w:tcPr>
          <w:p w14:paraId="1076B4BF" w14:textId="77777777" w:rsidR="004646AC" w:rsidRPr="008F126F" w:rsidRDefault="004646AC" w:rsidP="005D6107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6A76DB69" w14:textId="48C87FCE" w:rsidR="004646AC" w:rsidRPr="008F126F" w:rsidRDefault="004646AC" w:rsidP="005D6107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F126F">
              <w:rPr>
                <w:rFonts w:ascii="Angsana New" w:hAnsi="Angsana New"/>
                <w:color w:val="000000"/>
                <w:sz w:val="30"/>
                <w:szCs w:val="30"/>
                <w:cs/>
              </w:rPr>
              <w:t>6</w:t>
            </w:r>
            <w:r w:rsidRPr="008F126F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8F126F">
              <w:rPr>
                <w:rFonts w:ascii="Angsana New" w:hAnsi="Angsana New"/>
                <w:color w:val="000000"/>
                <w:sz w:val="30"/>
                <w:szCs w:val="30"/>
                <w:cs/>
              </w:rPr>
              <w:t>406</w:t>
            </w:r>
            <w:r w:rsidRPr="008F126F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8F126F">
              <w:rPr>
                <w:rFonts w:ascii="Angsana New" w:hAnsi="Angsana New"/>
                <w:color w:val="000000"/>
                <w:sz w:val="30"/>
                <w:szCs w:val="30"/>
                <w:cs/>
              </w:rPr>
              <w:t>070.19</w:t>
            </w:r>
          </w:p>
        </w:tc>
      </w:tr>
    </w:tbl>
    <w:p w14:paraId="2E04F518" w14:textId="6236C2F7" w:rsidR="0052736D" w:rsidRDefault="0052736D">
      <w:pPr>
        <w:pStyle w:val="ListParagraph"/>
        <w:numPr>
          <w:ilvl w:val="0"/>
          <w:numId w:val="13"/>
        </w:numPr>
        <w:tabs>
          <w:tab w:val="clear" w:pos="907"/>
          <w:tab w:val="left" w:pos="990"/>
        </w:tabs>
        <w:spacing w:before="240" w:line="240" w:lineRule="auto"/>
        <w:ind w:left="990" w:hanging="450"/>
        <w:rPr>
          <w:rFonts w:ascii="Angsana New" w:hAnsi="Angsana New"/>
          <w:sz w:val="30"/>
          <w:szCs w:val="30"/>
        </w:rPr>
      </w:pPr>
      <w:r w:rsidRPr="0052736D">
        <w:rPr>
          <w:rFonts w:ascii="Angsana New" w:hAnsi="Angsana New"/>
          <w:sz w:val="30"/>
          <w:szCs w:val="30"/>
          <w:cs/>
        </w:rPr>
        <w:t xml:space="preserve">รายการกระทบยอดจำนวนเงินระหว่างค่าใช้จ่ายภาษีเงินได้กับผลคูณของกำไร(ขาดทุน)ทางบัญชีกับอัตราภาษีที่ใช้สำหรับงวด </w:t>
      </w:r>
      <w:r w:rsidR="00BB7E13">
        <w:rPr>
          <w:rFonts w:ascii="Angsana New" w:hAnsi="Angsana New"/>
          <w:sz w:val="30"/>
          <w:szCs w:val="30"/>
        </w:rPr>
        <w:t>3</w:t>
      </w:r>
      <w:r w:rsidRPr="0052736D">
        <w:rPr>
          <w:rFonts w:ascii="Angsana New" w:hAnsi="Angsana New"/>
          <w:sz w:val="30"/>
          <w:szCs w:val="30"/>
          <w:cs/>
        </w:rPr>
        <w:t xml:space="preserve"> เดือนและ </w:t>
      </w:r>
      <w:r w:rsidR="00BB7E13">
        <w:rPr>
          <w:rFonts w:ascii="Angsana New" w:hAnsi="Angsana New"/>
          <w:sz w:val="30"/>
          <w:szCs w:val="30"/>
        </w:rPr>
        <w:t>9</w:t>
      </w:r>
      <w:r w:rsidRPr="0052736D">
        <w:rPr>
          <w:rFonts w:ascii="Angsana New" w:hAnsi="Angsana New"/>
          <w:sz w:val="30"/>
          <w:szCs w:val="30"/>
          <w:cs/>
        </w:rPr>
        <w:t xml:space="preserve"> เดือน สิ้นสุดวันที่ </w:t>
      </w:r>
      <w:r w:rsidR="008A1034">
        <w:rPr>
          <w:rFonts w:ascii="Angsana New" w:hAnsi="Angsana New"/>
          <w:sz w:val="30"/>
          <w:szCs w:val="30"/>
        </w:rPr>
        <w:t>30</w:t>
      </w:r>
      <w:r w:rsidRPr="0052736D">
        <w:rPr>
          <w:rFonts w:ascii="Angsana New" w:hAnsi="Angsana New"/>
          <w:sz w:val="30"/>
          <w:szCs w:val="30"/>
          <w:cs/>
        </w:rPr>
        <w:t xml:space="preserve"> กันยายน </w:t>
      </w:r>
      <w:r w:rsidR="00FF7369">
        <w:rPr>
          <w:rFonts w:ascii="Angsana New" w:hAnsi="Angsana New"/>
          <w:sz w:val="30"/>
          <w:szCs w:val="30"/>
        </w:rPr>
        <w:t>2565</w:t>
      </w:r>
      <w:r w:rsidRPr="0052736D">
        <w:rPr>
          <w:rFonts w:ascii="Angsana New" w:hAnsi="Angsana New"/>
          <w:sz w:val="30"/>
          <w:szCs w:val="30"/>
          <w:cs/>
        </w:rPr>
        <w:t xml:space="preserve"> และ </w:t>
      </w:r>
      <w:r w:rsidR="008A1034">
        <w:rPr>
          <w:rFonts w:ascii="Angsana New" w:hAnsi="Angsana New"/>
          <w:sz w:val="30"/>
          <w:szCs w:val="30"/>
        </w:rPr>
        <w:t>2564</w:t>
      </w:r>
      <w:r w:rsidRPr="0052736D">
        <w:rPr>
          <w:rFonts w:ascii="Angsana New" w:hAnsi="Angsana New"/>
          <w:sz w:val="30"/>
          <w:szCs w:val="30"/>
          <w:cs/>
        </w:rPr>
        <w:t xml:space="preserve"> สามารถแสดงได้ดังนี้</w:t>
      </w:r>
    </w:p>
    <w:tbl>
      <w:tblPr>
        <w:tblW w:w="9865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3346"/>
        <w:gridCol w:w="1600"/>
        <w:gridCol w:w="1656"/>
        <w:gridCol w:w="1609"/>
        <w:gridCol w:w="1654"/>
      </w:tblGrid>
      <w:tr w:rsidR="005D6107" w:rsidRPr="00494247" w14:paraId="2ED0FDFA" w14:textId="77777777" w:rsidTr="005D6107">
        <w:tc>
          <w:tcPr>
            <w:tcW w:w="3346" w:type="dxa"/>
          </w:tcPr>
          <w:p w14:paraId="41266096" w14:textId="77777777" w:rsidR="005D6107" w:rsidRPr="00494247" w:rsidRDefault="005D6107" w:rsidP="00BC5D67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00" w:type="dxa"/>
          </w:tcPr>
          <w:p w14:paraId="78542C9C" w14:textId="77777777" w:rsidR="005D6107" w:rsidRPr="00FF7369" w:rsidRDefault="005D6107" w:rsidP="005D610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656" w:type="dxa"/>
          </w:tcPr>
          <w:p w14:paraId="50405FDF" w14:textId="77777777" w:rsidR="005D6107" w:rsidRPr="00FF7369" w:rsidRDefault="005D6107" w:rsidP="005D610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609" w:type="dxa"/>
          </w:tcPr>
          <w:p w14:paraId="50AAC9F3" w14:textId="77777777" w:rsidR="005D6107" w:rsidRPr="00FF7369" w:rsidRDefault="005D6107" w:rsidP="005D610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654" w:type="dxa"/>
          </w:tcPr>
          <w:p w14:paraId="4312443F" w14:textId="369DBCC4" w:rsidR="005D6107" w:rsidRPr="00FF7369" w:rsidRDefault="005D6107" w:rsidP="005D6107">
            <w:pPr>
              <w:pStyle w:val="1"/>
              <w:pBdr>
                <w:bottom w:val="none" w:sz="0" w:space="0" w:color="auto"/>
              </w:pBdr>
              <w:spacing w:line="360" w:lineRule="exact"/>
              <w:rPr>
                <w:color w:val="000000"/>
                <w:sz w:val="30"/>
                <w:szCs w:val="30"/>
              </w:rPr>
            </w:pPr>
            <w:r w:rsidRPr="00494247">
              <w:rPr>
                <w:color w:val="000000"/>
                <w:sz w:val="30"/>
                <w:szCs w:val="30"/>
              </w:rPr>
              <w:t>(</w:t>
            </w:r>
            <w:r w:rsidRPr="00494247">
              <w:rPr>
                <w:color w:val="000000"/>
                <w:sz w:val="30"/>
                <w:szCs w:val="30"/>
                <w:cs/>
              </w:rPr>
              <w:t>หน่วย</w:t>
            </w:r>
            <w:r w:rsidRPr="00494247">
              <w:rPr>
                <w:color w:val="000000"/>
                <w:sz w:val="30"/>
                <w:szCs w:val="30"/>
              </w:rPr>
              <w:t xml:space="preserve">: </w:t>
            </w:r>
            <w:r w:rsidRPr="00494247">
              <w:rPr>
                <w:color w:val="000000"/>
                <w:sz w:val="30"/>
                <w:szCs w:val="30"/>
                <w:cs/>
              </w:rPr>
              <w:t>บาท</w:t>
            </w:r>
            <w:r w:rsidRPr="00494247">
              <w:rPr>
                <w:color w:val="000000"/>
                <w:sz w:val="30"/>
                <w:szCs w:val="30"/>
              </w:rPr>
              <w:t>)</w:t>
            </w:r>
          </w:p>
        </w:tc>
      </w:tr>
      <w:tr w:rsidR="005D6107" w:rsidRPr="00494247" w14:paraId="0BAE712D" w14:textId="77777777" w:rsidTr="005D6107">
        <w:tc>
          <w:tcPr>
            <w:tcW w:w="3346" w:type="dxa"/>
          </w:tcPr>
          <w:p w14:paraId="09658F01" w14:textId="77777777" w:rsidR="005D6107" w:rsidRPr="00494247" w:rsidRDefault="005D6107" w:rsidP="00BC5D67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3256" w:type="dxa"/>
            <w:gridSpan w:val="2"/>
          </w:tcPr>
          <w:p w14:paraId="646699E1" w14:textId="4F58250F" w:rsidR="005D6107" w:rsidRPr="00FF7369" w:rsidRDefault="005D6107" w:rsidP="005D6107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C8007D">
              <w:rPr>
                <w:color w:val="000000"/>
                <w:sz w:val="30"/>
                <w:szCs w:val="30"/>
                <w:cs/>
              </w:rPr>
              <w:t xml:space="preserve">สำหรับงวด </w:t>
            </w:r>
            <w:r>
              <w:rPr>
                <w:rFonts w:hint="cs"/>
                <w:color w:val="000000"/>
                <w:sz w:val="30"/>
                <w:szCs w:val="30"/>
                <w:cs/>
              </w:rPr>
              <w:t>3</w:t>
            </w:r>
            <w:r w:rsidRPr="00C8007D">
              <w:rPr>
                <w:color w:val="000000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3263" w:type="dxa"/>
            <w:gridSpan w:val="2"/>
          </w:tcPr>
          <w:p w14:paraId="1FB20675" w14:textId="5EF5B744" w:rsidR="005D6107" w:rsidRPr="00FF7369" w:rsidRDefault="005D6107" w:rsidP="005D6107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C8007D">
              <w:rPr>
                <w:color w:val="000000"/>
                <w:sz w:val="30"/>
                <w:szCs w:val="30"/>
                <w:cs/>
              </w:rPr>
              <w:t xml:space="preserve">สำหรับงวด </w:t>
            </w:r>
            <w:r>
              <w:rPr>
                <w:color w:val="000000"/>
                <w:sz w:val="30"/>
                <w:szCs w:val="30"/>
              </w:rPr>
              <w:t>9</w:t>
            </w:r>
            <w:r w:rsidRPr="00C8007D">
              <w:rPr>
                <w:color w:val="000000"/>
                <w:sz w:val="30"/>
                <w:szCs w:val="30"/>
                <w:cs/>
              </w:rPr>
              <w:t xml:space="preserve"> เดือน</w:t>
            </w:r>
          </w:p>
        </w:tc>
      </w:tr>
      <w:tr w:rsidR="005D6107" w:rsidRPr="00494247" w14:paraId="23E69564" w14:textId="77777777" w:rsidTr="005D6107">
        <w:tc>
          <w:tcPr>
            <w:tcW w:w="3346" w:type="dxa"/>
          </w:tcPr>
          <w:p w14:paraId="319FE514" w14:textId="77777777" w:rsidR="005D6107" w:rsidRPr="00494247" w:rsidRDefault="005D6107" w:rsidP="00BC5D67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00" w:type="dxa"/>
          </w:tcPr>
          <w:p w14:paraId="5E24095B" w14:textId="4E29A32A" w:rsidR="005D6107" w:rsidRPr="00FF7369" w:rsidRDefault="005D6107" w:rsidP="005D6107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FF7369">
              <w:rPr>
                <w:sz w:val="30"/>
                <w:szCs w:val="30"/>
              </w:rPr>
              <w:t xml:space="preserve">30 </w:t>
            </w:r>
            <w:r w:rsidRPr="00FF7369">
              <w:rPr>
                <w:rFonts w:hint="cs"/>
                <w:sz w:val="30"/>
                <w:szCs w:val="30"/>
                <w:cs/>
              </w:rPr>
              <w:t xml:space="preserve">กันยายน </w:t>
            </w:r>
            <w:r w:rsidRPr="00FF7369">
              <w:rPr>
                <w:sz w:val="30"/>
                <w:szCs w:val="30"/>
              </w:rPr>
              <w:t>2565</w:t>
            </w:r>
          </w:p>
        </w:tc>
        <w:tc>
          <w:tcPr>
            <w:tcW w:w="1656" w:type="dxa"/>
          </w:tcPr>
          <w:p w14:paraId="1DFB482B" w14:textId="011AE1CD" w:rsidR="005D6107" w:rsidRPr="00FF7369" w:rsidRDefault="005D6107" w:rsidP="005D6107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FF7369">
              <w:rPr>
                <w:color w:val="000000"/>
                <w:sz w:val="30"/>
                <w:szCs w:val="30"/>
              </w:rPr>
              <w:t xml:space="preserve">30 </w:t>
            </w:r>
            <w:r w:rsidRPr="00FF7369">
              <w:rPr>
                <w:color w:val="000000"/>
                <w:sz w:val="30"/>
                <w:szCs w:val="30"/>
                <w:cs/>
              </w:rPr>
              <w:t xml:space="preserve">กันยายน </w:t>
            </w:r>
            <w:r w:rsidRPr="00FF7369">
              <w:rPr>
                <w:color w:val="000000"/>
                <w:sz w:val="30"/>
                <w:szCs w:val="30"/>
              </w:rPr>
              <w:t>2564</w:t>
            </w:r>
          </w:p>
        </w:tc>
        <w:tc>
          <w:tcPr>
            <w:tcW w:w="1609" w:type="dxa"/>
          </w:tcPr>
          <w:p w14:paraId="1269020E" w14:textId="77777777" w:rsidR="005D6107" w:rsidRPr="00FF7369" w:rsidRDefault="005D6107" w:rsidP="005D6107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FF7369">
              <w:rPr>
                <w:sz w:val="30"/>
                <w:szCs w:val="30"/>
              </w:rPr>
              <w:t xml:space="preserve">30 </w:t>
            </w:r>
            <w:r w:rsidRPr="00FF7369">
              <w:rPr>
                <w:rFonts w:hint="cs"/>
                <w:sz w:val="30"/>
                <w:szCs w:val="30"/>
                <w:cs/>
              </w:rPr>
              <w:t xml:space="preserve">กันยายน </w:t>
            </w:r>
            <w:r w:rsidRPr="00FF7369">
              <w:rPr>
                <w:sz w:val="30"/>
                <w:szCs w:val="30"/>
              </w:rPr>
              <w:t>2565</w:t>
            </w:r>
          </w:p>
        </w:tc>
        <w:tc>
          <w:tcPr>
            <w:tcW w:w="1654" w:type="dxa"/>
          </w:tcPr>
          <w:p w14:paraId="1AC57357" w14:textId="77777777" w:rsidR="005D6107" w:rsidRPr="00FF7369" w:rsidRDefault="005D6107" w:rsidP="005D6107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FF7369">
              <w:rPr>
                <w:color w:val="000000"/>
                <w:sz w:val="30"/>
                <w:szCs w:val="30"/>
              </w:rPr>
              <w:t xml:space="preserve">30 </w:t>
            </w:r>
            <w:r w:rsidRPr="00FF7369">
              <w:rPr>
                <w:color w:val="000000"/>
                <w:sz w:val="30"/>
                <w:szCs w:val="30"/>
                <w:cs/>
              </w:rPr>
              <w:t xml:space="preserve">กันยายน </w:t>
            </w:r>
            <w:r w:rsidRPr="00FF7369">
              <w:rPr>
                <w:color w:val="000000"/>
                <w:sz w:val="30"/>
                <w:szCs w:val="30"/>
              </w:rPr>
              <w:t>2564</w:t>
            </w:r>
          </w:p>
        </w:tc>
      </w:tr>
      <w:tr w:rsidR="005D6107" w:rsidRPr="00494247" w14:paraId="66577B7C" w14:textId="77777777" w:rsidTr="005D6107">
        <w:trPr>
          <w:trHeight w:val="203"/>
        </w:trPr>
        <w:tc>
          <w:tcPr>
            <w:tcW w:w="3346" w:type="dxa"/>
            <w:vAlign w:val="center"/>
          </w:tcPr>
          <w:p w14:paraId="5FFDED6D" w14:textId="4A9BA688" w:rsidR="005D6107" w:rsidRPr="00494247" w:rsidRDefault="005D6107" w:rsidP="00BC5D67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2736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กำไรทางบัญชีก่อนภาษีเงินได้</w:t>
            </w:r>
          </w:p>
        </w:tc>
        <w:tc>
          <w:tcPr>
            <w:tcW w:w="1600" w:type="dxa"/>
            <w:shd w:val="clear" w:color="auto" w:fill="auto"/>
          </w:tcPr>
          <w:p w14:paraId="2B8A4F1B" w14:textId="60D44C0E" w:rsidR="005D6107" w:rsidRPr="00494247" w:rsidRDefault="005D6107" w:rsidP="005D6107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435D8">
              <w:rPr>
                <w:rFonts w:ascii="Angsana New" w:hAnsi="Angsana New"/>
                <w:color w:val="000000"/>
                <w:sz w:val="30"/>
                <w:szCs w:val="30"/>
              </w:rPr>
              <w:t>8,154,347.99</w:t>
            </w:r>
          </w:p>
        </w:tc>
        <w:tc>
          <w:tcPr>
            <w:tcW w:w="1656" w:type="dxa"/>
            <w:shd w:val="clear" w:color="auto" w:fill="auto"/>
          </w:tcPr>
          <w:p w14:paraId="2EECED15" w14:textId="08785AAE" w:rsidR="005D6107" w:rsidRPr="00494247" w:rsidRDefault="005D6107" w:rsidP="005D6107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2736D">
              <w:rPr>
                <w:rFonts w:ascii="Angsana New" w:hAnsi="Angsana New"/>
                <w:color w:val="000000"/>
                <w:sz w:val="30"/>
                <w:szCs w:val="30"/>
                <w:cs/>
              </w:rPr>
              <w:t>10</w:t>
            </w:r>
            <w:r w:rsidRPr="0052736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52736D">
              <w:rPr>
                <w:rFonts w:ascii="Angsana New" w:hAnsi="Angsana New"/>
                <w:color w:val="000000"/>
                <w:sz w:val="30"/>
                <w:szCs w:val="30"/>
                <w:cs/>
              </w:rPr>
              <w:t>748</w:t>
            </w:r>
            <w:r w:rsidRPr="0052736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52736D">
              <w:rPr>
                <w:rFonts w:ascii="Angsana New" w:hAnsi="Angsana New"/>
                <w:color w:val="000000"/>
                <w:sz w:val="30"/>
                <w:szCs w:val="30"/>
                <w:cs/>
              </w:rPr>
              <w:t>054.55</w:t>
            </w:r>
          </w:p>
        </w:tc>
        <w:tc>
          <w:tcPr>
            <w:tcW w:w="1609" w:type="dxa"/>
            <w:shd w:val="clear" w:color="auto" w:fill="auto"/>
          </w:tcPr>
          <w:p w14:paraId="634F21B7" w14:textId="540C546C" w:rsidR="005D6107" w:rsidRPr="007B08B9" w:rsidRDefault="005D6107" w:rsidP="005D6107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B08B9">
              <w:rPr>
                <w:rFonts w:ascii="Angsana New" w:hAnsi="Angsana New"/>
                <w:color w:val="000000"/>
                <w:sz w:val="30"/>
                <w:szCs w:val="30"/>
              </w:rPr>
              <w:t>31,247,665.16</w:t>
            </w:r>
          </w:p>
        </w:tc>
        <w:tc>
          <w:tcPr>
            <w:tcW w:w="1654" w:type="dxa"/>
          </w:tcPr>
          <w:p w14:paraId="7A2E8955" w14:textId="239575FE" w:rsidR="005D6107" w:rsidRPr="008A1034" w:rsidRDefault="005D6107" w:rsidP="005D6107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A1034">
              <w:rPr>
                <w:rFonts w:ascii="Angsana New" w:hAnsi="Angsana New"/>
                <w:color w:val="000000"/>
                <w:sz w:val="30"/>
                <w:szCs w:val="30"/>
                <w:cs/>
              </w:rPr>
              <w:t>32</w:t>
            </w:r>
            <w:r w:rsidRPr="008A1034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8A1034">
              <w:rPr>
                <w:rFonts w:ascii="Angsana New" w:hAnsi="Angsana New"/>
                <w:color w:val="000000"/>
                <w:sz w:val="30"/>
                <w:szCs w:val="30"/>
                <w:cs/>
              </w:rPr>
              <w:t>322</w:t>
            </w:r>
            <w:r w:rsidRPr="008A1034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8A1034">
              <w:rPr>
                <w:rFonts w:ascii="Angsana New" w:hAnsi="Angsana New"/>
                <w:color w:val="000000"/>
                <w:sz w:val="30"/>
                <w:szCs w:val="30"/>
                <w:cs/>
              </w:rPr>
              <w:t>970.47</w:t>
            </w:r>
          </w:p>
        </w:tc>
      </w:tr>
      <w:tr w:rsidR="005D6107" w:rsidRPr="00494247" w14:paraId="348AECE4" w14:textId="77777777" w:rsidTr="005D6107">
        <w:trPr>
          <w:trHeight w:val="203"/>
        </w:trPr>
        <w:tc>
          <w:tcPr>
            <w:tcW w:w="3346" w:type="dxa"/>
            <w:vAlign w:val="center"/>
          </w:tcPr>
          <w:p w14:paraId="45293CC2" w14:textId="395C0B15" w:rsidR="005D6107" w:rsidRPr="00556F4A" w:rsidRDefault="005D6107" w:rsidP="00D55E94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2736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อัตราภาษีเงินได้</w:t>
            </w:r>
          </w:p>
        </w:tc>
        <w:tc>
          <w:tcPr>
            <w:tcW w:w="1600" w:type="dxa"/>
            <w:shd w:val="clear" w:color="auto" w:fill="auto"/>
          </w:tcPr>
          <w:p w14:paraId="5A0CA9DA" w14:textId="3E3D5F97" w:rsidR="005D6107" w:rsidRPr="00B46094" w:rsidRDefault="005D6107" w:rsidP="005D6107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B4609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20.00%</w:t>
            </w:r>
          </w:p>
        </w:tc>
        <w:tc>
          <w:tcPr>
            <w:tcW w:w="1656" w:type="dxa"/>
            <w:shd w:val="clear" w:color="auto" w:fill="auto"/>
          </w:tcPr>
          <w:p w14:paraId="643E3C92" w14:textId="15932CC2" w:rsidR="005D6107" w:rsidRPr="008A1034" w:rsidRDefault="005D6107" w:rsidP="005D6107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8A103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20.00%</w:t>
            </w:r>
          </w:p>
        </w:tc>
        <w:tc>
          <w:tcPr>
            <w:tcW w:w="1609" w:type="dxa"/>
            <w:shd w:val="clear" w:color="auto" w:fill="auto"/>
          </w:tcPr>
          <w:p w14:paraId="0E3D019D" w14:textId="724F722D" w:rsidR="005D6107" w:rsidRPr="00B46094" w:rsidRDefault="005D6107" w:rsidP="005D6107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B4609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20.00%</w:t>
            </w:r>
          </w:p>
        </w:tc>
        <w:tc>
          <w:tcPr>
            <w:tcW w:w="1654" w:type="dxa"/>
          </w:tcPr>
          <w:p w14:paraId="5042FA58" w14:textId="0F741BA3" w:rsidR="005D6107" w:rsidRPr="008A1034" w:rsidRDefault="005D6107" w:rsidP="005D6107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20.00%</w:t>
            </w:r>
          </w:p>
        </w:tc>
      </w:tr>
      <w:tr w:rsidR="005D6107" w:rsidRPr="00494247" w14:paraId="0A9C170A" w14:textId="77777777" w:rsidTr="005D6107">
        <w:trPr>
          <w:trHeight w:val="203"/>
        </w:trPr>
        <w:tc>
          <w:tcPr>
            <w:tcW w:w="3346" w:type="dxa"/>
            <w:vAlign w:val="center"/>
          </w:tcPr>
          <w:p w14:paraId="50AEC862" w14:textId="2B403C82" w:rsidR="005D6107" w:rsidRPr="00D5168C" w:rsidRDefault="005D6107" w:rsidP="00D55E94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600" w:type="dxa"/>
            <w:shd w:val="clear" w:color="auto" w:fill="auto"/>
          </w:tcPr>
          <w:p w14:paraId="5C4A4479" w14:textId="18B8ABA9" w:rsidR="005D6107" w:rsidRPr="0024362F" w:rsidRDefault="005D6107" w:rsidP="005D6107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90205">
              <w:rPr>
                <w:rFonts w:ascii="Angsana New" w:hAnsi="Angsana New"/>
                <w:color w:val="000000"/>
                <w:sz w:val="30"/>
                <w:szCs w:val="30"/>
              </w:rPr>
              <w:t>1,630,869.60</w:t>
            </w:r>
          </w:p>
        </w:tc>
        <w:tc>
          <w:tcPr>
            <w:tcW w:w="1656" w:type="dxa"/>
            <w:shd w:val="clear" w:color="auto" w:fill="auto"/>
          </w:tcPr>
          <w:p w14:paraId="14C1DBD4" w14:textId="5FC23C68" w:rsidR="005D6107" w:rsidRPr="00556F4A" w:rsidRDefault="005D6107" w:rsidP="005D6107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27D3B">
              <w:rPr>
                <w:rFonts w:ascii="Angsana New" w:hAnsi="Angsana New"/>
                <w:color w:val="000000"/>
                <w:sz w:val="30"/>
                <w:szCs w:val="30"/>
                <w:cs/>
              </w:rPr>
              <w:t>2</w:t>
            </w:r>
            <w:r w:rsidRPr="00727D3B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727D3B">
              <w:rPr>
                <w:rFonts w:ascii="Angsana New" w:hAnsi="Angsana New"/>
                <w:color w:val="000000"/>
                <w:sz w:val="30"/>
                <w:szCs w:val="30"/>
                <w:cs/>
              </w:rPr>
              <w:t>149</w:t>
            </w:r>
            <w:r w:rsidRPr="00727D3B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727D3B">
              <w:rPr>
                <w:rFonts w:ascii="Angsana New" w:hAnsi="Angsana New"/>
                <w:color w:val="000000"/>
                <w:sz w:val="30"/>
                <w:szCs w:val="30"/>
                <w:cs/>
              </w:rPr>
              <w:t>610.91</w:t>
            </w:r>
          </w:p>
        </w:tc>
        <w:tc>
          <w:tcPr>
            <w:tcW w:w="1609" w:type="dxa"/>
            <w:shd w:val="clear" w:color="auto" w:fill="auto"/>
          </w:tcPr>
          <w:p w14:paraId="6500D2AD" w14:textId="4D447A0A" w:rsidR="005D6107" w:rsidRPr="008F126F" w:rsidRDefault="005D6107" w:rsidP="005D6107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04C70">
              <w:rPr>
                <w:rFonts w:ascii="Angsana New" w:hAnsi="Angsana New"/>
                <w:color w:val="000000"/>
                <w:sz w:val="30"/>
                <w:szCs w:val="30"/>
              </w:rPr>
              <w:t>6,249,533.03</w:t>
            </w:r>
          </w:p>
        </w:tc>
        <w:tc>
          <w:tcPr>
            <w:tcW w:w="1654" w:type="dxa"/>
          </w:tcPr>
          <w:p w14:paraId="518C3362" w14:textId="56DC7018" w:rsidR="005D6107" w:rsidRPr="008F126F" w:rsidRDefault="005D6107" w:rsidP="005D6107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27D3B">
              <w:rPr>
                <w:rFonts w:ascii="Angsana New" w:hAnsi="Angsana New"/>
                <w:color w:val="000000"/>
                <w:sz w:val="30"/>
                <w:szCs w:val="30"/>
                <w:cs/>
              </w:rPr>
              <w:t>6</w:t>
            </w:r>
            <w:r w:rsidRPr="00727D3B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727D3B">
              <w:rPr>
                <w:rFonts w:ascii="Angsana New" w:hAnsi="Angsana New"/>
                <w:color w:val="000000"/>
                <w:sz w:val="30"/>
                <w:szCs w:val="30"/>
                <w:cs/>
              </w:rPr>
              <w:t>464</w:t>
            </w:r>
            <w:r w:rsidRPr="00727D3B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727D3B">
              <w:rPr>
                <w:rFonts w:ascii="Angsana New" w:hAnsi="Angsana New"/>
                <w:color w:val="000000"/>
                <w:sz w:val="30"/>
                <w:szCs w:val="30"/>
                <w:cs/>
              </w:rPr>
              <w:t>594.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10</w:t>
            </w:r>
          </w:p>
        </w:tc>
      </w:tr>
      <w:tr w:rsidR="005D6107" w:rsidRPr="00494247" w14:paraId="771F4144" w14:textId="77777777" w:rsidTr="005D6107">
        <w:trPr>
          <w:trHeight w:val="203"/>
        </w:trPr>
        <w:tc>
          <w:tcPr>
            <w:tcW w:w="3346" w:type="dxa"/>
            <w:vAlign w:val="center"/>
          </w:tcPr>
          <w:p w14:paraId="32F4C792" w14:textId="0F222B6B" w:rsidR="005D6107" w:rsidRPr="00D55E94" w:rsidRDefault="005D6107" w:rsidP="00D55E94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ผลกระทบทางภาษี 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:</w:t>
            </w:r>
          </w:p>
        </w:tc>
        <w:tc>
          <w:tcPr>
            <w:tcW w:w="1600" w:type="dxa"/>
            <w:shd w:val="clear" w:color="auto" w:fill="auto"/>
          </w:tcPr>
          <w:p w14:paraId="7398EAD3" w14:textId="77777777" w:rsidR="005D6107" w:rsidRPr="0024362F" w:rsidRDefault="005D6107" w:rsidP="005D6107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56" w:type="dxa"/>
            <w:shd w:val="clear" w:color="auto" w:fill="auto"/>
          </w:tcPr>
          <w:p w14:paraId="58E4F514" w14:textId="77777777" w:rsidR="005D6107" w:rsidRPr="00556F4A" w:rsidRDefault="005D6107" w:rsidP="005D6107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09" w:type="dxa"/>
            <w:shd w:val="clear" w:color="auto" w:fill="auto"/>
          </w:tcPr>
          <w:p w14:paraId="6BB65812" w14:textId="77777777" w:rsidR="005D6107" w:rsidRPr="008F126F" w:rsidRDefault="005D6107" w:rsidP="005D6107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54" w:type="dxa"/>
          </w:tcPr>
          <w:p w14:paraId="1ACE4AFB" w14:textId="77777777" w:rsidR="005D6107" w:rsidRPr="008F126F" w:rsidRDefault="005D6107" w:rsidP="005D6107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5D6107" w:rsidRPr="00494247" w14:paraId="21C53F2C" w14:textId="77777777" w:rsidTr="005D6107">
        <w:trPr>
          <w:trHeight w:val="203"/>
        </w:trPr>
        <w:tc>
          <w:tcPr>
            <w:tcW w:w="3346" w:type="dxa"/>
            <w:vAlign w:val="center"/>
          </w:tcPr>
          <w:p w14:paraId="0CCB99C7" w14:textId="553FFDD3" w:rsidR="005D6107" w:rsidRDefault="005D6107" w:rsidP="00D55E94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55E9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รายการต้องห้ามทางภาษี</w:t>
            </w:r>
          </w:p>
        </w:tc>
        <w:tc>
          <w:tcPr>
            <w:tcW w:w="1600" w:type="dxa"/>
            <w:shd w:val="clear" w:color="auto" w:fill="auto"/>
          </w:tcPr>
          <w:p w14:paraId="79D7149F" w14:textId="726E16D7" w:rsidR="005D6107" w:rsidRPr="0024362F" w:rsidRDefault="005D6107" w:rsidP="005D6107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3669F">
              <w:rPr>
                <w:rFonts w:ascii="Angsana New" w:hAnsi="Angsana New"/>
                <w:color w:val="000000"/>
                <w:sz w:val="30"/>
                <w:szCs w:val="30"/>
              </w:rPr>
              <w:t>3,736.76</w:t>
            </w:r>
          </w:p>
        </w:tc>
        <w:tc>
          <w:tcPr>
            <w:tcW w:w="1656" w:type="dxa"/>
            <w:shd w:val="clear" w:color="auto" w:fill="auto"/>
          </w:tcPr>
          <w:p w14:paraId="4DE91784" w14:textId="5CC7BA1F" w:rsidR="005D6107" w:rsidRPr="00556F4A" w:rsidRDefault="005D6107" w:rsidP="005D6107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27D3B">
              <w:rPr>
                <w:rFonts w:ascii="Angsana New" w:hAnsi="Angsana New"/>
                <w:color w:val="000000"/>
                <w:sz w:val="30"/>
                <w:szCs w:val="30"/>
                <w:cs/>
              </w:rPr>
              <w:t>(66</w:t>
            </w:r>
            <w:r w:rsidRPr="00727D3B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727D3B">
              <w:rPr>
                <w:rFonts w:ascii="Angsana New" w:hAnsi="Angsana New"/>
                <w:color w:val="000000"/>
                <w:sz w:val="30"/>
                <w:szCs w:val="30"/>
                <w:cs/>
              </w:rPr>
              <w:t>047.30)</w:t>
            </w:r>
          </w:p>
        </w:tc>
        <w:tc>
          <w:tcPr>
            <w:tcW w:w="1609" w:type="dxa"/>
            <w:shd w:val="clear" w:color="auto" w:fill="auto"/>
          </w:tcPr>
          <w:p w14:paraId="38517046" w14:textId="346D301D" w:rsidR="005D6107" w:rsidRPr="008F126F" w:rsidRDefault="005D6107" w:rsidP="005D6107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A4891">
              <w:rPr>
                <w:rFonts w:ascii="Angsana New" w:hAnsi="Angsana New"/>
                <w:color w:val="000000"/>
                <w:sz w:val="30"/>
                <w:szCs w:val="30"/>
              </w:rPr>
              <w:t>(2,558,518.11)</w:t>
            </w:r>
          </w:p>
        </w:tc>
        <w:tc>
          <w:tcPr>
            <w:tcW w:w="1654" w:type="dxa"/>
          </w:tcPr>
          <w:p w14:paraId="4F483FD2" w14:textId="7A2A5C95" w:rsidR="005D6107" w:rsidRPr="008F126F" w:rsidRDefault="005D6107" w:rsidP="005D6107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27D3B">
              <w:rPr>
                <w:rFonts w:ascii="Angsana New" w:hAnsi="Angsana New"/>
                <w:color w:val="000000"/>
                <w:sz w:val="30"/>
                <w:szCs w:val="30"/>
                <w:cs/>
              </w:rPr>
              <w:t>(58</w:t>
            </w:r>
            <w:r w:rsidRPr="00727D3B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727D3B">
              <w:rPr>
                <w:rFonts w:ascii="Angsana New" w:hAnsi="Angsana New"/>
                <w:color w:val="000000"/>
                <w:sz w:val="30"/>
                <w:szCs w:val="30"/>
                <w:cs/>
              </w:rPr>
              <w:t>523.91)</w:t>
            </w:r>
          </w:p>
        </w:tc>
      </w:tr>
      <w:tr w:rsidR="005D6107" w:rsidRPr="00494247" w14:paraId="417A2C8F" w14:textId="77777777" w:rsidTr="005D6107">
        <w:trPr>
          <w:trHeight w:val="650"/>
        </w:trPr>
        <w:tc>
          <w:tcPr>
            <w:tcW w:w="3346" w:type="dxa"/>
            <w:vAlign w:val="center"/>
          </w:tcPr>
          <w:p w14:paraId="212C8558" w14:textId="0870D3CB" w:rsidR="005D6107" w:rsidRPr="00746AF3" w:rsidRDefault="005D6107" w:rsidP="00727D3B">
            <w:pPr>
              <w:spacing w:line="400" w:lineRule="exact"/>
              <w:ind w:left="166" w:right="-45" w:hanging="180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55E9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ค่าใช้จ่าย (รายได้) ภาษีเงินได้ที่แสดงอยู่ในงบกำไรขาดทุนเบ็ดเสร็จ</w:t>
            </w:r>
          </w:p>
        </w:tc>
        <w:tc>
          <w:tcPr>
            <w:tcW w:w="1600" w:type="dxa"/>
            <w:shd w:val="clear" w:color="auto" w:fill="auto"/>
          </w:tcPr>
          <w:p w14:paraId="615C6FE7" w14:textId="77777777" w:rsidR="005D6107" w:rsidRDefault="005D6107" w:rsidP="005D6107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440448FA" w14:textId="6018C727" w:rsidR="005D6107" w:rsidRPr="0024362F" w:rsidRDefault="005D6107" w:rsidP="005D6107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A295F">
              <w:rPr>
                <w:rFonts w:ascii="Angsana New" w:hAnsi="Angsana New"/>
                <w:color w:val="000000"/>
                <w:sz w:val="30"/>
                <w:szCs w:val="30"/>
              </w:rPr>
              <w:t>1,634,606.36</w:t>
            </w:r>
          </w:p>
        </w:tc>
        <w:tc>
          <w:tcPr>
            <w:tcW w:w="1656" w:type="dxa"/>
            <w:shd w:val="clear" w:color="auto" w:fill="auto"/>
          </w:tcPr>
          <w:p w14:paraId="4E83E3A5" w14:textId="77777777" w:rsidR="005D6107" w:rsidRDefault="005D6107" w:rsidP="005D6107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684660BE" w14:textId="4AEE8180" w:rsidR="005D6107" w:rsidRPr="00556F4A" w:rsidRDefault="005D6107" w:rsidP="005D6107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27D3B">
              <w:rPr>
                <w:rFonts w:ascii="Angsana New" w:hAnsi="Angsana New"/>
                <w:color w:val="000000"/>
                <w:sz w:val="30"/>
                <w:szCs w:val="30"/>
                <w:cs/>
              </w:rPr>
              <w:t>2</w:t>
            </w:r>
            <w:r w:rsidRPr="00727D3B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727D3B">
              <w:rPr>
                <w:rFonts w:ascii="Angsana New" w:hAnsi="Angsana New"/>
                <w:color w:val="000000"/>
                <w:sz w:val="30"/>
                <w:szCs w:val="30"/>
                <w:cs/>
              </w:rPr>
              <w:t>083</w:t>
            </w:r>
            <w:r w:rsidRPr="00727D3B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727D3B">
              <w:rPr>
                <w:rFonts w:ascii="Angsana New" w:hAnsi="Angsana New"/>
                <w:color w:val="000000"/>
                <w:sz w:val="30"/>
                <w:szCs w:val="30"/>
                <w:cs/>
              </w:rPr>
              <w:t>563.61</w:t>
            </w:r>
          </w:p>
        </w:tc>
        <w:tc>
          <w:tcPr>
            <w:tcW w:w="1609" w:type="dxa"/>
            <w:shd w:val="clear" w:color="auto" w:fill="auto"/>
          </w:tcPr>
          <w:p w14:paraId="290EECD2" w14:textId="77777777" w:rsidR="005D6107" w:rsidRDefault="005D6107" w:rsidP="005D6107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1194C1E8" w14:textId="38D1AFAB" w:rsidR="005D6107" w:rsidRPr="008F126F" w:rsidRDefault="005D6107" w:rsidP="005D6107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B08B9">
              <w:rPr>
                <w:rFonts w:ascii="Angsana New" w:hAnsi="Angsana New"/>
                <w:color w:val="000000"/>
                <w:sz w:val="30"/>
                <w:szCs w:val="30"/>
              </w:rPr>
              <w:t>3,691,014.92</w:t>
            </w:r>
          </w:p>
        </w:tc>
        <w:tc>
          <w:tcPr>
            <w:tcW w:w="1654" w:type="dxa"/>
          </w:tcPr>
          <w:p w14:paraId="620DD986" w14:textId="77777777" w:rsidR="005D6107" w:rsidRDefault="005D6107" w:rsidP="005D6107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21D9F434" w14:textId="39647D06" w:rsidR="005D6107" w:rsidRPr="008F126F" w:rsidRDefault="005D6107" w:rsidP="005D6107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27D3B">
              <w:rPr>
                <w:rFonts w:ascii="Angsana New" w:hAnsi="Angsana New"/>
                <w:color w:val="000000"/>
                <w:sz w:val="30"/>
                <w:szCs w:val="30"/>
                <w:cs/>
              </w:rPr>
              <w:t>6</w:t>
            </w:r>
            <w:r w:rsidRPr="00727D3B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727D3B">
              <w:rPr>
                <w:rFonts w:ascii="Angsana New" w:hAnsi="Angsana New"/>
                <w:color w:val="000000"/>
                <w:sz w:val="30"/>
                <w:szCs w:val="30"/>
                <w:cs/>
              </w:rPr>
              <w:t>406</w:t>
            </w:r>
            <w:r w:rsidRPr="00727D3B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727D3B">
              <w:rPr>
                <w:rFonts w:ascii="Angsana New" w:hAnsi="Angsana New"/>
                <w:color w:val="000000"/>
                <w:sz w:val="30"/>
                <w:szCs w:val="30"/>
                <w:cs/>
              </w:rPr>
              <w:t>070.1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9</w:t>
            </w:r>
          </w:p>
        </w:tc>
      </w:tr>
      <w:tr w:rsidR="005D6107" w:rsidRPr="00494247" w14:paraId="12D23196" w14:textId="77777777" w:rsidTr="005D6107">
        <w:trPr>
          <w:trHeight w:val="203"/>
        </w:trPr>
        <w:tc>
          <w:tcPr>
            <w:tcW w:w="3346" w:type="dxa"/>
            <w:vAlign w:val="center"/>
          </w:tcPr>
          <w:p w14:paraId="66006539" w14:textId="3CBE4BCE" w:rsidR="005D6107" w:rsidRDefault="005D6107" w:rsidP="00727D3B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27D3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อัตราภาษีเงินได้ที่แท้จริง</w:t>
            </w:r>
          </w:p>
        </w:tc>
        <w:tc>
          <w:tcPr>
            <w:tcW w:w="1600" w:type="dxa"/>
            <w:shd w:val="clear" w:color="auto" w:fill="auto"/>
          </w:tcPr>
          <w:p w14:paraId="383818C5" w14:textId="7271F775" w:rsidR="005D6107" w:rsidRPr="00F97169" w:rsidRDefault="005D6107" w:rsidP="005D6107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F97169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20.0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5</w:t>
            </w:r>
            <w:r w:rsidRPr="00F97169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%</w:t>
            </w:r>
          </w:p>
        </w:tc>
        <w:tc>
          <w:tcPr>
            <w:tcW w:w="1656" w:type="dxa"/>
            <w:shd w:val="clear" w:color="auto" w:fill="auto"/>
          </w:tcPr>
          <w:p w14:paraId="370D9D18" w14:textId="2D162AC8" w:rsidR="005D6107" w:rsidRPr="008A1034" w:rsidRDefault="005D6107" w:rsidP="005D6107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8A103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19.39%</w:t>
            </w:r>
          </w:p>
        </w:tc>
        <w:tc>
          <w:tcPr>
            <w:tcW w:w="1609" w:type="dxa"/>
            <w:shd w:val="clear" w:color="auto" w:fill="auto"/>
          </w:tcPr>
          <w:p w14:paraId="4B4D66DC" w14:textId="5EB4F9DF" w:rsidR="005D6107" w:rsidRPr="00F97169" w:rsidRDefault="005D6107" w:rsidP="005D6107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F97169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11.81%</w:t>
            </w:r>
          </w:p>
        </w:tc>
        <w:tc>
          <w:tcPr>
            <w:tcW w:w="1654" w:type="dxa"/>
          </w:tcPr>
          <w:p w14:paraId="29072990" w14:textId="65C88E6B" w:rsidR="005D6107" w:rsidRPr="008A1034" w:rsidRDefault="005D6107" w:rsidP="005D6107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8A103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19.82%</w:t>
            </w:r>
          </w:p>
        </w:tc>
      </w:tr>
    </w:tbl>
    <w:p w14:paraId="79F7FA8B" w14:textId="3691972F" w:rsidR="007A44B1" w:rsidRPr="00DB1E68" w:rsidRDefault="007A44B1">
      <w:pPr>
        <w:numPr>
          <w:ilvl w:val="0"/>
          <w:numId w:val="6"/>
        </w:numPr>
        <w:tabs>
          <w:tab w:val="left" w:pos="513"/>
          <w:tab w:val="decimal" w:pos="7920"/>
        </w:tabs>
        <w:spacing w:line="240" w:lineRule="atLeast"/>
        <w:ind w:hanging="1238"/>
        <w:jc w:val="both"/>
        <w:rPr>
          <w:rFonts w:ascii="Angsana New" w:hAnsi="Angsana New"/>
          <w:b/>
          <w:bCs/>
          <w:sz w:val="30"/>
          <w:szCs w:val="30"/>
        </w:rPr>
      </w:pPr>
      <w:r w:rsidRPr="007A44B1">
        <w:rPr>
          <w:rFonts w:ascii="Angsana New" w:hAnsi="Angsana New"/>
          <w:b/>
          <w:bCs/>
          <w:sz w:val="30"/>
          <w:szCs w:val="30"/>
          <w:cs/>
        </w:rPr>
        <w:lastRenderedPageBreak/>
        <w:t xml:space="preserve">สินทรัพย์ไม่หมุนเวียนอื่น </w:t>
      </w:r>
    </w:p>
    <w:tbl>
      <w:tblPr>
        <w:tblW w:w="934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130"/>
        <w:gridCol w:w="1987"/>
        <w:gridCol w:w="236"/>
        <w:gridCol w:w="1987"/>
      </w:tblGrid>
      <w:tr w:rsidR="007A44B1" w:rsidRPr="00494247" w14:paraId="632F19F1" w14:textId="77777777" w:rsidTr="0067606A">
        <w:tc>
          <w:tcPr>
            <w:tcW w:w="5130" w:type="dxa"/>
          </w:tcPr>
          <w:p w14:paraId="5890D9D0" w14:textId="77777777" w:rsidR="007A44B1" w:rsidRPr="00494247" w:rsidRDefault="007A44B1" w:rsidP="00BC5D67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210" w:type="dxa"/>
            <w:gridSpan w:val="3"/>
          </w:tcPr>
          <w:p w14:paraId="4800D66E" w14:textId="77777777" w:rsidR="007A44B1" w:rsidRPr="00494247" w:rsidRDefault="007A44B1" w:rsidP="00BC5D67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7A44B1" w:rsidRPr="00494247" w14:paraId="7593441D" w14:textId="77777777" w:rsidTr="0067606A">
        <w:tc>
          <w:tcPr>
            <w:tcW w:w="5130" w:type="dxa"/>
          </w:tcPr>
          <w:p w14:paraId="2103268B" w14:textId="77777777" w:rsidR="007A44B1" w:rsidRPr="00494247" w:rsidRDefault="007A44B1" w:rsidP="00BC5D67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</w:tcBorders>
          </w:tcPr>
          <w:p w14:paraId="10EA5CDE" w14:textId="77777777" w:rsidR="007A44B1" w:rsidRPr="00D044B5" w:rsidRDefault="007A44B1" w:rsidP="00BC5D6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D044B5">
              <w:rPr>
                <w:sz w:val="30"/>
                <w:szCs w:val="30"/>
              </w:rPr>
              <w:t xml:space="preserve">30 </w:t>
            </w:r>
            <w:r w:rsidRPr="00D044B5">
              <w:rPr>
                <w:rFonts w:hint="cs"/>
                <w:sz w:val="30"/>
                <w:szCs w:val="30"/>
                <w:cs/>
              </w:rPr>
              <w:t xml:space="preserve">กันยายน </w:t>
            </w:r>
            <w:r w:rsidRPr="00D044B5">
              <w:rPr>
                <w:sz w:val="30"/>
                <w:szCs w:val="30"/>
              </w:rPr>
              <w:t>256</w:t>
            </w:r>
            <w:r>
              <w:rPr>
                <w:sz w:val="30"/>
                <w:szCs w:val="30"/>
              </w:rPr>
              <w:t>5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9F9773C" w14:textId="77777777" w:rsidR="007A44B1" w:rsidRPr="00D044B5" w:rsidRDefault="007A44B1" w:rsidP="00BC5D6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</w:tcBorders>
          </w:tcPr>
          <w:p w14:paraId="425FF052" w14:textId="77777777" w:rsidR="007A44B1" w:rsidRPr="00D044B5" w:rsidRDefault="007A44B1" w:rsidP="00BC5D6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D044B5">
              <w:rPr>
                <w:color w:val="000000"/>
                <w:sz w:val="30"/>
                <w:szCs w:val="30"/>
              </w:rPr>
              <w:t xml:space="preserve">31 </w:t>
            </w:r>
            <w:r w:rsidRPr="00D044B5">
              <w:rPr>
                <w:rFonts w:hint="cs"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D044B5">
              <w:rPr>
                <w:color w:val="000000"/>
                <w:sz w:val="30"/>
                <w:szCs w:val="30"/>
              </w:rPr>
              <w:t>256</w:t>
            </w:r>
            <w:r>
              <w:rPr>
                <w:color w:val="000000"/>
                <w:sz w:val="30"/>
                <w:szCs w:val="30"/>
              </w:rPr>
              <w:t>4</w:t>
            </w:r>
          </w:p>
        </w:tc>
      </w:tr>
      <w:tr w:rsidR="00D00EDF" w:rsidRPr="00494247" w14:paraId="1934D3A1" w14:textId="77777777" w:rsidTr="0067606A">
        <w:trPr>
          <w:trHeight w:val="203"/>
        </w:trPr>
        <w:tc>
          <w:tcPr>
            <w:tcW w:w="5130" w:type="dxa"/>
          </w:tcPr>
          <w:p w14:paraId="2DA913EF" w14:textId="6EBE27A6" w:rsidR="00D00EDF" w:rsidRPr="00494247" w:rsidRDefault="00D00EDF" w:rsidP="00D00EDF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A44B1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เงินประกันอื่นๆ</w:t>
            </w:r>
          </w:p>
        </w:tc>
        <w:tc>
          <w:tcPr>
            <w:tcW w:w="1987" w:type="dxa"/>
            <w:shd w:val="clear" w:color="auto" w:fill="auto"/>
          </w:tcPr>
          <w:p w14:paraId="4A6E73FE" w14:textId="5DDC792D" w:rsidR="00D00EDF" w:rsidRPr="00F4526A" w:rsidRDefault="00D00EDF" w:rsidP="00D00EDF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00EDF">
              <w:rPr>
                <w:rFonts w:ascii="Angsana New" w:hAnsi="Angsana New"/>
                <w:color w:val="000000"/>
                <w:sz w:val="30"/>
                <w:szCs w:val="30"/>
              </w:rPr>
              <w:t>7,000.00</w:t>
            </w:r>
          </w:p>
        </w:tc>
        <w:tc>
          <w:tcPr>
            <w:tcW w:w="236" w:type="dxa"/>
            <w:vAlign w:val="center"/>
          </w:tcPr>
          <w:p w14:paraId="0A64ABA5" w14:textId="77777777" w:rsidR="00D00EDF" w:rsidRPr="00494247" w:rsidRDefault="00D00EDF" w:rsidP="00D00EDF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vAlign w:val="bottom"/>
          </w:tcPr>
          <w:p w14:paraId="5319A0A6" w14:textId="738CD2D8" w:rsidR="00D00EDF" w:rsidRPr="00494247" w:rsidRDefault="00D00EDF" w:rsidP="00D00EDF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A44B1">
              <w:rPr>
                <w:rFonts w:ascii="Angsana New" w:hAnsi="Angsana New"/>
                <w:color w:val="000000"/>
                <w:sz w:val="30"/>
                <w:szCs w:val="30"/>
              </w:rPr>
              <w:t>417,444.56</w:t>
            </w:r>
          </w:p>
        </w:tc>
      </w:tr>
      <w:tr w:rsidR="00D00EDF" w:rsidRPr="00494247" w14:paraId="045A4461" w14:textId="77777777" w:rsidTr="0067606A">
        <w:trPr>
          <w:trHeight w:val="181"/>
        </w:trPr>
        <w:tc>
          <w:tcPr>
            <w:tcW w:w="5130" w:type="dxa"/>
          </w:tcPr>
          <w:p w14:paraId="1F653890" w14:textId="2CB68F2E" w:rsidR="00D00EDF" w:rsidRPr="00494247" w:rsidRDefault="00D00EDF" w:rsidP="00D00EDF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A44B1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เงินจ่ายล่วงหน้าค่าก่อสร้าง</w:t>
            </w:r>
          </w:p>
        </w:tc>
        <w:tc>
          <w:tcPr>
            <w:tcW w:w="1987" w:type="dxa"/>
            <w:tcBorders>
              <w:bottom w:val="single" w:sz="4" w:space="0" w:color="auto"/>
            </w:tcBorders>
            <w:shd w:val="clear" w:color="auto" w:fill="auto"/>
          </w:tcPr>
          <w:p w14:paraId="0937A9FC" w14:textId="6E219713" w:rsidR="00D00EDF" w:rsidRPr="00D3269C" w:rsidRDefault="00D00EDF" w:rsidP="00D00EDF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00EDF">
              <w:rPr>
                <w:rFonts w:ascii="Angsana New" w:hAnsi="Angsana New"/>
                <w:color w:val="000000"/>
                <w:sz w:val="30"/>
                <w:szCs w:val="30"/>
              </w:rPr>
              <w:t>6,088,846.08</w:t>
            </w:r>
          </w:p>
        </w:tc>
        <w:tc>
          <w:tcPr>
            <w:tcW w:w="236" w:type="dxa"/>
            <w:vAlign w:val="center"/>
          </w:tcPr>
          <w:p w14:paraId="3780D3F8" w14:textId="77777777" w:rsidR="00D00EDF" w:rsidRPr="00494247" w:rsidRDefault="00D00EDF" w:rsidP="00D00EDF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tcBorders>
              <w:bottom w:val="single" w:sz="4" w:space="0" w:color="auto"/>
            </w:tcBorders>
            <w:vAlign w:val="bottom"/>
          </w:tcPr>
          <w:p w14:paraId="6450A1C1" w14:textId="59E86AFD" w:rsidR="00D00EDF" w:rsidRPr="00494247" w:rsidRDefault="00D00EDF" w:rsidP="00D00EDF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56BFE">
              <w:rPr>
                <w:rFonts w:ascii="Angsana New" w:hAnsi="Angsana New"/>
                <w:color w:val="000000"/>
                <w:sz w:val="30"/>
                <w:szCs w:val="30"/>
              </w:rPr>
              <w:t>9,295,454.13</w:t>
            </w:r>
          </w:p>
        </w:tc>
      </w:tr>
      <w:tr w:rsidR="00D00EDF" w:rsidRPr="00494247" w14:paraId="0386181F" w14:textId="77777777" w:rsidTr="0067606A">
        <w:trPr>
          <w:trHeight w:val="149"/>
        </w:trPr>
        <w:tc>
          <w:tcPr>
            <w:tcW w:w="5130" w:type="dxa"/>
          </w:tcPr>
          <w:p w14:paraId="15FDF9DC" w14:textId="155222B9" w:rsidR="00D00EDF" w:rsidRPr="00D3269C" w:rsidRDefault="00D00EDF" w:rsidP="00D00EDF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A44B1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9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671E60" w14:textId="19ADAB0A" w:rsidR="00D00EDF" w:rsidRPr="00D3269C" w:rsidRDefault="00D00EDF" w:rsidP="00D00EDF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00EDF">
              <w:rPr>
                <w:rFonts w:ascii="Angsana New" w:hAnsi="Angsana New"/>
                <w:color w:val="000000"/>
                <w:sz w:val="30"/>
                <w:szCs w:val="30"/>
              </w:rPr>
              <w:t>6,095,846.08</w:t>
            </w:r>
          </w:p>
        </w:tc>
        <w:tc>
          <w:tcPr>
            <w:tcW w:w="236" w:type="dxa"/>
            <w:vAlign w:val="center"/>
          </w:tcPr>
          <w:p w14:paraId="4E051E38" w14:textId="77777777" w:rsidR="00D00EDF" w:rsidRPr="00D3269C" w:rsidRDefault="00D00EDF" w:rsidP="00D00EDF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651FEA" w14:textId="650D80B6" w:rsidR="00D00EDF" w:rsidRPr="00D3269C" w:rsidRDefault="00D00EDF" w:rsidP="00D00EDF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56BFE">
              <w:rPr>
                <w:rFonts w:ascii="Angsana New" w:hAnsi="Angsana New"/>
                <w:color w:val="000000"/>
                <w:sz w:val="30"/>
                <w:szCs w:val="30"/>
              </w:rPr>
              <w:t>9,712,898.69</w:t>
            </w:r>
          </w:p>
        </w:tc>
      </w:tr>
    </w:tbl>
    <w:p w14:paraId="06873B8A" w14:textId="61B7CFCF" w:rsidR="007A44B1" w:rsidRPr="00756BFE" w:rsidRDefault="00756BFE" w:rsidP="00756BFE">
      <w:pPr>
        <w:spacing w:before="240" w:after="240"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756BFE">
        <w:rPr>
          <w:rFonts w:ascii="Angsana New" w:hAnsi="Angsana New"/>
          <w:sz w:val="30"/>
          <w:szCs w:val="30"/>
          <w:cs/>
        </w:rPr>
        <w:t xml:space="preserve">บริษัทฯ จ่ายเงินค่าจ้างเหมาก่อสร้างล่วงหน้าจำนวนร้อยละ </w:t>
      </w:r>
      <w:r w:rsidR="008A1034">
        <w:rPr>
          <w:rFonts w:ascii="Angsana New" w:hAnsi="Angsana New"/>
          <w:sz w:val="30"/>
          <w:szCs w:val="30"/>
        </w:rPr>
        <w:t>10</w:t>
      </w:r>
      <w:r w:rsidRPr="00756BFE">
        <w:rPr>
          <w:rFonts w:ascii="Angsana New" w:hAnsi="Angsana New"/>
          <w:sz w:val="30"/>
          <w:szCs w:val="30"/>
          <w:cs/>
        </w:rPr>
        <w:t xml:space="preserve"> ของมูลค่างานก่อสร้าง โดยในการจ่ายเงินค่าจ้างเหมาก่อสร้างแต่ละงวด บริษัทฯ จะตัดจ่ายเงินจ่ายล่วงหน้าค่าก่อสร้างในอัตราร้อยละ</w:t>
      </w:r>
      <w:r w:rsidR="00E15804">
        <w:rPr>
          <w:rFonts w:ascii="Angsana New" w:hAnsi="Angsana New"/>
          <w:sz w:val="30"/>
          <w:szCs w:val="30"/>
        </w:rPr>
        <w:t xml:space="preserve"> </w:t>
      </w:r>
      <w:r w:rsidR="008A1034">
        <w:rPr>
          <w:rFonts w:ascii="Angsana New" w:hAnsi="Angsana New"/>
          <w:sz w:val="30"/>
          <w:szCs w:val="30"/>
        </w:rPr>
        <w:t>10</w:t>
      </w:r>
      <w:r w:rsidRPr="00756BFE">
        <w:rPr>
          <w:rFonts w:ascii="Angsana New" w:hAnsi="Angsana New"/>
          <w:sz w:val="30"/>
          <w:szCs w:val="30"/>
          <w:cs/>
        </w:rPr>
        <w:t xml:space="preserve"> ของมูลค่างานก่อสร้างที่ผู้รับเหมาเรียกเก็บ</w:t>
      </w:r>
    </w:p>
    <w:p w14:paraId="287B7A54" w14:textId="5BE63DEF" w:rsidR="00756BFE" w:rsidRPr="00DB1E68" w:rsidRDefault="00756BFE">
      <w:pPr>
        <w:numPr>
          <w:ilvl w:val="0"/>
          <w:numId w:val="6"/>
        </w:numPr>
        <w:tabs>
          <w:tab w:val="left" w:pos="513"/>
          <w:tab w:val="decimal" w:pos="7920"/>
        </w:tabs>
        <w:spacing w:line="240" w:lineRule="atLeast"/>
        <w:ind w:hanging="1238"/>
        <w:jc w:val="both"/>
        <w:rPr>
          <w:rFonts w:ascii="Angsana New" w:hAnsi="Angsana New"/>
          <w:b/>
          <w:bCs/>
          <w:sz w:val="30"/>
          <w:szCs w:val="30"/>
        </w:rPr>
      </w:pPr>
      <w:r w:rsidRPr="00756BFE">
        <w:rPr>
          <w:rFonts w:ascii="Angsana New" w:hAnsi="Angsana New"/>
          <w:b/>
          <w:bCs/>
          <w:sz w:val="30"/>
          <w:szCs w:val="30"/>
          <w:cs/>
        </w:rPr>
        <w:t>เงินกู้ยืมระยะสั้นจากสถาบันการเงิน ประกอบด้วย</w:t>
      </w:r>
    </w:p>
    <w:tbl>
      <w:tblPr>
        <w:tblW w:w="943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220"/>
        <w:gridCol w:w="1987"/>
        <w:gridCol w:w="236"/>
        <w:gridCol w:w="1987"/>
      </w:tblGrid>
      <w:tr w:rsidR="00756BFE" w:rsidRPr="00494247" w14:paraId="0CE2568D" w14:textId="77777777" w:rsidTr="0067606A">
        <w:tc>
          <w:tcPr>
            <w:tcW w:w="5220" w:type="dxa"/>
          </w:tcPr>
          <w:p w14:paraId="2410AFB3" w14:textId="77777777" w:rsidR="00756BFE" w:rsidRPr="00494247" w:rsidRDefault="00756BFE" w:rsidP="00BC5D67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210" w:type="dxa"/>
            <w:gridSpan w:val="3"/>
          </w:tcPr>
          <w:p w14:paraId="2F312EEF" w14:textId="77777777" w:rsidR="00756BFE" w:rsidRPr="00494247" w:rsidRDefault="00756BFE" w:rsidP="00BC5D67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756BFE" w:rsidRPr="00494247" w14:paraId="398B0205" w14:textId="77777777" w:rsidTr="0067606A">
        <w:tc>
          <w:tcPr>
            <w:tcW w:w="5220" w:type="dxa"/>
          </w:tcPr>
          <w:p w14:paraId="621F1CE3" w14:textId="77777777" w:rsidR="00756BFE" w:rsidRPr="00494247" w:rsidRDefault="00756BFE" w:rsidP="00BC5D67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</w:tcBorders>
          </w:tcPr>
          <w:p w14:paraId="5EA41D1C" w14:textId="77777777" w:rsidR="00756BFE" w:rsidRPr="00D044B5" w:rsidRDefault="00756BFE" w:rsidP="00BC5D6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D044B5">
              <w:rPr>
                <w:sz w:val="30"/>
                <w:szCs w:val="30"/>
              </w:rPr>
              <w:t xml:space="preserve">30 </w:t>
            </w:r>
            <w:r w:rsidRPr="00D044B5">
              <w:rPr>
                <w:rFonts w:hint="cs"/>
                <w:sz w:val="30"/>
                <w:szCs w:val="30"/>
                <w:cs/>
              </w:rPr>
              <w:t xml:space="preserve">กันยายน </w:t>
            </w:r>
            <w:r w:rsidRPr="00D044B5">
              <w:rPr>
                <w:sz w:val="30"/>
                <w:szCs w:val="30"/>
              </w:rPr>
              <w:t>256</w:t>
            </w:r>
            <w:r>
              <w:rPr>
                <w:sz w:val="30"/>
                <w:szCs w:val="30"/>
              </w:rPr>
              <w:t>5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8FDA38C" w14:textId="77777777" w:rsidR="00756BFE" w:rsidRPr="00D044B5" w:rsidRDefault="00756BFE" w:rsidP="00BC5D6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</w:tcBorders>
          </w:tcPr>
          <w:p w14:paraId="15780CAD" w14:textId="77777777" w:rsidR="00756BFE" w:rsidRPr="00D044B5" w:rsidRDefault="00756BFE" w:rsidP="00BC5D6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D044B5">
              <w:rPr>
                <w:color w:val="000000"/>
                <w:sz w:val="30"/>
                <w:szCs w:val="30"/>
              </w:rPr>
              <w:t xml:space="preserve">31 </w:t>
            </w:r>
            <w:r w:rsidRPr="00D044B5">
              <w:rPr>
                <w:rFonts w:hint="cs"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D044B5">
              <w:rPr>
                <w:color w:val="000000"/>
                <w:sz w:val="30"/>
                <w:szCs w:val="30"/>
              </w:rPr>
              <w:t>256</w:t>
            </w:r>
            <w:r>
              <w:rPr>
                <w:color w:val="000000"/>
                <w:sz w:val="30"/>
                <w:szCs w:val="30"/>
              </w:rPr>
              <w:t>4</w:t>
            </w:r>
          </w:p>
        </w:tc>
      </w:tr>
      <w:tr w:rsidR="00756BFE" w:rsidRPr="00494247" w14:paraId="461A5EBC" w14:textId="77777777" w:rsidTr="0067606A">
        <w:trPr>
          <w:trHeight w:val="203"/>
        </w:trPr>
        <w:tc>
          <w:tcPr>
            <w:tcW w:w="5220" w:type="dxa"/>
          </w:tcPr>
          <w:p w14:paraId="24D943FF" w14:textId="03ABD866" w:rsidR="00756BFE" w:rsidRPr="00494247" w:rsidRDefault="00756BFE" w:rsidP="00BC5D67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56BFE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เจ้าหนี้ทรัสต์รีซีท</w:t>
            </w:r>
          </w:p>
        </w:tc>
        <w:tc>
          <w:tcPr>
            <w:tcW w:w="1987" w:type="dxa"/>
            <w:shd w:val="clear" w:color="auto" w:fill="auto"/>
          </w:tcPr>
          <w:p w14:paraId="3E1260BC" w14:textId="15337911" w:rsidR="00756BFE" w:rsidRPr="00F4526A" w:rsidRDefault="00466536" w:rsidP="00BC5D67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66536">
              <w:rPr>
                <w:rFonts w:ascii="Angsana New" w:hAnsi="Angsana New"/>
                <w:color w:val="000000"/>
                <w:sz w:val="30"/>
                <w:szCs w:val="30"/>
              </w:rPr>
              <w:t>88,770,995.03</w:t>
            </w:r>
          </w:p>
        </w:tc>
        <w:tc>
          <w:tcPr>
            <w:tcW w:w="236" w:type="dxa"/>
            <w:vAlign w:val="center"/>
          </w:tcPr>
          <w:p w14:paraId="6215D0A1" w14:textId="77777777" w:rsidR="00756BFE" w:rsidRPr="00494247" w:rsidRDefault="00756BFE" w:rsidP="00BC5D67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vAlign w:val="bottom"/>
          </w:tcPr>
          <w:p w14:paraId="79F1A380" w14:textId="6EE14E91" w:rsidR="00756BFE" w:rsidRPr="00494247" w:rsidRDefault="00756BFE" w:rsidP="00BC5D67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56BFE">
              <w:rPr>
                <w:rFonts w:ascii="Angsana New" w:hAnsi="Angsana New"/>
                <w:color w:val="000000"/>
                <w:sz w:val="30"/>
                <w:szCs w:val="30"/>
              </w:rPr>
              <w:t>117,565,234.31</w:t>
            </w:r>
          </w:p>
        </w:tc>
      </w:tr>
      <w:tr w:rsidR="00756BFE" w:rsidRPr="00494247" w14:paraId="5B107AE4" w14:textId="77777777" w:rsidTr="0067606A">
        <w:trPr>
          <w:trHeight w:val="149"/>
        </w:trPr>
        <w:tc>
          <w:tcPr>
            <w:tcW w:w="5220" w:type="dxa"/>
          </w:tcPr>
          <w:p w14:paraId="1E688EAE" w14:textId="77777777" w:rsidR="00756BFE" w:rsidRPr="00D3269C" w:rsidRDefault="00756BFE" w:rsidP="00756BFE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A44B1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9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366E5F" w14:textId="4A91092D" w:rsidR="00756BFE" w:rsidRPr="00D3269C" w:rsidRDefault="00466536" w:rsidP="00BC5D67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66536">
              <w:rPr>
                <w:rFonts w:ascii="Angsana New" w:hAnsi="Angsana New"/>
                <w:color w:val="000000"/>
                <w:sz w:val="30"/>
                <w:szCs w:val="30"/>
              </w:rPr>
              <w:t>88,770,995.03</w:t>
            </w:r>
          </w:p>
        </w:tc>
        <w:tc>
          <w:tcPr>
            <w:tcW w:w="236" w:type="dxa"/>
            <w:vAlign w:val="center"/>
          </w:tcPr>
          <w:p w14:paraId="3F34FF17" w14:textId="77777777" w:rsidR="00756BFE" w:rsidRPr="00D3269C" w:rsidRDefault="00756BFE" w:rsidP="00BC5D67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2AE141" w14:textId="4AD4B874" w:rsidR="00756BFE" w:rsidRPr="00D3269C" w:rsidRDefault="00756BFE" w:rsidP="00BC5D67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56BFE">
              <w:rPr>
                <w:rFonts w:ascii="Angsana New" w:hAnsi="Angsana New"/>
                <w:color w:val="000000"/>
                <w:sz w:val="30"/>
                <w:szCs w:val="30"/>
              </w:rPr>
              <w:t>117,565,234.31</w:t>
            </w:r>
          </w:p>
        </w:tc>
      </w:tr>
    </w:tbl>
    <w:p w14:paraId="22475578" w14:textId="369F2B4C" w:rsidR="00756BFE" w:rsidRPr="00756BFE" w:rsidRDefault="00756BFE" w:rsidP="00756BFE">
      <w:pPr>
        <w:spacing w:before="240" w:after="240"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756BFE">
        <w:rPr>
          <w:rFonts w:ascii="Angsana New" w:hAnsi="Angsana New"/>
          <w:sz w:val="30"/>
          <w:szCs w:val="30"/>
          <w:cs/>
        </w:rPr>
        <w:t xml:space="preserve">ณ วันที่ </w:t>
      </w:r>
      <w:r w:rsidR="00E15804">
        <w:rPr>
          <w:rFonts w:ascii="Angsana New" w:hAnsi="Angsana New"/>
          <w:sz w:val="30"/>
          <w:szCs w:val="30"/>
        </w:rPr>
        <w:t>30</w:t>
      </w:r>
      <w:r w:rsidRPr="00756BFE">
        <w:rPr>
          <w:rFonts w:ascii="Angsana New" w:hAnsi="Angsana New"/>
          <w:sz w:val="30"/>
          <w:szCs w:val="30"/>
          <w:cs/>
        </w:rPr>
        <w:t xml:space="preserve"> กันยายน </w:t>
      </w:r>
      <w:r w:rsidR="008A1034">
        <w:rPr>
          <w:rFonts w:ascii="Angsana New" w:hAnsi="Angsana New"/>
          <w:sz w:val="30"/>
          <w:szCs w:val="30"/>
        </w:rPr>
        <w:t>2565</w:t>
      </w:r>
      <w:r w:rsidRPr="00756BFE">
        <w:rPr>
          <w:rFonts w:ascii="Angsana New" w:hAnsi="Angsana New"/>
          <w:sz w:val="30"/>
          <w:szCs w:val="30"/>
          <w:cs/>
        </w:rPr>
        <w:t xml:space="preserve"> และวันที่ </w:t>
      </w:r>
      <w:r w:rsidR="008A1034">
        <w:rPr>
          <w:rFonts w:ascii="Angsana New" w:hAnsi="Angsana New"/>
          <w:sz w:val="30"/>
          <w:szCs w:val="30"/>
        </w:rPr>
        <w:t>31</w:t>
      </w:r>
      <w:r w:rsidRPr="00756BFE">
        <w:rPr>
          <w:rFonts w:ascii="Angsana New" w:hAnsi="Angsana New"/>
          <w:sz w:val="30"/>
          <w:szCs w:val="30"/>
          <w:cs/>
        </w:rPr>
        <w:t xml:space="preserve"> ธันวาคม </w:t>
      </w:r>
      <w:r w:rsidR="008A1034">
        <w:rPr>
          <w:rFonts w:ascii="Angsana New" w:hAnsi="Angsana New"/>
          <w:sz w:val="30"/>
          <w:szCs w:val="30"/>
        </w:rPr>
        <w:t>2564</w:t>
      </w:r>
      <w:r w:rsidRPr="00756BFE">
        <w:rPr>
          <w:rFonts w:ascii="Angsana New" w:hAnsi="Angsana New"/>
          <w:sz w:val="30"/>
          <w:szCs w:val="30"/>
          <w:cs/>
        </w:rPr>
        <w:t xml:space="preserve"> บริษัทฯ มีเงินเบิกเกินบัญชีธนาคารและเงินกู้ยืมระยะสั้นกับธนาคาร </w:t>
      </w:r>
      <w:r w:rsidR="008A1034">
        <w:rPr>
          <w:rFonts w:ascii="Angsana New" w:hAnsi="Angsana New"/>
          <w:sz w:val="30"/>
          <w:szCs w:val="30"/>
        </w:rPr>
        <w:t>2</w:t>
      </w:r>
      <w:r w:rsidRPr="00756BFE">
        <w:rPr>
          <w:rFonts w:ascii="Angsana New" w:hAnsi="Angsana New"/>
          <w:sz w:val="30"/>
          <w:szCs w:val="30"/>
          <w:cs/>
        </w:rPr>
        <w:t xml:space="preserve"> แห่ง วงเงินรวม </w:t>
      </w:r>
      <w:r w:rsidR="008A1034">
        <w:rPr>
          <w:rFonts w:ascii="Angsana New" w:hAnsi="Angsana New"/>
          <w:sz w:val="30"/>
          <w:szCs w:val="30"/>
        </w:rPr>
        <w:t>570.54</w:t>
      </w:r>
      <w:r w:rsidRPr="00756BFE">
        <w:rPr>
          <w:rFonts w:ascii="Angsana New" w:hAnsi="Angsana New"/>
          <w:sz w:val="30"/>
          <w:szCs w:val="30"/>
          <w:cs/>
        </w:rPr>
        <w:t xml:space="preserve"> ล้านบาท อัตราดอกเบี้ยร้อยละ </w:t>
      </w:r>
      <w:r w:rsidRPr="00756BFE">
        <w:rPr>
          <w:rFonts w:ascii="Angsana New" w:hAnsi="Angsana New"/>
          <w:sz w:val="30"/>
          <w:szCs w:val="30"/>
        </w:rPr>
        <w:t xml:space="preserve">MLR </w:t>
      </w:r>
      <w:r w:rsidRPr="00756BFE">
        <w:rPr>
          <w:rFonts w:ascii="Angsana New" w:hAnsi="Angsana New"/>
          <w:sz w:val="30"/>
          <w:szCs w:val="30"/>
          <w:cs/>
        </w:rPr>
        <w:t xml:space="preserve">ถึง </w:t>
      </w:r>
      <w:r w:rsidRPr="00756BFE">
        <w:rPr>
          <w:rFonts w:ascii="Angsana New" w:hAnsi="Angsana New"/>
          <w:sz w:val="30"/>
          <w:szCs w:val="30"/>
        </w:rPr>
        <w:t xml:space="preserve">MOR </w:t>
      </w:r>
      <w:r w:rsidRPr="00756BFE">
        <w:rPr>
          <w:rFonts w:ascii="Angsana New" w:hAnsi="Angsana New"/>
          <w:sz w:val="30"/>
          <w:szCs w:val="30"/>
          <w:cs/>
        </w:rPr>
        <w:t xml:space="preserve">ต่อปี ค้ำประกันโดยการจดจำนองที่ดินบางส่วน อาคารและสิ่งปลูกสร้าง บางส่วน  ตามหมายเหตุ </w:t>
      </w:r>
      <w:r w:rsidR="008A1034">
        <w:rPr>
          <w:rFonts w:ascii="Angsana New" w:hAnsi="Angsana New"/>
          <w:sz w:val="30"/>
          <w:szCs w:val="30"/>
        </w:rPr>
        <w:t>9</w:t>
      </w:r>
      <w:r w:rsidRPr="00756BFE">
        <w:rPr>
          <w:rFonts w:ascii="Angsana New" w:hAnsi="Angsana New"/>
          <w:sz w:val="30"/>
          <w:szCs w:val="30"/>
          <w:cs/>
        </w:rPr>
        <w:t xml:space="preserve"> และค้ำประกันโดยกรรมการ</w:t>
      </w:r>
    </w:p>
    <w:p w14:paraId="15EEF2C1" w14:textId="4C90EA3E" w:rsidR="00B3585A" w:rsidRPr="00DB1E68" w:rsidRDefault="00B3585A">
      <w:pPr>
        <w:numPr>
          <w:ilvl w:val="0"/>
          <w:numId w:val="6"/>
        </w:numPr>
        <w:tabs>
          <w:tab w:val="left" w:pos="513"/>
          <w:tab w:val="decimal" w:pos="7920"/>
        </w:tabs>
        <w:spacing w:line="240" w:lineRule="atLeast"/>
        <w:ind w:hanging="1238"/>
        <w:jc w:val="both"/>
        <w:rPr>
          <w:rFonts w:ascii="Angsana New" w:hAnsi="Angsana New"/>
          <w:b/>
          <w:bCs/>
          <w:sz w:val="30"/>
          <w:szCs w:val="30"/>
        </w:rPr>
      </w:pPr>
      <w:r w:rsidRPr="00B3585A">
        <w:rPr>
          <w:rFonts w:ascii="Angsana New" w:hAnsi="Angsana New"/>
          <w:b/>
          <w:bCs/>
          <w:sz w:val="30"/>
          <w:szCs w:val="30"/>
          <w:cs/>
        </w:rPr>
        <w:t>เจ้าหนี้การค้าและเจ้าหนี้หมุนเวียนอื่น  ประกอบด้วย</w:t>
      </w:r>
    </w:p>
    <w:tbl>
      <w:tblPr>
        <w:tblW w:w="943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220"/>
        <w:gridCol w:w="1987"/>
        <w:gridCol w:w="236"/>
        <w:gridCol w:w="1987"/>
      </w:tblGrid>
      <w:tr w:rsidR="00B3585A" w:rsidRPr="00494247" w14:paraId="5E009093" w14:textId="77777777" w:rsidTr="0067606A">
        <w:tc>
          <w:tcPr>
            <w:tcW w:w="5220" w:type="dxa"/>
          </w:tcPr>
          <w:p w14:paraId="0AE38FA9" w14:textId="77777777" w:rsidR="00B3585A" w:rsidRPr="00494247" w:rsidRDefault="00B3585A" w:rsidP="00BC5D67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210" w:type="dxa"/>
            <w:gridSpan w:val="3"/>
          </w:tcPr>
          <w:p w14:paraId="570B0D0D" w14:textId="77777777" w:rsidR="00B3585A" w:rsidRPr="00494247" w:rsidRDefault="00B3585A" w:rsidP="00BC5D67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B3585A" w:rsidRPr="00494247" w14:paraId="3085C691" w14:textId="77777777" w:rsidTr="0067606A">
        <w:tc>
          <w:tcPr>
            <w:tcW w:w="5220" w:type="dxa"/>
          </w:tcPr>
          <w:p w14:paraId="56B743F9" w14:textId="77777777" w:rsidR="00B3585A" w:rsidRPr="00494247" w:rsidRDefault="00B3585A" w:rsidP="00BC5D67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</w:tcBorders>
          </w:tcPr>
          <w:p w14:paraId="4FB788DD" w14:textId="77777777" w:rsidR="00B3585A" w:rsidRPr="00D044B5" w:rsidRDefault="00B3585A" w:rsidP="00BC5D6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D044B5">
              <w:rPr>
                <w:sz w:val="30"/>
                <w:szCs w:val="30"/>
              </w:rPr>
              <w:t xml:space="preserve">30 </w:t>
            </w:r>
            <w:r w:rsidRPr="00D044B5">
              <w:rPr>
                <w:rFonts w:hint="cs"/>
                <w:sz w:val="30"/>
                <w:szCs w:val="30"/>
                <w:cs/>
              </w:rPr>
              <w:t xml:space="preserve">กันยายน </w:t>
            </w:r>
            <w:r w:rsidRPr="00D044B5">
              <w:rPr>
                <w:sz w:val="30"/>
                <w:szCs w:val="30"/>
              </w:rPr>
              <w:t>256</w:t>
            </w:r>
            <w:r>
              <w:rPr>
                <w:sz w:val="30"/>
                <w:szCs w:val="30"/>
              </w:rPr>
              <w:t>5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4F0A6538" w14:textId="77777777" w:rsidR="00B3585A" w:rsidRPr="00D044B5" w:rsidRDefault="00B3585A" w:rsidP="00BC5D6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</w:tcBorders>
          </w:tcPr>
          <w:p w14:paraId="5CD9F480" w14:textId="77777777" w:rsidR="00B3585A" w:rsidRPr="00D044B5" w:rsidRDefault="00B3585A" w:rsidP="00BC5D6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D044B5">
              <w:rPr>
                <w:color w:val="000000"/>
                <w:sz w:val="30"/>
                <w:szCs w:val="30"/>
              </w:rPr>
              <w:t xml:space="preserve">31 </w:t>
            </w:r>
            <w:r w:rsidRPr="00D044B5">
              <w:rPr>
                <w:rFonts w:hint="cs"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D044B5">
              <w:rPr>
                <w:color w:val="000000"/>
                <w:sz w:val="30"/>
                <w:szCs w:val="30"/>
              </w:rPr>
              <w:t>256</w:t>
            </w:r>
            <w:r>
              <w:rPr>
                <w:color w:val="000000"/>
                <w:sz w:val="30"/>
                <w:szCs w:val="30"/>
              </w:rPr>
              <w:t>4</w:t>
            </w:r>
          </w:p>
        </w:tc>
      </w:tr>
      <w:tr w:rsidR="00B3585A" w:rsidRPr="00494247" w14:paraId="299DDECE" w14:textId="77777777" w:rsidTr="0067606A">
        <w:trPr>
          <w:trHeight w:val="203"/>
        </w:trPr>
        <w:tc>
          <w:tcPr>
            <w:tcW w:w="5220" w:type="dxa"/>
          </w:tcPr>
          <w:p w14:paraId="171F6A04" w14:textId="3BA95E5D" w:rsidR="00B3585A" w:rsidRPr="00494247" w:rsidRDefault="00B3585A" w:rsidP="00BC5D67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585A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เจ้าหนี้การค้า</w:t>
            </w:r>
          </w:p>
        </w:tc>
        <w:tc>
          <w:tcPr>
            <w:tcW w:w="1987" w:type="dxa"/>
            <w:shd w:val="clear" w:color="auto" w:fill="auto"/>
          </w:tcPr>
          <w:p w14:paraId="2B32DDEB" w14:textId="77777777" w:rsidR="00B3585A" w:rsidRPr="00F4526A" w:rsidRDefault="00B3585A" w:rsidP="00BC5D67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59783844" w14:textId="77777777" w:rsidR="00B3585A" w:rsidRPr="00494247" w:rsidRDefault="00B3585A" w:rsidP="00BC5D67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vAlign w:val="bottom"/>
          </w:tcPr>
          <w:p w14:paraId="741375DF" w14:textId="09230F0F" w:rsidR="00B3585A" w:rsidRPr="00494247" w:rsidRDefault="00B3585A" w:rsidP="00BC5D67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7A1BE4" w:rsidRPr="00494247" w14:paraId="26F2C42E" w14:textId="77777777" w:rsidTr="0067606A">
        <w:trPr>
          <w:trHeight w:val="203"/>
        </w:trPr>
        <w:tc>
          <w:tcPr>
            <w:tcW w:w="5220" w:type="dxa"/>
          </w:tcPr>
          <w:p w14:paraId="07BDBE5F" w14:textId="038FA7AB" w:rsidR="007A1BE4" w:rsidRPr="007A44B1" w:rsidRDefault="007A1BE4" w:rsidP="007A1BE4">
            <w:pPr>
              <w:tabs>
                <w:tab w:val="left" w:pos="8040"/>
              </w:tabs>
              <w:spacing w:line="240" w:lineRule="auto"/>
              <w:ind w:left="34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585A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เจ้าหนี้การค้า</w:t>
            </w:r>
          </w:p>
        </w:tc>
        <w:tc>
          <w:tcPr>
            <w:tcW w:w="1987" w:type="dxa"/>
            <w:shd w:val="clear" w:color="auto" w:fill="auto"/>
          </w:tcPr>
          <w:p w14:paraId="153CF6F7" w14:textId="53DF757A" w:rsidR="007A1BE4" w:rsidRPr="00F4526A" w:rsidRDefault="007A1BE4" w:rsidP="007A1BE4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96862">
              <w:rPr>
                <w:rFonts w:ascii="Angsana New" w:hAnsi="Angsana New"/>
                <w:color w:val="000000"/>
                <w:sz w:val="30"/>
                <w:szCs w:val="30"/>
              </w:rPr>
              <w:t>15,673,886.20</w:t>
            </w:r>
          </w:p>
        </w:tc>
        <w:tc>
          <w:tcPr>
            <w:tcW w:w="236" w:type="dxa"/>
            <w:vAlign w:val="center"/>
          </w:tcPr>
          <w:p w14:paraId="5EDB1AE6" w14:textId="77777777" w:rsidR="007A1BE4" w:rsidRPr="00494247" w:rsidRDefault="007A1BE4" w:rsidP="007A1BE4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vAlign w:val="bottom"/>
          </w:tcPr>
          <w:p w14:paraId="16A3DA1A" w14:textId="104383C6" w:rsidR="007A1BE4" w:rsidRPr="007A44B1" w:rsidRDefault="007A1BE4" w:rsidP="007A1BE4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401CE">
              <w:rPr>
                <w:rFonts w:ascii="Angsana New" w:hAnsi="Angsana New"/>
                <w:color w:val="000000"/>
                <w:sz w:val="30"/>
                <w:szCs w:val="30"/>
              </w:rPr>
              <w:t>21,012,829.49</w:t>
            </w:r>
          </w:p>
        </w:tc>
      </w:tr>
      <w:tr w:rsidR="007A1BE4" w:rsidRPr="00494247" w14:paraId="79226EEC" w14:textId="77777777" w:rsidTr="0067606A">
        <w:trPr>
          <w:trHeight w:val="203"/>
        </w:trPr>
        <w:tc>
          <w:tcPr>
            <w:tcW w:w="5220" w:type="dxa"/>
          </w:tcPr>
          <w:p w14:paraId="49CDA728" w14:textId="62DFFAA6" w:rsidR="007A1BE4" w:rsidRPr="007A44B1" w:rsidRDefault="007A1BE4" w:rsidP="007A1BE4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585A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เจ้าหนี้หมุนเวียนอื่น  </w:t>
            </w:r>
          </w:p>
        </w:tc>
        <w:tc>
          <w:tcPr>
            <w:tcW w:w="1987" w:type="dxa"/>
            <w:shd w:val="clear" w:color="auto" w:fill="auto"/>
          </w:tcPr>
          <w:p w14:paraId="71929906" w14:textId="77777777" w:rsidR="007A1BE4" w:rsidRPr="00F4526A" w:rsidRDefault="007A1BE4" w:rsidP="007A1BE4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20055FD0" w14:textId="77777777" w:rsidR="007A1BE4" w:rsidRPr="00494247" w:rsidRDefault="007A1BE4" w:rsidP="007A1BE4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vAlign w:val="bottom"/>
          </w:tcPr>
          <w:p w14:paraId="09395FF2" w14:textId="77777777" w:rsidR="007A1BE4" w:rsidRPr="007A44B1" w:rsidRDefault="007A1BE4" w:rsidP="007A1BE4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7A1BE4" w:rsidRPr="00494247" w14:paraId="45A2AD8D" w14:textId="77777777" w:rsidTr="0067606A">
        <w:trPr>
          <w:trHeight w:val="203"/>
        </w:trPr>
        <w:tc>
          <w:tcPr>
            <w:tcW w:w="5220" w:type="dxa"/>
          </w:tcPr>
          <w:p w14:paraId="197BDC11" w14:textId="146D6D9A" w:rsidR="007A1BE4" w:rsidRPr="007A44B1" w:rsidRDefault="007A1BE4" w:rsidP="007A1BE4">
            <w:pPr>
              <w:tabs>
                <w:tab w:val="left" w:pos="8040"/>
              </w:tabs>
              <w:spacing w:line="240" w:lineRule="auto"/>
              <w:ind w:left="34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585A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เจ้าหนี้ค่าสินทรัพย์</w:t>
            </w:r>
          </w:p>
        </w:tc>
        <w:tc>
          <w:tcPr>
            <w:tcW w:w="1987" w:type="dxa"/>
            <w:shd w:val="clear" w:color="auto" w:fill="auto"/>
          </w:tcPr>
          <w:p w14:paraId="3FB64919" w14:textId="3EAAABDA" w:rsidR="007A1BE4" w:rsidRPr="00F4526A" w:rsidRDefault="007A1BE4" w:rsidP="007A1BE4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96862">
              <w:rPr>
                <w:rFonts w:ascii="Angsana New" w:hAnsi="Angsana New"/>
                <w:color w:val="000000"/>
                <w:sz w:val="30"/>
                <w:szCs w:val="30"/>
              </w:rPr>
              <w:t>1,282,351.49</w:t>
            </w:r>
          </w:p>
        </w:tc>
        <w:tc>
          <w:tcPr>
            <w:tcW w:w="236" w:type="dxa"/>
            <w:vAlign w:val="center"/>
          </w:tcPr>
          <w:p w14:paraId="4F1F2484" w14:textId="77777777" w:rsidR="007A1BE4" w:rsidRPr="00494247" w:rsidRDefault="007A1BE4" w:rsidP="007A1BE4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</w:tcPr>
          <w:p w14:paraId="78C8AD06" w14:textId="55DA3B97" w:rsidR="007A1BE4" w:rsidRPr="007A44B1" w:rsidRDefault="007A1BE4" w:rsidP="007A1BE4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401CE">
              <w:rPr>
                <w:rFonts w:ascii="Angsana New" w:hAnsi="Angsana New"/>
                <w:color w:val="000000"/>
                <w:sz w:val="30"/>
                <w:szCs w:val="30"/>
              </w:rPr>
              <w:t xml:space="preserve">4,091,074.39 </w:t>
            </w:r>
          </w:p>
        </w:tc>
      </w:tr>
      <w:tr w:rsidR="007A1BE4" w:rsidRPr="00494247" w14:paraId="55E45470" w14:textId="77777777" w:rsidTr="0067606A">
        <w:trPr>
          <w:trHeight w:val="203"/>
        </w:trPr>
        <w:tc>
          <w:tcPr>
            <w:tcW w:w="5220" w:type="dxa"/>
          </w:tcPr>
          <w:p w14:paraId="46FD5231" w14:textId="0E375972" w:rsidR="007A1BE4" w:rsidRPr="007A44B1" w:rsidRDefault="007A1BE4" w:rsidP="007A1BE4">
            <w:pPr>
              <w:tabs>
                <w:tab w:val="left" w:pos="8040"/>
              </w:tabs>
              <w:spacing w:line="240" w:lineRule="auto"/>
              <w:ind w:left="34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585A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เจ้าหนี้เงินประกันผลงาน</w:t>
            </w:r>
          </w:p>
        </w:tc>
        <w:tc>
          <w:tcPr>
            <w:tcW w:w="1987" w:type="dxa"/>
            <w:shd w:val="clear" w:color="auto" w:fill="auto"/>
          </w:tcPr>
          <w:p w14:paraId="7F470CDF" w14:textId="348F9E91" w:rsidR="007A1BE4" w:rsidRPr="00F4526A" w:rsidRDefault="007A1BE4" w:rsidP="007A1BE4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96862">
              <w:rPr>
                <w:rFonts w:ascii="Angsana New" w:hAnsi="Angsana New"/>
                <w:color w:val="000000"/>
                <w:sz w:val="30"/>
                <w:szCs w:val="30"/>
              </w:rPr>
              <w:t>3,438,175.52</w:t>
            </w:r>
          </w:p>
        </w:tc>
        <w:tc>
          <w:tcPr>
            <w:tcW w:w="236" w:type="dxa"/>
            <w:vAlign w:val="center"/>
          </w:tcPr>
          <w:p w14:paraId="63C5B681" w14:textId="77777777" w:rsidR="007A1BE4" w:rsidRPr="00494247" w:rsidRDefault="007A1BE4" w:rsidP="007A1BE4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</w:tcPr>
          <w:p w14:paraId="32F7577E" w14:textId="302CF695" w:rsidR="007A1BE4" w:rsidRPr="007A44B1" w:rsidRDefault="007A1BE4" w:rsidP="007A1BE4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401CE">
              <w:rPr>
                <w:rFonts w:ascii="Angsana New" w:hAnsi="Angsana New"/>
                <w:color w:val="000000"/>
                <w:sz w:val="30"/>
                <w:szCs w:val="30"/>
              </w:rPr>
              <w:t xml:space="preserve">1,661,451.46 </w:t>
            </w:r>
          </w:p>
        </w:tc>
      </w:tr>
      <w:tr w:rsidR="007A1BE4" w:rsidRPr="00494247" w14:paraId="49FDF823" w14:textId="77777777" w:rsidTr="0067606A">
        <w:trPr>
          <w:trHeight w:val="203"/>
        </w:trPr>
        <w:tc>
          <w:tcPr>
            <w:tcW w:w="5220" w:type="dxa"/>
          </w:tcPr>
          <w:p w14:paraId="1B929404" w14:textId="300C6585" w:rsidR="007A1BE4" w:rsidRPr="007A44B1" w:rsidRDefault="007A1BE4" w:rsidP="007A1BE4">
            <w:pPr>
              <w:tabs>
                <w:tab w:val="left" w:pos="8040"/>
              </w:tabs>
              <w:spacing w:line="240" w:lineRule="auto"/>
              <w:ind w:left="34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A79F4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เงินประกัน-พื้นที่ให้เช่า</w:t>
            </w:r>
          </w:p>
        </w:tc>
        <w:tc>
          <w:tcPr>
            <w:tcW w:w="1987" w:type="dxa"/>
            <w:shd w:val="clear" w:color="auto" w:fill="auto"/>
          </w:tcPr>
          <w:p w14:paraId="61450DEE" w14:textId="04C2E863" w:rsidR="007A1BE4" w:rsidRPr="00F4526A" w:rsidRDefault="007A1BE4" w:rsidP="007A1BE4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96862">
              <w:rPr>
                <w:rFonts w:ascii="Angsana New" w:hAnsi="Angsana New"/>
                <w:color w:val="000000"/>
                <w:sz w:val="30"/>
                <w:szCs w:val="30"/>
              </w:rPr>
              <w:t>94,000.00</w:t>
            </w:r>
          </w:p>
        </w:tc>
        <w:tc>
          <w:tcPr>
            <w:tcW w:w="236" w:type="dxa"/>
            <w:vAlign w:val="center"/>
          </w:tcPr>
          <w:p w14:paraId="3134514F" w14:textId="77777777" w:rsidR="007A1BE4" w:rsidRPr="00494247" w:rsidRDefault="007A1BE4" w:rsidP="007A1BE4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</w:tcPr>
          <w:p w14:paraId="3F20021D" w14:textId="47FC8D17" w:rsidR="007A1BE4" w:rsidRPr="007A44B1" w:rsidRDefault="007A1BE4" w:rsidP="007A1BE4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401CE">
              <w:rPr>
                <w:rFonts w:ascii="Angsana New" w:hAnsi="Angsana New"/>
                <w:color w:val="000000"/>
                <w:sz w:val="30"/>
                <w:szCs w:val="30"/>
              </w:rPr>
              <w:t xml:space="preserve">94,000.00 </w:t>
            </w:r>
          </w:p>
        </w:tc>
      </w:tr>
      <w:tr w:rsidR="007A1BE4" w:rsidRPr="00494247" w14:paraId="02D158C4" w14:textId="77777777" w:rsidTr="0067606A">
        <w:trPr>
          <w:trHeight w:val="203"/>
        </w:trPr>
        <w:tc>
          <w:tcPr>
            <w:tcW w:w="5220" w:type="dxa"/>
          </w:tcPr>
          <w:p w14:paraId="4679AF52" w14:textId="73017223" w:rsidR="007A1BE4" w:rsidRPr="007A44B1" w:rsidRDefault="007A1BE4" w:rsidP="007A1BE4">
            <w:pPr>
              <w:tabs>
                <w:tab w:val="left" w:pos="8040"/>
              </w:tabs>
              <w:spacing w:line="240" w:lineRule="auto"/>
              <w:ind w:left="34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A79F4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เงินมัดจำรับค่าสินค้า</w:t>
            </w:r>
          </w:p>
        </w:tc>
        <w:tc>
          <w:tcPr>
            <w:tcW w:w="1987" w:type="dxa"/>
            <w:shd w:val="clear" w:color="auto" w:fill="auto"/>
          </w:tcPr>
          <w:p w14:paraId="4547AC4A" w14:textId="4459CAEC" w:rsidR="007A1BE4" w:rsidRPr="00F4526A" w:rsidRDefault="007A1BE4" w:rsidP="007A1BE4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96862">
              <w:rPr>
                <w:rFonts w:ascii="Angsana New" w:hAnsi="Angsana New"/>
                <w:color w:val="000000"/>
                <w:sz w:val="30"/>
                <w:szCs w:val="30"/>
              </w:rPr>
              <w:t>1,699,110.34</w:t>
            </w:r>
          </w:p>
        </w:tc>
        <w:tc>
          <w:tcPr>
            <w:tcW w:w="236" w:type="dxa"/>
            <w:vAlign w:val="center"/>
          </w:tcPr>
          <w:p w14:paraId="69A96201" w14:textId="77777777" w:rsidR="007A1BE4" w:rsidRPr="00494247" w:rsidRDefault="007A1BE4" w:rsidP="007A1BE4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</w:tcPr>
          <w:p w14:paraId="2221B960" w14:textId="3EBD98D3" w:rsidR="007A1BE4" w:rsidRPr="007A44B1" w:rsidRDefault="007A1BE4" w:rsidP="007A1BE4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401CE">
              <w:rPr>
                <w:rFonts w:ascii="Angsana New" w:hAnsi="Angsana New"/>
                <w:color w:val="000000"/>
                <w:sz w:val="30"/>
                <w:szCs w:val="30"/>
              </w:rPr>
              <w:t xml:space="preserve">2,198,918.13 </w:t>
            </w:r>
          </w:p>
        </w:tc>
      </w:tr>
      <w:tr w:rsidR="007A1BE4" w:rsidRPr="00494247" w14:paraId="7282152D" w14:textId="77777777" w:rsidTr="0067606A">
        <w:trPr>
          <w:trHeight w:val="203"/>
        </w:trPr>
        <w:tc>
          <w:tcPr>
            <w:tcW w:w="5220" w:type="dxa"/>
          </w:tcPr>
          <w:p w14:paraId="75BC386E" w14:textId="20B9F5DE" w:rsidR="007A1BE4" w:rsidRPr="006A79F4" w:rsidRDefault="007A1BE4" w:rsidP="007A1BE4">
            <w:pPr>
              <w:tabs>
                <w:tab w:val="left" w:pos="8040"/>
              </w:tabs>
              <w:spacing w:line="240" w:lineRule="auto"/>
              <w:ind w:left="34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A79F4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ค่าใช้จ่ายค้างจ่าย</w:t>
            </w:r>
          </w:p>
        </w:tc>
        <w:tc>
          <w:tcPr>
            <w:tcW w:w="1987" w:type="dxa"/>
            <w:shd w:val="clear" w:color="auto" w:fill="auto"/>
          </w:tcPr>
          <w:p w14:paraId="50CDC8B3" w14:textId="43CA98F9" w:rsidR="007A1BE4" w:rsidRPr="00F4526A" w:rsidRDefault="007A1BE4" w:rsidP="007A1BE4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96862">
              <w:rPr>
                <w:rFonts w:ascii="Angsana New" w:hAnsi="Angsana New"/>
                <w:color w:val="000000"/>
                <w:sz w:val="30"/>
                <w:szCs w:val="30"/>
              </w:rPr>
              <w:t>6,430,125.12</w:t>
            </w:r>
          </w:p>
        </w:tc>
        <w:tc>
          <w:tcPr>
            <w:tcW w:w="236" w:type="dxa"/>
            <w:vAlign w:val="center"/>
          </w:tcPr>
          <w:p w14:paraId="019954DF" w14:textId="77777777" w:rsidR="007A1BE4" w:rsidRPr="00494247" w:rsidRDefault="007A1BE4" w:rsidP="007A1BE4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</w:tcPr>
          <w:p w14:paraId="72599A51" w14:textId="0A9CBEF5" w:rsidR="007A1BE4" w:rsidRPr="007A44B1" w:rsidRDefault="007A1BE4" w:rsidP="007A1BE4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401CE">
              <w:rPr>
                <w:rFonts w:ascii="Angsana New" w:hAnsi="Angsana New"/>
                <w:color w:val="000000"/>
                <w:sz w:val="30"/>
                <w:szCs w:val="30"/>
              </w:rPr>
              <w:t xml:space="preserve">6,938,920.10 </w:t>
            </w:r>
          </w:p>
        </w:tc>
      </w:tr>
      <w:tr w:rsidR="007A1BE4" w:rsidRPr="00494247" w14:paraId="1C534F78" w14:textId="77777777" w:rsidTr="0067606A">
        <w:trPr>
          <w:trHeight w:val="203"/>
        </w:trPr>
        <w:tc>
          <w:tcPr>
            <w:tcW w:w="5220" w:type="dxa"/>
          </w:tcPr>
          <w:p w14:paraId="1186E269" w14:textId="452730F6" w:rsidR="007A1BE4" w:rsidRPr="006A79F4" w:rsidRDefault="007A1BE4" w:rsidP="007A1BE4">
            <w:pPr>
              <w:tabs>
                <w:tab w:val="left" w:pos="8040"/>
              </w:tabs>
              <w:spacing w:line="240" w:lineRule="auto"/>
              <w:ind w:left="34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A79F4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เจ้าหนี้กรมสรรพากร</w:t>
            </w:r>
          </w:p>
        </w:tc>
        <w:tc>
          <w:tcPr>
            <w:tcW w:w="1987" w:type="dxa"/>
            <w:shd w:val="clear" w:color="auto" w:fill="auto"/>
          </w:tcPr>
          <w:p w14:paraId="7EA88DF6" w14:textId="4E5B6F1C" w:rsidR="007A1BE4" w:rsidRPr="00F4526A" w:rsidRDefault="007A1BE4" w:rsidP="007A1BE4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96862">
              <w:rPr>
                <w:rFonts w:ascii="Angsana New" w:hAnsi="Angsana New"/>
                <w:color w:val="000000"/>
                <w:sz w:val="30"/>
                <w:szCs w:val="30"/>
              </w:rPr>
              <w:t>690,277.92</w:t>
            </w:r>
          </w:p>
        </w:tc>
        <w:tc>
          <w:tcPr>
            <w:tcW w:w="236" w:type="dxa"/>
            <w:vAlign w:val="center"/>
          </w:tcPr>
          <w:p w14:paraId="235B22EF" w14:textId="77777777" w:rsidR="007A1BE4" w:rsidRPr="00494247" w:rsidRDefault="007A1BE4" w:rsidP="007A1BE4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</w:tcPr>
          <w:p w14:paraId="7A57FB5E" w14:textId="3A566A7C" w:rsidR="007A1BE4" w:rsidRPr="007A44B1" w:rsidRDefault="007A1BE4" w:rsidP="007A1BE4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401CE">
              <w:rPr>
                <w:rFonts w:ascii="Angsana New" w:hAnsi="Angsana New"/>
                <w:color w:val="000000"/>
                <w:sz w:val="30"/>
                <w:szCs w:val="30"/>
              </w:rPr>
              <w:t xml:space="preserve">3,852,811.62 </w:t>
            </w:r>
          </w:p>
        </w:tc>
      </w:tr>
      <w:tr w:rsidR="007A1BE4" w:rsidRPr="00494247" w14:paraId="64F6B448" w14:textId="77777777" w:rsidTr="0067606A">
        <w:trPr>
          <w:trHeight w:val="203"/>
        </w:trPr>
        <w:tc>
          <w:tcPr>
            <w:tcW w:w="5220" w:type="dxa"/>
          </w:tcPr>
          <w:p w14:paraId="5E5E739A" w14:textId="092DFE6E" w:rsidR="007A1BE4" w:rsidRPr="006A79F4" w:rsidRDefault="007A1BE4" w:rsidP="007A1BE4">
            <w:pPr>
              <w:tabs>
                <w:tab w:val="left" w:pos="8040"/>
              </w:tabs>
              <w:spacing w:line="240" w:lineRule="auto"/>
              <w:ind w:left="34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A79F4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เจ้าหนี้อื่นๆ</w:t>
            </w:r>
          </w:p>
        </w:tc>
        <w:tc>
          <w:tcPr>
            <w:tcW w:w="1987" w:type="dxa"/>
            <w:tcBorders>
              <w:bottom w:val="single" w:sz="4" w:space="0" w:color="auto"/>
            </w:tcBorders>
            <w:shd w:val="clear" w:color="auto" w:fill="auto"/>
          </w:tcPr>
          <w:p w14:paraId="6885D587" w14:textId="24C2592B" w:rsidR="007A1BE4" w:rsidRPr="00F4526A" w:rsidRDefault="007A1BE4" w:rsidP="007A1BE4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96862">
              <w:rPr>
                <w:rFonts w:ascii="Angsana New" w:hAnsi="Angsana New"/>
                <w:color w:val="000000"/>
                <w:sz w:val="30"/>
                <w:szCs w:val="30"/>
              </w:rPr>
              <w:t>3,240,404.62</w:t>
            </w:r>
          </w:p>
        </w:tc>
        <w:tc>
          <w:tcPr>
            <w:tcW w:w="236" w:type="dxa"/>
            <w:vAlign w:val="center"/>
          </w:tcPr>
          <w:p w14:paraId="715D7C2C" w14:textId="77777777" w:rsidR="007A1BE4" w:rsidRPr="00494247" w:rsidRDefault="007A1BE4" w:rsidP="007A1BE4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tcBorders>
              <w:bottom w:val="single" w:sz="4" w:space="0" w:color="auto"/>
            </w:tcBorders>
          </w:tcPr>
          <w:p w14:paraId="2A71A5E9" w14:textId="203FFAB4" w:rsidR="007A1BE4" w:rsidRPr="007A44B1" w:rsidRDefault="007A1BE4" w:rsidP="007A1BE4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401CE">
              <w:rPr>
                <w:rFonts w:ascii="Angsana New" w:hAnsi="Angsana New"/>
                <w:color w:val="000000"/>
                <w:sz w:val="30"/>
                <w:szCs w:val="30"/>
              </w:rPr>
              <w:t xml:space="preserve">2,835,332.01 </w:t>
            </w:r>
          </w:p>
        </w:tc>
      </w:tr>
      <w:tr w:rsidR="007A1BE4" w:rsidRPr="00494247" w14:paraId="42E93FAB" w14:textId="77777777" w:rsidTr="0067606A">
        <w:trPr>
          <w:trHeight w:val="181"/>
        </w:trPr>
        <w:tc>
          <w:tcPr>
            <w:tcW w:w="5220" w:type="dxa"/>
          </w:tcPr>
          <w:p w14:paraId="287942CE" w14:textId="28DBEA13" w:rsidR="007A1BE4" w:rsidRPr="00494247" w:rsidRDefault="007A1BE4" w:rsidP="007A1BE4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A79F4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รวมเจ้าหนี้การค้าและเจ้าหนี้หมุนเวียนอื่น  </w:t>
            </w:r>
          </w:p>
        </w:tc>
        <w:tc>
          <w:tcPr>
            <w:tcW w:w="19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0494A1" w14:textId="4EE391D9" w:rsidR="007A1BE4" w:rsidRPr="00D3269C" w:rsidRDefault="007A1BE4" w:rsidP="007A1BE4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96862">
              <w:rPr>
                <w:rFonts w:ascii="Angsana New" w:hAnsi="Angsana New"/>
                <w:color w:val="000000"/>
                <w:sz w:val="30"/>
                <w:szCs w:val="30"/>
              </w:rPr>
              <w:t>32,548,331.21</w:t>
            </w:r>
          </w:p>
        </w:tc>
        <w:tc>
          <w:tcPr>
            <w:tcW w:w="236" w:type="dxa"/>
            <w:vAlign w:val="center"/>
          </w:tcPr>
          <w:p w14:paraId="7DC6BC60" w14:textId="77777777" w:rsidR="007A1BE4" w:rsidRPr="00494247" w:rsidRDefault="007A1BE4" w:rsidP="007A1BE4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double" w:sz="4" w:space="0" w:color="auto"/>
            </w:tcBorders>
          </w:tcPr>
          <w:p w14:paraId="4C35B18D" w14:textId="734575C7" w:rsidR="007A1BE4" w:rsidRPr="00494247" w:rsidRDefault="007A1BE4" w:rsidP="007A1BE4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401CE">
              <w:rPr>
                <w:rFonts w:ascii="Angsana New" w:hAnsi="Angsana New"/>
                <w:color w:val="000000"/>
                <w:sz w:val="30"/>
                <w:szCs w:val="30"/>
              </w:rPr>
              <w:t>42,685,337.20</w:t>
            </w:r>
          </w:p>
        </w:tc>
      </w:tr>
    </w:tbl>
    <w:p w14:paraId="7075A3AE" w14:textId="6C154DB5" w:rsidR="00B3585A" w:rsidRDefault="00B3585A" w:rsidP="0053151E">
      <w:pPr>
        <w:tabs>
          <w:tab w:val="left" w:pos="513"/>
          <w:tab w:val="decimal" w:pos="7920"/>
        </w:tabs>
        <w:spacing w:line="240" w:lineRule="atLeast"/>
        <w:ind w:left="1238"/>
        <w:jc w:val="both"/>
        <w:rPr>
          <w:rFonts w:ascii="Angsana New" w:hAnsi="Angsana New"/>
          <w:b/>
          <w:bCs/>
          <w:sz w:val="30"/>
          <w:szCs w:val="30"/>
        </w:rPr>
      </w:pPr>
    </w:p>
    <w:p w14:paraId="67339FB8" w14:textId="7EC00F6D" w:rsidR="00B401CE" w:rsidRPr="00620D65" w:rsidRDefault="00B401CE">
      <w:pPr>
        <w:numPr>
          <w:ilvl w:val="0"/>
          <w:numId w:val="6"/>
        </w:numPr>
        <w:tabs>
          <w:tab w:val="left" w:pos="513"/>
          <w:tab w:val="decimal" w:pos="7920"/>
        </w:tabs>
        <w:spacing w:line="240" w:lineRule="atLeast"/>
        <w:ind w:hanging="1238"/>
        <w:jc w:val="both"/>
        <w:rPr>
          <w:rFonts w:ascii="Angsana New" w:hAnsi="Angsana New"/>
          <w:b/>
          <w:bCs/>
          <w:sz w:val="30"/>
          <w:szCs w:val="30"/>
        </w:rPr>
      </w:pPr>
      <w:r w:rsidRPr="00620D65">
        <w:rPr>
          <w:rFonts w:ascii="Angsana New" w:hAnsi="Angsana New"/>
          <w:b/>
          <w:bCs/>
          <w:sz w:val="30"/>
          <w:szCs w:val="30"/>
          <w:cs/>
        </w:rPr>
        <w:lastRenderedPageBreak/>
        <w:t>เงินกู้ยืมระยะยาว  ประกอบด้วย</w:t>
      </w:r>
    </w:p>
    <w:tbl>
      <w:tblPr>
        <w:tblW w:w="934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130"/>
        <w:gridCol w:w="1987"/>
        <w:gridCol w:w="236"/>
        <w:gridCol w:w="1987"/>
      </w:tblGrid>
      <w:tr w:rsidR="00B401CE" w:rsidRPr="00494247" w14:paraId="671DBBD9" w14:textId="77777777" w:rsidTr="0067606A">
        <w:tc>
          <w:tcPr>
            <w:tcW w:w="5130" w:type="dxa"/>
          </w:tcPr>
          <w:p w14:paraId="4283432A" w14:textId="77777777" w:rsidR="00B401CE" w:rsidRPr="00494247" w:rsidRDefault="00B401CE" w:rsidP="00BC5D67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210" w:type="dxa"/>
            <w:gridSpan w:val="3"/>
          </w:tcPr>
          <w:p w14:paraId="40B47C9F" w14:textId="77777777" w:rsidR="00B401CE" w:rsidRPr="00494247" w:rsidRDefault="00B401CE" w:rsidP="00BC5D67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B401CE" w:rsidRPr="00494247" w14:paraId="531C21A8" w14:textId="77777777" w:rsidTr="0067606A">
        <w:tc>
          <w:tcPr>
            <w:tcW w:w="5130" w:type="dxa"/>
          </w:tcPr>
          <w:p w14:paraId="7ABC56BC" w14:textId="77777777" w:rsidR="00B401CE" w:rsidRPr="00494247" w:rsidRDefault="00B401CE" w:rsidP="00BC5D67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</w:tcBorders>
          </w:tcPr>
          <w:p w14:paraId="26586182" w14:textId="77777777" w:rsidR="00B401CE" w:rsidRPr="00D044B5" w:rsidRDefault="00B401CE" w:rsidP="00BC5D6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D044B5">
              <w:rPr>
                <w:sz w:val="30"/>
                <w:szCs w:val="30"/>
              </w:rPr>
              <w:t xml:space="preserve">30 </w:t>
            </w:r>
            <w:r w:rsidRPr="00D044B5">
              <w:rPr>
                <w:rFonts w:hint="cs"/>
                <w:sz w:val="30"/>
                <w:szCs w:val="30"/>
                <w:cs/>
              </w:rPr>
              <w:t xml:space="preserve">กันยายน </w:t>
            </w:r>
            <w:r w:rsidRPr="00D044B5">
              <w:rPr>
                <w:sz w:val="30"/>
                <w:szCs w:val="30"/>
              </w:rPr>
              <w:t>256</w:t>
            </w:r>
            <w:r>
              <w:rPr>
                <w:sz w:val="30"/>
                <w:szCs w:val="30"/>
              </w:rPr>
              <w:t>5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7A191C5" w14:textId="77777777" w:rsidR="00B401CE" w:rsidRPr="00D044B5" w:rsidRDefault="00B401CE" w:rsidP="00BC5D6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</w:tcBorders>
          </w:tcPr>
          <w:p w14:paraId="7C61E85D" w14:textId="77777777" w:rsidR="00B401CE" w:rsidRPr="00D044B5" w:rsidRDefault="00B401CE" w:rsidP="00BC5D6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D044B5">
              <w:rPr>
                <w:color w:val="000000"/>
                <w:sz w:val="30"/>
                <w:szCs w:val="30"/>
              </w:rPr>
              <w:t xml:space="preserve">31 </w:t>
            </w:r>
            <w:r w:rsidRPr="00D044B5">
              <w:rPr>
                <w:rFonts w:hint="cs"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D044B5">
              <w:rPr>
                <w:color w:val="000000"/>
                <w:sz w:val="30"/>
                <w:szCs w:val="30"/>
              </w:rPr>
              <w:t>256</w:t>
            </w:r>
            <w:r>
              <w:rPr>
                <w:color w:val="000000"/>
                <w:sz w:val="30"/>
                <w:szCs w:val="30"/>
              </w:rPr>
              <w:t>4</w:t>
            </w:r>
          </w:p>
        </w:tc>
      </w:tr>
      <w:tr w:rsidR="00B401CE" w:rsidRPr="00494247" w14:paraId="12268B7B" w14:textId="77777777" w:rsidTr="0067606A">
        <w:trPr>
          <w:trHeight w:val="203"/>
        </w:trPr>
        <w:tc>
          <w:tcPr>
            <w:tcW w:w="5130" w:type="dxa"/>
          </w:tcPr>
          <w:p w14:paraId="79441D31" w14:textId="14E0A407" w:rsidR="00B401CE" w:rsidRPr="00494247" w:rsidRDefault="00B401CE" w:rsidP="00BC5D67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401CE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เงินกู้ยืมระยะยาว</w:t>
            </w:r>
          </w:p>
        </w:tc>
        <w:tc>
          <w:tcPr>
            <w:tcW w:w="1987" w:type="dxa"/>
            <w:shd w:val="clear" w:color="auto" w:fill="auto"/>
          </w:tcPr>
          <w:p w14:paraId="4520E7F9" w14:textId="2306EB1D" w:rsidR="00B401CE" w:rsidRPr="00F4526A" w:rsidRDefault="007A1BE4" w:rsidP="005D6107">
            <w:pPr>
              <w:spacing w:line="400" w:lineRule="exact"/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0.00</w:t>
            </w:r>
          </w:p>
        </w:tc>
        <w:tc>
          <w:tcPr>
            <w:tcW w:w="236" w:type="dxa"/>
            <w:vAlign w:val="center"/>
          </w:tcPr>
          <w:p w14:paraId="1A700903" w14:textId="77777777" w:rsidR="00B401CE" w:rsidRPr="00494247" w:rsidRDefault="00B401CE" w:rsidP="00BC5D67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vAlign w:val="bottom"/>
          </w:tcPr>
          <w:p w14:paraId="57166B7D" w14:textId="509C79C9" w:rsidR="00B401CE" w:rsidRPr="00494247" w:rsidRDefault="00B401CE" w:rsidP="005D6107">
            <w:pPr>
              <w:spacing w:line="400" w:lineRule="exact"/>
              <w:ind w:right="5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401CE">
              <w:rPr>
                <w:rFonts w:ascii="Angsana New" w:hAnsi="Angsana New"/>
                <w:color w:val="000000"/>
                <w:sz w:val="30"/>
                <w:szCs w:val="30"/>
              </w:rPr>
              <w:t>9,527,000.00</w:t>
            </w:r>
          </w:p>
        </w:tc>
      </w:tr>
      <w:tr w:rsidR="00B401CE" w:rsidRPr="00494247" w14:paraId="45F2E303" w14:textId="77777777" w:rsidTr="0067606A">
        <w:trPr>
          <w:trHeight w:val="181"/>
        </w:trPr>
        <w:tc>
          <w:tcPr>
            <w:tcW w:w="5130" w:type="dxa"/>
          </w:tcPr>
          <w:p w14:paraId="6BC1A4D4" w14:textId="3087832C" w:rsidR="00B401CE" w:rsidRPr="00494247" w:rsidRDefault="00B401CE" w:rsidP="00BC5D67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401CE">
              <w:rPr>
                <w:rFonts w:ascii="Angsana New" w:hAnsi="Angsana New"/>
                <w:sz w:val="30"/>
                <w:szCs w:val="30"/>
                <w:cs/>
                <w:lang w:val="en-US"/>
              </w:rPr>
              <w:t>หัก ส่วนที่ถึงกำหนดชำระภายใน 1 ปี</w:t>
            </w:r>
          </w:p>
        </w:tc>
        <w:tc>
          <w:tcPr>
            <w:tcW w:w="1987" w:type="dxa"/>
            <w:tcBorders>
              <w:bottom w:val="single" w:sz="4" w:space="0" w:color="auto"/>
            </w:tcBorders>
            <w:shd w:val="clear" w:color="auto" w:fill="auto"/>
          </w:tcPr>
          <w:p w14:paraId="7EDD4D3A" w14:textId="67B0C801" w:rsidR="00B401CE" w:rsidRPr="00D3269C" w:rsidRDefault="007A1BE4" w:rsidP="005D6107">
            <w:pPr>
              <w:spacing w:line="400" w:lineRule="exact"/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0.00</w:t>
            </w:r>
          </w:p>
        </w:tc>
        <w:tc>
          <w:tcPr>
            <w:tcW w:w="236" w:type="dxa"/>
            <w:vAlign w:val="center"/>
          </w:tcPr>
          <w:p w14:paraId="0AE89FC9" w14:textId="77777777" w:rsidR="00B401CE" w:rsidRPr="00494247" w:rsidRDefault="00B401CE" w:rsidP="00BC5D67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tcBorders>
              <w:bottom w:val="single" w:sz="4" w:space="0" w:color="auto"/>
            </w:tcBorders>
            <w:vAlign w:val="bottom"/>
          </w:tcPr>
          <w:p w14:paraId="1946A349" w14:textId="5E94AB43" w:rsidR="00B401CE" w:rsidRPr="00494247" w:rsidRDefault="00B401CE" w:rsidP="005D6107">
            <w:pPr>
              <w:spacing w:line="400" w:lineRule="exact"/>
              <w:ind w:right="5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401CE">
              <w:rPr>
                <w:rFonts w:ascii="Angsana New" w:hAnsi="Angsana New"/>
                <w:color w:val="000000"/>
                <w:sz w:val="30"/>
                <w:szCs w:val="30"/>
              </w:rPr>
              <w:t>(9,527,000.00)</w:t>
            </w:r>
          </w:p>
        </w:tc>
      </w:tr>
      <w:tr w:rsidR="00B401CE" w:rsidRPr="00494247" w14:paraId="5313EE11" w14:textId="77777777" w:rsidTr="0067606A">
        <w:trPr>
          <w:trHeight w:val="149"/>
        </w:trPr>
        <w:tc>
          <w:tcPr>
            <w:tcW w:w="5130" w:type="dxa"/>
          </w:tcPr>
          <w:p w14:paraId="11FBCC79" w14:textId="0721F21C" w:rsidR="00B401CE" w:rsidRPr="00D3269C" w:rsidRDefault="00B401CE" w:rsidP="00B401CE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401CE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เงินกู้ยืมระยะยาว - สุทธิ</w:t>
            </w:r>
          </w:p>
        </w:tc>
        <w:tc>
          <w:tcPr>
            <w:tcW w:w="19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E00465" w14:textId="48F871A6" w:rsidR="00B401CE" w:rsidRPr="00D3269C" w:rsidRDefault="007A1BE4" w:rsidP="005D6107">
            <w:pPr>
              <w:spacing w:line="400" w:lineRule="exact"/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0.00</w:t>
            </w:r>
          </w:p>
        </w:tc>
        <w:tc>
          <w:tcPr>
            <w:tcW w:w="236" w:type="dxa"/>
            <w:vAlign w:val="center"/>
          </w:tcPr>
          <w:p w14:paraId="44154047" w14:textId="77777777" w:rsidR="00B401CE" w:rsidRPr="00D3269C" w:rsidRDefault="00B401CE" w:rsidP="00BC5D67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4FB65C" w14:textId="30073CFC" w:rsidR="00B401CE" w:rsidRPr="00D3269C" w:rsidRDefault="00B401CE" w:rsidP="005D6107">
            <w:pPr>
              <w:spacing w:line="400" w:lineRule="exact"/>
              <w:ind w:right="5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0.00</w:t>
            </w:r>
          </w:p>
        </w:tc>
      </w:tr>
    </w:tbl>
    <w:p w14:paraId="3EA0EBC0" w14:textId="45D23171" w:rsidR="00B401CE" w:rsidRDefault="00B401CE" w:rsidP="00B401CE">
      <w:pPr>
        <w:spacing w:before="240" w:after="240"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B401CE">
        <w:rPr>
          <w:rFonts w:ascii="Angsana New" w:hAnsi="Angsana New"/>
          <w:sz w:val="30"/>
          <w:szCs w:val="30"/>
          <w:cs/>
        </w:rPr>
        <w:t xml:space="preserve">ณ วันที่ </w:t>
      </w:r>
      <w:r w:rsidR="00F45E1F">
        <w:rPr>
          <w:rFonts w:ascii="Angsana New" w:hAnsi="Angsana New"/>
          <w:sz w:val="30"/>
          <w:szCs w:val="30"/>
        </w:rPr>
        <w:t>30</w:t>
      </w:r>
      <w:r w:rsidRPr="00B401CE">
        <w:rPr>
          <w:rFonts w:ascii="Angsana New" w:hAnsi="Angsana New"/>
          <w:sz w:val="30"/>
          <w:szCs w:val="30"/>
          <w:cs/>
        </w:rPr>
        <w:t xml:space="preserve"> กันยายน </w:t>
      </w:r>
      <w:r w:rsidR="00F45E1F">
        <w:rPr>
          <w:rFonts w:ascii="Angsana New" w:hAnsi="Angsana New"/>
          <w:sz w:val="30"/>
          <w:szCs w:val="30"/>
        </w:rPr>
        <w:t>2565</w:t>
      </w:r>
      <w:r w:rsidRPr="00B401CE">
        <w:rPr>
          <w:rFonts w:ascii="Angsana New" w:hAnsi="Angsana New"/>
          <w:sz w:val="30"/>
          <w:szCs w:val="30"/>
          <w:cs/>
        </w:rPr>
        <w:t xml:space="preserve"> และวันที่ </w:t>
      </w:r>
      <w:r w:rsidR="00F45E1F">
        <w:rPr>
          <w:rFonts w:ascii="Angsana New" w:hAnsi="Angsana New"/>
          <w:sz w:val="30"/>
          <w:szCs w:val="30"/>
        </w:rPr>
        <w:t>31</w:t>
      </w:r>
      <w:r w:rsidRPr="00B401CE">
        <w:rPr>
          <w:rFonts w:ascii="Angsana New" w:hAnsi="Angsana New"/>
          <w:sz w:val="30"/>
          <w:szCs w:val="30"/>
          <w:cs/>
        </w:rPr>
        <w:t xml:space="preserve"> ธันวาคม </w:t>
      </w:r>
      <w:r w:rsidR="00F45E1F">
        <w:rPr>
          <w:rFonts w:ascii="Angsana New" w:hAnsi="Angsana New"/>
          <w:sz w:val="30"/>
          <w:szCs w:val="30"/>
        </w:rPr>
        <w:t>2564</w:t>
      </w:r>
      <w:r w:rsidRPr="00B401CE">
        <w:rPr>
          <w:rFonts w:ascii="Angsana New" w:hAnsi="Angsana New"/>
          <w:sz w:val="30"/>
          <w:szCs w:val="30"/>
          <w:cs/>
        </w:rPr>
        <w:t xml:space="preserve"> บริษัทฯ มีวงเงินสินเชื่อจากธนาคารแห่งหนึ่ง จำนวน </w:t>
      </w:r>
      <w:r w:rsidR="00F45E1F">
        <w:rPr>
          <w:rFonts w:ascii="Angsana New" w:hAnsi="Angsana New"/>
          <w:sz w:val="30"/>
          <w:szCs w:val="30"/>
        </w:rPr>
        <w:t>135</w:t>
      </w:r>
      <w:r w:rsidRPr="00B401CE">
        <w:rPr>
          <w:rFonts w:ascii="Angsana New" w:hAnsi="Angsana New"/>
          <w:sz w:val="30"/>
          <w:szCs w:val="30"/>
          <w:cs/>
        </w:rPr>
        <w:t xml:space="preserve"> ล้านบาท</w:t>
      </w:r>
      <w:r w:rsidR="0067606A">
        <w:rPr>
          <w:rFonts w:ascii="Angsana New" w:hAnsi="Angsana New" w:hint="cs"/>
          <w:sz w:val="30"/>
          <w:szCs w:val="30"/>
          <w:cs/>
        </w:rPr>
        <w:t xml:space="preserve"> </w:t>
      </w:r>
      <w:r w:rsidRPr="00B401CE">
        <w:rPr>
          <w:rFonts w:ascii="Angsana New" w:hAnsi="Angsana New"/>
          <w:sz w:val="30"/>
          <w:szCs w:val="30"/>
          <w:cs/>
        </w:rPr>
        <w:t>ชำระเงินต้นพร้อมดอกเบี้ยงวดแรกในวันสุดท้ายของเดือนที่หนึ่ง</w:t>
      </w:r>
      <w:r w:rsidR="0067606A">
        <w:rPr>
          <w:rFonts w:ascii="Angsana New" w:hAnsi="Angsana New" w:hint="cs"/>
          <w:sz w:val="30"/>
          <w:szCs w:val="30"/>
          <w:cs/>
        </w:rPr>
        <w:t xml:space="preserve"> </w:t>
      </w:r>
      <w:r w:rsidRPr="00B401CE">
        <w:rPr>
          <w:rFonts w:ascii="Angsana New" w:hAnsi="Angsana New"/>
          <w:sz w:val="30"/>
          <w:szCs w:val="30"/>
          <w:cs/>
        </w:rPr>
        <w:t xml:space="preserve">นับแต่เดือนที่มีการเบิกรับเงินกู้งวดแรก    และชำระคืนหนี้ทั้งหมดตามสัญญาภายใน </w:t>
      </w:r>
      <w:r w:rsidR="00F45E1F">
        <w:rPr>
          <w:rFonts w:ascii="Angsana New" w:hAnsi="Angsana New"/>
          <w:sz w:val="30"/>
          <w:szCs w:val="30"/>
        </w:rPr>
        <w:t>60</w:t>
      </w:r>
      <w:r w:rsidRPr="00B401CE">
        <w:rPr>
          <w:rFonts w:ascii="Angsana New" w:hAnsi="Angsana New"/>
          <w:sz w:val="30"/>
          <w:szCs w:val="30"/>
          <w:cs/>
        </w:rPr>
        <w:t xml:space="preserve"> งวด นับจากวันเบิกเงินกู้ครั้งแรก</w:t>
      </w:r>
      <w:r w:rsidR="0067606A">
        <w:rPr>
          <w:rFonts w:ascii="Angsana New" w:hAnsi="Angsana New" w:hint="cs"/>
          <w:sz w:val="30"/>
          <w:szCs w:val="30"/>
          <w:cs/>
        </w:rPr>
        <w:t xml:space="preserve"> </w:t>
      </w:r>
      <w:r w:rsidRPr="00B401CE">
        <w:rPr>
          <w:rFonts w:ascii="Angsana New" w:hAnsi="Angsana New"/>
          <w:sz w:val="30"/>
          <w:szCs w:val="30"/>
          <w:cs/>
        </w:rPr>
        <w:t xml:space="preserve">โดยมีอัตราดอกเบี้ยร้อยละ </w:t>
      </w:r>
      <w:r w:rsidR="00595761">
        <w:rPr>
          <w:rFonts w:ascii="Angsana New" w:hAnsi="Angsana New"/>
          <w:sz w:val="30"/>
          <w:szCs w:val="30"/>
        </w:rPr>
        <w:br/>
      </w:r>
      <w:r w:rsidRPr="00B401CE">
        <w:rPr>
          <w:rFonts w:ascii="Angsana New" w:hAnsi="Angsana New"/>
          <w:sz w:val="30"/>
          <w:szCs w:val="30"/>
        </w:rPr>
        <w:t>MLR -</w:t>
      </w:r>
      <w:r w:rsidR="00F45E1F">
        <w:rPr>
          <w:rFonts w:ascii="Angsana New" w:hAnsi="Angsana New"/>
          <w:sz w:val="30"/>
          <w:szCs w:val="30"/>
        </w:rPr>
        <w:t>2.00</w:t>
      </w:r>
      <w:r w:rsidRPr="00B401CE">
        <w:rPr>
          <w:rFonts w:ascii="Angsana New" w:hAnsi="Angsana New"/>
          <w:sz w:val="30"/>
          <w:szCs w:val="30"/>
          <w:cs/>
        </w:rPr>
        <w:t xml:space="preserve"> ต่อปี ค้ำประกันโดยจดจำนองที่ดินพร้อมสิ่งปลูกสร้าง</w:t>
      </w:r>
      <w:r w:rsidR="0067606A">
        <w:rPr>
          <w:rFonts w:ascii="Angsana New" w:hAnsi="Angsana New" w:hint="cs"/>
          <w:sz w:val="30"/>
          <w:szCs w:val="30"/>
          <w:cs/>
        </w:rPr>
        <w:t xml:space="preserve"> </w:t>
      </w:r>
      <w:r w:rsidRPr="00B401CE">
        <w:rPr>
          <w:rFonts w:ascii="Angsana New" w:hAnsi="Angsana New"/>
          <w:sz w:val="30"/>
          <w:szCs w:val="30"/>
          <w:cs/>
        </w:rPr>
        <w:t xml:space="preserve">ตามหมายเหตุ </w:t>
      </w:r>
      <w:r w:rsidR="006E730A">
        <w:rPr>
          <w:rFonts w:ascii="Angsana New" w:hAnsi="Angsana New"/>
          <w:sz w:val="30"/>
          <w:szCs w:val="30"/>
        </w:rPr>
        <w:t>9</w:t>
      </w:r>
      <w:r w:rsidRPr="00B401CE">
        <w:rPr>
          <w:rFonts w:ascii="Angsana New" w:hAnsi="Angsana New"/>
          <w:sz w:val="30"/>
          <w:szCs w:val="30"/>
          <w:cs/>
        </w:rPr>
        <w:t xml:space="preserve"> และค้ำประกันโดยกรรมการ</w:t>
      </w:r>
      <w:r w:rsidR="00595761">
        <w:rPr>
          <w:rFonts w:ascii="Angsana New" w:hAnsi="Angsana New"/>
          <w:sz w:val="30"/>
          <w:szCs w:val="30"/>
        </w:rPr>
        <w:br/>
      </w:r>
      <w:r w:rsidR="006E730A">
        <w:rPr>
          <w:rFonts w:ascii="Angsana New" w:hAnsi="Angsana New"/>
          <w:sz w:val="30"/>
          <w:szCs w:val="30"/>
        </w:rPr>
        <w:t>2</w:t>
      </w:r>
      <w:r w:rsidRPr="00B401CE">
        <w:rPr>
          <w:rFonts w:ascii="Angsana New" w:hAnsi="Angsana New"/>
          <w:sz w:val="30"/>
          <w:szCs w:val="30"/>
          <w:cs/>
        </w:rPr>
        <w:t xml:space="preserve"> ท่าน รวมถึงการดำรงอัตราส่วนทางการเงินตามที่กำหนดไว้ในสัญญา</w:t>
      </w:r>
    </w:p>
    <w:p w14:paraId="22C9F5C9" w14:textId="2E37D92A" w:rsidR="00B401CE" w:rsidRPr="00756BFE" w:rsidRDefault="00B401CE" w:rsidP="00B401CE">
      <w:pPr>
        <w:spacing w:before="240" w:after="240"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B401CE">
        <w:rPr>
          <w:rFonts w:ascii="Angsana New" w:hAnsi="Angsana New"/>
          <w:sz w:val="30"/>
          <w:szCs w:val="30"/>
          <w:cs/>
        </w:rPr>
        <w:t xml:space="preserve">การเปลี่ยนแปลงในเงินกู้ยืมระยะยาว ณ วันที่ </w:t>
      </w:r>
      <w:r w:rsidRPr="00B401CE">
        <w:rPr>
          <w:rFonts w:ascii="Angsana New" w:hAnsi="Angsana New"/>
          <w:sz w:val="30"/>
          <w:szCs w:val="30"/>
        </w:rPr>
        <w:t xml:space="preserve">30 </w:t>
      </w:r>
      <w:r w:rsidRPr="00B401CE">
        <w:rPr>
          <w:rFonts w:ascii="Angsana New" w:hAnsi="Angsana New"/>
          <w:sz w:val="30"/>
          <w:szCs w:val="30"/>
          <w:cs/>
        </w:rPr>
        <w:t xml:space="preserve">กันยายน </w:t>
      </w:r>
      <w:r w:rsidRPr="00B401CE">
        <w:rPr>
          <w:rFonts w:ascii="Angsana New" w:hAnsi="Angsana New"/>
          <w:sz w:val="30"/>
          <w:szCs w:val="30"/>
        </w:rPr>
        <w:t xml:space="preserve">2565 </w:t>
      </w:r>
      <w:r w:rsidRPr="00B401CE">
        <w:rPr>
          <w:rFonts w:ascii="Angsana New" w:hAnsi="Angsana New"/>
          <w:sz w:val="30"/>
          <w:szCs w:val="30"/>
          <w:cs/>
        </w:rPr>
        <w:t xml:space="preserve">และวันที่ </w:t>
      </w:r>
      <w:r w:rsidRPr="00B401CE">
        <w:rPr>
          <w:rFonts w:ascii="Angsana New" w:hAnsi="Angsana New"/>
          <w:sz w:val="30"/>
          <w:szCs w:val="30"/>
        </w:rPr>
        <w:t xml:space="preserve">31 </w:t>
      </w:r>
      <w:r w:rsidRPr="00B401CE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B401CE">
        <w:rPr>
          <w:rFonts w:ascii="Angsana New" w:hAnsi="Angsana New"/>
          <w:sz w:val="30"/>
          <w:szCs w:val="30"/>
        </w:rPr>
        <w:t xml:space="preserve">2564 </w:t>
      </w:r>
      <w:r w:rsidRPr="00B401CE">
        <w:rPr>
          <w:rFonts w:ascii="Angsana New" w:hAnsi="Angsana New"/>
          <w:sz w:val="30"/>
          <w:szCs w:val="30"/>
          <w:cs/>
        </w:rPr>
        <w:t>รายละเอียดดังนี้</w:t>
      </w:r>
    </w:p>
    <w:tbl>
      <w:tblPr>
        <w:tblW w:w="934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130"/>
        <w:gridCol w:w="1987"/>
        <w:gridCol w:w="236"/>
        <w:gridCol w:w="1987"/>
      </w:tblGrid>
      <w:tr w:rsidR="00DA35A8" w:rsidRPr="00494247" w14:paraId="30A95165" w14:textId="77777777" w:rsidTr="0067606A">
        <w:tc>
          <w:tcPr>
            <w:tcW w:w="5130" w:type="dxa"/>
          </w:tcPr>
          <w:p w14:paraId="1DD99F49" w14:textId="77777777" w:rsidR="00DA35A8" w:rsidRPr="00494247" w:rsidRDefault="00DA35A8" w:rsidP="00BC5D67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210" w:type="dxa"/>
            <w:gridSpan w:val="3"/>
          </w:tcPr>
          <w:p w14:paraId="40C069D8" w14:textId="77777777" w:rsidR="00DA35A8" w:rsidRPr="00494247" w:rsidRDefault="00DA35A8" w:rsidP="00BC5D67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DA35A8" w:rsidRPr="00D044B5" w14:paraId="4DDBCD04" w14:textId="77777777" w:rsidTr="0067606A">
        <w:tc>
          <w:tcPr>
            <w:tcW w:w="5130" w:type="dxa"/>
          </w:tcPr>
          <w:p w14:paraId="6AA465EE" w14:textId="77777777" w:rsidR="00DA35A8" w:rsidRPr="00494247" w:rsidRDefault="00DA35A8" w:rsidP="00BC5D67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</w:tcBorders>
          </w:tcPr>
          <w:p w14:paraId="3FE75E49" w14:textId="77777777" w:rsidR="00DA35A8" w:rsidRPr="00D044B5" w:rsidRDefault="00DA35A8" w:rsidP="00BC5D6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D044B5">
              <w:rPr>
                <w:sz w:val="30"/>
                <w:szCs w:val="30"/>
              </w:rPr>
              <w:t xml:space="preserve">30 </w:t>
            </w:r>
            <w:r w:rsidRPr="00D044B5">
              <w:rPr>
                <w:rFonts w:hint="cs"/>
                <w:sz w:val="30"/>
                <w:szCs w:val="30"/>
                <w:cs/>
              </w:rPr>
              <w:t xml:space="preserve">กันยายน </w:t>
            </w:r>
            <w:r w:rsidRPr="00D044B5">
              <w:rPr>
                <w:sz w:val="30"/>
                <w:szCs w:val="30"/>
              </w:rPr>
              <w:t>256</w:t>
            </w:r>
            <w:r>
              <w:rPr>
                <w:sz w:val="30"/>
                <w:szCs w:val="30"/>
              </w:rPr>
              <w:t>5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A18F5E8" w14:textId="77777777" w:rsidR="00DA35A8" w:rsidRPr="00D044B5" w:rsidRDefault="00DA35A8" w:rsidP="00BC5D6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</w:tcBorders>
          </w:tcPr>
          <w:p w14:paraId="1A9E8187" w14:textId="77777777" w:rsidR="00DA35A8" w:rsidRPr="00D044B5" w:rsidRDefault="00DA35A8" w:rsidP="00BC5D6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D044B5">
              <w:rPr>
                <w:color w:val="000000"/>
                <w:sz w:val="30"/>
                <w:szCs w:val="30"/>
              </w:rPr>
              <w:t xml:space="preserve">31 </w:t>
            </w:r>
            <w:r w:rsidRPr="00D044B5">
              <w:rPr>
                <w:rFonts w:hint="cs"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D044B5">
              <w:rPr>
                <w:color w:val="000000"/>
                <w:sz w:val="30"/>
                <w:szCs w:val="30"/>
              </w:rPr>
              <w:t>256</w:t>
            </w:r>
            <w:r>
              <w:rPr>
                <w:color w:val="000000"/>
                <w:sz w:val="30"/>
                <w:szCs w:val="30"/>
              </w:rPr>
              <w:t>4</w:t>
            </w:r>
          </w:p>
        </w:tc>
      </w:tr>
      <w:tr w:rsidR="004C2179" w:rsidRPr="00494247" w14:paraId="1CB04544" w14:textId="77777777" w:rsidTr="0067606A">
        <w:trPr>
          <w:trHeight w:val="203"/>
        </w:trPr>
        <w:tc>
          <w:tcPr>
            <w:tcW w:w="5130" w:type="dxa"/>
          </w:tcPr>
          <w:p w14:paraId="0454FC68" w14:textId="1D32D20C" w:rsidR="004C2179" w:rsidRPr="00494247" w:rsidRDefault="004C2179" w:rsidP="004C2179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A35A8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มูลค่าสุทธิตามบัญชีต้นงวด</w:t>
            </w:r>
          </w:p>
        </w:tc>
        <w:tc>
          <w:tcPr>
            <w:tcW w:w="1987" w:type="dxa"/>
            <w:shd w:val="clear" w:color="auto" w:fill="auto"/>
          </w:tcPr>
          <w:p w14:paraId="4B63CF1D" w14:textId="1AB69734" w:rsidR="004C2179" w:rsidRPr="00F4526A" w:rsidRDefault="004C2179" w:rsidP="005D6107">
            <w:pPr>
              <w:spacing w:line="400" w:lineRule="exact"/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96862">
              <w:rPr>
                <w:rFonts w:ascii="Angsana New" w:hAnsi="Angsana New"/>
                <w:color w:val="000000"/>
                <w:sz w:val="30"/>
                <w:szCs w:val="30"/>
              </w:rPr>
              <w:t>9,527,000.00</w:t>
            </w:r>
          </w:p>
        </w:tc>
        <w:tc>
          <w:tcPr>
            <w:tcW w:w="236" w:type="dxa"/>
            <w:vAlign w:val="center"/>
          </w:tcPr>
          <w:p w14:paraId="4F0D6141" w14:textId="77777777" w:rsidR="004C2179" w:rsidRPr="00494247" w:rsidRDefault="004C2179" w:rsidP="004C2179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vAlign w:val="bottom"/>
          </w:tcPr>
          <w:p w14:paraId="4F58CCA9" w14:textId="0EE590F1" w:rsidR="004C2179" w:rsidRPr="00494247" w:rsidRDefault="004C2179" w:rsidP="005D6107">
            <w:pPr>
              <w:spacing w:line="400" w:lineRule="exact"/>
              <w:ind w:right="5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A35A8">
              <w:rPr>
                <w:rFonts w:ascii="Angsana New" w:hAnsi="Angsana New"/>
                <w:color w:val="000000"/>
                <w:sz w:val="30"/>
                <w:szCs w:val="30"/>
              </w:rPr>
              <w:t>0.00</w:t>
            </w:r>
          </w:p>
        </w:tc>
      </w:tr>
      <w:tr w:rsidR="004C2179" w:rsidRPr="00494247" w14:paraId="5C8F5556" w14:textId="77777777" w:rsidTr="0067606A">
        <w:trPr>
          <w:trHeight w:val="203"/>
        </w:trPr>
        <w:tc>
          <w:tcPr>
            <w:tcW w:w="5130" w:type="dxa"/>
          </w:tcPr>
          <w:p w14:paraId="194704E7" w14:textId="6685D9A8" w:rsidR="004C2179" w:rsidRPr="00B401CE" w:rsidRDefault="004C2179" w:rsidP="004C2179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A35A8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บวก รับเงินกู้ยืม</w:t>
            </w:r>
          </w:p>
        </w:tc>
        <w:tc>
          <w:tcPr>
            <w:tcW w:w="1987" w:type="dxa"/>
            <w:shd w:val="clear" w:color="auto" w:fill="auto"/>
          </w:tcPr>
          <w:p w14:paraId="5493DF8B" w14:textId="69D353AC" w:rsidR="004C2179" w:rsidRPr="00F4526A" w:rsidRDefault="004C2179" w:rsidP="005D6107">
            <w:pPr>
              <w:spacing w:line="400" w:lineRule="exact"/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0.00</w:t>
            </w:r>
          </w:p>
        </w:tc>
        <w:tc>
          <w:tcPr>
            <w:tcW w:w="236" w:type="dxa"/>
            <w:vAlign w:val="center"/>
          </w:tcPr>
          <w:p w14:paraId="47F3B83A" w14:textId="77777777" w:rsidR="004C2179" w:rsidRPr="00494247" w:rsidRDefault="004C2179" w:rsidP="004C2179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vAlign w:val="bottom"/>
          </w:tcPr>
          <w:p w14:paraId="6BEF7604" w14:textId="688FCFAB" w:rsidR="004C2179" w:rsidRPr="00B401CE" w:rsidRDefault="004C2179" w:rsidP="005D6107">
            <w:pPr>
              <w:spacing w:line="400" w:lineRule="exact"/>
              <w:ind w:right="5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A35A8">
              <w:rPr>
                <w:rFonts w:ascii="Angsana New" w:hAnsi="Angsana New"/>
                <w:color w:val="000000"/>
                <w:sz w:val="30"/>
                <w:szCs w:val="30"/>
              </w:rPr>
              <w:t>18,527,000.00</w:t>
            </w:r>
          </w:p>
        </w:tc>
      </w:tr>
      <w:tr w:rsidR="004C2179" w:rsidRPr="00494247" w14:paraId="1D8B0055" w14:textId="77777777" w:rsidTr="0067606A">
        <w:trPr>
          <w:trHeight w:val="203"/>
        </w:trPr>
        <w:tc>
          <w:tcPr>
            <w:tcW w:w="5130" w:type="dxa"/>
          </w:tcPr>
          <w:p w14:paraId="5B892427" w14:textId="4F5147B3" w:rsidR="004C2179" w:rsidRPr="00B401CE" w:rsidRDefault="004C2179" w:rsidP="004C2179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A35A8">
              <w:rPr>
                <w:rFonts w:ascii="Angsana New" w:hAnsi="Angsana New"/>
                <w:sz w:val="30"/>
                <w:szCs w:val="30"/>
                <w:cs/>
                <w:lang w:val="en-US"/>
              </w:rPr>
              <w:t>หัก จ่ายคืนเงินกู้ยืม</w:t>
            </w:r>
          </w:p>
        </w:tc>
        <w:tc>
          <w:tcPr>
            <w:tcW w:w="1987" w:type="dxa"/>
            <w:tcBorders>
              <w:bottom w:val="single" w:sz="4" w:space="0" w:color="auto"/>
            </w:tcBorders>
            <w:shd w:val="clear" w:color="auto" w:fill="auto"/>
          </w:tcPr>
          <w:p w14:paraId="373CC87B" w14:textId="6B3DD508" w:rsidR="004C2179" w:rsidRPr="00F4526A" w:rsidRDefault="004C2179" w:rsidP="005D6107">
            <w:pPr>
              <w:spacing w:line="400" w:lineRule="exact"/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96862">
              <w:rPr>
                <w:rFonts w:ascii="Angsana New" w:hAnsi="Angsana New"/>
                <w:color w:val="000000"/>
                <w:sz w:val="30"/>
                <w:szCs w:val="30"/>
              </w:rPr>
              <w:t>(9,527,000.00)</w:t>
            </w:r>
          </w:p>
        </w:tc>
        <w:tc>
          <w:tcPr>
            <w:tcW w:w="236" w:type="dxa"/>
            <w:vAlign w:val="center"/>
          </w:tcPr>
          <w:p w14:paraId="31E3E822" w14:textId="77777777" w:rsidR="004C2179" w:rsidRPr="00494247" w:rsidRDefault="004C2179" w:rsidP="004C2179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tcBorders>
              <w:bottom w:val="single" w:sz="4" w:space="0" w:color="auto"/>
            </w:tcBorders>
            <w:vAlign w:val="bottom"/>
          </w:tcPr>
          <w:p w14:paraId="0F4D24D7" w14:textId="6C822E88" w:rsidR="004C2179" w:rsidRPr="00B401CE" w:rsidRDefault="004C2179" w:rsidP="005D6107">
            <w:pPr>
              <w:spacing w:line="400" w:lineRule="exact"/>
              <w:ind w:right="5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A35A8">
              <w:rPr>
                <w:rFonts w:ascii="Angsana New" w:hAnsi="Angsana New"/>
                <w:color w:val="000000"/>
                <w:sz w:val="30"/>
                <w:szCs w:val="30"/>
              </w:rPr>
              <w:t>(9,000,000.00)</w:t>
            </w:r>
          </w:p>
        </w:tc>
      </w:tr>
      <w:tr w:rsidR="004C2179" w:rsidRPr="00494247" w14:paraId="251D0C63" w14:textId="77777777" w:rsidTr="0067606A">
        <w:trPr>
          <w:trHeight w:val="203"/>
        </w:trPr>
        <w:tc>
          <w:tcPr>
            <w:tcW w:w="5130" w:type="dxa"/>
          </w:tcPr>
          <w:p w14:paraId="18DE0C3F" w14:textId="7713E87D" w:rsidR="004C2179" w:rsidRPr="00B401CE" w:rsidRDefault="005D6107" w:rsidP="004C2179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A35A8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มูลค่าสุทธิตามบัญชี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ปลาย</w:t>
            </w:r>
            <w:r w:rsidRPr="00DA35A8">
              <w:rPr>
                <w:rFonts w:ascii="Angsana New" w:hAnsi="Angsana New"/>
                <w:sz w:val="30"/>
                <w:szCs w:val="30"/>
                <w:cs/>
                <w:lang w:val="en-US"/>
              </w:rPr>
              <w:t>งวด</w:t>
            </w:r>
          </w:p>
        </w:tc>
        <w:tc>
          <w:tcPr>
            <w:tcW w:w="1987" w:type="dxa"/>
            <w:tcBorders>
              <w:top w:val="single" w:sz="4" w:space="0" w:color="auto"/>
            </w:tcBorders>
            <w:shd w:val="clear" w:color="auto" w:fill="auto"/>
          </w:tcPr>
          <w:p w14:paraId="19889A97" w14:textId="3E229528" w:rsidR="004C2179" w:rsidRPr="00F4526A" w:rsidRDefault="004C2179" w:rsidP="005D6107">
            <w:pPr>
              <w:spacing w:line="400" w:lineRule="exact"/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0.00</w:t>
            </w:r>
          </w:p>
        </w:tc>
        <w:tc>
          <w:tcPr>
            <w:tcW w:w="236" w:type="dxa"/>
            <w:vAlign w:val="center"/>
          </w:tcPr>
          <w:p w14:paraId="289F5432" w14:textId="77777777" w:rsidR="004C2179" w:rsidRPr="00494247" w:rsidRDefault="004C2179" w:rsidP="004C2179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tcBorders>
              <w:top w:val="single" w:sz="4" w:space="0" w:color="auto"/>
            </w:tcBorders>
            <w:vAlign w:val="bottom"/>
          </w:tcPr>
          <w:p w14:paraId="036DC4A1" w14:textId="6EBDDF6B" w:rsidR="004C2179" w:rsidRPr="00B401CE" w:rsidRDefault="004C2179" w:rsidP="005D6107">
            <w:pPr>
              <w:spacing w:line="400" w:lineRule="exact"/>
              <w:ind w:right="5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A35A8">
              <w:rPr>
                <w:rFonts w:ascii="Angsana New" w:hAnsi="Angsana New"/>
                <w:color w:val="000000"/>
                <w:sz w:val="30"/>
                <w:szCs w:val="30"/>
              </w:rPr>
              <w:t>9,527,000.00</w:t>
            </w:r>
          </w:p>
        </w:tc>
      </w:tr>
      <w:tr w:rsidR="004C2179" w:rsidRPr="00494247" w14:paraId="67F6D761" w14:textId="77777777" w:rsidTr="0067606A">
        <w:trPr>
          <w:trHeight w:val="181"/>
        </w:trPr>
        <w:tc>
          <w:tcPr>
            <w:tcW w:w="5130" w:type="dxa"/>
          </w:tcPr>
          <w:p w14:paraId="315DFB53" w14:textId="43705D5A" w:rsidR="004C2179" w:rsidRPr="00494247" w:rsidRDefault="004C2179" w:rsidP="004C2179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A35A8">
              <w:rPr>
                <w:rFonts w:ascii="Angsana New" w:hAnsi="Angsana New"/>
                <w:sz w:val="30"/>
                <w:szCs w:val="30"/>
                <w:cs/>
                <w:lang w:val="en-US"/>
              </w:rPr>
              <w:t>หัก เงินกู้ยืมระยะยาวที่ถึงกำหนดชำระภายใน 1 ปี</w:t>
            </w:r>
          </w:p>
        </w:tc>
        <w:tc>
          <w:tcPr>
            <w:tcW w:w="1987" w:type="dxa"/>
            <w:tcBorders>
              <w:bottom w:val="single" w:sz="4" w:space="0" w:color="auto"/>
            </w:tcBorders>
            <w:shd w:val="clear" w:color="auto" w:fill="auto"/>
          </w:tcPr>
          <w:p w14:paraId="7D7F6CC6" w14:textId="4FC1061C" w:rsidR="004C2179" w:rsidRPr="00D3269C" w:rsidRDefault="004C2179" w:rsidP="005D6107">
            <w:pPr>
              <w:spacing w:line="400" w:lineRule="exact"/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0.00</w:t>
            </w:r>
          </w:p>
        </w:tc>
        <w:tc>
          <w:tcPr>
            <w:tcW w:w="236" w:type="dxa"/>
            <w:vAlign w:val="center"/>
          </w:tcPr>
          <w:p w14:paraId="1C7CEF07" w14:textId="77777777" w:rsidR="004C2179" w:rsidRPr="00494247" w:rsidRDefault="004C2179" w:rsidP="004C2179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tcBorders>
              <w:bottom w:val="single" w:sz="4" w:space="0" w:color="auto"/>
            </w:tcBorders>
            <w:vAlign w:val="bottom"/>
          </w:tcPr>
          <w:p w14:paraId="7FEAA632" w14:textId="594E6822" w:rsidR="004C2179" w:rsidRPr="00494247" w:rsidRDefault="004C2179" w:rsidP="005D6107">
            <w:pPr>
              <w:spacing w:line="400" w:lineRule="exact"/>
              <w:ind w:right="5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A35A8">
              <w:rPr>
                <w:rFonts w:ascii="Angsana New" w:hAnsi="Angsana New"/>
                <w:color w:val="000000"/>
                <w:sz w:val="30"/>
                <w:szCs w:val="30"/>
              </w:rPr>
              <w:t>(9,527,000.00)</w:t>
            </w:r>
          </w:p>
        </w:tc>
      </w:tr>
      <w:tr w:rsidR="004C2179" w:rsidRPr="00D3269C" w14:paraId="40CA4A03" w14:textId="77777777" w:rsidTr="0067606A">
        <w:trPr>
          <w:trHeight w:val="149"/>
        </w:trPr>
        <w:tc>
          <w:tcPr>
            <w:tcW w:w="5130" w:type="dxa"/>
          </w:tcPr>
          <w:p w14:paraId="03B190F7" w14:textId="40597D06" w:rsidR="004C2179" w:rsidRPr="00D3269C" w:rsidRDefault="005D6107" w:rsidP="004C2179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401CE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เงินกู้ยืมระยะยาว - สุทธิ</w:t>
            </w:r>
          </w:p>
        </w:tc>
        <w:tc>
          <w:tcPr>
            <w:tcW w:w="19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12F659" w14:textId="3B142D33" w:rsidR="004C2179" w:rsidRPr="00D3269C" w:rsidRDefault="004C2179" w:rsidP="005D6107">
            <w:pPr>
              <w:spacing w:line="400" w:lineRule="exact"/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0.00</w:t>
            </w:r>
          </w:p>
        </w:tc>
        <w:tc>
          <w:tcPr>
            <w:tcW w:w="236" w:type="dxa"/>
            <w:vAlign w:val="center"/>
          </w:tcPr>
          <w:p w14:paraId="48818B06" w14:textId="77777777" w:rsidR="004C2179" w:rsidRPr="00D3269C" w:rsidRDefault="004C2179" w:rsidP="004C2179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BF4517" w14:textId="77777777" w:rsidR="004C2179" w:rsidRPr="00D3269C" w:rsidRDefault="004C2179" w:rsidP="005D6107">
            <w:pPr>
              <w:spacing w:line="400" w:lineRule="exact"/>
              <w:ind w:right="5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0.00</w:t>
            </w:r>
          </w:p>
        </w:tc>
      </w:tr>
    </w:tbl>
    <w:p w14:paraId="284960BC" w14:textId="719581C7" w:rsidR="0098011A" w:rsidRDefault="0098011A" w:rsidP="00FD22DD">
      <w:pPr>
        <w:spacing w:before="240" w:after="240" w:line="240" w:lineRule="atLeast"/>
        <w:jc w:val="thaiDistribute"/>
        <w:rPr>
          <w:rFonts w:ascii="Angsana New" w:hAnsi="Angsana New"/>
          <w:sz w:val="30"/>
          <w:szCs w:val="30"/>
        </w:rPr>
      </w:pPr>
    </w:p>
    <w:p w14:paraId="0FA09B0B" w14:textId="1F68BBA8" w:rsidR="00A500B6" w:rsidRDefault="00A500B6" w:rsidP="00FD22DD">
      <w:pPr>
        <w:spacing w:before="240" w:after="240" w:line="240" w:lineRule="atLeast"/>
        <w:jc w:val="thaiDistribute"/>
        <w:rPr>
          <w:rFonts w:ascii="Angsana New" w:hAnsi="Angsana New"/>
          <w:sz w:val="30"/>
          <w:szCs w:val="30"/>
        </w:rPr>
      </w:pPr>
    </w:p>
    <w:p w14:paraId="0FF3DA86" w14:textId="2505E6F3" w:rsidR="00A500B6" w:rsidRDefault="00A500B6" w:rsidP="00FD22DD">
      <w:pPr>
        <w:spacing w:before="240" w:after="240" w:line="240" w:lineRule="atLeast"/>
        <w:jc w:val="thaiDistribute"/>
        <w:rPr>
          <w:rFonts w:ascii="Angsana New" w:hAnsi="Angsana New"/>
          <w:sz w:val="30"/>
          <w:szCs w:val="30"/>
        </w:rPr>
      </w:pPr>
    </w:p>
    <w:p w14:paraId="6E79B112" w14:textId="12FC7CA4" w:rsidR="00A500B6" w:rsidRDefault="00A500B6" w:rsidP="00FD22DD">
      <w:pPr>
        <w:spacing w:before="240" w:after="240" w:line="240" w:lineRule="atLeast"/>
        <w:jc w:val="thaiDistribute"/>
        <w:rPr>
          <w:rFonts w:ascii="Angsana New" w:hAnsi="Angsana New"/>
          <w:sz w:val="30"/>
          <w:szCs w:val="30"/>
        </w:rPr>
      </w:pPr>
    </w:p>
    <w:p w14:paraId="7B46535A" w14:textId="5930CB6D" w:rsidR="00A500B6" w:rsidRDefault="00A500B6" w:rsidP="00FD22DD">
      <w:pPr>
        <w:spacing w:before="240" w:after="240" w:line="240" w:lineRule="atLeast"/>
        <w:jc w:val="thaiDistribute"/>
        <w:rPr>
          <w:rFonts w:ascii="Angsana New" w:hAnsi="Angsana New"/>
          <w:sz w:val="30"/>
          <w:szCs w:val="30"/>
        </w:rPr>
      </w:pPr>
    </w:p>
    <w:p w14:paraId="3FF8F063" w14:textId="6AD2857E" w:rsidR="00A500B6" w:rsidRDefault="00A500B6" w:rsidP="00FD22DD">
      <w:pPr>
        <w:spacing w:before="240" w:after="240" w:line="240" w:lineRule="atLeast"/>
        <w:jc w:val="thaiDistribute"/>
        <w:rPr>
          <w:rFonts w:ascii="Angsana New" w:hAnsi="Angsana New"/>
          <w:sz w:val="30"/>
          <w:szCs w:val="30"/>
        </w:rPr>
      </w:pPr>
    </w:p>
    <w:p w14:paraId="295815FB" w14:textId="4C6A4C03" w:rsidR="00A500B6" w:rsidRDefault="00A500B6" w:rsidP="00FD22DD">
      <w:pPr>
        <w:spacing w:before="240" w:after="240" w:line="240" w:lineRule="atLeast"/>
        <w:jc w:val="thaiDistribute"/>
        <w:rPr>
          <w:rFonts w:ascii="Angsana New" w:hAnsi="Angsana New"/>
          <w:sz w:val="30"/>
          <w:szCs w:val="30"/>
        </w:rPr>
      </w:pPr>
    </w:p>
    <w:p w14:paraId="24F2EF00" w14:textId="77777777" w:rsidR="00A500B6" w:rsidRPr="00574462" w:rsidRDefault="00A500B6" w:rsidP="00FD22DD">
      <w:pPr>
        <w:spacing w:before="240" w:after="240" w:line="240" w:lineRule="atLeast"/>
        <w:jc w:val="thaiDistribute"/>
        <w:rPr>
          <w:rFonts w:ascii="Angsana New" w:hAnsi="Angsana New"/>
          <w:sz w:val="30"/>
          <w:szCs w:val="30"/>
          <w:cs/>
        </w:rPr>
      </w:pPr>
    </w:p>
    <w:p w14:paraId="284960BD" w14:textId="77777777" w:rsidR="00B03B3F" w:rsidRPr="00574462" w:rsidRDefault="00B03B3F">
      <w:pPr>
        <w:numPr>
          <w:ilvl w:val="0"/>
          <w:numId w:val="9"/>
        </w:numPr>
        <w:tabs>
          <w:tab w:val="left" w:pos="513"/>
          <w:tab w:val="decimal" w:pos="7920"/>
        </w:tabs>
        <w:spacing w:before="240" w:line="240" w:lineRule="atLeast"/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  <w:bookmarkStart w:id="0" w:name="_Hlk39869493"/>
      <w:r w:rsidRPr="00574462">
        <w:rPr>
          <w:rFonts w:ascii="Angsana New" w:hAnsi="Angsana New"/>
          <w:b/>
          <w:bCs/>
          <w:sz w:val="30"/>
          <w:szCs w:val="30"/>
          <w:cs/>
        </w:rPr>
        <w:lastRenderedPageBreak/>
        <w:t>หนี้สินตามสัญญาเช่า</w:t>
      </w:r>
    </w:p>
    <w:tbl>
      <w:tblPr>
        <w:tblW w:w="943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220"/>
        <w:gridCol w:w="1987"/>
        <w:gridCol w:w="236"/>
        <w:gridCol w:w="1987"/>
      </w:tblGrid>
      <w:tr w:rsidR="00897AC1" w:rsidRPr="00574462" w14:paraId="284960C0" w14:textId="77777777" w:rsidTr="005D6107">
        <w:tc>
          <w:tcPr>
            <w:tcW w:w="5220" w:type="dxa"/>
          </w:tcPr>
          <w:p w14:paraId="284960BE" w14:textId="77777777" w:rsidR="00897AC1" w:rsidRPr="00574462" w:rsidRDefault="00897AC1" w:rsidP="002B0287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210" w:type="dxa"/>
            <w:gridSpan w:val="3"/>
            <w:tcBorders>
              <w:bottom w:val="single" w:sz="4" w:space="0" w:color="auto"/>
            </w:tcBorders>
          </w:tcPr>
          <w:p w14:paraId="284960BF" w14:textId="77777777" w:rsidR="00897AC1" w:rsidRPr="00574462" w:rsidRDefault="00897AC1" w:rsidP="002B0287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574462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57446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574462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57446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574462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897AC1" w:rsidRPr="00574462" w14:paraId="284960C5" w14:textId="77777777" w:rsidTr="005D6107">
        <w:tc>
          <w:tcPr>
            <w:tcW w:w="5220" w:type="dxa"/>
          </w:tcPr>
          <w:p w14:paraId="284960C1" w14:textId="77777777" w:rsidR="00897AC1" w:rsidRPr="00574462" w:rsidRDefault="00897AC1" w:rsidP="002B0287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</w:tcBorders>
          </w:tcPr>
          <w:p w14:paraId="284960C2" w14:textId="77CA9515" w:rsidR="00897AC1" w:rsidRPr="00574462" w:rsidRDefault="00DC17DB" w:rsidP="002B028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30</w:t>
            </w:r>
            <w:r w:rsidR="008026C3" w:rsidRPr="008026C3">
              <w:rPr>
                <w:sz w:val="30"/>
                <w:szCs w:val="30"/>
                <w:cs/>
              </w:rPr>
              <w:t xml:space="preserve"> กันยายน </w:t>
            </w:r>
            <w:r>
              <w:rPr>
                <w:sz w:val="30"/>
                <w:szCs w:val="30"/>
              </w:rPr>
              <w:t>2565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84960C3" w14:textId="77777777" w:rsidR="00897AC1" w:rsidRPr="00574462" w:rsidRDefault="00897AC1" w:rsidP="002B028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</w:tcBorders>
          </w:tcPr>
          <w:p w14:paraId="284960C4" w14:textId="578486CB" w:rsidR="00897AC1" w:rsidRPr="00574462" w:rsidRDefault="00DC17DB" w:rsidP="00897AC1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31</w:t>
            </w:r>
            <w:r w:rsidR="008026C3" w:rsidRPr="008026C3">
              <w:rPr>
                <w:sz w:val="30"/>
                <w:szCs w:val="30"/>
                <w:cs/>
              </w:rPr>
              <w:t xml:space="preserve"> ธันวาคม </w:t>
            </w:r>
            <w:r>
              <w:rPr>
                <w:sz w:val="30"/>
                <w:szCs w:val="30"/>
              </w:rPr>
              <w:t>2564</w:t>
            </w:r>
          </w:p>
        </w:tc>
      </w:tr>
      <w:tr w:rsidR="001B4C01" w:rsidRPr="00917061" w14:paraId="284960CA" w14:textId="77777777" w:rsidTr="0067606A">
        <w:trPr>
          <w:trHeight w:val="203"/>
        </w:trPr>
        <w:tc>
          <w:tcPr>
            <w:tcW w:w="5220" w:type="dxa"/>
          </w:tcPr>
          <w:p w14:paraId="284960C6" w14:textId="7089C5D9" w:rsidR="001B4C01" w:rsidRPr="00917061" w:rsidRDefault="001B4C01" w:rsidP="001B4C0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917061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9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4960C7" w14:textId="30B31F78" w:rsidR="001B4C01" w:rsidRPr="00917061" w:rsidRDefault="001B4C01" w:rsidP="001B4C01">
            <w:pPr>
              <w:tabs>
                <w:tab w:val="decimal" w:pos="1340"/>
              </w:tabs>
              <w:spacing w:line="420" w:lineRule="exact"/>
              <w:ind w:right="70"/>
              <w:rPr>
                <w:rFonts w:ascii="Angsana New" w:hAnsi="Angsana New"/>
                <w:sz w:val="30"/>
                <w:szCs w:val="30"/>
              </w:rPr>
            </w:pPr>
            <w:r w:rsidRPr="00917061">
              <w:rPr>
                <w:rFonts w:ascii="Angsana New" w:hAnsi="Angsana New"/>
                <w:sz w:val="30"/>
                <w:szCs w:val="30"/>
              </w:rPr>
              <w:t>1,851,600.00</w:t>
            </w:r>
          </w:p>
        </w:tc>
        <w:tc>
          <w:tcPr>
            <w:tcW w:w="236" w:type="dxa"/>
            <w:vAlign w:val="center"/>
          </w:tcPr>
          <w:p w14:paraId="284960C8" w14:textId="77777777" w:rsidR="001B4C01" w:rsidRPr="00917061" w:rsidRDefault="001B4C01" w:rsidP="001B4C01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vAlign w:val="bottom"/>
          </w:tcPr>
          <w:p w14:paraId="284960C9" w14:textId="24DF17C0" w:rsidR="001B4C01" w:rsidRPr="00917061" w:rsidRDefault="001B4C01" w:rsidP="001B4C01">
            <w:pPr>
              <w:tabs>
                <w:tab w:val="decimal" w:pos="1340"/>
              </w:tabs>
              <w:spacing w:line="420" w:lineRule="exact"/>
              <w:ind w:right="70"/>
              <w:rPr>
                <w:rFonts w:ascii="Angsana New" w:hAnsi="Angsana New"/>
                <w:sz w:val="30"/>
                <w:szCs w:val="30"/>
              </w:rPr>
            </w:pPr>
            <w:r w:rsidRPr="00917061">
              <w:rPr>
                <w:rFonts w:ascii="Angsana New" w:hAnsi="Angsana New"/>
                <w:sz w:val="30"/>
                <w:szCs w:val="30"/>
                <w:cs/>
              </w:rPr>
              <w:t>2</w:t>
            </w:r>
            <w:r w:rsidRPr="00917061">
              <w:rPr>
                <w:rFonts w:ascii="Angsana New" w:hAnsi="Angsana New"/>
                <w:sz w:val="30"/>
                <w:szCs w:val="30"/>
              </w:rPr>
              <w:t>,</w:t>
            </w:r>
            <w:r w:rsidRPr="00917061">
              <w:rPr>
                <w:rFonts w:ascii="Angsana New" w:hAnsi="Angsana New"/>
                <w:sz w:val="30"/>
                <w:szCs w:val="30"/>
                <w:cs/>
              </w:rPr>
              <w:t>088</w:t>
            </w:r>
            <w:r w:rsidRPr="00917061">
              <w:rPr>
                <w:rFonts w:ascii="Angsana New" w:hAnsi="Angsana New"/>
                <w:sz w:val="30"/>
                <w:szCs w:val="30"/>
              </w:rPr>
              <w:t>,</w:t>
            </w:r>
            <w:r w:rsidRPr="00917061">
              <w:rPr>
                <w:rFonts w:ascii="Angsana New" w:hAnsi="Angsana New"/>
                <w:sz w:val="30"/>
                <w:szCs w:val="30"/>
                <w:cs/>
              </w:rPr>
              <w:t>000.00</w:t>
            </w:r>
          </w:p>
        </w:tc>
      </w:tr>
      <w:tr w:rsidR="001B4C01" w:rsidRPr="00917061" w14:paraId="284960CF" w14:textId="77777777" w:rsidTr="0067606A">
        <w:trPr>
          <w:trHeight w:val="203"/>
        </w:trPr>
        <w:tc>
          <w:tcPr>
            <w:tcW w:w="5220" w:type="dxa"/>
            <w:vAlign w:val="center"/>
          </w:tcPr>
          <w:p w14:paraId="284960CB" w14:textId="63734456" w:rsidR="001B4C01" w:rsidRPr="00917061" w:rsidRDefault="001B4C01" w:rsidP="001B4C0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917061">
              <w:rPr>
                <w:rFonts w:ascii="Angsana New" w:hAnsi="Angsana New"/>
                <w:sz w:val="30"/>
                <w:szCs w:val="30"/>
                <w:cs/>
              </w:rPr>
              <w:t>หัก ดอกเบี้ยรอตัดบัญชี</w:t>
            </w:r>
          </w:p>
        </w:tc>
        <w:tc>
          <w:tcPr>
            <w:tcW w:w="19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4960CC" w14:textId="62CB1E93" w:rsidR="001B4C01" w:rsidRPr="00917061" w:rsidRDefault="001B4C01" w:rsidP="001B4C01">
            <w:pPr>
              <w:tabs>
                <w:tab w:val="decimal" w:pos="1340"/>
              </w:tabs>
              <w:spacing w:line="420" w:lineRule="exact"/>
              <w:ind w:right="70"/>
              <w:rPr>
                <w:rFonts w:ascii="Angsana New" w:hAnsi="Angsana New"/>
                <w:sz w:val="30"/>
                <w:szCs w:val="30"/>
              </w:rPr>
            </w:pPr>
            <w:r w:rsidRPr="00917061">
              <w:rPr>
                <w:rFonts w:ascii="Angsana New" w:hAnsi="Angsana New"/>
                <w:sz w:val="30"/>
                <w:szCs w:val="30"/>
              </w:rPr>
              <w:t>(70,084.17)</w:t>
            </w:r>
          </w:p>
        </w:tc>
        <w:tc>
          <w:tcPr>
            <w:tcW w:w="236" w:type="dxa"/>
            <w:vAlign w:val="center"/>
          </w:tcPr>
          <w:p w14:paraId="284960CD" w14:textId="77777777" w:rsidR="001B4C01" w:rsidRPr="00917061" w:rsidRDefault="001B4C01" w:rsidP="001B4C01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tcBorders>
              <w:bottom w:val="single" w:sz="4" w:space="0" w:color="auto"/>
            </w:tcBorders>
            <w:vAlign w:val="bottom"/>
          </w:tcPr>
          <w:p w14:paraId="284960CE" w14:textId="42DED850" w:rsidR="001B4C01" w:rsidRPr="00917061" w:rsidRDefault="001B4C01" w:rsidP="001B4C01">
            <w:pPr>
              <w:tabs>
                <w:tab w:val="decimal" w:pos="1340"/>
              </w:tabs>
              <w:spacing w:line="420" w:lineRule="exact"/>
              <w:ind w:right="70"/>
              <w:rPr>
                <w:rFonts w:ascii="Angsana New" w:hAnsi="Angsana New"/>
                <w:sz w:val="30"/>
                <w:szCs w:val="30"/>
              </w:rPr>
            </w:pPr>
            <w:r w:rsidRPr="00917061">
              <w:rPr>
                <w:rFonts w:ascii="Angsana New" w:hAnsi="Angsana New"/>
                <w:sz w:val="30"/>
                <w:szCs w:val="30"/>
              </w:rPr>
              <w:t>(99,280.43)</w:t>
            </w:r>
          </w:p>
        </w:tc>
      </w:tr>
      <w:tr w:rsidR="001B4C01" w:rsidRPr="00917061" w14:paraId="284960D4" w14:textId="77777777" w:rsidTr="0067606A">
        <w:trPr>
          <w:trHeight w:val="149"/>
        </w:trPr>
        <w:tc>
          <w:tcPr>
            <w:tcW w:w="5220" w:type="dxa"/>
            <w:vAlign w:val="center"/>
          </w:tcPr>
          <w:p w14:paraId="284960D0" w14:textId="142D3418" w:rsidR="001B4C01" w:rsidRPr="00917061" w:rsidRDefault="001B4C01" w:rsidP="001B4C0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917061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9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4960D1" w14:textId="2560E165" w:rsidR="001B4C01" w:rsidRPr="00917061" w:rsidRDefault="001B4C01" w:rsidP="001B4C01">
            <w:pPr>
              <w:tabs>
                <w:tab w:val="decimal" w:pos="1340"/>
              </w:tabs>
              <w:spacing w:line="420" w:lineRule="exact"/>
              <w:ind w:right="70"/>
              <w:rPr>
                <w:rFonts w:ascii="Angsana New" w:hAnsi="Angsana New"/>
                <w:sz w:val="30"/>
                <w:szCs w:val="30"/>
                <w:cs/>
              </w:rPr>
            </w:pPr>
            <w:r w:rsidRPr="00917061">
              <w:rPr>
                <w:rFonts w:ascii="Angsana New" w:hAnsi="Angsana New"/>
                <w:sz w:val="30"/>
                <w:szCs w:val="30"/>
              </w:rPr>
              <w:t>1,781,515.83</w:t>
            </w:r>
          </w:p>
        </w:tc>
        <w:tc>
          <w:tcPr>
            <w:tcW w:w="236" w:type="dxa"/>
            <w:vAlign w:val="center"/>
          </w:tcPr>
          <w:p w14:paraId="284960D2" w14:textId="77777777" w:rsidR="001B4C01" w:rsidRPr="00917061" w:rsidRDefault="001B4C01" w:rsidP="001B4C01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tcBorders>
              <w:top w:val="single" w:sz="4" w:space="0" w:color="auto"/>
            </w:tcBorders>
            <w:vAlign w:val="bottom"/>
          </w:tcPr>
          <w:p w14:paraId="284960D3" w14:textId="3B5AFEB0" w:rsidR="001B4C01" w:rsidRPr="00917061" w:rsidRDefault="001B4C01" w:rsidP="001B4C01">
            <w:pPr>
              <w:tabs>
                <w:tab w:val="decimal" w:pos="1340"/>
              </w:tabs>
              <w:spacing w:line="420" w:lineRule="exact"/>
              <w:ind w:right="70"/>
              <w:rPr>
                <w:rFonts w:ascii="Angsana New" w:hAnsi="Angsana New"/>
                <w:sz w:val="30"/>
                <w:szCs w:val="30"/>
                <w:cs/>
              </w:rPr>
            </w:pPr>
            <w:r w:rsidRPr="00917061">
              <w:rPr>
                <w:rFonts w:ascii="Angsana New" w:hAnsi="Angsana New"/>
                <w:sz w:val="30"/>
                <w:szCs w:val="30"/>
              </w:rPr>
              <w:t>1,988,719.57</w:t>
            </w:r>
          </w:p>
        </w:tc>
      </w:tr>
      <w:tr w:rsidR="001B4C01" w:rsidRPr="00917061" w14:paraId="284960D9" w14:textId="77777777" w:rsidTr="0067606A">
        <w:trPr>
          <w:trHeight w:val="149"/>
        </w:trPr>
        <w:tc>
          <w:tcPr>
            <w:tcW w:w="5220" w:type="dxa"/>
          </w:tcPr>
          <w:p w14:paraId="284960D5" w14:textId="49F5A0E3" w:rsidR="001B4C01" w:rsidRPr="00917061" w:rsidRDefault="001B4C01" w:rsidP="001B4C0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917061">
              <w:rPr>
                <w:rFonts w:ascii="Angsana New" w:hAnsi="Angsana New"/>
                <w:sz w:val="30"/>
                <w:szCs w:val="30"/>
                <w:cs/>
              </w:rPr>
              <w:t>หัก ส่วนที่ถึงกำหนดชำระภายใน 1 ปี</w:t>
            </w:r>
          </w:p>
        </w:tc>
        <w:tc>
          <w:tcPr>
            <w:tcW w:w="19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4960D6" w14:textId="10B39A10" w:rsidR="001B4C01" w:rsidRPr="00917061" w:rsidRDefault="001B4C01" w:rsidP="001B4C01">
            <w:pPr>
              <w:tabs>
                <w:tab w:val="decimal" w:pos="1340"/>
              </w:tabs>
              <w:spacing w:line="420" w:lineRule="exact"/>
              <w:ind w:right="70"/>
              <w:rPr>
                <w:rFonts w:ascii="Angsana New" w:hAnsi="Angsana New"/>
                <w:sz w:val="30"/>
                <w:szCs w:val="30"/>
              </w:rPr>
            </w:pPr>
            <w:r w:rsidRPr="00917061">
              <w:rPr>
                <w:rFonts w:ascii="Angsana New" w:hAnsi="Angsana New"/>
                <w:sz w:val="30"/>
                <w:szCs w:val="30"/>
              </w:rPr>
              <w:t>(1,038,689.68)</w:t>
            </w:r>
          </w:p>
        </w:tc>
        <w:tc>
          <w:tcPr>
            <w:tcW w:w="236" w:type="dxa"/>
            <w:vAlign w:val="center"/>
          </w:tcPr>
          <w:p w14:paraId="284960D7" w14:textId="77777777" w:rsidR="001B4C01" w:rsidRPr="00917061" w:rsidRDefault="001B4C01" w:rsidP="001B4C01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tcBorders>
              <w:bottom w:val="single" w:sz="4" w:space="0" w:color="auto"/>
            </w:tcBorders>
            <w:vAlign w:val="bottom"/>
          </w:tcPr>
          <w:p w14:paraId="284960D8" w14:textId="174B7896" w:rsidR="001B4C01" w:rsidRPr="00917061" w:rsidRDefault="001B4C01" w:rsidP="001B4C01">
            <w:pPr>
              <w:tabs>
                <w:tab w:val="decimal" w:pos="1340"/>
              </w:tabs>
              <w:spacing w:line="420" w:lineRule="exact"/>
              <w:ind w:right="70"/>
              <w:rPr>
                <w:rFonts w:ascii="Angsana New" w:hAnsi="Angsana New"/>
                <w:sz w:val="30"/>
                <w:szCs w:val="30"/>
              </w:rPr>
            </w:pPr>
            <w:r w:rsidRPr="00917061">
              <w:rPr>
                <w:rFonts w:ascii="Angsana New" w:hAnsi="Angsana New"/>
                <w:sz w:val="30"/>
                <w:szCs w:val="30"/>
              </w:rPr>
              <w:t>(870,440.14)</w:t>
            </w:r>
          </w:p>
        </w:tc>
      </w:tr>
      <w:tr w:rsidR="001B4C01" w:rsidRPr="00917061" w14:paraId="284960DE" w14:textId="77777777" w:rsidTr="0067606A">
        <w:trPr>
          <w:trHeight w:val="149"/>
        </w:trPr>
        <w:tc>
          <w:tcPr>
            <w:tcW w:w="5220" w:type="dxa"/>
            <w:shd w:val="clear" w:color="auto" w:fill="auto"/>
          </w:tcPr>
          <w:p w14:paraId="284960DA" w14:textId="453DF33C" w:rsidR="001B4C01" w:rsidRPr="00917061" w:rsidRDefault="001B4C01" w:rsidP="001B4C0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917061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หนี้สินตามสัญญาเช่า-สุทธิ</w:t>
            </w:r>
          </w:p>
        </w:tc>
        <w:tc>
          <w:tcPr>
            <w:tcW w:w="19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4960DB" w14:textId="552A1E65" w:rsidR="001B4C01" w:rsidRPr="00917061" w:rsidRDefault="001B4C01" w:rsidP="001B4C01">
            <w:pPr>
              <w:tabs>
                <w:tab w:val="decimal" w:pos="1340"/>
              </w:tabs>
              <w:spacing w:line="420" w:lineRule="exact"/>
              <w:ind w:right="70"/>
              <w:rPr>
                <w:rFonts w:ascii="Angsana New" w:hAnsi="Angsana New"/>
                <w:sz w:val="30"/>
                <w:szCs w:val="30"/>
              </w:rPr>
            </w:pPr>
            <w:r w:rsidRPr="00917061">
              <w:rPr>
                <w:rFonts w:ascii="Angsana New" w:hAnsi="Angsana New"/>
                <w:sz w:val="30"/>
                <w:szCs w:val="30"/>
              </w:rPr>
              <w:t>742,826.15</w:t>
            </w:r>
          </w:p>
        </w:tc>
        <w:tc>
          <w:tcPr>
            <w:tcW w:w="236" w:type="dxa"/>
          </w:tcPr>
          <w:p w14:paraId="284960DC" w14:textId="77777777" w:rsidR="001B4C01" w:rsidRPr="00917061" w:rsidRDefault="001B4C01" w:rsidP="001B4C01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4960DD" w14:textId="433B32E3" w:rsidR="001B4C01" w:rsidRPr="00917061" w:rsidRDefault="001B4C01" w:rsidP="001B4C01">
            <w:pPr>
              <w:tabs>
                <w:tab w:val="decimal" w:pos="1340"/>
              </w:tabs>
              <w:spacing w:line="420" w:lineRule="exact"/>
              <w:ind w:right="70"/>
              <w:rPr>
                <w:rFonts w:ascii="Angsana New" w:hAnsi="Angsana New"/>
                <w:sz w:val="30"/>
                <w:szCs w:val="30"/>
              </w:rPr>
            </w:pPr>
            <w:r w:rsidRPr="00917061">
              <w:rPr>
                <w:rFonts w:ascii="Angsana New" w:hAnsi="Angsana New"/>
                <w:sz w:val="30"/>
                <w:szCs w:val="30"/>
              </w:rPr>
              <w:t>1,118,279.43</w:t>
            </w:r>
          </w:p>
        </w:tc>
      </w:tr>
    </w:tbl>
    <w:p w14:paraId="6E235391" w14:textId="2FEC1D7F" w:rsidR="008026C3" w:rsidRPr="00B40970" w:rsidRDefault="008026C3" w:rsidP="00AA69FA">
      <w:pPr>
        <w:spacing w:before="240" w:line="240" w:lineRule="atLeast"/>
        <w:ind w:left="518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917061">
        <w:rPr>
          <w:rFonts w:ascii="Angsana New" w:hAnsi="Angsana New"/>
          <w:sz w:val="30"/>
          <w:szCs w:val="30"/>
          <w:cs/>
        </w:rPr>
        <w:t xml:space="preserve">ณ วันที่ </w:t>
      </w:r>
      <w:r w:rsidR="00F45E1F" w:rsidRPr="00917061">
        <w:rPr>
          <w:rFonts w:ascii="Angsana New" w:hAnsi="Angsana New"/>
          <w:sz w:val="30"/>
          <w:szCs w:val="30"/>
        </w:rPr>
        <w:t>30</w:t>
      </w:r>
      <w:r w:rsidRPr="00917061">
        <w:rPr>
          <w:rFonts w:ascii="Angsana New" w:hAnsi="Angsana New"/>
          <w:sz w:val="30"/>
          <w:szCs w:val="30"/>
          <w:cs/>
        </w:rPr>
        <w:t xml:space="preserve"> กันยายน </w:t>
      </w:r>
      <w:r w:rsidR="00F45E1F" w:rsidRPr="00917061">
        <w:rPr>
          <w:rFonts w:ascii="Angsana New" w:hAnsi="Angsana New"/>
          <w:sz w:val="30"/>
          <w:szCs w:val="30"/>
        </w:rPr>
        <w:t>2565</w:t>
      </w:r>
      <w:r w:rsidRPr="00917061">
        <w:rPr>
          <w:rFonts w:ascii="Angsana New" w:hAnsi="Angsana New"/>
          <w:sz w:val="30"/>
          <w:szCs w:val="30"/>
          <w:cs/>
        </w:rPr>
        <w:t xml:space="preserve"> และวันที่ </w:t>
      </w:r>
      <w:r w:rsidR="00F45E1F" w:rsidRPr="00917061">
        <w:rPr>
          <w:rFonts w:ascii="Angsana New" w:hAnsi="Angsana New"/>
          <w:sz w:val="30"/>
          <w:szCs w:val="30"/>
        </w:rPr>
        <w:t>31</w:t>
      </w:r>
      <w:r w:rsidRPr="00917061">
        <w:rPr>
          <w:rFonts w:ascii="Angsana New" w:hAnsi="Angsana New"/>
          <w:sz w:val="30"/>
          <w:szCs w:val="30"/>
          <w:cs/>
        </w:rPr>
        <w:t xml:space="preserve"> ธันวาคม </w:t>
      </w:r>
      <w:r w:rsidR="00F45E1F" w:rsidRPr="00917061">
        <w:rPr>
          <w:rFonts w:ascii="Angsana New" w:hAnsi="Angsana New"/>
          <w:sz w:val="30"/>
          <w:szCs w:val="30"/>
        </w:rPr>
        <w:t>2564</w:t>
      </w:r>
      <w:r w:rsidRPr="00917061">
        <w:rPr>
          <w:rFonts w:ascii="Angsana New" w:hAnsi="Angsana New"/>
          <w:sz w:val="30"/>
          <w:szCs w:val="30"/>
          <w:cs/>
        </w:rPr>
        <w:t xml:space="preserve"> บริษัทฯ มีสัญญาเช่าจำนวน </w:t>
      </w:r>
      <w:r w:rsidR="00F45E1F" w:rsidRPr="00917061">
        <w:rPr>
          <w:rFonts w:ascii="Angsana New" w:hAnsi="Angsana New"/>
          <w:sz w:val="30"/>
          <w:szCs w:val="30"/>
        </w:rPr>
        <w:t>1</w:t>
      </w:r>
      <w:r w:rsidRPr="00917061">
        <w:rPr>
          <w:rFonts w:ascii="Angsana New" w:hAnsi="Angsana New"/>
          <w:sz w:val="30"/>
          <w:szCs w:val="30"/>
          <w:cs/>
        </w:rPr>
        <w:t xml:space="preserve"> แห่ง โดยสัญญาดังกล่าว</w:t>
      </w:r>
      <w:r w:rsidR="00AA69FA" w:rsidRPr="00917061">
        <w:rPr>
          <w:rFonts w:ascii="Angsana New" w:hAnsi="Angsana New"/>
          <w:sz w:val="30"/>
          <w:szCs w:val="30"/>
        </w:rPr>
        <w:t xml:space="preserve"> </w:t>
      </w:r>
      <w:r w:rsidRPr="00917061">
        <w:rPr>
          <w:rFonts w:ascii="Angsana New" w:hAnsi="Angsana New"/>
          <w:sz w:val="30"/>
          <w:szCs w:val="30"/>
          <w:cs/>
        </w:rPr>
        <w:t xml:space="preserve">สิ้นสุดเดือนเมษายน </w:t>
      </w:r>
      <w:r w:rsidR="00F45E1F" w:rsidRPr="00917061">
        <w:rPr>
          <w:rFonts w:ascii="Angsana New" w:hAnsi="Angsana New"/>
          <w:sz w:val="30"/>
          <w:szCs w:val="30"/>
        </w:rPr>
        <w:t>2567</w:t>
      </w:r>
      <w:r w:rsidR="009608AB" w:rsidRPr="00917061">
        <w:rPr>
          <w:rFonts w:ascii="Angsana New" w:hAnsi="Angsana New"/>
          <w:sz w:val="30"/>
          <w:szCs w:val="30"/>
        </w:rPr>
        <w:t xml:space="preserve">  </w:t>
      </w:r>
      <w:r w:rsidR="00AA54F6" w:rsidRPr="00917061">
        <w:rPr>
          <w:rFonts w:ascii="Angsana New" w:hAnsi="Angsana New" w:hint="cs"/>
          <w:sz w:val="30"/>
          <w:szCs w:val="30"/>
          <w:cs/>
        </w:rPr>
        <w:t>-</w:t>
      </w:r>
      <w:r w:rsidR="009608AB" w:rsidRPr="00917061">
        <w:rPr>
          <w:rFonts w:ascii="Angsana New" w:hAnsi="Angsana New"/>
          <w:sz w:val="30"/>
          <w:szCs w:val="30"/>
        </w:rPr>
        <w:t xml:space="preserve"> </w:t>
      </w:r>
      <w:r w:rsidR="00B40970" w:rsidRPr="00917061">
        <w:rPr>
          <w:rFonts w:ascii="Angsana New" w:hAnsi="Angsana New"/>
          <w:sz w:val="30"/>
          <w:szCs w:val="30"/>
        </w:rPr>
        <w:t xml:space="preserve"> </w:t>
      </w:r>
      <w:r w:rsidR="00B40970" w:rsidRPr="00917061">
        <w:rPr>
          <w:rFonts w:ascii="Angsana New" w:hAnsi="Angsana New" w:hint="cs"/>
          <w:sz w:val="30"/>
          <w:szCs w:val="30"/>
          <w:cs/>
        </w:rPr>
        <w:t xml:space="preserve">กรกฎาคม </w:t>
      </w:r>
      <w:r w:rsidR="005D6107">
        <w:rPr>
          <w:rFonts w:ascii="Angsana New" w:hAnsi="Angsana New"/>
          <w:sz w:val="30"/>
          <w:szCs w:val="30"/>
          <w:lang w:val="en-US"/>
        </w:rPr>
        <w:t>2568</w:t>
      </w:r>
    </w:p>
    <w:p w14:paraId="284960DF" w14:textId="3DB278D8" w:rsidR="000C30D0" w:rsidRPr="00574462" w:rsidRDefault="000C30D0" w:rsidP="00E02645">
      <w:pPr>
        <w:spacing w:before="24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574462">
        <w:rPr>
          <w:rFonts w:ascii="Angsana New" w:hAnsi="Angsana New"/>
          <w:sz w:val="30"/>
          <w:szCs w:val="30"/>
          <w:cs/>
        </w:rPr>
        <w:t>บริษัท</w:t>
      </w:r>
      <w:r w:rsidR="008026C3">
        <w:rPr>
          <w:rFonts w:ascii="Angsana New" w:hAnsi="Angsana New" w:hint="cs"/>
          <w:sz w:val="30"/>
          <w:szCs w:val="30"/>
          <w:cs/>
        </w:rPr>
        <w:t xml:space="preserve">ฯ </w:t>
      </w:r>
      <w:r w:rsidRPr="00574462">
        <w:rPr>
          <w:rFonts w:ascii="Angsana New" w:hAnsi="Angsana New"/>
          <w:sz w:val="30"/>
          <w:szCs w:val="30"/>
          <w:cs/>
        </w:rPr>
        <w:t>มีภาระผูกพันที่จะต้องจ่ายค่าเช่าขั้นต่ำตามสัญญาเช่าดังนี้</w:t>
      </w:r>
    </w:p>
    <w:tbl>
      <w:tblPr>
        <w:tblW w:w="9630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3958"/>
        <w:gridCol w:w="236"/>
        <w:gridCol w:w="1654"/>
        <w:gridCol w:w="236"/>
        <w:gridCol w:w="1566"/>
        <w:gridCol w:w="236"/>
        <w:gridCol w:w="1744"/>
      </w:tblGrid>
      <w:tr w:rsidR="003C4FC4" w:rsidRPr="00574462" w14:paraId="7862CAA1" w14:textId="77777777" w:rsidTr="0067606A">
        <w:tc>
          <w:tcPr>
            <w:tcW w:w="3958" w:type="dxa"/>
          </w:tcPr>
          <w:p w14:paraId="0ABBB448" w14:textId="77777777" w:rsidR="003C4FC4" w:rsidRPr="00574462" w:rsidRDefault="003C4FC4" w:rsidP="00BC5D67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5DFFE740" w14:textId="77777777" w:rsidR="003C4FC4" w:rsidRPr="00574462" w:rsidRDefault="003C4FC4" w:rsidP="00BC5D67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54" w:type="dxa"/>
          </w:tcPr>
          <w:p w14:paraId="3D576BD3" w14:textId="77777777" w:rsidR="003C4FC4" w:rsidRPr="00574462" w:rsidRDefault="003C4FC4" w:rsidP="00BC5D67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5DD054DE" w14:textId="77777777" w:rsidR="003C4FC4" w:rsidRPr="00574462" w:rsidRDefault="003C4FC4" w:rsidP="00BC5D67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546" w:type="dxa"/>
            <w:gridSpan w:val="3"/>
          </w:tcPr>
          <w:p w14:paraId="1C54B2F9" w14:textId="77777777" w:rsidR="003C4FC4" w:rsidRPr="00574462" w:rsidRDefault="003C4FC4" w:rsidP="00BC5D67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574462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57446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574462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57446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574462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3C4FC4" w:rsidRPr="00574462" w14:paraId="1328238A" w14:textId="77777777" w:rsidTr="0067606A">
        <w:tc>
          <w:tcPr>
            <w:tcW w:w="3958" w:type="dxa"/>
          </w:tcPr>
          <w:p w14:paraId="010469F8" w14:textId="77777777" w:rsidR="003C4FC4" w:rsidRPr="00574462" w:rsidRDefault="003C4FC4" w:rsidP="00BC5D67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2161FCBA" w14:textId="77777777" w:rsidR="003C4FC4" w:rsidRPr="00574462" w:rsidRDefault="003C4FC4" w:rsidP="00BC5D67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436" w:type="dxa"/>
            <w:gridSpan w:val="5"/>
            <w:tcBorders>
              <w:bottom w:val="single" w:sz="4" w:space="0" w:color="auto"/>
            </w:tcBorders>
          </w:tcPr>
          <w:p w14:paraId="472936CD" w14:textId="4EB6AF4D" w:rsidR="003C4FC4" w:rsidRPr="00574462" w:rsidRDefault="003C4FC4" w:rsidP="00BC5D67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C4FC4"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 w:rsidRPr="003C4FC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กันยายน </w:t>
            </w:r>
            <w:r w:rsidRPr="003C4FC4">
              <w:rPr>
                <w:rFonts w:ascii="Angsana New" w:hAnsi="Angsana New"/>
                <w:color w:val="000000"/>
                <w:sz w:val="30"/>
                <w:szCs w:val="30"/>
              </w:rPr>
              <w:t>2565</w:t>
            </w:r>
          </w:p>
        </w:tc>
      </w:tr>
      <w:tr w:rsidR="003C4FC4" w:rsidRPr="005D0B27" w14:paraId="7C202AC2" w14:textId="77777777" w:rsidTr="0067606A">
        <w:tc>
          <w:tcPr>
            <w:tcW w:w="3958" w:type="dxa"/>
          </w:tcPr>
          <w:p w14:paraId="05E824D3" w14:textId="77777777" w:rsidR="003C4FC4" w:rsidRPr="00574462" w:rsidRDefault="003C4FC4" w:rsidP="00BC5D67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35D97544" w14:textId="77777777" w:rsidR="003C4FC4" w:rsidRPr="00574462" w:rsidRDefault="003C4FC4" w:rsidP="00BC5D6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654" w:type="dxa"/>
            <w:tcBorders>
              <w:bottom w:val="single" w:sz="4" w:space="0" w:color="auto"/>
            </w:tcBorders>
          </w:tcPr>
          <w:p w14:paraId="72747789" w14:textId="77777777" w:rsidR="003C4FC4" w:rsidRPr="005D0B27" w:rsidRDefault="003C4FC4" w:rsidP="00BC5D6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 w:rsidRPr="005D0B27">
              <w:rPr>
                <w:sz w:val="30"/>
                <w:szCs w:val="30"/>
                <w:cs/>
              </w:rPr>
              <w:t xml:space="preserve">ไม่เกิน </w:t>
            </w:r>
            <w:r w:rsidRPr="005D0B27">
              <w:rPr>
                <w:sz w:val="30"/>
                <w:szCs w:val="30"/>
              </w:rPr>
              <w:t xml:space="preserve">1 </w:t>
            </w:r>
            <w:r w:rsidRPr="005D0B27">
              <w:rPr>
                <w:sz w:val="30"/>
                <w:szCs w:val="30"/>
                <w:cs/>
              </w:rPr>
              <w:t>ปี</w:t>
            </w:r>
          </w:p>
        </w:tc>
        <w:tc>
          <w:tcPr>
            <w:tcW w:w="236" w:type="dxa"/>
          </w:tcPr>
          <w:p w14:paraId="791AA7B2" w14:textId="77777777" w:rsidR="003C4FC4" w:rsidRPr="005D0B27" w:rsidRDefault="003C4FC4" w:rsidP="00BC5D6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566" w:type="dxa"/>
            <w:tcBorders>
              <w:top w:val="single" w:sz="4" w:space="0" w:color="auto"/>
              <w:bottom w:val="single" w:sz="4" w:space="0" w:color="auto"/>
            </w:tcBorders>
          </w:tcPr>
          <w:p w14:paraId="0EA04B48" w14:textId="77777777" w:rsidR="003C4FC4" w:rsidRPr="005D0B27" w:rsidRDefault="003C4FC4" w:rsidP="00BC5D6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  <w:cs/>
              </w:rPr>
            </w:pPr>
            <w:r w:rsidRPr="005D0B27">
              <w:rPr>
                <w:sz w:val="30"/>
                <w:szCs w:val="30"/>
              </w:rPr>
              <w:t xml:space="preserve">1 - 5 </w:t>
            </w:r>
            <w:r w:rsidRPr="005D0B27">
              <w:rPr>
                <w:sz w:val="30"/>
                <w:szCs w:val="30"/>
                <w:cs/>
              </w:rPr>
              <w:t>ปี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3674C71F" w14:textId="77777777" w:rsidR="003C4FC4" w:rsidRPr="005D0B27" w:rsidRDefault="003C4FC4" w:rsidP="00BC5D6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744" w:type="dxa"/>
            <w:tcBorders>
              <w:top w:val="single" w:sz="4" w:space="0" w:color="auto"/>
              <w:bottom w:val="single" w:sz="4" w:space="0" w:color="auto"/>
            </w:tcBorders>
          </w:tcPr>
          <w:p w14:paraId="3907D26B" w14:textId="77777777" w:rsidR="003C4FC4" w:rsidRPr="005D0B27" w:rsidRDefault="003C4FC4" w:rsidP="00BC5D6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 w:rsidRPr="005D0B27">
              <w:rPr>
                <w:sz w:val="30"/>
                <w:szCs w:val="30"/>
                <w:cs/>
              </w:rPr>
              <w:t>รวม</w:t>
            </w:r>
          </w:p>
        </w:tc>
      </w:tr>
      <w:tr w:rsidR="003C4FC4" w:rsidRPr="00574462" w14:paraId="0B390F84" w14:textId="77777777" w:rsidTr="0067606A">
        <w:trPr>
          <w:trHeight w:val="203"/>
        </w:trPr>
        <w:tc>
          <w:tcPr>
            <w:tcW w:w="3958" w:type="dxa"/>
          </w:tcPr>
          <w:p w14:paraId="79155726" w14:textId="77777777" w:rsidR="003C4FC4" w:rsidRPr="00574462" w:rsidRDefault="003C4FC4" w:rsidP="00BC5D67">
            <w:pPr>
              <w:spacing w:line="400" w:lineRule="exact"/>
              <w:ind w:left="166" w:right="-45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1140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ผลรวมของจำนวนเงินขั้นต่ำที่ต้องจ่ายทั้งสิ้น ตามสัญญาเช่า</w:t>
            </w:r>
          </w:p>
        </w:tc>
        <w:tc>
          <w:tcPr>
            <w:tcW w:w="236" w:type="dxa"/>
          </w:tcPr>
          <w:p w14:paraId="42BD449D" w14:textId="77777777" w:rsidR="003C4FC4" w:rsidRPr="00574462" w:rsidRDefault="003C4FC4" w:rsidP="00BC5D67">
            <w:pPr>
              <w:tabs>
                <w:tab w:val="decimal" w:pos="1168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4" w:type="dxa"/>
            <w:tcBorders>
              <w:top w:val="single" w:sz="4" w:space="0" w:color="auto"/>
            </w:tcBorders>
            <w:shd w:val="clear" w:color="auto" w:fill="auto"/>
          </w:tcPr>
          <w:p w14:paraId="558B8E61" w14:textId="77777777" w:rsidR="003C4FC4" w:rsidRDefault="003C4FC4" w:rsidP="00BC5D67">
            <w:pPr>
              <w:tabs>
                <w:tab w:val="decimal" w:pos="1260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  <w:p w14:paraId="3E030990" w14:textId="52B3CDFD" w:rsidR="003C4FC4" w:rsidRPr="00574462" w:rsidRDefault="00A41E51" w:rsidP="00BC5D67">
            <w:pPr>
              <w:tabs>
                <w:tab w:val="decimal" w:pos="1260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A41E51">
              <w:rPr>
                <w:rFonts w:ascii="Angsana New" w:hAnsi="Angsana New"/>
                <w:sz w:val="30"/>
                <w:szCs w:val="30"/>
              </w:rPr>
              <w:t>1,092,000.00</w:t>
            </w:r>
          </w:p>
        </w:tc>
        <w:tc>
          <w:tcPr>
            <w:tcW w:w="236" w:type="dxa"/>
            <w:shd w:val="clear" w:color="auto" w:fill="auto"/>
          </w:tcPr>
          <w:p w14:paraId="15929FF9" w14:textId="77777777" w:rsidR="003C4FC4" w:rsidRPr="00574462" w:rsidRDefault="003C4FC4" w:rsidP="00BC5D67">
            <w:pPr>
              <w:tabs>
                <w:tab w:val="decimal" w:pos="1168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6" w:type="dxa"/>
            <w:shd w:val="clear" w:color="auto" w:fill="auto"/>
            <w:vAlign w:val="center"/>
          </w:tcPr>
          <w:p w14:paraId="27D594AF" w14:textId="77777777" w:rsidR="003C4FC4" w:rsidRDefault="003C4FC4" w:rsidP="00BC5D67">
            <w:pPr>
              <w:tabs>
                <w:tab w:val="decimal" w:pos="1260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  <w:p w14:paraId="3AF61D7C" w14:textId="5C325B3A" w:rsidR="003C4FC4" w:rsidRPr="00574462" w:rsidRDefault="007C2A00" w:rsidP="00BC5D67">
            <w:pPr>
              <w:tabs>
                <w:tab w:val="decimal" w:pos="1260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7C2A00">
              <w:rPr>
                <w:rFonts w:ascii="Angsana New" w:hAnsi="Angsana New"/>
                <w:sz w:val="30"/>
                <w:szCs w:val="30"/>
              </w:rPr>
              <w:t>759,600.00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ED5FF75" w14:textId="77777777" w:rsidR="003C4FC4" w:rsidRPr="00574462" w:rsidRDefault="003C4FC4" w:rsidP="00BC5D67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4" w:type="dxa"/>
            <w:shd w:val="clear" w:color="auto" w:fill="auto"/>
            <w:vAlign w:val="center"/>
          </w:tcPr>
          <w:p w14:paraId="24DAE229" w14:textId="77777777" w:rsidR="00F1102B" w:rsidRPr="00F1102B" w:rsidRDefault="00F1102B" w:rsidP="00F1102B">
            <w:pPr>
              <w:tabs>
                <w:tab w:val="decimal" w:pos="1260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  <w:p w14:paraId="56FB8C0F" w14:textId="7C22FFC7" w:rsidR="003C4FC4" w:rsidRPr="00574462" w:rsidRDefault="00F1102B" w:rsidP="00F1102B">
            <w:pPr>
              <w:tabs>
                <w:tab w:val="decimal" w:pos="1260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F1102B">
              <w:rPr>
                <w:rFonts w:ascii="Angsana New" w:hAnsi="Angsana New"/>
                <w:sz w:val="30"/>
                <w:szCs w:val="30"/>
              </w:rPr>
              <w:t>1,851,600.00</w:t>
            </w:r>
          </w:p>
        </w:tc>
      </w:tr>
      <w:tr w:rsidR="003C4FC4" w:rsidRPr="00574462" w14:paraId="2843CC3D" w14:textId="77777777" w:rsidTr="0067606A">
        <w:trPr>
          <w:trHeight w:val="203"/>
        </w:trPr>
        <w:tc>
          <w:tcPr>
            <w:tcW w:w="3958" w:type="dxa"/>
            <w:vAlign w:val="center"/>
          </w:tcPr>
          <w:p w14:paraId="2714FC4B" w14:textId="77777777" w:rsidR="003C4FC4" w:rsidRPr="00574462" w:rsidRDefault="003C4FC4" w:rsidP="00BC5D6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345374">
              <w:rPr>
                <w:rFonts w:ascii="Angsana New" w:hAnsi="Angsana New"/>
                <w:sz w:val="30"/>
                <w:szCs w:val="30"/>
                <w:cs/>
              </w:rPr>
              <w:t>ดอกเบี้ยตามสัญญาเช่ารอการตัดบัญชี</w:t>
            </w:r>
          </w:p>
        </w:tc>
        <w:tc>
          <w:tcPr>
            <w:tcW w:w="236" w:type="dxa"/>
          </w:tcPr>
          <w:p w14:paraId="6B1F8BB5" w14:textId="77777777" w:rsidR="003C4FC4" w:rsidRPr="00513A27" w:rsidRDefault="003C4FC4" w:rsidP="00BC5D67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54" w:type="dxa"/>
            <w:tcBorders>
              <w:bottom w:val="single" w:sz="4" w:space="0" w:color="auto"/>
            </w:tcBorders>
            <w:shd w:val="clear" w:color="auto" w:fill="auto"/>
          </w:tcPr>
          <w:p w14:paraId="343F7D04" w14:textId="6A6B6B5A" w:rsidR="003C4FC4" w:rsidRPr="00513A27" w:rsidRDefault="00AE3755" w:rsidP="00BC5D67">
            <w:pPr>
              <w:tabs>
                <w:tab w:val="decimal" w:pos="1260"/>
              </w:tabs>
              <w:spacing w:line="42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AE3755">
              <w:rPr>
                <w:rFonts w:ascii="Angsana New" w:hAnsi="Angsana New"/>
                <w:sz w:val="30"/>
                <w:szCs w:val="30"/>
              </w:rPr>
              <w:t>(53,310.32)</w:t>
            </w:r>
          </w:p>
        </w:tc>
        <w:tc>
          <w:tcPr>
            <w:tcW w:w="236" w:type="dxa"/>
            <w:shd w:val="clear" w:color="auto" w:fill="auto"/>
          </w:tcPr>
          <w:p w14:paraId="02ABC96A" w14:textId="77777777" w:rsidR="003C4FC4" w:rsidRPr="00513A27" w:rsidRDefault="003C4FC4" w:rsidP="00BC5D67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5A9B83" w14:textId="644BD927" w:rsidR="003C4FC4" w:rsidRPr="00574462" w:rsidRDefault="00A01115" w:rsidP="00BC5D67">
            <w:pPr>
              <w:tabs>
                <w:tab w:val="decimal" w:pos="1260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A01115">
              <w:rPr>
                <w:rFonts w:ascii="Angsana New" w:hAnsi="Angsana New"/>
                <w:sz w:val="30"/>
                <w:szCs w:val="30"/>
              </w:rPr>
              <w:t>(16,773.83)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60CA652" w14:textId="77777777" w:rsidR="003C4FC4" w:rsidRPr="00574462" w:rsidRDefault="003C4FC4" w:rsidP="00BC5D67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5544F8" w14:textId="385D95A9" w:rsidR="003C4FC4" w:rsidRPr="00574462" w:rsidRDefault="009F0472" w:rsidP="00BC5D67">
            <w:pPr>
              <w:tabs>
                <w:tab w:val="decimal" w:pos="1330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9F0472">
              <w:rPr>
                <w:rFonts w:ascii="Angsana New" w:hAnsi="Angsana New"/>
                <w:sz w:val="30"/>
                <w:szCs w:val="30"/>
              </w:rPr>
              <w:t>(70,084.15)</w:t>
            </w:r>
          </w:p>
        </w:tc>
      </w:tr>
      <w:tr w:rsidR="003C4FC4" w:rsidRPr="00574462" w14:paraId="44542CAD" w14:textId="77777777" w:rsidTr="0067606A">
        <w:trPr>
          <w:trHeight w:val="203"/>
        </w:trPr>
        <w:tc>
          <w:tcPr>
            <w:tcW w:w="3958" w:type="dxa"/>
            <w:vAlign w:val="center"/>
          </w:tcPr>
          <w:p w14:paraId="4BFF1A99" w14:textId="77777777" w:rsidR="003C4FC4" w:rsidRPr="00574462" w:rsidRDefault="003C4FC4" w:rsidP="00B12B67">
            <w:pPr>
              <w:spacing w:line="400" w:lineRule="exact"/>
              <w:ind w:left="166" w:right="-45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4537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มูลค่าปัจจุบันของจำนวนเงินขั้นต่ำที่ต้องจ่ายทั้งสิ้น</w:t>
            </w:r>
            <w:r w:rsidRPr="0034537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ตามสัญญาเช่า</w:t>
            </w:r>
          </w:p>
        </w:tc>
        <w:tc>
          <w:tcPr>
            <w:tcW w:w="236" w:type="dxa"/>
          </w:tcPr>
          <w:p w14:paraId="14AC42A4" w14:textId="77777777" w:rsidR="003C4FC4" w:rsidRPr="00513A27" w:rsidRDefault="003C4FC4" w:rsidP="00BC5D67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4421B0" w14:textId="77777777" w:rsidR="003C4FC4" w:rsidRDefault="003C4FC4" w:rsidP="00BC5D67">
            <w:pPr>
              <w:tabs>
                <w:tab w:val="decimal" w:pos="1260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  <w:p w14:paraId="26DB3F39" w14:textId="5E144CFA" w:rsidR="00CF7250" w:rsidRPr="00513A27" w:rsidRDefault="00CF7250" w:rsidP="00BC5D67">
            <w:pPr>
              <w:tabs>
                <w:tab w:val="decimal" w:pos="1260"/>
              </w:tabs>
              <w:spacing w:line="42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CF7250">
              <w:rPr>
                <w:rFonts w:ascii="Angsana New" w:hAnsi="Angsana New"/>
                <w:sz w:val="30"/>
                <w:szCs w:val="30"/>
              </w:rPr>
              <w:t>1,038,689.68</w:t>
            </w:r>
          </w:p>
        </w:tc>
        <w:tc>
          <w:tcPr>
            <w:tcW w:w="236" w:type="dxa"/>
            <w:shd w:val="clear" w:color="auto" w:fill="auto"/>
          </w:tcPr>
          <w:p w14:paraId="441543A6" w14:textId="77777777" w:rsidR="003C4FC4" w:rsidRPr="00513A27" w:rsidRDefault="003C4FC4" w:rsidP="00BC5D67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ED11E41" w14:textId="56E47ED0" w:rsidR="003C4FC4" w:rsidRPr="00574462" w:rsidRDefault="009E36D1" w:rsidP="00BC5D67">
            <w:pPr>
              <w:tabs>
                <w:tab w:val="decimal" w:pos="1260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9E36D1">
              <w:rPr>
                <w:rFonts w:ascii="Angsana New" w:hAnsi="Angsana New"/>
                <w:sz w:val="30"/>
                <w:szCs w:val="30"/>
              </w:rPr>
              <w:t>742,826.17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782937B" w14:textId="77777777" w:rsidR="003C4FC4" w:rsidRPr="00574462" w:rsidRDefault="003C4FC4" w:rsidP="00BC5D67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760B6DE" w14:textId="6A29A541" w:rsidR="003C4FC4" w:rsidRPr="00574462" w:rsidRDefault="0031104C" w:rsidP="00BC5D67">
            <w:pPr>
              <w:tabs>
                <w:tab w:val="decimal" w:pos="1330"/>
              </w:tabs>
              <w:spacing w:line="420" w:lineRule="exact"/>
              <w:ind w:right="60"/>
              <w:rPr>
                <w:rFonts w:ascii="Angsana New" w:hAnsi="Angsana New"/>
                <w:sz w:val="30"/>
                <w:szCs w:val="30"/>
              </w:rPr>
            </w:pPr>
            <w:r w:rsidRPr="0031104C">
              <w:rPr>
                <w:rFonts w:ascii="Angsana New" w:hAnsi="Angsana New"/>
                <w:sz w:val="30"/>
                <w:szCs w:val="30"/>
              </w:rPr>
              <w:t>1,781,515.85</w:t>
            </w:r>
          </w:p>
        </w:tc>
      </w:tr>
    </w:tbl>
    <w:p w14:paraId="2849610E" w14:textId="77777777" w:rsidR="000C30D0" w:rsidRPr="00574462" w:rsidRDefault="000C30D0" w:rsidP="009D15C4">
      <w:pPr>
        <w:tabs>
          <w:tab w:val="left" w:pos="513"/>
          <w:tab w:val="decimal" w:pos="7920"/>
        </w:tabs>
        <w:spacing w:line="240" w:lineRule="atLeast"/>
        <w:ind w:left="720"/>
        <w:jc w:val="both"/>
        <w:rPr>
          <w:rFonts w:ascii="Angsana New" w:hAnsi="Angsana New"/>
          <w:sz w:val="16"/>
          <w:szCs w:val="16"/>
        </w:rPr>
      </w:pPr>
    </w:p>
    <w:p w14:paraId="2849610F" w14:textId="77777777" w:rsidR="000C30D0" w:rsidRPr="00574462" w:rsidRDefault="000C30D0" w:rsidP="009D15C4">
      <w:pPr>
        <w:tabs>
          <w:tab w:val="left" w:pos="513"/>
          <w:tab w:val="decimal" w:pos="7920"/>
        </w:tabs>
        <w:spacing w:line="240" w:lineRule="atLeast"/>
        <w:ind w:left="720"/>
        <w:jc w:val="both"/>
        <w:rPr>
          <w:rFonts w:ascii="Angsana New" w:hAnsi="Angsana New"/>
          <w:sz w:val="16"/>
          <w:szCs w:val="16"/>
        </w:rPr>
      </w:pPr>
    </w:p>
    <w:bookmarkEnd w:id="0"/>
    <w:tbl>
      <w:tblPr>
        <w:tblW w:w="9720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3959"/>
        <w:gridCol w:w="236"/>
        <w:gridCol w:w="1744"/>
        <w:gridCol w:w="236"/>
        <w:gridCol w:w="1565"/>
        <w:gridCol w:w="236"/>
        <w:gridCol w:w="1744"/>
      </w:tblGrid>
      <w:tr w:rsidR="005D0B27" w:rsidRPr="00574462" w14:paraId="134DE5E5" w14:textId="77777777" w:rsidTr="0067606A">
        <w:tc>
          <w:tcPr>
            <w:tcW w:w="3959" w:type="dxa"/>
          </w:tcPr>
          <w:p w14:paraId="1A4587AB" w14:textId="77777777" w:rsidR="005D0B27" w:rsidRPr="00574462" w:rsidRDefault="005D0B27" w:rsidP="00BC5D67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78727DC4" w14:textId="77777777" w:rsidR="005D0B27" w:rsidRPr="00574462" w:rsidRDefault="005D0B27" w:rsidP="00BC5D67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44" w:type="dxa"/>
          </w:tcPr>
          <w:p w14:paraId="5B4FAF74" w14:textId="77777777" w:rsidR="005D0B27" w:rsidRPr="00574462" w:rsidRDefault="005D0B27" w:rsidP="00BC5D67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1B0ADAAC" w14:textId="77777777" w:rsidR="005D0B27" w:rsidRPr="00574462" w:rsidRDefault="005D0B27" w:rsidP="00BC5D67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545" w:type="dxa"/>
            <w:gridSpan w:val="3"/>
          </w:tcPr>
          <w:p w14:paraId="0A73B0AF" w14:textId="77777777" w:rsidR="005D0B27" w:rsidRPr="00574462" w:rsidRDefault="005D0B27" w:rsidP="00BC5D67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574462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57446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574462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57446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574462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5D0B27" w:rsidRPr="00574462" w14:paraId="25194701" w14:textId="77777777" w:rsidTr="0067606A">
        <w:tc>
          <w:tcPr>
            <w:tcW w:w="3959" w:type="dxa"/>
          </w:tcPr>
          <w:p w14:paraId="2E793E23" w14:textId="77777777" w:rsidR="005D0B27" w:rsidRPr="00574462" w:rsidRDefault="005D0B27" w:rsidP="00BC5D67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7C51842D" w14:textId="77777777" w:rsidR="005D0B27" w:rsidRPr="00574462" w:rsidRDefault="005D0B27" w:rsidP="00BC5D67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525" w:type="dxa"/>
            <w:gridSpan w:val="5"/>
            <w:tcBorders>
              <w:bottom w:val="single" w:sz="4" w:space="0" w:color="auto"/>
            </w:tcBorders>
          </w:tcPr>
          <w:p w14:paraId="5E48ACC7" w14:textId="218BC533" w:rsidR="005D0B27" w:rsidRPr="00574462" w:rsidRDefault="005D0B27" w:rsidP="00BC5D67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D0B27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5D0B27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5D0B27">
              <w:rPr>
                <w:rFonts w:ascii="Angsana New" w:hAnsi="Angsana New"/>
                <w:color w:val="000000"/>
                <w:sz w:val="30"/>
                <w:szCs w:val="30"/>
              </w:rPr>
              <w:t>2564</w:t>
            </w:r>
          </w:p>
        </w:tc>
      </w:tr>
      <w:tr w:rsidR="005D0B27" w:rsidRPr="005D0B27" w14:paraId="209A5A4C" w14:textId="77777777" w:rsidTr="0067606A">
        <w:tc>
          <w:tcPr>
            <w:tcW w:w="3959" w:type="dxa"/>
          </w:tcPr>
          <w:p w14:paraId="55C5BCBD" w14:textId="77777777" w:rsidR="005D0B27" w:rsidRPr="00574462" w:rsidRDefault="005D0B27" w:rsidP="00BC5D67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1DE69486" w14:textId="77777777" w:rsidR="005D0B27" w:rsidRPr="00574462" w:rsidRDefault="005D0B27" w:rsidP="00BC5D6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744" w:type="dxa"/>
            <w:tcBorders>
              <w:bottom w:val="single" w:sz="4" w:space="0" w:color="auto"/>
            </w:tcBorders>
          </w:tcPr>
          <w:p w14:paraId="31DCA7CE" w14:textId="77777777" w:rsidR="005D0B27" w:rsidRPr="005D0B27" w:rsidRDefault="005D0B27" w:rsidP="00BC5D6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 w:rsidRPr="005D0B27">
              <w:rPr>
                <w:sz w:val="30"/>
                <w:szCs w:val="30"/>
                <w:cs/>
              </w:rPr>
              <w:t xml:space="preserve">ไม่เกิน </w:t>
            </w:r>
            <w:r w:rsidRPr="005D0B27">
              <w:rPr>
                <w:sz w:val="30"/>
                <w:szCs w:val="30"/>
              </w:rPr>
              <w:t xml:space="preserve">1 </w:t>
            </w:r>
            <w:r w:rsidRPr="005D0B27">
              <w:rPr>
                <w:sz w:val="30"/>
                <w:szCs w:val="30"/>
                <w:cs/>
              </w:rPr>
              <w:t>ปี</w:t>
            </w:r>
          </w:p>
        </w:tc>
        <w:tc>
          <w:tcPr>
            <w:tcW w:w="236" w:type="dxa"/>
          </w:tcPr>
          <w:p w14:paraId="791E5C7B" w14:textId="77777777" w:rsidR="005D0B27" w:rsidRPr="005D0B27" w:rsidRDefault="005D0B27" w:rsidP="00BC5D6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565" w:type="dxa"/>
            <w:tcBorders>
              <w:top w:val="single" w:sz="4" w:space="0" w:color="auto"/>
              <w:bottom w:val="single" w:sz="4" w:space="0" w:color="auto"/>
            </w:tcBorders>
          </w:tcPr>
          <w:p w14:paraId="1CCEC1F0" w14:textId="77777777" w:rsidR="005D0B27" w:rsidRPr="005D0B27" w:rsidRDefault="005D0B27" w:rsidP="00BC5D6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  <w:cs/>
              </w:rPr>
            </w:pPr>
            <w:r w:rsidRPr="005D0B27">
              <w:rPr>
                <w:sz w:val="30"/>
                <w:szCs w:val="30"/>
              </w:rPr>
              <w:t xml:space="preserve">1 - 5 </w:t>
            </w:r>
            <w:r w:rsidRPr="005D0B27">
              <w:rPr>
                <w:sz w:val="30"/>
                <w:szCs w:val="30"/>
                <w:cs/>
              </w:rPr>
              <w:t>ปี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42F2D35A" w14:textId="77777777" w:rsidR="005D0B27" w:rsidRPr="005D0B27" w:rsidRDefault="005D0B27" w:rsidP="00BC5D6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744" w:type="dxa"/>
            <w:tcBorders>
              <w:top w:val="single" w:sz="4" w:space="0" w:color="auto"/>
              <w:bottom w:val="single" w:sz="4" w:space="0" w:color="auto"/>
            </w:tcBorders>
          </w:tcPr>
          <w:p w14:paraId="78A30240" w14:textId="77777777" w:rsidR="005D0B27" w:rsidRPr="005D0B27" w:rsidRDefault="005D0B27" w:rsidP="00BC5D6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 w:rsidRPr="005D0B27">
              <w:rPr>
                <w:sz w:val="30"/>
                <w:szCs w:val="30"/>
                <w:cs/>
              </w:rPr>
              <w:t>รวม</w:t>
            </w:r>
          </w:p>
        </w:tc>
      </w:tr>
      <w:tr w:rsidR="005D0B27" w:rsidRPr="00574462" w14:paraId="07077773" w14:textId="77777777" w:rsidTr="0067606A">
        <w:trPr>
          <w:trHeight w:val="203"/>
        </w:trPr>
        <w:tc>
          <w:tcPr>
            <w:tcW w:w="3959" w:type="dxa"/>
          </w:tcPr>
          <w:p w14:paraId="5C86D1A0" w14:textId="77777777" w:rsidR="005D0B27" w:rsidRPr="00574462" w:rsidRDefault="005D0B27" w:rsidP="00011402">
            <w:pPr>
              <w:spacing w:line="400" w:lineRule="exact"/>
              <w:ind w:left="166" w:right="-45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1140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ผลรวมของจำนวนเงินขั้นต่ำที่ต้องจ่ายทั้งสิ้น ตามสัญญาเช่า</w:t>
            </w:r>
          </w:p>
        </w:tc>
        <w:tc>
          <w:tcPr>
            <w:tcW w:w="236" w:type="dxa"/>
          </w:tcPr>
          <w:p w14:paraId="3B24D3EC" w14:textId="77777777" w:rsidR="005D0B27" w:rsidRPr="00574462" w:rsidRDefault="005D0B27" w:rsidP="00BC5D67">
            <w:pPr>
              <w:tabs>
                <w:tab w:val="decimal" w:pos="1168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4" w:type="dxa"/>
            <w:tcBorders>
              <w:top w:val="single" w:sz="4" w:space="0" w:color="auto"/>
            </w:tcBorders>
          </w:tcPr>
          <w:p w14:paraId="599BF78F" w14:textId="77777777" w:rsidR="00011402" w:rsidRDefault="00011402" w:rsidP="00011402">
            <w:pPr>
              <w:tabs>
                <w:tab w:val="decimal" w:pos="1260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  <w:p w14:paraId="0EE2D4B0" w14:textId="691EB1E8" w:rsidR="005D0B27" w:rsidRPr="00574462" w:rsidRDefault="005D0B27" w:rsidP="00011402">
            <w:pPr>
              <w:tabs>
                <w:tab w:val="decimal" w:pos="1260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5D0B27">
              <w:rPr>
                <w:rFonts w:ascii="Angsana New" w:hAnsi="Angsana New"/>
                <w:sz w:val="30"/>
                <w:szCs w:val="30"/>
              </w:rPr>
              <w:t>936,000.00</w:t>
            </w:r>
          </w:p>
        </w:tc>
        <w:tc>
          <w:tcPr>
            <w:tcW w:w="236" w:type="dxa"/>
          </w:tcPr>
          <w:p w14:paraId="2F061026" w14:textId="77777777" w:rsidR="005D0B27" w:rsidRPr="00574462" w:rsidRDefault="005D0B27" w:rsidP="00BC5D67">
            <w:pPr>
              <w:tabs>
                <w:tab w:val="decimal" w:pos="1168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5" w:type="dxa"/>
            <w:shd w:val="clear" w:color="auto" w:fill="auto"/>
            <w:vAlign w:val="center"/>
          </w:tcPr>
          <w:p w14:paraId="569FB510" w14:textId="77777777" w:rsidR="00011402" w:rsidRDefault="00011402" w:rsidP="00011402">
            <w:pPr>
              <w:tabs>
                <w:tab w:val="decimal" w:pos="1260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  <w:p w14:paraId="16A63BBA" w14:textId="4F750077" w:rsidR="005D0B27" w:rsidRPr="00574462" w:rsidRDefault="005D0B27" w:rsidP="00011402">
            <w:pPr>
              <w:tabs>
                <w:tab w:val="decimal" w:pos="1260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5D0B27">
              <w:rPr>
                <w:rFonts w:ascii="Angsana New" w:hAnsi="Angsana New"/>
                <w:sz w:val="30"/>
                <w:szCs w:val="30"/>
              </w:rPr>
              <w:t>1,152,000.00</w:t>
            </w:r>
          </w:p>
        </w:tc>
        <w:tc>
          <w:tcPr>
            <w:tcW w:w="236" w:type="dxa"/>
            <w:vAlign w:val="center"/>
          </w:tcPr>
          <w:p w14:paraId="024E11B6" w14:textId="77777777" w:rsidR="005D0B27" w:rsidRPr="00574462" w:rsidRDefault="005D0B27" w:rsidP="00BC5D67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4" w:type="dxa"/>
            <w:vAlign w:val="center"/>
          </w:tcPr>
          <w:p w14:paraId="2BE46343" w14:textId="77777777" w:rsidR="00011402" w:rsidRDefault="00011402" w:rsidP="00011402">
            <w:pPr>
              <w:tabs>
                <w:tab w:val="decimal" w:pos="1260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  <w:p w14:paraId="080A1D01" w14:textId="47F20CDD" w:rsidR="005D0B27" w:rsidRPr="00574462" w:rsidRDefault="005D0B27" w:rsidP="00011402">
            <w:pPr>
              <w:tabs>
                <w:tab w:val="decimal" w:pos="1260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5D0B27">
              <w:rPr>
                <w:rFonts w:ascii="Angsana New" w:hAnsi="Angsana New"/>
                <w:sz w:val="30"/>
                <w:szCs w:val="30"/>
              </w:rPr>
              <w:t>2,088,000.00</w:t>
            </w:r>
          </w:p>
        </w:tc>
      </w:tr>
      <w:tr w:rsidR="005D0B27" w:rsidRPr="00574462" w14:paraId="5A1C21EC" w14:textId="77777777" w:rsidTr="0067606A">
        <w:trPr>
          <w:trHeight w:val="203"/>
        </w:trPr>
        <w:tc>
          <w:tcPr>
            <w:tcW w:w="3959" w:type="dxa"/>
            <w:vAlign w:val="center"/>
          </w:tcPr>
          <w:p w14:paraId="447E3735" w14:textId="77777777" w:rsidR="005D0B27" w:rsidRPr="00574462" w:rsidRDefault="005D0B27" w:rsidP="00BC5D6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345374">
              <w:rPr>
                <w:rFonts w:ascii="Angsana New" w:hAnsi="Angsana New"/>
                <w:sz w:val="30"/>
                <w:szCs w:val="30"/>
                <w:cs/>
              </w:rPr>
              <w:t>ดอกเบี้ยตามสัญญาเช่ารอการตัดบัญชี</w:t>
            </w:r>
          </w:p>
        </w:tc>
        <w:tc>
          <w:tcPr>
            <w:tcW w:w="236" w:type="dxa"/>
          </w:tcPr>
          <w:p w14:paraId="3918BEEE" w14:textId="77777777" w:rsidR="005D0B27" w:rsidRPr="00513A27" w:rsidRDefault="005D0B27" w:rsidP="00BC5D67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44" w:type="dxa"/>
            <w:tcBorders>
              <w:bottom w:val="single" w:sz="4" w:space="0" w:color="auto"/>
            </w:tcBorders>
          </w:tcPr>
          <w:p w14:paraId="056178C5" w14:textId="402B8026" w:rsidR="005D0B27" w:rsidRPr="00513A27" w:rsidRDefault="005D0B27" w:rsidP="00011402">
            <w:pPr>
              <w:tabs>
                <w:tab w:val="decimal" w:pos="1260"/>
              </w:tabs>
              <w:spacing w:line="42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5D0B27">
              <w:rPr>
                <w:rFonts w:ascii="Angsana New" w:hAnsi="Angsana New"/>
                <w:sz w:val="30"/>
                <w:szCs w:val="30"/>
              </w:rPr>
              <w:t>(65,559.86)</w:t>
            </w:r>
          </w:p>
        </w:tc>
        <w:tc>
          <w:tcPr>
            <w:tcW w:w="236" w:type="dxa"/>
          </w:tcPr>
          <w:p w14:paraId="0762DBE9" w14:textId="77777777" w:rsidR="005D0B27" w:rsidRPr="00513A27" w:rsidRDefault="005D0B27" w:rsidP="00BC5D67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9B31EA" w14:textId="35AA0096" w:rsidR="005D0B27" w:rsidRPr="00574462" w:rsidRDefault="005D0B27" w:rsidP="00011402">
            <w:pPr>
              <w:tabs>
                <w:tab w:val="decimal" w:pos="1260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5D0B27">
              <w:rPr>
                <w:rFonts w:ascii="Angsana New" w:hAnsi="Angsana New"/>
                <w:sz w:val="30"/>
                <w:szCs w:val="30"/>
              </w:rPr>
              <w:t>(33,720.57)</w:t>
            </w:r>
          </w:p>
        </w:tc>
        <w:tc>
          <w:tcPr>
            <w:tcW w:w="236" w:type="dxa"/>
            <w:vAlign w:val="center"/>
          </w:tcPr>
          <w:p w14:paraId="3AD6C7A8" w14:textId="77777777" w:rsidR="005D0B27" w:rsidRPr="00574462" w:rsidRDefault="005D0B27" w:rsidP="00BC5D67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4" w:type="dxa"/>
            <w:tcBorders>
              <w:bottom w:val="single" w:sz="4" w:space="0" w:color="auto"/>
            </w:tcBorders>
            <w:vAlign w:val="bottom"/>
          </w:tcPr>
          <w:p w14:paraId="5CB6565D" w14:textId="3D821ABD" w:rsidR="005D0B27" w:rsidRPr="00574462" w:rsidRDefault="005D0B27" w:rsidP="00011402">
            <w:pPr>
              <w:tabs>
                <w:tab w:val="decimal" w:pos="1330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5D0B27">
              <w:rPr>
                <w:rFonts w:ascii="Angsana New" w:hAnsi="Angsana New"/>
                <w:sz w:val="30"/>
                <w:szCs w:val="30"/>
              </w:rPr>
              <w:t>(99,280.43)</w:t>
            </w:r>
          </w:p>
        </w:tc>
      </w:tr>
      <w:tr w:rsidR="005D0B27" w:rsidRPr="00574462" w14:paraId="2E19A32A" w14:textId="77777777" w:rsidTr="0067606A">
        <w:trPr>
          <w:trHeight w:val="203"/>
        </w:trPr>
        <w:tc>
          <w:tcPr>
            <w:tcW w:w="3959" w:type="dxa"/>
            <w:vAlign w:val="center"/>
          </w:tcPr>
          <w:p w14:paraId="044E4968" w14:textId="77777777" w:rsidR="005D0B27" w:rsidRPr="00574462" w:rsidRDefault="005D0B27" w:rsidP="00BC5D67">
            <w:pPr>
              <w:spacing w:line="400" w:lineRule="exact"/>
              <w:ind w:left="166" w:right="-45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4537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มูลค่าปัจจุบันของจำนวนเงินขั้นต่ำที่ต้องจ่ายทั้งสิ้น</w:t>
            </w:r>
            <w:r w:rsidRPr="0034537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ตามสัญญาเช่า</w:t>
            </w:r>
          </w:p>
        </w:tc>
        <w:tc>
          <w:tcPr>
            <w:tcW w:w="236" w:type="dxa"/>
          </w:tcPr>
          <w:p w14:paraId="4A62D91F" w14:textId="77777777" w:rsidR="005D0B27" w:rsidRPr="00513A27" w:rsidRDefault="005D0B27" w:rsidP="00BC5D67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44" w:type="dxa"/>
            <w:tcBorders>
              <w:top w:val="single" w:sz="4" w:space="0" w:color="auto"/>
              <w:bottom w:val="double" w:sz="4" w:space="0" w:color="auto"/>
            </w:tcBorders>
          </w:tcPr>
          <w:p w14:paraId="31484952" w14:textId="77777777" w:rsidR="005D0B27" w:rsidRDefault="005D0B27" w:rsidP="00011402">
            <w:pPr>
              <w:tabs>
                <w:tab w:val="decimal" w:pos="1260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  <w:p w14:paraId="4D3058E5" w14:textId="3F8F2A93" w:rsidR="005D0B27" w:rsidRPr="00513A27" w:rsidRDefault="005D0B27" w:rsidP="00011402">
            <w:pPr>
              <w:tabs>
                <w:tab w:val="decimal" w:pos="1260"/>
              </w:tabs>
              <w:spacing w:line="42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5D0B27">
              <w:rPr>
                <w:rFonts w:ascii="Angsana New" w:hAnsi="Angsana New"/>
                <w:sz w:val="30"/>
                <w:szCs w:val="30"/>
              </w:rPr>
              <w:t>870,440.14</w:t>
            </w:r>
          </w:p>
        </w:tc>
        <w:tc>
          <w:tcPr>
            <w:tcW w:w="236" w:type="dxa"/>
          </w:tcPr>
          <w:p w14:paraId="52CF32D7" w14:textId="77777777" w:rsidR="005D0B27" w:rsidRPr="00513A27" w:rsidRDefault="005D0B27" w:rsidP="00BC5D67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1DE404A" w14:textId="069AB666" w:rsidR="005D0B27" w:rsidRPr="00574462" w:rsidRDefault="005D0B27" w:rsidP="00011402">
            <w:pPr>
              <w:tabs>
                <w:tab w:val="decimal" w:pos="1260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5D0B27">
              <w:rPr>
                <w:rFonts w:ascii="Angsana New" w:hAnsi="Angsana New"/>
                <w:sz w:val="30"/>
                <w:szCs w:val="30"/>
              </w:rPr>
              <w:t>1,118,279.43</w:t>
            </w:r>
          </w:p>
        </w:tc>
        <w:tc>
          <w:tcPr>
            <w:tcW w:w="236" w:type="dxa"/>
            <w:vAlign w:val="center"/>
          </w:tcPr>
          <w:p w14:paraId="76553D15" w14:textId="77777777" w:rsidR="005D0B27" w:rsidRPr="00574462" w:rsidRDefault="005D0B27" w:rsidP="00BC5D67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15458A" w14:textId="73575E08" w:rsidR="005D0B27" w:rsidRPr="00574462" w:rsidRDefault="005D0B27" w:rsidP="00011402">
            <w:pPr>
              <w:tabs>
                <w:tab w:val="decimal" w:pos="1330"/>
              </w:tabs>
              <w:spacing w:line="420" w:lineRule="exact"/>
              <w:ind w:right="60"/>
              <w:rPr>
                <w:rFonts w:ascii="Angsana New" w:hAnsi="Angsana New"/>
                <w:sz w:val="30"/>
                <w:szCs w:val="30"/>
              </w:rPr>
            </w:pPr>
            <w:r w:rsidRPr="005D0B27">
              <w:rPr>
                <w:rFonts w:ascii="Angsana New" w:hAnsi="Angsana New"/>
                <w:sz w:val="30"/>
                <w:szCs w:val="30"/>
              </w:rPr>
              <w:t>1,988,719.57</w:t>
            </w:r>
          </w:p>
        </w:tc>
      </w:tr>
    </w:tbl>
    <w:p w14:paraId="2849613E" w14:textId="01766FDB" w:rsidR="003502E7" w:rsidRDefault="003502E7" w:rsidP="002F4438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37ADD2F1" w14:textId="5A36FA33" w:rsidR="008026C3" w:rsidRDefault="008026C3" w:rsidP="002F4438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0A29614E" w14:textId="70869A97" w:rsidR="008026C3" w:rsidRDefault="008026C3" w:rsidP="002F4438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76E587F7" w14:textId="5E9E0B56" w:rsidR="008026C3" w:rsidRDefault="008026C3" w:rsidP="002F4438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7DE29E93" w14:textId="2E2C60EE" w:rsidR="008026C3" w:rsidRDefault="003C4FC4" w:rsidP="002F4438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3C4FC4">
        <w:rPr>
          <w:rFonts w:ascii="Angsana New" w:hAnsi="Angsana New"/>
          <w:sz w:val="30"/>
          <w:szCs w:val="30"/>
          <w:cs/>
        </w:rPr>
        <w:t xml:space="preserve">ค่าใช้จ่ายสำหรับงวด </w:t>
      </w:r>
      <w:r w:rsidR="00E7286D">
        <w:rPr>
          <w:rFonts w:ascii="Angsana New" w:hAnsi="Angsana New"/>
          <w:sz w:val="30"/>
          <w:szCs w:val="30"/>
        </w:rPr>
        <w:t>3</w:t>
      </w:r>
      <w:r w:rsidRPr="003C4FC4">
        <w:rPr>
          <w:rFonts w:ascii="Angsana New" w:hAnsi="Angsana New"/>
          <w:sz w:val="30"/>
          <w:szCs w:val="30"/>
        </w:rPr>
        <w:t xml:space="preserve"> </w:t>
      </w:r>
      <w:r w:rsidRPr="003C4FC4">
        <w:rPr>
          <w:rFonts w:ascii="Angsana New" w:hAnsi="Angsana New"/>
          <w:sz w:val="30"/>
          <w:szCs w:val="30"/>
          <w:cs/>
        </w:rPr>
        <w:t xml:space="preserve">เดือน และ </w:t>
      </w:r>
      <w:r w:rsidRPr="003C4FC4">
        <w:rPr>
          <w:rFonts w:ascii="Angsana New" w:hAnsi="Angsana New"/>
          <w:sz w:val="30"/>
          <w:szCs w:val="30"/>
        </w:rPr>
        <w:t xml:space="preserve">9 </w:t>
      </w:r>
      <w:r w:rsidRPr="003C4FC4">
        <w:rPr>
          <w:rFonts w:ascii="Angsana New" w:hAnsi="Angsana New"/>
          <w:sz w:val="30"/>
          <w:szCs w:val="30"/>
          <w:cs/>
        </w:rPr>
        <w:t xml:space="preserve">เดือน สิ้นสุดวันที่ </w:t>
      </w:r>
      <w:r w:rsidRPr="003C4FC4">
        <w:rPr>
          <w:rFonts w:ascii="Angsana New" w:hAnsi="Angsana New"/>
          <w:sz w:val="30"/>
          <w:szCs w:val="30"/>
        </w:rPr>
        <w:t xml:space="preserve">30 </w:t>
      </w:r>
      <w:r w:rsidRPr="003C4FC4">
        <w:rPr>
          <w:rFonts w:ascii="Angsana New" w:hAnsi="Angsana New"/>
          <w:sz w:val="30"/>
          <w:szCs w:val="30"/>
          <w:cs/>
        </w:rPr>
        <w:t xml:space="preserve">กันยายน </w:t>
      </w:r>
      <w:r w:rsidR="00E7286D">
        <w:rPr>
          <w:rFonts w:ascii="Angsana New" w:hAnsi="Angsana New"/>
          <w:sz w:val="30"/>
          <w:szCs w:val="30"/>
        </w:rPr>
        <w:t>2565</w:t>
      </w:r>
      <w:r w:rsidRPr="003C4FC4">
        <w:rPr>
          <w:rFonts w:ascii="Angsana New" w:hAnsi="Angsana New"/>
          <w:sz w:val="30"/>
          <w:szCs w:val="30"/>
        </w:rPr>
        <w:t xml:space="preserve"> </w:t>
      </w:r>
      <w:r w:rsidRPr="003C4FC4">
        <w:rPr>
          <w:rFonts w:ascii="Angsana New" w:hAnsi="Angsana New"/>
          <w:sz w:val="30"/>
          <w:szCs w:val="30"/>
          <w:cs/>
        </w:rPr>
        <w:t xml:space="preserve">และ </w:t>
      </w:r>
      <w:r w:rsidRPr="003C4FC4">
        <w:rPr>
          <w:rFonts w:ascii="Angsana New" w:hAnsi="Angsana New"/>
          <w:sz w:val="30"/>
          <w:szCs w:val="30"/>
        </w:rPr>
        <w:t xml:space="preserve">2564 </w:t>
      </w:r>
      <w:r w:rsidRPr="003C4FC4">
        <w:rPr>
          <w:rFonts w:ascii="Angsana New" w:hAnsi="Angsana New"/>
          <w:sz w:val="30"/>
          <w:szCs w:val="30"/>
          <w:cs/>
        </w:rPr>
        <w:t>เกี่ยวกับสัญญาเช่าที่รับรู้ในรายการต่อไปนี้ ในส่วนของกำไรหรือขาดทุน</w:t>
      </w:r>
    </w:p>
    <w:tbl>
      <w:tblPr>
        <w:tblW w:w="1044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150"/>
        <w:gridCol w:w="90"/>
        <w:gridCol w:w="1404"/>
        <w:gridCol w:w="126"/>
        <w:gridCol w:w="195"/>
        <w:gridCol w:w="41"/>
        <w:gridCol w:w="1613"/>
        <w:gridCol w:w="43"/>
        <w:gridCol w:w="240"/>
        <w:gridCol w:w="43"/>
        <w:gridCol w:w="1564"/>
        <w:gridCol w:w="43"/>
        <w:gridCol w:w="193"/>
        <w:gridCol w:w="43"/>
        <w:gridCol w:w="1611"/>
        <w:gridCol w:w="43"/>
      </w:tblGrid>
      <w:tr w:rsidR="003C4FC4" w:rsidRPr="00494247" w14:paraId="09CAB82A" w14:textId="77777777" w:rsidTr="00BC18D0">
        <w:tc>
          <w:tcPr>
            <w:tcW w:w="3150" w:type="dxa"/>
          </w:tcPr>
          <w:p w14:paraId="397CE946" w14:textId="77777777" w:rsidR="003C4FC4" w:rsidRPr="00494247" w:rsidRDefault="003C4FC4" w:rsidP="00BC5D67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20" w:type="dxa"/>
            <w:gridSpan w:val="3"/>
          </w:tcPr>
          <w:p w14:paraId="080E0676" w14:textId="77777777" w:rsidR="003C4FC4" w:rsidRPr="00494247" w:rsidRDefault="003C4FC4" w:rsidP="00BC5D67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1D1AA327" w14:textId="77777777" w:rsidR="003C4FC4" w:rsidRPr="00494247" w:rsidRDefault="003C4FC4" w:rsidP="00BC5D67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56" w:type="dxa"/>
            <w:gridSpan w:val="2"/>
          </w:tcPr>
          <w:p w14:paraId="21F1D12F" w14:textId="77777777" w:rsidR="003C4FC4" w:rsidRPr="00494247" w:rsidRDefault="003C4FC4" w:rsidP="00BC5D67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gridSpan w:val="2"/>
          </w:tcPr>
          <w:p w14:paraId="54F2AC86" w14:textId="77777777" w:rsidR="003C4FC4" w:rsidRPr="00494247" w:rsidRDefault="003C4FC4" w:rsidP="00BC5D67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497" w:type="dxa"/>
            <w:gridSpan w:val="6"/>
          </w:tcPr>
          <w:p w14:paraId="7CD17036" w14:textId="77777777" w:rsidR="003C4FC4" w:rsidRPr="00494247" w:rsidRDefault="003C4FC4" w:rsidP="00BC5D67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3C4FC4" w:rsidRPr="00494247" w14:paraId="6D5639B5" w14:textId="77777777" w:rsidTr="00BC18D0">
        <w:tc>
          <w:tcPr>
            <w:tcW w:w="3150" w:type="dxa"/>
          </w:tcPr>
          <w:p w14:paraId="4107D024" w14:textId="77777777" w:rsidR="003C4FC4" w:rsidRPr="00494247" w:rsidRDefault="003C4FC4" w:rsidP="00BC5D67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512" w:type="dxa"/>
            <w:gridSpan w:val="7"/>
            <w:tcBorders>
              <w:bottom w:val="single" w:sz="4" w:space="0" w:color="auto"/>
            </w:tcBorders>
          </w:tcPr>
          <w:p w14:paraId="63C8C759" w14:textId="43B13965" w:rsidR="003C4FC4" w:rsidRPr="00494247" w:rsidRDefault="003C4FC4" w:rsidP="00BC5D67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8007D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สำหรับงวด </w:t>
            </w:r>
            <w:r w:rsidR="008B772B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</w:t>
            </w:r>
            <w:r w:rsidRPr="00C8007D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283" w:type="dxa"/>
            <w:gridSpan w:val="2"/>
          </w:tcPr>
          <w:p w14:paraId="28948C1B" w14:textId="77777777" w:rsidR="003C4FC4" w:rsidRPr="00494247" w:rsidRDefault="003C4FC4" w:rsidP="00BC5D67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3497" w:type="dxa"/>
            <w:gridSpan w:val="6"/>
            <w:tcBorders>
              <w:bottom w:val="single" w:sz="4" w:space="0" w:color="auto"/>
            </w:tcBorders>
          </w:tcPr>
          <w:p w14:paraId="65CFBB6D" w14:textId="2114AB1C" w:rsidR="003C4FC4" w:rsidRPr="00494247" w:rsidRDefault="003C4FC4" w:rsidP="00BC5D67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8007D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สำหรับงวด </w:t>
            </w:r>
            <w:r w:rsidR="00F45E1F">
              <w:rPr>
                <w:rFonts w:ascii="Angsana New" w:hAnsi="Angsana New"/>
                <w:color w:val="000000"/>
                <w:sz w:val="30"/>
                <w:szCs w:val="30"/>
              </w:rPr>
              <w:t>9</w:t>
            </w:r>
            <w:r w:rsidRPr="00C8007D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เดือน</w:t>
            </w:r>
          </w:p>
        </w:tc>
      </w:tr>
      <w:tr w:rsidR="003C4FC4" w:rsidRPr="00494247" w14:paraId="57C6B7F6" w14:textId="77777777" w:rsidTr="00BC18D0">
        <w:tc>
          <w:tcPr>
            <w:tcW w:w="3150" w:type="dxa"/>
          </w:tcPr>
          <w:p w14:paraId="1FF0D149" w14:textId="77777777" w:rsidR="003C4FC4" w:rsidRPr="00494247" w:rsidRDefault="003C4FC4" w:rsidP="00BC5D67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499B329" w14:textId="77777777" w:rsidR="003C4FC4" w:rsidRPr="004F4B94" w:rsidRDefault="003C4FC4" w:rsidP="00BC5D6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4F4B94">
              <w:rPr>
                <w:sz w:val="30"/>
                <w:szCs w:val="30"/>
              </w:rPr>
              <w:t xml:space="preserve">30 </w:t>
            </w:r>
            <w:r w:rsidRPr="004F4B94">
              <w:rPr>
                <w:rFonts w:hint="cs"/>
                <w:sz w:val="30"/>
                <w:szCs w:val="30"/>
                <w:cs/>
              </w:rPr>
              <w:t xml:space="preserve">กันยายน </w:t>
            </w:r>
            <w:r w:rsidRPr="004F4B94">
              <w:rPr>
                <w:sz w:val="30"/>
                <w:szCs w:val="30"/>
              </w:rPr>
              <w:t>2565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</w:tcBorders>
          </w:tcPr>
          <w:p w14:paraId="477B1D56" w14:textId="77777777" w:rsidR="003C4FC4" w:rsidRPr="004F4B94" w:rsidRDefault="003C4FC4" w:rsidP="00BC5D6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65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9214661" w14:textId="77777777" w:rsidR="003C4FC4" w:rsidRPr="004F4B94" w:rsidRDefault="003C4FC4" w:rsidP="00BC5D6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4F4B94">
              <w:rPr>
                <w:color w:val="000000"/>
                <w:sz w:val="30"/>
                <w:szCs w:val="30"/>
              </w:rPr>
              <w:t xml:space="preserve">30 </w:t>
            </w:r>
            <w:r w:rsidRPr="004F4B94">
              <w:rPr>
                <w:color w:val="000000"/>
                <w:sz w:val="30"/>
                <w:szCs w:val="30"/>
                <w:cs/>
              </w:rPr>
              <w:t xml:space="preserve">กันยายน </w:t>
            </w:r>
            <w:r w:rsidRPr="004F4B94">
              <w:rPr>
                <w:color w:val="000000"/>
                <w:sz w:val="30"/>
                <w:szCs w:val="30"/>
              </w:rPr>
              <w:t>2564</w:t>
            </w:r>
          </w:p>
        </w:tc>
        <w:tc>
          <w:tcPr>
            <w:tcW w:w="283" w:type="dxa"/>
            <w:gridSpan w:val="2"/>
          </w:tcPr>
          <w:p w14:paraId="6C95E4C8" w14:textId="77777777" w:rsidR="003C4FC4" w:rsidRPr="004F4B94" w:rsidRDefault="003C4FC4" w:rsidP="00BC5D6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60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D76BBED" w14:textId="77777777" w:rsidR="003C4FC4" w:rsidRPr="004F4B94" w:rsidRDefault="003C4FC4" w:rsidP="00BC5D6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4F4B94">
              <w:rPr>
                <w:sz w:val="30"/>
                <w:szCs w:val="30"/>
              </w:rPr>
              <w:t xml:space="preserve">30 </w:t>
            </w:r>
            <w:r w:rsidRPr="004F4B94">
              <w:rPr>
                <w:rFonts w:hint="cs"/>
                <w:sz w:val="30"/>
                <w:szCs w:val="30"/>
                <w:cs/>
              </w:rPr>
              <w:t xml:space="preserve">กันยายน </w:t>
            </w:r>
            <w:r w:rsidRPr="004F4B94">
              <w:rPr>
                <w:sz w:val="30"/>
                <w:szCs w:val="30"/>
              </w:rPr>
              <w:t>2565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</w:tcBorders>
          </w:tcPr>
          <w:p w14:paraId="5F1442E5" w14:textId="77777777" w:rsidR="003C4FC4" w:rsidRPr="004F4B94" w:rsidRDefault="003C4FC4" w:rsidP="00BC5D6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65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573631" w14:textId="77777777" w:rsidR="003C4FC4" w:rsidRPr="004F4B94" w:rsidRDefault="003C4FC4" w:rsidP="00BC5D6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4F4B94">
              <w:rPr>
                <w:color w:val="000000"/>
                <w:sz w:val="30"/>
                <w:szCs w:val="30"/>
              </w:rPr>
              <w:t xml:space="preserve">30 </w:t>
            </w:r>
            <w:r w:rsidRPr="004F4B94">
              <w:rPr>
                <w:color w:val="000000"/>
                <w:sz w:val="30"/>
                <w:szCs w:val="30"/>
                <w:cs/>
              </w:rPr>
              <w:t xml:space="preserve">กันยายน </w:t>
            </w:r>
            <w:r w:rsidRPr="004F4B94">
              <w:rPr>
                <w:color w:val="000000"/>
                <w:sz w:val="30"/>
                <w:szCs w:val="30"/>
              </w:rPr>
              <w:t>2564</w:t>
            </w:r>
          </w:p>
        </w:tc>
      </w:tr>
      <w:tr w:rsidR="000825D4" w:rsidRPr="00494247" w14:paraId="54DB2554" w14:textId="77777777" w:rsidTr="00BC18D0">
        <w:trPr>
          <w:gridAfter w:val="1"/>
          <w:wAfter w:w="43" w:type="dxa"/>
          <w:trHeight w:val="203"/>
        </w:trPr>
        <w:tc>
          <w:tcPr>
            <w:tcW w:w="3240" w:type="dxa"/>
            <w:gridSpan w:val="2"/>
            <w:vAlign w:val="center"/>
          </w:tcPr>
          <w:p w14:paraId="7D8C411D" w14:textId="2D59CC8B" w:rsidR="000825D4" w:rsidRPr="00494247" w:rsidRDefault="000825D4" w:rsidP="0067606A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C4FC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404" w:type="dxa"/>
            <w:tcBorders>
              <w:top w:val="single" w:sz="4" w:space="0" w:color="auto"/>
            </w:tcBorders>
            <w:shd w:val="clear" w:color="auto" w:fill="auto"/>
          </w:tcPr>
          <w:p w14:paraId="08AAF332" w14:textId="2769F1BE" w:rsidR="000825D4" w:rsidRPr="000825D4" w:rsidRDefault="000825D4" w:rsidP="0067606A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0825D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234,930.28</w:t>
            </w:r>
          </w:p>
        </w:tc>
        <w:tc>
          <w:tcPr>
            <w:tcW w:w="321" w:type="dxa"/>
            <w:gridSpan w:val="2"/>
            <w:shd w:val="clear" w:color="auto" w:fill="auto"/>
            <w:vAlign w:val="bottom"/>
          </w:tcPr>
          <w:p w14:paraId="214069CE" w14:textId="77777777" w:rsidR="000825D4" w:rsidRPr="00494247" w:rsidRDefault="000825D4" w:rsidP="000825D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54" w:type="dxa"/>
            <w:gridSpan w:val="2"/>
            <w:shd w:val="clear" w:color="auto" w:fill="auto"/>
            <w:vAlign w:val="bottom"/>
          </w:tcPr>
          <w:p w14:paraId="3F27D6DB" w14:textId="0824605A" w:rsidR="000825D4" w:rsidRPr="003C4FC4" w:rsidRDefault="000825D4" w:rsidP="000825D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3C4FC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331,853.12 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766A7349" w14:textId="77777777" w:rsidR="000825D4" w:rsidRPr="00494247" w:rsidRDefault="000825D4" w:rsidP="000825D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0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CD5AEA7" w14:textId="48E14CCD" w:rsidR="000825D4" w:rsidRPr="00494247" w:rsidRDefault="000825D4" w:rsidP="000825D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636,818.40</w:t>
            </w:r>
          </w:p>
        </w:tc>
        <w:tc>
          <w:tcPr>
            <w:tcW w:w="236" w:type="dxa"/>
            <w:gridSpan w:val="2"/>
            <w:vAlign w:val="bottom"/>
          </w:tcPr>
          <w:p w14:paraId="5C9A35AD" w14:textId="77777777" w:rsidR="000825D4" w:rsidRPr="00494247" w:rsidRDefault="000825D4" w:rsidP="000825D4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4" w:type="dxa"/>
            <w:gridSpan w:val="2"/>
          </w:tcPr>
          <w:p w14:paraId="230A152D" w14:textId="1A42FDED" w:rsidR="000825D4" w:rsidRPr="00494247" w:rsidRDefault="000825D4" w:rsidP="000825D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3C4FC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331,853.12</w:t>
            </w:r>
          </w:p>
        </w:tc>
      </w:tr>
      <w:tr w:rsidR="000825D4" w:rsidRPr="00494247" w14:paraId="34F36755" w14:textId="77777777" w:rsidTr="00BC18D0">
        <w:trPr>
          <w:gridAfter w:val="1"/>
          <w:wAfter w:w="43" w:type="dxa"/>
          <w:trHeight w:val="203"/>
        </w:trPr>
        <w:tc>
          <w:tcPr>
            <w:tcW w:w="3240" w:type="dxa"/>
            <w:gridSpan w:val="2"/>
            <w:vAlign w:val="center"/>
          </w:tcPr>
          <w:p w14:paraId="7633FA61" w14:textId="22C5C861" w:rsidR="000825D4" w:rsidRPr="00556F4A" w:rsidRDefault="000825D4" w:rsidP="0067606A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C4FC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404" w:type="dxa"/>
            <w:shd w:val="clear" w:color="auto" w:fill="auto"/>
          </w:tcPr>
          <w:p w14:paraId="43194689" w14:textId="266BD9F2" w:rsidR="000825D4" w:rsidRPr="0052736D" w:rsidRDefault="000825D4" w:rsidP="0067606A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3200F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18,585.38</w:t>
            </w:r>
          </w:p>
        </w:tc>
        <w:tc>
          <w:tcPr>
            <w:tcW w:w="321" w:type="dxa"/>
            <w:gridSpan w:val="2"/>
            <w:shd w:val="clear" w:color="auto" w:fill="auto"/>
            <w:vAlign w:val="bottom"/>
          </w:tcPr>
          <w:p w14:paraId="3BB3D3CE" w14:textId="77777777" w:rsidR="000825D4" w:rsidRPr="00494247" w:rsidRDefault="000825D4" w:rsidP="000825D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54" w:type="dxa"/>
            <w:gridSpan w:val="2"/>
            <w:shd w:val="clear" w:color="auto" w:fill="auto"/>
            <w:vAlign w:val="bottom"/>
          </w:tcPr>
          <w:p w14:paraId="7CD15E19" w14:textId="7690FF9C" w:rsidR="000825D4" w:rsidRPr="003C4FC4" w:rsidRDefault="000825D4" w:rsidP="000825D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3C4FC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40,499.31 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0713E43D" w14:textId="77777777" w:rsidR="000825D4" w:rsidRPr="00494247" w:rsidRDefault="000825D4" w:rsidP="000825D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07" w:type="dxa"/>
            <w:gridSpan w:val="2"/>
            <w:shd w:val="clear" w:color="auto" w:fill="auto"/>
          </w:tcPr>
          <w:p w14:paraId="2127B514" w14:textId="2C1756AA" w:rsidR="000825D4" w:rsidRPr="00047BB0" w:rsidRDefault="000825D4" w:rsidP="000825D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55,569.5</w:t>
            </w:r>
            <w:r w:rsidR="0067606A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3</w:t>
            </w:r>
          </w:p>
        </w:tc>
        <w:tc>
          <w:tcPr>
            <w:tcW w:w="236" w:type="dxa"/>
            <w:gridSpan w:val="2"/>
            <w:vAlign w:val="bottom"/>
          </w:tcPr>
          <w:p w14:paraId="0B5A8D98" w14:textId="77777777" w:rsidR="000825D4" w:rsidRPr="00494247" w:rsidRDefault="000825D4" w:rsidP="000825D4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4" w:type="dxa"/>
            <w:gridSpan w:val="2"/>
          </w:tcPr>
          <w:p w14:paraId="2BF6C514" w14:textId="54EE3F4A" w:rsidR="000825D4" w:rsidRPr="00047BB0" w:rsidRDefault="000825D4" w:rsidP="000825D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047BB0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40,499.31</w:t>
            </w:r>
          </w:p>
        </w:tc>
      </w:tr>
      <w:tr w:rsidR="000825D4" w:rsidRPr="00494247" w14:paraId="07A07E25" w14:textId="77777777" w:rsidTr="00BC18D0">
        <w:trPr>
          <w:gridAfter w:val="1"/>
          <w:wAfter w:w="43" w:type="dxa"/>
          <w:trHeight w:val="203"/>
        </w:trPr>
        <w:tc>
          <w:tcPr>
            <w:tcW w:w="3240" w:type="dxa"/>
            <w:gridSpan w:val="2"/>
            <w:shd w:val="clear" w:color="auto" w:fill="auto"/>
            <w:vAlign w:val="center"/>
          </w:tcPr>
          <w:p w14:paraId="78D00443" w14:textId="0BE1A99C" w:rsidR="000825D4" w:rsidRPr="00D5168C" w:rsidRDefault="000825D4" w:rsidP="0067606A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C4FC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404" w:type="dxa"/>
            <w:shd w:val="clear" w:color="auto" w:fill="auto"/>
          </w:tcPr>
          <w:p w14:paraId="5F407D1E" w14:textId="1294DD2D" w:rsidR="000825D4" w:rsidRPr="000825D4" w:rsidRDefault="000825D4" w:rsidP="0067606A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0825D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0.00</w:t>
            </w:r>
          </w:p>
        </w:tc>
        <w:tc>
          <w:tcPr>
            <w:tcW w:w="321" w:type="dxa"/>
            <w:gridSpan w:val="2"/>
            <w:shd w:val="clear" w:color="auto" w:fill="auto"/>
            <w:vAlign w:val="bottom"/>
          </w:tcPr>
          <w:p w14:paraId="480CCEA0" w14:textId="77777777" w:rsidR="000825D4" w:rsidRPr="00494247" w:rsidRDefault="000825D4" w:rsidP="000825D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54" w:type="dxa"/>
            <w:gridSpan w:val="2"/>
            <w:shd w:val="clear" w:color="auto" w:fill="auto"/>
            <w:vAlign w:val="bottom"/>
          </w:tcPr>
          <w:p w14:paraId="2E5FAB17" w14:textId="33AAF63D" w:rsidR="000825D4" w:rsidRPr="003C4FC4" w:rsidRDefault="000825D4" w:rsidP="000825D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3C4FC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344,250.00 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27335877" w14:textId="77777777" w:rsidR="000825D4" w:rsidRPr="00494247" w:rsidRDefault="000825D4" w:rsidP="000825D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07" w:type="dxa"/>
            <w:gridSpan w:val="2"/>
            <w:shd w:val="clear" w:color="auto" w:fill="auto"/>
          </w:tcPr>
          <w:p w14:paraId="77D58F2A" w14:textId="31F017E0" w:rsidR="000825D4" w:rsidRPr="00047BB0" w:rsidRDefault="000825D4" w:rsidP="000825D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229,500.00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56E23877" w14:textId="77777777" w:rsidR="000825D4" w:rsidRPr="00494247" w:rsidRDefault="000825D4" w:rsidP="000825D4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4" w:type="dxa"/>
            <w:gridSpan w:val="2"/>
            <w:shd w:val="clear" w:color="auto" w:fill="auto"/>
          </w:tcPr>
          <w:p w14:paraId="3F9D10F6" w14:textId="26055044" w:rsidR="000825D4" w:rsidRPr="00047BB0" w:rsidRDefault="000825D4" w:rsidP="000825D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047BB0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944,775.00</w:t>
            </w:r>
          </w:p>
        </w:tc>
      </w:tr>
      <w:tr w:rsidR="00BC18D0" w:rsidRPr="00494247" w14:paraId="1F2CC4DC" w14:textId="77777777" w:rsidTr="00BC18D0">
        <w:trPr>
          <w:gridAfter w:val="1"/>
          <w:wAfter w:w="43" w:type="dxa"/>
          <w:trHeight w:val="203"/>
        </w:trPr>
        <w:tc>
          <w:tcPr>
            <w:tcW w:w="3240" w:type="dxa"/>
            <w:gridSpan w:val="2"/>
            <w:shd w:val="clear" w:color="auto" w:fill="auto"/>
            <w:vAlign w:val="center"/>
          </w:tcPr>
          <w:p w14:paraId="46094B73" w14:textId="348AF35B" w:rsidR="00BC18D0" w:rsidRPr="003C4FC4" w:rsidRDefault="00BC18D0" w:rsidP="00BC18D0">
            <w:pPr>
              <w:spacing w:line="360" w:lineRule="exact"/>
              <w:ind w:left="78" w:right="-36" w:hanging="9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C4FC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ค่าใช้จ่ายที่เกี่ยวกับสัญญาเช่า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           </w:t>
            </w:r>
            <w:r w:rsidRPr="003C4FC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ซึ่งสินทรัพย์อ้างอิงมีมูลค่าต่ำ</w:t>
            </w:r>
          </w:p>
        </w:tc>
        <w:tc>
          <w:tcPr>
            <w:tcW w:w="1404" w:type="dxa"/>
            <w:tcBorders>
              <w:bottom w:val="single" w:sz="4" w:space="0" w:color="auto"/>
            </w:tcBorders>
            <w:shd w:val="clear" w:color="auto" w:fill="auto"/>
          </w:tcPr>
          <w:p w14:paraId="5B9AAECB" w14:textId="77777777" w:rsidR="00BC18D0" w:rsidRDefault="00BC18D0" w:rsidP="00BC18D0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  <w:p w14:paraId="6DA04DF2" w14:textId="583087A6" w:rsidR="00BC18D0" w:rsidRPr="000825D4" w:rsidRDefault="00BC18D0" w:rsidP="00BC18D0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0825D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107,250.00</w:t>
            </w:r>
          </w:p>
        </w:tc>
        <w:tc>
          <w:tcPr>
            <w:tcW w:w="321" w:type="dxa"/>
            <w:gridSpan w:val="2"/>
            <w:shd w:val="clear" w:color="auto" w:fill="auto"/>
            <w:vAlign w:val="bottom"/>
          </w:tcPr>
          <w:p w14:paraId="39DB2E95" w14:textId="77777777" w:rsidR="00BC18D0" w:rsidRPr="00494247" w:rsidRDefault="00BC18D0" w:rsidP="00BC18D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5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96D2BC" w14:textId="674D462C" w:rsidR="00BC18D0" w:rsidRPr="003C4FC4" w:rsidRDefault="00BC18D0" w:rsidP="00BC18D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3C4FC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104,500.00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3D1F5083" w14:textId="77777777" w:rsidR="00BC18D0" w:rsidRPr="00494247" w:rsidRDefault="00BC18D0" w:rsidP="00BC18D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0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1E95B55" w14:textId="77777777" w:rsidR="00BC18D0" w:rsidRDefault="00BC18D0" w:rsidP="00BC18D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  <w:p w14:paraId="75607FBD" w14:textId="40619336" w:rsidR="00BC18D0" w:rsidRDefault="00BC18D0" w:rsidP="00BC18D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321,750.00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121160D0" w14:textId="77777777" w:rsidR="00BC18D0" w:rsidRPr="00494247" w:rsidRDefault="00BC18D0" w:rsidP="00BC18D0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78F9584" w14:textId="77777777" w:rsidR="00BC18D0" w:rsidRDefault="00BC18D0" w:rsidP="00BC18D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  <w:p w14:paraId="3FBBB573" w14:textId="0A67C63E" w:rsidR="00BC18D0" w:rsidRPr="00047BB0" w:rsidRDefault="00BC18D0" w:rsidP="00BC18D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047BB0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296,250.00</w:t>
            </w:r>
          </w:p>
        </w:tc>
      </w:tr>
      <w:tr w:rsidR="00BC18D0" w:rsidRPr="00494247" w14:paraId="48EB2C08" w14:textId="77777777" w:rsidTr="00BC18D0">
        <w:trPr>
          <w:gridAfter w:val="1"/>
          <w:wAfter w:w="43" w:type="dxa"/>
          <w:trHeight w:val="203"/>
        </w:trPr>
        <w:tc>
          <w:tcPr>
            <w:tcW w:w="3240" w:type="dxa"/>
            <w:gridSpan w:val="2"/>
            <w:shd w:val="clear" w:color="auto" w:fill="auto"/>
            <w:vAlign w:val="center"/>
          </w:tcPr>
          <w:p w14:paraId="3313FD93" w14:textId="3C5AEC24" w:rsidR="00BC18D0" w:rsidRPr="00D55E94" w:rsidRDefault="00BC18D0" w:rsidP="00BC18D0">
            <w:pPr>
              <w:spacing w:line="400" w:lineRule="exact"/>
              <w:ind w:left="166" w:right="-45" w:firstLine="2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3C4FC4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รวมค่าใช้จ่าย</w:t>
            </w:r>
          </w:p>
        </w:tc>
        <w:tc>
          <w:tcPr>
            <w:tcW w:w="14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F3C9B8" w14:textId="3F939F10" w:rsidR="00BC18D0" w:rsidRPr="000825D4" w:rsidRDefault="00BC18D0" w:rsidP="00BC18D0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0825D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360,765.66</w:t>
            </w:r>
          </w:p>
        </w:tc>
        <w:tc>
          <w:tcPr>
            <w:tcW w:w="321" w:type="dxa"/>
            <w:gridSpan w:val="2"/>
            <w:shd w:val="clear" w:color="auto" w:fill="auto"/>
            <w:vAlign w:val="bottom"/>
          </w:tcPr>
          <w:p w14:paraId="438E5F1A" w14:textId="77777777" w:rsidR="00BC18D0" w:rsidRPr="00494247" w:rsidRDefault="00BC18D0" w:rsidP="00BC18D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5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E33852" w14:textId="09BCF649" w:rsidR="00BC18D0" w:rsidRPr="003C4FC4" w:rsidRDefault="00BC18D0" w:rsidP="00BC18D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3C4FC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821,102.43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72F46D64" w14:textId="77777777" w:rsidR="00BC18D0" w:rsidRPr="00494247" w:rsidRDefault="00BC18D0" w:rsidP="00BC18D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07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1579BC" w14:textId="7D4BFDF6" w:rsidR="00BC18D0" w:rsidRPr="00047BB0" w:rsidRDefault="00BC18D0" w:rsidP="00BC18D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1,243,637.9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3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20EBE40F" w14:textId="77777777" w:rsidR="00BC18D0" w:rsidRPr="00494247" w:rsidRDefault="00BC18D0" w:rsidP="00BC18D0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98E739" w14:textId="1C23DC0F" w:rsidR="00BC18D0" w:rsidRPr="00047BB0" w:rsidRDefault="00BC18D0" w:rsidP="00BC18D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047BB0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1,613,377.43</w:t>
            </w:r>
          </w:p>
        </w:tc>
      </w:tr>
    </w:tbl>
    <w:p w14:paraId="08FEC490" w14:textId="30C77EA3" w:rsidR="008026C3" w:rsidRDefault="008026C3" w:rsidP="002F4438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28496141" w14:textId="77777777" w:rsidR="00E454E7" w:rsidRPr="00574462" w:rsidRDefault="004D4E63">
      <w:pPr>
        <w:numPr>
          <w:ilvl w:val="0"/>
          <w:numId w:val="7"/>
        </w:numPr>
        <w:tabs>
          <w:tab w:val="left" w:pos="513"/>
          <w:tab w:val="decimal" w:pos="7920"/>
        </w:tabs>
        <w:spacing w:line="240" w:lineRule="atLeast"/>
        <w:ind w:hanging="1238"/>
        <w:jc w:val="both"/>
        <w:rPr>
          <w:rFonts w:ascii="Angsana New" w:hAnsi="Angsana New"/>
          <w:b/>
          <w:bCs/>
          <w:sz w:val="30"/>
          <w:szCs w:val="30"/>
        </w:rPr>
      </w:pPr>
      <w:r w:rsidRPr="00574462">
        <w:rPr>
          <w:rFonts w:ascii="Angsana New" w:hAnsi="Angsana New" w:hint="cs"/>
          <w:b/>
          <w:bCs/>
          <w:sz w:val="30"/>
          <w:szCs w:val="30"/>
          <w:cs/>
        </w:rPr>
        <w:t>ประมาณการหนี้สินไม่หมุนเวียนสำหรับผล</w:t>
      </w:r>
      <w:r w:rsidR="00E454E7" w:rsidRPr="00574462">
        <w:rPr>
          <w:rFonts w:ascii="Angsana New" w:hAnsi="Angsana New"/>
          <w:b/>
          <w:bCs/>
          <w:sz w:val="30"/>
          <w:szCs w:val="30"/>
          <w:cs/>
        </w:rPr>
        <w:t>ประโยชน์พนักงาน</w:t>
      </w:r>
    </w:p>
    <w:p w14:paraId="28496142" w14:textId="27EC280E" w:rsidR="00E45619" w:rsidRDefault="00047BB0" w:rsidP="00047BB0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047BB0">
        <w:rPr>
          <w:rFonts w:ascii="Angsana New" w:hAnsi="Angsana New"/>
          <w:sz w:val="30"/>
          <w:szCs w:val="30"/>
          <w:cs/>
        </w:rPr>
        <w:t xml:space="preserve">บริษัทฯ มีภาระผูกพันเกี่ยวกับผลประโยชน์พนักงาน ตามข้อกำหนดของพระราชบัญญัติคุ้มครองแรงงาน พ.ศ. </w:t>
      </w:r>
      <w:r w:rsidR="00405BF4">
        <w:rPr>
          <w:rFonts w:ascii="Angsana New" w:hAnsi="Angsana New" w:hint="cs"/>
          <w:sz w:val="30"/>
          <w:szCs w:val="30"/>
          <w:cs/>
        </w:rPr>
        <w:t>2541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047BB0">
        <w:rPr>
          <w:rFonts w:ascii="Angsana New" w:hAnsi="Angsana New"/>
          <w:sz w:val="30"/>
          <w:szCs w:val="30"/>
          <w:cs/>
        </w:rPr>
        <w:t>ในการให้ผลประโยชน์เมื่อเกษียณอายุแก่พนักงานตามสิทธิและอายุงานและผลประโยชน์จากการให้บริการ</w:t>
      </w:r>
      <w:r>
        <w:rPr>
          <w:rFonts w:ascii="Angsana New" w:hAnsi="Angsana New"/>
          <w:sz w:val="30"/>
          <w:szCs w:val="30"/>
          <w:cs/>
        </w:rPr>
        <w:br/>
      </w:r>
      <w:r w:rsidRPr="00047BB0">
        <w:rPr>
          <w:rFonts w:ascii="Angsana New" w:hAnsi="Angsana New"/>
          <w:sz w:val="30"/>
          <w:szCs w:val="30"/>
          <w:cs/>
        </w:rPr>
        <w:t>ระยะยาว</w:t>
      </w:r>
    </w:p>
    <w:p w14:paraId="6D6277E2" w14:textId="5B34CA52" w:rsidR="00047BB0" w:rsidRPr="00574462" w:rsidRDefault="00047BB0" w:rsidP="00047BB0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047BB0">
        <w:rPr>
          <w:rFonts w:ascii="Angsana New" w:hAnsi="Angsana New"/>
          <w:sz w:val="30"/>
          <w:szCs w:val="30"/>
          <w:cs/>
        </w:rPr>
        <w:t xml:space="preserve">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ความเสี่ยงของช่วงชีวิต ความเสี่ยงจากอัตราดอกเบี้ย ความเสี่ยงจากอัตราแลกเปลี่ยนและความเสี่ยงจากอัตราตลาด </w:t>
      </w:r>
      <w:r w:rsidR="00B406F7">
        <w:rPr>
          <w:rFonts w:ascii="Angsana New" w:hAnsi="Angsana New"/>
          <w:sz w:val="30"/>
          <w:szCs w:val="30"/>
          <w:cs/>
        </w:rPr>
        <w:br/>
      </w:r>
      <w:r w:rsidRPr="00047BB0">
        <w:rPr>
          <w:rFonts w:ascii="Angsana New" w:hAnsi="Angsana New"/>
          <w:sz w:val="30"/>
          <w:szCs w:val="30"/>
          <w:cs/>
        </w:rPr>
        <w:t>(เงินลงทุน)</w:t>
      </w:r>
    </w:p>
    <w:tbl>
      <w:tblPr>
        <w:tblW w:w="981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02"/>
        <w:gridCol w:w="1987"/>
        <w:gridCol w:w="236"/>
        <w:gridCol w:w="1987"/>
      </w:tblGrid>
      <w:tr w:rsidR="00047BB0" w:rsidRPr="00574462" w14:paraId="073D5721" w14:textId="77777777" w:rsidTr="00BC18D0">
        <w:tc>
          <w:tcPr>
            <w:tcW w:w="5602" w:type="dxa"/>
          </w:tcPr>
          <w:p w14:paraId="1187C336" w14:textId="77777777" w:rsidR="00047BB0" w:rsidRPr="00574462" w:rsidRDefault="00047BB0" w:rsidP="00BC5D67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210" w:type="dxa"/>
            <w:gridSpan w:val="3"/>
            <w:tcBorders>
              <w:bottom w:val="single" w:sz="4" w:space="0" w:color="auto"/>
            </w:tcBorders>
          </w:tcPr>
          <w:p w14:paraId="2058BC52" w14:textId="77777777" w:rsidR="00047BB0" w:rsidRPr="00574462" w:rsidRDefault="00047BB0" w:rsidP="00BC5D67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574462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57446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574462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57446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574462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047BB0" w:rsidRPr="00574462" w14:paraId="7507F284" w14:textId="77777777" w:rsidTr="00BC18D0">
        <w:tc>
          <w:tcPr>
            <w:tcW w:w="5602" w:type="dxa"/>
          </w:tcPr>
          <w:p w14:paraId="57444F73" w14:textId="77777777" w:rsidR="00047BB0" w:rsidRPr="00574462" w:rsidRDefault="00047BB0" w:rsidP="00BC5D67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</w:tcBorders>
          </w:tcPr>
          <w:p w14:paraId="72A8CD09" w14:textId="175FFB27" w:rsidR="00047BB0" w:rsidRPr="00574462" w:rsidRDefault="00471CDB" w:rsidP="00BC5D6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30</w:t>
            </w:r>
            <w:r w:rsidR="00047BB0" w:rsidRPr="008026C3">
              <w:rPr>
                <w:sz w:val="30"/>
                <w:szCs w:val="30"/>
                <w:cs/>
              </w:rPr>
              <w:t xml:space="preserve"> กันยายน </w:t>
            </w:r>
            <w:r>
              <w:rPr>
                <w:sz w:val="30"/>
                <w:szCs w:val="30"/>
              </w:rPr>
              <w:t>2565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0CEBF70" w14:textId="77777777" w:rsidR="00047BB0" w:rsidRPr="00574462" w:rsidRDefault="00047BB0" w:rsidP="00BC5D6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</w:tcBorders>
          </w:tcPr>
          <w:p w14:paraId="26931E8E" w14:textId="279331F2" w:rsidR="00047BB0" w:rsidRPr="00574462" w:rsidRDefault="00471CDB" w:rsidP="00BC5D6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31</w:t>
            </w:r>
            <w:r w:rsidR="00047BB0" w:rsidRPr="008026C3">
              <w:rPr>
                <w:sz w:val="30"/>
                <w:szCs w:val="30"/>
                <w:cs/>
              </w:rPr>
              <w:t xml:space="preserve"> ธันวาคม </w:t>
            </w:r>
            <w:r>
              <w:rPr>
                <w:sz w:val="30"/>
                <w:szCs w:val="30"/>
              </w:rPr>
              <w:t>2564</w:t>
            </w:r>
          </w:p>
        </w:tc>
      </w:tr>
      <w:tr w:rsidR="00047BB0" w:rsidRPr="00574462" w14:paraId="702E4638" w14:textId="77777777" w:rsidTr="000A63CB">
        <w:trPr>
          <w:trHeight w:val="203"/>
        </w:trPr>
        <w:tc>
          <w:tcPr>
            <w:tcW w:w="5602" w:type="dxa"/>
          </w:tcPr>
          <w:p w14:paraId="4CEFB65A" w14:textId="1E3F5A28" w:rsidR="00047BB0" w:rsidRPr="005B4595" w:rsidRDefault="00BC18D0" w:rsidP="00BC5D6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47BB0">
              <w:rPr>
                <w:rFonts w:ascii="Angsana New" w:hAnsi="Angsana New"/>
                <w:sz w:val="30"/>
                <w:szCs w:val="30"/>
                <w:cs/>
              </w:rPr>
              <w:t>ภาระผูกพัน</w:t>
            </w:r>
            <w:r w:rsidR="00047BB0" w:rsidRPr="00047BB0">
              <w:rPr>
                <w:rFonts w:ascii="Angsana New" w:hAnsi="Angsana New"/>
                <w:sz w:val="30"/>
                <w:szCs w:val="30"/>
                <w:cs/>
              </w:rPr>
              <w:t>ตามงบแสดงฐานะการเงิน มีดังนี้</w:t>
            </w:r>
          </w:p>
        </w:tc>
        <w:tc>
          <w:tcPr>
            <w:tcW w:w="19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33730A" w14:textId="77777777" w:rsidR="00047BB0" w:rsidRPr="00574462" w:rsidRDefault="00047BB0" w:rsidP="00BC5D67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07D10008" w14:textId="77777777" w:rsidR="00047BB0" w:rsidRPr="00574462" w:rsidRDefault="00047BB0" w:rsidP="00BC5D67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vAlign w:val="bottom"/>
          </w:tcPr>
          <w:p w14:paraId="77FAEBA0" w14:textId="5D7FCC71" w:rsidR="00047BB0" w:rsidRPr="00574462" w:rsidRDefault="00047BB0" w:rsidP="00BC5D67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47BB0" w:rsidRPr="00574462" w14:paraId="6E748FDC" w14:textId="77777777" w:rsidTr="00917061">
        <w:trPr>
          <w:trHeight w:val="149"/>
        </w:trPr>
        <w:tc>
          <w:tcPr>
            <w:tcW w:w="5602" w:type="dxa"/>
            <w:shd w:val="clear" w:color="auto" w:fill="auto"/>
          </w:tcPr>
          <w:p w14:paraId="74892E67" w14:textId="1D8BFCAA" w:rsidR="00047BB0" w:rsidRPr="005B4595" w:rsidRDefault="00BC18D0" w:rsidP="00BC18D0">
            <w:pPr>
              <w:tabs>
                <w:tab w:val="left" w:pos="8040"/>
              </w:tabs>
              <w:spacing w:line="240" w:lineRule="auto"/>
              <w:ind w:left="34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มูลค่าปัจจุบันของ</w:t>
            </w:r>
            <w:r w:rsidRPr="00047BB0">
              <w:rPr>
                <w:rFonts w:ascii="Angsana New" w:hAnsi="Angsana New"/>
                <w:sz w:val="30"/>
                <w:szCs w:val="30"/>
                <w:cs/>
              </w:rPr>
              <w:t>ภาระผูกพัน</w:t>
            </w:r>
          </w:p>
        </w:tc>
        <w:tc>
          <w:tcPr>
            <w:tcW w:w="198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DC62206" w14:textId="15EFEE57" w:rsidR="00047BB0" w:rsidRPr="00D373FF" w:rsidRDefault="00D373FF" w:rsidP="00BC5D67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373FF">
              <w:rPr>
                <w:rFonts w:ascii="Angsana New" w:hAnsi="Angsana New"/>
                <w:sz w:val="30"/>
                <w:szCs w:val="30"/>
                <w:cs/>
              </w:rPr>
              <w:t>38</w:t>
            </w:r>
            <w:r w:rsidRPr="00D373FF">
              <w:rPr>
                <w:rFonts w:ascii="Angsana New" w:hAnsi="Angsana New"/>
                <w:sz w:val="30"/>
                <w:szCs w:val="30"/>
              </w:rPr>
              <w:t>,</w:t>
            </w:r>
            <w:r w:rsidRPr="00D373FF">
              <w:rPr>
                <w:rFonts w:ascii="Angsana New" w:hAnsi="Angsana New"/>
                <w:sz w:val="30"/>
                <w:szCs w:val="30"/>
                <w:cs/>
              </w:rPr>
              <w:t>059</w:t>
            </w:r>
            <w:r w:rsidRPr="00D373FF">
              <w:rPr>
                <w:rFonts w:ascii="Angsana New" w:hAnsi="Angsana New"/>
                <w:sz w:val="30"/>
                <w:szCs w:val="30"/>
              </w:rPr>
              <w:t>,</w:t>
            </w:r>
            <w:r w:rsidRPr="00D373FF">
              <w:rPr>
                <w:rFonts w:ascii="Angsana New" w:hAnsi="Angsana New"/>
                <w:sz w:val="30"/>
                <w:szCs w:val="30"/>
                <w:cs/>
              </w:rPr>
              <w:t>194.99</w:t>
            </w:r>
          </w:p>
        </w:tc>
        <w:tc>
          <w:tcPr>
            <w:tcW w:w="236" w:type="dxa"/>
            <w:vAlign w:val="center"/>
          </w:tcPr>
          <w:p w14:paraId="45141CB7" w14:textId="77777777" w:rsidR="00047BB0" w:rsidRPr="00574462" w:rsidRDefault="00047BB0" w:rsidP="00BC5D67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87" w:type="dxa"/>
            <w:tcBorders>
              <w:bottom w:val="double" w:sz="4" w:space="0" w:color="auto"/>
            </w:tcBorders>
            <w:vAlign w:val="bottom"/>
          </w:tcPr>
          <w:p w14:paraId="2F9E7ED5" w14:textId="6904FC7F" w:rsidR="00047BB0" w:rsidRPr="008026C3" w:rsidRDefault="00D37C38" w:rsidP="00BC5D6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37C38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34,212,891.66</w:t>
            </w:r>
          </w:p>
        </w:tc>
      </w:tr>
    </w:tbl>
    <w:p w14:paraId="2DDF92E4" w14:textId="77777777" w:rsidR="00D37C38" w:rsidRDefault="00D37C38" w:rsidP="00D37C38">
      <w:pPr>
        <w:spacing w:before="240"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7507403C" w14:textId="77777777" w:rsidR="00D37C38" w:rsidRDefault="00D37C38" w:rsidP="00D37C38">
      <w:pPr>
        <w:spacing w:before="240"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2E9EC690" w14:textId="77777777" w:rsidR="00D37C38" w:rsidRDefault="00D37C38" w:rsidP="00D37C38">
      <w:pPr>
        <w:spacing w:before="240"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20137217" w14:textId="77777777" w:rsidR="00D37C38" w:rsidRDefault="00D37C38" w:rsidP="00D37C38">
      <w:pPr>
        <w:spacing w:before="240"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72FB963D" w14:textId="77777777" w:rsidR="00D37C38" w:rsidRDefault="00D37C38" w:rsidP="00D37C38">
      <w:pPr>
        <w:spacing w:before="240"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3704D678" w14:textId="77777777" w:rsidR="00D373FF" w:rsidRDefault="00D373FF" w:rsidP="00D37C38">
      <w:pPr>
        <w:spacing w:before="240"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284961A8" w14:textId="250CB153" w:rsidR="00A23836" w:rsidRDefault="00D37C38" w:rsidP="00D37C38">
      <w:pPr>
        <w:spacing w:before="240"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D37C38">
        <w:rPr>
          <w:rFonts w:ascii="Angsana New" w:hAnsi="Angsana New"/>
          <w:sz w:val="30"/>
          <w:szCs w:val="30"/>
          <w:cs/>
        </w:rPr>
        <w:t>การเปลี่ยนแปลงของภาระผูกพันผลประโยชน์พนักงาน มีดังนี้</w:t>
      </w:r>
    </w:p>
    <w:tbl>
      <w:tblPr>
        <w:tblW w:w="9812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5602"/>
        <w:gridCol w:w="1987"/>
        <w:gridCol w:w="236"/>
        <w:gridCol w:w="1987"/>
      </w:tblGrid>
      <w:tr w:rsidR="00D37C38" w:rsidRPr="00574462" w14:paraId="65E22A95" w14:textId="77777777" w:rsidTr="00BC18D0">
        <w:tc>
          <w:tcPr>
            <w:tcW w:w="5602" w:type="dxa"/>
          </w:tcPr>
          <w:p w14:paraId="3A0875B0" w14:textId="77777777" w:rsidR="00D37C38" w:rsidRPr="00574462" w:rsidRDefault="00D37C38" w:rsidP="00BC5D67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210" w:type="dxa"/>
            <w:gridSpan w:val="3"/>
            <w:tcBorders>
              <w:bottom w:val="single" w:sz="4" w:space="0" w:color="auto"/>
            </w:tcBorders>
          </w:tcPr>
          <w:p w14:paraId="7197C15E" w14:textId="77777777" w:rsidR="00D37C38" w:rsidRPr="00574462" w:rsidRDefault="00D37C38" w:rsidP="00BC5D67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574462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57446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574462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57446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574462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D37C38" w:rsidRPr="00574462" w14:paraId="052CC066" w14:textId="77777777" w:rsidTr="00BC18D0">
        <w:tc>
          <w:tcPr>
            <w:tcW w:w="5602" w:type="dxa"/>
          </w:tcPr>
          <w:p w14:paraId="308884A6" w14:textId="77777777" w:rsidR="00D37C38" w:rsidRPr="00574462" w:rsidRDefault="00D37C38" w:rsidP="00BC5D67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</w:tcBorders>
          </w:tcPr>
          <w:p w14:paraId="0055AB13" w14:textId="2758EFF4" w:rsidR="00D37C38" w:rsidRPr="00574462" w:rsidRDefault="000A63CB" w:rsidP="00BC5D6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2565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190B86A" w14:textId="77777777" w:rsidR="00D37C38" w:rsidRPr="00574462" w:rsidRDefault="00D37C38" w:rsidP="00BC5D6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</w:tcBorders>
          </w:tcPr>
          <w:p w14:paraId="57FFA368" w14:textId="53D4CB46" w:rsidR="00D37C38" w:rsidRPr="00574462" w:rsidRDefault="000A63CB" w:rsidP="00BC5D6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2564</w:t>
            </w:r>
          </w:p>
        </w:tc>
      </w:tr>
      <w:tr w:rsidR="00EB7F37" w:rsidRPr="00574462" w14:paraId="5A8AE205" w14:textId="77777777" w:rsidTr="00917061">
        <w:trPr>
          <w:trHeight w:val="203"/>
        </w:trPr>
        <w:tc>
          <w:tcPr>
            <w:tcW w:w="5602" w:type="dxa"/>
          </w:tcPr>
          <w:p w14:paraId="20DDC6F3" w14:textId="7DF87606" w:rsidR="00EB7F37" w:rsidRPr="005B4595" w:rsidRDefault="00EB7F37" w:rsidP="00EB7F37">
            <w:pPr>
              <w:spacing w:line="400" w:lineRule="exact"/>
              <w:ind w:left="166" w:right="-45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D37C38"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มูลค่าปัจจุบันของภาระผูกพันผลประโยชน์พนักงาน</w:t>
            </w:r>
            <w:r w:rsidRPr="00D37C3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Pr="00D37C38">
              <w:rPr>
                <w:rFonts w:ascii="Angsana New" w:hAnsi="Angsana New"/>
                <w:color w:val="000000"/>
                <w:sz w:val="30"/>
                <w:szCs w:val="30"/>
                <w:cs/>
              </w:rPr>
              <w:t>ณ วันที่</w:t>
            </w: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br/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Pr="00D37C38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9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260D19" w14:textId="231A3FF1" w:rsidR="00EB7F37" w:rsidRPr="00574462" w:rsidRDefault="00EB7F37" w:rsidP="00EB7F37">
            <w:pPr>
              <w:tabs>
                <w:tab w:val="decimal" w:pos="1440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CA02ED">
              <w:rPr>
                <w:rFonts w:ascii="Angsana New" w:hAnsi="Angsana New"/>
                <w:sz w:val="30"/>
                <w:szCs w:val="30"/>
                <w:cs/>
              </w:rPr>
              <w:t>35</w:t>
            </w:r>
            <w:r w:rsidRPr="00CA02ED">
              <w:rPr>
                <w:rFonts w:ascii="Angsana New" w:hAnsi="Angsana New"/>
                <w:sz w:val="30"/>
                <w:szCs w:val="30"/>
              </w:rPr>
              <w:t>,</w:t>
            </w:r>
            <w:r w:rsidRPr="00CA02ED">
              <w:rPr>
                <w:rFonts w:ascii="Angsana New" w:hAnsi="Angsana New"/>
                <w:sz w:val="30"/>
                <w:szCs w:val="30"/>
                <w:cs/>
              </w:rPr>
              <w:t>015</w:t>
            </w:r>
            <w:r w:rsidRPr="00CA02ED">
              <w:rPr>
                <w:rFonts w:ascii="Angsana New" w:hAnsi="Angsana New"/>
                <w:sz w:val="30"/>
                <w:szCs w:val="30"/>
              </w:rPr>
              <w:t>,</w:t>
            </w:r>
            <w:r w:rsidRPr="00CA02ED">
              <w:rPr>
                <w:rFonts w:ascii="Angsana New" w:hAnsi="Angsana New"/>
                <w:sz w:val="30"/>
                <w:szCs w:val="30"/>
                <w:cs/>
              </w:rPr>
              <w:t>361.66</w:t>
            </w:r>
          </w:p>
        </w:tc>
        <w:tc>
          <w:tcPr>
            <w:tcW w:w="236" w:type="dxa"/>
            <w:vAlign w:val="center"/>
          </w:tcPr>
          <w:p w14:paraId="09D17A76" w14:textId="77777777" w:rsidR="00EB7F37" w:rsidRPr="00574462" w:rsidRDefault="00EB7F37" w:rsidP="00EB7F37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vAlign w:val="bottom"/>
          </w:tcPr>
          <w:p w14:paraId="4453B671" w14:textId="451EB932" w:rsidR="00EB7F37" w:rsidRPr="00574462" w:rsidRDefault="00EB7F37" w:rsidP="00EB7F37">
            <w:pPr>
              <w:tabs>
                <w:tab w:val="decimal" w:pos="1440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9A3397">
              <w:rPr>
                <w:rFonts w:ascii="Angsana New" w:hAnsi="Angsana New"/>
                <w:sz w:val="30"/>
                <w:szCs w:val="30"/>
                <w:cs/>
              </w:rPr>
              <w:t>32</w:t>
            </w:r>
            <w:r w:rsidRPr="009A3397">
              <w:rPr>
                <w:rFonts w:ascii="Angsana New" w:hAnsi="Angsana New"/>
                <w:sz w:val="30"/>
                <w:szCs w:val="30"/>
              </w:rPr>
              <w:t>,</w:t>
            </w:r>
            <w:r w:rsidRPr="009A3397">
              <w:rPr>
                <w:rFonts w:ascii="Angsana New" w:hAnsi="Angsana New"/>
                <w:sz w:val="30"/>
                <w:szCs w:val="30"/>
                <w:cs/>
              </w:rPr>
              <w:t>181</w:t>
            </w:r>
            <w:r w:rsidRPr="009A3397">
              <w:rPr>
                <w:rFonts w:ascii="Angsana New" w:hAnsi="Angsana New"/>
                <w:sz w:val="30"/>
                <w:szCs w:val="30"/>
              </w:rPr>
              <w:t>,</w:t>
            </w:r>
            <w:r w:rsidRPr="009A3397">
              <w:rPr>
                <w:rFonts w:ascii="Angsana New" w:hAnsi="Angsana New"/>
                <w:sz w:val="30"/>
                <w:szCs w:val="30"/>
                <w:cs/>
              </w:rPr>
              <w:t>276.33</w:t>
            </w:r>
          </w:p>
        </w:tc>
      </w:tr>
      <w:tr w:rsidR="00EB7F37" w:rsidRPr="00574462" w14:paraId="7B9CDC51" w14:textId="77777777" w:rsidTr="00917061">
        <w:trPr>
          <w:trHeight w:val="203"/>
        </w:trPr>
        <w:tc>
          <w:tcPr>
            <w:tcW w:w="5602" w:type="dxa"/>
          </w:tcPr>
          <w:p w14:paraId="7A8DFE2F" w14:textId="48744FFC" w:rsidR="00EB7F37" w:rsidRPr="00047BB0" w:rsidRDefault="00EB7F37" w:rsidP="00EB7F3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37C38">
              <w:rPr>
                <w:rFonts w:ascii="Angsana New" w:hAnsi="Angsana New"/>
                <w:sz w:val="30"/>
                <w:szCs w:val="30"/>
                <w:cs/>
              </w:rPr>
              <w:t>ผลประโยชน์พนักงานที่จ่ายระหว่างงวด</w:t>
            </w:r>
          </w:p>
        </w:tc>
        <w:tc>
          <w:tcPr>
            <w:tcW w:w="1987" w:type="dxa"/>
            <w:shd w:val="clear" w:color="auto" w:fill="auto"/>
            <w:vAlign w:val="bottom"/>
          </w:tcPr>
          <w:p w14:paraId="345D3CBF" w14:textId="4113D598" w:rsidR="00EB7F37" w:rsidRPr="00574462" w:rsidRDefault="00EB7F37" w:rsidP="00EB7F37">
            <w:pPr>
              <w:tabs>
                <w:tab w:val="decimal" w:pos="1440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CA02ED">
              <w:rPr>
                <w:rFonts w:ascii="Angsana New" w:hAnsi="Angsana New"/>
                <w:sz w:val="30"/>
                <w:szCs w:val="30"/>
                <w:cs/>
              </w:rPr>
              <w:t>(1</w:t>
            </w:r>
            <w:r w:rsidRPr="00CA02ED">
              <w:rPr>
                <w:rFonts w:ascii="Angsana New" w:hAnsi="Angsana New"/>
                <w:sz w:val="30"/>
                <w:szCs w:val="30"/>
              </w:rPr>
              <w:t>,</w:t>
            </w:r>
            <w:r w:rsidRPr="00CA02ED">
              <w:rPr>
                <w:rFonts w:ascii="Angsana New" w:hAnsi="Angsana New"/>
                <w:sz w:val="30"/>
                <w:szCs w:val="30"/>
                <w:cs/>
              </w:rPr>
              <w:t>152</w:t>
            </w:r>
            <w:r w:rsidRPr="00CA02ED">
              <w:rPr>
                <w:rFonts w:ascii="Angsana New" w:hAnsi="Angsana New"/>
                <w:sz w:val="30"/>
                <w:szCs w:val="30"/>
              </w:rPr>
              <w:t>,</w:t>
            </w:r>
            <w:r w:rsidRPr="00CA02ED">
              <w:rPr>
                <w:rFonts w:ascii="Angsana New" w:hAnsi="Angsana New"/>
                <w:sz w:val="30"/>
                <w:szCs w:val="30"/>
                <w:cs/>
              </w:rPr>
              <w:t>480.00)</w:t>
            </w:r>
          </w:p>
        </w:tc>
        <w:tc>
          <w:tcPr>
            <w:tcW w:w="236" w:type="dxa"/>
            <w:vAlign w:val="center"/>
          </w:tcPr>
          <w:p w14:paraId="77F045F9" w14:textId="77777777" w:rsidR="00EB7F37" w:rsidRPr="00574462" w:rsidRDefault="00EB7F37" w:rsidP="00EB7F37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vAlign w:val="bottom"/>
          </w:tcPr>
          <w:p w14:paraId="57B95273" w14:textId="279F1F71" w:rsidR="00EB7F37" w:rsidRPr="00574462" w:rsidRDefault="00EB7F37" w:rsidP="00EB7F37">
            <w:pPr>
              <w:tabs>
                <w:tab w:val="decimal" w:pos="1440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9A3397">
              <w:rPr>
                <w:rFonts w:ascii="Angsana New" w:hAnsi="Angsana New"/>
                <w:sz w:val="30"/>
                <w:szCs w:val="30"/>
                <w:cs/>
              </w:rPr>
              <w:t>(260</w:t>
            </w:r>
            <w:r w:rsidRPr="009A3397">
              <w:rPr>
                <w:rFonts w:ascii="Angsana New" w:hAnsi="Angsana New"/>
                <w:sz w:val="30"/>
                <w:szCs w:val="30"/>
              </w:rPr>
              <w:t>,</w:t>
            </w:r>
            <w:r w:rsidRPr="009A3397">
              <w:rPr>
                <w:rFonts w:ascii="Angsana New" w:hAnsi="Angsana New"/>
                <w:sz w:val="30"/>
                <w:szCs w:val="30"/>
                <w:cs/>
              </w:rPr>
              <w:t>273.00)</w:t>
            </w:r>
          </w:p>
        </w:tc>
      </w:tr>
      <w:tr w:rsidR="00EB7F37" w:rsidRPr="00574462" w14:paraId="6C962D77" w14:textId="77777777" w:rsidTr="000A63CB">
        <w:trPr>
          <w:trHeight w:val="203"/>
        </w:trPr>
        <w:tc>
          <w:tcPr>
            <w:tcW w:w="5602" w:type="dxa"/>
          </w:tcPr>
          <w:p w14:paraId="27B1F5E0" w14:textId="600A108E" w:rsidR="00EB7F37" w:rsidRPr="00D37C38" w:rsidRDefault="00EB7F37" w:rsidP="00EB7F3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37C38">
              <w:rPr>
                <w:rFonts w:ascii="Angsana New" w:hAnsi="Angsana New"/>
                <w:sz w:val="30"/>
                <w:szCs w:val="30"/>
                <w:cs/>
              </w:rPr>
              <w:t>ส่วนที่รับรู้ในกำไรหรือขาดทุน</w:t>
            </w:r>
          </w:p>
        </w:tc>
        <w:tc>
          <w:tcPr>
            <w:tcW w:w="1987" w:type="dxa"/>
            <w:shd w:val="clear" w:color="auto" w:fill="auto"/>
            <w:vAlign w:val="bottom"/>
          </w:tcPr>
          <w:p w14:paraId="713247A5" w14:textId="77777777" w:rsidR="00EB7F37" w:rsidRPr="00574462" w:rsidRDefault="00EB7F37" w:rsidP="00EB7F37">
            <w:pPr>
              <w:tabs>
                <w:tab w:val="decimal" w:pos="1440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30F38AC4" w14:textId="77777777" w:rsidR="00EB7F37" w:rsidRPr="00574462" w:rsidRDefault="00EB7F37" w:rsidP="00EB7F37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vAlign w:val="bottom"/>
          </w:tcPr>
          <w:p w14:paraId="0A1F4491" w14:textId="77777777" w:rsidR="00EB7F37" w:rsidRPr="00574462" w:rsidRDefault="00EB7F37" w:rsidP="00EB7F37">
            <w:pPr>
              <w:tabs>
                <w:tab w:val="decimal" w:pos="1440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B7F37" w:rsidRPr="00574462" w14:paraId="016C15E7" w14:textId="77777777" w:rsidTr="00917061">
        <w:trPr>
          <w:trHeight w:val="203"/>
        </w:trPr>
        <w:tc>
          <w:tcPr>
            <w:tcW w:w="5602" w:type="dxa"/>
          </w:tcPr>
          <w:p w14:paraId="0C894E01" w14:textId="31514B25" w:rsidR="00EB7F37" w:rsidRPr="00D37C38" w:rsidRDefault="00EB7F37" w:rsidP="00EB7F37">
            <w:pPr>
              <w:tabs>
                <w:tab w:val="left" w:pos="8040"/>
              </w:tabs>
              <w:spacing w:line="240" w:lineRule="auto"/>
              <w:ind w:left="34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37C38">
              <w:rPr>
                <w:rFonts w:ascii="Angsana New" w:hAnsi="Angsana New"/>
                <w:sz w:val="30"/>
                <w:szCs w:val="30"/>
                <w:cs/>
                <w:lang w:val="en-US"/>
              </w:rPr>
              <w:t>ต้นทุนบริการงวดปัจจุบัน</w:t>
            </w:r>
          </w:p>
        </w:tc>
        <w:tc>
          <w:tcPr>
            <w:tcW w:w="1987" w:type="dxa"/>
            <w:shd w:val="clear" w:color="auto" w:fill="auto"/>
            <w:vAlign w:val="bottom"/>
          </w:tcPr>
          <w:p w14:paraId="0A8242B9" w14:textId="30F60847" w:rsidR="00EB7F37" w:rsidRPr="00574462" w:rsidRDefault="00EB7F37" w:rsidP="00EB7F37">
            <w:pPr>
              <w:tabs>
                <w:tab w:val="decimal" w:pos="1440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CA02ED"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Pr="00CA02ED">
              <w:rPr>
                <w:rFonts w:ascii="Angsana New" w:hAnsi="Angsana New"/>
                <w:sz w:val="30"/>
                <w:szCs w:val="30"/>
              </w:rPr>
              <w:t>,</w:t>
            </w:r>
            <w:r w:rsidRPr="00CA02ED">
              <w:rPr>
                <w:rFonts w:ascii="Angsana New" w:hAnsi="Angsana New"/>
                <w:sz w:val="30"/>
                <w:szCs w:val="30"/>
                <w:cs/>
              </w:rPr>
              <w:t>800</w:t>
            </w:r>
            <w:r w:rsidRPr="00CA02ED">
              <w:rPr>
                <w:rFonts w:ascii="Angsana New" w:hAnsi="Angsana New"/>
                <w:sz w:val="30"/>
                <w:szCs w:val="30"/>
              </w:rPr>
              <w:t>,</w:t>
            </w:r>
            <w:r w:rsidRPr="00CA02ED">
              <w:rPr>
                <w:rFonts w:ascii="Angsana New" w:hAnsi="Angsana New"/>
                <w:sz w:val="30"/>
                <w:szCs w:val="30"/>
                <w:cs/>
              </w:rPr>
              <w:t>599.97</w:t>
            </w:r>
          </w:p>
        </w:tc>
        <w:tc>
          <w:tcPr>
            <w:tcW w:w="236" w:type="dxa"/>
            <w:vAlign w:val="center"/>
          </w:tcPr>
          <w:p w14:paraId="42467C30" w14:textId="77777777" w:rsidR="00EB7F37" w:rsidRPr="00574462" w:rsidRDefault="00EB7F37" w:rsidP="00EB7F37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vAlign w:val="bottom"/>
          </w:tcPr>
          <w:p w14:paraId="25171422" w14:textId="7CD14383" w:rsidR="00EB7F37" w:rsidRPr="00574462" w:rsidRDefault="00EB7F37" w:rsidP="00EB7F37">
            <w:pPr>
              <w:tabs>
                <w:tab w:val="decimal" w:pos="1440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9A3397">
              <w:rPr>
                <w:rFonts w:ascii="Angsana New" w:hAnsi="Angsana New"/>
                <w:sz w:val="30"/>
                <w:szCs w:val="30"/>
                <w:cs/>
              </w:rPr>
              <w:t>5</w:t>
            </w:r>
            <w:r w:rsidRPr="009A3397">
              <w:rPr>
                <w:rFonts w:ascii="Angsana New" w:hAnsi="Angsana New"/>
                <w:sz w:val="30"/>
                <w:szCs w:val="30"/>
              </w:rPr>
              <w:t>,</w:t>
            </w:r>
            <w:r w:rsidRPr="009A3397">
              <w:rPr>
                <w:rFonts w:ascii="Angsana New" w:hAnsi="Angsana New"/>
                <w:sz w:val="30"/>
                <w:szCs w:val="30"/>
                <w:cs/>
              </w:rPr>
              <w:t>024</w:t>
            </w:r>
            <w:r w:rsidRPr="009A3397">
              <w:rPr>
                <w:rFonts w:ascii="Angsana New" w:hAnsi="Angsana New"/>
                <w:sz w:val="30"/>
                <w:szCs w:val="30"/>
              </w:rPr>
              <w:t>,</w:t>
            </w:r>
            <w:r w:rsidRPr="009A3397">
              <w:rPr>
                <w:rFonts w:ascii="Angsana New" w:hAnsi="Angsana New"/>
                <w:sz w:val="30"/>
                <w:szCs w:val="30"/>
                <w:cs/>
              </w:rPr>
              <w:t>275.53</w:t>
            </w:r>
          </w:p>
        </w:tc>
      </w:tr>
      <w:tr w:rsidR="00EB7F37" w:rsidRPr="00574462" w14:paraId="11B66C70" w14:textId="77777777" w:rsidTr="00917061">
        <w:trPr>
          <w:trHeight w:val="203"/>
        </w:trPr>
        <w:tc>
          <w:tcPr>
            <w:tcW w:w="5602" w:type="dxa"/>
          </w:tcPr>
          <w:p w14:paraId="01D02CE5" w14:textId="697F3B69" w:rsidR="00EB7F37" w:rsidRPr="00D37C38" w:rsidRDefault="00EB7F37" w:rsidP="00EB7F37">
            <w:pPr>
              <w:tabs>
                <w:tab w:val="left" w:pos="8040"/>
              </w:tabs>
              <w:spacing w:line="240" w:lineRule="auto"/>
              <w:ind w:left="34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37C38">
              <w:rPr>
                <w:rFonts w:ascii="Angsana New" w:hAnsi="Angsana New"/>
                <w:sz w:val="30"/>
                <w:szCs w:val="30"/>
                <w:cs/>
                <w:lang w:val="en-US"/>
              </w:rPr>
              <w:t>ต้นทุนดอกเบี้ย</w:t>
            </w:r>
          </w:p>
        </w:tc>
        <w:tc>
          <w:tcPr>
            <w:tcW w:w="1987" w:type="dxa"/>
            <w:shd w:val="clear" w:color="auto" w:fill="auto"/>
            <w:vAlign w:val="bottom"/>
          </w:tcPr>
          <w:p w14:paraId="2A570B75" w14:textId="69A86063" w:rsidR="00EB7F37" w:rsidRPr="00574462" w:rsidRDefault="00EB7F37" w:rsidP="00EB7F37">
            <w:pPr>
              <w:tabs>
                <w:tab w:val="decimal" w:pos="1440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CA02ED">
              <w:rPr>
                <w:rFonts w:ascii="Angsana New" w:hAnsi="Angsana New"/>
                <w:sz w:val="30"/>
                <w:szCs w:val="30"/>
                <w:cs/>
              </w:rPr>
              <w:t>574</w:t>
            </w:r>
            <w:r w:rsidRPr="00CA02ED">
              <w:rPr>
                <w:rFonts w:ascii="Angsana New" w:hAnsi="Angsana New"/>
                <w:sz w:val="30"/>
                <w:szCs w:val="30"/>
              </w:rPr>
              <w:t>,</w:t>
            </w:r>
            <w:r w:rsidRPr="00CA02ED">
              <w:rPr>
                <w:rFonts w:ascii="Angsana New" w:hAnsi="Angsana New"/>
                <w:sz w:val="30"/>
                <w:szCs w:val="30"/>
                <w:cs/>
              </w:rPr>
              <w:t>528.36</w:t>
            </w:r>
          </w:p>
        </w:tc>
        <w:tc>
          <w:tcPr>
            <w:tcW w:w="236" w:type="dxa"/>
            <w:vAlign w:val="center"/>
          </w:tcPr>
          <w:p w14:paraId="685F5F2C" w14:textId="77777777" w:rsidR="00EB7F37" w:rsidRPr="00574462" w:rsidRDefault="00EB7F37" w:rsidP="00EB7F37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vAlign w:val="bottom"/>
          </w:tcPr>
          <w:p w14:paraId="2DD2F965" w14:textId="73F5D684" w:rsidR="00EB7F37" w:rsidRPr="00574462" w:rsidRDefault="00EB7F37" w:rsidP="00EB7F37">
            <w:pPr>
              <w:tabs>
                <w:tab w:val="decimal" w:pos="1440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9A3397">
              <w:rPr>
                <w:rFonts w:ascii="Angsana New" w:hAnsi="Angsana New"/>
                <w:sz w:val="30"/>
                <w:szCs w:val="30"/>
                <w:cs/>
              </w:rPr>
              <w:t>501</w:t>
            </w:r>
            <w:r w:rsidRPr="009A3397">
              <w:rPr>
                <w:rFonts w:ascii="Angsana New" w:hAnsi="Angsana New"/>
                <w:sz w:val="30"/>
                <w:szCs w:val="30"/>
              </w:rPr>
              <w:t>,</w:t>
            </w:r>
            <w:r w:rsidRPr="009A3397">
              <w:rPr>
                <w:rFonts w:ascii="Angsana New" w:hAnsi="Angsana New"/>
                <w:sz w:val="30"/>
                <w:szCs w:val="30"/>
                <w:cs/>
              </w:rPr>
              <w:t>361.80</w:t>
            </w:r>
          </w:p>
        </w:tc>
      </w:tr>
      <w:tr w:rsidR="00EB7F37" w:rsidRPr="00574462" w14:paraId="712098EE" w14:textId="77777777" w:rsidTr="00917061">
        <w:trPr>
          <w:trHeight w:val="203"/>
        </w:trPr>
        <w:tc>
          <w:tcPr>
            <w:tcW w:w="5602" w:type="dxa"/>
          </w:tcPr>
          <w:p w14:paraId="7EBDA852" w14:textId="54567036" w:rsidR="00EB7F37" w:rsidRPr="00D37C38" w:rsidRDefault="00EB7F37" w:rsidP="00EB7F37">
            <w:pPr>
              <w:tabs>
                <w:tab w:val="left" w:pos="8040"/>
              </w:tabs>
              <w:spacing w:line="240" w:lineRule="auto"/>
              <w:ind w:left="34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37C38">
              <w:rPr>
                <w:rFonts w:ascii="Angsana New" w:hAnsi="Angsana New"/>
                <w:sz w:val="30"/>
                <w:szCs w:val="30"/>
                <w:cs/>
                <w:lang w:val="en-US"/>
              </w:rPr>
              <w:t>ต้นทุนบริการในอดีต</w:t>
            </w:r>
          </w:p>
        </w:tc>
        <w:tc>
          <w:tcPr>
            <w:tcW w:w="1987" w:type="dxa"/>
            <w:shd w:val="clear" w:color="auto" w:fill="auto"/>
            <w:vAlign w:val="bottom"/>
          </w:tcPr>
          <w:p w14:paraId="4CEF3B96" w14:textId="7B869293" w:rsidR="00EB7F37" w:rsidRPr="00574462" w:rsidRDefault="00EB7F37" w:rsidP="00EB7F37">
            <w:pPr>
              <w:tabs>
                <w:tab w:val="decimal" w:pos="1440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0.00</w:t>
            </w:r>
          </w:p>
        </w:tc>
        <w:tc>
          <w:tcPr>
            <w:tcW w:w="236" w:type="dxa"/>
            <w:vAlign w:val="center"/>
          </w:tcPr>
          <w:p w14:paraId="10CDD59E" w14:textId="77777777" w:rsidR="00EB7F37" w:rsidRPr="00574462" w:rsidRDefault="00EB7F37" w:rsidP="00EB7F37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vAlign w:val="bottom"/>
          </w:tcPr>
          <w:p w14:paraId="4388C5FF" w14:textId="44A36068" w:rsidR="00EB7F37" w:rsidRPr="00574462" w:rsidRDefault="00EB7F37" w:rsidP="00EB7F37">
            <w:pPr>
              <w:tabs>
                <w:tab w:val="decimal" w:pos="1440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9A3397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9A3397">
              <w:rPr>
                <w:rFonts w:ascii="Angsana New" w:hAnsi="Angsana New"/>
                <w:sz w:val="30"/>
                <w:szCs w:val="30"/>
              </w:rPr>
              <w:t>,</w:t>
            </w:r>
            <w:r w:rsidRPr="009A3397">
              <w:rPr>
                <w:rFonts w:ascii="Angsana New" w:hAnsi="Angsana New"/>
                <w:sz w:val="30"/>
                <w:szCs w:val="30"/>
                <w:cs/>
              </w:rPr>
              <w:t>383</w:t>
            </w:r>
            <w:r w:rsidRPr="009A3397">
              <w:rPr>
                <w:rFonts w:ascii="Angsana New" w:hAnsi="Angsana New"/>
                <w:sz w:val="30"/>
                <w:szCs w:val="30"/>
              </w:rPr>
              <w:t>,</w:t>
            </w:r>
            <w:r w:rsidRPr="009A3397">
              <w:rPr>
                <w:rFonts w:ascii="Angsana New" w:hAnsi="Angsana New"/>
                <w:sz w:val="30"/>
                <w:szCs w:val="30"/>
                <w:cs/>
              </w:rPr>
              <w:t>571.00</w:t>
            </w:r>
          </w:p>
        </w:tc>
      </w:tr>
      <w:tr w:rsidR="00EB7F37" w:rsidRPr="00574462" w14:paraId="05D98804" w14:textId="77777777" w:rsidTr="000A63CB">
        <w:trPr>
          <w:trHeight w:val="203"/>
        </w:trPr>
        <w:tc>
          <w:tcPr>
            <w:tcW w:w="5602" w:type="dxa"/>
          </w:tcPr>
          <w:p w14:paraId="17882725" w14:textId="0352D17A" w:rsidR="00EB7F37" w:rsidRPr="00D37C38" w:rsidRDefault="00EB7F37" w:rsidP="00EB7F3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37C38">
              <w:rPr>
                <w:rFonts w:ascii="Angsana New" w:hAnsi="Angsana New"/>
                <w:sz w:val="30"/>
                <w:szCs w:val="30"/>
                <w:cs/>
              </w:rPr>
              <w:t>ส่วนที่รับรู้ในกำไรขาดทุนเบ็ดเสร็จอื่น</w:t>
            </w:r>
          </w:p>
        </w:tc>
        <w:tc>
          <w:tcPr>
            <w:tcW w:w="1987" w:type="dxa"/>
            <w:shd w:val="clear" w:color="auto" w:fill="auto"/>
            <w:vAlign w:val="bottom"/>
          </w:tcPr>
          <w:p w14:paraId="5D52650C" w14:textId="77777777" w:rsidR="00EB7F37" w:rsidRPr="00574462" w:rsidRDefault="00EB7F37" w:rsidP="00EB7F37">
            <w:pPr>
              <w:tabs>
                <w:tab w:val="decimal" w:pos="1440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3CFB5673" w14:textId="77777777" w:rsidR="00EB7F37" w:rsidRPr="00574462" w:rsidRDefault="00EB7F37" w:rsidP="00EB7F37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vAlign w:val="bottom"/>
          </w:tcPr>
          <w:p w14:paraId="1130527F" w14:textId="77777777" w:rsidR="00EB7F37" w:rsidRPr="00574462" w:rsidRDefault="00EB7F37" w:rsidP="00EB7F37">
            <w:pPr>
              <w:tabs>
                <w:tab w:val="decimal" w:pos="1440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B7F37" w:rsidRPr="008026C3" w14:paraId="2284292B" w14:textId="77777777" w:rsidTr="00917061">
        <w:trPr>
          <w:trHeight w:val="149"/>
        </w:trPr>
        <w:tc>
          <w:tcPr>
            <w:tcW w:w="5602" w:type="dxa"/>
            <w:shd w:val="clear" w:color="auto" w:fill="auto"/>
          </w:tcPr>
          <w:p w14:paraId="1D0DB2E9" w14:textId="67930ECE" w:rsidR="00EB7F37" w:rsidRPr="005B4595" w:rsidRDefault="00EB7F37" w:rsidP="00EB7F37">
            <w:pPr>
              <w:tabs>
                <w:tab w:val="left" w:pos="8040"/>
              </w:tabs>
              <w:spacing w:line="240" w:lineRule="auto"/>
              <w:ind w:left="630" w:hanging="290"/>
              <w:rPr>
                <w:rFonts w:ascii="Angsana New" w:hAnsi="Angsana New"/>
                <w:sz w:val="30"/>
                <w:szCs w:val="30"/>
                <w:cs/>
              </w:rPr>
            </w:pPr>
            <w:r w:rsidRPr="00D37C38">
              <w:rPr>
                <w:rFonts w:ascii="Angsana New" w:hAnsi="Angsana New"/>
                <w:sz w:val="30"/>
                <w:szCs w:val="30"/>
                <w:cs/>
                <w:lang w:val="en-US"/>
              </w:rPr>
              <w:t>(กำไร)ขาดทุนจากการประมาณการตามหลักคณิตศาสตร์ประกันภัย</w:t>
            </w:r>
          </w:p>
        </w:tc>
        <w:tc>
          <w:tcPr>
            <w:tcW w:w="19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9546FF" w14:textId="74B1FEB8" w:rsidR="00EB7F37" w:rsidRPr="00EB7F37" w:rsidRDefault="00EB7F37" w:rsidP="00EB7F37">
            <w:pPr>
              <w:tabs>
                <w:tab w:val="decimal" w:pos="1440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CA02ED">
              <w:rPr>
                <w:rFonts w:ascii="Angsana New" w:hAnsi="Angsana New" w:hint="cs"/>
                <w:sz w:val="30"/>
                <w:szCs w:val="30"/>
                <w:cs/>
              </w:rPr>
              <w:t>0.00</w:t>
            </w:r>
          </w:p>
        </w:tc>
        <w:tc>
          <w:tcPr>
            <w:tcW w:w="236" w:type="dxa"/>
            <w:vAlign w:val="center"/>
          </w:tcPr>
          <w:p w14:paraId="46D180E0" w14:textId="77777777" w:rsidR="00EB7F37" w:rsidRPr="00574462" w:rsidRDefault="00EB7F37" w:rsidP="00EB7F37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87" w:type="dxa"/>
            <w:tcBorders>
              <w:bottom w:val="single" w:sz="4" w:space="0" w:color="auto"/>
            </w:tcBorders>
            <w:vAlign w:val="bottom"/>
          </w:tcPr>
          <w:p w14:paraId="6E49DBDA" w14:textId="42BFBA6B" w:rsidR="00EB7F37" w:rsidRPr="009A3397" w:rsidRDefault="00EB7F37" w:rsidP="00EB7F37">
            <w:pPr>
              <w:tabs>
                <w:tab w:val="decimal" w:pos="1440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9A3397">
              <w:rPr>
                <w:rFonts w:ascii="Angsana New" w:hAnsi="Angsana New"/>
                <w:sz w:val="30"/>
                <w:szCs w:val="30"/>
                <w:cs/>
              </w:rPr>
              <w:t>(3</w:t>
            </w:r>
            <w:r w:rsidRPr="009A3397">
              <w:rPr>
                <w:rFonts w:ascii="Angsana New" w:hAnsi="Angsana New"/>
                <w:sz w:val="30"/>
                <w:szCs w:val="30"/>
              </w:rPr>
              <w:t>,</w:t>
            </w:r>
            <w:r w:rsidRPr="009A3397">
              <w:rPr>
                <w:rFonts w:ascii="Angsana New" w:hAnsi="Angsana New"/>
                <w:sz w:val="30"/>
                <w:szCs w:val="30"/>
                <w:cs/>
              </w:rPr>
              <w:t>814</w:t>
            </w:r>
            <w:r w:rsidRPr="009A3397">
              <w:rPr>
                <w:rFonts w:ascii="Angsana New" w:hAnsi="Angsana New"/>
                <w:sz w:val="30"/>
                <w:szCs w:val="30"/>
              </w:rPr>
              <w:t>,</w:t>
            </w:r>
            <w:r w:rsidRPr="009A3397">
              <w:rPr>
                <w:rFonts w:ascii="Angsana New" w:hAnsi="Angsana New"/>
                <w:sz w:val="30"/>
                <w:szCs w:val="30"/>
                <w:cs/>
              </w:rPr>
              <w:t>850.00)</w:t>
            </w:r>
          </w:p>
        </w:tc>
      </w:tr>
      <w:tr w:rsidR="00EB7F37" w:rsidRPr="008026C3" w14:paraId="3BEAA60B" w14:textId="77777777" w:rsidTr="00917061">
        <w:trPr>
          <w:trHeight w:val="149"/>
        </w:trPr>
        <w:tc>
          <w:tcPr>
            <w:tcW w:w="5602" w:type="dxa"/>
            <w:shd w:val="clear" w:color="auto" w:fill="auto"/>
          </w:tcPr>
          <w:p w14:paraId="6C5FEE85" w14:textId="77777777" w:rsidR="00EB7F37" w:rsidRPr="00D37C38" w:rsidRDefault="00EB7F37" w:rsidP="00EB7F37">
            <w:pPr>
              <w:tabs>
                <w:tab w:val="left" w:pos="8040"/>
              </w:tabs>
              <w:spacing w:line="240" w:lineRule="auto"/>
              <w:ind w:left="630" w:hanging="29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9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4E4D97" w14:textId="6B85D9A5" w:rsidR="00EB7F37" w:rsidRPr="00EB7F37" w:rsidRDefault="00EB7F37" w:rsidP="00EB7F37">
            <w:pPr>
              <w:tabs>
                <w:tab w:val="decimal" w:pos="1440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CA02ED">
              <w:rPr>
                <w:rFonts w:ascii="Angsana New" w:hAnsi="Angsana New"/>
                <w:sz w:val="30"/>
                <w:szCs w:val="30"/>
                <w:cs/>
              </w:rPr>
              <w:t>38</w:t>
            </w:r>
            <w:r w:rsidRPr="00CA02ED">
              <w:rPr>
                <w:rFonts w:ascii="Angsana New" w:hAnsi="Angsana New"/>
                <w:sz w:val="30"/>
                <w:szCs w:val="30"/>
              </w:rPr>
              <w:t>,</w:t>
            </w:r>
            <w:r w:rsidRPr="00CA02ED">
              <w:rPr>
                <w:rFonts w:ascii="Angsana New" w:hAnsi="Angsana New"/>
                <w:sz w:val="30"/>
                <w:szCs w:val="30"/>
                <w:cs/>
              </w:rPr>
              <w:t>238</w:t>
            </w:r>
            <w:r w:rsidRPr="00CA02ED">
              <w:rPr>
                <w:rFonts w:ascii="Angsana New" w:hAnsi="Angsana New"/>
                <w:sz w:val="30"/>
                <w:szCs w:val="30"/>
              </w:rPr>
              <w:t>,</w:t>
            </w:r>
            <w:r w:rsidRPr="00CA02ED">
              <w:rPr>
                <w:rFonts w:ascii="Angsana New" w:hAnsi="Angsana New"/>
                <w:sz w:val="30"/>
                <w:szCs w:val="30"/>
                <w:cs/>
              </w:rPr>
              <w:t>009.99</w:t>
            </w:r>
          </w:p>
        </w:tc>
        <w:tc>
          <w:tcPr>
            <w:tcW w:w="236" w:type="dxa"/>
            <w:vAlign w:val="center"/>
          </w:tcPr>
          <w:p w14:paraId="52037BA3" w14:textId="77777777" w:rsidR="00EB7F37" w:rsidRPr="00574462" w:rsidRDefault="00EB7F37" w:rsidP="00EB7F37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87" w:type="dxa"/>
            <w:tcBorders>
              <w:top w:val="single" w:sz="4" w:space="0" w:color="auto"/>
            </w:tcBorders>
            <w:vAlign w:val="bottom"/>
          </w:tcPr>
          <w:p w14:paraId="6AAAF7A0" w14:textId="35D7CDC9" w:rsidR="00EB7F37" w:rsidRPr="009A3397" w:rsidRDefault="00EB7F37" w:rsidP="00EB7F37">
            <w:pPr>
              <w:tabs>
                <w:tab w:val="decimal" w:pos="1440"/>
              </w:tabs>
              <w:spacing w:line="42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0A63CB">
              <w:rPr>
                <w:rFonts w:ascii="Angsana New" w:hAnsi="Angsana New"/>
                <w:sz w:val="30"/>
                <w:szCs w:val="30"/>
              </w:rPr>
              <w:t>35,015,361.66</w:t>
            </w:r>
          </w:p>
        </w:tc>
      </w:tr>
      <w:tr w:rsidR="00EB7F37" w:rsidRPr="008026C3" w14:paraId="5E9C4442" w14:textId="77777777" w:rsidTr="00917061">
        <w:trPr>
          <w:trHeight w:val="149"/>
        </w:trPr>
        <w:tc>
          <w:tcPr>
            <w:tcW w:w="5602" w:type="dxa"/>
            <w:shd w:val="clear" w:color="auto" w:fill="auto"/>
          </w:tcPr>
          <w:p w14:paraId="53DFC558" w14:textId="00DBB0DD" w:rsidR="00EB7F37" w:rsidRPr="00D37C38" w:rsidRDefault="00EB7F37" w:rsidP="00EB7F37">
            <w:pPr>
              <w:spacing w:line="400" w:lineRule="exact"/>
              <w:ind w:left="166" w:right="-45" w:hanging="180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A63CB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หัก ประมาณการหนี้สินสำหรับผลประโยชน์พนักงานที่ครบกำหนดภายใน </w:t>
            </w:r>
            <w:r w:rsidRPr="000A63CB">
              <w:rPr>
                <w:rFonts w:ascii="Angsana New" w:hAnsi="Angsana New"/>
                <w:color w:val="000000"/>
                <w:sz w:val="30"/>
                <w:szCs w:val="30"/>
              </w:rPr>
              <w:t xml:space="preserve">1 </w:t>
            </w:r>
            <w:r w:rsidRPr="000A63C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ปี</w:t>
            </w:r>
          </w:p>
        </w:tc>
        <w:tc>
          <w:tcPr>
            <w:tcW w:w="19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A2B662" w14:textId="08FB7213" w:rsidR="00EB7F37" w:rsidRPr="00EB7F37" w:rsidRDefault="00EB7F37" w:rsidP="00EB7F37">
            <w:pPr>
              <w:tabs>
                <w:tab w:val="decimal" w:pos="1440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CA02ED">
              <w:rPr>
                <w:rFonts w:ascii="Angsana New" w:hAnsi="Angsana New"/>
                <w:sz w:val="30"/>
                <w:szCs w:val="30"/>
                <w:cs/>
              </w:rPr>
              <w:t>(178</w:t>
            </w:r>
            <w:r w:rsidRPr="00CA02ED">
              <w:rPr>
                <w:rFonts w:ascii="Angsana New" w:hAnsi="Angsana New"/>
                <w:sz w:val="30"/>
                <w:szCs w:val="30"/>
              </w:rPr>
              <w:t>,</w:t>
            </w:r>
            <w:r w:rsidRPr="00CA02ED">
              <w:rPr>
                <w:rFonts w:ascii="Angsana New" w:hAnsi="Angsana New"/>
                <w:sz w:val="30"/>
                <w:szCs w:val="30"/>
                <w:cs/>
              </w:rPr>
              <w:t>815.00)</w:t>
            </w:r>
          </w:p>
        </w:tc>
        <w:tc>
          <w:tcPr>
            <w:tcW w:w="236" w:type="dxa"/>
            <w:vAlign w:val="center"/>
          </w:tcPr>
          <w:p w14:paraId="5F3B9947" w14:textId="77777777" w:rsidR="00EB7F37" w:rsidRPr="00574462" w:rsidRDefault="00EB7F37" w:rsidP="00EB7F37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87" w:type="dxa"/>
            <w:tcBorders>
              <w:bottom w:val="single" w:sz="4" w:space="0" w:color="auto"/>
            </w:tcBorders>
            <w:vAlign w:val="bottom"/>
          </w:tcPr>
          <w:p w14:paraId="0C74242B" w14:textId="54704B1B" w:rsidR="00EB7F37" w:rsidRPr="009A3397" w:rsidRDefault="00EB7F37" w:rsidP="00EB7F37">
            <w:pPr>
              <w:tabs>
                <w:tab w:val="decimal" w:pos="1440"/>
              </w:tabs>
              <w:spacing w:line="42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0A63CB">
              <w:rPr>
                <w:rFonts w:ascii="Angsana New" w:hAnsi="Angsana New"/>
                <w:sz w:val="30"/>
                <w:szCs w:val="30"/>
              </w:rPr>
              <w:t>(802,470.00)</w:t>
            </w:r>
          </w:p>
        </w:tc>
      </w:tr>
      <w:tr w:rsidR="00EB7F37" w:rsidRPr="008026C3" w14:paraId="359AE480" w14:textId="77777777" w:rsidTr="00917061">
        <w:trPr>
          <w:trHeight w:val="149"/>
        </w:trPr>
        <w:tc>
          <w:tcPr>
            <w:tcW w:w="5602" w:type="dxa"/>
            <w:shd w:val="clear" w:color="auto" w:fill="auto"/>
          </w:tcPr>
          <w:p w14:paraId="796E1E35" w14:textId="0C1CE42A" w:rsidR="00EB7F37" w:rsidRPr="00D37C38" w:rsidRDefault="00EB7F37" w:rsidP="00EB7F37">
            <w:pPr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A63CB">
              <w:rPr>
                <w:rFonts w:ascii="Angsana New" w:hAnsi="Angsana New"/>
                <w:sz w:val="30"/>
                <w:szCs w:val="30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/>
                <w:sz w:val="30"/>
                <w:szCs w:val="30"/>
              </w:rPr>
              <w:t>30</w:t>
            </w:r>
            <w:r w:rsidRPr="000A63C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A63CB">
              <w:rPr>
                <w:rFonts w:ascii="Angsana New" w:hAnsi="Angsana New"/>
                <w:sz w:val="30"/>
                <w:szCs w:val="30"/>
                <w:cs/>
              </w:rPr>
              <w:t xml:space="preserve">กันยายน / </w:t>
            </w:r>
            <w:r w:rsidRPr="000A63C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0A63CB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9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089C2B4" w14:textId="3154025E" w:rsidR="00EB7F37" w:rsidRPr="00EB7F37" w:rsidRDefault="00EB7F37" w:rsidP="00EB7F37">
            <w:pPr>
              <w:tabs>
                <w:tab w:val="decimal" w:pos="1440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CA02ED">
              <w:rPr>
                <w:rFonts w:ascii="Angsana New" w:hAnsi="Angsana New"/>
                <w:sz w:val="30"/>
                <w:szCs w:val="30"/>
                <w:cs/>
              </w:rPr>
              <w:t>38</w:t>
            </w:r>
            <w:r w:rsidRPr="00CA02ED">
              <w:rPr>
                <w:rFonts w:ascii="Angsana New" w:hAnsi="Angsana New"/>
                <w:sz w:val="30"/>
                <w:szCs w:val="30"/>
              </w:rPr>
              <w:t>,</w:t>
            </w:r>
            <w:r w:rsidRPr="00CA02ED">
              <w:rPr>
                <w:rFonts w:ascii="Angsana New" w:hAnsi="Angsana New"/>
                <w:sz w:val="30"/>
                <w:szCs w:val="30"/>
                <w:cs/>
              </w:rPr>
              <w:t>059</w:t>
            </w:r>
            <w:r w:rsidRPr="00CA02ED">
              <w:rPr>
                <w:rFonts w:ascii="Angsana New" w:hAnsi="Angsana New"/>
                <w:sz w:val="30"/>
                <w:szCs w:val="30"/>
              </w:rPr>
              <w:t>,</w:t>
            </w:r>
            <w:r w:rsidRPr="00CA02ED">
              <w:rPr>
                <w:rFonts w:ascii="Angsana New" w:hAnsi="Angsana New"/>
                <w:sz w:val="30"/>
                <w:szCs w:val="30"/>
                <w:cs/>
              </w:rPr>
              <w:t>194.99</w:t>
            </w:r>
          </w:p>
        </w:tc>
        <w:tc>
          <w:tcPr>
            <w:tcW w:w="236" w:type="dxa"/>
            <w:vAlign w:val="center"/>
          </w:tcPr>
          <w:p w14:paraId="0FFF3927" w14:textId="77777777" w:rsidR="00EB7F37" w:rsidRPr="00574462" w:rsidRDefault="00EB7F37" w:rsidP="00EB7F37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4044C4" w14:textId="53C5B07B" w:rsidR="00EB7F37" w:rsidRPr="009A3397" w:rsidRDefault="00EB7F37" w:rsidP="00EB7F37">
            <w:pPr>
              <w:tabs>
                <w:tab w:val="decimal" w:pos="1440"/>
              </w:tabs>
              <w:spacing w:line="42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0A63CB">
              <w:rPr>
                <w:rFonts w:ascii="Angsana New" w:hAnsi="Angsana New"/>
                <w:sz w:val="30"/>
                <w:szCs w:val="30"/>
              </w:rPr>
              <w:t>34,212,891.66</w:t>
            </w:r>
          </w:p>
        </w:tc>
      </w:tr>
    </w:tbl>
    <w:p w14:paraId="284961C7" w14:textId="77777777" w:rsidR="000C30D0" w:rsidRDefault="000C30D0" w:rsidP="00FD22DD">
      <w:pPr>
        <w:spacing w:after="120" w:line="240" w:lineRule="atLeast"/>
        <w:jc w:val="thaiDistribute"/>
        <w:rPr>
          <w:rFonts w:ascii="Angsana New" w:hAnsi="Angsana New"/>
          <w:sz w:val="30"/>
          <w:szCs w:val="30"/>
        </w:rPr>
      </w:pPr>
    </w:p>
    <w:p w14:paraId="284961C8" w14:textId="7484E9FC" w:rsidR="00FD22DD" w:rsidRDefault="00D93ED0" w:rsidP="00D93ED0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D93ED0">
        <w:rPr>
          <w:rFonts w:ascii="Angsana New" w:hAnsi="Angsana New"/>
          <w:sz w:val="30"/>
          <w:szCs w:val="30"/>
          <w:cs/>
        </w:rPr>
        <w:t xml:space="preserve">ค่าใช้จ่ายที่รับรู้ที่แสดงรายการในงบกำไรขาดทุนเบ็ดเสร็จ สำหรับงวด </w:t>
      </w:r>
      <w:r w:rsidR="00405BF4">
        <w:rPr>
          <w:rFonts w:ascii="Angsana New" w:hAnsi="Angsana New"/>
          <w:sz w:val="30"/>
          <w:szCs w:val="30"/>
        </w:rPr>
        <w:t>3</w:t>
      </w:r>
      <w:r w:rsidRPr="00D93ED0">
        <w:rPr>
          <w:rFonts w:ascii="Angsana New" w:hAnsi="Angsana New"/>
          <w:sz w:val="30"/>
          <w:szCs w:val="30"/>
        </w:rPr>
        <w:t xml:space="preserve"> </w:t>
      </w:r>
      <w:r w:rsidRPr="00D93ED0">
        <w:rPr>
          <w:rFonts w:ascii="Angsana New" w:hAnsi="Angsana New"/>
          <w:sz w:val="30"/>
          <w:szCs w:val="30"/>
          <w:cs/>
        </w:rPr>
        <w:t xml:space="preserve">เดือน และ </w:t>
      </w:r>
      <w:r w:rsidR="00264180">
        <w:rPr>
          <w:rFonts w:ascii="Angsana New" w:hAnsi="Angsana New"/>
          <w:sz w:val="30"/>
          <w:szCs w:val="30"/>
          <w:lang w:val="en-US"/>
        </w:rPr>
        <w:t>9</w:t>
      </w:r>
      <w:r w:rsidRPr="00D93ED0">
        <w:rPr>
          <w:rFonts w:ascii="Angsana New" w:hAnsi="Angsana New"/>
          <w:sz w:val="30"/>
          <w:szCs w:val="30"/>
        </w:rPr>
        <w:t xml:space="preserve"> </w:t>
      </w:r>
      <w:r w:rsidRPr="00D93ED0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471CDB">
        <w:rPr>
          <w:rFonts w:ascii="Angsana New" w:hAnsi="Angsana New"/>
          <w:sz w:val="30"/>
          <w:szCs w:val="30"/>
        </w:rPr>
        <w:br/>
      </w:r>
      <w:r w:rsidR="00405BF4">
        <w:rPr>
          <w:rFonts w:ascii="Angsana New" w:hAnsi="Angsana New"/>
          <w:sz w:val="30"/>
          <w:szCs w:val="30"/>
        </w:rPr>
        <w:t>30</w:t>
      </w:r>
      <w:r w:rsidRPr="00D93ED0">
        <w:rPr>
          <w:rFonts w:ascii="Angsana New" w:hAnsi="Angsana New"/>
          <w:sz w:val="30"/>
          <w:szCs w:val="30"/>
        </w:rPr>
        <w:t xml:space="preserve"> </w:t>
      </w:r>
      <w:r w:rsidRPr="00D93ED0">
        <w:rPr>
          <w:rFonts w:ascii="Angsana New" w:hAnsi="Angsana New"/>
          <w:sz w:val="30"/>
          <w:szCs w:val="30"/>
          <w:cs/>
        </w:rPr>
        <w:t xml:space="preserve">กันยายน </w:t>
      </w:r>
      <w:r w:rsidR="00405BF4">
        <w:rPr>
          <w:rFonts w:ascii="Angsana New" w:hAnsi="Angsana New"/>
          <w:sz w:val="30"/>
          <w:szCs w:val="30"/>
        </w:rPr>
        <w:t>2565</w:t>
      </w:r>
      <w:r w:rsidR="00471CDB">
        <w:rPr>
          <w:rFonts w:ascii="Angsana New" w:hAnsi="Angsana New"/>
          <w:sz w:val="30"/>
          <w:szCs w:val="30"/>
        </w:rPr>
        <w:t xml:space="preserve"> </w:t>
      </w:r>
      <w:r w:rsidRPr="00D93ED0">
        <w:rPr>
          <w:rFonts w:ascii="Angsana New" w:hAnsi="Angsana New"/>
          <w:sz w:val="30"/>
          <w:szCs w:val="30"/>
          <w:cs/>
        </w:rPr>
        <w:t xml:space="preserve">และ </w:t>
      </w:r>
      <w:r w:rsidR="00405BF4">
        <w:rPr>
          <w:rFonts w:ascii="Angsana New" w:hAnsi="Angsana New"/>
          <w:sz w:val="30"/>
          <w:szCs w:val="30"/>
        </w:rPr>
        <w:t>2564</w:t>
      </w:r>
      <w:r w:rsidRPr="00D93ED0">
        <w:rPr>
          <w:rFonts w:ascii="Angsana New" w:hAnsi="Angsana New"/>
          <w:sz w:val="30"/>
          <w:szCs w:val="30"/>
        </w:rPr>
        <w:t xml:space="preserve"> </w:t>
      </w:r>
      <w:r w:rsidRPr="00D93ED0">
        <w:rPr>
          <w:rFonts w:ascii="Angsana New" w:hAnsi="Angsana New"/>
          <w:sz w:val="30"/>
          <w:szCs w:val="30"/>
          <w:cs/>
        </w:rPr>
        <w:t>มีดังนี้</w:t>
      </w:r>
    </w:p>
    <w:tbl>
      <w:tblPr>
        <w:tblW w:w="1008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790"/>
        <w:gridCol w:w="1620"/>
        <w:gridCol w:w="236"/>
        <w:gridCol w:w="1656"/>
        <w:gridCol w:w="236"/>
        <w:gridCol w:w="1654"/>
        <w:gridCol w:w="236"/>
        <w:gridCol w:w="1654"/>
      </w:tblGrid>
      <w:tr w:rsidR="00D93ED0" w:rsidRPr="00494247" w14:paraId="12E70AB3" w14:textId="77777777" w:rsidTr="00405BF4">
        <w:tc>
          <w:tcPr>
            <w:tcW w:w="2790" w:type="dxa"/>
          </w:tcPr>
          <w:p w14:paraId="27795807" w14:textId="77777777" w:rsidR="00D93ED0" w:rsidRPr="00494247" w:rsidRDefault="00D93ED0" w:rsidP="00BC5D67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532BE89" w14:textId="77777777" w:rsidR="00D93ED0" w:rsidRPr="00494247" w:rsidRDefault="00D93ED0" w:rsidP="00BC5D67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36C47E3D" w14:textId="77777777" w:rsidR="00D93ED0" w:rsidRPr="00494247" w:rsidRDefault="00D93ED0" w:rsidP="00BC5D67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56" w:type="dxa"/>
          </w:tcPr>
          <w:p w14:paraId="2B2BB65D" w14:textId="77777777" w:rsidR="00D93ED0" w:rsidRPr="00494247" w:rsidRDefault="00D93ED0" w:rsidP="00BC5D67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46FFDD36" w14:textId="77777777" w:rsidR="00D93ED0" w:rsidRPr="00494247" w:rsidRDefault="00D93ED0" w:rsidP="00BC5D67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544" w:type="dxa"/>
            <w:gridSpan w:val="3"/>
          </w:tcPr>
          <w:p w14:paraId="60D628C5" w14:textId="77777777" w:rsidR="00D93ED0" w:rsidRPr="00494247" w:rsidRDefault="00D93ED0" w:rsidP="00BC5D67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D93ED0" w:rsidRPr="00494247" w14:paraId="53E5A938" w14:textId="77777777" w:rsidTr="00405BF4">
        <w:tc>
          <w:tcPr>
            <w:tcW w:w="2790" w:type="dxa"/>
          </w:tcPr>
          <w:p w14:paraId="4492358A" w14:textId="77777777" w:rsidR="00D93ED0" w:rsidRPr="00494247" w:rsidRDefault="00D93ED0" w:rsidP="00BC5D67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512" w:type="dxa"/>
            <w:gridSpan w:val="3"/>
            <w:tcBorders>
              <w:bottom w:val="single" w:sz="4" w:space="0" w:color="auto"/>
            </w:tcBorders>
          </w:tcPr>
          <w:p w14:paraId="381CD809" w14:textId="1B15DA0D" w:rsidR="00D93ED0" w:rsidRPr="00494247" w:rsidRDefault="00D93ED0" w:rsidP="00BC5D67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8007D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สำหรับงวด </w:t>
            </w:r>
            <w:r w:rsidR="00405BF4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 w:rsidRPr="00C8007D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236" w:type="dxa"/>
          </w:tcPr>
          <w:p w14:paraId="45989022" w14:textId="77777777" w:rsidR="00D93ED0" w:rsidRPr="00494247" w:rsidRDefault="00D93ED0" w:rsidP="00BC5D67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08DE5168" w14:textId="29DF9A49" w:rsidR="00D93ED0" w:rsidRPr="00494247" w:rsidRDefault="00D93ED0" w:rsidP="00BC5D67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8007D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สำหรับงวด </w:t>
            </w:r>
            <w:r w:rsidR="00405BF4">
              <w:rPr>
                <w:rFonts w:ascii="Angsana New" w:hAnsi="Angsana New"/>
                <w:color w:val="000000"/>
                <w:sz w:val="30"/>
                <w:szCs w:val="30"/>
              </w:rPr>
              <w:t>9</w:t>
            </w:r>
            <w:r w:rsidRPr="00C8007D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เดือน</w:t>
            </w:r>
          </w:p>
        </w:tc>
      </w:tr>
      <w:tr w:rsidR="00D93ED0" w:rsidRPr="00494247" w14:paraId="56F4B66E" w14:textId="77777777" w:rsidTr="00405BF4">
        <w:tc>
          <w:tcPr>
            <w:tcW w:w="2790" w:type="dxa"/>
          </w:tcPr>
          <w:p w14:paraId="2C99AA27" w14:textId="77777777" w:rsidR="00D93ED0" w:rsidRPr="00494247" w:rsidRDefault="00D93ED0" w:rsidP="00BC5D67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1E2167B9" w14:textId="77777777" w:rsidR="00D93ED0" w:rsidRPr="00405BF4" w:rsidRDefault="00D93ED0" w:rsidP="00BC5D6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405BF4">
              <w:rPr>
                <w:sz w:val="30"/>
                <w:szCs w:val="30"/>
              </w:rPr>
              <w:t xml:space="preserve">30 </w:t>
            </w:r>
            <w:r w:rsidRPr="00405BF4">
              <w:rPr>
                <w:rFonts w:hint="cs"/>
                <w:sz w:val="30"/>
                <w:szCs w:val="30"/>
                <w:cs/>
              </w:rPr>
              <w:t xml:space="preserve">กันยายน </w:t>
            </w:r>
            <w:r w:rsidRPr="00405BF4">
              <w:rPr>
                <w:sz w:val="30"/>
                <w:szCs w:val="30"/>
              </w:rPr>
              <w:t>2565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294D79D" w14:textId="77777777" w:rsidR="00D93ED0" w:rsidRPr="00405BF4" w:rsidRDefault="00D93ED0" w:rsidP="00BC5D6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</w:tcPr>
          <w:p w14:paraId="23204661" w14:textId="77777777" w:rsidR="00D93ED0" w:rsidRPr="00405BF4" w:rsidRDefault="00D93ED0" w:rsidP="00BC5D6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405BF4">
              <w:rPr>
                <w:color w:val="000000"/>
                <w:sz w:val="30"/>
                <w:szCs w:val="30"/>
              </w:rPr>
              <w:t xml:space="preserve">30 </w:t>
            </w:r>
            <w:r w:rsidRPr="00405BF4">
              <w:rPr>
                <w:color w:val="000000"/>
                <w:sz w:val="30"/>
                <w:szCs w:val="30"/>
                <w:cs/>
              </w:rPr>
              <w:t xml:space="preserve">กันยายน </w:t>
            </w:r>
            <w:r w:rsidRPr="00405BF4">
              <w:rPr>
                <w:color w:val="000000"/>
                <w:sz w:val="30"/>
                <w:szCs w:val="30"/>
              </w:rPr>
              <w:t>2564</w:t>
            </w:r>
          </w:p>
        </w:tc>
        <w:tc>
          <w:tcPr>
            <w:tcW w:w="236" w:type="dxa"/>
          </w:tcPr>
          <w:p w14:paraId="2838AE64" w14:textId="77777777" w:rsidR="00D93ED0" w:rsidRPr="00405BF4" w:rsidRDefault="00D93ED0" w:rsidP="00BC5D6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654" w:type="dxa"/>
            <w:tcBorders>
              <w:top w:val="single" w:sz="4" w:space="0" w:color="auto"/>
              <w:bottom w:val="single" w:sz="4" w:space="0" w:color="auto"/>
            </w:tcBorders>
          </w:tcPr>
          <w:p w14:paraId="2186F0D2" w14:textId="77777777" w:rsidR="00D93ED0" w:rsidRPr="00405BF4" w:rsidRDefault="00D93ED0" w:rsidP="00BC5D6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405BF4">
              <w:rPr>
                <w:sz w:val="30"/>
                <w:szCs w:val="30"/>
              </w:rPr>
              <w:t xml:space="preserve">30 </w:t>
            </w:r>
            <w:r w:rsidRPr="00405BF4">
              <w:rPr>
                <w:rFonts w:hint="cs"/>
                <w:sz w:val="30"/>
                <w:szCs w:val="30"/>
                <w:cs/>
              </w:rPr>
              <w:t xml:space="preserve">กันยายน </w:t>
            </w:r>
            <w:r w:rsidRPr="00405BF4">
              <w:rPr>
                <w:sz w:val="30"/>
                <w:szCs w:val="30"/>
              </w:rPr>
              <w:t>2565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0D16E7F" w14:textId="77777777" w:rsidR="00D93ED0" w:rsidRPr="00405BF4" w:rsidRDefault="00D93ED0" w:rsidP="00BC5D6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654" w:type="dxa"/>
            <w:tcBorders>
              <w:top w:val="single" w:sz="4" w:space="0" w:color="auto"/>
              <w:bottom w:val="single" w:sz="4" w:space="0" w:color="auto"/>
            </w:tcBorders>
          </w:tcPr>
          <w:p w14:paraId="0D88DF8C" w14:textId="77777777" w:rsidR="00D93ED0" w:rsidRPr="00405BF4" w:rsidRDefault="00D93ED0" w:rsidP="00BC5D6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405BF4">
              <w:rPr>
                <w:color w:val="000000"/>
                <w:sz w:val="30"/>
                <w:szCs w:val="30"/>
              </w:rPr>
              <w:t xml:space="preserve">30 </w:t>
            </w:r>
            <w:r w:rsidRPr="00405BF4">
              <w:rPr>
                <w:color w:val="000000"/>
                <w:sz w:val="30"/>
                <w:szCs w:val="30"/>
                <w:cs/>
              </w:rPr>
              <w:t xml:space="preserve">กันยายน </w:t>
            </w:r>
            <w:r w:rsidRPr="00405BF4">
              <w:rPr>
                <w:color w:val="000000"/>
                <w:sz w:val="30"/>
                <w:szCs w:val="30"/>
              </w:rPr>
              <w:t>2564</w:t>
            </w:r>
          </w:p>
        </w:tc>
      </w:tr>
      <w:tr w:rsidR="00366D60" w:rsidRPr="00494247" w14:paraId="38784BFF" w14:textId="77777777" w:rsidTr="00917061">
        <w:trPr>
          <w:trHeight w:val="203"/>
        </w:trPr>
        <w:tc>
          <w:tcPr>
            <w:tcW w:w="2790" w:type="dxa"/>
            <w:vAlign w:val="center"/>
          </w:tcPr>
          <w:p w14:paraId="05077920" w14:textId="2A1EDC53" w:rsidR="00366D60" w:rsidRPr="00494247" w:rsidRDefault="00366D60" w:rsidP="00366D60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93ED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ต้นทุนขายและบริการ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0ABE67F7" w14:textId="3396D8F6" w:rsidR="00366D60" w:rsidRPr="00366D60" w:rsidRDefault="00366D60" w:rsidP="00366D6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366D60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151</w:t>
            </w:r>
            <w:r w:rsidRPr="00366D60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366D60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910.6</w:t>
            </w:r>
            <w:r w:rsidR="00BC18D0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5A73011" w14:textId="77777777" w:rsidR="00366D60" w:rsidRPr="00494247" w:rsidRDefault="00366D60" w:rsidP="00366D6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39EBE500" w14:textId="79794C7F" w:rsidR="00366D60" w:rsidRPr="003C4FC4" w:rsidRDefault="00366D60" w:rsidP="00366D6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D93ED0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141,367.07 </w:t>
            </w:r>
          </w:p>
        </w:tc>
        <w:tc>
          <w:tcPr>
            <w:tcW w:w="236" w:type="dxa"/>
            <w:shd w:val="clear" w:color="auto" w:fill="auto"/>
          </w:tcPr>
          <w:p w14:paraId="29BD0F43" w14:textId="77777777" w:rsidR="00366D60" w:rsidRPr="00494247" w:rsidRDefault="00366D60" w:rsidP="00366D6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54" w:type="dxa"/>
            <w:tcBorders>
              <w:top w:val="single" w:sz="4" w:space="0" w:color="auto"/>
            </w:tcBorders>
            <w:shd w:val="clear" w:color="auto" w:fill="auto"/>
          </w:tcPr>
          <w:p w14:paraId="54FF4425" w14:textId="5CFAF70A" w:rsidR="00366D60" w:rsidRPr="00494247" w:rsidRDefault="00BC18D0" w:rsidP="00366D6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463</w:t>
            </w:r>
            <w:r w:rsidR="00366D60" w:rsidRPr="00CA02ED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449.36</w:t>
            </w:r>
          </w:p>
        </w:tc>
        <w:tc>
          <w:tcPr>
            <w:tcW w:w="236" w:type="dxa"/>
            <w:vAlign w:val="bottom"/>
          </w:tcPr>
          <w:p w14:paraId="5FE6323B" w14:textId="77777777" w:rsidR="00366D60" w:rsidRPr="00494247" w:rsidRDefault="00366D60" w:rsidP="00366D60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4" w:type="dxa"/>
            <w:vAlign w:val="bottom"/>
          </w:tcPr>
          <w:p w14:paraId="1D21E5C4" w14:textId="0E552470" w:rsidR="00366D60" w:rsidRPr="00494247" w:rsidRDefault="00366D60" w:rsidP="00366D6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93ED0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632,290.65 </w:t>
            </w:r>
          </w:p>
        </w:tc>
      </w:tr>
      <w:tr w:rsidR="00366D60" w:rsidRPr="00494247" w14:paraId="1E4E5969" w14:textId="77777777" w:rsidTr="00917061">
        <w:trPr>
          <w:trHeight w:val="203"/>
        </w:trPr>
        <w:tc>
          <w:tcPr>
            <w:tcW w:w="2790" w:type="dxa"/>
            <w:vAlign w:val="center"/>
          </w:tcPr>
          <w:p w14:paraId="7A084D86" w14:textId="77A9D0A6" w:rsidR="00366D60" w:rsidRPr="00556F4A" w:rsidRDefault="00366D60" w:rsidP="00366D60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93ED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620" w:type="dxa"/>
            <w:shd w:val="clear" w:color="auto" w:fill="auto"/>
          </w:tcPr>
          <w:p w14:paraId="2B93105B" w14:textId="60EB9BD1" w:rsidR="00366D60" w:rsidRPr="0052736D" w:rsidRDefault="00366D60" w:rsidP="00366D6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7D457B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517</w:t>
            </w:r>
            <w:r w:rsidRPr="007D457B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7D457B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197.4</w:t>
            </w:r>
            <w:r w:rsidR="00BC18D0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3E74481" w14:textId="77777777" w:rsidR="00366D60" w:rsidRPr="00494247" w:rsidRDefault="00366D60" w:rsidP="00366D6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1A3BF3B7" w14:textId="586ACD98" w:rsidR="00366D60" w:rsidRPr="003C4FC4" w:rsidRDefault="00366D60" w:rsidP="00366D6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93ED0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502,190.56 </w:t>
            </w:r>
          </w:p>
        </w:tc>
        <w:tc>
          <w:tcPr>
            <w:tcW w:w="236" w:type="dxa"/>
            <w:shd w:val="clear" w:color="auto" w:fill="auto"/>
          </w:tcPr>
          <w:p w14:paraId="090167B6" w14:textId="77777777" w:rsidR="00366D60" w:rsidRPr="00494247" w:rsidRDefault="00366D60" w:rsidP="00366D6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54" w:type="dxa"/>
            <w:shd w:val="clear" w:color="auto" w:fill="auto"/>
          </w:tcPr>
          <w:p w14:paraId="15F45563" w14:textId="526918B0" w:rsidR="00366D60" w:rsidRPr="00047BB0" w:rsidRDefault="00366D60" w:rsidP="00366D6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CA02ED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1</w:t>
            </w:r>
            <w:r w:rsidRPr="00CA02ED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="00BC18D0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536</w:t>
            </w:r>
            <w:r w:rsidRPr="00CA02ED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="00BC18D0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494.88</w:t>
            </w:r>
          </w:p>
        </w:tc>
        <w:tc>
          <w:tcPr>
            <w:tcW w:w="236" w:type="dxa"/>
            <w:vAlign w:val="bottom"/>
          </w:tcPr>
          <w:p w14:paraId="597C6724" w14:textId="77777777" w:rsidR="00366D60" w:rsidRPr="00494247" w:rsidRDefault="00366D60" w:rsidP="00366D60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4" w:type="dxa"/>
            <w:vAlign w:val="bottom"/>
          </w:tcPr>
          <w:p w14:paraId="148DC86A" w14:textId="50F9E643" w:rsidR="00366D60" w:rsidRPr="00047BB0" w:rsidRDefault="00366D60" w:rsidP="00366D6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93ED0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2,431,609.09 </w:t>
            </w:r>
          </w:p>
        </w:tc>
      </w:tr>
      <w:tr w:rsidR="00366D60" w:rsidRPr="00494247" w14:paraId="77EBCADE" w14:textId="77777777" w:rsidTr="00917061">
        <w:trPr>
          <w:trHeight w:val="203"/>
        </w:trPr>
        <w:tc>
          <w:tcPr>
            <w:tcW w:w="2790" w:type="dxa"/>
            <w:vAlign w:val="center"/>
          </w:tcPr>
          <w:p w14:paraId="3EC8CEE3" w14:textId="4DCE36F5" w:rsidR="00366D60" w:rsidRPr="00D5168C" w:rsidRDefault="00366D60" w:rsidP="00366D60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93ED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620" w:type="dxa"/>
            <w:shd w:val="clear" w:color="auto" w:fill="auto"/>
          </w:tcPr>
          <w:p w14:paraId="38B5A7B7" w14:textId="3AACC43A" w:rsidR="00366D60" w:rsidRPr="00366D60" w:rsidRDefault="00366D60" w:rsidP="00366D6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366D60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789</w:t>
            </w:r>
            <w:r w:rsidRPr="00366D60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366D60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268.0</w:t>
            </w:r>
            <w:r w:rsidR="00BC18D0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BEFFBBC" w14:textId="77777777" w:rsidR="00366D60" w:rsidRPr="00494247" w:rsidRDefault="00366D60" w:rsidP="00366D6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3099367C" w14:textId="7C817BEF" w:rsidR="00366D60" w:rsidRPr="003C4FC4" w:rsidRDefault="00366D60" w:rsidP="00366D6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93ED0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739,783.58 </w:t>
            </w:r>
          </w:p>
        </w:tc>
        <w:tc>
          <w:tcPr>
            <w:tcW w:w="236" w:type="dxa"/>
            <w:shd w:val="clear" w:color="auto" w:fill="auto"/>
          </w:tcPr>
          <w:p w14:paraId="00CC0F10" w14:textId="77777777" w:rsidR="00366D60" w:rsidRPr="00494247" w:rsidRDefault="00366D60" w:rsidP="00366D6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54" w:type="dxa"/>
            <w:shd w:val="clear" w:color="auto" w:fill="auto"/>
          </w:tcPr>
          <w:p w14:paraId="2F6A8E63" w14:textId="2B36648D" w:rsidR="00366D60" w:rsidRPr="00047BB0" w:rsidRDefault="00366D60" w:rsidP="00366D6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CA02ED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2</w:t>
            </w:r>
            <w:r w:rsidRPr="00CA02ED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CA02ED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3</w:t>
            </w:r>
            <w:r w:rsidR="00BC18D0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75</w:t>
            </w:r>
            <w:r w:rsidRPr="00CA02ED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="00BC18D0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184.09</w:t>
            </w:r>
          </w:p>
        </w:tc>
        <w:tc>
          <w:tcPr>
            <w:tcW w:w="236" w:type="dxa"/>
            <w:vAlign w:val="bottom"/>
          </w:tcPr>
          <w:p w14:paraId="25E540F0" w14:textId="77777777" w:rsidR="00366D60" w:rsidRPr="00494247" w:rsidRDefault="00366D60" w:rsidP="00366D60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4" w:type="dxa"/>
            <w:vAlign w:val="bottom"/>
          </w:tcPr>
          <w:p w14:paraId="66F8F56A" w14:textId="048268EC" w:rsidR="00366D60" w:rsidRPr="00047BB0" w:rsidRDefault="00366D60" w:rsidP="00366D6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93ED0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2,461,967.37 </w:t>
            </w:r>
          </w:p>
        </w:tc>
      </w:tr>
      <w:tr w:rsidR="00366D60" w:rsidRPr="00494247" w14:paraId="47B448EB" w14:textId="77777777" w:rsidTr="00917061">
        <w:trPr>
          <w:trHeight w:val="203"/>
        </w:trPr>
        <w:tc>
          <w:tcPr>
            <w:tcW w:w="2790" w:type="dxa"/>
            <w:vAlign w:val="center"/>
          </w:tcPr>
          <w:p w14:paraId="5E9FECAC" w14:textId="75C2D2FE" w:rsidR="00366D60" w:rsidRDefault="00366D60" w:rsidP="00366D60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93ED0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รวมค่าใช้จ่าย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477AD2" w14:textId="7C24017B" w:rsidR="00366D60" w:rsidRPr="00366D60" w:rsidRDefault="00366D60" w:rsidP="00366D6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366D60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1</w:t>
            </w:r>
            <w:r w:rsidRPr="00366D60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366D60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458</w:t>
            </w:r>
            <w:r w:rsidRPr="00366D60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366D60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376.1</w:t>
            </w:r>
            <w:r w:rsidR="00BC18D0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93F9931" w14:textId="77777777" w:rsidR="00366D60" w:rsidRPr="00494247" w:rsidRDefault="00366D60" w:rsidP="00366D6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7E4AA8C" w14:textId="560F6355" w:rsidR="00366D60" w:rsidRPr="003C4FC4" w:rsidRDefault="00366D60" w:rsidP="00366D6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93ED0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1,383,341.21 </w:t>
            </w:r>
          </w:p>
        </w:tc>
        <w:tc>
          <w:tcPr>
            <w:tcW w:w="236" w:type="dxa"/>
            <w:shd w:val="clear" w:color="auto" w:fill="auto"/>
          </w:tcPr>
          <w:p w14:paraId="6A6F63BF" w14:textId="77777777" w:rsidR="00366D60" w:rsidRPr="00494247" w:rsidRDefault="00366D60" w:rsidP="00366D6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527AA4" w14:textId="090E9BD6" w:rsidR="00366D60" w:rsidRPr="00047BB0" w:rsidRDefault="00366D60" w:rsidP="00366D6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CA02ED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4</w:t>
            </w:r>
            <w:r w:rsidRPr="00CA02ED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CA02ED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375</w:t>
            </w:r>
            <w:r w:rsidRPr="00CA02ED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CA02ED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128.33</w:t>
            </w:r>
          </w:p>
        </w:tc>
        <w:tc>
          <w:tcPr>
            <w:tcW w:w="236" w:type="dxa"/>
            <w:vAlign w:val="bottom"/>
          </w:tcPr>
          <w:p w14:paraId="4D37C0C4" w14:textId="77777777" w:rsidR="00366D60" w:rsidRPr="00494247" w:rsidRDefault="00366D60" w:rsidP="00366D60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EAFB36" w14:textId="07AFB91F" w:rsidR="00366D60" w:rsidRPr="00047BB0" w:rsidRDefault="00366D60" w:rsidP="00366D6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D93ED0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5,525,867.11 </w:t>
            </w:r>
          </w:p>
        </w:tc>
      </w:tr>
    </w:tbl>
    <w:p w14:paraId="284961C9" w14:textId="77777777" w:rsidR="00FD22DD" w:rsidRDefault="00FD22DD" w:rsidP="00FD22DD">
      <w:pPr>
        <w:spacing w:after="120" w:line="240" w:lineRule="atLeast"/>
        <w:jc w:val="thaiDistribute"/>
        <w:rPr>
          <w:rFonts w:ascii="Angsana New" w:hAnsi="Angsana New"/>
          <w:sz w:val="30"/>
          <w:szCs w:val="30"/>
        </w:rPr>
      </w:pPr>
    </w:p>
    <w:p w14:paraId="284961EE" w14:textId="016BC418" w:rsidR="005B5F0B" w:rsidRDefault="005B5F0B" w:rsidP="005B5F0B">
      <w:pPr>
        <w:tabs>
          <w:tab w:val="left" w:pos="513"/>
          <w:tab w:val="decimal" w:pos="7920"/>
        </w:tabs>
        <w:spacing w:line="240" w:lineRule="atLeast"/>
        <w:ind w:left="1238"/>
        <w:jc w:val="both"/>
        <w:rPr>
          <w:rFonts w:ascii="Angsana New" w:eastAsia="Batang" w:hAnsi="Angsana New"/>
          <w:b/>
          <w:bCs/>
          <w:sz w:val="30"/>
          <w:szCs w:val="30"/>
          <w:lang w:eastAsia="ko-KR"/>
        </w:rPr>
      </w:pPr>
    </w:p>
    <w:p w14:paraId="1E4E9062" w14:textId="4705B3E7" w:rsidR="00D93ED0" w:rsidRDefault="00D93ED0" w:rsidP="005B5F0B">
      <w:pPr>
        <w:tabs>
          <w:tab w:val="left" w:pos="513"/>
          <w:tab w:val="decimal" w:pos="7920"/>
        </w:tabs>
        <w:spacing w:line="240" w:lineRule="atLeast"/>
        <w:ind w:left="1238"/>
        <w:jc w:val="both"/>
        <w:rPr>
          <w:rFonts w:ascii="Angsana New" w:eastAsia="Batang" w:hAnsi="Angsana New"/>
          <w:b/>
          <w:bCs/>
          <w:sz w:val="30"/>
          <w:szCs w:val="30"/>
          <w:lang w:eastAsia="ko-KR"/>
        </w:rPr>
      </w:pPr>
    </w:p>
    <w:p w14:paraId="40D38204" w14:textId="0D2FB490" w:rsidR="00D93ED0" w:rsidRDefault="00D93ED0" w:rsidP="005B5F0B">
      <w:pPr>
        <w:tabs>
          <w:tab w:val="left" w:pos="513"/>
          <w:tab w:val="decimal" w:pos="7920"/>
        </w:tabs>
        <w:spacing w:line="240" w:lineRule="atLeast"/>
        <w:ind w:left="1238"/>
        <w:jc w:val="both"/>
        <w:rPr>
          <w:rFonts w:ascii="Angsana New" w:eastAsia="Batang" w:hAnsi="Angsana New"/>
          <w:b/>
          <w:bCs/>
          <w:sz w:val="30"/>
          <w:szCs w:val="30"/>
          <w:lang w:eastAsia="ko-KR"/>
        </w:rPr>
      </w:pPr>
    </w:p>
    <w:p w14:paraId="7A2EBB5F" w14:textId="6DD71B27" w:rsidR="00D93ED0" w:rsidRDefault="00D93ED0" w:rsidP="005B5F0B">
      <w:pPr>
        <w:tabs>
          <w:tab w:val="left" w:pos="513"/>
          <w:tab w:val="decimal" w:pos="7920"/>
        </w:tabs>
        <w:spacing w:line="240" w:lineRule="atLeast"/>
        <w:ind w:left="1238"/>
        <w:jc w:val="both"/>
        <w:rPr>
          <w:rFonts w:ascii="Angsana New" w:eastAsia="Batang" w:hAnsi="Angsana New"/>
          <w:b/>
          <w:bCs/>
          <w:sz w:val="30"/>
          <w:szCs w:val="30"/>
          <w:lang w:eastAsia="ko-KR"/>
        </w:rPr>
      </w:pPr>
    </w:p>
    <w:p w14:paraId="703999E1" w14:textId="77777777" w:rsidR="00D93ED0" w:rsidRDefault="00D93ED0" w:rsidP="005B5F0B">
      <w:pPr>
        <w:tabs>
          <w:tab w:val="left" w:pos="513"/>
          <w:tab w:val="decimal" w:pos="7920"/>
        </w:tabs>
        <w:spacing w:line="240" w:lineRule="atLeast"/>
        <w:ind w:left="1238"/>
        <w:jc w:val="both"/>
        <w:rPr>
          <w:rFonts w:ascii="Angsana New" w:eastAsia="Batang" w:hAnsi="Angsana New"/>
          <w:b/>
          <w:bCs/>
          <w:sz w:val="30"/>
          <w:szCs w:val="30"/>
          <w:lang w:eastAsia="ko-KR"/>
        </w:rPr>
      </w:pPr>
    </w:p>
    <w:p w14:paraId="284961EF" w14:textId="3CF0035D" w:rsidR="00A8454F" w:rsidRPr="0063553E" w:rsidRDefault="00D93ED0">
      <w:pPr>
        <w:numPr>
          <w:ilvl w:val="0"/>
          <w:numId w:val="7"/>
        </w:numPr>
        <w:tabs>
          <w:tab w:val="left" w:pos="513"/>
          <w:tab w:val="decimal" w:pos="7920"/>
        </w:tabs>
        <w:spacing w:line="240" w:lineRule="atLeast"/>
        <w:ind w:hanging="1238"/>
        <w:jc w:val="both"/>
        <w:rPr>
          <w:rFonts w:ascii="Angsana New" w:hAnsi="Angsana New"/>
          <w:b/>
          <w:bCs/>
          <w:sz w:val="30"/>
          <w:szCs w:val="30"/>
        </w:rPr>
      </w:pPr>
      <w:r w:rsidRPr="00D93ED0">
        <w:rPr>
          <w:rFonts w:ascii="Angsana New" w:hAnsi="Angsana New"/>
          <w:b/>
          <w:bCs/>
          <w:sz w:val="30"/>
          <w:szCs w:val="30"/>
          <w:cs/>
        </w:rPr>
        <w:t>ทุนจดทะเบียน</w:t>
      </w:r>
    </w:p>
    <w:p w14:paraId="3D6B87AE" w14:textId="77777777" w:rsidR="001B01C0" w:rsidRDefault="001B01C0" w:rsidP="001B01C0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D93ED0">
        <w:rPr>
          <w:rFonts w:ascii="Angsana New" w:hAnsi="Angsana New"/>
          <w:sz w:val="30"/>
          <w:szCs w:val="30"/>
          <w:cs/>
        </w:rPr>
        <w:t xml:space="preserve">ตามรายงานการประชุมวิสามัญผู้ถือหุ้นครั้งที่ </w:t>
      </w:r>
      <w:r>
        <w:rPr>
          <w:rFonts w:ascii="Angsana New" w:hAnsi="Angsana New"/>
          <w:sz w:val="30"/>
          <w:szCs w:val="30"/>
        </w:rPr>
        <w:t>1/2564</w:t>
      </w:r>
      <w:r w:rsidRPr="00D93ED0">
        <w:rPr>
          <w:rFonts w:ascii="Angsana New" w:hAnsi="Angsana New"/>
          <w:sz w:val="30"/>
          <w:szCs w:val="30"/>
          <w:cs/>
        </w:rPr>
        <w:t xml:space="preserve"> เมื่อวันที่ </w:t>
      </w:r>
      <w:r>
        <w:rPr>
          <w:rFonts w:ascii="Angsana New" w:hAnsi="Angsana New"/>
          <w:sz w:val="30"/>
          <w:szCs w:val="30"/>
        </w:rPr>
        <w:t>29</w:t>
      </w:r>
      <w:r w:rsidRPr="00D93ED0">
        <w:rPr>
          <w:rFonts w:ascii="Angsana New" w:hAnsi="Angsana New"/>
          <w:sz w:val="30"/>
          <w:szCs w:val="30"/>
          <w:cs/>
        </w:rPr>
        <w:t xml:space="preserve"> พฤศจิกายน </w:t>
      </w:r>
      <w:r>
        <w:rPr>
          <w:rFonts w:ascii="Angsana New" w:hAnsi="Angsana New"/>
          <w:sz w:val="30"/>
          <w:szCs w:val="30"/>
        </w:rPr>
        <w:t>2564</w:t>
      </w:r>
      <w:r w:rsidRPr="00D93ED0">
        <w:rPr>
          <w:rFonts w:ascii="Angsana New" w:hAnsi="Angsana New"/>
          <w:sz w:val="30"/>
          <w:szCs w:val="30"/>
          <w:cs/>
        </w:rPr>
        <w:t xml:space="preserve"> มีมติอนุมัติ</w:t>
      </w:r>
      <w:r>
        <w:rPr>
          <w:rFonts w:ascii="Angsana New" w:hAnsi="Angsana New" w:hint="cs"/>
          <w:sz w:val="30"/>
          <w:szCs w:val="30"/>
          <w:cs/>
        </w:rPr>
        <w:t xml:space="preserve"> ดังนี้</w:t>
      </w:r>
    </w:p>
    <w:p w14:paraId="6140F9B2" w14:textId="77777777" w:rsidR="001B01C0" w:rsidRDefault="001B01C0" w:rsidP="001B01C0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/>
        <w:ind w:left="1440" w:hanging="540"/>
        <w:jc w:val="thaiDistribute"/>
        <w:rPr>
          <w:rFonts w:ascii="Angsana New" w:hAnsi="Angsana New"/>
          <w:sz w:val="30"/>
          <w:szCs w:val="30"/>
        </w:rPr>
      </w:pPr>
      <w:r w:rsidRPr="00A565E3">
        <w:rPr>
          <w:rFonts w:ascii="Angsana New" w:hAnsi="Angsana New"/>
          <w:sz w:val="30"/>
          <w:szCs w:val="30"/>
          <w:cs/>
        </w:rPr>
        <w:t xml:space="preserve">ให้เพิ่มทุนจดทะเบียนจาก </w:t>
      </w:r>
      <w:r w:rsidRPr="00A565E3">
        <w:rPr>
          <w:rFonts w:ascii="Angsana New" w:hAnsi="Angsana New"/>
          <w:sz w:val="30"/>
          <w:szCs w:val="30"/>
        </w:rPr>
        <w:t>225</w:t>
      </w:r>
      <w:r w:rsidRPr="00A565E3">
        <w:rPr>
          <w:rFonts w:ascii="Angsana New" w:hAnsi="Angsana New"/>
          <w:sz w:val="30"/>
          <w:szCs w:val="30"/>
          <w:cs/>
        </w:rPr>
        <w:t xml:space="preserve"> ล้านบาท เป็น </w:t>
      </w:r>
      <w:r w:rsidRPr="00A565E3">
        <w:rPr>
          <w:rFonts w:ascii="Angsana New" w:hAnsi="Angsana New"/>
          <w:sz w:val="30"/>
          <w:szCs w:val="30"/>
        </w:rPr>
        <w:t>320</w:t>
      </w:r>
      <w:r w:rsidRPr="00A565E3">
        <w:rPr>
          <w:rFonts w:ascii="Angsana New" w:hAnsi="Angsana New"/>
          <w:sz w:val="30"/>
          <w:szCs w:val="30"/>
          <w:cs/>
        </w:rPr>
        <w:t xml:space="preserve"> ล้านบาท แบ่งเป็นหุ้นสามัญ จำนวน </w:t>
      </w:r>
      <w:r w:rsidRPr="00A565E3">
        <w:rPr>
          <w:rFonts w:ascii="Angsana New" w:hAnsi="Angsana New"/>
          <w:sz w:val="30"/>
          <w:szCs w:val="30"/>
        </w:rPr>
        <w:t>0.95</w:t>
      </w:r>
      <w:r w:rsidRPr="00A565E3">
        <w:rPr>
          <w:rFonts w:ascii="Angsana New" w:hAnsi="Angsana New"/>
          <w:sz w:val="30"/>
          <w:szCs w:val="30"/>
          <w:cs/>
        </w:rPr>
        <w:t xml:space="preserve"> </w:t>
      </w:r>
      <w:r w:rsidRPr="00A565E3">
        <w:rPr>
          <w:rFonts w:ascii="Angsana New" w:hAnsi="Angsana New" w:hint="cs"/>
          <w:sz w:val="30"/>
          <w:szCs w:val="30"/>
          <w:cs/>
        </w:rPr>
        <w:t>ล้าน</w:t>
      </w:r>
      <w:r w:rsidRPr="00A565E3">
        <w:rPr>
          <w:rFonts w:ascii="Angsana New" w:hAnsi="Angsana New"/>
          <w:sz w:val="30"/>
          <w:szCs w:val="30"/>
          <w:cs/>
        </w:rPr>
        <w:t xml:space="preserve">หุ้น มูลค่าหุ้นละ </w:t>
      </w:r>
      <w:r w:rsidRPr="00A565E3">
        <w:rPr>
          <w:rFonts w:ascii="Angsana New" w:hAnsi="Angsana New"/>
          <w:sz w:val="30"/>
          <w:szCs w:val="30"/>
        </w:rPr>
        <w:t>100.00</w:t>
      </w:r>
      <w:r w:rsidRPr="00A565E3">
        <w:rPr>
          <w:rFonts w:ascii="Angsana New" w:hAnsi="Angsana New"/>
          <w:sz w:val="30"/>
          <w:szCs w:val="30"/>
          <w:cs/>
        </w:rPr>
        <w:t xml:space="preserve"> บาท เป็นเงิน </w:t>
      </w:r>
      <w:r w:rsidRPr="00A565E3">
        <w:rPr>
          <w:rFonts w:ascii="Angsana New" w:hAnsi="Angsana New"/>
          <w:sz w:val="30"/>
          <w:szCs w:val="30"/>
        </w:rPr>
        <w:t>95</w:t>
      </w:r>
      <w:r w:rsidRPr="00A565E3">
        <w:rPr>
          <w:rFonts w:ascii="Angsana New" w:hAnsi="Angsana New"/>
          <w:sz w:val="30"/>
          <w:szCs w:val="30"/>
          <w:cs/>
        </w:rPr>
        <w:t xml:space="preserve"> ล้านบาท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</w:p>
    <w:p w14:paraId="14B8198D" w14:textId="77777777" w:rsidR="001B01C0" w:rsidRPr="00A565E3" w:rsidRDefault="001B01C0" w:rsidP="001B01C0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/>
        <w:ind w:left="1440" w:hanging="540"/>
        <w:jc w:val="thaiDistribute"/>
        <w:rPr>
          <w:rFonts w:ascii="Angsana New" w:hAnsi="Angsana New"/>
          <w:sz w:val="30"/>
          <w:szCs w:val="30"/>
        </w:rPr>
      </w:pPr>
      <w:r w:rsidRPr="00A565E3">
        <w:rPr>
          <w:rFonts w:ascii="Angsana New" w:hAnsi="Angsana New"/>
          <w:sz w:val="30"/>
          <w:szCs w:val="30"/>
          <w:cs/>
        </w:rPr>
        <w:t xml:space="preserve">ให้เปลี่ยนแปลงมูลค่าหุ้นสามัญ จากหุ้นละ </w:t>
      </w:r>
      <w:r w:rsidRPr="00A565E3">
        <w:rPr>
          <w:rFonts w:ascii="Angsana New" w:hAnsi="Angsana New"/>
          <w:sz w:val="30"/>
          <w:szCs w:val="30"/>
        </w:rPr>
        <w:t>100.00</w:t>
      </w:r>
      <w:r w:rsidRPr="00A565E3">
        <w:rPr>
          <w:rFonts w:ascii="Angsana New" w:hAnsi="Angsana New"/>
          <w:sz w:val="30"/>
          <w:szCs w:val="30"/>
          <w:cs/>
        </w:rPr>
        <w:t xml:space="preserve"> บาท เป็นหุ้นละ </w:t>
      </w:r>
      <w:r w:rsidRPr="00A565E3">
        <w:rPr>
          <w:rFonts w:ascii="Angsana New" w:hAnsi="Angsana New"/>
          <w:sz w:val="30"/>
          <w:szCs w:val="30"/>
        </w:rPr>
        <w:t>1.00</w:t>
      </w:r>
      <w:r w:rsidRPr="00A565E3">
        <w:rPr>
          <w:rFonts w:ascii="Angsana New" w:hAnsi="Angsana New"/>
          <w:sz w:val="30"/>
          <w:szCs w:val="30"/>
          <w:cs/>
        </w:rPr>
        <w:t xml:space="preserve"> บาท ทำให้จำนวนหุ้น</w:t>
      </w:r>
      <w:r>
        <w:rPr>
          <w:rFonts w:ascii="Angsana New" w:hAnsi="Angsana New"/>
          <w:sz w:val="30"/>
          <w:szCs w:val="30"/>
          <w:cs/>
        </w:rPr>
        <w:br/>
      </w:r>
      <w:r w:rsidRPr="00C10AE3">
        <w:rPr>
          <w:rFonts w:ascii="Angsana New" w:hAnsi="Angsana New"/>
          <w:sz w:val="30"/>
          <w:szCs w:val="30"/>
          <w:cs/>
        </w:rPr>
        <w:t>จดทะเบียน เพิ่มขึ้น</w:t>
      </w:r>
      <w:r w:rsidRPr="00C10AE3">
        <w:rPr>
          <w:rFonts w:ascii="Angsana New" w:hAnsi="Angsana New" w:hint="cs"/>
          <w:sz w:val="30"/>
          <w:szCs w:val="30"/>
          <w:cs/>
        </w:rPr>
        <w:t xml:space="preserve"> </w:t>
      </w:r>
      <w:r w:rsidRPr="00C10AE3">
        <w:rPr>
          <w:rFonts w:ascii="Angsana New" w:hAnsi="Angsana New"/>
          <w:sz w:val="30"/>
          <w:szCs w:val="30"/>
          <w:cs/>
        </w:rPr>
        <w:t xml:space="preserve">จำนวน </w:t>
      </w:r>
      <w:r w:rsidRPr="00C10AE3">
        <w:rPr>
          <w:rFonts w:ascii="Angsana New" w:hAnsi="Angsana New"/>
          <w:sz w:val="30"/>
          <w:szCs w:val="30"/>
        </w:rPr>
        <w:t xml:space="preserve">316.80 </w:t>
      </w:r>
      <w:r w:rsidRPr="00C10AE3">
        <w:rPr>
          <w:rFonts w:ascii="Angsana New" w:hAnsi="Angsana New" w:hint="cs"/>
          <w:sz w:val="30"/>
          <w:szCs w:val="30"/>
          <w:cs/>
        </w:rPr>
        <w:t>ล้าน</w:t>
      </w:r>
      <w:r w:rsidRPr="00C10AE3">
        <w:rPr>
          <w:rFonts w:ascii="Angsana New" w:hAnsi="Angsana New"/>
          <w:sz w:val="30"/>
          <w:szCs w:val="30"/>
          <w:cs/>
        </w:rPr>
        <w:t>หุ้น เพิ่มจาก</w:t>
      </w:r>
      <w:r w:rsidRPr="00C10AE3">
        <w:rPr>
          <w:rFonts w:ascii="Angsana New" w:hAnsi="Angsana New"/>
          <w:sz w:val="30"/>
          <w:szCs w:val="30"/>
        </w:rPr>
        <w:t xml:space="preserve"> 3.20</w:t>
      </w:r>
      <w:r w:rsidRPr="00C10AE3">
        <w:rPr>
          <w:rFonts w:ascii="Angsana New" w:hAnsi="Angsana New"/>
          <w:sz w:val="30"/>
          <w:szCs w:val="30"/>
          <w:cs/>
        </w:rPr>
        <w:t xml:space="preserve"> </w:t>
      </w:r>
      <w:r w:rsidRPr="00C10AE3">
        <w:rPr>
          <w:rFonts w:ascii="Angsana New" w:hAnsi="Angsana New" w:hint="cs"/>
          <w:sz w:val="30"/>
          <w:szCs w:val="30"/>
          <w:cs/>
        </w:rPr>
        <w:t>ล้าน</w:t>
      </w:r>
      <w:r w:rsidRPr="00C10AE3">
        <w:rPr>
          <w:rFonts w:ascii="Angsana New" w:hAnsi="Angsana New"/>
          <w:sz w:val="30"/>
          <w:szCs w:val="30"/>
          <w:cs/>
        </w:rPr>
        <w:t xml:space="preserve">หุ้น เป็น </w:t>
      </w:r>
      <w:r w:rsidRPr="00C10AE3">
        <w:rPr>
          <w:rFonts w:ascii="Angsana New" w:hAnsi="Angsana New"/>
          <w:sz w:val="30"/>
          <w:szCs w:val="30"/>
        </w:rPr>
        <w:t>320</w:t>
      </w:r>
      <w:r w:rsidRPr="00C10AE3">
        <w:rPr>
          <w:rFonts w:ascii="Angsana New" w:hAnsi="Angsana New"/>
          <w:sz w:val="30"/>
          <w:szCs w:val="30"/>
          <w:cs/>
        </w:rPr>
        <w:t xml:space="preserve"> </w:t>
      </w:r>
      <w:r w:rsidRPr="00C10AE3">
        <w:rPr>
          <w:rFonts w:ascii="Angsana New" w:hAnsi="Angsana New" w:hint="cs"/>
          <w:sz w:val="30"/>
          <w:szCs w:val="30"/>
          <w:cs/>
        </w:rPr>
        <w:t>ล้าน</w:t>
      </w:r>
      <w:r w:rsidRPr="00C10AE3">
        <w:rPr>
          <w:rFonts w:ascii="Angsana New" w:hAnsi="Angsana New"/>
          <w:sz w:val="30"/>
          <w:szCs w:val="30"/>
          <w:cs/>
        </w:rPr>
        <w:t>หุ้น ทั้งนี้จำนวนทุนจดทะเบียนและทุนที่ออกและเรียกชำระแล้วของบริษัทฯ ยังคง</w:t>
      </w:r>
      <w:r w:rsidRPr="00A565E3">
        <w:rPr>
          <w:rFonts w:ascii="Angsana New" w:hAnsi="Angsana New"/>
          <w:sz w:val="30"/>
          <w:szCs w:val="30"/>
          <w:cs/>
        </w:rPr>
        <w:t>เท่าเดิม</w:t>
      </w:r>
      <w:r w:rsidRPr="00A565E3">
        <w:rPr>
          <w:rFonts w:ascii="Angsana New" w:hAnsi="Angsana New"/>
          <w:sz w:val="30"/>
          <w:szCs w:val="30"/>
        </w:rPr>
        <w:t xml:space="preserve"> </w:t>
      </w:r>
      <w:r w:rsidRPr="00A565E3">
        <w:rPr>
          <w:rFonts w:ascii="Angsana New" w:hAnsi="Angsana New"/>
          <w:sz w:val="30"/>
          <w:szCs w:val="30"/>
          <w:cs/>
        </w:rPr>
        <w:t xml:space="preserve">บริษัทฯ ได้ดำเนินการจดทะเบียนการเปลี่ยนแปลงดังกล่าวกับกระทรวงพาณิชย์ เมื่อวันที่ </w:t>
      </w:r>
      <w:r w:rsidRPr="00A565E3">
        <w:rPr>
          <w:rFonts w:ascii="Angsana New" w:hAnsi="Angsana New"/>
          <w:sz w:val="30"/>
          <w:szCs w:val="30"/>
        </w:rPr>
        <w:t>3</w:t>
      </w:r>
      <w:r w:rsidRPr="00A565E3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A565E3">
        <w:rPr>
          <w:rFonts w:ascii="Angsana New" w:hAnsi="Angsana New"/>
          <w:sz w:val="30"/>
          <w:szCs w:val="30"/>
        </w:rPr>
        <w:t>2564</w:t>
      </w:r>
    </w:p>
    <w:p w14:paraId="75B901AC" w14:textId="77777777" w:rsidR="001B01C0" w:rsidRDefault="001B01C0" w:rsidP="001B01C0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/>
        <w:ind w:left="1440" w:hanging="540"/>
        <w:jc w:val="thaiDistribute"/>
        <w:rPr>
          <w:rFonts w:ascii="Angsana New" w:hAnsi="Angsana New"/>
          <w:sz w:val="30"/>
          <w:szCs w:val="30"/>
        </w:rPr>
      </w:pPr>
      <w:r w:rsidRPr="008A0688">
        <w:rPr>
          <w:rFonts w:ascii="Angsana New" w:hAnsi="Angsana New"/>
          <w:sz w:val="30"/>
          <w:szCs w:val="30"/>
          <w:cs/>
        </w:rPr>
        <w:t>ให้บริษัทฯ เพิ่มทุนจดทะเบียนเพื่อรองรับการเสนอขายหุ้นสามัญที่ออกใหม่ต่อประชาชนเป็นครั้งแรก จากเดิม จำนวน 320 ล้านหุ้น</w:t>
      </w:r>
      <w:r>
        <w:rPr>
          <w:rFonts w:ascii="Angsana New" w:hAnsi="Angsana New"/>
          <w:sz w:val="30"/>
          <w:szCs w:val="30"/>
        </w:rPr>
        <w:t xml:space="preserve"> </w:t>
      </w:r>
      <w:r w:rsidRPr="008A0688">
        <w:rPr>
          <w:rFonts w:ascii="Angsana New" w:hAnsi="Angsana New"/>
          <w:sz w:val="30"/>
          <w:szCs w:val="30"/>
          <w:cs/>
        </w:rPr>
        <w:t xml:space="preserve">โดยให้เพิ่มอีก จำนวน </w:t>
      </w:r>
      <w:r>
        <w:rPr>
          <w:rFonts w:ascii="Angsana New" w:hAnsi="Angsana New"/>
          <w:sz w:val="30"/>
          <w:szCs w:val="30"/>
        </w:rPr>
        <w:t>130</w:t>
      </w:r>
      <w:r w:rsidRPr="008A0688">
        <w:rPr>
          <w:rFonts w:ascii="Angsana New" w:hAnsi="Angsana New"/>
          <w:sz w:val="30"/>
          <w:szCs w:val="30"/>
          <w:cs/>
        </w:rPr>
        <w:t xml:space="preserve"> ล้านหุ้น รวมเป็นทุนจดทะเบียน จำนวน </w:t>
      </w:r>
      <w:r>
        <w:rPr>
          <w:rFonts w:ascii="Angsana New" w:hAnsi="Angsana New"/>
          <w:sz w:val="30"/>
          <w:szCs w:val="30"/>
        </w:rPr>
        <w:t>450</w:t>
      </w:r>
      <w:r w:rsidRPr="008A0688">
        <w:rPr>
          <w:rFonts w:ascii="Angsana New" w:hAnsi="Angsana New"/>
          <w:sz w:val="30"/>
          <w:szCs w:val="30"/>
          <w:cs/>
        </w:rPr>
        <w:t xml:space="preserve"> ล้านหุ้น มูลค่าหุ้นละ </w:t>
      </w:r>
      <w:r>
        <w:rPr>
          <w:rFonts w:ascii="Angsana New" w:hAnsi="Angsana New"/>
          <w:sz w:val="30"/>
          <w:szCs w:val="30"/>
        </w:rPr>
        <w:t>1.00</w:t>
      </w:r>
      <w:r w:rsidRPr="008A0688">
        <w:rPr>
          <w:rFonts w:ascii="Angsana New" w:hAnsi="Angsana New"/>
          <w:sz w:val="30"/>
          <w:szCs w:val="30"/>
          <w:cs/>
        </w:rPr>
        <w:t xml:space="preserve"> บาท รวมเป็นเงิน </w:t>
      </w:r>
      <w:r>
        <w:rPr>
          <w:rFonts w:ascii="Angsana New" w:hAnsi="Angsana New"/>
          <w:sz w:val="30"/>
          <w:szCs w:val="30"/>
        </w:rPr>
        <w:t xml:space="preserve">450 </w:t>
      </w:r>
      <w:r w:rsidRPr="008A0688">
        <w:rPr>
          <w:rFonts w:ascii="Angsana New" w:hAnsi="Angsana New"/>
          <w:sz w:val="30"/>
          <w:szCs w:val="30"/>
          <w:cs/>
        </w:rPr>
        <w:t>ล้านบาท</w:t>
      </w:r>
    </w:p>
    <w:p w14:paraId="55822050" w14:textId="77777777" w:rsidR="001B01C0" w:rsidRDefault="001B01C0" w:rsidP="001B01C0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8A0688">
        <w:rPr>
          <w:rFonts w:ascii="Angsana New" w:hAnsi="Angsana New"/>
          <w:sz w:val="30"/>
          <w:szCs w:val="30"/>
          <w:cs/>
        </w:rPr>
        <w:t xml:space="preserve">บริษัทฯ ได้เสนอขายหุ้นสามัญเพิ่มทุน จำนวน </w:t>
      </w:r>
      <w:r w:rsidRPr="008A0688">
        <w:rPr>
          <w:rFonts w:ascii="Angsana New" w:hAnsi="Angsana New"/>
          <w:sz w:val="30"/>
          <w:szCs w:val="30"/>
        </w:rPr>
        <w:t xml:space="preserve">130 </w:t>
      </w:r>
      <w:r w:rsidRPr="008A0688">
        <w:rPr>
          <w:rFonts w:ascii="Angsana New" w:hAnsi="Angsana New"/>
          <w:sz w:val="30"/>
          <w:szCs w:val="30"/>
          <w:cs/>
        </w:rPr>
        <w:t>ล้านหุ้น</w:t>
      </w:r>
      <w:r>
        <w:rPr>
          <w:rFonts w:ascii="Angsana New" w:hAnsi="Angsana New"/>
          <w:sz w:val="30"/>
          <w:szCs w:val="30"/>
        </w:rPr>
        <w:t xml:space="preserve"> </w:t>
      </w:r>
      <w:r w:rsidRPr="008A0688">
        <w:rPr>
          <w:rFonts w:ascii="Angsana New" w:hAnsi="Angsana New"/>
          <w:sz w:val="30"/>
          <w:szCs w:val="30"/>
          <w:cs/>
        </w:rPr>
        <w:t xml:space="preserve">มูลค่าที่ตราไว้หุ้นละ </w:t>
      </w:r>
      <w:r>
        <w:rPr>
          <w:rFonts w:ascii="Angsana New" w:hAnsi="Angsana New"/>
          <w:sz w:val="30"/>
          <w:szCs w:val="30"/>
        </w:rPr>
        <w:t>1.00</w:t>
      </w:r>
      <w:r w:rsidRPr="008A0688">
        <w:rPr>
          <w:rFonts w:ascii="Angsana New" w:hAnsi="Angsana New"/>
          <w:sz w:val="30"/>
          <w:szCs w:val="30"/>
          <w:cs/>
        </w:rPr>
        <w:t xml:space="preserve"> บาท ในราคาหุ้นละ </w:t>
      </w:r>
      <w:r>
        <w:rPr>
          <w:rFonts w:ascii="Angsana New" w:hAnsi="Angsana New"/>
          <w:sz w:val="30"/>
          <w:szCs w:val="30"/>
        </w:rPr>
        <w:t>2.50</w:t>
      </w:r>
      <w:r w:rsidRPr="008A0688">
        <w:rPr>
          <w:rFonts w:ascii="Angsana New" w:hAnsi="Angsana New"/>
          <w:sz w:val="30"/>
          <w:szCs w:val="30"/>
          <w:cs/>
        </w:rPr>
        <w:t xml:space="preserve"> บาท แก่ประชาชนทั่วไป กรรมการ ผู้บริหารและพนักงานของบริษัทฯ</w:t>
      </w:r>
      <w:r>
        <w:rPr>
          <w:rFonts w:ascii="Angsana New" w:hAnsi="Angsana New"/>
          <w:sz w:val="30"/>
          <w:szCs w:val="30"/>
        </w:rPr>
        <w:t xml:space="preserve"> </w:t>
      </w:r>
      <w:r w:rsidRPr="008A0688">
        <w:rPr>
          <w:rFonts w:ascii="Angsana New" w:hAnsi="Angsana New"/>
          <w:sz w:val="30"/>
          <w:szCs w:val="30"/>
          <w:cs/>
        </w:rPr>
        <w:t xml:space="preserve">คิดเป็นจำนวนเงินรวม </w:t>
      </w:r>
      <w:r w:rsidRPr="008A0688">
        <w:rPr>
          <w:rFonts w:ascii="Angsana New" w:hAnsi="Angsana New"/>
          <w:sz w:val="30"/>
          <w:szCs w:val="30"/>
        </w:rPr>
        <w:t xml:space="preserve">325 </w:t>
      </w:r>
      <w:r w:rsidRPr="008A0688">
        <w:rPr>
          <w:rFonts w:ascii="Angsana New" w:hAnsi="Angsana New"/>
          <w:sz w:val="30"/>
          <w:szCs w:val="30"/>
          <w:cs/>
        </w:rPr>
        <w:t xml:space="preserve">ล้านบาท </w:t>
      </w:r>
      <w:r>
        <w:rPr>
          <w:rFonts w:ascii="Angsana New" w:hAnsi="Angsana New" w:hint="cs"/>
          <w:sz w:val="30"/>
          <w:szCs w:val="30"/>
          <w:cs/>
        </w:rPr>
        <w:t>และ</w:t>
      </w:r>
      <w:r w:rsidRPr="008A0688">
        <w:rPr>
          <w:rFonts w:ascii="Angsana New" w:hAnsi="Angsana New"/>
          <w:sz w:val="30"/>
          <w:szCs w:val="30"/>
          <w:cs/>
        </w:rPr>
        <w:t xml:space="preserve">ได้รับเงินชำระค่าหุ้นเพิ่มทุนดังกล่าวแล้วในวันที่ </w:t>
      </w:r>
      <w:r w:rsidRPr="008A0688">
        <w:rPr>
          <w:rFonts w:ascii="Angsana New" w:hAnsi="Angsana New"/>
          <w:sz w:val="30"/>
          <w:szCs w:val="30"/>
        </w:rPr>
        <w:t xml:space="preserve">17 </w:t>
      </w:r>
      <w:r w:rsidRPr="008A0688">
        <w:rPr>
          <w:rFonts w:ascii="Angsana New" w:hAnsi="Angsana New"/>
          <w:sz w:val="30"/>
          <w:szCs w:val="30"/>
          <w:cs/>
        </w:rPr>
        <w:t>พฤษภาคม</w:t>
      </w:r>
      <w:r>
        <w:rPr>
          <w:rFonts w:ascii="Angsana New" w:hAnsi="Angsana New"/>
          <w:sz w:val="30"/>
          <w:szCs w:val="30"/>
        </w:rPr>
        <w:t xml:space="preserve"> </w:t>
      </w:r>
      <w:r w:rsidRPr="008A0688">
        <w:rPr>
          <w:rFonts w:ascii="Angsana New" w:hAnsi="Angsana New"/>
          <w:sz w:val="30"/>
          <w:szCs w:val="30"/>
        </w:rPr>
        <w:t xml:space="preserve">2565 </w:t>
      </w:r>
      <w:r w:rsidRPr="008A0688">
        <w:rPr>
          <w:rFonts w:ascii="Angsana New" w:hAnsi="Angsana New"/>
          <w:sz w:val="30"/>
          <w:szCs w:val="30"/>
          <w:cs/>
        </w:rPr>
        <w:t xml:space="preserve">บริษัทฯ ได้จดทะเบียนเพิ่มทุนดังกล่าวกับกระทรวงพาณิชย์ เมื่อวันที่ </w:t>
      </w:r>
      <w:r w:rsidRPr="008A0688">
        <w:rPr>
          <w:rFonts w:ascii="Angsana New" w:hAnsi="Angsana New"/>
          <w:sz w:val="30"/>
          <w:szCs w:val="30"/>
        </w:rPr>
        <w:t xml:space="preserve">17 </w:t>
      </w:r>
      <w:r w:rsidRPr="008A0688">
        <w:rPr>
          <w:rFonts w:ascii="Angsana New" w:hAnsi="Angsana New"/>
          <w:sz w:val="30"/>
          <w:szCs w:val="30"/>
          <w:cs/>
        </w:rPr>
        <w:t xml:space="preserve">พฤษภาคม </w:t>
      </w:r>
      <w:r w:rsidRPr="008A0688">
        <w:rPr>
          <w:rFonts w:ascii="Angsana New" w:hAnsi="Angsana New"/>
          <w:sz w:val="30"/>
          <w:szCs w:val="30"/>
        </w:rPr>
        <w:t xml:space="preserve">2565 </w:t>
      </w:r>
      <w:r w:rsidRPr="008A0688">
        <w:rPr>
          <w:rFonts w:ascii="Angsana New" w:hAnsi="Angsana New"/>
          <w:sz w:val="30"/>
          <w:szCs w:val="30"/>
          <w:cs/>
        </w:rPr>
        <w:t xml:space="preserve">ในการออกจำหน่ายหุ้นสามัญเพิ่มทุนดังกล่าว มีค่าใช้จ่ายทางตรงที่เกี่ยวข้องกับการเสนอขายหุ้นดังกล่าวเป็นจำนวนเงิน </w:t>
      </w:r>
      <w:r w:rsidRPr="008A0688">
        <w:rPr>
          <w:rFonts w:ascii="Angsana New" w:hAnsi="Angsana New"/>
          <w:sz w:val="30"/>
          <w:szCs w:val="30"/>
        </w:rPr>
        <w:t>12.63</w:t>
      </w:r>
      <w:r>
        <w:rPr>
          <w:rFonts w:ascii="Angsana New" w:hAnsi="Angsana New"/>
          <w:sz w:val="30"/>
          <w:szCs w:val="30"/>
        </w:rPr>
        <w:t xml:space="preserve"> </w:t>
      </w:r>
      <w:r w:rsidRPr="008A0688">
        <w:rPr>
          <w:rFonts w:ascii="Angsana New" w:hAnsi="Angsana New"/>
          <w:sz w:val="30"/>
          <w:szCs w:val="30"/>
          <w:cs/>
        </w:rPr>
        <w:t>ล้านบาท ซึ่งแสดงเป็นรายการหักจากส่วนเกินมูลค่าหุ้นสามัญ</w:t>
      </w:r>
    </w:p>
    <w:p w14:paraId="2F9F14DA" w14:textId="7C1E8E93" w:rsidR="001B01C0" w:rsidRDefault="001B01C0" w:rsidP="001B01C0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8A0688">
        <w:rPr>
          <w:rFonts w:ascii="Angsana New" w:hAnsi="Angsana New"/>
          <w:sz w:val="30"/>
          <w:szCs w:val="30"/>
          <w:cs/>
        </w:rPr>
        <w:t xml:space="preserve">ตลาดหลักทรัพย์แห่งประเทศไทยได้รับหุ้นสามัญของบริษัทฯ เป็นหลักทรัพย์จดทะเบียนในตลาดหลักทรัพย์แห่งประเทศไทย และให้เริ่มซื้อขายในวันที่ </w:t>
      </w:r>
      <w:r>
        <w:rPr>
          <w:rFonts w:ascii="Angsana New" w:hAnsi="Angsana New"/>
          <w:sz w:val="30"/>
          <w:szCs w:val="30"/>
        </w:rPr>
        <w:t>19</w:t>
      </w:r>
      <w:r w:rsidRPr="008A0688">
        <w:rPr>
          <w:rFonts w:ascii="Angsana New" w:hAnsi="Angsana New"/>
          <w:sz w:val="30"/>
          <w:szCs w:val="30"/>
          <w:cs/>
        </w:rPr>
        <w:t xml:space="preserve"> พฤษภาคม </w:t>
      </w:r>
      <w:r>
        <w:rPr>
          <w:rFonts w:ascii="Angsana New" w:hAnsi="Angsana New"/>
          <w:sz w:val="30"/>
          <w:szCs w:val="30"/>
        </w:rPr>
        <w:t>2565</w:t>
      </w:r>
    </w:p>
    <w:p w14:paraId="17E6514D" w14:textId="22D94E9C" w:rsidR="008A0688" w:rsidRPr="008A0688" w:rsidRDefault="008A0688">
      <w:pPr>
        <w:numPr>
          <w:ilvl w:val="0"/>
          <w:numId w:val="7"/>
        </w:numPr>
        <w:tabs>
          <w:tab w:val="left" w:pos="513"/>
          <w:tab w:val="decimal" w:pos="7920"/>
        </w:tabs>
        <w:spacing w:line="240" w:lineRule="atLeast"/>
        <w:ind w:hanging="1238"/>
        <w:jc w:val="both"/>
        <w:rPr>
          <w:rFonts w:ascii="Angsana New" w:hAnsi="Angsana New"/>
          <w:b/>
          <w:bCs/>
          <w:sz w:val="30"/>
          <w:szCs w:val="30"/>
        </w:rPr>
      </w:pPr>
      <w:r w:rsidRPr="008A0688">
        <w:rPr>
          <w:rFonts w:ascii="Angsana New" w:hAnsi="Angsana New"/>
          <w:b/>
          <w:bCs/>
          <w:sz w:val="30"/>
          <w:szCs w:val="30"/>
          <w:cs/>
        </w:rPr>
        <w:t>ทุนสำรองตามกฎหมาย</w:t>
      </w:r>
    </w:p>
    <w:p w14:paraId="05A96CA0" w14:textId="19AD93FF" w:rsidR="008A0688" w:rsidRDefault="008A0688" w:rsidP="004E5A45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8A0688">
        <w:rPr>
          <w:rFonts w:ascii="Angsana New" w:hAnsi="Angsana New"/>
          <w:sz w:val="30"/>
          <w:szCs w:val="30"/>
          <w:cs/>
        </w:rPr>
        <w:t xml:space="preserve">เพื่อให้เป็นไปตามมาตรา </w:t>
      </w:r>
      <w:r w:rsidRPr="008A0688">
        <w:rPr>
          <w:rFonts w:ascii="Angsana New" w:hAnsi="Angsana New"/>
          <w:sz w:val="30"/>
          <w:szCs w:val="30"/>
        </w:rPr>
        <w:t xml:space="preserve">116 </w:t>
      </w:r>
      <w:r w:rsidRPr="008A0688">
        <w:rPr>
          <w:rFonts w:ascii="Angsana New" w:hAnsi="Angsana New"/>
          <w:sz w:val="30"/>
          <w:szCs w:val="30"/>
          <w:cs/>
        </w:rPr>
        <w:t xml:space="preserve">แห่งพระราชบัญญัติบริษัทมหาชนจำกัด พ.ศ. </w:t>
      </w:r>
      <w:r w:rsidRPr="008A0688">
        <w:rPr>
          <w:rFonts w:ascii="Angsana New" w:hAnsi="Angsana New"/>
          <w:sz w:val="30"/>
          <w:szCs w:val="30"/>
        </w:rPr>
        <w:t xml:space="preserve">2535 </w:t>
      </w:r>
      <w:r w:rsidRPr="008A0688">
        <w:rPr>
          <w:rFonts w:ascii="Angsana New" w:hAnsi="Angsana New"/>
          <w:sz w:val="30"/>
          <w:szCs w:val="30"/>
          <w:cs/>
        </w:rPr>
        <w:t xml:space="preserve">บริษัทฯ ต้องจัดสรรกำไรสุทธิประจำปีส่วนหนึ่งไว้เป็นทุนสำรองไม่น้อยกว่าร้อยละ </w:t>
      </w:r>
      <w:r w:rsidR="00626EEE">
        <w:rPr>
          <w:rFonts w:ascii="Angsana New" w:hAnsi="Angsana New"/>
          <w:sz w:val="30"/>
          <w:szCs w:val="30"/>
          <w:lang w:val="en-US"/>
        </w:rPr>
        <w:t>5</w:t>
      </w:r>
      <w:r w:rsidRPr="008A0688">
        <w:rPr>
          <w:rFonts w:ascii="Angsana New" w:hAnsi="Angsana New"/>
          <w:sz w:val="30"/>
          <w:szCs w:val="30"/>
          <w:cs/>
        </w:rPr>
        <w:t xml:space="preserve"> ของกำไรสุทธิประจำปีหักด้วยขาดทุนสะสมยกมา (ถ้ามี) จนกว่าทุนสำรองนี้จะมีจำนวนไม่น้อยกว่าร้อยละ </w:t>
      </w:r>
      <w:r w:rsidR="00626EEE">
        <w:rPr>
          <w:rFonts w:ascii="Angsana New" w:hAnsi="Angsana New"/>
          <w:sz w:val="30"/>
          <w:szCs w:val="30"/>
        </w:rPr>
        <w:t>10</w:t>
      </w:r>
      <w:r w:rsidRPr="008A0688">
        <w:rPr>
          <w:rFonts w:ascii="Angsana New" w:hAnsi="Angsana New"/>
          <w:sz w:val="30"/>
          <w:szCs w:val="30"/>
          <w:cs/>
        </w:rPr>
        <w:t xml:space="preserve"> ของทุนจดทะเบียน ทุนสำรองตามกฎหมายดังกล่าวไม่สามารถนำไปจ่ายเงินปันผลได้</w:t>
      </w:r>
    </w:p>
    <w:p w14:paraId="3465B3F8" w14:textId="463D3968" w:rsidR="008A0688" w:rsidRPr="00085CFB" w:rsidRDefault="008A0688">
      <w:pPr>
        <w:numPr>
          <w:ilvl w:val="0"/>
          <w:numId w:val="7"/>
        </w:numPr>
        <w:tabs>
          <w:tab w:val="left" w:pos="513"/>
          <w:tab w:val="decimal" w:pos="7920"/>
        </w:tabs>
        <w:spacing w:line="240" w:lineRule="atLeast"/>
        <w:ind w:hanging="1238"/>
        <w:jc w:val="both"/>
        <w:rPr>
          <w:rFonts w:ascii="Angsana New" w:hAnsi="Angsana New"/>
          <w:b/>
          <w:bCs/>
          <w:sz w:val="30"/>
          <w:szCs w:val="30"/>
        </w:rPr>
      </w:pPr>
      <w:r w:rsidRPr="00085CFB">
        <w:rPr>
          <w:rFonts w:ascii="Angsana New" w:hAnsi="Angsana New"/>
          <w:b/>
          <w:bCs/>
          <w:sz w:val="30"/>
          <w:szCs w:val="30"/>
          <w:cs/>
        </w:rPr>
        <w:t>เงินปันผลจ่าย</w:t>
      </w:r>
    </w:p>
    <w:p w14:paraId="35D0157C" w14:textId="281020EA" w:rsidR="008A0688" w:rsidRDefault="008A0688" w:rsidP="004E5A45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8A0688">
        <w:rPr>
          <w:rFonts w:ascii="Angsana New" w:hAnsi="Angsana New"/>
          <w:sz w:val="30"/>
          <w:szCs w:val="30"/>
          <w:cs/>
        </w:rPr>
        <w:t xml:space="preserve">ตามรายงานการประชุมคณะกรรมการบริษัท ครั้งที่  </w:t>
      </w:r>
      <w:r w:rsidRPr="008A0688">
        <w:rPr>
          <w:rFonts w:ascii="Angsana New" w:hAnsi="Angsana New"/>
          <w:sz w:val="30"/>
          <w:szCs w:val="30"/>
        </w:rPr>
        <w:t xml:space="preserve">4/2564  </w:t>
      </w:r>
      <w:r w:rsidRPr="008A0688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8A0688">
        <w:rPr>
          <w:rFonts w:ascii="Angsana New" w:hAnsi="Angsana New"/>
          <w:sz w:val="30"/>
          <w:szCs w:val="30"/>
        </w:rPr>
        <w:t xml:space="preserve">11 </w:t>
      </w:r>
      <w:r w:rsidRPr="008A0688">
        <w:rPr>
          <w:rFonts w:ascii="Angsana New" w:hAnsi="Angsana New"/>
          <w:sz w:val="30"/>
          <w:szCs w:val="30"/>
          <w:cs/>
        </w:rPr>
        <w:t xml:space="preserve">พฤศจิกายน </w:t>
      </w:r>
      <w:r w:rsidRPr="008A0688">
        <w:rPr>
          <w:rFonts w:ascii="Angsana New" w:hAnsi="Angsana New"/>
          <w:sz w:val="30"/>
          <w:szCs w:val="30"/>
        </w:rPr>
        <w:t xml:space="preserve">2564 </w:t>
      </w:r>
      <w:r w:rsidRPr="008A0688">
        <w:rPr>
          <w:rFonts w:ascii="Angsana New" w:hAnsi="Angsana New"/>
          <w:sz w:val="30"/>
          <w:szCs w:val="30"/>
          <w:cs/>
        </w:rPr>
        <w:t xml:space="preserve">มีมติอนุมัติจ่ายเงินปันผลระหว่างกาลจากกำไรสะสมและกำไรสุทธิจากผลการดำเนินงานสิ้นสุดวันที่ </w:t>
      </w:r>
      <w:r w:rsidR="00626EEE">
        <w:rPr>
          <w:rFonts w:ascii="Angsana New" w:hAnsi="Angsana New"/>
          <w:sz w:val="30"/>
          <w:szCs w:val="30"/>
        </w:rPr>
        <w:t>30</w:t>
      </w:r>
      <w:r w:rsidRPr="008A0688">
        <w:rPr>
          <w:rFonts w:ascii="Angsana New" w:hAnsi="Angsana New"/>
          <w:sz w:val="30"/>
          <w:szCs w:val="30"/>
          <w:cs/>
        </w:rPr>
        <w:t xml:space="preserve"> กันยายน</w:t>
      </w:r>
      <w:r w:rsidR="00626EEE">
        <w:rPr>
          <w:rFonts w:ascii="Angsana New" w:hAnsi="Angsana New"/>
          <w:sz w:val="30"/>
          <w:szCs w:val="30"/>
        </w:rPr>
        <w:t xml:space="preserve"> 2564</w:t>
      </w:r>
      <w:r w:rsidRPr="008A0688">
        <w:rPr>
          <w:rFonts w:ascii="Angsana New" w:hAnsi="Angsana New"/>
          <w:sz w:val="30"/>
          <w:szCs w:val="30"/>
          <w:cs/>
        </w:rPr>
        <w:t xml:space="preserve"> ให้แก่ผู้ถือหุ้น</w:t>
      </w:r>
      <w:r w:rsidR="00626EEE">
        <w:rPr>
          <w:rFonts w:ascii="Angsana New" w:hAnsi="Angsana New"/>
          <w:sz w:val="30"/>
          <w:szCs w:val="30"/>
        </w:rPr>
        <w:br/>
      </w:r>
      <w:r w:rsidRPr="008A0688">
        <w:rPr>
          <w:rFonts w:ascii="Angsana New" w:hAnsi="Angsana New"/>
          <w:sz w:val="30"/>
          <w:szCs w:val="30"/>
          <w:cs/>
        </w:rPr>
        <w:t xml:space="preserve">ในอัตราหุ้นละ </w:t>
      </w:r>
      <w:r w:rsidR="00626EEE">
        <w:rPr>
          <w:rFonts w:ascii="Angsana New" w:hAnsi="Angsana New"/>
          <w:sz w:val="30"/>
          <w:szCs w:val="30"/>
        </w:rPr>
        <w:t>46.96</w:t>
      </w:r>
      <w:r w:rsidRPr="008A0688">
        <w:rPr>
          <w:rFonts w:ascii="Angsana New" w:hAnsi="Angsana New"/>
          <w:sz w:val="30"/>
          <w:szCs w:val="30"/>
          <w:cs/>
        </w:rPr>
        <w:t xml:space="preserve"> บาท เป็นเงิน </w:t>
      </w:r>
      <w:r w:rsidR="00626EEE">
        <w:rPr>
          <w:rFonts w:ascii="Angsana New" w:hAnsi="Angsana New"/>
          <w:sz w:val="30"/>
          <w:szCs w:val="30"/>
        </w:rPr>
        <w:t>105.66</w:t>
      </w:r>
      <w:r w:rsidRPr="008A0688">
        <w:rPr>
          <w:rFonts w:ascii="Angsana New" w:hAnsi="Angsana New"/>
          <w:sz w:val="30"/>
          <w:szCs w:val="30"/>
          <w:cs/>
        </w:rPr>
        <w:t xml:space="preserve"> ล้านบาท โดยได้จ่ายเงินปันผลไปแล้วเมื่อวันที่ </w:t>
      </w:r>
      <w:r w:rsidR="00626EEE">
        <w:rPr>
          <w:rFonts w:ascii="Angsana New" w:hAnsi="Angsana New"/>
          <w:sz w:val="30"/>
          <w:szCs w:val="30"/>
        </w:rPr>
        <w:t xml:space="preserve">29 </w:t>
      </w:r>
      <w:r w:rsidRPr="008A0688">
        <w:rPr>
          <w:rFonts w:ascii="Angsana New" w:hAnsi="Angsana New"/>
          <w:sz w:val="30"/>
          <w:szCs w:val="30"/>
          <w:cs/>
        </w:rPr>
        <w:t>พฤศจิกายน</w:t>
      </w:r>
      <w:r w:rsidR="00626EEE">
        <w:rPr>
          <w:rFonts w:ascii="Angsana New" w:hAnsi="Angsana New"/>
          <w:sz w:val="30"/>
          <w:szCs w:val="30"/>
        </w:rPr>
        <w:t xml:space="preserve"> 2564</w:t>
      </w:r>
      <w:r w:rsidRPr="008A0688">
        <w:rPr>
          <w:rFonts w:ascii="Angsana New" w:hAnsi="Angsana New"/>
          <w:sz w:val="30"/>
          <w:szCs w:val="30"/>
          <w:cs/>
        </w:rPr>
        <w:t xml:space="preserve">  จำนวน </w:t>
      </w:r>
      <w:r w:rsidR="003B00EC">
        <w:rPr>
          <w:rFonts w:ascii="Angsana New" w:hAnsi="Angsana New"/>
          <w:sz w:val="30"/>
          <w:szCs w:val="30"/>
        </w:rPr>
        <w:t>52.83</w:t>
      </w:r>
      <w:r w:rsidR="00085CFB">
        <w:rPr>
          <w:rFonts w:ascii="Angsana New" w:hAnsi="Angsana New"/>
          <w:sz w:val="30"/>
          <w:szCs w:val="30"/>
        </w:rPr>
        <w:t xml:space="preserve"> </w:t>
      </w:r>
      <w:r w:rsidR="00085CFB" w:rsidRPr="00085CFB">
        <w:rPr>
          <w:rFonts w:ascii="Angsana New" w:hAnsi="Angsana New"/>
          <w:sz w:val="30"/>
          <w:szCs w:val="30"/>
          <w:cs/>
        </w:rPr>
        <w:t xml:space="preserve">ล้านบาท และวันที่ </w:t>
      </w:r>
      <w:r w:rsidR="00085CFB" w:rsidRPr="00085CFB">
        <w:rPr>
          <w:rFonts w:ascii="Angsana New" w:hAnsi="Angsana New"/>
          <w:sz w:val="30"/>
          <w:szCs w:val="30"/>
        </w:rPr>
        <w:t xml:space="preserve">30 </w:t>
      </w:r>
      <w:r w:rsidR="00085CFB" w:rsidRPr="00085CFB">
        <w:rPr>
          <w:rFonts w:ascii="Angsana New" w:hAnsi="Angsana New"/>
          <w:sz w:val="30"/>
          <w:szCs w:val="30"/>
          <w:cs/>
        </w:rPr>
        <w:t xml:space="preserve">พฤศจิกายน </w:t>
      </w:r>
      <w:r w:rsidR="00085CFB" w:rsidRPr="00085CFB">
        <w:rPr>
          <w:rFonts w:ascii="Angsana New" w:hAnsi="Angsana New"/>
          <w:sz w:val="30"/>
          <w:szCs w:val="30"/>
        </w:rPr>
        <w:t xml:space="preserve">2564 </w:t>
      </w:r>
      <w:r w:rsidR="00085CFB" w:rsidRPr="00085CFB">
        <w:rPr>
          <w:rFonts w:ascii="Angsana New" w:hAnsi="Angsana New"/>
          <w:sz w:val="30"/>
          <w:szCs w:val="30"/>
          <w:cs/>
        </w:rPr>
        <w:t xml:space="preserve">จำนวน </w:t>
      </w:r>
      <w:r w:rsidR="00085CFB" w:rsidRPr="00085CFB">
        <w:rPr>
          <w:rFonts w:ascii="Angsana New" w:hAnsi="Angsana New"/>
          <w:sz w:val="30"/>
          <w:szCs w:val="30"/>
        </w:rPr>
        <w:t xml:space="preserve">52.83 </w:t>
      </w:r>
      <w:r w:rsidR="00085CFB" w:rsidRPr="00085CFB">
        <w:rPr>
          <w:rFonts w:ascii="Angsana New" w:hAnsi="Angsana New"/>
          <w:sz w:val="30"/>
          <w:szCs w:val="30"/>
          <w:cs/>
        </w:rPr>
        <w:t>ล้านบาท ซึ่งได้รับการอนุมัติการจ่าย</w:t>
      </w:r>
      <w:r w:rsidR="003B00EC">
        <w:rPr>
          <w:rFonts w:ascii="Angsana New" w:hAnsi="Angsana New"/>
          <w:sz w:val="30"/>
          <w:szCs w:val="30"/>
        </w:rPr>
        <w:br/>
      </w:r>
      <w:r w:rsidR="00085CFB" w:rsidRPr="00085CFB">
        <w:rPr>
          <w:rFonts w:ascii="Angsana New" w:hAnsi="Angsana New"/>
          <w:sz w:val="30"/>
          <w:szCs w:val="30"/>
          <w:cs/>
        </w:rPr>
        <w:t xml:space="preserve">เงินปันผลตามรายงานการประชุมวิสามัญผู้ถือหุ้นครั้งที่ </w:t>
      </w:r>
      <w:r w:rsidR="003B00EC">
        <w:rPr>
          <w:rFonts w:ascii="Angsana New" w:hAnsi="Angsana New"/>
          <w:sz w:val="30"/>
          <w:szCs w:val="30"/>
        </w:rPr>
        <w:t>1</w:t>
      </w:r>
      <w:r w:rsidR="00085CFB" w:rsidRPr="00085CFB">
        <w:rPr>
          <w:rFonts w:ascii="Angsana New" w:hAnsi="Angsana New"/>
          <w:sz w:val="30"/>
          <w:szCs w:val="30"/>
          <w:cs/>
        </w:rPr>
        <w:t>/</w:t>
      </w:r>
      <w:r w:rsidR="003B00EC">
        <w:rPr>
          <w:rFonts w:ascii="Angsana New" w:hAnsi="Angsana New"/>
          <w:sz w:val="30"/>
          <w:szCs w:val="30"/>
        </w:rPr>
        <w:t>2564</w:t>
      </w:r>
      <w:r w:rsidR="00085CFB" w:rsidRPr="00085CFB">
        <w:rPr>
          <w:rFonts w:ascii="Angsana New" w:hAnsi="Angsana New"/>
          <w:sz w:val="30"/>
          <w:szCs w:val="30"/>
          <w:cs/>
        </w:rPr>
        <w:t xml:space="preserve"> เมื่อวันที่ </w:t>
      </w:r>
      <w:r w:rsidR="003B00EC">
        <w:rPr>
          <w:rFonts w:ascii="Angsana New" w:hAnsi="Angsana New"/>
          <w:sz w:val="30"/>
          <w:szCs w:val="30"/>
        </w:rPr>
        <w:t>29</w:t>
      </w:r>
      <w:r w:rsidR="00085CFB" w:rsidRPr="00085CFB">
        <w:rPr>
          <w:rFonts w:ascii="Angsana New" w:hAnsi="Angsana New"/>
          <w:sz w:val="30"/>
          <w:szCs w:val="30"/>
          <w:cs/>
        </w:rPr>
        <w:t xml:space="preserve"> พฤศจิกายน </w:t>
      </w:r>
      <w:r w:rsidR="003B00EC">
        <w:rPr>
          <w:rFonts w:ascii="Angsana New" w:hAnsi="Angsana New"/>
          <w:sz w:val="30"/>
          <w:szCs w:val="30"/>
        </w:rPr>
        <w:t>2564</w:t>
      </w:r>
    </w:p>
    <w:p w14:paraId="0DCB87B4" w14:textId="5421BDEF" w:rsidR="001B01C0" w:rsidRDefault="001B01C0" w:rsidP="004E5A45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2D8066D9" w14:textId="31F65153" w:rsidR="001B01C0" w:rsidRDefault="001B01C0" w:rsidP="004E5A45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519AA35C" w14:textId="77777777" w:rsidR="001B01C0" w:rsidRDefault="001B01C0" w:rsidP="004E5A45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4AA313C5" w14:textId="1FE8E016" w:rsidR="00085CFB" w:rsidRPr="00085CFB" w:rsidRDefault="00085CFB">
      <w:pPr>
        <w:numPr>
          <w:ilvl w:val="0"/>
          <w:numId w:val="7"/>
        </w:numPr>
        <w:tabs>
          <w:tab w:val="left" w:pos="513"/>
          <w:tab w:val="decimal" w:pos="7920"/>
        </w:tabs>
        <w:spacing w:line="240" w:lineRule="atLeast"/>
        <w:ind w:hanging="1238"/>
        <w:jc w:val="both"/>
        <w:rPr>
          <w:rFonts w:ascii="Angsana New" w:hAnsi="Angsana New"/>
          <w:b/>
          <w:bCs/>
          <w:sz w:val="30"/>
          <w:szCs w:val="30"/>
        </w:rPr>
      </w:pPr>
      <w:r w:rsidRPr="00085CFB">
        <w:rPr>
          <w:rFonts w:ascii="Angsana New" w:hAnsi="Angsana New"/>
          <w:b/>
          <w:bCs/>
          <w:sz w:val="30"/>
          <w:szCs w:val="30"/>
          <w:cs/>
        </w:rPr>
        <w:t>กำไรต่อหุ้นขั้นพื้นฐาน</w:t>
      </w:r>
    </w:p>
    <w:p w14:paraId="43E97546" w14:textId="6A39BB3E" w:rsidR="00085CFB" w:rsidRDefault="00085CFB" w:rsidP="004E5A45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085CFB">
        <w:rPr>
          <w:rFonts w:ascii="Angsana New" w:hAnsi="Angsana New"/>
          <w:sz w:val="30"/>
          <w:szCs w:val="30"/>
          <w:cs/>
        </w:rPr>
        <w:t>กำไรต่อหุ้นขั้นพื้นฐาน คำนวณโดยการหารยอดกำไรสำหรับงวด  ด้วยจำนวนหุ้นสามัญถัวเฉลี่ยที่ออกและเรียกชำระแล้วโดยใช้วิธีถัวเฉลี่ยถ่วงน้ำหนัก แสดงได้ดังนี้</w:t>
      </w:r>
    </w:p>
    <w:p w14:paraId="43D121D3" w14:textId="54555891" w:rsidR="00085CFB" w:rsidRDefault="00085CFB" w:rsidP="004E5A45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085CFB">
        <w:rPr>
          <w:rFonts w:ascii="Angsana New" w:hAnsi="Angsana New"/>
          <w:sz w:val="30"/>
          <w:szCs w:val="30"/>
          <w:cs/>
        </w:rPr>
        <w:t xml:space="preserve">กำไรต่อหุ้นขั้นพื้นฐาน  สำหรับงวด </w:t>
      </w:r>
      <w:r w:rsidR="00940637">
        <w:rPr>
          <w:rFonts w:ascii="Angsana New" w:hAnsi="Angsana New"/>
          <w:sz w:val="30"/>
          <w:szCs w:val="30"/>
        </w:rPr>
        <w:t>3</w:t>
      </w:r>
      <w:r w:rsidRPr="00085CFB">
        <w:rPr>
          <w:rFonts w:ascii="Angsana New" w:hAnsi="Angsana New"/>
          <w:sz w:val="30"/>
          <w:szCs w:val="30"/>
        </w:rPr>
        <w:t xml:space="preserve"> </w:t>
      </w:r>
      <w:r w:rsidRPr="00085CFB">
        <w:rPr>
          <w:rFonts w:ascii="Angsana New" w:hAnsi="Angsana New"/>
          <w:sz w:val="30"/>
          <w:szCs w:val="30"/>
          <w:cs/>
        </w:rPr>
        <w:t xml:space="preserve">เดือน และ </w:t>
      </w:r>
      <w:r w:rsidR="00940637">
        <w:rPr>
          <w:rFonts w:ascii="Angsana New" w:hAnsi="Angsana New"/>
          <w:sz w:val="30"/>
          <w:szCs w:val="30"/>
        </w:rPr>
        <w:t>9</w:t>
      </w:r>
      <w:r w:rsidRPr="00085CFB">
        <w:rPr>
          <w:rFonts w:ascii="Angsana New" w:hAnsi="Angsana New"/>
          <w:sz w:val="30"/>
          <w:szCs w:val="30"/>
        </w:rPr>
        <w:t xml:space="preserve"> </w:t>
      </w:r>
      <w:r w:rsidRPr="00085CFB">
        <w:rPr>
          <w:rFonts w:ascii="Angsana New" w:hAnsi="Angsana New"/>
          <w:sz w:val="30"/>
          <w:szCs w:val="30"/>
          <w:cs/>
        </w:rPr>
        <w:t xml:space="preserve">เดือน สิ้นสุดวันที่ </w:t>
      </w:r>
      <w:r w:rsidRPr="00085CFB">
        <w:rPr>
          <w:rFonts w:ascii="Angsana New" w:hAnsi="Angsana New"/>
          <w:sz w:val="30"/>
          <w:szCs w:val="30"/>
        </w:rPr>
        <w:t xml:space="preserve">30 </w:t>
      </w:r>
      <w:r w:rsidRPr="00085CFB">
        <w:rPr>
          <w:rFonts w:ascii="Angsana New" w:hAnsi="Angsana New"/>
          <w:sz w:val="30"/>
          <w:szCs w:val="30"/>
          <w:cs/>
        </w:rPr>
        <w:t xml:space="preserve">กันยายน </w:t>
      </w:r>
      <w:r w:rsidRPr="00085CFB">
        <w:rPr>
          <w:rFonts w:ascii="Angsana New" w:hAnsi="Angsana New"/>
          <w:sz w:val="30"/>
          <w:szCs w:val="30"/>
        </w:rPr>
        <w:t xml:space="preserve">2565 </w:t>
      </w:r>
      <w:r w:rsidRPr="00085CFB">
        <w:rPr>
          <w:rFonts w:ascii="Angsana New" w:hAnsi="Angsana New"/>
          <w:sz w:val="30"/>
          <w:szCs w:val="30"/>
          <w:cs/>
        </w:rPr>
        <w:t xml:space="preserve">และ </w:t>
      </w:r>
      <w:r w:rsidRPr="00085CFB">
        <w:rPr>
          <w:rFonts w:ascii="Angsana New" w:hAnsi="Angsana New"/>
          <w:sz w:val="30"/>
          <w:szCs w:val="30"/>
        </w:rPr>
        <w:t>2564</w:t>
      </w:r>
    </w:p>
    <w:tbl>
      <w:tblPr>
        <w:tblW w:w="1035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348"/>
        <w:gridCol w:w="1600"/>
        <w:gridCol w:w="236"/>
        <w:gridCol w:w="1564"/>
        <w:gridCol w:w="236"/>
        <w:gridCol w:w="1566"/>
        <w:gridCol w:w="236"/>
        <w:gridCol w:w="1564"/>
      </w:tblGrid>
      <w:tr w:rsidR="00085CFB" w:rsidRPr="00494247" w14:paraId="58BEC664" w14:textId="77777777" w:rsidTr="00940637">
        <w:tc>
          <w:tcPr>
            <w:tcW w:w="3348" w:type="dxa"/>
          </w:tcPr>
          <w:p w14:paraId="4583348E" w14:textId="77777777" w:rsidR="00085CFB" w:rsidRPr="00494247" w:rsidRDefault="00085CFB" w:rsidP="00BC5D67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00" w:type="dxa"/>
          </w:tcPr>
          <w:p w14:paraId="55841443" w14:textId="77777777" w:rsidR="00085CFB" w:rsidRPr="00494247" w:rsidRDefault="00085CFB" w:rsidP="00BC5D67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470A1EAA" w14:textId="77777777" w:rsidR="00085CFB" w:rsidRPr="00494247" w:rsidRDefault="00085CFB" w:rsidP="00BC5D67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64" w:type="dxa"/>
          </w:tcPr>
          <w:p w14:paraId="6A472ECE" w14:textId="77777777" w:rsidR="00085CFB" w:rsidRPr="00494247" w:rsidRDefault="00085CFB" w:rsidP="00BC5D67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47DB86E0" w14:textId="77777777" w:rsidR="00085CFB" w:rsidRPr="00494247" w:rsidRDefault="00085CFB" w:rsidP="00BC5D67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366" w:type="dxa"/>
            <w:gridSpan w:val="3"/>
          </w:tcPr>
          <w:p w14:paraId="4BD22ABF" w14:textId="77777777" w:rsidR="00085CFB" w:rsidRPr="00494247" w:rsidRDefault="00085CFB" w:rsidP="00BC5D67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085CFB" w:rsidRPr="00494247" w14:paraId="365ED2C3" w14:textId="77777777" w:rsidTr="00940637">
        <w:tc>
          <w:tcPr>
            <w:tcW w:w="3348" w:type="dxa"/>
          </w:tcPr>
          <w:p w14:paraId="29CDBE79" w14:textId="77777777" w:rsidR="00085CFB" w:rsidRPr="00494247" w:rsidRDefault="00085CFB" w:rsidP="00BC5D67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400" w:type="dxa"/>
            <w:gridSpan w:val="3"/>
            <w:tcBorders>
              <w:bottom w:val="single" w:sz="4" w:space="0" w:color="auto"/>
            </w:tcBorders>
          </w:tcPr>
          <w:p w14:paraId="5511011F" w14:textId="35C26594" w:rsidR="00085CFB" w:rsidRPr="00494247" w:rsidRDefault="00085CFB" w:rsidP="00BC5D67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8007D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สำหรับงวด </w:t>
            </w:r>
            <w:r w:rsidR="00BD3B8F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 w:rsidRPr="00C8007D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236" w:type="dxa"/>
          </w:tcPr>
          <w:p w14:paraId="0864E1F3" w14:textId="77777777" w:rsidR="00085CFB" w:rsidRPr="00494247" w:rsidRDefault="00085CFB" w:rsidP="00BC5D67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3366" w:type="dxa"/>
            <w:gridSpan w:val="3"/>
            <w:tcBorders>
              <w:bottom w:val="single" w:sz="4" w:space="0" w:color="auto"/>
            </w:tcBorders>
          </w:tcPr>
          <w:p w14:paraId="213CD908" w14:textId="2EA3CEB8" w:rsidR="00085CFB" w:rsidRPr="00494247" w:rsidRDefault="00085CFB" w:rsidP="00BC5D67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8007D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สำหรับงวด </w:t>
            </w:r>
            <w:r w:rsidR="00BD3B8F">
              <w:rPr>
                <w:rFonts w:ascii="Angsana New" w:hAnsi="Angsana New"/>
                <w:color w:val="000000"/>
                <w:sz w:val="30"/>
                <w:szCs w:val="30"/>
              </w:rPr>
              <w:t>9</w:t>
            </w:r>
            <w:r w:rsidRPr="00C8007D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เดือน</w:t>
            </w:r>
          </w:p>
        </w:tc>
      </w:tr>
      <w:tr w:rsidR="00085CFB" w:rsidRPr="00494247" w14:paraId="4FBEF485" w14:textId="77777777" w:rsidTr="00940637">
        <w:tc>
          <w:tcPr>
            <w:tcW w:w="3348" w:type="dxa"/>
          </w:tcPr>
          <w:p w14:paraId="6EC847EC" w14:textId="77777777" w:rsidR="00085CFB" w:rsidRPr="00494247" w:rsidRDefault="00085CFB" w:rsidP="00BC5D67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00" w:type="dxa"/>
            <w:tcBorders>
              <w:top w:val="single" w:sz="4" w:space="0" w:color="auto"/>
              <w:bottom w:val="single" w:sz="4" w:space="0" w:color="auto"/>
            </w:tcBorders>
          </w:tcPr>
          <w:p w14:paraId="147C14B6" w14:textId="77777777" w:rsidR="00085CFB" w:rsidRPr="00940637" w:rsidRDefault="00085CFB" w:rsidP="00BC5D6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29"/>
                <w:szCs w:val="29"/>
              </w:rPr>
            </w:pPr>
            <w:r w:rsidRPr="00940637">
              <w:rPr>
                <w:sz w:val="29"/>
                <w:szCs w:val="29"/>
              </w:rPr>
              <w:t xml:space="preserve">30 </w:t>
            </w:r>
            <w:r w:rsidRPr="00940637">
              <w:rPr>
                <w:rFonts w:hint="cs"/>
                <w:sz w:val="29"/>
                <w:szCs w:val="29"/>
                <w:cs/>
              </w:rPr>
              <w:t xml:space="preserve">กันยายน </w:t>
            </w:r>
            <w:r w:rsidRPr="00940637">
              <w:rPr>
                <w:sz w:val="29"/>
                <w:szCs w:val="29"/>
              </w:rPr>
              <w:t>2565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73333D9" w14:textId="77777777" w:rsidR="00085CFB" w:rsidRPr="00940637" w:rsidRDefault="00085CFB" w:rsidP="00BC5D6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29"/>
                <w:szCs w:val="29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single" w:sz="4" w:space="0" w:color="auto"/>
            </w:tcBorders>
          </w:tcPr>
          <w:p w14:paraId="025912B5" w14:textId="77777777" w:rsidR="00085CFB" w:rsidRPr="00940637" w:rsidRDefault="00085CFB" w:rsidP="00BC5D6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29"/>
                <w:szCs w:val="29"/>
              </w:rPr>
            </w:pPr>
            <w:r w:rsidRPr="00940637">
              <w:rPr>
                <w:color w:val="000000"/>
                <w:sz w:val="29"/>
                <w:szCs w:val="29"/>
              </w:rPr>
              <w:t xml:space="preserve">30 </w:t>
            </w:r>
            <w:r w:rsidRPr="00940637">
              <w:rPr>
                <w:color w:val="000000"/>
                <w:sz w:val="29"/>
                <w:szCs w:val="29"/>
                <w:cs/>
              </w:rPr>
              <w:t xml:space="preserve">กันยายน </w:t>
            </w:r>
            <w:r w:rsidRPr="00940637">
              <w:rPr>
                <w:color w:val="000000"/>
                <w:sz w:val="29"/>
                <w:szCs w:val="29"/>
              </w:rPr>
              <w:t>2564</w:t>
            </w:r>
          </w:p>
        </w:tc>
        <w:tc>
          <w:tcPr>
            <w:tcW w:w="236" w:type="dxa"/>
          </w:tcPr>
          <w:p w14:paraId="2E2F5B6F" w14:textId="77777777" w:rsidR="00085CFB" w:rsidRPr="00940637" w:rsidRDefault="00085CFB" w:rsidP="00BC5D6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29"/>
                <w:szCs w:val="29"/>
              </w:rPr>
            </w:pPr>
          </w:p>
        </w:tc>
        <w:tc>
          <w:tcPr>
            <w:tcW w:w="1566" w:type="dxa"/>
            <w:tcBorders>
              <w:top w:val="single" w:sz="4" w:space="0" w:color="auto"/>
              <w:bottom w:val="single" w:sz="4" w:space="0" w:color="auto"/>
            </w:tcBorders>
          </w:tcPr>
          <w:p w14:paraId="69D37536" w14:textId="77777777" w:rsidR="00085CFB" w:rsidRPr="00940637" w:rsidRDefault="00085CFB" w:rsidP="00BC5D6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29"/>
                <w:szCs w:val="29"/>
              </w:rPr>
            </w:pPr>
            <w:r w:rsidRPr="00940637">
              <w:rPr>
                <w:sz w:val="29"/>
                <w:szCs w:val="29"/>
              </w:rPr>
              <w:t xml:space="preserve">30 </w:t>
            </w:r>
            <w:r w:rsidRPr="00940637">
              <w:rPr>
                <w:rFonts w:hint="cs"/>
                <w:sz w:val="29"/>
                <w:szCs w:val="29"/>
                <w:cs/>
              </w:rPr>
              <w:t xml:space="preserve">กันยายน </w:t>
            </w:r>
            <w:r w:rsidRPr="00940637">
              <w:rPr>
                <w:sz w:val="29"/>
                <w:szCs w:val="29"/>
              </w:rPr>
              <w:t>2565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04478D3" w14:textId="77777777" w:rsidR="00085CFB" w:rsidRPr="00940637" w:rsidRDefault="00085CFB" w:rsidP="00BC5D6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29"/>
                <w:szCs w:val="29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single" w:sz="4" w:space="0" w:color="auto"/>
            </w:tcBorders>
          </w:tcPr>
          <w:p w14:paraId="0DDC1930" w14:textId="77777777" w:rsidR="00085CFB" w:rsidRPr="00940637" w:rsidRDefault="00085CFB" w:rsidP="00BC5D6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29"/>
                <w:szCs w:val="29"/>
              </w:rPr>
            </w:pPr>
            <w:r w:rsidRPr="00940637">
              <w:rPr>
                <w:color w:val="000000"/>
                <w:sz w:val="29"/>
                <w:szCs w:val="29"/>
              </w:rPr>
              <w:t xml:space="preserve">30 </w:t>
            </w:r>
            <w:r w:rsidRPr="00940637">
              <w:rPr>
                <w:color w:val="000000"/>
                <w:sz w:val="29"/>
                <w:szCs w:val="29"/>
                <w:cs/>
              </w:rPr>
              <w:t xml:space="preserve">กันยายน </w:t>
            </w:r>
            <w:r w:rsidRPr="00940637">
              <w:rPr>
                <w:color w:val="000000"/>
                <w:sz w:val="29"/>
                <w:szCs w:val="29"/>
              </w:rPr>
              <w:t>2564</w:t>
            </w:r>
          </w:p>
        </w:tc>
      </w:tr>
      <w:tr w:rsidR="00085CFB" w:rsidRPr="00494247" w14:paraId="76F8CCC3" w14:textId="77777777" w:rsidTr="00917061">
        <w:trPr>
          <w:trHeight w:val="203"/>
        </w:trPr>
        <w:tc>
          <w:tcPr>
            <w:tcW w:w="3348" w:type="dxa"/>
            <w:vAlign w:val="center"/>
          </w:tcPr>
          <w:p w14:paraId="6BB760FD" w14:textId="66A1E670" w:rsidR="00085CFB" w:rsidRPr="00494247" w:rsidRDefault="00085CFB" w:rsidP="00BC5D67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85CF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กำไรสำหรับงวด</w:t>
            </w:r>
          </w:p>
        </w:tc>
        <w:tc>
          <w:tcPr>
            <w:tcW w:w="1600" w:type="dxa"/>
            <w:tcBorders>
              <w:top w:val="single" w:sz="4" w:space="0" w:color="auto"/>
            </w:tcBorders>
            <w:shd w:val="clear" w:color="auto" w:fill="auto"/>
          </w:tcPr>
          <w:p w14:paraId="7510BF78" w14:textId="5D237114" w:rsidR="00085CFB" w:rsidRPr="00494247" w:rsidRDefault="00380E26" w:rsidP="00BC5D6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80E26">
              <w:rPr>
                <w:rFonts w:ascii="Angsana New" w:hAnsi="Angsana New"/>
                <w:color w:val="000000"/>
                <w:sz w:val="30"/>
                <w:szCs w:val="30"/>
              </w:rPr>
              <w:t>6,519,741.63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E8E5EA6" w14:textId="77777777" w:rsidR="00085CFB" w:rsidRPr="00494247" w:rsidRDefault="00085CFB" w:rsidP="00BC5D6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64" w:type="dxa"/>
            <w:shd w:val="clear" w:color="auto" w:fill="auto"/>
            <w:vAlign w:val="bottom"/>
          </w:tcPr>
          <w:p w14:paraId="56D1CA1D" w14:textId="50500F86" w:rsidR="00085CFB" w:rsidRPr="003C4FC4" w:rsidRDefault="00085CFB" w:rsidP="00BC5D6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085CFB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8,664,490.94</w:t>
            </w:r>
          </w:p>
        </w:tc>
        <w:tc>
          <w:tcPr>
            <w:tcW w:w="236" w:type="dxa"/>
            <w:shd w:val="clear" w:color="auto" w:fill="auto"/>
          </w:tcPr>
          <w:p w14:paraId="4943A323" w14:textId="77777777" w:rsidR="00085CFB" w:rsidRPr="00494247" w:rsidRDefault="00085CFB" w:rsidP="00BC5D6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66" w:type="dxa"/>
            <w:tcBorders>
              <w:top w:val="single" w:sz="4" w:space="0" w:color="auto"/>
            </w:tcBorders>
            <w:shd w:val="clear" w:color="auto" w:fill="auto"/>
          </w:tcPr>
          <w:p w14:paraId="42D63F12" w14:textId="1B62E54D" w:rsidR="00085CFB" w:rsidRPr="00494247" w:rsidRDefault="00BB515C" w:rsidP="00BC5D6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BB515C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27,556,650.24</w:t>
            </w:r>
          </w:p>
        </w:tc>
        <w:tc>
          <w:tcPr>
            <w:tcW w:w="236" w:type="dxa"/>
            <w:vAlign w:val="bottom"/>
          </w:tcPr>
          <w:p w14:paraId="303E68B6" w14:textId="77777777" w:rsidR="00085CFB" w:rsidRPr="00494247" w:rsidRDefault="00085CFB" w:rsidP="00BC5D67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4" w:type="dxa"/>
            <w:vAlign w:val="bottom"/>
          </w:tcPr>
          <w:p w14:paraId="6543D96B" w14:textId="56D702AA" w:rsidR="00085CFB" w:rsidRPr="00494247" w:rsidRDefault="00085CFB" w:rsidP="00BC5D6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085CFB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25,916,900.28</w:t>
            </w:r>
          </w:p>
        </w:tc>
      </w:tr>
      <w:tr w:rsidR="00085CFB" w:rsidRPr="00494247" w14:paraId="52BFFD4C" w14:textId="77777777" w:rsidTr="00917061">
        <w:trPr>
          <w:trHeight w:val="203"/>
        </w:trPr>
        <w:tc>
          <w:tcPr>
            <w:tcW w:w="3348" w:type="dxa"/>
            <w:vAlign w:val="center"/>
          </w:tcPr>
          <w:p w14:paraId="695ED2CA" w14:textId="29CD9B6C" w:rsidR="00085CFB" w:rsidRPr="00D5168C" w:rsidRDefault="00085CFB" w:rsidP="00085CFB">
            <w:pPr>
              <w:spacing w:line="400" w:lineRule="exact"/>
              <w:ind w:left="166" w:right="-45" w:hanging="180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85CF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1600" w:type="dxa"/>
            <w:shd w:val="clear" w:color="auto" w:fill="auto"/>
          </w:tcPr>
          <w:p w14:paraId="6D3EACC8" w14:textId="77777777" w:rsidR="00085CFB" w:rsidRDefault="00085CFB" w:rsidP="00BC5D6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75C971B0" w14:textId="652F0E3C" w:rsidR="00085CFB" w:rsidRPr="0024362F" w:rsidRDefault="00085CFB" w:rsidP="00BC5D6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85CFB">
              <w:rPr>
                <w:rFonts w:ascii="Angsana New" w:hAnsi="Angsana New"/>
                <w:color w:val="000000"/>
                <w:sz w:val="30"/>
                <w:szCs w:val="30"/>
              </w:rPr>
              <w:t>450,000,000.00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C1B52C4" w14:textId="77777777" w:rsidR="00085CFB" w:rsidRPr="00494247" w:rsidRDefault="00085CFB" w:rsidP="00BC5D6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64" w:type="dxa"/>
            <w:shd w:val="clear" w:color="auto" w:fill="auto"/>
            <w:vAlign w:val="bottom"/>
          </w:tcPr>
          <w:p w14:paraId="4F42FD59" w14:textId="7B92A908" w:rsidR="00085CFB" w:rsidRPr="003C4FC4" w:rsidRDefault="00085CFB" w:rsidP="00BC5D6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085CFB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225,000,000.00</w:t>
            </w:r>
          </w:p>
        </w:tc>
        <w:tc>
          <w:tcPr>
            <w:tcW w:w="236" w:type="dxa"/>
            <w:shd w:val="clear" w:color="auto" w:fill="auto"/>
          </w:tcPr>
          <w:p w14:paraId="57FE187F" w14:textId="77777777" w:rsidR="00085CFB" w:rsidRPr="00494247" w:rsidRDefault="00085CFB" w:rsidP="00BC5D6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66" w:type="dxa"/>
            <w:shd w:val="clear" w:color="auto" w:fill="auto"/>
          </w:tcPr>
          <w:p w14:paraId="65892A79" w14:textId="77777777" w:rsidR="00085CFB" w:rsidRDefault="00085CFB" w:rsidP="00BC5D6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  <w:p w14:paraId="49FE9FD2" w14:textId="514255D8" w:rsidR="00085CFB" w:rsidRPr="00047BB0" w:rsidRDefault="00085CFB" w:rsidP="00BC5D6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085CFB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385,238,095.24</w:t>
            </w:r>
          </w:p>
        </w:tc>
        <w:tc>
          <w:tcPr>
            <w:tcW w:w="236" w:type="dxa"/>
            <w:vAlign w:val="bottom"/>
          </w:tcPr>
          <w:p w14:paraId="48461368" w14:textId="77777777" w:rsidR="00085CFB" w:rsidRPr="00494247" w:rsidRDefault="00085CFB" w:rsidP="00BC5D67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4" w:type="dxa"/>
            <w:vAlign w:val="bottom"/>
          </w:tcPr>
          <w:p w14:paraId="436347A2" w14:textId="494CAC89" w:rsidR="00085CFB" w:rsidRPr="00047BB0" w:rsidRDefault="00085CFB" w:rsidP="00BC5D6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085CFB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225,000,000.00</w:t>
            </w:r>
          </w:p>
        </w:tc>
      </w:tr>
      <w:tr w:rsidR="00085CFB" w:rsidRPr="00494247" w14:paraId="53995CDB" w14:textId="77777777" w:rsidTr="00917061">
        <w:trPr>
          <w:trHeight w:val="203"/>
        </w:trPr>
        <w:tc>
          <w:tcPr>
            <w:tcW w:w="3348" w:type="dxa"/>
            <w:vAlign w:val="center"/>
          </w:tcPr>
          <w:p w14:paraId="2A653895" w14:textId="06824559" w:rsidR="00085CFB" w:rsidRDefault="00085CFB" w:rsidP="00085CFB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85CF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กำไรต่อหุ้นขั้นพื้นฐาน</w:t>
            </w:r>
          </w:p>
        </w:tc>
        <w:tc>
          <w:tcPr>
            <w:tcW w:w="16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387C28" w14:textId="64878D00" w:rsidR="00085CFB" w:rsidRPr="0024362F" w:rsidRDefault="00645885" w:rsidP="00BC5D6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0.01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9FFBDB4" w14:textId="77777777" w:rsidR="00085CFB" w:rsidRPr="00494247" w:rsidRDefault="00085CFB" w:rsidP="00BC5D6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31DA4EA" w14:textId="0ACCB926" w:rsidR="00085CFB" w:rsidRPr="003C4FC4" w:rsidRDefault="00085CFB" w:rsidP="00BC5D6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085CFB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0.04</w:t>
            </w:r>
          </w:p>
        </w:tc>
        <w:tc>
          <w:tcPr>
            <w:tcW w:w="236" w:type="dxa"/>
            <w:shd w:val="clear" w:color="auto" w:fill="auto"/>
          </w:tcPr>
          <w:p w14:paraId="034C8F09" w14:textId="77777777" w:rsidR="00085CFB" w:rsidRPr="00494247" w:rsidRDefault="00085CFB" w:rsidP="00BC5D6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180092" w14:textId="397B6624" w:rsidR="00085CFB" w:rsidRPr="00047BB0" w:rsidRDefault="00645885" w:rsidP="00BC5D6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0.07</w:t>
            </w:r>
          </w:p>
        </w:tc>
        <w:tc>
          <w:tcPr>
            <w:tcW w:w="236" w:type="dxa"/>
            <w:vAlign w:val="bottom"/>
          </w:tcPr>
          <w:p w14:paraId="52DAB2A3" w14:textId="77777777" w:rsidR="00085CFB" w:rsidRPr="00494247" w:rsidRDefault="00085CFB" w:rsidP="00BC5D67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0400A4" w14:textId="74608787" w:rsidR="00085CFB" w:rsidRPr="00047BB0" w:rsidRDefault="00085CFB" w:rsidP="00BC5D6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085CFB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0.12</w:t>
            </w:r>
          </w:p>
        </w:tc>
      </w:tr>
    </w:tbl>
    <w:p w14:paraId="4C757EDF" w14:textId="49271ED8" w:rsidR="00085CFB" w:rsidRPr="00D62918" w:rsidRDefault="00781B31" w:rsidP="003F3980">
      <w:pPr>
        <w:numPr>
          <w:ilvl w:val="0"/>
          <w:numId w:val="7"/>
        </w:numPr>
        <w:tabs>
          <w:tab w:val="left" w:pos="513"/>
          <w:tab w:val="decimal" w:pos="7920"/>
        </w:tabs>
        <w:spacing w:before="240" w:line="240" w:lineRule="atLeast"/>
        <w:ind w:hanging="1238"/>
        <w:jc w:val="both"/>
        <w:rPr>
          <w:rFonts w:ascii="Angsana New" w:hAnsi="Angsana New"/>
          <w:b/>
          <w:bCs/>
          <w:sz w:val="30"/>
          <w:szCs w:val="30"/>
        </w:rPr>
      </w:pPr>
      <w:r w:rsidRPr="00D62918">
        <w:rPr>
          <w:rFonts w:ascii="Angsana New" w:hAnsi="Angsana New"/>
          <w:b/>
          <w:bCs/>
          <w:sz w:val="30"/>
          <w:szCs w:val="30"/>
          <w:cs/>
        </w:rPr>
        <w:t>ค่าตอบแทนผู้บริหาร</w:t>
      </w:r>
    </w:p>
    <w:p w14:paraId="2453DC99" w14:textId="5FF6AA16" w:rsidR="00085CFB" w:rsidRDefault="00781B31" w:rsidP="004E5A45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781B31">
        <w:rPr>
          <w:rFonts w:ascii="Angsana New" w:hAnsi="Angsana New"/>
          <w:sz w:val="30"/>
          <w:szCs w:val="30"/>
          <w:cs/>
        </w:rPr>
        <w:t>ค่าตอบแทนผู้บริหารเป็นค่าใช้จ่ายเกี่ยวกับเงินเดือน  ค่าตอบแทนและผลประโยชน์อื่นให้แก่กรรมการและผู้บริหารตามนิยามในประกาศของสำนักงานคณะกรรมการกำกับหลักทรัพย์และตลาดหลักทรัพย์  อันได้แก่  ผู้จัดการหรือผู้ดำรงตำแหน่งระดับบริหารสี่รายแรกต่อจากผู้จัดการลงมา และผู้ซึ่งดำรงตำแหน่งเทียบเท่าผู้ดำรงตำแหน่งระดับผู้บริหารรายที่สี่ทุกราย</w:t>
      </w:r>
    </w:p>
    <w:p w14:paraId="14E80907" w14:textId="3FD84AAC" w:rsidR="00781B31" w:rsidRDefault="00781B31" w:rsidP="004E5A45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781B31">
        <w:rPr>
          <w:rFonts w:ascii="Angsana New" w:hAnsi="Angsana New"/>
          <w:sz w:val="30"/>
          <w:szCs w:val="30"/>
          <w:cs/>
        </w:rPr>
        <w:t xml:space="preserve">ค่าตอบแทนที่จ่ายให้แก่ผู้บริหารสำคัญ สำหรับงวด </w:t>
      </w:r>
      <w:r w:rsidR="00D833F3">
        <w:rPr>
          <w:rFonts w:ascii="Angsana New" w:hAnsi="Angsana New"/>
          <w:sz w:val="30"/>
          <w:szCs w:val="30"/>
        </w:rPr>
        <w:t>3</w:t>
      </w:r>
      <w:r w:rsidRPr="00781B31">
        <w:rPr>
          <w:rFonts w:ascii="Angsana New" w:hAnsi="Angsana New"/>
          <w:sz w:val="30"/>
          <w:szCs w:val="30"/>
        </w:rPr>
        <w:t xml:space="preserve"> </w:t>
      </w:r>
      <w:r w:rsidRPr="00781B31">
        <w:rPr>
          <w:rFonts w:ascii="Angsana New" w:hAnsi="Angsana New"/>
          <w:sz w:val="30"/>
          <w:szCs w:val="30"/>
          <w:cs/>
        </w:rPr>
        <w:t xml:space="preserve">เดือน และ </w:t>
      </w:r>
      <w:r w:rsidRPr="00781B31">
        <w:rPr>
          <w:rFonts w:ascii="Angsana New" w:hAnsi="Angsana New"/>
          <w:sz w:val="30"/>
          <w:szCs w:val="30"/>
        </w:rPr>
        <w:t xml:space="preserve">9 </w:t>
      </w:r>
      <w:r w:rsidRPr="00781B31">
        <w:rPr>
          <w:rFonts w:ascii="Angsana New" w:hAnsi="Angsana New"/>
          <w:sz w:val="30"/>
          <w:szCs w:val="30"/>
          <w:cs/>
        </w:rPr>
        <w:t xml:space="preserve">เดือน สิ้นสุดวันที่ </w:t>
      </w:r>
      <w:r w:rsidRPr="00781B31">
        <w:rPr>
          <w:rFonts w:ascii="Angsana New" w:hAnsi="Angsana New"/>
          <w:sz w:val="30"/>
          <w:szCs w:val="30"/>
        </w:rPr>
        <w:t xml:space="preserve">30 </w:t>
      </w:r>
      <w:r w:rsidRPr="00781B31">
        <w:rPr>
          <w:rFonts w:ascii="Angsana New" w:hAnsi="Angsana New"/>
          <w:sz w:val="30"/>
          <w:szCs w:val="30"/>
          <w:cs/>
        </w:rPr>
        <w:t xml:space="preserve">กันยายน </w:t>
      </w:r>
      <w:r w:rsidRPr="00781B31">
        <w:rPr>
          <w:rFonts w:ascii="Angsana New" w:hAnsi="Angsana New"/>
          <w:sz w:val="30"/>
          <w:szCs w:val="30"/>
        </w:rPr>
        <w:t xml:space="preserve">2565 </w:t>
      </w:r>
      <w:r w:rsidRPr="00781B31">
        <w:rPr>
          <w:rFonts w:ascii="Angsana New" w:hAnsi="Angsana New"/>
          <w:sz w:val="30"/>
          <w:szCs w:val="30"/>
          <w:cs/>
        </w:rPr>
        <w:t xml:space="preserve">และ </w:t>
      </w:r>
      <w:r w:rsidRPr="00781B31">
        <w:rPr>
          <w:rFonts w:ascii="Angsana New" w:hAnsi="Angsana New"/>
          <w:sz w:val="30"/>
          <w:szCs w:val="30"/>
        </w:rPr>
        <w:t xml:space="preserve">2564 </w:t>
      </w:r>
      <w:r w:rsidRPr="00781B31">
        <w:rPr>
          <w:rFonts w:ascii="Angsana New" w:hAnsi="Angsana New"/>
          <w:sz w:val="30"/>
          <w:szCs w:val="30"/>
          <w:cs/>
        </w:rPr>
        <w:t>ดังนี้</w:t>
      </w:r>
    </w:p>
    <w:tbl>
      <w:tblPr>
        <w:tblW w:w="1017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148"/>
        <w:gridCol w:w="1620"/>
        <w:gridCol w:w="236"/>
        <w:gridCol w:w="1564"/>
        <w:gridCol w:w="236"/>
        <w:gridCol w:w="1566"/>
        <w:gridCol w:w="236"/>
        <w:gridCol w:w="1564"/>
      </w:tblGrid>
      <w:tr w:rsidR="00781B31" w:rsidRPr="00494247" w14:paraId="2127CB33" w14:textId="77777777" w:rsidTr="00D833F3">
        <w:tc>
          <w:tcPr>
            <w:tcW w:w="3148" w:type="dxa"/>
          </w:tcPr>
          <w:p w14:paraId="130A81B8" w14:textId="77777777" w:rsidR="00781B31" w:rsidRPr="00494247" w:rsidRDefault="00781B31" w:rsidP="00BC5D67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20" w:type="dxa"/>
          </w:tcPr>
          <w:p w14:paraId="151F31A2" w14:textId="77777777" w:rsidR="00781B31" w:rsidRPr="00494247" w:rsidRDefault="00781B31" w:rsidP="00BC5D67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68BFD9C2" w14:textId="77777777" w:rsidR="00781B31" w:rsidRPr="00494247" w:rsidRDefault="00781B31" w:rsidP="00BC5D67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64" w:type="dxa"/>
          </w:tcPr>
          <w:p w14:paraId="2311D360" w14:textId="77777777" w:rsidR="00781B31" w:rsidRPr="00494247" w:rsidRDefault="00781B31" w:rsidP="00BC5D67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7DE6D2ED" w14:textId="77777777" w:rsidR="00781B31" w:rsidRPr="00494247" w:rsidRDefault="00781B31" w:rsidP="00BC5D67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366" w:type="dxa"/>
            <w:gridSpan w:val="3"/>
          </w:tcPr>
          <w:p w14:paraId="1B36D220" w14:textId="77777777" w:rsidR="00781B31" w:rsidRPr="00494247" w:rsidRDefault="00781B31" w:rsidP="00BC5D67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781B31" w:rsidRPr="00494247" w14:paraId="7BBB8B74" w14:textId="77777777" w:rsidTr="00D833F3">
        <w:tc>
          <w:tcPr>
            <w:tcW w:w="3148" w:type="dxa"/>
          </w:tcPr>
          <w:p w14:paraId="0EAB3880" w14:textId="77777777" w:rsidR="00781B31" w:rsidRPr="00494247" w:rsidRDefault="00781B31" w:rsidP="00BC5D67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420" w:type="dxa"/>
            <w:gridSpan w:val="3"/>
            <w:tcBorders>
              <w:bottom w:val="single" w:sz="4" w:space="0" w:color="auto"/>
            </w:tcBorders>
          </w:tcPr>
          <w:p w14:paraId="59A3393A" w14:textId="77777777" w:rsidR="00781B31" w:rsidRPr="00494247" w:rsidRDefault="00781B31" w:rsidP="00BC5D67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8007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สำหรับงวด 3 เดือน</w:t>
            </w:r>
          </w:p>
        </w:tc>
        <w:tc>
          <w:tcPr>
            <w:tcW w:w="236" w:type="dxa"/>
          </w:tcPr>
          <w:p w14:paraId="65D73EC9" w14:textId="77777777" w:rsidR="00781B31" w:rsidRPr="00494247" w:rsidRDefault="00781B31" w:rsidP="00BC5D67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3366" w:type="dxa"/>
            <w:gridSpan w:val="3"/>
            <w:tcBorders>
              <w:bottom w:val="single" w:sz="4" w:space="0" w:color="auto"/>
            </w:tcBorders>
          </w:tcPr>
          <w:p w14:paraId="0D908142" w14:textId="77777777" w:rsidR="00781B31" w:rsidRPr="00494247" w:rsidRDefault="00781B31" w:rsidP="00BC5D67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8007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สำหรับงวด 9 เดือน</w:t>
            </w:r>
          </w:p>
        </w:tc>
      </w:tr>
      <w:tr w:rsidR="00781B31" w:rsidRPr="00494247" w14:paraId="5D6CF444" w14:textId="77777777" w:rsidTr="00D833F3">
        <w:tc>
          <w:tcPr>
            <w:tcW w:w="3148" w:type="dxa"/>
          </w:tcPr>
          <w:p w14:paraId="64E1D01C" w14:textId="77777777" w:rsidR="00781B31" w:rsidRPr="00494247" w:rsidRDefault="00781B31" w:rsidP="00BC5D67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45F99C76" w14:textId="77777777" w:rsidR="00781B31" w:rsidRPr="00D833F3" w:rsidRDefault="00781B31" w:rsidP="00BC5D6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29"/>
                <w:szCs w:val="29"/>
              </w:rPr>
            </w:pPr>
            <w:r w:rsidRPr="00D833F3">
              <w:rPr>
                <w:sz w:val="29"/>
                <w:szCs w:val="29"/>
              </w:rPr>
              <w:t xml:space="preserve">30 </w:t>
            </w:r>
            <w:r w:rsidRPr="00D833F3">
              <w:rPr>
                <w:rFonts w:hint="cs"/>
                <w:sz w:val="29"/>
                <w:szCs w:val="29"/>
                <w:cs/>
              </w:rPr>
              <w:t xml:space="preserve">กันยายน </w:t>
            </w:r>
            <w:r w:rsidRPr="00D833F3">
              <w:rPr>
                <w:sz w:val="29"/>
                <w:szCs w:val="29"/>
              </w:rPr>
              <w:t>2565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13F42FFD" w14:textId="77777777" w:rsidR="00781B31" w:rsidRPr="00D833F3" w:rsidRDefault="00781B31" w:rsidP="00BC5D6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29"/>
                <w:szCs w:val="29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single" w:sz="4" w:space="0" w:color="auto"/>
            </w:tcBorders>
          </w:tcPr>
          <w:p w14:paraId="19E1BD93" w14:textId="77777777" w:rsidR="00781B31" w:rsidRPr="00D833F3" w:rsidRDefault="00781B31" w:rsidP="00BC5D6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29"/>
                <w:szCs w:val="29"/>
              </w:rPr>
            </w:pPr>
            <w:r w:rsidRPr="00D833F3">
              <w:rPr>
                <w:color w:val="000000"/>
                <w:sz w:val="29"/>
                <w:szCs w:val="29"/>
              </w:rPr>
              <w:t xml:space="preserve">30 </w:t>
            </w:r>
            <w:r w:rsidRPr="00D833F3">
              <w:rPr>
                <w:color w:val="000000"/>
                <w:sz w:val="29"/>
                <w:szCs w:val="29"/>
                <w:cs/>
              </w:rPr>
              <w:t xml:space="preserve">กันยายน </w:t>
            </w:r>
            <w:r w:rsidRPr="00D833F3">
              <w:rPr>
                <w:color w:val="000000"/>
                <w:sz w:val="29"/>
                <w:szCs w:val="29"/>
              </w:rPr>
              <w:t>2564</w:t>
            </w:r>
          </w:p>
        </w:tc>
        <w:tc>
          <w:tcPr>
            <w:tcW w:w="236" w:type="dxa"/>
          </w:tcPr>
          <w:p w14:paraId="043280E1" w14:textId="77777777" w:rsidR="00781B31" w:rsidRPr="00D833F3" w:rsidRDefault="00781B31" w:rsidP="00BC5D6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29"/>
                <w:szCs w:val="29"/>
              </w:rPr>
            </w:pPr>
          </w:p>
        </w:tc>
        <w:tc>
          <w:tcPr>
            <w:tcW w:w="1566" w:type="dxa"/>
            <w:tcBorders>
              <w:top w:val="single" w:sz="4" w:space="0" w:color="auto"/>
              <w:bottom w:val="single" w:sz="4" w:space="0" w:color="auto"/>
            </w:tcBorders>
          </w:tcPr>
          <w:p w14:paraId="2086EE5D" w14:textId="77777777" w:rsidR="00781B31" w:rsidRPr="00D833F3" w:rsidRDefault="00781B31" w:rsidP="00BC5D6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29"/>
                <w:szCs w:val="29"/>
              </w:rPr>
            </w:pPr>
            <w:r w:rsidRPr="00D833F3">
              <w:rPr>
                <w:sz w:val="29"/>
                <w:szCs w:val="29"/>
              </w:rPr>
              <w:t xml:space="preserve">30 </w:t>
            </w:r>
            <w:r w:rsidRPr="00D833F3">
              <w:rPr>
                <w:rFonts w:hint="cs"/>
                <w:sz w:val="29"/>
                <w:szCs w:val="29"/>
                <w:cs/>
              </w:rPr>
              <w:t xml:space="preserve">กันยายน </w:t>
            </w:r>
            <w:r w:rsidRPr="00D833F3">
              <w:rPr>
                <w:sz w:val="29"/>
                <w:szCs w:val="29"/>
              </w:rPr>
              <w:t>2565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3732938" w14:textId="77777777" w:rsidR="00781B31" w:rsidRPr="00D833F3" w:rsidRDefault="00781B31" w:rsidP="00BC5D6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29"/>
                <w:szCs w:val="29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single" w:sz="4" w:space="0" w:color="auto"/>
            </w:tcBorders>
          </w:tcPr>
          <w:p w14:paraId="24013578" w14:textId="77777777" w:rsidR="00781B31" w:rsidRPr="00D833F3" w:rsidRDefault="00781B31" w:rsidP="00BC5D6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29"/>
                <w:szCs w:val="29"/>
              </w:rPr>
            </w:pPr>
            <w:r w:rsidRPr="00D833F3">
              <w:rPr>
                <w:color w:val="000000"/>
                <w:sz w:val="29"/>
                <w:szCs w:val="29"/>
              </w:rPr>
              <w:t xml:space="preserve">30 </w:t>
            </w:r>
            <w:r w:rsidRPr="00D833F3">
              <w:rPr>
                <w:color w:val="000000"/>
                <w:sz w:val="29"/>
                <w:szCs w:val="29"/>
                <w:cs/>
              </w:rPr>
              <w:t xml:space="preserve">กันยายน </w:t>
            </w:r>
            <w:r w:rsidRPr="00D833F3">
              <w:rPr>
                <w:color w:val="000000"/>
                <w:sz w:val="29"/>
                <w:szCs w:val="29"/>
              </w:rPr>
              <w:t>2564</w:t>
            </w:r>
          </w:p>
        </w:tc>
      </w:tr>
      <w:tr w:rsidR="006A6DBA" w:rsidRPr="00494247" w14:paraId="217B61FB" w14:textId="77777777" w:rsidTr="00A678B7">
        <w:trPr>
          <w:trHeight w:val="203"/>
        </w:trPr>
        <w:tc>
          <w:tcPr>
            <w:tcW w:w="3148" w:type="dxa"/>
            <w:vAlign w:val="center"/>
          </w:tcPr>
          <w:p w14:paraId="37E3ACF8" w14:textId="47E28B17" w:rsidR="006A6DBA" w:rsidRPr="00494247" w:rsidRDefault="006A6DBA" w:rsidP="006A6DBA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81B31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เงินเดือนและผลประโยชน์ระยะสั้น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346F7EE3" w14:textId="3F97505B" w:rsidR="006A6DBA" w:rsidRPr="006A6DBA" w:rsidRDefault="005F1176" w:rsidP="006A6DB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5F1176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6</w:t>
            </w:r>
            <w:r w:rsidRPr="005F1176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5F1176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127</w:t>
            </w:r>
            <w:r w:rsidRPr="005F1176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5F1176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056.00</w:t>
            </w:r>
          </w:p>
        </w:tc>
        <w:tc>
          <w:tcPr>
            <w:tcW w:w="236" w:type="dxa"/>
            <w:vAlign w:val="bottom"/>
          </w:tcPr>
          <w:p w14:paraId="3463874F" w14:textId="77777777" w:rsidR="006A6DBA" w:rsidRPr="00494247" w:rsidRDefault="006A6DBA" w:rsidP="006A6DB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64" w:type="dxa"/>
            <w:vAlign w:val="bottom"/>
          </w:tcPr>
          <w:p w14:paraId="694AA80E" w14:textId="1FF22930" w:rsidR="006A6DBA" w:rsidRPr="003C4FC4" w:rsidRDefault="006A6DBA" w:rsidP="006A6DB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781B31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5,589,036.00 </w:t>
            </w:r>
          </w:p>
        </w:tc>
        <w:tc>
          <w:tcPr>
            <w:tcW w:w="236" w:type="dxa"/>
          </w:tcPr>
          <w:p w14:paraId="701E106D" w14:textId="77777777" w:rsidR="006A6DBA" w:rsidRPr="00494247" w:rsidRDefault="006A6DBA" w:rsidP="006A6DB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66" w:type="dxa"/>
            <w:tcBorders>
              <w:top w:val="single" w:sz="4" w:space="0" w:color="auto"/>
            </w:tcBorders>
            <w:shd w:val="clear" w:color="auto" w:fill="auto"/>
          </w:tcPr>
          <w:p w14:paraId="4C6922A7" w14:textId="4C4DC8D0" w:rsidR="006A6DBA" w:rsidRPr="00494247" w:rsidRDefault="00C61A77" w:rsidP="006A6DB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C61A77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18</w:t>
            </w:r>
            <w:r w:rsidRPr="00C61A77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C61A77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571</w:t>
            </w:r>
            <w:r w:rsidRPr="00C61A77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C61A77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191.00</w:t>
            </w:r>
          </w:p>
        </w:tc>
        <w:tc>
          <w:tcPr>
            <w:tcW w:w="236" w:type="dxa"/>
            <w:vAlign w:val="bottom"/>
          </w:tcPr>
          <w:p w14:paraId="786340A6" w14:textId="77777777" w:rsidR="006A6DBA" w:rsidRPr="00494247" w:rsidRDefault="006A6DBA" w:rsidP="006A6DBA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4" w:type="dxa"/>
            <w:vAlign w:val="bottom"/>
          </w:tcPr>
          <w:p w14:paraId="12B4144C" w14:textId="410072E7" w:rsidR="006A6DBA" w:rsidRPr="00494247" w:rsidRDefault="006A6DBA" w:rsidP="006A6DB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781B31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22,452,529.00 </w:t>
            </w:r>
          </w:p>
        </w:tc>
      </w:tr>
      <w:tr w:rsidR="006A6DBA" w:rsidRPr="00494247" w14:paraId="58B9D5E6" w14:textId="77777777" w:rsidTr="00A678B7">
        <w:trPr>
          <w:trHeight w:val="203"/>
        </w:trPr>
        <w:tc>
          <w:tcPr>
            <w:tcW w:w="3148" w:type="dxa"/>
            <w:vAlign w:val="center"/>
          </w:tcPr>
          <w:p w14:paraId="156AA0C5" w14:textId="62FA1A02" w:rsidR="006A6DBA" w:rsidRPr="00781B31" w:rsidRDefault="006A6DBA" w:rsidP="006A6DBA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81B3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620" w:type="dxa"/>
            <w:shd w:val="clear" w:color="auto" w:fill="auto"/>
          </w:tcPr>
          <w:p w14:paraId="274E05B0" w14:textId="11DA6175" w:rsidR="006A6DBA" w:rsidRPr="006A6DBA" w:rsidRDefault="000924F5" w:rsidP="006A6DB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0924F5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506,421.21</w:t>
            </w:r>
          </w:p>
        </w:tc>
        <w:tc>
          <w:tcPr>
            <w:tcW w:w="236" w:type="dxa"/>
            <w:vAlign w:val="bottom"/>
          </w:tcPr>
          <w:p w14:paraId="773CEB9A" w14:textId="77777777" w:rsidR="006A6DBA" w:rsidRPr="00494247" w:rsidRDefault="006A6DBA" w:rsidP="006A6DB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64" w:type="dxa"/>
            <w:shd w:val="clear" w:color="auto" w:fill="auto"/>
            <w:vAlign w:val="bottom"/>
          </w:tcPr>
          <w:p w14:paraId="77277BC3" w14:textId="2822EB7C" w:rsidR="006A6DBA" w:rsidRPr="003C4FC4" w:rsidRDefault="006A6DBA" w:rsidP="006A6DB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781B31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447,429.56 </w:t>
            </w:r>
          </w:p>
        </w:tc>
        <w:tc>
          <w:tcPr>
            <w:tcW w:w="236" w:type="dxa"/>
          </w:tcPr>
          <w:p w14:paraId="40C3DBC1" w14:textId="77777777" w:rsidR="006A6DBA" w:rsidRPr="00494247" w:rsidRDefault="006A6DBA" w:rsidP="006A6DB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66" w:type="dxa"/>
            <w:shd w:val="clear" w:color="auto" w:fill="auto"/>
          </w:tcPr>
          <w:p w14:paraId="0411E651" w14:textId="1FCD3760" w:rsidR="006A6DBA" w:rsidRPr="00047BB0" w:rsidRDefault="000924F5" w:rsidP="006A6DB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0924F5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1,519,263.62</w:t>
            </w:r>
          </w:p>
        </w:tc>
        <w:tc>
          <w:tcPr>
            <w:tcW w:w="236" w:type="dxa"/>
            <w:vAlign w:val="bottom"/>
          </w:tcPr>
          <w:p w14:paraId="3DBD6474" w14:textId="77777777" w:rsidR="006A6DBA" w:rsidRPr="00494247" w:rsidRDefault="006A6DBA" w:rsidP="006A6DBA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4" w:type="dxa"/>
            <w:vAlign w:val="bottom"/>
          </w:tcPr>
          <w:p w14:paraId="25C3845E" w14:textId="4944E9D9" w:rsidR="006A6DBA" w:rsidRPr="00047BB0" w:rsidRDefault="006A6DBA" w:rsidP="006A6DB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781B31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1,678,585.00 </w:t>
            </w:r>
          </w:p>
        </w:tc>
      </w:tr>
      <w:tr w:rsidR="006A6DBA" w:rsidRPr="00494247" w14:paraId="011749C6" w14:textId="77777777" w:rsidTr="00A678B7">
        <w:trPr>
          <w:trHeight w:val="203"/>
        </w:trPr>
        <w:tc>
          <w:tcPr>
            <w:tcW w:w="3148" w:type="dxa"/>
            <w:vAlign w:val="center"/>
          </w:tcPr>
          <w:p w14:paraId="6C4FCAE5" w14:textId="4B110BE5" w:rsidR="006A6DBA" w:rsidRDefault="006A6DBA" w:rsidP="006A6DBA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81B3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279413" w14:textId="22A2CD4D" w:rsidR="006A6DBA" w:rsidRPr="006A6DBA" w:rsidRDefault="00A678B7" w:rsidP="006A6DB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A678B7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6,633,477.21</w:t>
            </w:r>
          </w:p>
        </w:tc>
        <w:tc>
          <w:tcPr>
            <w:tcW w:w="236" w:type="dxa"/>
            <w:vAlign w:val="bottom"/>
          </w:tcPr>
          <w:p w14:paraId="25687180" w14:textId="77777777" w:rsidR="006A6DBA" w:rsidRPr="00494247" w:rsidRDefault="006A6DBA" w:rsidP="006A6DB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2D6F1C0" w14:textId="3B06269E" w:rsidR="006A6DBA" w:rsidRPr="003C4FC4" w:rsidRDefault="006A6DBA" w:rsidP="006A6DB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781B31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6,036,465.56 </w:t>
            </w:r>
          </w:p>
        </w:tc>
        <w:tc>
          <w:tcPr>
            <w:tcW w:w="236" w:type="dxa"/>
          </w:tcPr>
          <w:p w14:paraId="7B0519B4" w14:textId="77777777" w:rsidR="006A6DBA" w:rsidRPr="00494247" w:rsidRDefault="006A6DBA" w:rsidP="006A6DB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B80F1F" w14:textId="2ED5F49C" w:rsidR="006A6DBA" w:rsidRPr="00047BB0" w:rsidRDefault="00A678B7" w:rsidP="006A6DB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A678B7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20,090,454.62</w:t>
            </w:r>
          </w:p>
        </w:tc>
        <w:tc>
          <w:tcPr>
            <w:tcW w:w="236" w:type="dxa"/>
            <w:vAlign w:val="bottom"/>
          </w:tcPr>
          <w:p w14:paraId="6928CE22" w14:textId="77777777" w:rsidR="006A6DBA" w:rsidRPr="00494247" w:rsidRDefault="006A6DBA" w:rsidP="006A6DBA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78DF31" w14:textId="7708B462" w:rsidR="006A6DBA" w:rsidRPr="00047BB0" w:rsidRDefault="006A6DBA" w:rsidP="006A6DB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781B31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24,131,114.00 </w:t>
            </w:r>
          </w:p>
        </w:tc>
      </w:tr>
    </w:tbl>
    <w:p w14:paraId="5729C797" w14:textId="271CF532" w:rsidR="00085CFB" w:rsidRDefault="00085CFB" w:rsidP="004E5A45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1CF746A6" w14:textId="2B2DB1B1" w:rsidR="00B850BA" w:rsidRPr="00B850BA" w:rsidRDefault="00B850BA">
      <w:pPr>
        <w:numPr>
          <w:ilvl w:val="0"/>
          <w:numId w:val="7"/>
        </w:numPr>
        <w:tabs>
          <w:tab w:val="left" w:pos="513"/>
          <w:tab w:val="decimal" w:pos="7920"/>
        </w:tabs>
        <w:spacing w:line="240" w:lineRule="atLeast"/>
        <w:ind w:hanging="1238"/>
        <w:jc w:val="both"/>
        <w:rPr>
          <w:rFonts w:ascii="Angsana New" w:hAnsi="Angsana New"/>
          <w:b/>
          <w:bCs/>
          <w:sz w:val="30"/>
          <w:szCs w:val="30"/>
        </w:rPr>
      </w:pPr>
      <w:r w:rsidRPr="00B850BA">
        <w:rPr>
          <w:rFonts w:ascii="Angsana New" w:hAnsi="Angsana New"/>
          <w:b/>
          <w:bCs/>
          <w:sz w:val="30"/>
          <w:szCs w:val="30"/>
          <w:cs/>
        </w:rPr>
        <w:t>ค่าตอบแทนกรรมการ</w:t>
      </w:r>
    </w:p>
    <w:p w14:paraId="130690BF" w14:textId="1717C620" w:rsidR="00B850BA" w:rsidRDefault="00B850BA" w:rsidP="004E5A45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B850BA">
        <w:rPr>
          <w:rFonts w:ascii="Angsana New" w:hAnsi="Angsana New"/>
          <w:sz w:val="30"/>
          <w:szCs w:val="30"/>
          <w:cs/>
        </w:rPr>
        <w:t>ค่าตอบแทนกรรมการนี้เป็นผลประโยชน์ที่จ่ายให้แก่กรรมการของบริษัทฯ  ตามมติของที่ประชุมผู้ถือหุ้น  ประกอบด้วยเบี้ยประชุมในฐานะกรรมการ</w:t>
      </w:r>
    </w:p>
    <w:p w14:paraId="0618812F" w14:textId="3479E1D4" w:rsidR="00B850BA" w:rsidRDefault="00B850BA" w:rsidP="004E5A45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B850BA">
        <w:rPr>
          <w:rFonts w:ascii="Angsana New" w:hAnsi="Angsana New"/>
          <w:sz w:val="30"/>
          <w:szCs w:val="30"/>
          <w:cs/>
        </w:rPr>
        <w:t xml:space="preserve">สำหรับงวด </w:t>
      </w:r>
      <w:r w:rsidR="003B00EC">
        <w:rPr>
          <w:rFonts w:ascii="Angsana New" w:hAnsi="Angsana New"/>
          <w:sz w:val="30"/>
          <w:szCs w:val="30"/>
        </w:rPr>
        <w:t>3</w:t>
      </w:r>
      <w:r w:rsidRPr="00B850BA">
        <w:rPr>
          <w:rFonts w:ascii="Angsana New" w:hAnsi="Angsana New"/>
          <w:sz w:val="30"/>
          <w:szCs w:val="30"/>
        </w:rPr>
        <w:t xml:space="preserve"> </w:t>
      </w:r>
      <w:r w:rsidRPr="00B850BA">
        <w:rPr>
          <w:rFonts w:ascii="Angsana New" w:hAnsi="Angsana New"/>
          <w:sz w:val="30"/>
          <w:szCs w:val="30"/>
          <w:cs/>
        </w:rPr>
        <w:t xml:space="preserve">เดือนและ </w:t>
      </w:r>
      <w:r w:rsidRPr="00B850BA">
        <w:rPr>
          <w:rFonts w:ascii="Angsana New" w:hAnsi="Angsana New"/>
          <w:sz w:val="30"/>
          <w:szCs w:val="30"/>
        </w:rPr>
        <w:t xml:space="preserve">9 </w:t>
      </w:r>
      <w:r w:rsidRPr="00B850BA">
        <w:rPr>
          <w:rFonts w:ascii="Angsana New" w:hAnsi="Angsana New"/>
          <w:sz w:val="30"/>
          <w:szCs w:val="30"/>
          <w:cs/>
        </w:rPr>
        <w:t xml:space="preserve">เดือน สิ้นสุดวันที่ </w:t>
      </w:r>
      <w:r w:rsidRPr="00B850BA">
        <w:rPr>
          <w:rFonts w:ascii="Angsana New" w:hAnsi="Angsana New"/>
          <w:sz w:val="30"/>
          <w:szCs w:val="30"/>
        </w:rPr>
        <w:t xml:space="preserve">30 </w:t>
      </w:r>
      <w:r w:rsidRPr="00B850BA">
        <w:rPr>
          <w:rFonts w:ascii="Angsana New" w:hAnsi="Angsana New"/>
          <w:sz w:val="30"/>
          <w:szCs w:val="30"/>
          <w:cs/>
        </w:rPr>
        <w:t xml:space="preserve">กันยายน </w:t>
      </w:r>
      <w:r w:rsidRPr="00B850BA">
        <w:rPr>
          <w:rFonts w:ascii="Angsana New" w:hAnsi="Angsana New"/>
          <w:sz w:val="30"/>
          <w:szCs w:val="30"/>
        </w:rPr>
        <w:t xml:space="preserve">2565 </w:t>
      </w:r>
      <w:r w:rsidRPr="00B850BA">
        <w:rPr>
          <w:rFonts w:ascii="Angsana New" w:hAnsi="Angsana New"/>
          <w:sz w:val="30"/>
          <w:szCs w:val="30"/>
          <w:cs/>
        </w:rPr>
        <w:t xml:space="preserve">บริษัทฯ จ่ายค่าตอบแทนกรรมการ จำนวน </w:t>
      </w:r>
      <w:r w:rsidR="006A6DBA" w:rsidRPr="00917061">
        <w:rPr>
          <w:rFonts w:ascii="Angsana New" w:hAnsi="Angsana New"/>
          <w:sz w:val="30"/>
          <w:szCs w:val="30"/>
        </w:rPr>
        <w:t>205,000.00</w:t>
      </w:r>
      <w:r w:rsidR="0025097C" w:rsidRPr="00917061">
        <w:rPr>
          <w:rFonts w:ascii="Angsana New" w:hAnsi="Angsana New"/>
          <w:sz w:val="30"/>
          <w:szCs w:val="30"/>
        </w:rPr>
        <w:t xml:space="preserve"> </w:t>
      </w:r>
      <w:r w:rsidRPr="00917061">
        <w:rPr>
          <w:rFonts w:ascii="Angsana New" w:hAnsi="Angsana New"/>
          <w:sz w:val="30"/>
          <w:szCs w:val="30"/>
          <w:cs/>
        </w:rPr>
        <w:t>บาท และ</w:t>
      </w:r>
      <w:r w:rsidR="0025097C" w:rsidRPr="00917061">
        <w:rPr>
          <w:rFonts w:ascii="Angsana New" w:hAnsi="Angsana New"/>
          <w:sz w:val="30"/>
          <w:szCs w:val="30"/>
        </w:rPr>
        <w:t xml:space="preserve"> 435,000.00</w:t>
      </w:r>
      <w:r w:rsidRPr="00917061">
        <w:rPr>
          <w:rFonts w:ascii="Angsana New" w:hAnsi="Angsana New"/>
          <w:sz w:val="30"/>
          <w:szCs w:val="30"/>
          <w:cs/>
        </w:rPr>
        <w:t xml:space="preserve"> บาท ตามลำดับ ( </w:t>
      </w:r>
      <w:r w:rsidR="003B00EC" w:rsidRPr="00917061">
        <w:rPr>
          <w:rFonts w:ascii="Angsana New" w:hAnsi="Angsana New"/>
          <w:sz w:val="30"/>
          <w:szCs w:val="30"/>
        </w:rPr>
        <w:t>30</w:t>
      </w:r>
      <w:r w:rsidRPr="00B850BA">
        <w:rPr>
          <w:rFonts w:ascii="Angsana New" w:hAnsi="Angsana New"/>
          <w:sz w:val="30"/>
          <w:szCs w:val="30"/>
          <w:cs/>
        </w:rPr>
        <w:t xml:space="preserve"> กันยาน </w:t>
      </w:r>
      <w:r w:rsidR="00EE76A8">
        <w:rPr>
          <w:rFonts w:ascii="Angsana New" w:hAnsi="Angsana New"/>
          <w:sz w:val="30"/>
          <w:szCs w:val="30"/>
        </w:rPr>
        <w:t>2564</w:t>
      </w:r>
      <w:r w:rsidRPr="00B850BA">
        <w:rPr>
          <w:rFonts w:ascii="Angsana New" w:hAnsi="Angsana New"/>
          <w:sz w:val="30"/>
          <w:szCs w:val="30"/>
          <w:cs/>
        </w:rPr>
        <w:t xml:space="preserve"> : จำนวน </w:t>
      </w:r>
      <w:r w:rsidR="00EE76A8">
        <w:rPr>
          <w:rFonts w:ascii="Angsana New" w:hAnsi="Angsana New"/>
          <w:sz w:val="30"/>
          <w:szCs w:val="30"/>
        </w:rPr>
        <w:t>110</w:t>
      </w:r>
      <w:r w:rsidRPr="00B850BA">
        <w:rPr>
          <w:rFonts w:ascii="Angsana New" w:hAnsi="Angsana New"/>
          <w:sz w:val="30"/>
          <w:szCs w:val="30"/>
        </w:rPr>
        <w:t>,</w:t>
      </w:r>
      <w:r w:rsidR="00EE76A8">
        <w:rPr>
          <w:rFonts w:ascii="Angsana New" w:hAnsi="Angsana New"/>
          <w:sz w:val="30"/>
          <w:szCs w:val="30"/>
        </w:rPr>
        <w:t>000.00</w:t>
      </w:r>
      <w:r w:rsidRPr="00B850BA">
        <w:rPr>
          <w:rFonts w:ascii="Angsana New" w:hAnsi="Angsana New"/>
          <w:sz w:val="30"/>
          <w:szCs w:val="30"/>
          <w:cs/>
        </w:rPr>
        <w:t xml:space="preserve"> บาท และ </w:t>
      </w:r>
      <w:r w:rsidR="00EE76A8">
        <w:rPr>
          <w:rFonts w:ascii="Angsana New" w:hAnsi="Angsana New"/>
          <w:sz w:val="30"/>
          <w:szCs w:val="30"/>
        </w:rPr>
        <w:t>340</w:t>
      </w:r>
      <w:r w:rsidRPr="00B850BA">
        <w:rPr>
          <w:rFonts w:ascii="Angsana New" w:hAnsi="Angsana New"/>
          <w:sz w:val="30"/>
          <w:szCs w:val="30"/>
        </w:rPr>
        <w:t>,</w:t>
      </w:r>
      <w:r w:rsidR="00EE76A8">
        <w:rPr>
          <w:rFonts w:ascii="Angsana New" w:hAnsi="Angsana New"/>
          <w:sz w:val="30"/>
          <w:szCs w:val="30"/>
        </w:rPr>
        <w:t>000.00</w:t>
      </w:r>
      <w:r w:rsidRPr="00B850BA">
        <w:rPr>
          <w:rFonts w:ascii="Angsana New" w:hAnsi="Angsana New"/>
          <w:sz w:val="30"/>
          <w:szCs w:val="30"/>
          <w:cs/>
        </w:rPr>
        <w:t xml:space="preserve"> บาท ตามลำดับ )</w:t>
      </w:r>
    </w:p>
    <w:p w14:paraId="42D960F3" w14:textId="4DF56CAA" w:rsidR="001B01C0" w:rsidRDefault="001B01C0" w:rsidP="004E5A45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5B569E95" w14:textId="77777777" w:rsidR="001B01C0" w:rsidRDefault="001B01C0" w:rsidP="004E5A45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4CC1DEEB" w14:textId="0466E971" w:rsidR="00B850BA" w:rsidRPr="00B850BA" w:rsidRDefault="00B850BA">
      <w:pPr>
        <w:numPr>
          <w:ilvl w:val="0"/>
          <w:numId w:val="7"/>
        </w:numPr>
        <w:tabs>
          <w:tab w:val="left" w:pos="513"/>
          <w:tab w:val="decimal" w:pos="7920"/>
        </w:tabs>
        <w:spacing w:line="240" w:lineRule="atLeast"/>
        <w:ind w:hanging="1238"/>
        <w:jc w:val="both"/>
        <w:rPr>
          <w:rFonts w:ascii="Angsana New" w:hAnsi="Angsana New"/>
          <w:b/>
          <w:bCs/>
          <w:sz w:val="30"/>
          <w:szCs w:val="30"/>
        </w:rPr>
      </w:pPr>
      <w:r w:rsidRPr="00B850BA">
        <w:rPr>
          <w:rFonts w:ascii="Angsana New" w:hAnsi="Angsana New"/>
          <w:b/>
          <w:bCs/>
          <w:sz w:val="30"/>
          <w:szCs w:val="30"/>
          <w:cs/>
        </w:rPr>
        <w:t>กองทุนสำรองเลี้ยงชีพ</w:t>
      </w:r>
    </w:p>
    <w:p w14:paraId="7B163E88" w14:textId="65677B63" w:rsidR="00B850BA" w:rsidRDefault="00B850BA" w:rsidP="004E5A45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B850BA">
        <w:rPr>
          <w:rFonts w:ascii="Angsana New" w:hAnsi="Angsana New"/>
          <w:sz w:val="30"/>
          <w:szCs w:val="30"/>
          <w:cs/>
        </w:rPr>
        <w:t xml:space="preserve">บริษัทฯ และพนักงานบริษัทได้ร่วมกันจัดตั้งกองทุนสำรองเลี้ยงชีพตามพระราชบัญญัติกองทุนสำรองเลี้ยงชีพ พ.ศ. </w:t>
      </w:r>
      <w:r w:rsidRPr="00B850BA">
        <w:rPr>
          <w:rFonts w:ascii="Angsana New" w:hAnsi="Angsana New"/>
          <w:sz w:val="30"/>
          <w:szCs w:val="30"/>
        </w:rPr>
        <w:t>2530</w:t>
      </w:r>
      <w:r>
        <w:rPr>
          <w:rFonts w:ascii="Angsana New" w:hAnsi="Angsana New"/>
          <w:sz w:val="30"/>
          <w:szCs w:val="30"/>
        </w:rPr>
        <w:t xml:space="preserve"> </w:t>
      </w:r>
      <w:r w:rsidRPr="00B850BA">
        <w:rPr>
          <w:rFonts w:ascii="Angsana New" w:hAnsi="Angsana New"/>
          <w:sz w:val="30"/>
          <w:szCs w:val="30"/>
          <w:cs/>
        </w:rPr>
        <w:t xml:space="preserve">โดยบริษัทฯ และพนักงานจะจ่ายเงินสมทบและเงินสะสมเข้ากองทุนเป็นรายเดือน บริษัทฯ จ่ายสมทบในอัตราร้อยละ </w:t>
      </w:r>
      <w:r w:rsidRPr="00B850BA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/>
          <w:sz w:val="30"/>
          <w:szCs w:val="30"/>
        </w:rPr>
        <w:t xml:space="preserve"> </w:t>
      </w:r>
      <w:r w:rsidRPr="00B850BA">
        <w:rPr>
          <w:rFonts w:ascii="Angsana New" w:hAnsi="Angsana New"/>
          <w:sz w:val="30"/>
          <w:szCs w:val="30"/>
          <w:cs/>
        </w:rPr>
        <w:t>ของเงินเดือน และจะจ่ายให้แก่พนักงานเมื่อพนักงานนั้นออกจากงาน ตามระเบียบว่าด้วยกองทุนของบริษัทฯ กองทุนสำรองเลี้ยงชีพนี้บริหารโดยบริษัทหลักทรัพย์จัดการกองทุน เอ็มเอฟซี จำกัด เงินสมทบที่จ่ายเข้ากองทุนสำรองเลี้ยงชีพสำหรับงวด</w:t>
      </w:r>
      <w:r>
        <w:rPr>
          <w:rFonts w:ascii="Angsana New" w:hAnsi="Angsana New"/>
          <w:sz w:val="30"/>
          <w:szCs w:val="30"/>
        </w:rPr>
        <w:t xml:space="preserve"> </w:t>
      </w:r>
      <w:r w:rsidRPr="00B850BA">
        <w:rPr>
          <w:rFonts w:ascii="Angsana New" w:hAnsi="Angsana New"/>
          <w:sz w:val="30"/>
          <w:szCs w:val="30"/>
        </w:rPr>
        <w:t xml:space="preserve">3 </w:t>
      </w:r>
      <w:r w:rsidRPr="00B850BA">
        <w:rPr>
          <w:rFonts w:ascii="Angsana New" w:hAnsi="Angsana New"/>
          <w:sz w:val="30"/>
          <w:szCs w:val="30"/>
          <w:cs/>
        </w:rPr>
        <w:t xml:space="preserve">เดือน และ </w:t>
      </w:r>
      <w:r w:rsidRPr="00B850BA">
        <w:rPr>
          <w:rFonts w:ascii="Angsana New" w:hAnsi="Angsana New"/>
          <w:sz w:val="30"/>
          <w:szCs w:val="30"/>
        </w:rPr>
        <w:t xml:space="preserve">9 </w:t>
      </w:r>
      <w:r w:rsidRPr="00B850BA">
        <w:rPr>
          <w:rFonts w:ascii="Angsana New" w:hAnsi="Angsana New"/>
          <w:sz w:val="30"/>
          <w:szCs w:val="30"/>
          <w:cs/>
        </w:rPr>
        <w:t xml:space="preserve">เดือน สิ้นสุดวันที่ </w:t>
      </w:r>
      <w:r w:rsidRPr="00B850BA">
        <w:rPr>
          <w:rFonts w:ascii="Angsana New" w:hAnsi="Angsana New"/>
          <w:sz w:val="30"/>
          <w:szCs w:val="30"/>
        </w:rPr>
        <w:t xml:space="preserve">30 </w:t>
      </w:r>
      <w:r w:rsidRPr="00B850BA">
        <w:rPr>
          <w:rFonts w:ascii="Angsana New" w:hAnsi="Angsana New"/>
          <w:sz w:val="30"/>
          <w:szCs w:val="30"/>
          <w:cs/>
        </w:rPr>
        <w:t xml:space="preserve">กันยายน </w:t>
      </w:r>
      <w:r w:rsidRPr="00B850BA">
        <w:rPr>
          <w:rFonts w:ascii="Angsana New" w:hAnsi="Angsana New"/>
          <w:sz w:val="30"/>
          <w:szCs w:val="30"/>
        </w:rPr>
        <w:t xml:space="preserve">2565 </w:t>
      </w:r>
      <w:r w:rsidRPr="00B850BA">
        <w:rPr>
          <w:rFonts w:ascii="Angsana New" w:hAnsi="Angsana New"/>
          <w:sz w:val="30"/>
          <w:szCs w:val="30"/>
          <w:cs/>
        </w:rPr>
        <w:t>มี</w:t>
      </w:r>
      <w:r w:rsidRPr="00917061">
        <w:rPr>
          <w:rFonts w:ascii="Angsana New" w:hAnsi="Angsana New"/>
          <w:sz w:val="30"/>
          <w:szCs w:val="30"/>
          <w:cs/>
        </w:rPr>
        <w:t xml:space="preserve">จำนวน </w:t>
      </w:r>
      <w:r w:rsidR="00C631D5" w:rsidRPr="00917061">
        <w:rPr>
          <w:rFonts w:ascii="Angsana New" w:hAnsi="Angsana New"/>
          <w:sz w:val="30"/>
          <w:szCs w:val="30"/>
        </w:rPr>
        <w:t>232,366.45</w:t>
      </w:r>
      <w:r w:rsidRPr="00917061">
        <w:rPr>
          <w:rFonts w:ascii="Angsana New" w:hAnsi="Angsana New"/>
          <w:sz w:val="30"/>
          <w:szCs w:val="30"/>
          <w:cs/>
        </w:rPr>
        <w:t xml:space="preserve"> บาท และ </w:t>
      </w:r>
      <w:r w:rsidR="00515400" w:rsidRPr="00917061">
        <w:rPr>
          <w:rFonts w:ascii="Angsana New" w:hAnsi="Angsana New"/>
          <w:sz w:val="30"/>
          <w:szCs w:val="30"/>
        </w:rPr>
        <w:t>871,009.0</w:t>
      </w:r>
      <w:r w:rsidR="001B01C0">
        <w:rPr>
          <w:rFonts w:ascii="Angsana New" w:hAnsi="Angsana New" w:hint="cs"/>
          <w:sz w:val="30"/>
          <w:szCs w:val="30"/>
          <w:cs/>
        </w:rPr>
        <w:t>8</w:t>
      </w:r>
      <w:r w:rsidRPr="00917061">
        <w:rPr>
          <w:rFonts w:ascii="Angsana New" w:hAnsi="Angsana New"/>
          <w:sz w:val="30"/>
          <w:szCs w:val="30"/>
          <w:cs/>
        </w:rPr>
        <w:t xml:space="preserve"> บาท ตามลำดับ</w:t>
      </w:r>
      <w:r w:rsidRPr="00917061">
        <w:rPr>
          <w:rFonts w:ascii="Angsana New" w:hAnsi="Angsana New"/>
          <w:sz w:val="30"/>
          <w:szCs w:val="30"/>
        </w:rPr>
        <w:t xml:space="preserve"> ( 30 </w:t>
      </w:r>
      <w:r w:rsidRPr="00917061">
        <w:rPr>
          <w:rFonts w:ascii="Angsana New" w:hAnsi="Angsana New"/>
          <w:sz w:val="30"/>
          <w:szCs w:val="30"/>
          <w:cs/>
        </w:rPr>
        <w:t xml:space="preserve">กันยายน </w:t>
      </w:r>
      <w:r w:rsidRPr="00917061">
        <w:rPr>
          <w:rFonts w:ascii="Angsana New" w:hAnsi="Angsana New"/>
          <w:sz w:val="30"/>
          <w:szCs w:val="30"/>
        </w:rPr>
        <w:t xml:space="preserve">2564 : 199,343.28 </w:t>
      </w:r>
      <w:r w:rsidRPr="00917061">
        <w:rPr>
          <w:rFonts w:ascii="Angsana New" w:hAnsi="Angsana New"/>
          <w:sz w:val="30"/>
          <w:szCs w:val="30"/>
          <w:cs/>
        </w:rPr>
        <w:t xml:space="preserve">บาท และ </w:t>
      </w:r>
      <w:r w:rsidRPr="00917061">
        <w:rPr>
          <w:rFonts w:ascii="Angsana New" w:hAnsi="Angsana New"/>
          <w:sz w:val="30"/>
          <w:szCs w:val="30"/>
        </w:rPr>
        <w:t xml:space="preserve">785,768.46 </w:t>
      </w:r>
      <w:r w:rsidRPr="00917061">
        <w:rPr>
          <w:rFonts w:ascii="Angsana New" w:hAnsi="Angsana New"/>
          <w:sz w:val="30"/>
          <w:szCs w:val="30"/>
          <w:cs/>
        </w:rPr>
        <w:t>บาท ตามลำดับ )</w:t>
      </w:r>
    </w:p>
    <w:p w14:paraId="284961F1" w14:textId="431AC690" w:rsidR="00A8454F" w:rsidRPr="00A6604D" w:rsidRDefault="00B850BA">
      <w:pPr>
        <w:numPr>
          <w:ilvl w:val="0"/>
          <w:numId w:val="7"/>
        </w:numPr>
        <w:tabs>
          <w:tab w:val="left" w:pos="513"/>
          <w:tab w:val="decimal" w:pos="7920"/>
        </w:tabs>
        <w:spacing w:line="240" w:lineRule="atLeast"/>
        <w:ind w:hanging="1238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B850BA">
        <w:rPr>
          <w:rFonts w:ascii="Angsana New" w:hAnsi="Angsana New"/>
          <w:b/>
          <w:bCs/>
          <w:sz w:val="30"/>
          <w:szCs w:val="30"/>
          <w:cs/>
        </w:rPr>
        <w:t>การเสนอข้อมูลทางการเงินจำแนกตามส่วนงาน</w:t>
      </w:r>
    </w:p>
    <w:p w14:paraId="284961F2" w14:textId="73140522" w:rsidR="00EB3AA7" w:rsidRPr="00617243" w:rsidRDefault="00CB2B23" w:rsidP="0029383A">
      <w:pPr>
        <w:pStyle w:val="ListParagraph"/>
        <w:numPr>
          <w:ilvl w:val="1"/>
          <w:numId w:val="1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 w:hanging="450"/>
        <w:jc w:val="thaiDistribute"/>
        <w:outlineLvl w:val="0"/>
        <w:rPr>
          <w:rFonts w:ascii="Angsana New" w:hAnsi="Angsana New"/>
          <w:sz w:val="30"/>
          <w:szCs w:val="30"/>
        </w:rPr>
      </w:pPr>
      <w:r w:rsidRPr="00CB2B23">
        <w:rPr>
          <w:rFonts w:ascii="Angsana New" w:hAnsi="Angsana New"/>
          <w:sz w:val="30"/>
          <w:szCs w:val="30"/>
          <w:cs/>
        </w:rPr>
        <w:t>ข้อมูลส่วนงานดำเนินงานที่นำเสนอนี้สอดคล้องกับรายงานภายในของบริษัทฯ ที่ผู้มีอำนาจตัดสินใจสูงสุดด้านการดำเนินงานได้รับและสอบทานอย่างสม่ำเสมอ เพื่อใช้ในการตัดสินใจในการจัดสรรทรัพยากรให้กับส่วนงาน และประเมินผลการดำเนินงานของส่วนงาน ทั้งนี้ผู้มีอำนาจตัดสินใจสูงสุดด้านการดำเนินงานของบริษัทฯ คือ กรรมการผู้จัดการของบริษัท โดยพิจารณาจากผลประกอบการของบริษัทฯ ตามกลุ่มของผลิตภัณฑ์</w:t>
      </w:r>
    </w:p>
    <w:p w14:paraId="284961F4" w14:textId="77777777" w:rsidR="00E11652" w:rsidRPr="00E11652" w:rsidRDefault="00E11652" w:rsidP="00E11652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284961F5" w14:textId="77777777" w:rsidR="008D5DB7" w:rsidRDefault="008D5DB7" w:rsidP="008D5DB7">
      <w:pPr>
        <w:spacing w:after="120" w:line="240" w:lineRule="atLeast"/>
        <w:jc w:val="thaiDistribute"/>
        <w:rPr>
          <w:rFonts w:ascii="Angsana New" w:hAnsi="Angsana New"/>
          <w:sz w:val="30"/>
          <w:szCs w:val="30"/>
          <w:cs/>
        </w:rPr>
        <w:sectPr w:rsidR="008D5DB7" w:rsidSect="00313FCE">
          <w:footerReference w:type="default" r:id="rId13"/>
          <w:pgSz w:w="11907" w:h="16840" w:code="9"/>
          <w:pgMar w:top="691" w:right="1152" w:bottom="576" w:left="1152" w:header="720" w:footer="720" w:gutter="0"/>
          <w:paperSrc w:first="15" w:other="15"/>
          <w:cols w:space="737"/>
        </w:sectPr>
      </w:pPr>
    </w:p>
    <w:p w14:paraId="284961F6" w14:textId="64D34820" w:rsidR="00FF73FE" w:rsidRPr="006F332D" w:rsidRDefault="006F332D">
      <w:pPr>
        <w:pStyle w:val="ListParagraph"/>
        <w:numPr>
          <w:ilvl w:val="1"/>
          <w:numId w:val="14"/>
        </w:numPr>
        <w:tabs>
          <w:tab w:val="clear" w:pos="680"/>
          <w:tab w:val="left" w:pos="540"/>
        </w:tabs>
        <w:jc w:val="thaiDistribute"/>
        <w:outlineLvl w:val="0"/>
        <w:rPr>
          <w:rFonts w:ascii="Angsana New" w:hAnsi="Angsana New"/>
          <w:sz w:val="30"/>
          <w:szCs w:val="30"/>
          <w:cs/>
        </w:rPr>
      </w:pPr>
      <w:r w:rsidRPr="006F332D">
        <w:rPr>
          <w:rFonts w:ascii="Angsana New" w:hAnsi="Angsana New"/>
          <w:sz w:val="30"/>
          <w:szCs w:val="30"/>
          <w:cs/>
        </w:rPr>
        <w:t>ข้อมูลทางการเงินจำแนกตามกลุ่มผลิตภัณฑ์ของบริษัทฯ สำหรับงวด 3 เดือน และ 9 เดือน สิ้นสุดวันที่ 30 กันยายน 2565 และ 2564 มีดังนี้</w:t>
      </w:r>
    </w:p>
    <w:tbl>
      <w:tblPr>
        <w:tblStyle w:val="TableGrid"/>
        <w:tblW w:w="15740" w:type="dxa"/>
        <w:tblInd w:w="18" w:type="dxa"/>
        <w:tblLook w:val="04A0" w:firstRow="1" w:lastRow="0" w:firstColumn="1" w:lastColumn="0" w:noHBand="0" w:noVBand="1"/>
      </w:tblPr>
      <w:tblGrid>
        <w:gridCol w:w="1533"/>
        <w:gridCol w:w="1195"/>
        <w:gridCol w:w="1195"/>
        <w:gridCol w:w="1195"/>
        <w:gridCol w:w="1195"/>
        <w:gridCol w:w="1063"/>
        <w:gridCol w:w="1267"/>
        <w:gridCol w:w="1191"/>
        <w:gridCol w:w="1191"/>
        <w:gridCol w:w="1191"/>
        <w:gridCol w:w="1191"/>
        <w:gridCol w:w="1063"/>
        <w:gridCol w:w="1263"/>
        <w:gridCol w:w="7"/>
      </w:tblGrid>
      <w:tr w:rsidR="00CB1856" w:rsidRPr="00D6243D" w14:paraId="5C98C5F0" w14:textId="77777777" w:rsidTr="00CB1856">
        <w:trPr>
          <w:gridAfter w:val="1"/>
          <w:wAfter w:w="7" w:type="dxa"/>
          <w:trHeight w:val="360"/>
        </w:trPr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ED9619" w14:textId="77777777" w:rsidR="00CB1856" w:rsidRPr="00D6243D" w:rsidRDefault="00CB1856" w:rsidP="00A21070">
            <w:pPr>
              <w:spacing w:before="20" w:after="20" w:line="240" w:lineRule="auto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11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A3FA4C" w14:textId="77777777" w:rsidR="00CB1856" w:rsidRPr="00A4224C" w:rsidRDefault="00CB1856" w:rsidP="00CB1856">
            <w:pPr>
              <w:pStyle w:val="1"/>
              <w:pBdr>
                <w:bottom w:val="none" w:sz="0" w:space="0" w:color="auto"/>
              </w:pBdr>
              <w:spacing w:before="20" w:after="20" w:line="360" w:lineRule="exact"/>
              <w:jc w:val="center"/>
              <w:rPr>
                <w:sz w:val="23"/>
                <w:szCs w:val="23"/>
                <w:cs/>
              </w:rPr>
            </w:pPr>
          </w:p>
        </w:tc>
        <w:tc>
          <w:tcPr>
            <w:tcW w:w="709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5C61ECF" w14:textId="012EFAAA" w:rsidR="00CB1856" w:rsidRPr="00A4224C" w:rsidRDefault="00CB1856" w:rsidP="00CB1856">
            <w:pPr>
              <w:pStyle w:val="1"/>
              <w:pBdr>
                <w:bottom w:val="none" w:sz="0" w:space="0" w:color="auto"/>
              </w:pBdr>
              <w:spacing w:before="20" w:after="20" w:line="360" w:lineRule="exact"/>
              <w:rPr>
                <w:sz w:val="23"/>
                <w:szCs w:val="23"/>
                <w:cs/>
              </w:rPr>
            </w:pPr>
            <w:r>
              <w:rPr>
                <w:rFonts w:hint="cs"/>
                <w:sz w:val="23"/>
                <w:szCs w:val="23"/>
                <w:cs/>
              </w:rPr>
              <w:t xml:space="preserve">(หน่วย </w:t>
            </w:r>
            <w:r>
              <w:rPr>
                <w:sz w:val="23"/>
                <w:szCs w:val="23"/>
              </w:rPr>
              <w:t xml:space="preserve">: </w:t>
            </w:r>
            <w:r>
              <w:rPr>
                <w:rFonts w:hint="cs"/>
                <w:sz w:val="23"/>
                <w:szCs w:val="23"/>
                <w:cs/>
              </w:rPr>
              <w:t>บาท)</w:t>
            </w:r>
          </w:p>
        </w:tc>
      </w:tr>
      <w:tr w:rsidR="00CB1856" w:rsidRPr="00D6243D" w14:paraId="28496201" w14:textId="4825BBC2" w:rsidTr="00CB1856">
        <w:trPr>
          <w:gridAfter w:val="1"/>
          <w:wAfter w:w="7" w:type="dxa"/>
          <w:trHeight w:val="360"/>
        </w:trPr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1FF" w14:textId="77777777" w:rsidR="00CB1856" w:rsidRPr="00D6243D" w:rsidRDefault="00CB1856" w:rsidP="00A21070">
            <w:pPr>
              <w:spacing w:before="20" w:after="20" w:line="240" w:lineRule="auto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11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496200" w14:textId="26A13782" w:rsidR="00CB1856" w:rsidRPr="00D6243D" w:rsidRDefault="00CB1856" w:rsidP="00B16618">
            <w:pPr>
              <w:pStyle w:val="1"/>
              <w:pBdr>
                <w:bottom w:val="single" w:sz="4" w:space="1" w:color="auto"/>
              </w:pBdr>
              <w:spacing w:before="20" w:after="20" w:line="360" w:lineRule="exact"/>
              <w:jc w:val="center"/>
              <w:rPr>
                <w:sz w:val="23"/>
                <w:szCs w:val="23"/>
                <w:cs/>
              </w:rPr>
            </w:pPr>
            <w:r w:rsidRPr="00A4224C">
              <w:rPr>
                <w:sz w:val="23"/>
                <w:szCs w:val="23"/>
                <w:cs/>
              </w:rPr>
              <w:t>สำหรับงวด 3 เดือน สิ้นสุดวันที่ 30 กันยายน 2565</w:t>
            </w:r>
          </w:p>
        </w:tc>
        <w:tc>
          <w:tcPr>
            <w:tcW w:w="709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6AA0EF78" w14:textId="7F6438AC" w:rsidR="00CB1856" w:rsidRPr="00D6243D" w:rsidRDefault="00CB1856" w:rsidP="00B16618">
            <w:pPr>
              <w:pStyle w:val="1"/>
              <w:pBdr>
                <w:bottom w:val="single" w:sz="4" w:space="1" w:color="auto"/>
              </w:pBdr>
              <w:spacing w:before="20" w:after="20" w:line="360" w:lineRule="exact"/>
              <w:jc w:val="center"/>
              <w:rPr>
                <w:sz w:val="23"/>
                <w:szCs w:val="23"/>
              </w:rPr>
            </w:pPr>
            <w:r w:rsidRPr="00A4224C">
              <w:rPr>
                <w:sz w:val="23"/>
                <w:szCs w:val="23"/>
                <w:cs/>
              </w:rPr>
              <w:t>สำหรับงวด 3 เดือน สิ้นสุดวันที่ 30 กันยายน 256</w:t>
            </w:r>
            <w:r>
              <w:rPr>
                <w:sz w:val="23"/>
                <w:szCs w:val="23"/>
              </w:rPr>
              <w:t>4</w:t>
            </w:r>
          </w:p>
        </w:tc>
      </w:tr>
      <w:tr w:rsidR="00CB1856" w:rsidRPr="00D6243D" w14:paraId="2849620E" w14:textId="3B0FC14F" w:rsidTr="00CB1856">
        <w:trPr>
          <w:trHeight w:val="288"/>
        </w:trPr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07" w14:textId="77777777" w:rsidR="00CB1856" w:rsidRPr="00D6243D" w:rsidRDefault="00CB1856" w:rsidP="00A4224C">
            <w:pPr>
              <w:spacing w:before="20" w:after="20" w:line="240" w:lineRule="auto"/>
              <w:jc w:val="thaiDistribute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CECE9A" w14:textId="77777777" w:rsidR="00CB1856" w:rsidRPr="00D6243D" w:rsidRDefault="00CB1856" w:rsidP="00A4224C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D6243D">
              <w:rPr>
                <w:rFonts w:ascii="Angsana New" w:hAnsi="Angsana New"/>
                <w:sz w:val="23"/>
                <w:szCs w:val="23"/>
                <w:cs/>
                <w:lang w:val="en-US"/>
              </w:rPr>
              <w:t>สินค้าประเภทครัวเรือน</w:t>
            </w:r>
          </w:p>
          <w:p w14:paraId="28496208" w14:textId="6B579085" w:rsidR="00CB1856" w:rsidRPr="00D6243D" w:rsidRDefault="00CB1856" w:rsidP="00A4224C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620505" w14:textId="77777777" w:rsidR="00CB1856" w:rsidRPr="00D6243D" w:rsidRDefault="00CB1856" w:rsidP="00A4224C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D6243D">
              <w:rPr>
                <w:rFonts w:ascii="Angsana New" w:hAnsi="Angsana New"/>
                <w:sz w:val="23"/>
                <w:szCs w:val="23"/>
                <w:cs/>
                <w:lang w:val="en-US"/>
              </w:rPr>
              <w:t>สินค้าประเภทพาณิชย์</w:t>
            </w:r>
          </w:p>
          <w:p w14:paraId="28496209" w14:textId="47A3C8FA" w:rsidR="00CB1856" w:rsidRPr="00D6243D" w:rsidRDefault="00CB1856" w:rsidP="00A4224C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AAD76F" w14:textId="77777777" w:rsidR="00CB1856" w:rsidRPr="00D6243D" w:rsidRDefault="00CB1856" w:rsidP="00A4224C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D6243D">
              <w:rPr>
                <w:rFonts w:ascii="Angsana New" w:hAnsi="Angsana New"/>
                <w:sz w:val="23"/>
                <w:szCs w:val="23"/>
                <w:cs/>
                <w:lang w:val="en-US"/>
              </w:rPr>
              <w:t>สินค้าประเภท</w:t>
            </w:r>
          </w:p>
          <w:p w14:paraId="228AF348" w14:textId="77777777" w:rsidR="00CB1856" w:rsidRPr="00D6243D" w:rsidRDefault="00CB1856" w:rsidP="00A4224C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D6243D">
              <w:rPr>
                <w:rFonts w:ascii="Angsana New" w:hAnsi="Angsana New"/>
                <w:sz w:val="23"/>
                <w:szCs w:val="23"/>
                <w:cs/>
                <w:lang w:val="en-US"/>
              </w:rPr>
              <w:t>อุตสาหกรรม</w:t>
            </w:r>
          </w:p>
          <w:p w14:paraId="2849620A" w14:textId="23703416" w:rsidR="00CB1856" w:rsidRPr="00D6243D" w:rsidRDefault="00CB1856" w:rsidP="00A4224C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114921" w14:textId="77777777" w:rsidR="00CB1856" w:rsidRPr="00D6243D" w:rsidRDefault="00CB1856" w:rsidP="00A4224C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D6243D">
              <w:rPr>
                <w:rFonts w:ascii="Angsana New" w:hAnsi="Angsana New"/>
                <w:sz w:val="23"/>
                <w:szCs w:val="23"/>
                <w:cs/>
                <w:lang w:val="en-US"/>
              </w:rPr>
              <w:t>สินค้าประเภท</w:t>
            </w:r>
          </w:p>
          <w:p w14:paraId="672F4A3B" w14:textId="1568FEED" w:rsidR="00CB1856" w:rsidRPr="00D6243D" w:rsidRDefault="00CB1856" w:rsidP="00A4224C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สารกรองและ</w:t>
            </w:r>
          </w:p>
          <w:p w14:paraId="2849620B" w14:textId="63C15A14" w:rsidR="00CB1856" w:rsidRPr="00D6243D" w:rsidRDefault="00CB1856" w:rsidP="00A4224C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สารเคมี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CBDA4F" w14:textId="77777777" w:rsidR="00CB1856" w:rsidRPr="00D6243D" w:rsidRDefault="00CB1856" w:rsidP="00A4224C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D6243D">
              <w:rPr>
                <w:rFonts w:ascii="Angsana New" w:hAnsi="Angsana New"/>
                <w:sz w:val="23"/>
                <w:szCs w:val="23"/>
                <w:cs/>
                <w:lang w:val="en-US"/>
              </w:rPr>
              <w:t>รายได้บริการ</w:t>
            </w:r>
          </w:p>
          <w:p w14:paraId="11ED8973" w14:textId="77777777" w:rsidR="00CB1856" w:rsidRPr="00D6243D" w:rsidRDefault="00CB1856" w:rsidP="00A4224C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</w:p>
          <w:p w14:paraId="2849620C" w14:textId="16D8B03B" w:rsidR="00CB1856" w:rsidRPr="00D6243D" w:rsidRDefault="00CB1856" w:rsidP="00A4224C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0A0187" w14:textId="77777777" w:rsidR="00CB1856" w:rsidRPr="00D6243D" w:rsidRDefault="00CB1856" w:rsidP="00A4224C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D6243D">
              <w:rPr>
                <w:rFonts w:ascii="Angsana New" w:hAnsi="Angsana New"/>
                <w:sz w:val="23"/>
                <w:szCs w:val="23"/>
                <w:cs/>
                <w:lang w:val="en-US"/>
              </w:rPr>
              <w:t>รวม</w:t>
            </w:r>
          </w:p>
          <w:p w14:paraId="0F3B519B" w14:textId="77777777" w:rsidR="00CB1856" w:rsidRPr="00D6243D" w:rsidRDefault="00CB1856" w:rsidP="00A4224C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</w:p>
          <w:p w14:paraId="2849620D" w14:textId="60BEB53A" w:rsidR="00CB1856" w:rsidRPr="00D6243D" w:rsidRDefault="00CB1856" w:rsidP="00A4224C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14:paraId="12E5A7F3" w14:textId="77777777" w:rsidR="00CB1856" w:rsidRPr="00D6243D" w:rsidRDefault="00CB1856" w:rsidP="00A4224C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D6243D">
              <w:rPr>
                <w:rFonts w:ascii="Angsana New" w:hAnsi="Angsana New"/>
                <w:sz w:val="23"/>
                <w:szCs w:val="23"/>
                <w:cs/>
                <w:lang w:val="en-US"/>
              </w:rPr>
              <w:t>สินค้าประเภทครัวเรือน</w:t>
            </w:r>
          </w:p>
          <w:p w14:paraId="6AB7D3E7" w14:textId="7D8104A4" w:rsidR="00CB1856" w:rsidRPr="00D6243D" w:rsidRDefault="00CB1856" w:rsidP="00A4224C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14:paraId="0F68BEB7" w14:textId="77777777" w:rsidR="00CB1856" w:rsidRPr="00D6243D" w:rsidRDefault="00CB1856" w:rsidP="00A4224C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D6243D">
              <w:rPr>
                <w:rFonts w:ascii="Angsana New" w:hAnsi="Angsana New"/>
                <w:sz w:val="23"/>
                <w:szCs w:val="23"/>
                <w:cs/>
                <w:lang w:val="en-US"/>
              </w:rPr>
              <w:t>สินค้าประเภทพาณิชย์</w:t>
            </w:r>
          </w:p>
          <w:p w14:paraId="4D115721" w14:textId="7A4A6DD7" w:rsidR="00CB1856" w:rsidRPr="00D6243D" w:rsidRDefault="00CB1856" w:rsidP="00A4224C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14:paraId="4069371D" w14:textId="77777777" w:rsidR="00CB1856" w:rsidRPr="00D6243D" w:rsidRDefault="00CB1856" w:rsidP="00A4224C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D6243D">
              <w:rPr>
                <w:rFonts w:ascii="Angsana New" w:hAnsi="Angsana New"/>
                <w:sz w:val="23"/>
                <w:szCs w:val="23"/>
                <w:cs/>
                <w:lang w:val="en-US"/>
              </w:rPr>
              <w:t>สินค้าประเภท</w:t>
            </w:r>
          </w:p>
          <w:p w14:paraId="1F743C10" w14:textId="77777777" w:rsidR="00CB1856" w:rsidRPr="00D6243D" w:rsidRDefault="00CB1856" w:rsidP="00A4224C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D6243D">
              <w:rPr>
                <w:rFonts w:ascii="Angsana New" w:hAnsi="Angsana New"/>
                <w:sz w:val="23"/>
                <w:szCs w:val="23"/>
                <w:cs/>
                <w:lang w:val="en-US"/>
              </w:rPr>
              <w:t>อุตสาหกรรม</w:t>
            </w:r>
          </w:p>
          <w:p w14:paraId="14D367C9" w14:textId="07BAFFBC" w:rsidR="00CB1856" w:rsidRPr="00D6243D" w:rsidRDefault="00CB1856" w:rsidP="00A4224C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14:paraId="4930F433" w14:textId="77777777" w:rsidR="00CB1856" w:rsidRPr="00D6243D" w:rsidRDefault="00CB1856" w:rsidP="00A4224C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D6243D">
              <w:rPr>
                <w:rFonts w:ascii="Angsana New" w:hAnsi="Angsana New"/>
                <w:sz w:val="23"/>
                <w:szCs w:val="23"/>
                <w:cs/>
                <w:lang w:val="en-US"/>
              </w:rPr>
              <w:t>สินค้าประเภท</w:t>
            </w:r>
          </w:p>
          <w:p w14:paraId="76151FD1" w14:textId="77777777" w:rsidR="00CB1856" w:rsidRPr="00D6243D" w:rsidRDefault="00CB1856" w:rsidP="00A4224C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สารกรองและ</w:t>
            </w:r>
          </w:p>
          <w:p w14:paraId="2661ECA1" w14:textId="23728638" w:rsidR="00CB1856" w:rsidRPr="00D6243D" w:rsidRDefault="00CB1856" w:rsidP="00A4224C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สารเคมี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14:paraId="7B93DE65" w14:textId="77777777" w:rsidR="00CB1856" w:rsidRPr="00D6243D" w:rsidRDefault="00CB1856" w:rsidP="00A4224C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D6243D">
              <w:rPr>
                <w:rFonts w:ascii="Angsana New" w:hAnsi="Angsana New"/>
                <w:sz w:val="23"/>
                <w:szCs w:val="23"/>
                <w:cs/>
                <w:lang w:val="en-US"/>
              </w:rPr>
              <w:t>รายได้บริการ</w:t>
            </w:r>
          </w:p>
          <w:p w14:paraId="72C7B08A" w14:textId="77777777" w:rsidR="00CB1856" w:rsidRPr="00D6243D" w:rsidRDefault="00CB1856" w:rsidP="00A4224C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</w:p>
          <w:p w14:paraId="002DE41E" w14:textId="4EC76FCD" w:rsidR="00CB1856" w:rsidRPr="00D6243D" w:rsidRDefault="00CB1856" w:rsidP="00A4224C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1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CC950B" w14:textId="77777777" w:rsidR="00CB1856" w:rsidRPr="00D6243D" w:rsidRDefault="00CB1856" w:rsidP="00A4224C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D6243D">
              <w:rPr>
                <w:rFonts w:ascii="Angsana New" w:hAnsi="Angsana New"/>
                <w:sz w:val="23"/>
                <w:szCs w:val="23"/>
                <w:cs/>
                <w:lang w:val="en-US"/>
              </w:rPr>
              <w:t>รวม</w:t>
            </w:r>
          </w:p>
          <w:p w14:paraId="507EAB06" w14:textId="77777777" w:rsidR="00CB1856" w:rsidRPr="00D6243D" w:rsidRDefault="00CB1856" w:rsidP="00A4224C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</w:p>
          <w:p w14:paraId="6677D10F" w14:textId="7D1C4A74" w:rsidR="00CB1856" w:rsidRPr="00D6243D" w:rsidRDefault="00CB1856" w:rsidP="00A4224C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</w:tr>
      <w:tr w:rsidR="00CB1856" w:rsidRPr="00D6243D" w14:paraId="28496216" w14:textId="1D9C12BB" w:rsidTr="00CB1856">
        <w:trPr>
          <w:trHeight w:val="288"/>
        </w:trPr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0F" w14:textId="5F23203A" w:rsidR="00CB1856" w:rsidRPr="00D6243D" w:rsidRDefault="00CB1856" w:rsidP="0054636C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D6243D">
              <w:rPr>
                <w:rFonts w:ascii="Angsana New" w:hAnsi="Angsana New"/>
                <w:color w:val="000000"/>
                <w:sz w:val="23"/>
                <w:szCs w:val="23"/>
                <w:cs/>
              </w:rPr>
              <w:t>รายได้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10" w14:textId="54957F50" w:rsidR="00CB1856" w:rsidRPr="00D6243D" w:rsidRDefault="00CB1856" w:rsidP="0054636C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76068">
              <w:rPr>
                <w:rFonts w:ascii="Angsana New" w:hAnsi="Angsana New"/>
                <w:sz w:val="23"/>
                <w:szCs w:val="23"/>
              </w:rPr>
              <w:t>50,583,365.94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496211" w14:textId="064209F1" w:rsidR="00CB1856" w:rsidRPr="00D6243D" w:rsidRDefault="00CB1856" w:rsidP="0054636C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7C6CC7">
              <w:rPr>
                <w:rFonts w:ascii="Angsana New" w:hAnsi="Angsana New"/>
                <w:sz w:val="23"/>
                <w:szCs w:val="23"/>
              </w:rPr>
              <w:t>57,303,262.13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12" w14:textId="2E8408EA" w:rsidR="00CB1856" w:rsidRPr="00D6243D" w:rsidRDefault="00CB1856" w:rsidP="0054636C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7C6CC7">
              <w:rPr>
                <w:rFonts w:ascii="Angsana New" w:hAnsi="Angsana New"/>
                <w:sz w:val="23"/>
                <w:szCs w:val="23"/>
              </w:rPr>
              <w:t>44,156,715.56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496213" w14:textId="1A56D2D9" w:rsidR="00CB1856" w:rsidRPr="00D6243D" w:rsidRDefault="00CB1856" w:rsidP="0054636C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7C6CC7">
              <w:rPr>
                <w:rFonts w:ascii="Angsana New" w:hAnsi="Angsana New"/>
                <w:sz w:val="23"/>
                <w:szCs w:val="23"/>
              </w:rPr>
              <w:t>17,945,192.29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14" w14:textId="0FE3A082" w:rsidR="00CB1856" w:rsidRPr="00D6243D" w:rsidRDefault="00CB1856" w:rsidP="0054636C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7C6CC7">
              <w:rPr>
                <w:rFonts w:ascii="Angsana New" w:hAnsi="Angsana New"/>
                <w:sz w:val="23"/>
                <w:szCs w:val="23"/>
              </w:rPr>
              <w:t>35,612.10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496215" w14:textId="2A914E41" w:rsidR="00CB1856" w:rsidRPr="00D6243D" w:rsidRDefault="00CB1856" w:rsidP="0054636C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7C6CC7">
              <w:rPr>
                <w:rFonts w:ascii="Angsana New" w:hAnsi="Angsana New"/>
                <w:sz w:val="23"/>
                <w:szCs w:val="23"/>
              </w:rPr>
              <w:t>170,024,148.02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14:paraId="7802298E" w14:textId="502FB20C" w:rsidR="00CB1856" w:rsidRPr="00D6243D" w:rsidRDefault="00CB1856" w:rsidP="0054636C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A4224C">
              <w:rPr>
                <w:rFonts w:ascii="Angsana New" w:hAnsi="Angsana New"/>
                <w:sz w:val="23"/>
                <w:szCs w:val="23"/>
              </w:rPr>
              <w:t>55,566,011.13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14:paraId="4BD7791F" w14:textId="0DFC16E8" w:rsidR="00CB1856" w:rsidRPr="00D6243D" w:rsidRDefault="00CB1856" w:rsidP="0054636C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A4224C">
              <w:rPr>
                <w:rFonts w:ascii="Angsana New" w:hAnsi="Angsana New"/>
                <w:sz w:val="23"/>
                <w:szCs w:val="23"/>
              </w:rPr>
              <w:t>57,798,807.57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14:paraId="1E565AFB" w14:textId="371217A5" w:rsidR="00CB1856" w:rsidRPr="00D6243D" w:rsidRDefault="00CB1856" w:rsidP="0054636C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A4224C">
              <w:rPr>
                <w:rFonts w:ascii="Angsana New" w:hAnsi="Angsana New"/>
                <w:sz w:val="23"/>
                <w:szCs w:val="23"/>
              </w:rPr>
              <w:t>45,247,572.07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14:paraId="7216BBFC" w14:textId="59A7AAF1" w:rsidR="00CB1856" w:rsidRPr="00D6243D" w:rsidRDefault="00CB1856" w:rsidP="0054636C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A4224C">
              <w:rPr>
                <w:rFonts w:ascii="Angsana New" w:hAnsi="Angsana New"/>
                <w:sz w:val="23"/>
                <w:szCs w:val="23"/>
              </w:rPr>
              <w:t>20,174,102.20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14:paraId="205E9453" w14:textId="6709CA79" w:rsidR="00CB1856" w:rsidRPr="00D6243D" w:rsidRDefault="00CB1856" w:rsidP="0054636C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A4224C">
              <w:rPr>
                <w:rFonts w:ascii="Angsana New" w:hAnsi="Angsana New"/>
                <w:sz w:val="23"/>
                <w:szCs w:val="23"/>
              </w:rPr>
              <w:t>34,674.27</w:t>
            </w:r>
          </w:p>
        </w:tc>
        <w:tc>
          <w:tcPr>
            <w:tcW w:w="1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874117" w14:textId="32B1BF37" w:rsidR="00CB1856" w:rsidRPr="00D6243D" w:rsidRDefault="00CB1856" w:rsidP="0054636C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A4224C">
              <w:rPr>
                <w:rFonts w:ascii="Angsana New" w:hAnsi="Angsana New"/>
                <w:sz w:val="23"/>
                <w:szCs w:val="23"/>
              </w:rPr>
              <w:t>178,821,167.24</w:t>
            </w:r>
          </w:p>
        </w:tc>
      </w:tr>
      <w:tr w:rsidR="00CB1856" w:rsidRPr="00D6243D" w14:paraId="2849621E" w14:textId="6AD8C8D3" w:rsidTr="00CB1856">
        <w:trPr>
          <w:trHeight w:val="288"/>
        </w:trPr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17" w14:textId="24D228E9" w:rsidR="00CB1856" w:rsidRPr="00D6243D" w:rsidRDefault="00CB1856" w:rsidP="0054636C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3"/>
                <w:szCs w:val="23"/>
                <w:cs/>
              </w:rPr>
            </w:pPr>
            <w:r w:rsidRPr="00D6243D">
              <w:rPr>
                <w:rFonts w:ascii="Angsana New" w:hAnsi="Angsana New"/>
                <w:color w:val="000000"/>
                <w:sz w:val="23"/>
                <w:szCs w:val="23"/>
                <w:cs/>
              </w:rPr>
              <w:t>ต้นทุนขายและบริการ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18" w14:textId="2373E1D7" w:rsidR="00CB1856" w:rsidRPr="00D6243D" w:rsidRDefault="00CB1856" w:rsidP="0054636C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(</w:t>
            </w:r>
            <w:r w:rsidRPr="00980D1C">
              <w:rPr>
                <w:rFonts w:ascii="Angsana New" w:hAnsi="Angsana New"/>
                <w:sz w:val="23"/>
                <w:szCs w:val="23"/>
              </w:rPr>
              <w:t>37,144,597.20</w:t>
            </w:r>
            <w:r>
              <w:rPr>
                <w:rFonts w:ascii="Angsana New" w:hAnsi="Angsana New"/>
                <w:sz w:val="23"/>
                <w:szCs w:val="23"/>
              </w:rPr>
              <w:t>)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19" w14:textId="2FABC0DC" w:rsidR="00CB1856" w:rsidRPr="00D6243D" w:rsidRDefault="00CB1856" w:rsidP="0054636C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(</w:t>
            </w:r>
            <w:r w:rsidRPr="00980D1C">
              <w:rPr>
                <w:rFonts w:ascii="Angsana New" w:hAnsi="Angsana New"/>
                <w:sz w:val="23"/>
                <w:szCs w:val="23"/>
              </w:rPr>
              <w:t>39,792,773.77</w:t>
            </w:r>
            <w:r>
              <w:rPr>
                <w:rFonts w:ascii="Angsana New" w:hAnsi="Angsana New"/>
                <w:sz w:val="23"/>
                <w:szCs w:val="23"/>
              </w:rPr>
              <w:t>)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1A" w14:textId="6B1283E6" w:rsidR="00CB1856" w:rsidRPr="00D6243D" w:rsidRDefault="00CB1856" w:rsidP="0054636C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(</w:t>
            </w:r>
            <w:r w:rsidRPr="00980D1C">
              <w:rPr>
                <w:rFonts w:ascii="Angsana New" w:hAnsi="Angsana New"/>
                <w:sz w:val="23"/>
                <w:szCs w:val="23"/>
              </w:rPr>
              <w:t>31,606,741.31</w:t>
            </w:r>
            <w:r>
              <w:rPr>
                <w:rFonts w:ascii="Angsana New" w:hAnsi="Angsana New"/>
                <w:sz w:val="23"/>
                <w:szCs w:val="23"/>
              </w:rPr>
              <w:t>)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1B" w14:textId="405AEF70" w:rsidR="00CB1856" w:rsidRPr="00D6243D" w:rsidRDefault="00CB1856" w:rsidP="0054636C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(</w:t>
            </w:r>
            <w:r w:rsidRPr="00980D1C">
              <w:rPr>
                <w:rFonts w:ascii="Angsana New" w:hAnsi="Angsana New"/>
                <w:sz w:val="23"/>
                <w:szCs w:val="23"/>
              </w:rPr>
              <w:t>14,348,786.87</w:t>
            </w:r>
            <w:r>
              <w:rPr>
                <w:rFonts w:ascii="Angsana New" w:hAnsi="Angsana New"/>
                <w:sz w:val="23"/>
                <w:szCs w:val="23"/>
              </w:rPr>
              <w:t>)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1C" w14:textId="7BA07047" w:rsidR="00CB1856" w:rsidRPr="00D6243D" w:rsidRDefault="00CB1856" w:rsidP="0054636C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(0.00)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1D" w14:textId="550056C4" w:rsidR="00CB1856" w:rsidRPr="00D6243D" w:rsidRDefault="00CB1856" w:rsidP="0054636C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(</w:t>
            </w:r>
            <w:r w:rsidRPr="00980D1C">
              <w:rPr>
                <w:rFonts w:ascii="Angsana New" w:hAnsi="Angsana New"/>
                <w:sz w:val="23"/>
                <w:szCs w:val="23"/>
              </w:rPr>
              <w:t>122,892,899.15</w:t>
            </w:r>
            <w:r>
              <w:rPr>
                <w:rFonts w:ascii="Angsana New" w:hAnsi="Angsana New"/>
                <w:sz w:val="23"/>
                <w:szCs w:val="23"/>
              </w:rPr>
              <w:t>)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A7588F" w14:textId="5214F820" w:rsidR="00CB1856" w:rsidRPr="00D6243D" w:rsidRDefault="00CB1856" w:rsidP="0054636C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362B87">
              <w:rPr>
                <w:rFonts w:ascii="Angsana New" w:hAnsi="Angsana New"/>
                <w:sz w:val="23"/>
                <w:szCs w:val="23"/>
              </w:rPr>
              <w:t>(41,338,456.93)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8F5DB3" w14:textId="138A49C6" w:rsidR="00CB1856" w:rsidRPr="00D6243D" w:rsidRDefault="00CB1856" w:rsidP="0054636C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1E5489">
              <w:rPr>
                <w:rFonts w:ascii="Angsana New" w:hAnsi="Angsana New"/>
                <w:sz w:val="23"/>
                <w:szCs w:val="23"/>
              </w:rPr>
              <w:t>(</w:t>
            </w:r>
            <w:r>
              <w:rPr>
                <w:rFonts w:ascii="Angsana New" w:hAnsi="Angsana New"/>
                <w:sz w:val="23"/>
                <w:szCs w:val="23"/>
              </w:rPr>
              <w:t>39,737,294.39</w:t>
            </w:r>
            <w:r w:rsidRPr="001E5489">
              <w:rPr>
                <w:rFonts w:ascii="Angsana New" w:hAnsi="Angsana New"/>
                <w:sz w:val="23"/>
                <w:szCs w:val="23"/>
              </w:rPr>
              <w:t>)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FC2589" w14:textId="67B9ED0B" w:rsidR="00CB1856" w:rsidRPr="00D6243D" w:rsidRDefault="00CB1856" w:rsidP="0054636C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401B7D">
              <w:rPr>
                <w:rFonts w:ascii="Angsana New" w:hAnsi="Angsana New"/>
                <w:sz w:val="23"/>
                <w:szCs w:val="23"/>
              </w:rPr>
              <w:t>(</w:t>
            </w:r>
            <w:r>
              <w:rPr>
                <w:rFonts w:ascii="Angsana New" w:hAnsi="Angsana New"/>
                <w:sz w:val="23"/>
                <w:szCs w:val="23"/>
              </w:rPr>
              <w:t>34,274,275.56</w:t>
            </w:r>
            <w:r w:rsidRPr="00401B7D">
              <w:rPr>
                <w:rFonts w:ascii="Angsana New" w:hAnsi="Angsana New"/>
                <w:sz w:val="23"/>
                <w:szCs w:val="23"/>
              </w:rPr>
              <w:t>)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9716F7" w14:textId="6A1FF74A" w:rsidR="00CB1856" w:rsidRPr="00D6243D" w:rsidRDefault="00CB1856" w:rsidP="0054636C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A4083B">
              <w:rPr>
                <w:rFonts w:ascii="Angsana New" w:hAnsi="Angsana New"/>
                <w:sz w:val="23"/>
                <w:szCs w:val="23"/>
              </w:rPr>
              <w:t>(</w:t>
            </w:r>
            <w:r>
              <w:rPr>
                <w:rFonts w:ascii="Angsana New" w:hAnsi="Angsana New"/>
                <w:sz w:val="23"/>
                <w:szCs w:val="23"/>
              </w:rPr>
              <w:t>14,573,528.07</w:t>
            </w:r>
            <w:r w:rsidRPr="00A4083B">
              <w:rPr>
                <w:rFonts w:ascii="Angsana New" w:hAnsi="Angsana New"/>
                <w:sz w:val="23"/>
                <w:szCs w:val="23"/>
              </w:rPr>
              <w:t>)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23B8F3" w14:textId="6E3A0AEC" w:rsidR="00CB1856" w:rsidRPr="00D6243D" w:rsidRDefault="00CB1856" w:rsidP="0054636C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103A92">
              <w:rPr>
                <w:rFonts w:ascii="Angsana New" w:hAnsi="Angsana New"/>
                <w:sz w:val="23"/>
                <w:szCs w:val="23"/>
              </w:rPr>
              <w:t>(0.00)</w:t>
            </w:r>
          </w:p>
        </w:tc>
        <w:tc>
          <w:tcPr>
            <w:tcW w:w="1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9D2CB5" w14:textId="47D8F7C0" w:rsidR="00CB1856" w:rsidRPr="00D6243D" w:rsidRDefault="00CB1856" w:rsidP="0054636C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E3DF4">
              <w:rPr>
                <w:rFonts w:ascii="Angsana New" w:hAnsi="Angsana New"/>
                <w:sz w:val="23"/>
                <w:szCs w:val="23"/>
              </w:rPr>
              <w:t>(129,923,554.95)</w:t>
            </w:r>
          </w:p>
        </w:tc>
      </w:tr>
      <w:tr w:rsidR="00CB1856" w:rsidRPr="00D6243D" w14:paraId="2849622E" w14:textId="3DC8DE84" w:rsidTr="00CB1856">
        <w:trPr>
          <w:trHeight w:val="288"/>
        </w:trPr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27" w14:textId="77777777" w:rsidR="00CB1856" w:rsidRPr="00D6243D" w:rsidRDefault="00CB1856" w:rsidP="0054636C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3"/>
                <w:szCs w:val="23"/>
                <w:cs/>
              </w:rPr>
            </w:pPr>
            <w:r w:rsidRPr="00D6243D">
              <w:rPr>
                <w:rFonts w:ascii="Angsana New" w:hAnsi="Angsana New"/>
                <w:color w:val="000000"/>
                <w:sz w:val="23"/>
                <w:szCs w:val="23"/>
                <w:cs/>
              </w:rPr>
              <w:t>กำไรขั้นต้น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96228" w14:textId="090D8A87" w:rsidR="00CB1856" w:rsidRPr="00315D3E" w:rsidRDefault="00CB1856" w:rsidP="001B01C0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315D3E">
              <w:rPr>
                <w:rFonts w:ascii="Angsana New" w:hAnsi="Angsana New"/>
                <w:sz w:val="23"/>
                <w:szCs w:val="23"/>
              </w:rPr>
              <w:t>13,438,768.74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496229" w14:textId="6788110B" w:rsidR="00CB1856" w:rsidRPr="00D6243D" w:rsidRDefault="00CB1856" w:rsidP="001B01C0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80D1C">
              <w:rPr>
                <w:rFonts w:ascii="Angsana New" w:hAnsi="Angsana New"/>
                <w:sz w:val="23"/>
                <w:szCs w:val="23"/>
              </w:rPr>
              <w:t>17,510,488.36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9622A" w14:textId="6A02AF15" w:rsidR="00CB1856" w:rsidRPr="00D6243D" w:rsidRDefault="00CB1856" w:rsidP="001B01C0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980D1C">
              <w:rPr>
                <w:rFonts w:ascii="Angsana New" w:hAnsi="Angsana New"/>
                <w:sz w:val="23"/>
                <w:szCs w:val="23"/>
              </w:rPr>
              <w:t>12,549,974.25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49622B" w14:textId="04039B8A" w:rsidR="00CB1856" w:rsidRPr="00D6243D" w:rsidRDefault="00CB1856" w:rsidP="001B01C0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80D1C">
              <w:rPr>
                <w:rFonts w:ascii="Angsana New" w:hAnsi="Angsana New"/>
                <w:sz w:val="23"/>
                <w:szCs w:val="23"/>
              </w:rPr>
              <w:t>3,596,405.42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9622C" w14:textId="1972A79F" w:rsidR="00CB1856" w:rsidRPr="00D6243D" w:rsidRDefault="00CB1856" w:rsidP="001B01C0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80D1C">
              <w:rPr>
                <w:rFonts w:ascii="Angsana New" w:hAnsi="Angsana New"/>
                <w:sz w:val="23"/>
                <w:szCs w:val="23"/>
              </w:rPr>
              <w:t>35,612.10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49622D" w14:textId="5E9531DC" w:rsidR="00CB1856" w:rsidRPr="00D6243D" w:rsidRDefault="00CB1856" w:rsidP="0054636C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80D1C">
              <w:rPr>
                <w:rFonts w:ascii="Angsana New" w:hAnsi="Angsana New"/>
                <w:sz w:val="23"/>
                <w:szCs w:val="23"/>
              </w:rPr>
              <w:t>47,131,248.87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14:paraId="25702CEC" w14:textId="485BC904" w:rsidR="00CB1856" w:rsidRPr="00D6243D" w:rsidRDefault="00CB1856" w:rsidP="001B01C0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0E5077">
              <w:rPr>
                <w:rFonts w:ascii="Angsana New" w:hAnsi="Angsana New"/>
                <w:sz w:val="23"/>
                <w:szCs w:val="23"/>
              </w:rPr>
              <w:t>14,227,554.20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14:paraId="7DE18C20" w14:textId="043B70BA" w:rsidR="00CB1856" w:rsidRPr="00D6243D" w:rsidRDefault="00CB1856" w:rsidP="001B01C0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0E5077">
              <w:rPr>
                <w:rFonts w:ascii="Angsana New" w:hAnsi="Angsana New"/>
                <w:sz w:val="23"/>
                <w:szCs w:val="23"/>
              </w:rPr>
              <w:t>18,061,513.18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14:paraId="3245A6C4" w14:textId="776053FA" w:rsidR="00CB1856" w:rsidRPr="00D6243D" w:rsidRDefault="00CB1856" w:rsidP="001B01C0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0E5077">
              <w:rPr>
                <w:rFonts w:ascii="Angsana New" w:hAnsi="Angsana New"/>
                <w:sz w:val="23"/>
                <w:szCs w:val="23"/>
              </w:rPr>
              <w:t>10,973,296.51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14:paraId="52F20174" w14:textId="458297CE" w:rsidR="00CB1856" w:rsidRPr="00D6243D" w:rsidRDefault="00CB1856" w:rsidP="001B01C0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0E5077">
              <w:rPr>
                <w:rFonts w:ascii="Angsana New" w:hAnsi="Angsana New"/>
                <w:sz w:val="23"/>
                <w:szCs w:val="23"/>
              </w:rPr>
              <w:t>5,600,574.13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14:paraId="016E4286" w14:textId="3E068896" w:rsidR="00CB1856" w:rsidRPr="00D6243D" w:rsidRDefault="00CB1856" w:rsidP="001B01C0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34,674.27</w:t>
            </w:r>
          </w:p>
        </w:tc>
        <w:tc>
          <w:tcPr>
            <w:tcW w:w="1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0D41B9" w14:textId="5137AA31" w:rsidR="00CB1856" w:rsidRPr="00D6243D" w:rsidRDefault="00CB1856" w:rsidP="0054636C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E3DF4">
              <w:rPr>
                <w:rFonts w:ascii="Angsana New" w:hAnsi="Angsana New"/>
                <w:sz w:val="23"/>
                <w:szCs w:val="23"/>
              </w:rPr>
              <w:t>48,897,612.29</w:t>
            </w:r>
          </w:p>
        </w:tc>
      </w:tr>
      <w:tr w:rsidR="00CB1856" w:rsidRPr="00D6243D" w14:paraId="2849623E" w14:textId="31B1DA24" w:rsidTr="00CB1856">
        <w:trPr>
          <w:trHeight w:val="288"/>
        </w:trPr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37" w14:textId="77777777" w:rsidR="00CB1856" w:rsidRPr="00D6243D" w:rsidRDefault="00CB1856" w:rsidP="0054636C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3"/>
                <w:szCs w:val="23"/>
                <w:cs/>
              </w:rPr>
            </w:pPr>
            <w:r w:rsidRPr="00D6243D">
              <w:rPr>
                <w:rFonts w:ascii="Angsana New" w:hAnsi="Angsana New"/>
                <w:color w:val="000000"/>
                <w:sz w:val="23"/>
                <w:szCs w:val="23"/>
                <w:cs/>
              </w:rPr>
              <w:t>รายได้อื่น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38" w14:textId="77777777" w:rsidR="00CB1856" w:rsidRPr="00D6243D" w:rsidRDefault="00CB1856" w:rsidP="0054636C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39" w14:textId="77777777" w:rsidR="00CB1856" w:rsidRPr="00D6243D" w:rsidRDefault="00CB1856" w:rsidP="0054636C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3A" w14:textId="77777777" w:rsidR="00CB1856" w:rsidRPr="00D6243D" w:rsidRDefault="00CB1856" w:rsidP="0054636C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3B" w14:textId="77777777" w:rsidR="00CB1856" w:rsidRPr="00D6243D" w:rsidRDefault="00CB1856" w:rsidP="0054636C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9623C" w14:textId="04BC13A6" w:rsidR="00CB1856" w:rsidRPr="00D6243D" w:rsidRDefault="00CB1856" w:rsidP="0054636C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49623D" w14:textId="3DF14979" w:rsidR="00CB1856" w:rsidRPr="00D6243D" w:rsidRDefault="00CB1856" w:rsidP="0054636C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A1AB7">
              <w:rPr>
                <w:rFonts w:ascii="Angsana New" w:hAnsi="Angsana New"/>
                <w:sz w:val="23"/>
                <w:szCs w:val="23"/>
              </w:rPr>
              <w:t>552,412.15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14:paraId="1E5D915D" w14:textId="74AD1132" w:rsidR="00CB1856" w:rsidRPr="00D6243D" w:rsidRDefault="00CB1856" w:rsidP="0054636C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14:paraId="6A9B0E71" w14:textId="77777777" w:rsidR="00CB1856" w:rsidRPr="00D6243D" w:rsidRDefault="00CB1856" w:rsidP="0054636C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14:paraId="5114C2B2" w14:textId="6500CBE5" w:rsidR="00CB1856" w:rsidRPr="00D6243D" w:rsidRDefault="00CB1856" w:rsidP="0054636C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14:paraId="67E6F90E" w14:textId="65538B52" w:rsidR="00CB1856" w:rsidRPr="00D6243D" w:rsidRDefault="00CB1856" w:rsidP="0054636C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14:paraId="25B9AB2B" w14:textId="24B8FDA2" w:rsidR="00CB1856" w:rsidRPr="00D6243D" w:rsidRDefault="00CB1856" w:rsidP="0054636C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0A738B" w14:textId="4F9DD877" w:rsidR="00CB1856" w:rsidRPr="00D6243D" w:rsidRDefault="00CB1856" w:rsidP="0054636C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E3DF4">
              <w:rPr>
                <w:rFonts w:ascii="Angsana New" w:hAnsi="Angsana New"/>
                <w:sz w:val="23"/>
                <w:szCs w:val="23"/>
              </w:rPr>
              <w:t>109,138.83</w:t>
            </w:r>
          </w:p>
        </w:tc>
      </w:tr>
      <w:tr w:rsidR="00CB1856" w:rsidRPr="00D6243D" w14:paraId="28496246" w14:textId="1EFF5485" w:rsidTr="00CB1856">
        <w:trPr>
          <w:trHeight w:val="288"/>
        </w:trPr>
        <w:tc>
          <w:tcPr>
            <w:tcW w:w="27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40" w14:textId="1983F54A" w:rsidR="00CB1856" w:rsidRPr="001B01C0" w:rsidRDefault="00CB1856" w:rsidP="001B01C0">
            <w:pPr>
              <w:spacing w:line="360" w:lineRule="exact"/>
              <w:ind w:left="160" w:right="-36" w:hanging="160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D6243D">
              <w:rPr>
                <w:rFonts w:ascii="Angsana New" w:hAnsi="Angsana New"/>
                <w:color w:val="000000"/>
                <w:sz w:val="23"/>
                <w:szCs w:val="23"/>
                <w:cs/>
              </w:rPr>
              <w:t>กำไรจากการวัดมูลค่าตราสารอนุพันธ์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41" w14:textId="286D580C" w:rsidR="00CB1856" w:rsidRPr="00D6243D" w:rsidRDefault="00CB1856" w:rsidP="001B01C0">
            <w:pPr>
              <w:spacing w:before="20" w:after="20" w:line="240" w:lineRule="auto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42" w14:textId="6F33FFA0" w:rsidR="00CB1856" w:rsidRPr="00D6243D" w:rsidRDefault="00CB1856" w:rsidP="001B01C0">
            <w:pPr>
              <w:spacing w:before="20" w:after="20" w:line="240" w:lineRule="auto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43" w14:textId="0BB3619B" w:rsidR="00CB1856" w:rsidRPr="00D6243D" w:rsidRDefault="00CB1856" w:rsidP="001B01C0">
            <w:pPr>
              <w:spacing w:before="20" w:after="20" w:line="240" w:lineRule="auto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44" w14:textId="4802C7E7" w:rsidR="00CB1856" w:rsidRPr="00D6243D" w:rsidRDefault="00CB1856" w:rsidP="001B01C0">
            <w:pPr>
              <w:spacing w:before="20" w:after="20" w:line="240" w:lineRule="auto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45" w14:textId="6237617A" w:rsidR="00CB1856" w:rsidRPr="00D6243D" w:rsidRDefault="00CB1856" w:rsidP="0054636C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1904F4">
              <w:rPr>
                <w:rFonts w:ascii="Angsana New" w:hAnsi="Angsana New"/>
                <w:sz w:val="23"/>
                <w:szCs w:val="23"/>
              </w:rPr>
              <w:t>250,153.31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14:paraId="03C47D25" w14:textId="7546F0D5" w:rsidR="00CB1856" w:rsidRPr="00D6243D" w:rsidRDefault="00CB1856" w:rsidP="001B01C0">
            <w:pPr>
              <w:spacing w:before="20" w:after="20" w:line="240" w:lineRule="auto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14:paraId="05E33C05" w14:textId="292D7565" w:rsidR="00CB1856" w:rsidRPr="00D6243D" w:rsidRDefault="00CB1856" w:rsidP="001B01C0">
            <w:pPr>
              <w:spacing w:before="20" w:after="20" w:line="240" w:lineRule="auto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14:paraId="13F1237E" w14:textId="48785697" w:rsidR="00CB1856" w:rsidRPr="00D6243D" w:rsidRDefault="00CB1856" w:rsidP="001B01C0">
            <w:pPr>
              <w:spacing w:before="20" w:after="20" w:line="240" w:lineRule="auto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14:paraId="0B62021F" w14:textId="232EB5B1" w:rsidR="00CB1856" w:rsidRPr="00D6243D" w:rsidRDefault="00CB1856" w:rsidP="001B01C0">
            <w:pPr>
              <w:spacing w:before="20" w:after="20" w:line="240" w:lineRule="auto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14:paraId="11CE01A3" w14:textId="73C57816" w:rsidR="00CB1856" w:rsidRPr="00D6243D" w:rsidRDefault="00CB1856" w:rsidP="001B01C0">
            <w:pPr>
              <w:spacing w:before="20" w:after="20" w:line="240" w:lineRule="auto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5A2E8F" w14:textId="3BADE305" w:rsidR="00CB1856" w:rsidRPr="00D6243D" w:rsidRDefault="00CB1856" w:rsidP="0054636C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E3DF4">
              <w:rPr>
                <w:rFonts w:ascii="Angsana New" w:hAnsi="Angsana New"/>
                <w:sz w:val="23"/>
                <w:szCs w:val="23"/>
              </w:rPr>
              <w:t>1,143,360.29</w:t>
            </w:r>
          </w:p>
        </w:tc>
      </w:tr>
      <w:tr w:rsidR="00CB1856" w:rsidRPr="00D6243D" w14:paraId="2849624E" w14:textId="52B8FF49" w:rsidTr="00CB1856">
        <w:trPr>
          <w:trHeight w:val="288"/>
        </w:trPr>
        <w:tc>
          <w:tcPr>
            <w:tcW w:w="27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48" w14:textId="126E5562" w:rsidR="00CB1856" w:rsidRPr="00D6243D" w:rsidRDefault="00CB1856" w:rsidP="001B01C0">
            <w:pPr>
              <w:spacing w:before="20" w:after="20" w:line="240" w:lineRule="auto"/>
              <w:rPr>
                <w:rFonts w:ascii="Angsana New" w:hAnsi="Angsana New"/>
                <w:sz w:val="23"/>
                <w:szCs w:val="23"/>
              </w:rPr>
            </w:pPr>
            <w:r w:rsidRPr="00D6243D">
              <w:rPr>
                <w:rFonts w:ascii="Angsana New" w:hAnsi="Angsana New"/>
                <w:color w:val="000000"/>
                <w:sz w:val="23"/>
                <w:szCs w:val="23"/>
                <w:cs/>
              </w:rPr>
              <w:t>ต้นทุนในการจัดจำหน่าย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49" w14:textId="77777777" w:rsidR="00CB1856" w:rsidRPr="00D6243D" w:rsidRDefault="00CB1856" w:rsidP="0054636C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4A" w14:textId="77777777" w:rsidR="00CB1856" w:rsidRPr="00D6243D" w:rsidRDefault="00CB1856" w:rsidP="0054636C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4B" w14:textId="77777777" w:rsidR="00CB1856" w:rsidRPr="00D6243D" w:rsidRDefault="00CB1856" w:rsidP="0054636C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9624C" w14:textId="30AB2F4C" w:rsidR="00CB1856" w:rsidRPr="00D6243D" w:rsidRDefault="00CB1856" w:rsidP="0054636C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49624D" w14:textId="3217535A" w:rsidR="00CB1856" w:rsidRPr="00D6243D" w:rsidRDefault="00CB1856" w:rsidP="0054636C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80D1C">
              <w:rPr>
                <w:rFonts w:ascii="Angsana New" w:hAnsi="Angsana New"/>
                <w:sz w:val="23"/>
                <w:szCs w:val="23"/>
              </w:rPr>
              <w:t>(16,375,794.56)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14:paraId="6C7A2C39" w14:textId="66879EEA" w:rsidR="00CB1856" w:rsidRPr="00D6243D" w:rsidRDefault="00CB1856" w:rsidP="0054636C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14:paraId="174F7490" w14:textId="77777777" w:rsidR="00CB1856" w:rsidRPr="00D6243D" w:rsidRDefault="00CB1856" w:rsidP="0054636C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14:paraId="7123ED11" w14:textId="7982504C" w:rsidR="00CB1856" w:rsidRPr="00D6243D" w:rsidRDefault="00CB1856" w:rsidP="0054636C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14:paraId="4FFEAB49" w14:textId="24EB4788" w:rsidR="00CB1856" w:rsidRPr="00D6243D" w:rsidRDefault="00CB1856" w:rsidP="0054636C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14:paraId="4B2D5D7B" w14:textId="49F8270B" w:rsidR="00CB1856" w:rsidRPr="00D6243D" w:rsidRDefault="00CB1856" w:rsidP="0054636C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267D78" w14:textId="24051B8B" w:rsidR="00CB1856" w:rsidRPr="00D6243D" w:rsidRDefault="00CB1856" w:rsidP="0054636C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E3DF4">
              <w:rPr>
                <w:rFonts w:ascii="Angsana New" w:hAnsi="Angsana New"/>
                <w:sz w:val="23"/>
                <w:szCs w:val="23"/>
              </w:rPr>
              <w:t>(18,306,647.01)</w:t>
            </w:r>
          </w:p>
        </w:tc>
      </w:tr>
      <w:tr w:rsidR="00CB1856" w:rsidRPr="00D6243D" w14:paraId="1DFFE7A0" w14:textId="45A8384A" w:rsidTr="00CB1856">
        <w:trPr>
          <w:trHeight w:val="288"/>
        </w:trPr>
        <w:tc>
          <w:tcPr>
            <w:tcW w:w="27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9EE456" w14:textId="18577AB8" w:rsidR="00CB1856" w:rsidRPr="00D6243D" w:rsidRDefault="00CB1856" w:rsidP="001B01C0">
            <w:pPr>
              <w:spacing w:before="20" w:after="20" w:line="240" w:lineRule="auto"/>
              <w:rPr>
                <w:rFonts w:ascii="Angsana New" w:hAnsi="Angsana New"/>
                <w:sz w:val="23"/>
                <w:szCs w:val="23"/>
              </w:rPr>
            </w:pPr>
            <w:r w:rsidRPr="00D6243D">
              <w:rPr>
                <w:rFonts w:ascii="Angsana New" w:hAnsi="Angsana New"/>
                <w:color w:val="000000"/>
                <w:sz w:val="23"/>
                <w:szCs w:val="23"/>
                <w:cs/>
              </w:rPr>
              <w:t>ค่าใช้จ่ายในการบริหาร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AA8EC1" w14:textId="77777777" w:rsidR="00CB1856" w:rsidRPr="00D6243D" w:rsidRDefault="00CB1856" w:rsidP="0054636C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33884F" w14:textId="77777777" w:rsidR="00CB1856" w:rsidRPr="00D6243D" w:rsidRDefault="00CB1856" w:rsidP="0054636C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0124D5" w14:textId="77777777" w:rsidR="00CB1856" w:rsidRPr="00D6243D" w:rsidRDefault="00CB1856" w:rsidP="0054636C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EEA298" w14:textId="77777777" w:rsidR="00CB1856" w:rsidRPr="00D6243D" w:rsidRDefault="00CB1856" w:rsidP="0054636C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E0894C" w14:textId="43E560C3" w:rsidR="00CB1856" w:rsidRPr="00D6243D" w:rsidRDefault="00CB1856" w:rsidP="0054636C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80D1C">
              <w:rPr>
                <w:rFonts w:ascii="Angsana New" w:hAnsi="Angsana New"/>
                <w:sz w:val="23"/>
                <w:szCs w:val="23"/>
              </w:rPr>
              <w:t>(22,843,950.45)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14:paraId="5757856C" w14:textId="1E019D83" w:rsidR="00CB1856" w:rsidRPr="00D6243D" w:rsidRDefault="00CB1856" w:rsidP="0054636C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14:paraId="12AA0DF7" w14:textId="77777777" w:rsidR="00CB1856" w:rsidRPr="00D6243D" w:rsidRDefault="00CB1856" w:rsidP="0054636C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14:paraId="6B4FFC39" w14:textId="5E378304" w:rsidR="00CB1856" w:rsidRPr="00D6243D" w:rsidRDefault="00CB1856" w:rsidP="0054636C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14:paraId="6239283D" w14:textId="0A4A9C04" w:rsidR="00CB1856" w:rsidRPr="00D6243D" w:rsidRDefault="00CB1856" w:rsidP="0054636C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14:paraId="01F66D89" w14:textId="77FDE4A3" w:rsidR="00CB1856" w:rsidRPr="00D6243D" w:rsidRDefault="00CB1856" w:rsidP="0054636C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844499" w14:textId="09B18824" w:rsidR="00CB1856" w:rsidRPr="00D6243D" w:rsidRDefault="00CB1856" w:rsidP="0054636C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E3DF4">
              <w:rPr>
                <w:rFonts w:ascii="Angsana New" w:hAnsi="Angsana New"/>
                <w:sz w:val="23"/>
                <w:szCs w:val="23"/>
              </w:rPr>
              <w:t>(20,326,650.86)</w:t>
            </w:r>
          </w:p>
        </w:tc>
      </w:tr>
      <w:tr w:rsidR="00CB1856" w:rsidRPr="00D6243D" w14:paraId="680FE007" w14:textId="2A4899FE" w:rsidTr="00CB1856">
        <w:trPr>
          <w:trHeight w:val="288"/>
        </w:trPr>
        <w:tc>
          <w:tcPr>
            <w:tcW w:w="27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9444F5" w14:textId="0F478034" w:rsidR="00CB1856" w:rsidRPr="00D6243D" w:rsidRDefault="00CB1856" w:rsidP="001B01C0">
            <w:pPr>
              <w:spacing w:before="20" w:after="20" w:line="240" w:lineRule="auto"/>
              <w:rPr>
                <w:rFonts w:ascii="Angsana New" w:hAnsi="Angsana New"/>
                <w:sz w:val="23"/>
                <w:szCs w:val="23"/>
              </w:rPr>
            </w:pPr>
            <w:r w:rsidRPr="00D6243D">
              <w:rPr>
                <w:rFonts w:ascii="Angsana New" w:hAnsi="Angsana New"/>
                <w:color w:val="000000"/>
                <w:sz w:val="23"/>
                <w:szCs w:val="23"/>
                <w:cs/>
              </w:rPr>
              <w:t>กำไรจากกิจกรรมดำเนินงาน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263661" w14:textId="77777777" w:rsidR="00CB1856" w:rsidRPr="00D6243D" w:rsidRDefault="00CB1856" w:rsidP="0054636C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011D19" w14:textId="77777777" w:rsidR="00CB1856" w:rsidRPr="00D6243D" w:rsidRDefault="00CB1856" w:rsidP="0054636C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C63D92" w14:textId="77777777" w:rsidR="00CB1856" w:rsidRPr="00D6243D" w:rsidRDefault="00CB1856" w:rsidP="0054636C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34DCAF" w14:textId="77777777" w:rsidR="00CB1856" w:rsidRPr="00D6243D" w:rsidRDefault="00CB1856" w:rsidP="0054636C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030CD4" w14:textId="51BDF41A" w:rsidR="00CB1856" w:rsidRPr="00D6243D" w:rsidRDefault="00CB1856" w:rsidP="0054636C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80D1C">
              <w:rPr>
                <w:rFonts w:ascii="Angsana New" w:hAnsi="Angsana New"/>
                <w:sz w:val="23"/>
                <w:szCs w:val="23"/>
              </w:rPr>
              <w:t>8,714,069.32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14:paraId="30C8F1D7" w14:textId="253D87FD" w:rsidR="00CB1856" w:rsidRPr="00D6243D" w:rsidRDefault="00CB1856" w:rsidP="0054636C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14:paraId="475F4567" w14:textId="77777777" w:rsidR="00CB1856" w:rsidRPr="00D6243D" w:rsidRDefault="00CB1856" w:rsidP="0054636C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14:paraId="7612E914" w14:textId="20E68A95" w:rsidR="00CB1856" w:rsidRPr="00D6243D" w:rsidRDefault="00CB1856" w:rsidP="0054636C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14:paraId="6381CD7E" w14:textId="768C0E70" w:rsidR="00CB1856" w:rsidRPr="00D6243D" w:rsidRDefault="00CB1856" w:rsidP="0054636C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14:paraId="31C25C58" w14:textId="45C9A312" w:rsidR="00CB1856" w:rsidRPr="00D6243D" w:rsidRDefault="00CB1856" w:rsidP="0054636C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487B24" w14:textId="7A0F8FFF" w:rsidR="00CB1856" w:rsidRPr="00D6243D" w:rsidRDefault="00CB1856" w:rsidP="0054636C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3C74D5">
              <w:rPr>
                <w:rFonts w:ascii="Angsana New" w:hAnsi="Angsana New"/>
                <w:sz w:val="23"/>
                <w:szCs w:val="23"/>
              </w:rPr>
              <w:t>11,516,813.54</w:t>
            </w:r>
          </w:p>
        </w:tc>
      </w:tr>
      <w:tr w:rsidR="00CB1856" w:rsidRPr="00D6243D" w14:paraId="099DE220" w14:textId="7DA8F40F" w:rsidTr="00CB1856">
        <w:trPr>
          <w:trHeight w:val="288"/>
        </w:trPr>
        <w:tc>
          <w:tcPr>
            <w:tcW w:w="27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31CE43" w14:textId="59858153" w:rsidR="00CB1856" w:rsidRPr="00D6243D" w:rsidRDefault="00CB1856" w:rsidP="001B01C0">
            <w:pPr>
              <w:spacing w:before="20" w:after="20" w:line="240" w:lineRule="auto"/>
              <w:rPr>
                <w:rFonts w:ascii="Angsana New" w:hAnsi="Angsana New"/>
                <w:sz w:val="23"/>
                <w:szCs w:val="23"/>
              </w:rPr>
            </w:pPr>
            <w:r w:rsidRPr="00D6243D">
              <w:rPr>
                <w:rFonts w:ascii="Angsana New" w:hAnsi="Angsana New"/>
                <w:color w:val="000000"/>
                <w:sz w:val="23"/>
                <w:szCs w:val="23"/>
                <w:cs/>
              </w:rPr>
              <w:t>รายได้ทางการเงิน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C28E6C" w14:textId="77777777" w:rsidR="00CB1856" w:rsidRPr="00D6243D" w:rsidRDefault="00CB1856" w:rsidP="0054636C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DE93E8" w14:textId="77777777" w:rsidR="00CB1856" w:rsidRPr="00D6243D" w:rsidRDefault="00CB1856" w:rsidP="0054636C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DD20D8" w14:textId="77777777" w:rsidR="00CB1856" w:rsidRPr="00D6243D" w:rsidRDefault="00CB1856" w:rsidP="0054636C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41D828" w14:textId="77777777" w:rsidR="00CB1856" w:rsidRPr="00D6243D" w:rsidRDefault="00CB1856" w:rsidP="0054636C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0E60A0" w14:textId="7F4A6C6C" w:rsidR="00CB1856" w:rsidRPr="00D6243D" w:rsidRDefault="00CB1856" w:rsidP="0054636C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80D1C">
              <w:rPr>
                <w:rFonts w:ascii="Angsana New" w:hAnsi="Angsana New"/>
                <w:sz w:val="23"/>
                <w:szCs w:val="23"/>
              </w:rPr>
              <w:t>21,463.11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14:paraId="2232D6CE" w14:textId="65395371" w:rsidR="00CB1856" w:rsidRPr="00D6243D" w:rsidRDefault="00CB1856" w:rsidP="0054636C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14:paraId="02F41C03" w14:textId="77777777" w:rsidR="00CB1856" w:rsidRPr="00D6243D" w:rsidRDefault="00CB1856" w:rsidP="0054636C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14:paraId="4EBB02F7" w14:textId="2CF66101" w:rsidR="00CB1856" w:rsidRPr="00D6243D" w:rsidRDefault="00CB1856" w:rsidP="0054636C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14:paraId="15766847" w14:textId="4E8490FC" w:rsidR="00CB1856" w:rsidRPr="00D6243D" w:rsidRDefault="00CB1856" w:rsidP="0054636C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14:paraId="0512D126" w14:textId="05B54074" w:rsidR="00CB1856" w:rsidRPr="00D6243D" w:rsidRDefault="00CB1856" w:rsidP="0054636C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A7D770" w14:textId="00C2F61A" w:rsidR="00CB1856" w:rsidRPr="00D6243D" w:rsidRDefault="00CB1856" w:rsidP="0054636C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E3DF4">
              <w:rPr>
                <w:rFonts w:ascii="Angsana New" w:hAnsi="Angsana New"/>
                <w:sz w:val="23"/>
                <w:szCs w:val="23"/>
              </w:rPr>
              <w:t>20,865.48</w:t>
            </w:r>
          </w:p>
        </w:tc>
      </w:tr>
      <w:tr w:rsidR="00CB1856" w:rsidRPr="00D6243D" w14:paraId="28496256" w14:textId="2300C46C" w:rsidTr="00CB1856">
        <w:trPr>
          <w:trHeight w:val="288"/>
        </w:trPr>
        <w:tc>
          <w:tcPr>
            <w:tcW w:w="27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50" w14:textId="168B7AAA" w:rsidR="00CB1856" w:rsidRPr="00D6243D" w:rsidRDefault="00CB1856" w:rsidP="001B01C0">
            <w:pPr>
              <w:spacing w:before="20" w:after="20" w:line="240" w:lineRule="auto"/>
              <w:rPr>
                <w:rFonts w:ascii="Angsana New" w:hAnsi="Angsana New"/>
                <w:sz w:val="23"/>
                <w:szCs w:val="23"/>
              </w:rPr>
            </w:pPr>
            <w:r w:rsidRPr="00D6243D">
              <w:rPr>
                <w:rFonts w:ascii="Angsana New" w:hAnsi="Angsana New"/>
                <w:color w:val="000000"/>
                <w:sz w:val="23"/>
                <w:szCs w:val="23"/>
                <w:cs/>
              </w:rPr>
              <w:t>ต้นทุนทางการเงิน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51" w14:textId="77777777" w:rsidR="00CB1856" w:rsidRPr="00D6243D" w:rsidRDefault="00CB1856" w:rsidP="0054636C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52" w14:textId="77777777" w:rsidR="00CB1856" w:rsidRPr="00D6243D" w:rsidRDefault="00CB1856" w:rsidP="0054636C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53" w14:textId="77777777" w:rsidR="00CB1856" w:rsidRPr="00D6243D" w:rsidRDefault="00CB1856" w:rsidP="0054636C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96254" w14:textId="319445CD" w:rsidR="00CB1856" w:rsidRPr="00D6243D" w:rsidRDefault="00CB1856" w:rsidP="0054636C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496255" w14:textId="652E6969" w:rsidR="00CB1856" w:rsidRPr="00D6243D" w:rsidRDefault="00CB1856" w:rsidP="0054636C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80D1C">
              <w:rPr>
                <w:rFonts w:ascii="Angsana New" w:hAnsi="Angsana New"/>
                <w:sz w:val="23"/>
                <w:szCs w:val="23"/>
              </w:rPr>
              <w:t>(581,184.44)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14:paraId="7D94FDD3" w14:textId="1D4129BD" w:rsidR="00CB1856" w:rsidRPr="00D6243D" w:rsidRDefault="00CB1856" w:rsidP="0054636C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14:paraId="52BAC124" w14:textId="77777777" w:rsidR="00CB1856" w:rsidRPr="00D6243D" w:rsidRDefault="00CB1856" w:rsidP="0054636C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14:paraId="42EF271E" w14:textId="69E35EDA" w:rsidR="00CB1856" w:rsidRPr="00D6243D" w:rsidRDefault="00CB1856" w:rsidP="0054636C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14:paraId="46526AB4" w14:textId="776D9B63" w:rsidR="00CB1856" w:rsidRPr="00D6243D" w:rsidRDefault="00CB1856" w:rsidP="0054636C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14:paraId="7D278B2F" w14:textId="7A8B1FDD" w:rsidR="00CB1856" w:rsidRPr="00D6243D" w:rsidRDefault="00CB1856" w:rsidP="0054636C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7C29D0" w14:textId="2412DFC1" w:rsidR="00CB1856" w:rsidRPr="00D6243D" w:rsidRDefault="00CB1856" w:rsidP="0054636C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E3DF4">
              <w:rPr>
                <w:rFonts w:ascii="Angsana New" w:hAnsi="Angsana New"/>
                <w:sz w:val="23"/>
                <w:szCs w:val="23"/>
              </w:rPr>
              <w:t>(789,624.47)</w:t>
            </w:r>
          </w:p>
        </w:tc>
      </w:tr>
      <w:tr w:rsidR="00CB1856" w:rsidRPr="00D6243D" w14:paraId="2849625E" w14:textId="095D14D1" w:rsidTr="00CB1856">
        <w:trPr>
          <w:trHeight w:val="288"/>
        </w:trPr>
        <w:tc>
          <w:tcPr>
            <w:tcW w:w="27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58" w14:textId="3622575E" w:rsidR="00CB1856" w:rsidRPr="00D6243D" w:rsidRDefault="00CB1856" w:rsidP="001B01C0">
            <w:pPr>
              <w:spacing w:before="20" w:after="20" w:line="240" w:lineRule="auto"/>
              <w:rPr>
                <w:rFonts w:ascii="Angsana New" w:hAnsi="Angsana New"/>
                <w:sz w:val="23"/>
                <w:szCs w:val="23"/>
              </w:rPr>
            </w:pPr>
            <w:r w:rsidRPr="00D6243D">
              <w:rPr>
                <w:rFonts w:ascii="Angsana New" w:hAnsi="Angsana New"/>
                <w:color w:val="000000"/>
                <w:sz w:val="23"/>
                <w:szCs w:val="23"/>
                <w:cs/>
              </w:rPr>
              <w:t>กำไรก่อนภาษีเงินได้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59" w14:textId="77777777" w:rsidR="00CB1856" w:rsidRPr="00D6243D" w:rsidRDefault="00CB1856" w:rsidP="0054636C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5A" w14:textId="77777777" w:rsidR="00CB1856" w:rsidRPr="00D6243D" w:rsidRDefault="00CB1856" w:rsidP="0054636C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5B" w14:textId="77777777" w:rsidR="00CB1856" w:rsidRPr="00D6243D" w:rsidRDefault="00CB1856" w:rsidP="0054636C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9625C" w14:textId="4E19E695" w:rsidR="00CB1856" w:rsidRPr="00D6243D" w:rsidRDefault="00CB1856" w:rsidP="0054636C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49625D" w14:textId="408EDCDA" w:rsidR="00CB1856" w:rsidRPr="00D6243D" w:rsidRDefault="00CB1856" w:rsidP="0054636C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80D1C">
              <w:rPr>
                <w:rFonts w:ascii="Angsana New" w:hAnsi="Angsana New"/>
                <w:sz w:val="23"/>
                <w:szCs w:val="23"/>
              </w:rPr>
              <w:t>8,154,347.99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14:paraId="76F67E94" w14:textId="3DDD8643" w:rsidR="00CB1856" w:rsidRPr="00D6243D" w:rsidRDefault="00CB1856" w:rsidP="0054636C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14:paraId="79F7F9FB" w14:textId="77777777" w:rsidR="00CB1856" w:rsidRPr="00D6243D" w:rsidRDefault="00CB1856" w:rsidP="0054636C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14:paraId="37481BAA" w14:textId="61905ACB" w:rsidR="00CB1856" w:rsidRPr="00D6243D" w:rsidRDefault="00CB1856" w:rsidP="0054636C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14:paraId="079A0151" w14:textId="6BBC7101" w:rsidR="00CB1856" w:rsidRPr="00D6243D" w:rsidRDefault="00CB1856" w:rsidP="0054636C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14:paraId="14DDA0DB" w14:textId="62D45A53" w:rsidR="00CB1856" w:rsidRPr="00D6243D" w:rsidRDefault="00CB1856" w:rsidP="0054636C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F439F7" w14:textId="04EA4607" w:rsidR="00CB1856" w:rsidRPr="00D6243D" w:rsidRDefault="00CB1856" w:rsidP="00E40079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3C74D5">
              <w:rPr>
                <w:rFonts w:ascii="Angsana New" w:hAnsi="Angsana New"/>
                <w:sz w:val="23"/>
                <w:szCs w:val="23"/>
              </w:rPr>
              <w:t>10,748,054.55</w:t>
            </w:r>
          </w:p>
        </w:tc>
      </w:tr>
      <w:tr w:rsidR="00CB1856" w:rsidRPr="00D6243D" w14:paraId="28496266" w14:textId="7E60A0BA" w:rsidTr="00CB1856">
        <w:trPr>
          <w:trHeight w:val="288"/>
        </w:trPr>
        <w:tc>
          <w:tcPr>
            <w:tcW w:w="27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60" w14:textId="40ADF39E" w:rsidR="00CB1856" w:rsidRPr="00D6243D" w:rsidRDefault="00CB1856" w:rsidP="001B01C0">
            <w:pPr>
              <w:spacing w:before="20" w:after="20" w:line="240" w:lineRule="auto"/>
              <w:rPr>
                <w:rFonts w:ascii="Angsana New" w:hAnsi="Angsana New"/>
                <w:sz w:val="23"/>
                <w:szCs w:val="23"/>
              </w:rPr>
            </w:pPr>
            <w:r w:rsidRPr="00D6243D">
              <w:rPr>
                <w:rFonts w:ascii="Angsana New" w:hAnsi="Angsana New"/>
                <w:color w:val="000000"/>
                <w:sz w:val="23"/>
                <w:szCs w:val="23"/>
                <w:cs/>
              </w:rPr>
              <w:t>รายได้(ค่าใช้จ่าย)ภาษีเงินได้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61" w14:textId="77777777" w:rsidR="00CB1856" w:rsidRPr="00D6243D" w:rsidRDefault="00CB1856" w:rsidP="0054636C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62" w14:textId="77777777" w:rsidR="00CB1856" w:rsidRPr="00D6243D" w:rsidRDefault="00CB1856" w:rsidP="0054636C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63" w14:textId="77777777" w:rsidR="00CB1856" w:rsidRPr="00D6243D" w:rsidRDefault="00CB1856" w:rsidP="0054636C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96264" w14:textId="3C5D58A9" w:rsidR="00CB1856" w:rsidRPr="00D6243D" w:rsidRDefault="00CB1856" w:rsidP="0054636C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496265" w14:textId="43BB6CC3" w:rsidR="00CB1856" w:rsidRPr="00D6243D" w:rsidRDefault="00CB1856" w:rsidP="0054636C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80D1C">
              <w:rPr>
                <w:rFonts w:ascii="Angsana New" w:hAnsi="Angsana New"/>
                <w:sz w:val="23"/>
                <w:szCs w:val="23"/>
              </w:rPr>
              <w:t>(1,634,606.36)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14:paraId="1427E391" w14:textId="701BCBC3" w:rsidR="00CB1856" w:rsidRPr="00D6243D" w:rsidRDefault="00CB1856" w:rsidP="0054636C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14:paraId="1B06EC4D" w14:textId="77777777" w:rsidR="00CB1856" w:rsidRPr="00D6243D" w:rsidRDefault="00CB1856" w:rsidP="0054636C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14:paraId="70082399" w14:textId="393E0307" w:rsidR="00CB1856" w:rsidRPr="00D6243D" w:rsidRDefault="00CB1856" w:rsidP="0054636C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14:paraId="0ACF4B8B" w14:textId="645A1C9A" w:rsidR="00CB1856" w:rsidRPr="00D6243D" w:rsidRDefault="00CB1856" w:rsidP="0054636C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14:paraId="1CEE2227" w14:textId="3A3127C4" w:rsidR="00CB1856" w:rsidRPr="00D6243D" w:rsidRDefault="00CB1856" w:rsidP="0054636C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030444" w14:textId="06A3F206" w:rsidR="00CB1856" w:rsidRPr="00D6243D" w:rsidRDefault="00CB1856" w:rsidP="0054636C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E3DF4">
              <w:rPr>
                <w:rFonts w:ascii="Angsana New" w:hAnsi="Angsana New"/>
                <w:sz w:val="23"/>
                <w:szCs w:val="23"/>
              </w:rPr>
              <w:t>(2,083,563.61)</w:t>
            </w:r>
          </w:p>
        </w:tc>
      </w:tr>
      <w:tr w:rsidR="00CB1856" w:rsidRPr="00D6243D" w14:paraId="2849626E" w14:textId="7AC798EA" w:rsidTr="00CB1856">
        <w:trPr>
          <w:trHeight w:val="288"/>
        </w:trPr>
        <w:tc>
          <w:tcPr>
            <w:tcW w:w="27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68" w14:textId="070F4E19" w:rsidR="00CB1856" w:rsidRPr="00D6243D" w:rsidRDefault="00CB1856" w:rsidP="001B01C0">
            <w:pPr>
              <w:spacing w:before="20" w:after="20" w:line="240" w:lineRule="auto"/>
              <w:rPr>
                <w:rFonts w:ascii="Angsana New" w:hAnsi="Angsana New"/>
                <w:sz w:val="23"/>
                <w:szCs w:val="23"/>
              </w:rPr>
            </w:pPr>
            <w:r w:rsidRPr="00D6243D">
              <w:rPr>
                <w:rFonts w:ascii="Angsana New" w:hAnsi="Angsana New"/>
                <w:color w:val="000000"/>
                <w:sz w:val="23"/>
                <w:szCs w:val="23"/>
                <w:cs/>
              </w:rPr>
              <w:t>กำไรสำหรับงวด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69" w14:textId="77777777" w:rsidR="00CB1856" w:rsidRPr="00D6243D" w:rsidRDefault="00CB1856" w:rsidP="0054636C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6A" w14:textId="77777777" w:rsidR="00CB1856" w:rsidRPr="00D6243D" w:rsidRDefault="00CB1856" w:rsidP="0054636C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6B" w14:textId="77777777" w:rsidR="00CB1856" w:rsidRPr="00D6243D" w:rsidRDefault="00CB1856" w:rsidP="0054636C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9626C" w14:textId="199983D5" w:rsidR="00CB1856" w:rsidRPr="00D6243D" w:rsidRDefault="00CB1856" w:rsidP="0054636C">
            <w:pPr>
              <w:spacing w:before="20" w:after="20" w:line="240" w:lineRule="auto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49626D" w14:textId="08485F51" w:rsidR="00CB1856" w:rsidRPr="00D6243D" w:rsidRDefault="00CB1856" w:rsidP="0054636C">
            <w:pPr>
              <w:pBdr>
                <w:bottom w:val="doub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80D1C">
              <w:rPr>
                <w:rFonts w:ascii="Angsana New" w:hAnsi="Angsana New"/>
                <w:sz w:val="23"/>
                <w:szCs w:val="23"/>
              </w:rPr>
              <w:t>6,519,741.63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14:paraId="352D0236" w14:textId="3A5C3479" w:rsidR="00CB1856" w:rsidRPr="00D6243D" w:rsidRDefault="00CB1856" w:rsidP="0054636C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14:paraId="76CA89BF" w14:textId="77777777" w:rsidR="00CB1856" w:rsidRPr="00D6243D" w:rsidRDefault="00CB1856" w:rsidP="0054636C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14:paraId="5F396071" w14:textId="73A407C2" w:rsidR="00CB1856" w:rsidRPr="00D6243D" w:rsidRDefault="00CB1856" w:rsidP="0054636C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14:paraId="6EC9F643" w14:textId="034A94C1" w:rsidR="00CB1856" w:rsidRPr="00D6243D" w:rsidRDefault="00CB1856" w:rsidP="0054636C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14:paraId="166B730C" w14:textId="4D91D5F5" w:rsidR="00CB1856" w:rsidRPr="00D6243D" w:rsidRDefault="00CB1856" w:rsidP="0054636C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423EA5" w14:textId="1F38AD2F" w:rsidR="00CB1856" w:rsidRPr="00D6243D" w:rsidRDefault="00CB1856" w:rsidP="0054636C">
            <w:pPr>
              <w:pBdr>
                <w:bottom w:val="doub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3C74D5">
              <w:rPr>
                <w:rFonts w:ascii="Angsana New" w:hAnsi="Angsana New"/>
                <w:sz w:val="23"/>
                <w:szCs w:val="23"/>
              </w:rPr>
              <w:t>8,664,490.94</w:t>
            </w:r>
          </w:p>
        </w:tc>
      </w:tr>
      <w:tr w:rsidR="00CB1856" w:rsidRPr="00D6243D" w14:paraId="11D7C859" w14:textId="77777777" w:rsidTr="00CB1856">
        <w:trPr>
          <w:trHeight w:val="117"/>
        </w:trPr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99CED2" w14:textId="77777777" w:rsidR="00CB1856" w:rsidRPr="00F67DF1" w:rsidRDefault="00CB1856" w:rsidP="001B01C0">
            <w:pPr>
              <w:spacing w:line="240" w:lineRule="auto"/>
              <w:ind w:right="-36"/>
              <w:rPr>
                <w:rFonts w:ascii="Angsana New" w:hAnsi="Angsan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A012C5" w14:textId="77777777" w:rsidR="00CB1856" w:rsidRPr="00F67DF1" w:rsidRDefault="00CB1856" w:rsidP="001B01C0">
            <w:pPr>
              <w:spacing w:before="20" w:after="20"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FD1084" w14:textId="77777777" w:rsidR="00CB1856" w:rsidRPr="00F67DF1" w:rsidRDefault="00CB1856" w:rsidP="00F67DF1">
            <w:pPr>
              <w:spacing w:before="20" w:after="20" w:line="240" w:lineRule="auto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6F88F3" w14:textId="77777777" w:rsidR="00CB1856" w:rsidRPr="00F67DF1" w:rsidRDefault="00CB1856" w:rsidP="00F67DF1">
            <w:pPr>
              <w:spacing w:before="20" w:after="20" w:line="240" w:lineRule="auto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E58274" w14:textId="77777777" w:rsidR="00CB1856" w:rsidRPr="00F67DF1" w:rsidRDefault="00CB1856" w:rsidP="00F67DF1">
            <w:pPr>
              <w:spacing w:before="20" w:after="20" w:line="240" w:lineRule="auto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CA947A" w14:textId="77777777" w:rsidR="00CB1856" w:rsidRPr="00F67DF1" w:rsidRDefault="00CB1856" w:rsidP="00F67DF1">
            <w:pPr>
              <w:spacing w:before="20" w:after="20" w:line="240" w:lineRule="auto"/>
              <w:jc w:val="right"/>
              <w:rPr>
                <w:rFonts w:ascii="Angsana New" w:hAnsi="Angsana New"/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AEDB5E" w14:textId="77777777" w:rsidR="00CB1856" w:rsidRPr="00F67DF1" w:rsidRDefault="00CB1856" w:rsidP="00F67DF1">
            <w:pPr>
              <w:spacing w:before="20" w:after="20" w:line="240" w:lineRule="auto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14:paraId="010EF7D0" w14:textId="77777777" w:rsidR="00CB1856" w:rsidRPr="00F67DF1" w:rsidRDefault="00CB1856" w:rsidP="00F67DF1">
            <w:pPr>
              <w:spacing w:before="20" w:after="20" w:line="240" w:lineRule="auto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14:paraId="3645A534" w14:textId="77777777" w:rsidR="00CB1856" w:rsidRPr="00F67DF1" w:rsidRDefault="00CB1856" w:rsidP="00F67DF1">
            <w:pPr>
              <w:spacing w:before="20" w:after="20" w:line="240" w:lineRule="auto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14:paraId="28DF900A" w14:textId="77777777" w:rsidR="00CB1856" w:rsidRPr="00F67DF1" w:rsidRDefault="00CB1856" w:rsidP="00F67DF1">
            <w:pPr>
              <w:spacing w:before="20" w:after="20" w:line="240" w:lineRule="auto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14:paraId="23A58DE6" w14:textId="77777777" w:rsidR="00CB1856" w:rsidRPr="00F67DF1" w:rsidRDefault="00CB1856" w:rsidP="00F67DF1">
            <w:pPr>
              <w:spacing w:before="20" w:after="20" w:line="240" w:lineRule="auto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14:paraId="21418839" w14:textId="77777777" w:rsidR="00CB1856" w:rsidRPr="00F67DF1" w:rsidRDefault="00CB1856" w:rsidP="00F67DF1">
            <w:pPr>
              <w:spacing w:before="20" w:after="20" w:line="240" w:lineRule="auto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13BA1D" w14:textId="77777777" w:rsidR="00CB1856" w:rsidRPr="00F67DF1" w:rsidRDefault="00CB1856" w:rsidP="00F67DF1">
            <w:pPr>
              <w:spacing w:before="20" w:after="20" w:line="240" w:lineRule="auto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CB1856" w:rsidRPr="00D6243D" w14:paraId="6E282FC4" w14:textId="77777777" w:rsidTr="00CB1856">
        <w:trPr>
          <w:trHeight w:val="288"/>
        </w:trPr>
        <w:tc>
          <w:tcPr>
            <w:tcW w:w="27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F777CD" w14:textId="1A617BA1" w:rsidR="00CB1856" w:rsidRPr="00D6243D" w:rsidRDefault="00CB1856" w:rsidP="001B01C0">
            <w:pPr>
              <w:spacing w:before="20" w:after="20" w:line="240" w:lineRule="auto"/>
              <w:rPr>
                <w:rFonts w:ascii="Angsana New" w:hAnsi="Angsana New"/>
                <w:sz w:val="23"/>
                <w:szCs w:val="23"/>
              </w:rPr>
            </w:pPr>
            <w:r w:rsidRPr="00B86600">
              <w:rPr>
                <w:rFonts w:ascii="Angsana New" w:hAnsi="Angsana New"/>
                <w:color w:val="000000"/>
                <w:sz w:val="23"/>
                <w:szCs w:val="23"/>
                <w:cs/>
              </w:rPr>
              <w:t>ที่ดิน อาคารและอุปกรณ์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BBD388" w14:textId="77777777" w:rsidR="00CB1856" w:rsidRPr="00D6243D" w:rsidRDefault="00CB1856" w:rsidP="00F67DF1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AEDD26" w14:textId="77777777" w:rsidR="00CB1856" w:rsidRPr="00D6243D" w:rsidRDefault="00CB1856" w:rsidP="00F67DF1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66E55A" w14:textId="77777777" w:rsidR="00CB1856" w:rsidRPr="00D6243D" w:rsidRDefault="00CB1856" w:rsidP="00F67DF1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7992C6" w14:textId="77777777" w:rsidR="00CB1856" w:rsidRPr="00D6243D" w:rsidRDefault="00CB1856" w:rsidP="00F67DF1">
            <w:pPr>
              <w:spacing w:before="20" w:after="20" w:line="240" w:lineRule="auto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00910A" w14:textId="4EFE25DB" w:rsidR="00CB1856" w:rsidRPr="00980D1C" w:rsidRDefault="00CB1856" w:rsidP="00F67DF1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1F7604">
              <w:rPr>
                <w:rFonts w:ascii="Angsana New" w:hAnsi="Angsana New"/>
                <w:color w:val="000000"/>
                <w:sz w:val="23"/>
                <w:szCs w:val="23"/>
              </w:rPr>
              <w:t>212,284,225.84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14:paraId="5911E7B1" w14:textId="77777777" w:rsidR="00CB1856" w:rsidRPr="00D6243D" w:rsidRDefault="00CB1856" w:rsidP="00F67DF1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14:paraId="1EF2460C" w14:textId="77777777" w:rsidR="00CB1856" w:rsidRPr="00D6243D" w:rsidRDefault="00CB1856" w:rsidP="00F67DF1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14:paraId="4F75FE8B" w14:textId="77777777" w:rsidR="00CB1856" w:rsidRPr="00D6243D" w:rsidRDefault="00CB1856" w:rsidP="00F67DF1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14:paraId="7CB2FF92" w14:textId="77777777" w:rsidR="00CB1856" w:rsidRPr="00D6243D" w:rsidRDefault="00CB1856" w:rsidP="00F67DF1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14:paraId="7A038583" w14:textId="77777777" w:rsidR="00CB1856" w:rsidRPr="00D6243D" w:rsidRDefault="00CB1856" w:rsidP="00F67DF1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25EDFE" w14:textId="06FF174E" w:rsidR="00CB1856" w:rsidRPr="003C74D5" w:rsidRDefault="00CB1856" w:rsidP="00F67DF1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1F7604">
              <w:rPr>
                <w:rFonts w:ascii="Angsana New" w:hAnsi="Angsana New"/>
                <w:color w:val="000000"/>
                <w:sz w:val="23"/>
                <w:szCs w:val="23"/>
              </w:rPr>
              <w:t>177,733,700.84</w:t>
            </w:r>
          </w:p>
        </w:tc>
      </w:tr>
      <w:tr w:rsidR="00CB1856" w:rsidRPr="00D6243D" w14:paraId="60504D11" w14:textId="77777777" w:rsidTr="00CB1856">
        <w:trPr>
          <w:trHeight w:val="288"/>
        </w:trPr>
        <w:tc>
          <w:tcPr>
            <w:tcW w:w="27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F7E267" w14:textId="6193D4EC" w:rsidR="00CB1856" w:rsidRPr="00D6243D" w:rsidRDefault="00CB1856" w:rsidP="001B01C0">
            <w:pPr>
              <w:spacing w:before="20" w:after="20" w:line="240" w:lineRule="auto"/>
              <w:rPr>
                <w:rFonts w:ascii="Angsana New" w:hAnsi="Angsana New"/>
                <w:sz w:val="23"/>
                <w:szCs w:val="23"/>
              </w:rPr>
            </w:pPr>
            <w:r w:rsidRPr="00B86600">
              <w:rPr>
                <w:rFonts w:ascii="Angsana New" w:hAnsi="Angsana New"/>
                <w:color w:val="000000"/>
                <w:sz w:val="23"/>
                <w:szCs w:val="23"/>
                <w:cs/>
              </w:rPr>
              <w:t>สินทรัพย์อื่น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B563B4" w14:textId="77777777" w:rsidR="00CB1856" w:rsidRPr="00D6243D" w:rsidRDefault="00CB1856" w:rsidP="00F67DF1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BEEBDF" w14:textId="77777777" w:rsidR="00CB1856" w:rsidRPr="00D6243D" w:rsidRDefault="00CB1856" w:rsidP="00F67DF1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6BB10A" w14:textId="77777777" w:rsidR="00CB1856" w:rsidRPr="00D6243D" w:rsidRDefault="00CB1856" w:rsidP="00F67DF1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739D1B" w14:textId="77777777" w:rsidR="00CB1856" w:rsidRPr="00D6243D" w:rsidRDefault="00CB1856" w:rsidP="00F67DF1">
            <w:pPr>
              <w:spacing w:before="20" w:after="20" w:line="240" w:lineRule="auto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5EF1CC" w14:textId="0F7F0666" w:rsidR="00CB1856" w:rsidRPr="00980D1C" w:rsidRDefault="00CB1856" w:rsidP="00F67DF1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1F7604">
              <w:rPr>
                <w:rFonts w:ascii="Angsana New" w:hAnsi="Angsana New"/>
                <w:color w:val="000000"/>
                <w:sz w:val="23"/>
                <w:szCs w:val="23"/>
              </w:rPr>
              <w:t>645,149,390.58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14:paraId="70F5DA9D" w14:textId="77777777" w:rsidR="00CB1856" w:rsidRPr="00D6243D" w:rsidRDefault="00CB1856" w:rsidP="00F67DF1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14:paraId="22D0BD5C" w14:textId="77777777" w:rsidR="00CB1856" w:rsidRPr="00D6243D" w:rsidRDefault="00CB1856" w:rsidP="00F67DF1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14:paraId="3CFD43DF" w14:textId="77777777" w:rsidR="00CB1856" w:rsidRPr="00D6243D" w:rsidRDefault="00CB1856" w:rsidP="00F67DF1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14:paraId="5B21867F" w14:textId="77777777" w:rsidR="00CB1856" w:rsidRPr="00D6243D" w:rsidRDefault="00CB1856" w:rsidP="00F67DF1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14:paraId="303190BA" w14:textId="77777777" w:rsidR="00CB1856" w:rsidRPr="00D6243D" w:rsidRDefault="00CB1856" w:rsidP="00F67DF1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89FA32" w14:textId="17252BCF" w:rsidR="00CB1856" w:rsidRPr="003C74D5" w:rsidRDefault="00CB1856" w:rsidP="00F67DF1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1F7604">
              <w:rPr>
                <w:rFonts w:ascii="Angsana New" w:hAnsi="Angsana New"/>
                <w:color w:val="000000"/>
                <w:sz w:val="23"/>
                <w:szCs w:val="23"/>
              </w:rPr>
              <w:t>396,231,326.09</w:t>
            </w:r>
          </w:p>
        </w:tc>
      </w:tr>
      <w:tr w:rsidR="00CB1856" w:rsidRPr="00D6243D" w14:paraId="76C04BA0" w14:textId="77777777" w:rsidTr="00CB1856">
        <w:trPr>
          <w:trHeight w:val="288"/>
        </w:trPr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7194DC" w14:textId="080E69E3" w:rsidR="00CB1856" w:rsidRPr="00D6243D" w:rsidRDefault="00CB1856" w:rsidP="00F67DF1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3"/>
                <w:szCs w:val="23"/>
                <w:cs/>
              </w:rPr>
            </w:pPr>
            <w:r w:rsidRPr="00B86600">
              <w:rPr>
                <w:rFonts w:ascii="Angsana New" w:hAnsi="Angsana New"/>
                <w:color w:val="000000"/>
                <w:sz w:val="23"/>
                <w:szCs w:val="23"/>
                <w:cs/>
              </w:rPr>
              <w:t>รวมสินทรัพย์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689A54" w14:textId="77777777" w:rsidR="00CB1856" w:rsidRPr="00D6243D" w:rsidRDefault="00CB1856" w:rsidP="00F67DF1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F583A0" w14:textId="77777777" w:rsidR="00CB1856" w:rsidRPr="00D6243D" w:rsidRDefault="00CB1856" w:rsidP="00F67DF1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C75562" w14:textId="77777777" w:rsidR="00CB1856" w:rsidRPr="00D6243D" w:rsidRDefault="00CB1856" w:rsidP="00F67DF1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237CA7" w14:textId="77777777" w:rsidR="00CB1856" w:rsidRPr="00D6243D" w:rsidRDefault="00CB1856" w:rsidP="00F67DF1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71C373" w14:textId="77777777" w:rsidR="00CB1856" w:rsidRPr="00D6243D" w:rsidRDefault="00CB1856" w:rsidP="00F67DF1">
            <w:pPr>
              <w:spacing w:before="20" w:after="20" w:line="240" w:lineRule="auto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63CFC6" w14:textId="2C00DA18" w:rsidR="00CB1856" w:rsidRPr="00980D1C" w:rsidRDefault="00CB1856" w:rsidP="00F67DF1">
            <w:pPr>
              <w:pBdr>
                <w:top w:val="single" w:sz="4" w:space="1" w:color="auto"/>
                <w:bottom w:val="doub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1F7604">
              <w:rPr>
                <w:rFonts w:ascii="Angsana New" w:hAnsi="Angsana New"/>
                <w:color w:val="000000"/>
                <w:sz w:val="23"/>
                <w:szCs w:val="23"/>
              </w:rPr>
              <w:t>857,433,616.42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14:paraId="52F6BB06" w14:textId="77777777" w:rsidR="00CB1856" w:rsidRPr="00D6243D" w:rsidRDefault="00CB1856" w:rsidP="00F67DF1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14:paraId="5E71AC9F" w14:textId="77777777" w:rsidR="00CB1856" w:rsidRPr="00D6243D" w:rsidRDefault="00CB1856" w:rsidP="00F67DF1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14:paraId="49F828A0" w14:textId="77777777" w:rsidR="00CB1856" w:rsidRPr="00D6243D" w:rsidRDefault="00CB1856" w:rsidP="00F67DF1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14:paraId="503B6C4C" w14:textId="77777777" w:rsidR="00CB1856" w:rsidRPr="00D6243D" w:rsidRDefault="00CB1856" w:rsidP="00F67DF1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14:paraId="12B68836" w14:textId="77777777" w:rsidR="00CB1856" w:rsidRPr="00D6243D" w:rsidRDefault="00CB1856" w:rsidP="00F67DF1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9448F8" w14:textId="37BBA023" w:rsidR="00CB1856" w:rsidRPr="003C74D5" w:rsidRDefault="00CB1856" w:rsidP="00F67DF1">
            <w:pPr>
              <w:pBdr>
                <w:top w:val="single" w:sz="4" w:space="1" w:color="auto"/>
                <w:bottom w:val="doub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1F7604">
              <w:rPr>
                <w:rFonts w:ascii="Angsana New" w:hAnsi="Angsana New"/>
                <w:color w:val="000000"/>
                <w:sz w:val="23"/>
                <w:szCs w:val="23"/>
              </w:rPr>
              <w:t>573,965,026.93</w:t>
            </w:r>
          </w:p>
        </w:tc>
      </w:tr>
    </w:tbl>
    <w:p w14:paraId="79439E8E" w14:textId="39E102E1" w:rsidR="004720F8" w:rsidRDefault="004720F8" w:rsidP="0054636C"/>
    <w:p w14:paraId="08384F7A" w14:textId="77777777" w:rsidR="001B01C0" w:rsidRDefault="001B01C0" w:rsidP="0054636C"/>
    <w:tbl>
      <w:tblPr>
        <w:tblStyle w:val="TableGrid"/>
        <w:tblW w:w="16165" w:type="dxa"/>
        <w:tblInd w:w="-162" w:type="dxa"/>
        <w:tblLook w:val="04A0" w:firstRow="1" w:lastRow="0" w:firstColumn="1" w:lastColumn="0" w:noHBand="0" w:noVBand="1"/>
      </w:tblPr>
      <w:tblGrid>
        <w:gridCol w:w="1502"/>
        <w:gridCol w:w="1267"/>
        <w:gridCol w:w="1267"/>
        <w:gridCol w:w="1270"/>
        <w:gridCol w:w="1194"/>
        <w:gridCol w:w="1060"/>
        <w:gridCol w:w="1273"/>
        <w:gridCol w:w="1267"/>
        <w:gridCol w:w="1267"/>
        <w:gridCol w:w="1267"/>
        <w:gridCol w:w="1194"/>
        <w:gridCol w:w="1057"/>
        <w:gridCol w:w="1280"/>
      </w:tblGrid>
      <w:tr w:rsidR="00CB1856" w:rsidRPr="00D6243D" w14:paraId="4B589B72" w14:textId="77777777" w:rsidTr="00CB1856">
        <w:trPr>
          <w:trHeight w:val="360"/>
        </w:trPr>
        <w:tc>
          <w:tcPr>
            <w:tcW w:w="1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1EAA94" w14:textId="77777777" w:rsidR="00CB1856" w:rsidRPr="00D6243D" w:rsidRDefault="00CB1856" w:rsidP="00CB1856">
            <w:pPr>
              <w:spacing w:before="20" w:after="20" w:line="240" w:lineRule="auto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33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82E04F" w14:textId="77777777" w:rsidR="00CB1856" w:rsidRPr="00A4224C" w:rsidRDefault="00CB1856" w:rsidP="00CB1856">
            <w:pPr>
              <w:pStyle w:val="1"/>
              <w:pBdr>
                <w:bottom w:val="none" w:sz="0" w:space="0" w:color="auto"/>
              </w:pBdr>
              <w:spacing w:before="20" w:after="20" w:line="360" w:lineRule="exact"/>
              <w:jc w:val="center"/>
              <w:rPr>
                <w:sz w:val="23"/>
                <w:szCs w:val="23"/>
                <w:cs/>
              </w:rPr>
            </w:pPr>
          </w:p>
        </w:tc>
        <w:tc>
          <w:tcPr>
            <w:tcW w:w="733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54E409CB" w14:textId="21503111" w:rsidR="00CB1856" w:rsidRPr="00A4224C" w:rsidRDefault="00CB1856" w:rsidP="00CB1856">
            <w:pPr>
              <w:pStyle w:val="1"/>
              <w:pBdr>
                <w:bottom w:val="none" w:sz="0" w:space="0" w:color="auto"/>
              </w:pBdr>
              <w:spacing w:before="20" w:after="20" w:line="360" w:lineRule="exact"/>
              <w:rPr>
                <w:sz w:val="23"/>
                <w:szCs w:val="23"/>
                <w:cs/>
              </w:rPr>
            </w:pPr>
            <w:r>
              <w:rPr>
                <w:rFonts w:hint="cs"/>
                <w:sz w:val="23"/>
                <w:szCs w:val="23"/>
                <w:cs/>
              </w:rPr>
              <w:t xml:space="preserve">(หน่วย </w:t>
            </w:r>
            <w:r>
              <w:rPr>
                <w:sz w:val="23"/>
                <w:szCs w:val="23"/>
              </w:rPr>
              <w:t xml:space="preserve">: </w:t>
            </w:r>
            <w:r>
              <w:rPr>
                <w:rFonts w:hint="cs"/>
                <w:sz w:val="23"/>
                <w:szCs w:val="23"/>
                <w:cs/>
              </w:rPr>
              <w:t>บาท)</w:t>
            </w:r>
          </w:p>
        </w:tc>
      </w:tr>
      <w:tr w:rsidR="00CB1856" w:rsidRPr="00D6243D" w14:paraId="33E8C66F" w14:textId="77777777" w:rsidTr="00CB1856">
        <w:trPr>
          <w:trHeight w:val="360"/>
        </w:trPr>
        <w:tc>
          <w:tcPr>
            <w:tcW w:w="1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4BDACC" w14:textId="77777777" w:rsidR="00CB1856" w:rsidRPr="00D6243D" w:rsidRDefault="00CB1856" w:rsidP="00BC5D67">
            <w:pPr>
              <w:spacing w:before="20" w:after="20" w:line="240" w:lineRule="auto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33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158539" w14:textId="04CEA50C" w:rsidR="00CB1856" w:rsidRPr="00D6243D" w:rsidRDefault="00CB1856" w:rsidP="00BC5D67">
            <w:pPr>
              <w:pStyle w:val="1"/>
              <w:pBdr>
                <w:bottom w:val="single" w:sz="4" w:space="1" w:color="auto"/>
              </w:pBdr>
              <w:spacing w:before="20" w:after="20" w:line="360" w:lineRule="exact"/>
              <w:jc w:val="center"/>
              <w:rPr>
                <w:sz w:val="23"/>
                <w:szCs w:val="23"/>
                <w:cs/>
              </w:rPr>
            </w:pPr>
            <w:r w:rsidRPr="00A4224C">
              <w:rPr>
                <w:sz w:val="23"/>
                <w:szCs w:val="23"/>
                <w:cs/>
              </w:rPr>
              <w:t xml:space="preserve">สำหรับงวด </w:t>
            </w:r>
            <w:r>
              <w:rPr>
                <w:sz w:val="23"/>
                <w:szCs w:val="23"/>
              </w:rPr>
              <w:t>9</w:t>
            </w:r>
            <w:r w:rsidRPr="00A4224C">
              <w:rPr>
                <w:sz w:val="23"/>
                <w:szCs w:val="23"/>
                <w:cs/>
              </w:rPr>
              <w:t xml:space="preserve"> เดือน สิ้นสุดวันที่ </w:t>
            </w:r>
            <w:r>
              <w:rPr>
                <w:sz w:val="23"/>
                <w:szCs w:val="23"/>
              </w:rPr>
              <w:t>30</w:t>
            </w:r>
            <w:r w:rsidRPr="00A4224C">
              <w:rPr>
                <w:sz w:val="23"/>
                <w:szCs w:val="23"/>
                <w:cs/>
              </w:rPr>
              <w:t xml:space="preserve"> กันยายน </w:t>
            </w:r>
            <w:r>
              <w:rPr>
                <w:sz w:val="23"/>
                <w:szCs w:val="23"/>
              </w:rPr>
              <w:t>2565</w:t>
            </w:r>
          </w:p>
        </w:tc>
        <w:tc>
          <w:tcPr>
            <w:tcW w:w="733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F277C0" w14:textId="0AF1438B" w:rsidR="00CB1856" w:rsidRPr="00D6243D" w:rsidRDefault="00CB1856" w:rsidP="00BC5D67">
            <w:pPr>
              <w:pStyle w:val="1"/>
              <w:pBdr>
                <w:bottom w:val="single" w:sz="4" w:space="1" w:color="auto"/>
              </w:pBdr>
              <w:spacing w:before="20" w:after="20" w:line="360" w:lineRule="exact"/>
              <w:jc w:val="center"/>
              <w:rPr>
                <w:sz w:val="23"/>
                <w:szCs w:val="23"/>
              </w:rPr>
            </w:pPr>
            <w:r w:rsidRPr="00A4224C">
              <w:rPr>
                <w:sz w:val="23"/>
                <w:szCs w:val="23"/>
                <w:cs/>
              </w:rPr>
              <w:t xml:space="preserve">สำหรับงวด </w:t>
            </w:r>
            <w:r>
              <w:rPr>
                <w:sz w:val="23"/>
                <w:szCs w:val="23"/>
              </w:rPr>
              <w:t>9</w:t>
            </w:r>
            <w:r w:rsidRPr="00A4224C">
              <w:rPr>
                <w:sz w:val="23"/>
                <w:szCs w:val="23"/>
                <w:cs/>
              </w:rPr>
              <w:t xml:space="preserve"> เดือน สิ้นสุดวันที่ </w:t>
            </w:r>
            <w:r>
              <w:rPr>
                <w:sz w:val="23"/>
                <w:szCs w:val="23"/>
              </w:rPr>
              <w:t>30</w:t>
            </w:r>
            <w:r w:rsidRPr="00A4224C">
              <w:rPr>
                <w:sz w:val="23"/>
                <w:szCs w:val="23"/>
                <w:cs/>
              </w:rPr>
              <w:t xml:space="preserve"> กันยายน </w:t>
            </w:r>
            <w:r>
              <w:rPr>
                <w:sz w:val="23"/>
                <w:szCs w:val="23"/>
              </w:rPr>
              <w:t>2564</w:t>
            </w:r>
          </w:p>
        </w:tc>
      </w:tr>
      <w:tr w:rsidR="00CB1856" w:rsidRPr="00D6243D" w14:paraId="19CE1EB6" w14:textId="77777777" w:rsidTr="00CB1856">
        <w:trPr>
          <w:trHeight w:val="288"/>
        </w:trPr>
        <w:tc>
          <w:tcPr>
            <w:tcW w:w="1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116752" w14:textId="77777777" w:rsidR="00CB1856" w:rsidRPr="00D6243D" w:rsidRDefault="00CB1856" w:rsidP="00BC5D67">
            <w:pPr>
              <w:spacing w:before="20" w:after="20" w:line="240" w:lineRule="auto"/>
              <w:jc w:val="thaiDistribute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B563D8" w14:textId="77777777" w:rsidR="00CB1856" w:rsidRPr="00D6243D" w:rsidRDefault="00CB1856" w:rsidP="00BC5D67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D6243D">
              <w:rPr>
                <w:rFonts w:ascii="Angsana New" w:hAnsi="Angsana New"/>
                <w:sz w:val="23"/>
                <w:szCs w:val="23"/>
                <w:cs/>
                <w:lang w:val="en-US"/>
              </w:rPr>
              <w:t>สินค้าประเภทครัวเรือน</w:t>
            </w:r>
          </w:p>
          <w:p w14:paraId="0BC43202" w14:textId="77777777" w:rsidR="00CB1856" w:rsidRPr="00D6243D" w:rsidRDefault="00CB1856" w:rsidP="00BC5D67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BF36B8" w14:textId="77777777" w:rsidR="00CB1856" w:rsidRPr="00D6243D" w:rsidRDefault="00CB1856" w:rsidP="00BC5D67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D6243D">
              <w:rPr>
                <w:rFonts w:ascii="Angsana New" w:hAnsi="Angsana New"/>
                <w:sz w:val="23"/>
                <w:szCs w:val="23"/>
                <w:cs/>
                <w:lang w:val="en-US"/>
              </w:rPr>
              <w:t>สินค้าประเภทพาณิชย์</w:t>
            </w:r>
          </w:p>
          <w:p w14:paraId="42A2E8F7" w14:textId="77777777" w:rsidR="00CB1856" w:rsidRPr="00D6243D" w:rsidRDefault="00CB1856" w:rsidP="00BC5D67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D02771" w14:textId="77777777" w:rsidR="00CB1856" w:rsidRPr="00D6243D" w:rsidRDefault="00CB1856" w:rsidP="00BC5D67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D6243D">
              <w:rPr>
                <w:rFonts w:ascii="Angsana New" w:hAnsi="Angsana New"/>
                <w:sz w:val="23"/>
                <w:szCs w:val="23"/>
                <w:cs/>
                <w:lang w:val="en-US"/>
              </w:rPr>
              <w:t>สินค้าประเภท</w:t>
            </w:r>
          </w:p>
          <w:p w14:paraId="12860BF2" w14:textId="77777777" w:rsidR="00CB1856" w:rsidRPr="00D6243D" w:rsidRDefault="00CB1856" w:rsidP="00BC5D67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D6243D">
              <w:rPr>
                <w:rFonts w:ascii="Angsana New" w:hAnsi="Angsana New"/>
                <w:sz w:val="23"/>
                <w:szCs w:val="23"/>
                <w:cs/>
                <w:lang w:val="en-US"/>
              </w:rPr>
              <w:t>อุตสาหกรรม</w:t>
            </w:r>
          </w:p>
          <w:p w14:paraId="3B84F9FD" w14:textId="77777777" w:rsidR="00CB1856" w:rsidRPr="00D6243D" w:rsidRDefault="00CB1856" w:rsidP="00BC5D67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7725CA" w14:textId="77777777" w:rsidR="00CB1856" w:rsidRPr="00D6243D" w:rsidRDefault="00CB1856" w:rsidP="00BC5D67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D6243D">
              <w:rPr>
                <w:rFonts w:ascii="Angsana New" w:hAnsi="Angsana New"/>
                <w:sz w:val="23"/>
                <w:szCs w:val="23"/>
                <w:cs/>
                <w:lang w:val="en-US"/>
              </w:rPr>
              <w:t>สินค้าประเภท</w:t>
            </w:r>
          </w:p>
          <w:p w14:paraId="30F1B024" w14:textId="77777777" w:rsidR="00CB1856" w:rsidRPr="00D6243D" w:rsidRDefault="00CB1856" w:rsidP="00BC5D67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สารกรองและ</w:t>
            </w:r>
          </w:p>
          <w:p w14:paraId="42FF355C" w14:textId="77777777" w:rsidR="00CB1856" w:rsidRPr="00D6243D" w:rsidRDefault="00CB1856" w:rsidP="00BC5D67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สารเคมี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AEF3EC" w14:textId="77777777" w:rsidR="00CB1856" w:rsidRPr="00D6243D" w:rsidRDefault="00CB1856" w:rsidP="00BC5D67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D6243D">
              <w:rPr>
                <w:rFonts w:ascii="Angsana New" w:hAnsi="Angsana New"/>
                <w:sz w:val="23"/>
                <w:szCs w:val="23"/>
                <w:cs/>
                <w:lang w:val="en-US"/>
              </w:rPr>
              <w:t>รายได้บริการ</w:t>
            </w:r>
          </w:p>
          <w:p w14:paraId="738F6205" w14:textId="77777777" w:rsidR="00CB1856" w:rsidRDefault="00CB1856" w:rsidP="00BC5D67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</w:p>
          <w:p w14:paraId="4D24AFA1" w14:textId="4D027D57" w:rsidR="00CB1856" w:rsidRPr="00D6243D" w:rsidRDefault="00CB1856" w:rsidP="00BC5D67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728371" w14:textId="77777777" w:rsidR="00CB1856" w:rsidRPr="00D6243D" w:rsidRDefault="00CB1856" w:rsidP="00BC5D67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D6243D">
              <w:rPr>
                <w:rFonts w:ascii="Angsana New" w:hAnsi="Angsana New"/>
                <w:sz w:val="23"/>
                <w:szCs w:val="23"/>
                <w:cs/>
                <w:lang w:val="en-US"/>
              </w:rPr>
              <w:t>รวม</w:t>
            </w:r>
          </w:p>
          <w:p w14:paraId="2B293243" w14:textId="77777777" w:rsidR="00CB1856" w:rsidRPr="00D6243D" w:rsidRDefault="00CB1856" w:rsidP="00BC5D67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</w:p>
          <w:p w14:paraId="6679EE42" w14:textId="77777777" w:rsidR="00CB1856" w:rsidRPr="00D6243D" w:rsidRDefault="00CB1856" w:rsidP="00BC5D67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</w:tcPr>
          <w:p w14:paraId="61476F91" w14:textId="77777777" w:rsidR="00CB1856" w:rsidRPr="00D6243D" w:rsidRDefault="00CB1856" w:rsidP="00BC5D67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D6243D">
              <w:rPr>
                <w:rFonts w:ascii="Angsana New" w:hAnsi="Angsana New"/>
                <w:sz w:val="23"/>
                <w:szCs w:val="23"/>
                <w:cs/>
                <w:lang w:val="en-US"/>
              </w:rPr>
              <w:t>สินค้าประเภทครัวเรือน</w:t>
            </w:r>
          </w:p>
          <w:p w14:paraId="0C8FFC33" w14:textId="77777777" w:rsidR="00CB1856" w:rsidRPr="00D6243D" w:rsidRDefault="00CB1856" w:rsidP="00BC5D67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</w:tcPr>
          <w:p w14:paraId="0ACAE0EF" w14:textId="77777777" w:rsidR="00CB1856" w:rsidRPr="00D6243D" w:rsidRDefault="00CB1856" w:rsidP="00BC5D67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D6243D">
              <w:rPr>
                <w:rFonts w:ascii="Angsana New" w:hAnsi="Angsana New"/>
                <w:sz w:val="23"/>
                <w:szCs w:val="23"/>
                <w:cs/>
                <w:lang w:val="en-US"/>
              </w:rPr>
              <w:t>สินค้าประเภทพาณิชย์</w:t>
            </w:r>
          </w:p>
          <w:p w14:paraId="2423F157" w14:textId="77777777" w:rsidR="00CB1856" w:rsidRPr="00D6243D" w:rsidRDefault="00CB1856" w:rsidP="00BC5D67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</w:tcPr>
          <w:p w14:paraId="11EE5925" w14:textId="77777777" w:rsidR="00CB1856" w:rsidRPr="00D6243D" w:rsidRDefault="00CB1856" w:rsidP="00BC5D67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D6243D">
              <w:rPr>
                <w:rFonts w:ascii="Angsana New" w:hAnsi="Angsana New"/>
                <w:sz w:val="23"/>
                <w:szCs w:val="23"/>
                <w:cs/>
                <w:lang w:val="en-US"/>
              </w:rPr>
              <w:t>สินค้าประเภท</w:t>
            </w:r>
          </w:p>
          <w:p w14:paraId="7FDE9F4D" w14:textId="77777777" w:rsidR="00CB1856" w:rsidRPr="00D6243D" w:rsidRDefault="00CB1856" w:rsidP="00BC5D67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D6243D">
              <w:rPr>
                <w:rFonts w:ascii="Angsana New" w:hAnsi="Angsana New"/>
                <w:sz w:val="23"/>
                <w:szCs w:val="23"/>
                <w:cs/>
                <w:lang w:val="en-US"/>
              </w:rPr>
              <w:t>อุตสาหกรรม</w:t>
            </w:r>
          </w:p>
          <w:p w14:paraId="1A925C63" w14:textId="77777777" w:rsidR="00CB1856" w:rsidRPr="00D6243D" w:rsidRDefault="00CB1856" w:rsidP="00BC5D67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</w:tcPr>
          <w:p w14:paraId="7BEF0EEA" w14:textId="77777777" w:rsidR="00CB1856" w:rsidRPr="00D6243D" w:rsidRDefault="00CB1856" w:rsidP="00BC5D67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D6243D">
              <w:rPr>
                <w:rFonts w:ascii="Angsana New" w:hAnsi="Angsana New"/>
                <w:sz w:val="23"/>
                <w:szCs w:val="23"/>
                <w:cs/>
                <w:lang w:val="en-US"/>
              </w:rPr>
              <w:t>สินค้าประเภท</w:t>
            </w:r>
          </w:p>
          <w:p w14:paraId="1D1C15C1" w14:textId="77777777" w:rsidR="00CB1856" w:rsidRPr="00D6243D" w:rsidRDefault="00CB1856" w:rsidP="00BC5D67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สารกรองและ</w:t>
            </w:r>
          </w:p>
          <w:p w14:paraId="597B5292" w14:textId="77777777" w:rsidR="00CB1856" w:rsidRPr="00D6243D" w:rsidRDefault="00CB1856" w:rsidP="00BC5D67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สารเคมี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</w:tcPr>
          <w:p w14:paraId="6B1B937D" w14:textId="77777777" w:rsidR="00CB1856" w:rsidRPr="00D6243D" w:rsidRDefault="00CB1856" w:rsidP="00BC5D67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D6243D">
              <w:rPr>
                <w:rFonts w:ascii="Angsana New" w:hAnsi="Angsana New"/>
                <w:sz w:val="23"/>
                <w:szCs w:val="23"/>
                <w:cs/>
                <w:lang w:val="en-US"/>
              </w:rPr>
              <w:t>รายได้บริการ</w:t>
            </w:r>
          </w:p>
          <w:p w14:paraId="7BB5627C" w14:textId="77777777" w:rsidR="00CB1856" w:rsidRDefault="00CB1856" w:rsidP="00BC5D67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</w:p>
          <w:p w14:paraId="480BA74A" w14:textId="65474F2D" w:rsidR="00CB1856" w:rsidRPr="00D6243D" w:rsidRDefault="00CB1856" w:rsidP="00BC5D67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</w:tcPr>
          <w:p w14:paraId="021D9369" w14:textId="77777777" w:rsidR="00CB1856" w:rsidRPr="00D6243D" w:rsidRDefault="00CB1856" w:rsidP="00BC5D67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D6243D">
              <w:rPr>
                <w:rFonts w:ascii="Angsana New" w:hAnsi="Angsana New"/>
                <w:sz w:val="23"/>
                <w:szCs w:val="23"/>
                <w:cs/>
                <w:lang w:val="en-US"/>
              </w:rPr>
              <w:t>รวม</w:t>
            </w:r>
          </w:p>
          <w:p w14:paraId="43ACC83C" w14:textId="77777777" w:rsidR="00CB1856" w:rsidRPr="00D6243D" w:rsidRDefault="00CB1856" w:rsidP="00BC5D67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</w:p>
          <w:p w14:paraId="568A7C44" w14:textId="77777777" w:rsidR="00CB1856" w:rsidRPr="00D6243D" w:rsidRDefault="00CB1856" w:rsidP="00BC5D67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</w:tr>
      <w:tr w:rsidR="00CB1856" w:rsidRPr="00D6243D" w14:paraId="0CAF147F" w14:textId="77777777" w:rsidTr="00CB1856">
        <w:trPr>
          <w:trHeight w:val="288"/>
        </w:trPr>
        <w:tc>
          <w:tcPr>
            <w:tcW w:w="1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7CF613" w14:textId="77777777" w:rsidR="00CB1856" w:rsidRPr="00D6243D" w:rsidRDefault="00CB1856" w:rsidP="0039389D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D6243D">
              <w:rPr>
                <w:rFonts w:ascii="Angsana New" w:hAnsi="Angsana New"/>
                <w:color w:val="000000"/>
                <w:sz w:val="23"/>
                <w:szCs w:val="23"/>
                <w:cs/>
              </w:rPr>
              <w:t>รายได้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F8F518" w14:textId="6BF16A93" w:rsidR="00CB1856" w:rsidRPr="00D6243D" w:rsidRDefault="00CB1856" w:rsidP="0039389D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E02EA2">
              <w:rPr>
                <w:rFonts w:ascii="Angsana New" w:hAnsi="Angsana New"/>
                <w:sz w:val="23"/>
                <w:szCs w:val="23"/>
              </w:rPr>
              <w:t>154,974,307.17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DF6A6A" w14:textId="279282CA" w:rsidR="00CB1856" w:rsidRPr="00D6243D" w:rsidRDefault="00CB1856" w:rsidP="0039389D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E02EA2">
              <w:rPr>
                <w:rFonts w:ascii="Angsana New" w:hAnsi="Angsana New"/>
                <w:sz w:val="23"/>
                <w:szCs w:val="23"/>
              </w:rPr>
              <w:t>174,959,005.53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025667" w14:textId="3AB03CC0" w:rsidR="00CB1856" w:rsidRPr="00D6243D" w:rsidRDefault="00CB1856" w:rsidP="0039389D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E02EA2">
              <w:rPr>
                <w:rFonts w:ascii="Angsana New" w:hAnsi="Angsana New"/>
                <w:sz w:val="23"/>
                <w:szCs w:val="23"/>
              </w:rPr>
              <w:t>147,530,875.43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B9647E" w14:textId="16176287" w:rsidR="00CB1856" w:rsidRPr="00D6243D" w:rsidRDefault="00CB1856" w:rsidP="0039389D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E02EA2">
              <w:rPr>
                <w:rFonts w:ascii="Angsana New" w:hAnsi="Angsana New"/>
                <w:sz w:val="23"/>
                <w:szCs w:val="23"/>
              </w:rPr>
              <w:t>50,250,246.74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50FCA9" w14:textId="1A2B812E" w:rsidR="00CB1856" w:rsidRPr="00D6243D" w:rsidRDefault="00CB1856" w:rsidP="0039389D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20614E">
              <w:rPr>
                <w:rFonts w:ascii="Angsana New" w:hAnsi="Angsana New"/>
                <w:sz w:val="23"/>
                <w:szCs w:val="23"/>
              </w:rPr>
              <w:t>121,351.73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F98C6E" w14:textId="120774AA" w:rsidR="00CB1856" w:rsidRPr="00D6243D" w:rsidRDefault="00CB1856" w:rsidP="0039389D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E02EA2">
              <w:rPr>
                <w:rFonts w:ascii="Angsana New" w:hAnsi="Angsana New"/>
                <w:sz w:val="23"/>
                <w:szCs w:val="23"/>
              </w:rPr>
              <w:t>527,83</w:t>
            </w:r>
            <w:r>
              <w:rPr>
                <w:rFonts w:ascii="Angsana New" w:hAnsi="Angsana New"/>
                <w:sz w:val="23"/>
                <w:szCs w:val="23"/>
              </w:rPr>
              <w:t>5</w:t>
            </w:r>
            <w:r w:rsidRPr="00E02EA2">
              <w:rPr>
                <w:rFonts w:ascii="Angsana New" w:hAnsi="Angsana New"/>
                <w:sz w:val="23"/>
                <w:szCs w:val="23"/>
              </w:rPr>
              <w:t>,</w:t>
            </w:r>
            <w:r>
              <w:rPr>
                <w:rFonts w:ascii="Angsana New" w:hAnsi="Angsana New"/>
                <w:sz w:val="23"/>
                <w:szCs w:val="23"/>
              </w:rPr>
              <w:t>786</w:t>
            </w:r>
            <w:r w:rsidRPr="00E02EA2">
              <w:rPr>
                <w:rFonts w:ascii="Angsana New" w:hAnsi="Angsana New"/>
                <w:sz w:val="23"/>
                <w:szCs w:val="23"/>
              </w:rPr>
              <w:t>.60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F0EE5E" w14:textId="3B638042" w:rsidR="00CB1856" w:rsidRPr="00D6243D" w:rsidRDefault="00CB1856" w:rsidP="0039389D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B957DE">
              <w:rPr>
                <w:rFonts w:ascii="Angsana New" w:hAnsi="Angsana New"/>
                <w:sz w:val="23"/>
                <w:szCs w:val="23"/>
                <w:cs/>
              </w:rPr>
              <w:t>173</w:t>
            </w:r>
            <w:r w:rsidRPr="00B957DE">
              <w:rPr>
                <w:rFonts w:ascii="Angsana New" w:hAnsi="Angsana New"/>
                <w:sz w:val="23"/>
                <w:szCs w:val="23"/>
              </w:rPr>
              <w:t>,</w:t>
            </w:r>
            <w:r w:rsidRPr="00B957DE">
              <w:rPr>
                <w:rFonts w:ascii="Angsana New" w:hAnsi="Angsana New"/>
                <w:sz w:val="23"/>
                <w:szCs w:val="23"/>
                <w:cs/>
              </w:rPr>
              <w:t>417</w:t>
            </w:r>
            <w:r w:rsidRPr="00B957DE">
              <w:rPr>
                <w:rFonts w:ascii="Angsana New" w:hAnsi="Angsana New"/>
                <w:sz w:val="23"/>
                <w:szCs w:val="23"/>
              </w:rPr>
              <w:t>,</w:t>
            </w:r>
            <w:r w:rsidRPr="00B957DE">
              <w:rPr>
                <w:rFonts w:ascii="Angsana New" w:hAnsi="Angsana New"/>
                <w:sz w:val="23"/>
                <w:szCs w:val="23"/>
                <w:cs/>
              </w:rPr>
              <w:t>656.96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F56086" w14:textId="621C449C" w:rsidR="00CB1856" w:rsidRPr="00D6243D" w:rsidRDefault="00CB1856" w:rsidP="0039389D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B957DE">
              <w:rPr>
                <w:rFonts w:ascii="Angsana New" w:hAnsi="Angsana New"/>
                <w:sz w:val="23"/>
                <w:szCs w:val="23"/>
                <w:cs/>
              </w:rPr>
              <w:t>175</w:t>
            </w:r>
            <w:r w:rsidRPr="00B957DE">
              <w:rPr>
                <w:rFonts w:ascii="Angsana New" w:hAnsi="Angsana New"/>
                <w:sz w:val="23"/>
                <w:szCs w:val="23"/>
              </w:rPr>
              <w:t>,</w:t>
            </w:r>
            <w:r w:rsidRPr="00B957DE">
              <w:rPr>
                <w:rFonts w:ascii="Angsana New" w:hAnsi="Angsana New"/>
                <w:sz w:val="23"/>
                <w:szCs w:val="23"/>
                <w:cs/>
              </w:rPr>
              <w:t>153</w:t>
            </w:r>
            <w:r w:rsidRPr="00B957DE">
              <w:rPr>
                <w:rFonts w:ascii="Angsana New" w:hAnsi="Angsana New"/>
                <w:sz w:val="23"/>
                <w:szCs w:val="23"/>
              </w:rPr>
              <w:t>,</w:t>
            </w:r>
            <w:r w:rsidRPr="00B957DE">
              <w:rPr>
                <w:rFonts w:ascii="Angsana New" w:hAnsi="Angsana New"/>
                <w:sz w:val="23"/>
                <w:szCs w:val="23"/>
                <w:cs/>
              </w:rPr>
              <w:t>007.46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849606" w14:textId="51302A46" w:rsidR="00CB1856" w:rsidRPr="00D6243D" w:rsidRDefault="00CB1856" w:rsidP="0039389D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B957DE">
              <w:rPr>
                <w:rFonts w:ascii="Angsana New" w:hAnsi="Angsana New"/>
                <w:sz w:val="23"/>
                <w:szCs w:val="23"/>
                <w:cs/>
              </w:rPr>
              <w:t>135</w:t>
            </w:r>
            <w:r w:rsidRPr="00B957DE">
              <w:rPr>
                <w:rFonts w:ascii="Angsana New" w:hAnsi="Angsana New"/>
                <w:sz w:val="23"/>
                <w:szCs w:val="23"/>
              </w:rPr>
              <w:t>,</w:t>
            </w:r>
            <w:r w:rsidRPr="00B957DE">
              <w:rPr>
                <w:rFonts w:ascii="Angsana New" w:hAnsi="Angsana New"/>
                <w:sz w:val="23"/>
                <w:szCs w:val="23"/>
                <w:cs/>
              </w:rPr>
              <w:t>648</w:t>
            </w:r>
            <w:r w:rsidRPr="00B957DE">
              <w:rPr>
                <w:rFonts w:ascii="Angsana New" w:hAnsi="Angsana New"/>
                <w:sz w:val="23"/>
                <w:szCs w:val="23"/>
              </w:rPr>
              <w:t>,</w:t>
            </w:r>
            <w:r w:rsidRPr="00B957DE">
              <w:rPr>
                <w:rFonts w:ascii="Angsana New" w:hAnsi="Angsana New"/>
                <w:sz w:val="23"/>
                <w:szCs w:val="23"/>
                <w:cs/>
              </w:rPr>
              <w:t>690.93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7C3781" w14:textId="29F6AD71" w:rsidR="00CB1856" w:rsidRPr="00D6243D" w:rsidRDefault="00CB1856" w:rsidP="0039389D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B957DE">
              <w:rPr>
                <w:rFonts w:ascii="Angsana New" w:hAnsi="Angsana New"/>
                <w:sz w:val="23"/>
                <w:szCs w:val="23"/>
                <w:cs/>
              </w:rPr>
              <w:t>60</w:t>
            </w:r>
            <w:r w:rsidRPr="00B957DE">
              <w:rPr>
                <w:rFonts w:ascii="Angsana New" w:hAnsi="Angsana New"/>
                <w:sz w:val="23"/>
                <w:szCs w:val="23"/>
              </w:rPr>
              <w:t>,</w:t>
            </w:r>
            <w:r w:rsidRPr="00B957DE">
              <w:rPr>
                <w:rFonts w:ascii="Angsana New" w:hAnsi="Angsana New"/>
                <w:sz w:val="23"/>
                <w:szCs w:val="23"/>
                <w:cs/>
              </w:rPr>
              <w:t>853</w:t>
            </w:r>
            <w:r w:rsidRPr="00B957DE">
              <w:rPr>
                <w:rFonts w:ascii="Angsana New" w:hAnsi="Angsana New"/>
                <w:sz w:val="23"/>
                <w:szCs w:val="23"/>
              </w:rPr>
              <w:t>,</w:t>
            </w:r>
            <w:r w:rsidRPr="00B957DE">
              <w:rPr>
                <w:rFonts w:ascii="Angsana New" w:hAnsi="Angsana New"/>
                <w:sz w:val="23"/>
                <w:szCs w:val="23"/>
                <w:cs/>
              </w:rPr>
              <w:t>133.41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6A19BF" w14:textId="2DD2FFE3" w:rsidR="00CB1856" w:rsidRPr="00D6243D" w:rsidRDefault="00CB1856" w:rsidP="0039389D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B957DE">
              <w:rPr>
                <w:rFonts w:ascii="Angsana New" w:hAnsi="Angsana New"/>
                <w:sz w:val="23"/>
                <w:szCs w:val="23"/>
                <w:cs/>
              </w:rPr>
              <w:t>116</w:t>
            </w:r>
            <w:r w:rsidRPr="00B957DE">
              <w:rPr>
                <w:rFonts w:ascii="Angsana New" w:hAnsi="Angsana New"/>
                <w:sz w:val="23"/>
                <w:szCs w:val="23"/>
              </w:rPr>
              <w:t>,</w:t>
            </w:r>
            <w:r w:rsidRPr="00B957DE">
              <w:rPr>
                <w:rFonts w:ascii="Angsana New" w:hAnsi="Angsana New"/>
                <w:sz w:val="23"/>
                <w:szCs w:val="23"/>
                <w:cs/>
              </w:rPr>
              <w:t>028.06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6A6B9D" w14:textId="7954865A" w:rsidR="00CB1856" w:rsidRPr="00D6243D" w:rsidRDefault="00CB1856" w:rsidP="0039389D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B957DE">
              <w:rPr>
                <w:rFonts w:ascii="Angsana New" w:hAnsi="Angsana New"/>
                <w:sz w:val="23"/>
                <w:szCs w:val="23"/>
                <w:cs/>
              </w:rPr>
              <w:t>545</w:t>
            </w:r>
            <w:r w:rsidRPr="00B957DE">
              <w:rPr>
                <w:rFonts w:ascii="Angsana New" w:hAnsi="Angsana New"/>
                <w:sz w:val="23"/>
                <w:szCs w:val="23"/>
              </w:rPr>
              <w:t>,</w:t>
            </w:r>
            <w:r w:rsidRPr="00B957DE">
              <w:rPr>
                <w:rFonts w:ascii="Angsana New" w:hAnsi="Angsana New"/>
                <w:sz w:val="23"/>
                <w:szCs w:val="23"/>
                <w:cs/>
              </w:rPr>
              <w:t>188</w:t>
            </w:r>
            <w:r w:rsidRPr="00B957DE">
              <w:rPr>
                <w:rFonts w:ascii="Angsana New" w:hAnsi="Angsana New"/>
                <w:sz w:val="23"/>
                <w:szCs w:val="23"/>
              </w:rPr>
              <w:t>,</w:t>
            </w:r>
            <w:r w:rsidRPr="00B957DE">
              <w:rPr>
                <w:rFonts w:ascii="Angsana New" w:hAnsi="Angsana New"/>
                <w:sz w:val="23"/>
                <w:szCs w:val="23"/>
                <w:cs/>
              </w:rPr>
              <w:t>516.82</w:t>
            </w:r>
          </w:p>
        </w:tc>
      </w:tr>
      <w:tr w:rsidR="00CB1856" w:rsidRPr="00D6243D" w14:paraId="44F92AA5" w14:textId="77777777" w:rsidTr="00CB1856">
        <w:trPr>
          <w:trHeight w:val="288"/>
        </w:trPr>
        <w:tc>
          <w:tcPr>
            <w:tcW w:w="1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B1F0ED" w14:textId="77777777" w:rsidR="00CB1856" w:rsidRPr="00D6243D" w:rsidRDefault="00CB1856" w:rsidP="00BC5D67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3"/>
                <w:szCs w:val="23"/>
                <w:cs/>
              </w:rPr>
            </w:pPr>
            <w:r w:rsidRPr="00D6243D">
              <w:rPr>
                <w:rFonts w:ascii="Angsana New" w:hAnsi="Angsana New"/>
                <w:color w:val="000000"/>
                <w:sz w:val="23"/>
                <w:szCs w:val="23"/>
                <w:cs/>
              </w:rPr>
              <w:t>ต้นทุนขายและบริการ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74950E" w14:textId="534DFFDE" w:rsidR="00CB1856" w:rsidRPr="00D6243D" w:rsidRDefault="00CB1856" w:rsidP="00B957DE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7D0CD3">
              <w:rPr>
                <w:rFonts w:ascii="Angsana New" w:hAnsi="Angsana New"/>
                <w:sz w:val="23"/>
                <w:szCs w:val="23"/>
              </w:rPr>
              <w:t>(113,327,708.41)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871593" w14:textId="7034E36F" w:rsidR="00CB1856" w:rsidRPr="00D6243D" w:rsidRDefault="00CB1856" w:rsidP="00B957DE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280FCC">
              <w:rPr>
                <w:rFonts w:ascii="Angsana New" w:hAnsi="Angsana New"/>
                <w:sz w:val="23"/>
                <w:szCs w:val="23"/>
              </w:rPr>
              <w:t>(118,598,671.91)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5379EC" w14:textId="12C74B28" w:rsidR="00CB1856" w:rsidRPr="00D6243D" w:rsidRDefault="00CB1856" w:rsidP="00B957DE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047D5">
              <w:rPr>
                <w:rFonts w:ascii="Angsana New" w:hAnsi="Angsana New"/>
                <w:sz w:val="23"/>
                <w:szCs w:val="23"/>
              </w:rPr>
              <w:t>(107,267,583.92)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79448D" w14:textId="51C2B88C" w:rsidR="00CB1856" w:rsidRPr="00D6243D" w:rsidRDefault="00CB1856" w:rsidP="00B957DE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B5742">
              <w:rPr>
                <w:rFonts w:ascii="Angsana New" w:hAnsi="Angsana New"/>
                <w:sz w:val="23"/>
                <w:szCs w:val="23"/>
              </w:rPr>
              <w:t>(38,771,291.85)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47ABC4" w14:textId="70DF18BC" w:rsidR="00CB1856" w:rsidRPr="00D6243D" w:rsidRDefault="00CB1856" w:rsidP="00B957DE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C230F">
              <w:rPr>
                <w:rFonts w:ascii="Angsana New" w:hAnsi="Angsana New"/>
                <w:sz w:val="23"/>
                <w:szCs w:val="23"/>
              </w:rPr>
              <w:t>(0.00)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95502E" w14:textId="1A45BEEC" w:rsidR="00CB1856" w:rsidRPr="00D6243D" w:rsidRDefault="00CB1856" w:rsidP="00BC5D67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76248D">
              <w:rPr>
                <w:rFonts w:ascii="Angsana New" w:hAnsi="Angsana New"/>
                <w:sz w:val="23"/>
                <w:szCs w:val="23"/>
              </w:rPr>
              <w:t>(377,965,256.09)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6A5DFD" w14:textId="77B2CE8D" w:rsidR="00CB1856" w:rsidRPr="00D6243D" w:rsidRDefault="00CB1856" w:rsidP="00B957DE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B12B8">
              <w:rPr>
                <w:rFonts w:ascii="Angsana New" w:hAnsi="Angsana New"/>
                <w:sz w:val="23"/>
                <w:szCs w:val="23"/>
              </w:rPr>
              <w:t>(125,104,697.71)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A4A686" w14:textId="58EC6654" w:rsidR="00CB1856" w:rsidRPr="00D6243D" w:rsidRDefault="00CB1856" w:rsidP="00E17387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E17387">
              <w:rPr>
                <w:rFonts w:ascii="Angsana New" w:hAnsi="Angsana New"/>
                <w:sz w:val="23"/>
                <w:szCs w:val="23"/>
              </w:rPr>
              <w:t>(117,646,280.31)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9546EF" w14:textId="764E6F9C" w:rsidR="00CB1856" w:rsidRPr="00D6243D" w:rsidRDefault="00CB1856" w:rsidP="00B957DE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0859BC">
              <w:rPr>
                <w:rFonts w:ascii="Angsana New" w:hAnsi="Angsana New"/>
                <w:sz w:val="23"/>
                <w:szCs w:val="23"/>
              </w:rPr>
              <w:t>(101,636,412.40)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CF1A03" w14:textId="4DA19D45" w:rsidR="00CB1856" w:rsidRPr="00D6243D" w:rsidRDefault="00CB1856" w:rsidP="00B957DE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510FC8">
              <w:rPr>
                <w:rFonts w:ascii="Angsana New" w:hAnsi="Angsana New"/>
                <w:sz w:val="23"/>
                <w:szCs w:val="23"/>
              </w:rPr>
              <w:t>(43,251,710.16)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25C119" w14:textId="2D7CBFBD" w:rsidR="00CB1856" w:rsidRPr="00D6243D" w:rsidRDefault="00CB1856" w:rsidP="00B957DE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5451FE">
              <w:rPr>
                <w:rFonts w:ascii="Angsana New" w:hAnsi="Angsana New"/>
                <w:sz w:val="23"/>
                <w:szCs w:val="23"/>
              </w:rPr>
              <w:t>(0.00)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6DDE62" w14:textId="34C3CA47" w:rsidR="00CB1856" w:rsidRPr="00D6243D" w:rsidRDefault="00CB1856" w:rsidP="00BC5D67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B957DE">
              <w:rPr>
                <w:rFonts w:ascii="Angsana New" w:hAnsi="Angsana New"/>
                <w:sz w:val="23"/>
                <w:szCs w:val="23"/>
                <w:cs/>
              </w:rPr>
              <w:t>(387</w:t>
            </w:r>
            <w:r w:rsidRPr="00B957DE">
              <w:rPr>
                <w:rFonts w:ascii="Angsana New" w:hAnsi="Angsana New"/>
                <w:sz w:val="23"/>
                <w:szCs w:val="23"/>
              </w:rPr>
              <w:t>,</w:t>
            </w:r>
            <w:r w:rsidRPr="00B957DE">
              <w:rPr>
                <w:rFonts w:ascii="Angsana New" w:hAnsi="Angsana New"/>
                <w:sz w:val="23"/>
                <w:szCs w:val="23"/>
                <w:cs/>
              </w:rPr>
              <w:t>639</w:t>
            </w:r>
            <w:r w:rsidRPr="00B957DE">
              <w:rPr>
                <w:rFonts w:ascii="Angsana New" w:hAnsi="Angsana New"/>
                <w:sz w:val="23"/>
                <w:szCs w:val="23"/>
              </w:rPr>
              <w:t>,</w:t>
            </w:r>
            <w:r w:rsidRPr="00B957DE">
              <w:rPr>
                <w:rFonts w:ascii="Angsana New" w:hAnsi="Angsana New"/>
                <w:sz w:val="23"/>
                <w:szCs w:val="23"/>
                <w:cs/>
              </w:rPr>
              <w:t>100.58)</w:t>
            </w:r>
          </w:p>
        </w:tc>
      </w:tr>
      <w:tr w:rsidR="00CB1856" w:rsidRPr="00D6243D" w14:paraId="2BA6FC80" w14:textId="77777777" w:rsidTr="00CB1856">
        <w:trPr>
          <w:trHeight w:val="288"/>
        </w:trPr>
        <w:tc>
          <w:tcPr>
            <w:tcW w:w="1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E5DC00" w14:textId="77777777" w:rsidR="00CB1856" w:rsidRPr="00D6243D" w:rsidRDefault="00CB1856" w:rsidP="00C64CF6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3"/>
                <w:szCs w:val="23"/>
                <w:cs/>
              </w:rPr>
            </w:pPr>
            <w:r w:rsidRPr="00D6243D">
              <w:rPr>
                <w:rFonts w:ascii="Angsana New" w:hAnsi="Angsana New"/>
                <w:color w:val="000000"/>
                <w:sz w:val="23"/>
                <w:szCs w:val="23"/>
                <w:cs/>
              </w:rPr>
              <w:t>กำไรขั้นต้น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35C097" w14:textId="29D49178" w:rsidR="00CB1856" w:rsidRPr="00D6243D" w:rsidRDefault="00CB1856" w:rsidP="001B01C0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A64E5C">
              <w:rPr>
                <w:rFonts w:ascii="Angsana New" w:hAnsi="Angsana New"/>
                <w:sz w:val="23"/>
                <w:szCs w:val="23"/>
                <w:lang w:val="en-US"/>
              </w:rPr>
              <w:t>41,646,598.76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2A63D4" w14:textId="5ADD7A44" w:rsidR="00CB1856" w:rsidRPr="00D6243D" w:rsidRDefault="00CB1856" w:rsidP="001B01C0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A64E5C">
              <w:rPr>
                <w:rFonts w:ascii="Angsana New" w:hAnsi="Angsana New"/>
                <w:sz w:val="23"/>
                <w:szCs w:val="23"/>
              </w:rPr>
              <w:t>56,360,333.62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44A956" w14:textId="7DA85C17" w:rsidR="00CB1856" w:rsidRPr="00D6243D" w:rsidRDefault="00CB1856" w:rsidP="001B01C0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A64E5C">
              <w:rPr>
                <w:rFonts w:ascii="Angsana New" w:hAnsi="Angsana New"/>
                <w:sz w:val="23"/>
                <w:szCs w:val="23"/>
              </w:rPr>
              <w:t>40,263,291.51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2122AF" w14:textId="3EE1D2F2" w:rsidR="00CB1856" w:rsidRPr="00D6243D" w:rsidRDefault="00CB1856" w:rsidP="001B01C0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A64E5C">
              <w:rPr>
                <w:rFonts w:ascii="Angsana New" w:hAnsi="Angsana New"/>
                <w:sz w:val="23"/>
                <w:szCs w:val="23"/>
              </w:rPr>
              <w:t>11,478,954.89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3C5044" w14:textId="786659AA" w:rsidR="00CB1856" w:rsidRPr="00D6243D" w:rsidRDefault="00CB1856" w:rsidP="001B01C0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121,351.73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E01F7C" w14:textId="098AC11A" w:rsidR="00CB1856" w:rsidRPr="00D6243D" w:rsidRDefault="00CB1856" w:rsidP="00C64CF6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149,870,530.51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3E4FCC" w14:textId="14631EE5" w:rsidR="00CB1856" w:rsidRPr="00D6243D" w:rsidRDefault="00CB1856" w:rsidP="001B01C0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FF0B60">
              <w:rPr>
                <w:rFonts w:ascii="Angsana New" w:hAnsi="Angsana New"/>
                <w:sz w:val="23"/>
                <w:szCs w:val="23"/>
              </w:rPr>
              <w:t>48,312,959.25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8805B3" w14:textId="39A4E9EB" w:rsidR="00CB1856" w:rsidRPr="00D6243D" w:rsidRDefault="00CB1856" w:rsidP="001B01C0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E02EA2">
              <w:rPr>
                <w:rFonts w:ascii="Angsana New" w:hAnsi="Angsana New"/>
                <w:sz w:val="23"/>
                <w:szCs w:val="23"/>
              </w:rPr>
              <w:t>57,506,727.15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4F6D89" w14:textId="06AEB517" w:rsidR="00CB1856" w:rsidRPr="00D6243D" w:rsidRDefault="00CB1856" w:rsidP="001B01C0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E02EA2">
              <w:rPr>
                <w:rFonts w:ascii="Angsana New" w:hAnsi="Angsana New"/>
                <w:sz w:val="23"/>
                <w:szCs w:val="23"/>
              </w:rPr>
              <w:t>34,012,278.53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29DB83" w14:textId="7765E93A" w:rsidR="00CB1856" w:rsidRPr="00D6243D" w:rsidRDefault="00CB1856" w:rsidP="001B01C0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E02EA2">
              <w:rPr>
                <w:rFonts w:ascii="Angsana New" w:hAnsi="Angsana New"/>
                <w:sz w:val="23"/>
                <w:szCs w:val="23"/>
              </w:rPr>
              <w:t>17,601,423.25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D71A03" w14:textId="1BB146EA" w:rsidR="00CB1856" w:rsidRPr="00D6243D" w:rsidRDefault="00CB1856" w:rsidP="001B01C0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E02EA2">
              <w:rPr>
                <w:rFonts w:ascii="Angsana New" w:hAnsi="Angsana New"/>
                <w:sz w:val="23"/>
                <w:szCs w:val="23"/>
              </w:rPr>
              <w:t>116,028.06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0DD4BC" w14:textId="1A3D117F" w:rsidR="00CB1856" w:rsidRPr="00D6243D" w:rsidRDefault="00CB1856" w:rsidP="00C64CF6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B957DE">
              <w:rPr>
                <w:rFonts w:ascii="Angsana New" w:hAnsi="Angsana New"/>
                <w:sz w:val="23"/>
                <w:szCs w:val="23"/>
                <w:cs/>
              </w:rPr>
              <w:t>157</w:t>
            </w:r>
            <w:r w:rsidRPr="00B957DE">
              <w:rPr>
                <w:rFonts w:ascii="Angsana New" w:hAnsi="Angsana New"/>
                <w:sz w:val="23"/>
                <w:szCs w:val="23"/>
              </w:rPr>
              <w:t>,</w:t>
            </w:r>
            <w:r w:rsidRPr="00B957DE">
              <w:rPr>
                <w:rFonts w:ascii="Angsana New" w:hAnsi="Angsana New"/>
                <w:sz w:val="23"/>
                <w:szCs w:val="23"/>
                <w:cs/>
              </w:rPr>
              <w:t>549</w:t>
            </w:r>
            <w:r w:rsidRPr="00B957DE">
              <w:rPr>
                <w:rFonts w:ascii="Angsana New" w:hAnsi="Angsana New"/>
                <w:sz w:val="23"/>
                <w:szCs w:val="23"/>
              </w:rPr>
              <w:t>,</w:t>
            </w:r>
            <w:r w:rsidRPr="00B957DE">
              <w:rPr>
                <w:rFonts w:ascii="Angsana New" w:hAnsi="Angsana New"/>
                <w:sz w:val="23"/>
                <w:szCs w:val="23"/>
                <w:cs/>
              </w:rPr>
              <w:t>416.24</w:t>
            </w:r>
          </w:p>
        </w:tc>
      </w:tr>
      <w:tr w:rsidR="00CB1856" w:rsidRPr="00D6243D" w14:paraId="210E71B3" w14:textId="77777777" w:rsidTr="00CB1856">
        <w:trPr>
          <w:trHeight w:val="288"/>
        </w:trPr>
        <w:tc>
          <w:tcPr>
            <w:tcW w:w="1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AEAEA6" w14:textId="32EAB8D6" w:rsidR="00CB1856" w:rsidRPr="00D6243D" w:rsidRDefault="00CB1856" w:rsidP="00C86935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3"/>
                <w:szCs w:val="23"/>
                <w:cs/>
              </w:rPr>
            </w:pPr>
            <w:r w:rsidRPr="00D6243D">
              <w:rPr>
                <w:rFonts w:ascii="Angsana New" w:hAnsi="Angsana New"/>
                <w:color w:val="000000"/>
                <w:sz w:val="23"/>
                <w:szCs w:val="23"/>
                <w:cs/>
              </w:rPr>
              <w:t>รายได้อื่น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6EE4E8" w14:textId="77777777" w:rsidR="00CB1856" w:rsidRPr="00D6243D" w:rsidRDefault="00CB1856" w:rsidP="00C86935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506083" w14:textId="77777777" w:rsidR="00CB1856" w:rsidRPr="00D6243D" w:rsidRDefault="00CB1856" w:rsidP="00C86935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935F52" w14:textId="77777777" w:rsidR="00CB1856" w:rsidRPr="00D6243D" w:rsidRDefault="00CB1856" w:rsidP="00C86935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BCD5E8" w14:textId="77777777" w:rsidR="00CB1856" w:rsidRPr="00D6243D" w:rsidRDefault="00CB1856" w:rsidP="00C86935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670EB4" w14:textId="77777777" w:rsidR="00CB1856" w:rsidRPr="00D6243D" w:rsidRDefault="00CB1856" w:rsidP="00C86935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ABFF0A" w14:textId="61E6C3E7" w:rsidR="00CB1856" w:rsidRPr="00D6243D" w:rsidRDefault="00CB1856" w:rsidP="00C86935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1,406,861.01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0E9961" w14:textId="77777777" w:rsidR="00CB1856" w:rsidRPr="00D6243D" w:rsidRDefault="00CB1856" w:rsidP="00C86935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1F0CC2" w14:textId="77777777" w:rsidR="00CB1856" w:rsidRPr="00D6243D" w:rsidRDefault="00CB1856" w:rsidP="00C86935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39453F" w14:textId="77777777" w:rsidR="00CB1856" w:rsidRPr="00D6243D" w:rsidRDefault="00CB1856" w:rsidP="00C86935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224265" w14:textId="77777777" w:rsidR="00CB1856" w:rsidRPr="00D6243D" w:rsidRDefault="00CB1856" w:rsidP="00C86935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5A2BF4" w14:textId="77777777" w:rsidR="00CB1856" w:rsidRPr="00D6243D" w:rsidRDefault="00CB1856" w:rsidP="00C86935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5514DE" w14:textId="01AC12F7" w:rsidR="00CB1856" w:rsidRPr="00D6243D" w:rsidRDefault="00CB1856" w:rsidP="00C86935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B957DE">
              <w:rPr>
                <w:rFonts w:ascii="Angsana New" w:hAnsi="Angsana New"/>
                <w:sz w:val="23"/>
                <w:szCs w:val="23"/>
                <w:cs/>
              </w:rPr>
              <w:t>1</w:t>
            </w:r>
            <w:r w:rsidRPr="00B957DE">
              <w:rPr>
                <w:rFonts w:ascii="Angsana New" w:hAnsi="Angsana New"/>
                <w:sz w:val="23"/>
                <w:szCs w:val="23"/>
              </w:rPr>
              <w:t>,</w:t>
            </w:r>
            <w:r w:rsidRPr="00B957DE">
              <w:rPr>
                <w:rFonts w:ascii="Angsana New" w:hAnsi="Angsana New"/>
                <w:sz w:val="23"/>
                <w:szCs w:val="23"/>
                <w:cs/>
              </w:rPr>
              <w:t>660</w:t>
            </w:r>
            <w:r w:rsidRPr="00B957DE">
              <w:rPr>
                <w:rFonts w:ascii="Angsana New" w:hAnsi="Angsana New"/>
                <w:sz w:val="23"/>
                <w:szCs w:val="23"/>
              </w:rPr>
              <w:t>,</w:t>
            </w:r>
            <w:r w:rsidRPr="00B957DE">
              <w:rPr>
                <w:rFonts w:ascii="Angsana New" w:hAnsi="Angsana New"/>
                <w:sz w:val="23"/>
                <w:szCs w:val="23"/>
                <w:cs/>
              </w:rPr>
              <w:t>407.25</w:t>
            </w:r>
          </w:p>
        </w:tc>
      </w:tr>
      <w:tr w:rsidR="00CB1856" w:rsidRPr="00D6243D" w14:paraId="335EF3C0" w14:textId="77777777" w:rsidTr="00CB1856">
        <w:trPr>
          <w:trHeight w:val="288"/>
        </w:trPr>
        <w:tc>
          <w:tcPr>
            <w:tcW w:w="27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7E3CFC" w14:textId="46EB9FEB" w:rsidR="00CB1856" w:rsidRPr="00CB1856" w:rsidRDefault="00CB1856" w:rsidP="00CB1856">
            <w:pPr>
              <w:spacing w:line="360" w:lineRule="exact"/>
              <w:ind w:left="160" w:right="-36" w:hanging="160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D6243D">
              <w:rPr>
                <w:rFonts w:ascii="Angsana New" w:hAnsi="Angsana New"/>
                <w:color w:val="000000"/>
                <w:sz w:val="23"/>
                <w:szCs w:val="23"/>
                <w:cs/>
              </w:rPr>
              <w:t>กำไรจากการวัดมูลค่าตราสารอนุพันธ์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4FAB79" w14:textId="77777777" w:rsidR="00CB1856" w:rsidRPr="00D6243D" w:rsidRDefault="00CB1856" w:rsidP="00CB1856">
            <w:pPr>
              <w:spacing w:before="20" w:after="20" w:line="240" w:lineRule="auto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9D543B" w14:textId="77777777" w:rsidR="00CB1856" w:rsidRPr="00D6243D" w:rsidRDefault="00CB1856" w:rsidP="00CB1856">
            <w:pPr>
              <w:spacing w:before="20" w:after="20" w:line="240" w:lineRule="auto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0EE404" w14:textId="77777777" w:rsidR="00CB1856" w:rsidRPr="00D6243D" w:rsidRDefault="00CB1856" w:rsidP="00CB1856">
            <w:pPr>
              <w:spacing w:before="20" w:after="20" w:line="240" w:lineRule="auto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1FB6D0" w14:textId="77777777" w:rsidR="00CB1856" w:rsidRPr="00D6243D" w:rsidRDefault="00CB1856" w:rsidP="00CB1856">
            <w:pPr>
              <w:spacing w:before="20" w:after="20" w:line="240" w:lineRule="auto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93D942" w14:textId="44544AD1" w:rsidR="00CB1856" w:rsidRPr="00D6243D" w:rsidRDefault="00CB1856" w:rsidP="00C86935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299,317.05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66FBE6" w14:textId="77777777" w:rsidR="00CB1856" w:rsidRPr="00D6243D" w:rsidRDefault="00CB1856" w:rsidP="00CB1856">
            <w:pPr>
              <w:spacing w:before="20" w:after="20" w:line="240" w:lineRule="auto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103E57" w14:textId="77777777" w:rsidR="00CB1856" w:rsidRPr="00D252A3" w:rsidRDefault="00CB1856" w:rsidP="00CB1856">
            <w:pPr>
              <w:spacing w:before="20" w:after="20" w:line="240" w:lineRule="auto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7C7197" w14:textId="77777777" w:rsidR="00CB1856" w:rsidRPr="00D6243D" w:rsidRDefault="00CB1856" w:rsidP="00CB1856">
            <w:pPr>
              <w:spacing w:before="20" w:after="20" w:line="240" w:lineRule="auto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178006" w14:textId="77777777" w:rsidR="00CB1856" w:rsidRPr="00D6243D" w:rsidRDefault="00CB1856" w:rsidP="00C86935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F580AD" w14:textId="77777777" w:rsidR="00CB1856" w:rsidRPr="00D6243D" w:rsidRDefault="00CB1856" w:rsidP="00C86935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051E0E" w14:textId="1F7778AD" w:rsidR="00CB1856" w:rsidRPr="00D6243D" w:rsidRDefault="00CB1856" w:rsidP="00C86935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B957DE">
              <w:rPr>
                <w:rFonts w:ascii="Angsana New" w:hAnsi="Angsana New"/>
                <w:sz w:val="23"/>
                <w:szCs w:val="23"/>
                <w:cs/>
              </w:rPr>
              <w:t>1</w:t>
            </w:r>
            <w:r w:rsidRPr="00B957DE">
              <w:rPr>
                <w:rFonts w:ascii="Angsana New" w:hAnsi="Angsana New"/>
                <w:sz w:val="23"/>
                <w:szCs w:val="23"/>
              </w:rPr>
              <w:t>,</w:t>
            </w:r>
            <w:r w:rsidRPr="00B957DE">
              <w:rPr>
                <w:rFonts w:ascii="Angsana New" w:hAnsi="Angsana New"/>
                <w:sz w:val="23"/>
                <w:szCs w:val="23"/>
                <w:cs/>
              </w:rPr>
              <w:t>143</w:t>
            </w:r>
            <w:r w:rsidRPr="00B957DE">
              <w:rPr>
                <w:rFonts w:ascii="Angsana New" w:hAnsi="Angsana New"/>
                <w:sz w:val="23"/>
                <w:szCs w:val="23"/>
              </w:rPr>
              <w:t>,</w:t>
            </w:r>
            <w:r w:rsidRPr="00B957DE">
              <w:rPr>
                <w:rFonts w:ascii="Angsana New" w:hAnsi="Angsana New"/>
                <w:sz w:val="23"/>
                <w:szCs w:val="23"/>
                <w:cs/>
              </w:rPr>
              <w:t>360.29</w:t>
            </w:r>
          </w:p>
        </w:tc>
      </w:tr>
      <w:tr w:rsidR="00CB1856" w:rsidRPr="00D6243D" w14:paraId="67C0ED6C" w14:textId="77777777" w:rsidTr="00CB1856">
        <w:trPr>
          <w:trHeight w:val="288"/>
        </w:trPr>
        <w:tc>
          <w:tcPr>
            <w:tcW w:w="27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BEECD0" w14:textId="36EF752F" w:rsidR="00CB1856" w:rsidRPr="00D6243D" w:rsidRDefault="00CB1856" w:rsidP="00CB1856">
            <w:pPr>
              <w:spacing w:before="20" w:after="20" w:line="240" w:lineRule="auto"/>
              <w:rPr>
                <w:rFonts w:ascii="Angsana New" w:hAnsi="Angsana New"/>
                <w:sz w:val="23"/>
                <w:szCs w:val="23"/>
              </w:rPr>
            </w:pPr>
            <w:r w:rsidRPr="00D6243D">
              <w:rPr>
                <w:rFonts w:ascii="Angsana New" w:hAnsi="Angsana New"/>
                <w:color w:val="000000"/>
                <w:sz w:val="23"/>
                <w:szCs w:val="23"/>
                <w:cs/>
              </w:rPr>
              <w:t>ต้นทุนในการจัดจำหน่าย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8FC8D1" w14:textId="77777777" w:rsidR="00CB1856" w:rsidRPr="00D6243D" w:rsidRDefault="00CB1856" w:rsidP="00C86935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17F149" w14:textId="77777777" w:rsidR="00CB1856" w:rsidRPr="00D6243D" w:rsidRDefault="00CB1856" w:rsidP="00C86935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9064FE" w14:textId="77777777" w:rsidR="00CB1856" w:rsidRPr="00D6243D" w:rsidRDefault="00CB1856" w:rsidP="00C86935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7F5E8E" w14:textId="77777777" w:rsidR="00CB1856" w:rsidRPr="00D6243D" w:rsidRDefault="00CB1856" w:rsidP="00C86935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5B5836" w14:textId="70C7012D" w:rsidR="00CB1856" w:rsidRPr="00D6243D" w:rsidRDefault="00CB1856" w:rsidP="00C86935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(50,723,908.62)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2DA1D7" w14:textId="77777777" w:rsidR="00CB1856" w:rsidRPr="00D6243D" w:rsidRDefault="00CB1856" w:rsidP="00C86935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A66031" w14:textId="77777777" w:rsidR="00CB1856" w:rsidRPr="00D6243D" w:rsidRDefault="00CB1856" w:rsidP="00C86935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C4FC49" w14:textId="77777777" w:rsidR="00CB1856" w:rsidRPr="00D6243D" w:rsidRDefault="00CB1856" w:rsidP="00C86935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0F571C" w14:textId="77777777" w:rsidR="00CB1856" w:rsidRPr="00D6243D" w:rsidRDefault="00CB1856" w:rsidP="00C86935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8D97CD" w14:textId="77777777" w:rsidR="00CB1856" w:rsidRPr="00D6243D" w:rsidRDefault="00CB1856" w:rsidP="00C86935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056A04" w14:textId="60620CAE" w:rsidR="00CB1856" w:rsidRPr="00D6243D" w:rsidRDefault="00CB1856" w:rsidP="00C86935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B957DE">
              <w:rPr>
                <w:rFonts w:ascii="Angsana New" w:hAnsi="Angsana New"/>
                <w:sz w:val="23"/>
                <w:szCs w:val="23"/>
                <w:cs/>
              </w:rPr>
              <w:t>(57</w:t>
            </w:r>
            <w:r w:rsidRPr="00B957DE">
              <w:rPr>
                <w:rFonts w:ascii="Angsana New" w:hAnsi="Angsana New"/>
                <w:sz w:val="23"/>
                <w:szCs w:val="23"/>
              </w:rPr>
              <w:t>,</w:t>
            </w:r>
            <w:r w:rsidRPr="00B957DE">
              <w:rPr>
                <w:rFonts w:ascii="Angsana New" w:hAnsi="Angsana New"/>
                <w:sz w:val="23"/>
                <w:szCs w:val="23"/>
                <w:cs/>
              </w:rPr>
              <w:t>474</w:t>
            </w:r>
            <w:r w:rsidRPr="00B957DE">
              <w:rPr>
                <w:rFonts w:ascii="Angsana New" w:hAnsi="Angsana New"/>
                <w:sz w:val="23"/>
                <w:szCs w:val="23"/>
              </w:rPr>
              <w:t>,</w:t>
            </w:r>
            <w:r w:rsidRPr="00B957DE">
              <w:rPr>
                <w:rFonts w:ascii="Angsana New" w:hAnsi="Angsana New"/>
                <w:sz w:val="23"/>
                <w:szCs w:val="23"/>
                <w:cs/>
              </w:rPr>
              <w:t>847.17)</w:t>
            </w:r>
          </w:p>
        </w:tc>
      </w:tr>
      <w:tr w:rsidR="00CB1856" w:rsidRPr="00D6243D" w14:paraId="50B901BD" w14:textId="77777777" w:rsidTr="00CB1856">
        <w:trPr>
          <w:trHeight w:val="288"/>
        </w:trPr>
        <w:tc>
          <w:tcPr>
            <w:tcW w:w="27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81153F" w14:textId="21DBE98D" w:rsidR="00CB1856" w:rsidRPr="00D6243D" w:rsidRDefault="00CB1856" w:rsidP="00CB1856">
            <w:pPr>
              <w:spacing w:before="20" w:after="20" w:line="240" w:lineRule="auto"/>
              <w:rPr>
                <w:rFonts w:ascii="Angsana New" w:hAnsi="Angsana New"/>
                <w:sz w:val="23"/>
                <w:szCs w:val="23"/>
              </w:rPr>
            </w:pPr>
            <w:r w:rsidRPr="00D6243D">
              <w:rPr>
                <w:rFonts w:ascii="Angsana New" w:hAnsi="Angsana New"/>
                <w:color w:val="000000"/>
                <w:sz w:val="23"/>
                <w:szCs w:val="23"/>
                <w:cs/>
              </w:rPr>
              <w:t>ค่าใช้จ่ายในการบริหาร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18B8C6" w14:textId="77777777" w:rsidR="00CB1856" w:rsidRPr="00D6243D" w:rsidRDefault="00CB1856" w:rsidP="00C86935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756830" w14:textId="77777777" w:rsidR="00CB1856" w:rsidRPr="00D6243D" w:rsidRDefault="00CB1856" w:rsidP="00C86935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2AB9CD" w14:textId="77777777" w:rsidR="00CB1856" w:rsidRPr="00D6243D" w:rsidRDefault="00CB1856" w:rsidP="00C86935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26C86F" w14:textId="77777777" w:rsidR="00CB1856" w:rsidRPr="00D6243D" w:rsidRDefault="00CB1856" w:rsidP="00C86935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E437CC" w14:textId="1D84FF9B" w:rsidR="00CB1856" w:rsidRPr="00D6243D" w:rsidRDefault="00CB1856" w:rsidP="00CB1856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(67,774,991.94)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0E5334" w14:textId="77777777" w:rsidR="00CB1856" w:rsidRPr="00D6243D" w:rsidRDefault="00CB1856" w:rsidP="00C86935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9AD58B" w14:textId="77777777" w:rsidR="00CB1856" w:rsidRPr="00D6243D" w:rsidRDefault="00CB1856" w:rsidP="00C86935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FF25AA" w14:textId="77777777" w:rsidR="00CB1856" w:rsidRPr="00D6243D" w:rsidRDefault="00CB1856" w:rsidP="00C86935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54C15F" w14:textId="77777777" w:rsidR="00CB1856" w:rsidRPr="00D6243D" w:rsidRDefault="00CB1856" w:rsidP="00C86935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8B58D1" w14:textId="77777777" w:rsidR="00CB1856" w:rsidRPr="00D6243D" w:rsidRDefault="00CB1856" w:rsidP="00C86935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DB14C7" w14:textId="5C40BFFD" w:rsidR="00CB1856" w:rsidRPr="00D6243D" w:rsidRDefault="00CB1856" w:rsidP="00CB1856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B957DE">
              <w:rPr>
                <w:rFonts w:ascii="Angsana New" w:hAnsi="Angsana New"/>
                <w:sz w:val="23"/>
                <w:szCs w:val="23"/>
                <w:cs/>
              </w:rPr>
              <w:t>(68</w:t>
            </w:r>
            <w:r w:rsidRPr="00B957DE">
              <w:rPr>
                <w:rFonts w:ascii="Angsana New" w:hAnsi="Angsana New"/>
                <w:sz w:val="23"/>
                <w:szCs w:val="23"/>
              </w:rPr>
              <w:t>,</w:t>
            </w:r>
            <w:r w:rsidRPr="00B957DE">
              <w:rPr>
                <w:rFonts w:ascii="Angsana New" w:hAnsi="Angsana New"/>
                <w:sz w:val="23"/>
                <w:szCs w:val="23"/>
                <w:cs/>
              </w:rPr>
              <w:t>482</w:t>
            </w:r>
            <w:r w:rsidRPr="00B957DE">
              <w:rPr>
                <w:rFonts w:ascii="Angsana New" w:hAnsi="Angsana New"/>
                <w:sz w:val="23"/>
                <w:szCs w:val="23"/>
              </w:rPr>
              <w:t>,</w:t>
            </w:r>
            <w:r w:rsidRPr="00B957DE">
              <w:rPr>
                <w:rFonts w:ascii="Angsana New" w:hAnsi="Angsana New"/>
                <w:sz w:val="23"/>
                <w:szCs w:val="23"/>
                <w:cs/>
              </w:rPr>
              <w:t>815.92)</w:t>
            </w:r>
          </w:p>
        </w:tc>
      </w:tr>
      <w:tr w:rsidR="00CB1856" w:rsidRPr="00D6243D" w14:paraId="0AABD5C5" w14:textId="77777777" w:rsidTr="00CB1856">
        <w:trPr>
          <w:trHeight w:val="288"/>
        </w:trPr>
        <w:tc>
          <w:tcPr>
            <w:tcW w:w="27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5365E0" w14:textId="59EE7F36" w:rsidR="00CB1856" w:rsidRPr="00D6243D" w:rsidRDefault="00CB1856" w:rsidP="00CB1856">
            <w:pPr>
              <w:spacing w:before="20" w:after="20" w:line="240" w:lineRule="auto"/>
              <w:rPr>
                <w:rFonts w:ascii="Angsana New" w:hAnsi="Angsana New"/>
                <w:sz w:val="23"/>
                <w:szCs w:val="23"/>
              </w:rPr>
            </w:pPr>
            <w:r w:rsidRPr="00D6243D">
              <w:rPr>
                <w:rFonts w:ascii="Angsana New" w:hAnsi="Angsana New"/>
                <w:color w:val="000000"/>
                <w:sz w:val="23"/>
                <w:szCs w:val="23"/>
                <w:cs/>
              </w:rPr>
              <w:t>กำไรจากกิจกรรมดำเนินงาน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781BE9" w14:textId="77777777" w:rsidR="00CB1856" w:rsidRPr="00D6243D" w:rsidRDefault="00CB1856" w:rsidP="00B42DB2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D3BC2B" w14:textId="77777777" w:rsidR="00CB1856" w:rsidRPr="00D6243D" w:rsidRDefault="00CB1856" w:rsidP="00B42DB2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E6A7A5" w14:textId="77777777" w:rsidR="00CB1856" w:rsidRPr="00D6243D" w:rsidRDefault="00CB1856" w:rsidP="00B42DB2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BA3F9B" w14:textId="77777777" w:rsidR="00CB1856" w:rsidRPr="00D6243D" w:rsidRDefault="00CB1856" w:rsidP="00B42DB2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26EEE8" w14:textId="4C736411" w:rsidR="00CB1856" w:rsidRPr="00D6243D" w:rsidRDefault="00CB1856" w:rsidP="00B42DB2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B42DB2">
              <w:rPr>
                <w:rFonts w:ascii="Angsana New" w:hAnsi="Angsana New"/>
                <w:sz w:val="23"/>
                <w:szCs w:val="23"/>
              </w:rPr>
              <w:t>33,077,808.01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FC27BC" w14:textId="0D05F3D1" w:rsidR="00CB1856" w:rsidRPr="00D6243D" w:rsidRDefault="00CB1856" w:rsidP="00B42DB2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8D4909" w14:textId="77777777" w:rsidR="00CB1856" w:rsidRPr="00D6243D" w:rsidRDefault="00CB1856" w:rsidP="00B42DB2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37D423" w14:textId="77777777" w:rsidR="00CB1856" w:rsidRPr="00D6243D" w:rsidRDefault="00CB1856" w:rsidP="00B42DB2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D1EB8E" w14:textId="77777777" w:rsidR="00CB1856" w:rsidRPr="00D6243D" w:rsidRDefault="00CB1856" w:rsidP="00B42DB2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4659D7" w14:textId="77777777" w:rsidR="00CB1856" w:rsidRPr="00D6243D" w:rsidRDefault="00CB1856" w:rsidP="00B42DB2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F149DF" w14:textId="3C74139B" w:rsidR="00CB1856" w:rsidRPr="00D6243D" w:rsidRDefault="00CB1856" w:rsidP="00B42DB2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3C74D5">
              <w:rPr>
                <w:rFonts w:ascii="Angsana New" w:hAnsi="Angsana New"/>
                <w:sz w:val="23"/>
                <w:szCs w:val="23"/>
                <w:cs/>
              </w:rPr>
              <w:t>34</w:t>
            </w:r>
            <w:r w:rsidRPr="003C74D5">
              <w:rPr>
                <w:rFonts w:ascii="Angsana New" w:hAnsi="Angsana New"/>
                <w:sz w:val="23"/>
                <w:szCs w:val="23"/>
              </w:rPr>
              <w:t>,</w:t>
            </w:r>
            <w:r w:rsidRPr="003C74D5">
              <w:rPr>
                <w:rFonts w:ascii="Angsana New" w:hAnsi="Angsana New"/>
                <w:sz w:val="23"/>
                <w:szCs w:val="23"/>
                <w:cs/>
              </w:rPr>
              <w:t>395</w:t>
            </w:r>
            <w:r w:rsidRPr="003C74D5">
              <w:rPr>
                <w:rFonts w:ascii="Angsana New" w:hAnsi="Angsana New"/>
                <w:sz w:val="23"/>
                <w:szCs w:val="23"/>
              </w:rPr>
              <w:t>,</w:t>
            </w:r>
            <w:r w:rsidRPr="003C74D5">
              <w:rPr>
                <w:rFonts w:ascii="Angsana New" w:hAnsi="Angsana New"/>
                <w:sz w:val="23"/>
                <w:szCs w:val="23"/>
                <w:cs/>
              </w:rPr>
              <w:t>520.69</w:t>
            </w:r>
          </w:p>
        </w:tc>
      </w:tr>
      <w:tr w:rsidR="00CB1856" w:rsidRPr="00D6243D" w14:paraId="30B46E79" w14:textId="77777777" w:rsidTr="00CB1856">
        <w:trPr>
          <w:trHeight w:val="288"/>
        </w:trPr>
        <w:tc>
          <w:tcPr>
            <w:tcW w:w="27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237F65" w14:textId="525731A9" w:rsidR="00CB1856" w:rsidRPr="00D6243D" w:rsidRDefault="00CB1856" w:rsidP="00CB1856">
            <w:pPr>
              <w:spacing w:before="20" w:after="20" w:line="240" w:lineRule="auto"/>
              <w:rPr>
                <w:rFonts w:ascii="Angsana New" w:hAnsi="Angsana New"/>
                <w:sz w:val="23"/>
                <w:szCs w:val="23"/>
              </w:rPr>
            </w:pPr>
            <w:r w:rsidRPr="00D6243D">
              <w:rPr>
                <w:rFonts w:ascii="Angsana New" w:hAnsi="Angsana New"/>
                <w:color w:val="000000"/>
                <w:sz w:val="23"/>
                <w:szCs w:val="23"/>
                <w:cs/>
              </w:rPr>
              <w:t>รายได้ทางการเงิน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DB2107" w14:textId="77777777" w:rsidR="00CB1856" w:rsidRPr="00D6243D" w:rsidRDefault="00CB1856" w:rsidP="00C86935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8EF37E" w14:textId="77777777" w:rsidR="00CB1856" w:rsidRPr="00D6243D" w:rsidRDefault="00CB1856" w:rsidP="00C86935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1FFC78" w14:textId="77777777" w:rsidR="00CB1856" w:rsidRPr="00D6243D" w:rsidRDefault="00CB1856" w:rsidP="00C86935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255D4F" w14:textId="77777777" w:rsidR="00CB1856" w:rsidRPr="00D6243D" w:rsidRDefault="00CB1856" w:rsidP="00C86935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79981C" w14:textId="6B4EBE1A" w:rsidR="00CB1856" w:rsidRPr="00D6243D" w:rsidRDefault="00CB1856" w:rsidP="00C86935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77,316.22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1E9F9D" w14:textId="77777777" w:rsidR="00CB1856" w:rsidRPr="00D6243D" w:rsidRDefault="00CB1856" w:rsidP="00C86935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DE3E1A" w14:textId="77777777" w:rsidR="00CB1856" w:rsidRPr="00D6243D" w:rsidRDefault="00CB1856" w:rsidP="00C86935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012CC8" w14:textId="77777777" w:rsidR="00CB1856" w:rsidRPr="00D6243D" w:rsidRDefault="00CB1856" w:rsidP="00C86935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1FDD7A" w14:textId="77777777" w:rsidR="00CB1856" w:rsidRPr="00D6243D" w:rsidRDefault="00CB1856" w:rsidP="00C86935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809604" w14:textId="77777777" w:rsidR="00CB1856" w:rsidRPr="00D6243D" w:rsidRDefault="00CB1856" w:rsidP="00C86935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080BAA" w14:textId="1AF694A1" w:rsidR="00CB1856" w:rsidRPr="00D6243D" w:rsidRDefault="00CB1856" w:rsidP="00C86935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3C74D5">
              <w:rPr>
                <w:rFonts w:ascii="Angsana New" w:hAnsi="Angsana New"/>
                <w:sz w:val="23"/>
                <w:szCs w:val="23"/>
                <w:cs/>
              </w:rPr>
              <w:t>67</w:t>
            </w:r>
            <w:r w:rsidRPr="003C74D5">
              <w:rPr>
                <w:rFonts w:ascii="Angsana New" w:hAnsi="Angsana New"/>
                <w:sz w:val="23"/>
                <w:szCs w:val="23"/>
              </w:rPr>
              <w:t>,</w:t>
            </w:r>
            <w:r w:rsidRPr="003C74D5">
              <w:rPr>
                <w:rFonts w:ascii="Angsana New" w:hAnsi="Angsana New"/>
                <w:sz w:val="23"/>
                <w:szCs w:val="23"/>
                <w:cs/>
              </w:rPr>
              <w:t>746.75</w:t>
            </w:r>
          </w:p>
        </w:tc>
      </w:tr>
      <w:tr w:rsidR="00CB1856" w:rsidRPr="00D6243D" w14:paraId="7FC0BAC3" w14:textId="77777777" w:rsidTr="00CB1856">
        <w:trPr>
          <w:trHeight w:val="288"/>
        </w:trPr>
        <w:tc>
          <w:tcPr>
            <w:tcW w:w="27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DD3B55" w14:textId="0AE05132" w:rsidR="00CB1856" w:rsidRPr="00D6243D" w:rsidRDefault="00CB1856" w:rsidP="00CB1856">
            <w:pPr>
              <w:spacing w:before="20" w:after="20" w:line="240" w:lineRule="auto"/>
              <w:rPr>
                <w:rFonts w:ascii="Angsana New" w:hAnsi="Angsana New"/>
                <w:sz w:val="23"/>
                <w:szCs w:val="23"/>
              </w:rPr>
            </w:pPr>
            <w:r w:rsidRPr="00D6243D">
              <w:rPr>
                <w:rFonts w:ascii="Angsana New" w:hAnsi="Angsana New"/>
                <w:color w:val="000000"/>
                <w:sz w:val="23"/>
                <w:szCs w:val="23"/>
                <w:cs/>
              </w:rPr>
              <w:t>ต้นทุนทางการเงิน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39EC05" w14:textId="77777777" w:rsidR="00CB1856" w:rsidRPr="00D6243D" w:rsidRDefault="00CB1856" w:rsidP="00C86935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2041E1" w14:textId="77777777" w:rsidR="00CB1856" w:rsidRPr="00D6243D" w:rsidRDefault="00CB1856" w:rsidP="00C86935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8C01D9" w14:textId="77777777" w:rsidR="00CB1856" w:rsidRPr="00D6243D" w:rsidRDefault="00CB1856" w:rsidP="00C86935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2FA2A6" w14:textId="77777777" w:rsidR="00CB1856" w:rsidRPr="00D6243D" w:rsidRDefault="00CB1856" w:rsidP="00C86935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7F7259" w14:textId="246A4FB8" w:rsidR="00CB1856" w:rsidRPr="00D6243D" w:rsidRDefault="00CB1856" w:rsidP="00C86935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(1,907,459.07)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EDA23D" w14:textId="77777777" w:rsidR="00CB1856" w:rsidRPr="00D6243D" w:rsidRDefault="00CB1856" w:rsidP="00C86935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75BCE0" w14:textId="77777777" w:rsidR="00CB1856" w:rsidRPr="00D6243D" w:rsidRDefault="00CB1856" w:rsidP="00C86935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DBB87C" w14:textId="77777777" w:rsidR="00CB1856" w:rsidRPr="00D6243D" w:rsidRDefault="00CB1856" w:rsidP="00C86935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416875" w14:textId="77777777" w:rsidR="00CB1856" w:rsidRPr="00D6243D" w:rsidRDefault="00CB1856" w:rsidP="00C86935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510A46" w14:textId="77777777" w:rsidR="00CB1856" w:rsidRPr="00D6243D" w:rsidRDefault="00CB1856" w:rsidP="00C86935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03FAFE" w14:textId="11E00790" w:rsidR="00CB1856" w:rsidRPr="00D6243D" w:rsidRDefault="00CB1856" w:rsidP="00C86935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3C74D5">
              <w:rPr>
                <w:rFonts w:ascii="Angsana New" w:hAnsi="Angsana New"/>
                <w:sz w:val="23"/>
                <w:szCs w:val="23"/>
                <w:cs/>
              </w:rPr>
              <w:t>(2</w:t>
            </w:r>
            <w:r w:rsidRPr="003C74D5">
              <w:rPr>
                <w:rFonts w:ascii="Angsana New" w:hAnsi="Angsana New"/>
                <w:sz w:val="23"/>
                <w:szCs w:val="23"/>
              </w:rPr>
              <w:t>,</w:t>
            </w:r>
            <w:r w:rsidRPr="003C74D5">
              <w:rPr>
                <w:rFonts w:ascii="Angsana New" w:hAnsi="Angsana New"/>
                <w:sz w:val="23"/>
                <w:szCs w:val="23"/>
                <w:cs/>
              </w:rPr>
              <w:t>140</w:t>
            </w:r>
            <w:r w:rsidRPr="003C74D5">
              <w:rPr>
                <w:rFonts w:ascii="Angsana New" w:hAnsi="Angsana New"/>
                <w:sz w:val="23"/>
                <w:szCs w:val="23"/>
              </w:rPr>
              <w:t>,</w:t>
            </w:r>
            <w:r w:rsidRPr="003C74D5">
              <w:rPr>
                <w:rFonts w:ascii="Angsana New" w:hAnsi="Angsana New"/>
                <w:sz w:val="23"/>
                <w:szCs w:val="23"/>
                <w:cs/>
              </w:rPr>
              <w:t>296.97)</w:t>
            </w:r>
          </w:p>
        </w:tc>
      </w:tr>
      <w:tr w:rsidR="00CB1856" w:rsidRPr="00D6243D" w14:paraId="0DEFBC9B" w14:textId="77777777" w:rsidTr="00CB1856">
        <w:trPr>
          <w:trHeight w:val="288"/>
        </w:trPr>
        <w:tc>
          <w:tcPr>
            <w:tcW w:w="27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B9369D" w14:textId="70AA2397" w:rsidR="00CB1856" w:rsidRPr="00D6243D" w:rsidRDefault="00CB1856" w:rsidP="00CB1856">
            <w:pPr>
              <w:spacing w:before="20" w:after="20" w:line="240" w:lineRule="auto"/>
              <w:rPr>
                <w:rFonts w:ascii="Angsana New" w:hAnsi="Angsana New"/>
                <w:sz w:val="23"/>
                <w:szCs w:val="23"/>
              </w:rPr>
            </w:pPr>
            <w:r w:rsidRPr="00D6243D">
              <w:rPr>
                <w:rFonts w:ascii="Angsana New" w:hAnsi="Angsana New"/>
                <w:color w:val="000000"/>
                <w:sz w:val="23"/>
                <w:szCs w:val="23"/>
                <w:cs/>
              </w:rPr>
              <w:t>กำไรก่อนภาษีเงินได้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70EC85" w14:textId="77777777" w:rsidR="00CB1856" w:rsidRPr="00D6243D" w:rsidRDefault="00CB1856" w:rsidP="00C86935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2E68BB" w14:textId="77777777" w:rsidR="00CB1856" w:rsidRPr="00D6243D" w:rsidRDefault="00CB1856" w:rsidP="00C86935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74B389" w14:textId="77777777" w:rsidR="00CB1856" w:rsidRPr="00D6243D" w:rsidRDefault="00CB1856" w:rsidP="00C86935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18744B" w14:textId="77777777" w:rsidR="00CB1856" w:rsidRPr="00D6243D" w:rsidRDefault="00CB1856" w:rsidP="00C86935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32662B" w14:textId="16745BA9" w:rsidR="00CB1856" w:rsidRPr="00D6243D" w:rsidRDefault="00CB1856" w:rsidP="00C86935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31,247,665.16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7BC606" w14:textId="77777777" w:rsidR="00CB1856" w:rsidRPr="00D6243D" w:rsidRDefault="00CB1856" w:rsidP="00C86935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688B67" w14:textId="77777777" w:rsidR="00CB1856" w:rsidRPr="00D6243D" w:rsidRDefault="00CB1856" w:rsidP="00C86935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B8C33D" w14:textId="77777777" w:rsidR="00CB1856" w:rsidRPr="00D6243D" w:rsidRDefault="00CB1856" w:rsidP="00C86935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26C64F" w14:textId="77777777" w:rsidR="00CB1856" w:rsidRPr="00D6243D" w:rsidRDefault="00CB1856" w:rsidP="00C86935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92CC06" w14:textId="77777777" w:rsidR="00CB1856" w:rsidRPr="00D6243D" w:rsidRDefault="00CB1856" w:rsidP="00C86935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A9B774" w14:textId="100780FE" w:rsidR="00CB1856" w:rsidRPr="00D6243D" w:rsidRDefault="00CB1856" w:rsidP="00C86935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3C74D5">
              <w:rPr>
                <w:rFonts w:ascii="Angsana New" w:hAnsi="Angsana New"/>
                <w:sz w:val="23"/>
                <w:szCs w:val="23"/>
                <w:cs/>
              </w:rPr>
              <w:t>32</w:t>
            </w:r>
            <w:r w:rsidRPr="003C74D5">
              <w:rPr>
                <w:rFonts w:ascii="Angsana New" w:hAnsi="Angsana New"/>
                <w:sz w:val="23"/>
                <w:szCs w:val="23"/>
              </w:rPr>
              <w:t>,</w:t>
            </w:r>
            <w:r w:rsidRPr="003C74D5">
              <w:rPr>
                <w:rFonts w:ascii="Angsana New" w:hAnsi="Angsana New"/>
                <w:sz w:val="23"/>
                <w:szCs w:val="23"/>
                <w:cs/>
              </w:rPr>
              <w:t>322</w:t>
            </w:r>
            <w:r w:rsidRPr="003C74D5">
              <w:rPr>
                <w:rFonts w:ascii="Angsana New" w:hAnsi="Angsana New"/>
                <w:sz w:val="23"/>
                <w:szCs w:val="23"/>
              </w:rPr>
              <w:t>,</w:t>
            </w:r>
            <w:r w:rsidRPr="003C74D5">
              <w:rPr>
                <w:rFonts w:ascii="Angsana New" w:hAnsi="Angsana New"/>
                <w:sz w:val="23"/>
                <w:szCs w:val="23"/>
                <w:cs/>
              </w:rPr>
              <w:t>970.47</w:t>
            </w:r>
          </w:p>
        </w:tc>
      </w:tr>
      <w:tr w:rsidR="00CB1856" w:rsidRPr="00D6243D" w14:paraId="3DF6E826" w14:textId="77777777" w:rsidTr="00CB1856">
        <w:trPr>
          <w:trHeight w:val="288"/>
        </w:trPr>
        <w:tc>
          <w:tcPr>
            <w:tcW w:w="27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7B050B" w14:textId="0637FA36" w:rsidR="00CB1856" w:rsidRPr="00D6243D" w:rsidRDefault="00CB1856" w:rsidP="00CB1856">
            <w:pPr>
              <w:spacing w:before="20" w:after="20" w:line="240" w:lineRule="auto"/>
              <w:rPr>
                <w:rFonts w:ascii="Angsana New" w:hAnsi="Angsana New"/>
                <w:sz w:val="23"/>
                <w:szCs w:val="23"/>
              </w:rPr>
            </w:pPr>
            <w:r w:rsidRPr="00D6243D">
              <w:rPr>
                <w:rFonts w:ascii="Angsana New" w:hAnsi="Angsana New"/>
                <w:color w:val="000000"/>
                <w:sz w:val="23"/>
                <w:szCs w:val="23"/>
                <w:cs/>
              </w:rPr>
              <w:t>รายได้(ค่าใช้จ่าย)ภาษีเงินได้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7D6225" w14:textId="77777777" w:rsidR="00CB1856" w:rsidRPr="00D6243D" w:rsidRDefault="00CB1856" w:rsidP="00C86935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2AF5B1" w14:textId="77777777" w:rsidR="00CB1856" w:rsidRPr="00D6243D" w:rsidRDefault="00CB1856" w:rsidP="00C86935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204F63" w14:textId="77777777" w:rsidR="00CB1856" w:rsidRPr="00D6243D" w:rsidRDefault="00CB1856" w:rsidP="00C86935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923267" w14:textId="77777777" w:rsidR="00CB1856" w:rsidRPr="00D6243D" w:rsidRDefault="00CB1856" w:rsidP="00C86935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A45E0D" w14:textId="08ED150D" w:rsidR="00CB1856" w:rsidRPr="00D6243D" w:rsidRDefault="00CB1856" w:rsidP="00C86935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(3,691,014.92)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71B6A4" w14:textId="77777777" w:rsidR="00CB1856" w:rsidRPr="00D6243D" w:rsidRDefault="00CB1856" w:rsidP="00C86935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786282" w14:textId="77777777" w:rsidR="00CB1856" w:rsidRPr="00D6243D" w:rsidRDefault="00CB1856" w:rsidP="00C86935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67E027" w14:textId="77777777" w:rsidR="00CB1856" w:rsidRPr="00D6243D" w:rsidRDefault="00CB1856" w:rsidP="00C86935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0F2A96" w14:textId="77777777" w:rsidR="00CB1856" w:rsidRPr="00D6243D" w:rsidRDefault="00CB1856" w:rsidP="00C86935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E17DFB" w14:textId="77777777" w:rsidR="00CB1856" w:rsidRPr="00D6243D" w:rsidRDefault="00CB1856" w:rsidP="00C86935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AAD696" w14:textId="5AB2C01E" w:rsidR="00CB1856" w:rsidRPr="00D6243D" w:rsidRDefault="00CB1856" w:rsidP="00C86935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3C74D5">
              <w:rPr>
                <w:rFonts w:ascii="Angsana New" w:hAnsi="Angsana New"/>
                <w:sz w:val="23"/>
                <w:szCs w:val="23"/>
                <w:cs/>
              </w:rPr>
              <w:t>(6</w:t>
            </w:r>
            <w:r w:rsidRPr="003C74D5">
              <w:rPr>
                <w:rFonts w:ascii="Angsana New" w:hAnsi="Angsana New"/>
                <w:sz w:val="23"/>
                <w:szCs w:val="23"/>
              </w:rPr>
              <w:t>,</w:t>
            </w:r>
            <w:r w:rsidRPr="003C74D5">
              <w:rPr>
                <w:rFonts w:ascii="Angsana New" w:hAnsi="Angsana New"/>
                <w:sz w:val="23"/>
                <w:szCs w:val="23"/>
                <w:cs/>
              </w:rPr>
              <w:t>406</w:t>
            </w:r>
            <w:r w:rsidRPr="003C74D5">
              <w:rPr>
                <w:rFonts w:ascii="Angsana New" w:hAnsi="Angsana New"/>
                <w:sz w:val="23"/>
                <w:szCs w:val="23"/>
              </w:rPr>
              <w:t>,</w:t>
            </w:r>
            <w:r w:rsidRPr="003C74D5">
              <w:rPr>
                <w:rFonts w:ascii="Angsana New" w:hAnsi="Angsana New"/>
                <w:sz w:val="23"/>
                <w:szCs w:val="23"/>
                <w:cs/>
              </w:rPr>
              <w:t>070.19)</w:t>
            </w:r>
          </w:p>
        </w:tc>
      </w:tr>
      <w:tr w:rsidR="00CB1856" w:rsidRPr="00D6243D" w14:paraId="6453B741" w14:textId="77777777" w:rsidTr="00CB1856">
        <w:trPr>
          <w:trHeight w:val="288"/>
        </w:trPr>
        <w:tc>
          <w:tcPr>
            <w:tcW w:w="27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EAD22B" w14:textId="1980DA11" w:rsidR="00CB1856" w:rsidRPr="00D6243D" w:rsidRDefault="00CB1856" w:rsidP="00CB1856">
            <w:pPr>
              <w:spacing w:before="20" w:after="20" w:line="240" w:lineRule="auto"/>
              <w:rPr>
                <w:rFonts w:ascii="Angsana New" w:hAnsi="Angsana New"/>
                <w:sz w:val="23"/>
                <w:szCs w:val="23"/>
              </w:rPr>
            </w:pPr>
            <w:r w:rsidRPr="00D6243D">
              <w:rPr>
                <w:rFonts w:ascii="Angsana New" w:hAnsi="Angsana New"/>
                <w:color w:val="000000"/>
                <w:sz w:val="23"/>
                <w:szCs w:val="23"/>
                <w:cs/>
              </w:rPr>
              <w:t>กำไรสำหรับงวด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8D9D1A" w14:textId="77777777" w:rsidR="00CB1856" w:rsidRPr="00D6243D" w:rsidRDefault="00CB1856" w:rsidP="00BC5D67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D0D458" w14:textId="77777777" w:rsidR="00CB1856" w:rsidRPr="00D6243D" w:rsidRDefault="00CB1856" w:rsidP="00BC5D67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6F355E" w14:textId="77777777" w:rsidR="00CB1856" w:rsidRPr="00D6243D" w:rsidRDefault="00CB1856" w:rsidP="00BC5D67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5F4BAA" w14:textId="77777777" w:rsidR="00CB1856" w:rsidRPr="00D6243D" w:rsidRDefault="00CB1856" w:rsidP="00BC5D67">
            <w:pPr>
              <w:spacing w:before="20" w:after="20" w:line="240" w:lineRule="auto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E67D9D" w14:textId="49127281" w:rsidR="00CB1856" w:rsidRPr="00D6243D" w:rsidRDefault="00CB1856" w:rsidP="00BC5D67">
            <w:pPr>
              <w:pBdr>
                <w:bottom w:val="doub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E85943">
              <w:rPr>
                <w:rFonts w:ascii="Angsana New" w:hAnsi="Angsana New"/>
                <w:sz w:val="23"/>
                <w:szCs w:val="23"/>
              </w:rPr>
              <w:t>27,556</w:t>
            </w:r>
            <w:r w:rsidR="003922E9">
              <w:rPr>
                <w:rFonts w:ascii="Angsana New" w:hAnsi="Angsana New"/>
                <w:sz w:val="23"/>
                <w:szCs w:val="23"/>
                <w:lang w:val="en-US"/>
              </w:rPr>
              <w:t>,</w:t>
            </w:r>
            <w:r w:rsidRPr="00E85943">
              <w:rPr>
                <w:rFonts w:ascii="Angsana New" w:hAnsi="Angsana New"/>
                <w:sz w:val="23"/>
                <w:szCs w:val="23"/>
              </w:rPr>
              <w:t>650.24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3BCA9E" w14:textId="77777777" w:rsidR="00CB1856" w:rsidRPr="00D6243D" w:rsidRDefault="00CB1856" w:rsidP="00BC5D67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D8E7D0" w14:textId="77777777" w:rsidR="00CB1856" w:rsidRPr="00D6243D" w:rsidRDefault="00CB1856" w:rsidP="00BC5D67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41FD4B" w14:textId="77777777" w:rsidR="00CB1856" w:rsidRPr="00D6243D" w:rsidRDefault="00CB1856" w:rsidP="00BC5D67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9EDAD9" w14:textId="77777777" w:rsidR="00CB1856" w:rsidRPr="00D6243D" w:rsidRDefault="00CB1856" w:rsidP="00BC5D67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3E7DF1" w14:textId="77777777" w:rsidR="00CB1856" w:rsidRPr="00D6243D" w:rsidRDefault="00CB1856" w:rsidP="00BC5D67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72487D" w14:textId="2E780227" w:rsidR="00CB1856" w:rsidRPr="00D6243D" w:rsidRDefault="00CB1856" w:rsidP="00BC5D67">
            <w:pPr>
              <w:pBdr>
                <w:bottom w:val="doub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3C74D5">
              <w:rPr>
                <w:rFonts w:ascii="Angsana New" w:hAnsi="Angsana New"/>
                <w:sz w:val="23"/>
                <w:szCs w:val="23"/>
                <w:cs/>
              </w:rPr>
              <w:t>25</w:t>
            </w:r>
            <w:r w:rsidRPr="003C74D5">
              <w:rPr>
                <w:rFonts w:ascii="Angsana New" w:hAnsi="Angsana New"/>
                <w:sz w:val="23"/>
                <w:szCs w:val="23"/>
              </w:rPr>
              <w:t>,</w:t>
            </w:r>
            <w:r w:rsidRPr="003C74D5">
              <w:rPr>
                <w:rFonts w:ascii="Angsana New" w:hAnsi="Angsana New"/>
                <w:sz w:val="23"/>
                <w:szCs w:val="23"/>
                <w:cs/>
              </w:rPr>
              <w:t>916</w:t>
            </w:r>
            <w:r w:rsidRPr="003C74D5">
              <w:rPr>
                <w:rFonts w:ascii="Angsana New" w:hAnsi="Angsana New"/>
                <w:sz w:val="23"/>
                <w:szCs w:val="23"/>
              </w:rPr>
              <w:t>,</w:t>
            </w:r>
            <w:r w:rsidRPr="003C74D5">
              <w:rPr>
                <w:rFonts w:ascii="Angsana New" w:hAnsi="Angsana New"/>
                <w:sz w:val="23"/>
                <w:szCs w:val="23"/>
                <w:cs/>
              </w:rPr>
              <w:t>900.28</w:t>
            </w:r>
          </w:p>
        </w:tc>
      </w:tr>
      <w:tr w:rsidR="00CB1856" w:rsidRPr="00D6243D" w14:paraId="72CF9B6C" w14:textId="77777777" w:rsidTr="00CB1856">
        <w:trPr>
          <w:trHeight w:val="288"/>
        </w:trPr>
        <w:tc>
          <w:tcPr>
            <w:tcW w:w="1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A1D582" w14:textId="77777777" w:rsidR="00CB1856" w:rsidRPr="00D6243D" w:rsidRDefault="00CB1856" w:rsidP="00CB1856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3"/>
                <w:szCs w:val="23"/>
                <w:cs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88AE34" w14:textId="77777777" w:rsidR="00CB1856" w:rsidRPr="00D6243D" w:rsidRDefault="00CB1856" w:rsidP="00CB1856">
            <w:pPr>
              <w:spacing w:before="20" w:after="20" w:line="240" w:lineRule="auto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8FA96D" w14:textId="77777777" w:rsidR="00CB1856" w:rsidRPr="00D6243D" w:rsidRDefault="00CB1856" w:rsidP="00BC5D67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639EB5" w14:textId="77777777" w:rsidR="00CB1856" w:rsidRPr="00D6243D" w:rsidRDefault="00CB1856" w:rsidP="00BC5D67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CC2CA4" w14:textId="77777777" w:rsidR="00CB1856" w:rsidRPr="00D6243D" w:rsidRDefault="00CB1856" w:rsidP="00BC5D67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D973D5" w14:textId="77777777" w:rsidR="00CB1856" w:rsidRPr="00D6243D" w:rsidRDefault="00CB1856" w:rsidP="00BC5D67">
            <w:pPr>
              <w:spacing w:before="20" w:after="20" w:line="240" w:lineRule="auto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3D8D91" w14:textId="77777777" w:rsidR="00CB1856" w:rsidRPr="00E85943" w:rsidRDefault="00CB1856" w:rsidP="00CA1180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686EDF" w14:textId="77777777" w:rsidR="00CB1856" w:rsidRPr="00D6243D" w:rsidRDefault="00CB1856" w:rsidP="00CA1180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725C6C" w14:textId="77777777" w:rsidR="00CB1856" w:rsidRPr="00D6243D" w:rsidRDefault="00CB1856" w:rsidP="00CA1180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505502" w14:textId="77777777" w:rsidR="00CB1856" w:rsidRPr="00D6243D" w:rsidRDefault="00CB1856" w:rsidP="00CA1180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D9E2EE" w14:textId="77777777" w:rsidR="00CB1856" w:rsidRPr="00D6243D" w:rsidRDefault="00CB1856" w:rsidP="00CA1180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E37697" w14:textId="77777777" w:rsidR="00CB1856" w:rsidRPr="00D6243D" w:rsidRDefault="00CB1856" w:rsidP="00CA1180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4951B0" w14:textId="77777777" w:rsidR="00CB1856" w:rsidRPr="003C74D5" w:rsidRDefault="00CB1856" w:rsidP="00CA1180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</w:tr>
      <w:tr w:rsidR="00CB1856" w:rsidRPr="00D6243D" w14:paraId="46ACC424" w14:textId="77777777" w:rsidTr="00CB1856">
        <w:trPr>
          <w:trHeight w:val="288"/>
        </w:trPr>
        <w:tc>
          <w:tcPr>
            <w:tcW w:w="27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2A77F9" w14:textId="37D39DBE" w:rsidR="00CB1856" w:rsidRPr="00D6243D" w:rsidRDefault="00CB1856" w:rsidP="00CB1856">
            <w:pPr>
              <w:spacing w:before="20" w:after="20" w:line="240" w:lineRule="auto"/>
              <w:rPr>
                <w:rFonts w:ascii="Angsana New" w:hAnsi="Angsana New"/>
                <w:sz w:val="23"/>
                <w:szCs w:val="23"/>
              </w:rPr>
            </w:pPr>
            <w:r w:rsidRPr="00B86600">
              <w:rPr>
                <w:rFonts w:ascii="Angsana New" w:hAnsi="Angsana New"/>
                <w:color w:val="000000"/>
                <w:sz w:val="23"/>
                <w:szCs w:val="23"/>
                <w:cs/>
              </w:rPr>
              <w:t>ที่ดิน อาคารและอุปกรณ์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496E6F" w14:textId="77777777" w:rsidR="00CB1856" w:rsidRPr="00D6243D" w:rsidRDefault="00CB1856" w:rsidP="00CA1180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1E9680" w14:textId="77777777" w:rsidR="00CB1856" w:rsidRPr="00D6243D" w:rsidRDefault="00CB1856" w:rsidP="00CA1180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80A834" w14:textId="77777777" w:rsidR="00CB1856" w:rsidRPr="00D6243D" w:rsidRDefault="00CB1856" w:rsidP="00CA1180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C1CEE6" w14:textId="77777777" w:rsidR="00CB1856" w:rsidRPr="00D6243D" w:rsidRDefault="00CB1856" w:rsidP="00CA1180">
            <w:pPr>
              <w:spacing w:before="20" w:after="20" w:line="240" w:lineRule="auto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2B18A3" w14:textId="0DFADF9C" w:rsidR="00CB1856" w:rsidRPr="00E85943" w:rsidRDefault="00CB1856" w:rsidP="00CA1180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E5ADB">
              <w:rPr>
                <w:rFonts w:ascii="Angsana New" w:hAnsi="Angsana New"/>
                <w:sz w:val="23"/>
                <w:szCs w:val="23"/>
              </w:rPr>
              <w:t>212,284,225.84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F78FB6" w14:textId="77777777" w:rsidR="00CB1856" w:rsidRPr="00D6243D" w:rsidRDefault="00CB1856" w:rsidP="00CA1180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5130A0" w14:textId="77777777" w:rsidR="00CB1856" w:rsidRPr="00D6243D" w:rsidRDefault="00CB1856" w:rsidP="00CA1180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C35F8A" w14:textId="77777777" w:rsidR="00CB1856" w:rsidRPr="00D6243D" w:rsidRDefault="00CB1856" w:rsidP="00CA1180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34FCD0" w14:textId="77777777" w:rsidR="00CB1856" w:rsidRPr="00D6243D" w:rsidRDefault="00CB1856" w:rsidP="00CA1180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D37C93" w14:textId="77777777" w:rsidR="00CB1856" w:rsidRPr="00D6243D" w:rsidRDefault="00CB1856" w:rsidP="00CA1180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5ED20A" w14:textId="6C612EE6" w:rsidR="00CB1856" w:rsidRPr="003C74D5" w:rsidRDefault="00CB1856" w:rsidP="00CA1180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3C74D5">
              <w:rPr>
                <w:rFonts w:ascii="Angsana New" w:hAnsi="Angsana New"/>
                <w:sz w:val="23"/>
                <w:szCs w:val="23"/>
                <w:cs/>
              </w:rPr>
              <w:t>177</w:t>
            </w:r>
            <w:r w:rsidRPr="003C74D5">
              <w:rPr>
                <w:rFonts w:ascii="Angsana New" w:hAnsi="Angsana New"/>
                <w:sz w:val="23"/>
                <w:szCs w:val="23"/>
              </w:rPr>
              <w:t>,</w:t>
            </w:r>
            <w:r w:rsidRPr="003C74D5">
              <w:rPr>
                <w:rFonts w:ascii="Angsana New" w:hAnsi="Angsana New"/>
                <w:sz w:val="23"/>
                <w:szCs w:val="23"/>
                <w:cs/>
              </w:rPr>
              <w:t>733</w:t>
            </w:r>
            <w:r w:rsidRPr="003C74D5">
              <w:rPr>
                <w:rFonts w:ascii="Angsana New" w:hAnsi="Angsana New"/>
                <w:sz w:val="23"/>
                <w:szCs w:val="23"/>
              </w:rPr>
              <w:t>,</w:t>
            </w:r>
            <w:r w:rsidRPr="003C74D5">
              <w:rPr>
                <w:rFonts w:ascii="Angsana New" w:hAnsi="Angsana New"/>
                <w:sz w:val="23"/>
                <w:szCs w:val="23"/>
                <w:cs/>
              </w:rPr>
              <w:t>700.84</w:t>
            </w:r>
          </w:p>
        </w:tc>
      </w:tr>
      <w:tr w:rsidR="00CB1856" w:rsidRPr="00D6243D" w14:paraId="2BA57FA8" w14:textId="77777777" w:rsidTr="00CB1856">
        <w:trPr>
          <w:trHeight w:val="288"/>
        </w:trPr>
        <w:tc>
          <w:tcPr>
            <w:tcW w:w="27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B745F7" w14:textId="4C3C5909" w:rsidR="00CB1856" w:rsidRPr="00D6243D" w:rsidRDefault="00CB1856" w:rsidP="00CB1856">
            <w:pPr>
              <w:spacing w:before="20" w:after="20" w:line="240" w:lineRule="auto"/>
              <w:rPr>
                <w:rFonts w:ascii="Angsana New" w:hAnsi="Angsana New"/>
                <w:sz w:val="23"/>
                <w:szCs w:val="23"/>
              </w:rPr>
            </w:pPr>
            <w:r w:rsidRPr="00B86600">
              <w:rPr>
                <w:rFonts w:ascii="Angsana New" w:hAnsi="Angsana New"/>
                <w:color w:val="000000"/>
                <w:sz w:val="23"/>
                <w:szCs w:val="23"/>
                <w:cs/>
              </w:rPr>
              <w:t>สินทรัพย์อื่น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040367" w14:textId="77777777" w:rsidR="00CB1856" w:rsidRPr="00D6243D" w:rsidRDefault="00CB1856" w:rsidP="00CA1180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0344C3" w14:textId="77777777" w:rsidR="00CB1856" w:rsidRPr="00D6243D" w:rsidRDefault="00CB1856" w:rsidP="00CA1180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71A51D" w14:textId="77777777" w:rsidR="00CB1856" w:rsidRPr="00D6243D" w:rsidRDefault="00CB1856" w:rsidP="00CA1180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D80CD2" w14:textId="77777777" w:rsidR="00CB1856" w:rsidRPr="00D6243D" w:rsidRDefault="00CB1856" w:rsidP="00CA1180">
            <w:pPr>
              <w:spacing w:before="20" w:after="20" w:line="240" w:lineRule="auto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70B279" w14:textId="2CB1E720" w:rsidR="00CB1856" w:rsidRPr="00E85943" w:rsidRDefault="00CB1856" w:rsidP="00CA1180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26E8E">
              <w:rPr>
                <w:rFonts w:ascii="Angsana New" w:hAnsi="Angsana New"/>
                <w:sz w:val="23"/>
                <w:szCs w:val="23"/>
              </w:rPr>
              <w:t>645,149,390.58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6E9F72" w14:textId="77777777" w:rsidR="00CB1856" w:rsidRPr="00D6243D" w:rsidRDefault="00CB1856" w:rsidP="00CA1180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E79601" w14:textId="77777777" w:rsidR="00CB1856" w:rsidRPr="00D6243D" w:rsidRDefault="00CB1856" w:rsidP="00CA1180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728A0B" w14:textId="77777777" w:rsidR="00CB1856" w:rsidRPr="00D6243D" w:rsidRDefault="00CB1856" w:rsidP="00CA1180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268E35" w14:textId="77777777" w:rsidR="00CB1856" w:rsidRPr="00D6243D" w:rsidRDefault="00CB1856" w:rsidP="00CA1180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2A424D" w14:textId="77777777" w:rsidR="00CB1856" w:rsidRPr="00D6243D" w:rsidRDefault="00CB1856" w:rsidP="00CA1180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3E3C8B" w14:textId="3FFC8F7E" w:rsidR="00CB1856" w:rsidRPr="003C74D5" w:rsidRDefault="00CB1856" w:rsidP="00CA1180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3C74D5">
              <w:rPr>
                <w:rFonts w:ascii="Angsana New" w:hAnsi="Angsana New"/>
                <w:sz w:val="23"/>
                <w:szCs w:val="23"/>
                <w:cs/>
              </w:rPr>
              <w:t>396</w:t>
            </w:r>
            <w:r w:rsidRPr="003C74D5">
              <w:rPr>
                <w:rFonts w:ascii="Angsana New" w:hAnsi="Angsana New"/>
                <w:sz w:val="23"/>
                <w:szCs w:val="23"/>
              </w:rPr>
              <w:t>,</w:t>
            </w:r>
            <w:r w:rsidRPr="003C74D5">
              <w:rPr>
                <w:rFonts w:ascii="Angsana New" w:hAnsi="Angsana New"/>
                <w:sz w:val="23"/>
                <w:szCs w:val="23"/>
                <w:cs/>
              </w:rPr>
              <w:t>231</w:t>
            </w:r>
            <w:r w:rsidRPr="003C74D5">
              <w:rPr>
                <w:rFonts w:ascii="Angsana New" w:hAnsi="Angsana New"/>
                <w:sz w:val="23"/>
                <w:szCs w:val="23"/>
              </w:rPr>
              <w:t>,</w:t>
            </w:r>
            <w:r w:rsidRPr="003C74D5">
              <w:rPr>
                <w:rFonts w:ascii="Angsana New" w:hAnsi="Angsana New"/>
                <w:sz w:val="23"/>
                <w:szCs w:val="23"/>
                <w:cs/>
              </w:rPr>
              <w:t>326.09</w:t>
            </w:r>
          </w:p>
        </w:tc>
      </w:tr>
      <w:tr w:rsidR="00CB1856" w:rsidRPr="00D6243D" w14:paraId="6EB2245F" w14:textId="77777777" w:rsidTr="00CB1856">
        <w:trPr>
          <w:trHeight w:val="288"/>
        </w:trPr>
        <w:tc>
          <w:tcPr>
            <w:tcW w:w="27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3CA580" w14:textId="160EFF54" w:rsidR="00CB1856" w:rsidRPr="00D6243D" w:rsidRDefault="00CB1856" w:rsidP="00CB1856">
            <w:pPr>
              <w:spacing w:before="20" w:after="20" w:line="240" w:lineRule="auto"/>
              <w:rPr>
                <w:rFonts w:ascii="Angsana New" w:hAnsi="Angsana New"/>
                <w:sz w:val="23"/>
                <w:szCs w:val="23"/>
              </w:rPr>
            </w:pPr>
            <w:r w:rsidRPr="00B86600">
              <w:rPr>
                <w:rFonts w:ascii="Angsana New" w:hAnsi="Angsana New"/>
                <w:color w:val="000000"/>
                <w:sz w:val="23"/>
                <w:szCs w:val="23"/>
                <w:cs/>
              </w:rPr>
              <w:t>รวมสินทรัพย์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A61A02" w14:textId="77777777" w:rsidR="00CB1856" w:rsidRPr="00D6243D" w:rsidRDefault="00CB1856" w:rsidP="00CA1180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4097E5" w14:textId="77777777" w:rsidR="00CB1856" w:rsidRPr="00D6243D" w:rsidRDefault="00CB1856" w:rsidP="00CA1180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0FE583" w14:textId="77777777" w:rsidR="00CB1856" w:rsidRPr="00D6243D" w:rsidRDefault="00CB1856" w:rsidP="00CA1180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E4AAB4" w14:textId="77777777" w:rsidR="00CB1856" w:rsidRPr="00D6243D" w:rsidRDefault="00CB1856" w:rsidP="00CA1180">
            <w:pPr>
              <w:spacing w:before="20" w:after="20" w:line="240" w:lineRule="auto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75AC9C" w14:textId="0BFF74BB" w:rsidR="00CB1856" w:rsidRPr="00E85943" w:rsidRDefault="00CB1856" w:rsidP="00CA1180">
            <w:pPr>
              <w:pBdr>
                <w:top w:val="single" w:sz="4" w:space="1" w:color="auto"/>
                <w:bottom w:val="doub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ED1B05">
              <w:rPr>
                <w:rFonts w:ascii="Angsana New" w:hAnsi="Angsana New"/>
                <w:sz w:val="23"/>
                <w:szCs w:val="23"/>
              </w:rPr>
              <w:t>857,433,616.42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2C34F5" w14:textId="77777777" w:rsidR="00CB1856" w:rsidRPr="00D6243D" w:rsidRDefault="00CB1856" w:rsidP="00CA1180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F866E9" w14:textId="77777777" w:rsidR="00CB1856" w:rsidRPr="00D6243D" w:rsidRDefault="00CB1856" w:rsidP="00CA1180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90AC32" w14:textId="77777777" w:rsidR="00CB1856" w:rsidRPr="00D6243D" w:rsidRDefault="00CB1856" w:rsidP="00CA1180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2AD2CE" w14:textId="77777777" w:rsidR="00CB1856" w:rsidRPr="00D6243D" w:rsidRDefault="00CB1856" w:rsidP="00CA1180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E5FE1B" w14:textId="77777777" w:rsidR="00CB1856" w:rsidRPr="00D6243D" w:rsidRDefault="00CB1856" w:rsidP="00CA1180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522068" w14:textId="622DF349" w:rsidR="00CB1856" w:rsidRPr="003C74D5" w:rsidRDefault="00CB1856" w:rsidP="00CA1180">
            <w:pPr>
              <w:pBdr>
                <w:top w:val="single" w:sz="4" w:space="1" w:color="auto"/>
                <w:bottom w:val="doub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3C74D5">
              <w:rPr>
                <w:rFonts w:ascii="Angsana New" w:hAnsi="Angsana New"/>
                <w:sz w:val="23"/>
                <w:szCs w:val="23"/>
                <w:cs/>
              </w:rPr>
              <w:t>573</w:t>
            </w:r>
            <w:r w:rsidRPr="003C74D5">
              <w:rPr>
                <w:rFonts w:ascii="Angsana New" w:hAnsi="Angsana New"/>
                <w:sz w:val="23"/>
                <w:szCs w:val="23"/>
              </w:rPr>
              <w:t>,</w:t>
            </w:r>
            <w:r w:rsidRPr="003C74D5">
              <w:rPr>
                <w:rFonts w:ascii="Angsana New" w:hAnsi="Angsana New"/>
                <w:sz w:val="23"/>
                <w:szCs w:val="23"/>
                <w:cs/>
              </w:rPr>
              <w:t>965</w:t>
            </w:r>
            <w:r w:rsidRPr="003C74D5">
              <w:rPr>
                <w:rFonts w:ascii="Angsana New" w:hAnsi="Angsana New"/>
                <w:sz w:val="23"/>
                <w:szCs w:val="23"/>
              </w:rPr>
              <w:t>,</w:t>
            </w:r>
            <w:r w:rsidRPr="003C74D5">
              <w:rPr>
                <w:rFonts w:ascii="Angsana New" w:hAnsi="Angsana New"/>
                <w:sz w:val="23"/>
                <w:szCs w:val="23"/>
                <w:cs/>
              </w:rPr>
              <w:t>026.93</w:t>
            </w:r>
          </w:p>
        </w:tc>
      </w:tr>
    </w:tbl>
    <w:p w14:paraId="0F3AAE8E" w14:textId="2A25DAB3" w:rsidR="00115949" w:rsidRDefault="00115949" w:rsidP="00B16618">
      <w:pPr>
        <w:spacing w:after="120" w:line="240" w:lineRule="atLeast"/>
        <w:ind w:left="709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0943BB81" w14:textId="0E0A067C" w:rsidR="005D6107" w:rsidRPr="00512859" w:rsidRDefault="00347B9A" w:rsidP="00B16618">
      <w:pPr>
        <w:spacing w:after="120" w:line="240" w:lineRule="atLeast"/>
        <w:ind w:left="709"/>
        <w:jc w:val="thaiDistribute"/>
        <w:rPr>
          <w:rFonts w:ascii="Angsana New" w:hAnsi="Angsana New"/>
          <w:sz w:val="30"/>
          <w:szCs w:val="30"/>
          <w:cs/>
          <w:lang w:val="en-US"/>
        </w:rPr>
      </w:pPr>
      <w:r>
        <w:rPr>
          <w:rFonts w:ascii="Angsana New" w:hAnsi="Angsana New" w:hint="cs"/>
          <w:sz w:val="30"/>
          <w:szCs w:val="30"/>
          <w:cs/>
          <w:lang w:val="en-US"/>
        </w:rPr>
        <w:t>บริษัทฯ มิได้แสดงสินทรัพย์จำแนกตามกลุ่มผลิตภัณฑ์เนื่องจากบริษัทฯ ใช้สินทรัพย์ร่วมกัน</w:t>
      </w:r>
    </w:p>
    <w:p w14:paraId="28496422" w14:textId="77777777" w:rsidR="00B16618" w:rsidRPr="00B16618" w:rsidRDefault="00B16618" w:rsidP="008D5DB7">
      <w:pPr>
        <w:tabs>
          <w:tab w:val="left" w:pos="2680"/>
        </w:tabs>
        <w:rPr>
          <w:rFonts w:ascii="Angsana New" w:hAnsi="Angsana New"/>
          <w:sz w:val="30"/>
          <w:szCs w:val="30"/>
          <w:cs/>
        </w:rPr>
        <w:sectPr w:rsidR="00B16618" w:rsidRPr="00B16618" w:rsidSect="00313FCE">
          <w:footerReference w:type="default" r:id="rId14"/>
          <w:pgSz w:w="16840" w:h="11907" w:orient="landscape" w:code="9"/>
          <w:pgMar w:top="1152" w:right="691" w:bottom="1152" w:left="576" w:header="720" w:footer="720" w:gutter="0"/>
          <w:paperSrc w:first="15" w:other="15"/>
          <w:cols w:space="737"/>
          <w:docGrid w:linePitch="299"/>
        </w:sectPr>
      </w:pPr>
    </w:p>
    <w:p w14:paraId="76D3DA43" w14:textId="19005EED" w:rsidR="00CB2B23" w:rsidRPr="0054636C" w:rsidRDefault="00CB2B23" w:rsidP="00E900B9">
      <w:pPr>
        <w:pStyle w:val="ListParagraph"/>
        <w:numPr>
          <w:ilvl w:val="1"/>
          <w:numId w:val="1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 w:hanging="450"/>
        <w:jc w:val="thaiDistribute"/>
        <w:outlineLvl w:val="0"/>
        <w:rPr>
          <w:rFonts w:ascii="Angsana New" w:hAnsi="Angsana New"/>
          <w:sz w:val="30"/>
          <w:szCs w:val="30"/>
        </w:rPr>
      </w:pPr>
      <w:r w:rsidRPr="0054636C">
        <w:rPr>
          <w:rFonts w:ascii="Angsana New" w:hAnsi="Angsana New"/>
          <w:sz w:val="30"/>
          <w:szCs w:val="30"/>
          <w:cs/>
        </w:rPr>
        <w:t>บริษัทฯ ดำเนินธุรกิจในส่วนงานทางภูมิศาสตร์ส่วนใหญ่ในประเทศไทย</w:t>
      </w:r>
      <w:r w:rsidR="006D7D74" w:rsidRPr="0054636C">
        <w:rPr>
          <w:rFonts w:ascii="Angsana New" w:hAnsi="Angsana New"/>
          <w:sz w:val="30"/>
          <w:szCs w:val="30"/>
        </w:rPr>
        <w:t xml:space="preserve"> </w:t>
      </w:r>
      <w:r w:rsidRPr="0054636C">
        <w:rPr>
          <w:rFonts w:ascii="Angsana New" w:hAnsi="Angsana New"/>
          <w:sz w:val="30"/>
          <w:szCs w:val="30"/>
          <w:cs/>
        </w:rPr>
        <w:t>จึงไม่ได้นำเสนอข้อมูลทางการเงินจำแนกตามส่วนงานภูมิศาสตร์ เนื่องจากรายได้จากการจำหน่ายในต่างประเทศมีรายได้ไม่เกิน</w:t>
      </w:r>
      <w:r w:rsidR="00892062" w:rsidRPr="0054636C">
        <w:rPr>
          <w:rFonts w:ascii="Angsana New" w:hAnsi="Angsana New"/>
          <w:sz w:val="30"/>
          <w:szCs w:val="30"/>
        </w:rPr>
        <w:br/>
      </w:r>
      <w:r w:rsidRPr="0054636C">
        <w:rPr>
          <w:rFonts w:ascii="Angsana New" w:hAnsi="Angsana New"/>
          <w:sz w:val="30"/>
          <w:szCs w:val="30"/>
          <w:cs/>
        </w:rPr>
        <w:t xml:space="preserve">ร้อยละ </w:t>
      </w:r>
      <w:r w:rsidR="00892062" w:rsidRPr="0054636C">
        <w:rPr>
          <w:rFonts w:ascii="Angsana New" w:hAnsi="Angsana New"/>
          <w:sz w:val="30"/>
          <w:szCs w:val="30"/>
        </w:rPr>
        <w:t>10</w:t>
      </w:r>
      <w:r w:rsidRPr="0054636C">
        <w:rPr>
          <w:rFonts w:ascii="Angsana New" w:hAnsi="Angsana New"/>
          <w:sz w:val="30"/>
          <w:szCs w:val="30"/>
          <w:cs/>
        </w:rPr>
        <w:t xml:space="preserve"> ของรายได้รวมของกิจการ</w:t>
      </w:r>
    </w:p>
    <w:p w14:paraId="1BEE6D5E" w14:textId="004C9147" w:rsidR="00CB2B23" w:rsidRDefault="00CB2B23" w:rsidP="00E900B9">
      <w:pPr>
        <w:pStyle w:val="ListParagraph"/>
        <w:numPr>
          <w:ilvl w:val="1"/>
          <w:numId w:val="1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 w:hanging="450"/>
        <w:jc w:val="thaiDistribute"/>
        <w:outlineLvl w:val="0"/>
        <w:rPr>
          <w:rFonts w:ascii="Angsana New" w:hAnsi="Angsana New"/>
          <w:sz w:val="30"/>
          <w:szCs w:val="30"/>
        </w:rPr>
      </w:pPr>
      <w:r w:rsidRPr="00CB2B23">
        <w:rPr>
          <w:rFonts w:ascii="Angsana New" w:hAnsi="Angsana New"/>
          <w:sz w:val="30"/>
          <w:szCs w:val="30"/>
          <w:cs/>
        </w:rPr>
        <w:t>ข้อมูลเกี่ยวกับลูกค้ารายใหญ่</w:t>
      </w:r>
    </w:p>
    <w:p w14:paraId="146DF343" w14:textId="0A758BFB" w:rsidR="00CB2B23" w:rsidRPr="00CB2B23" w:rsidRDefault="00CB2B23" w:rsidP="00E900B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/>
        <w:jc w:val="thaiDistribute"/>
        <w:outlineLvl w:val="0"/>
        <w:rPr>
          <w:rFonts w:ascii="Angsana New" w:hAnsi="Angsana New"/>
          <w:sz w:val="30"/>
          <w:szCs w:val="30"/>
        </w:rPr>
      </w:pPr>
      <w:r w:rsidRPr="0054636C">
        <w:rPr>
          <w:rFonts w:ascii="Angsana New" w:hAnsi="Angsana New"/>
          <w:sz w:val="30"/>
          <w:szCs w:val="30"/>
          <w:cs/>
        </w:rPr>
        <w:t xml:space="preserve">สำหรับงวด </w:t>
      </w:r>
      <w:r w:rsidRPr="0054636C">
        <w:rPr>
          <w:rFonts w:ascii="Angsana New" w:hAnsi="Angsana New"/>
          <w:sz w:val="30"/>
          <w:szCs w:val="30"/>
        </w:rPr>
        <w:t xml:space="preserve">9 </w:t>
      </w:r>
      <w:r w:rsidRPr="0054636C">
        <w:rPr>
          <w:rFonts w:ascii="Angsana New" w:hAnsi="Angsana New"/>
          <w:sz w:val="30"/>
          <w:szCs w:val="30"/>
          <w:cs/>
        </w:rPr>
        <w:t xml:space="preserve">เดือน สิ้นสุดวันที่ </w:t>
      </w:r>
      <w:r w:rsidRPr="0054636C">
        <w:rPr>
          <w:rFonts w:ascii="Angsana New" w:hAnsi="Angsana New"/>
          <w:sz w:val="30"/>
          <w:szCs w:val="30"/>
        </w:rPr>
        <w:t xml:space="preserve">30 </w:t>
      </w:r>
      <w:r w:rsidRPr="0054636C">
        <w:rPr>
          <w:rFonts w:ascii="Angsana New" w:hAnsi="Angsana New"/>
          <w:sz w:val="30"/>
          <w:szCs w:val="30"/>
          <w:cs/>
        </w:rPr>
        <w:t xml:space="preserve">กันยายน </w:t>
      </w:r>
      <w:r w:rsidRPr="0054636C">
        <w:rPr>
          <w:rFonts w:ascii="Angsana New" w:hAnsi="Angsana New"/>
          <w:sz w:val="30"/>
          <w:szCs w:val="30"/>
        </w:rPr>
        <w:t xml:space="preserve">2565 </w:t>
      </w:r>
      <w:r w:rsidRPr="0054636C">
        <w:rPr>
          <w:rFonts w:ascii="Angsana New" w:hAnsi="Angsana New"/>
          <w:sz w:val="30"/>
          <w:szCs w:val="30"/>
          <w:cs/>
        </w:rPr>
        <w:t xml:space="preserve">และ </w:t>
      </w:r>
      <w:r w:rsidRPr="0054636C">
        <w:rPr>
          <w:rFonts w:ascii="Angsana New" w:hAnsi="Angsana New"/>
          <w:sz w:val="30"/>
          <w:szCs w:val="30"/>
        </w:rPr>
        <w:t xml:space="preserve">2564 </w:t>
      </w:r>
      <w:r w:rsidRPr="0054636C">
        <w:rPr>
          <w:rFonts w:ascii="Angsana New" w:hAnsi="Angsana New"/>
          <w:sz w:val="30"/>
          <w:szCs w:val="30"/>
          <w:cs/>
        </w:rPr>
        <w:t xml:space="preserve">บริษัทฯ ไม่มีรายได้จากลูกค้ารายใดที่มีมูลค่าเท่ากับหรือเกินกว่าร้อยละ </w:t>
      </w:r>
      <w:r w:rsidR="00892062" w:rsidRPr="0054636C">
        <w:rPr>
          <w:rFonts w:ascii="Angsana New" w:hAnsi="Angsana New"/>
          <w:sz w:val="30"/>
          <w:szCs w:val="30"/>
        </w:rPr>
        <w:t>10</w:t>
      </w:r>
      <w:r w:rsidRPr="0054636C">
        <w:rPr>
          <w:rFonts w:ascii="Angsana New" w:hAnsi="Angsana New"/>
          <w:sz w:val="30"/>
          <w:szCs w:val="30"/>
          <w:cs/>
        </w:rPr>
        <w:t xml:space="preserve"> ของรายได้รวมของกิจการ</w:t>
      </w:r>
    </w:p>
    <w:p w14:paraId="28496423" w14:textId="70213841" w:rsidR="00A13B10" w:rsidRPr="00893921" w:rsidRDefault="000712C0">
      <w:pPr>
        <w:numPr>
          <w:ilvl w:val="0"/>
          <w:numId w:val="7"/>
        </w:numPr>
        <w:tabs>
          <w:tab w:val="left" w:pos="513"/>
          <w:tab w:val="decimal" w:pos="7920"/>
        </w:tabs>
        <w:spacing w:line="240" w:lineRule="atLeast"/>
        <w:ind w:hanging="1238"/>
        <w:jc w:val="both"/>
        <w:rPr>
          <w:rFonts w:ascii="Angsana New" w:hAnsi="Angsana New"/>
          <w:b/>
          <w:bCs/>
          <w:sz w:val="30"/>
          <w:szCs w:val="30"/>
        </w:rPr>
      </w:pPr>
      <w:r w:rsidRPr="000712C0">
        <w:rPr>
          <w:rFonts w:ascii="Angsana New" w:hAnsi="Angsana New"/>
          <w:b/>
          <w:bCs/>
          <w:sz w:val="30"/>
          <w:szCs w:val="30"/>
          <w:cs/>
        </w:rPr>
        <w:t>เครื่องมือทางการเงิน</w:t>
      </w:r>
    </w:p>
    <w:p w14:paraId="28496424" w14:textId="298F0B32" w:rsidR="00C433F9" w:rsidRDefault="000712C0" w:rsidP="00EB3AA7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0712C0">
        <w:rPr>
          <w:rFonts w:ascii="Angsana New" w:hAnsi="Angsana New"/>
          <w:sz w:val="30"/>
          <w:szCs w:val="30"/>
          <w:cs/>
        </w:rPr>
        <w:t>เครื่องมือทางการเงินที่สำคัญของบริษัท</w:t>
      </w:r>
      <w:r>
        <w:rPr>
          <w:rFonts w:ascii="Angsana New" w:hAnsi="Angsana New"/>
          <w:sz w:val="30"/>
          <w:szCs w:val="30"/>
        </w:rPr>
        <w:t xml:space="preserve"> </w:t>
      </w:r>
      <w:r w:rsidRPr="000712C0">
        <w:rPr>
          <w:rFonts w:ascii="Angsana New" w:hAnsi="Angsana New"/>
          <w:sz w:val="30"/>
          <w:szCs w:val="30"/>
          <w:cs/>
        </w:rPr>
        <w:t>ประกอบด้วย</w:t>
      </w:r>
      <w:r>
        <w:rPr>
          <w:rFonts w:ascii="Angsana New" w:hAnsi="Angsana New"/>
          <w:sz w:val="30"/>
          <w:szCs w:val="30"/>
        </w:rPr>
        <w:t xml:space="preserve"> </w:t>
      </w:r>
      <w:r w:rsidRPr="000712C0">
        <w:rPr>
          <w:rFonts w:ascii="Angsana New" w:hAnsi="Angsana New"/>
          <w:sz w:val="30"/>
          <w:szCs w:val="30"/>
          <w:cs/>
        </w:rPr>
        <w:t>เงินสดและรายการเทียบเท่าเงินสด ลูกหนี้การค้าและลูกหนี้หมุนเวียนอื่น เงินให้กู้ยืมระยะสั้น</w:t>
      </w:r>
      <w:r>
        <w:rPr>
          <w:rFonts w:ascii="Angsana New" w:hAnsi="Angsana New"/>
          <w:sz w:val="30"/>
          <w:szCs w:val="30"/>
        </w:rPr>
        <w:t xml:space="preserve"> </w:t>
      </w:r>
      <w:r w:rsidRPr="000712C0">
        <w:rPr>
          <w:rFonts w:ascii="Angsana New" w:hAnsi="Angsana New"/>
          <w:sz w:val="30"/>
          <w:szCs w:val="30"/>
          <w:cs/>
        </w:rPr>
        <w:t>สินทรัพย์ทางการเงินหมุนเวียนอื่น เงินกู้ยืมระยะสั้นจากสถาบันการเงิน เจ้าหนี้การค้าและเจ้าหนี้หมุนเวียนอื่น บริษัทฯ มีความเสี่ยงที่เกี่ยวข้องกับเครื่องมือทางการเงินดังกล่าว</w:t>
      </w:r>
      <w:r>
        <w:rPr>
          <w:rFonts w:ascii="Angsana New" w:hAnsi="Angsana New"/>
          <w:sz w:val="30"/>
          <w:szCs w:val="30"/>
        </w:rPr>
        <w:t xml:space="preserve"> </w:t>
      </w:r>
      <w:r w:rsidRPr="000712C0">
        <w:rPr>
          <w:rFonts w:ascii="Angsana New" w:hAnsi="Angsana New"/>
          <w:sz w:val="30"/>
          <w:szCs w:val="30"/>
          <w:cs/>
        </w:rPr>
        <w:t>และมีนโยบายการบริหารความเสี่ยง ดังนี้</w:t>
      </w:r>
    </w:p>
    <w:p w14:paraId="6FAD52A8" w14:textId="4580934A" w:rsidR="000712C0" w:rsidRDefault="000712C0">
      <w:pPr>
        <w:pStyle w:val="ListParagraph"/>
        <w:numPr>
          <w:ilvl w:val="0"/>
          <w:numId w:val="15"/>
        </w:numPr>
        <w:spacing w:after="120"/>
        <w:ind w:left="1350" w:hanging="450"/>
        <w:jc w:val="thaiDistribute"/>
        <w:rPr>
          <w:rFonts w:ascii="Angsana New" w:hAnsi="Angsana New"/>
          <w:sz w:val="30"/>
          <w:szCs w:val="30"/>
        </w:rPr>
      </w:pPr>
      <w:r w:rsidRPr="000712C0">
        <w:rPr>
          <w:rFonts w:ascii="Angsana New" w:hAnsi="Angsana New"/>
          <w:sz w:val="30"/>
          <w:szCs w:val="30"/>
          <w:cs/>
        </w:rPr>
        <w:t>ความเสี่ยงด้านเครดิต</w:t>
      </w:r>
    </w:p>
    <w:p w14:paraId="709F6655" w14:textId="56AC1C22" w:rsidR="00202A7A" w:rsidRDefault="00202A7A" w:rsidP="00202A7A">
      <w:pPr>
        <w:pStyle w:val="ListParagraph"/>
        <w:spacing w:after="120"/>
        <w:ind w:left="1350"/>
        <w:jc w:val="thaiDistribute"/>
        <w:rPr>
          <w:rFonts w:ascii="Angsana New" w:hAnsi="Angsana New"/>
          <w:sz w:val="30"/>
          <w:szCs w:val="30"/>
        </w:rPr>
      </w:pPr>
      <w:r w:rsidRPr="00202A7A">
        <w:rPr>
          <w:rFonts w:ascii="Angsana New" w:hAnsi="Angsana New"/>
          <w:sz w:val="30"/>
          <w:szCs w:val="30"/>
          <w:cs/>
        </w:rPr>
        <w:t>บริษัทฯ มีความเสี่ยงด้านเครดิตที่เกี่ยวเนื่องกับ ลูกหนี้การค้า จำนวนเงินสูงสุดที่บริษัท</w:t>
      </w:r>
      <w:r w:rsidR="006D7D74">
        <w:rPr>
          <w:rFonts w:ascii="Angsana New" w:hAnsi="Angsana New" w:hint="cs"/>
          <w:sz w:val="30"/>
          <w:szCs w:val="30"/>
          <w:cs/>
        </w:rPr>
        <w:t xml:space="preserve">ฯ </w:t>
      </w:r>
      <w:r w:rsidRPr="00202A7A">
        <w:rPr>
          <w:rFonts w:ascii="Angsana New" w:hAnsi="Angsana New"/>
          <w:sz w:val="30"/>
          <w:szCs w:val="30"/>
          <w:cs/>
        </w:rPr>
        <w:t>อาจต้องสูญเสียจากการให้สินเชื่อคือมูลค่าตามบัญชี ที่แสดงอยู่ในงบแสดงฐานะการเงิน บริษัทฯ ได้บริหารความเสี่ยงโดยใช้นโยบายและขั้นตอนในการควบคุมการให้สินเชื่ออย่างเหมาะสม  จึงไม่คาดว่าจะเกิดผลขาดทุนทางการเงินที่มีสาระสำคัญนอกจากนี้ บริษัทฯ มีการติดตามยอดคงค้างของลูกหนี้การค้าอย่างสม่ำเสมอ  ทั้งนี้ การให้สินเชื่อของบริษัทฯเป็นการให้สินเชื่อแบบไม่กระจุกตัวสูงเนื่องจากบริษัทฯ มีฐานลูกค้าจำนวนมาก</w:t>
      </w:r>
    </w:p>
    <w:p w14:paraId="76A74A88" w14:textId="3A0D2688" w:rsidR="00202A7A" w:rsidRDefault="00202A7A" w:rsidP="00202A7A">
      <w:pPr>
        <w:pStyle w:val="ListParagraph"/>
        <w:spacing w:after="120"/>
        <w:ind w:left="1350"/>
        <w:jc w:val="thaiDistribute"/>
        <w:rPr>
          <w:rFonts w:ascii="Angsana New" w:hAnsi="Angsana New"/>
          <w:sz w:val="30"/>
          <w:szCs w:val="30"/>
        </w:rPr>
      </w:pPr>
      <w:r w:rsidRPr="00202A7A">
        <w:rPr>
          <w:rFonts w:ascii="Angsana New" w:hAnsi="Angsana New"/>
          <w:sz w:val="30"/>
          <w:szCs w:val="30"/>
          <w:cs/>
        </w:rPr>
        <w:t>บริษัทฯ  พิจารณาการด้อยค่าทุกวันสิ้นรอบระยะเวลารายงาน  การคำนวณหาอัตราการตั้งสำรองจะขึ้นอยู่กับอายุหนี้คงค้างโดยนับจากวันที่ถึงกำหนดชำระ ทั้งนี้ การคำนวณผลขาดทุนจากการด้อยค่าด้านเครดิตที่คาดว่าจะเกิดขึ้นคำนึงถึงผลของความน่าจะเป็นถ่วงน้ำหนัก มูลค่าของเงินตามเวลาและข้อมูลที่มีความสมเหตุสมผลและสามารถสนับสนุนได้ที่มีอยู่ ณ วันที่รายงานเกี่ยวกับเหตุการณ์ในอดีต สภาพการณ์ปัจจุบันและการคาดการณ์สภาวะเศรษฐกิจในอนาคต</w:t>
      </w:r>
    </w:p>
    <w:p w14:paraId="258BFEC2" w14:textId="68BD6DE1" w:rsidR="00202A7A" w:rsidRDefault="00202A7A">
      <w:pPr>
        <w:pStyle w:val="ListParagraph"/>
        <w:numPr>
          <w:ilvl w:val="0"/>
          <w:numId w:val="15"/>
        </w:numPr>
        <w:spacing w:after="120"/>
        <w:ind w:left="1350" w:hanging="450"/>
        <w:jc w:val="thaiDistribute"/>
        <w:rPr>
          <w:rFonts w:ascii="Angsana New" w:hAnsi="Angsana New"/>
          <w:sz w:val="30"/>
          <w:szCs w:val="30"/>
        </w:rPr>
      </w:pPr>
      <w:r w:rsidRPr="00202A7A">
        <w:rPr>
          <w:rFonts w:ascii="Angsana New" w:hAnsi="Angsana New"/>
          <w:sz w:val="30"/>
          <w:szCs w:val="30"/>
          <w:cs/>
        </w:rPr>
        <w:t>ความเสี่ยงจากการไม่ปฏิบัติตามสัญญา</w:t>
      </w:r>
    </w:p>
    <w:p w14:paraId="2849649C" w14:textId="5729176D" w:rsidR="00601519" w:rsidRDefault="00202A7A" w:rsidP="007E409A">
      <w:pPr>
        <w:pStyle w:val="ListParagraph"/>
        <w:spacing w:after="120"/>
        <w:ind w:left="1350"/>
        <w:jc w:val="thaiDistribute"/>
        <w:rPr>
          <w:rFonts w:ascii="Angsana New" w:hAnsi="Angsana New"/>
          <w:sz w:val="30"/>
          <w:szCs w:val="30"/>
        </w:rPr>
      </w:pPr>
      <w:r w:rsidRPr="00202A7A">
        <w:rPr>
          <w:rFonts w:ascii="Angsana New" w:hAnsi="Angsana New"/>
          <w:sz w:val="30"/>
          <w:szCs w:val="30"/>
          <w:cs/>
        </w:rPr>
        <w:t>ความเสี่ยงจากการไม่ปฏิบัติตามสัญญาเกิดจากการที่คู่สัญญาไม่ปฏิบัติตามข้อกำหนดในสัญญา ซึ่งก่อให้เกิดความเสียหายแก่บริษัทฯ สำหรับสินทรัพย์ทางการเงินที่แสดงในงบแสดงฐานะการเงิน ราคาตามบัญชีของสินทรัพย์หลังจากหักผลขาดทุนด้านเครดิตที่คาดว่าจะเกิดขึ้น ถือเป็นมูลค่าสูงสุดของความเสี่ยงที่เกิดจากการไม่ปฏิบัติตามสัญญา</w:t>
      </w:r>
    </w:p>
    <w:p w14:paraId="5E74827E" w14:textId="4B4C2CDC" w:rsidR="007E409A" w:rsidRDefault="007E409A" w:rsidP="00F2250A">
      <w:pPr>
        <w:pStyle w:val="ListParagraph"/>
        <w:numPr>
          <w:ilvl w:val="0"/>
          <w:numId w:val="15"/>
        </w:numPr>
        <w:ind w:left="1350" w:hanging="450"/>
        <w:jc w:val="thaiDistribute"/>
        <w:rPr>
          <w:rFonts w:ascii="Angsana New" w:hAnsi="Angsana New"/>
          <w:sz w:val="30"/>
          <w:szCs w:val="30"/>
        </w:rPr>
      </w:pPr>
      <w:r w:rsidRPr="007E409A">
        <w:rPr>
          <w:rFonts w:ascii="Angsana New" w:hAnsi="Angsana New"/>
          <w:sz w:val="30"/>
          <w:szCs w:val="30"/>
          <w:cs/>
        </w:rPr>
        <w:t>ความเสี่ยงเกี่ยวกับอัตราดอกเบี้ย</w:t>
      </w:r>
    </w:p>
    <w:p w14:paraId="14BC9D35" w14:textId="544FA61B" w:rsidR="00295918" w:rsidRPr="00E11652" w:rsidRDefault="007E409A" w:rsidP="000D39A7">
      <w:pPr>
        <w:pStyle w:val="ListParagraph"/>
        <w:spacing w:after="120"/>
        <w:ind w:left="1350"/>
        <w:jc w:val="thaiDistribute"/>
        <w:rPr>
          <w:rFonts w:ascii="Angsana New" w:hAnsi="Angsana New"/>
          <w:sz w:val="30"/>
          <w:szCs w:val="30"/>
          <w:highlight w:val="yellow"/>
        </w:rPr>
      </w:pPr>
      <w:r w:rsidRPr="007E409A">
        <w:rPr>
          <w:rFonts w:ascii="Angsana New" w:hAnsi="Angsana New"/>
          <w:sz w:val="30"/>
          <w:szCs w:val="30"/>
          <w:cs/>
        </w:rPr>
        <w:t>บริษัทฯ มีความเสี่ยงเกี่ยวกับอัตราดอกเบี้ยอันเกี่ยวเนื่องกับ  เงินสดและรายการเทียบเท่าเงินสด ลูกหนี้การค้าและลูกหนี้หมุนเวียนอื่น เงินให้กู้ยืมระยะสั้น สินทรัพย์ทางการเงินหมุนเวียนอื่น  เงินกู้ยืมระยะสั้นจากสถาบันการเงิน เจ้าหนี้การค้าและเจ้าหนี้หมุนเวียนอื่นสินทรัพย์ทางการเงินและหนี้สินทางการเงินของบริษัทส่วนใหญ่มีอัตราดอกเบี้ยที่ปรับขึ้นลงตามอัตราตลาดหรืออัตราดอกเบี้ยคงที่ ที่ใกล้เคียงกับอัตราตลาด</w:t>
      </w:r>
    </w:p>
    <w:p w14:paraId="2F3D7D1C" w14:textId="77777777" w:rsidR="009E7513" w:rsidRDefault="009E7513" w:rsidP="009E7513">
      <w:pPr>
        <w:spacing w:after="120" w:line="240" w:lineRule="atLeast"/>
        <w:jc w:val="thaiDistribute"/>
        <w:rPr>
          <w:rFonts w:ascii="Angsana New" w:hAnsi="Angsana New"/>
          <w:sz w:val="30"/>
          <w:szCs w:val="30"/>
          <w:cs/>
        </w:rPr>
        <w:sectPr w:rsidR="009E7513" w:rsidSect="00313FCE">
          <w:footerReference w:type="default" r:id="rId15"/>
          <w:pgSz w:w="11907" w:h="16840" w:code="9"/>
          <w:pgMar w:top="691" w:right="1152" w:bottom="576" w:left="1152" w:header="720" w:footer="720" w:gutter="0"/>
          <w:paperSrc w:first="15" w:other="15"/>
          <w:cols w:space="737"/>
        </w:sectPr>
      </w:pPr>
    </w:p>
    <w:p w14:paraId="7F91E992" w14:textId="1C86AF45" w:rsidR="007909E0" w:rsidRDefault="00295918" w:rsidP="00295918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295918">
        <w:rPr>
          <w:rFonts w:ascii="Angsana New" w:hAnsi="Angsana New"/>
          <w:sz w:val="30"/>
          <w:szCs w:val="30"/>
          <w:cs/>
        </w:rPr>
        <w:t xml:space="preserve">ณ วันที่ </w:t>
      </w:r>
      <w:r w:rsidR="00E4743D">
        <w:rPr>
          <w:rFonts w:ascii="Angsana New" w:hAnsi="Angsana New"/>
          <w:sz w:val="30"/>
          <w:szCs w:val="30"/>
        </w:rPr>
        <w:t>30</w:t>
      </w:r>
      <w:r w:rsidRPr="00295918">
        <w:rPr>
          <w:rFonts w:ascii="Angsana New" w:hAnsi="Angsana New"/>
          <w:sz w:val="30"/>
          <w:szCs w:val="30"/>
          <w:cs/>
        </w:rPr>
        <w:t xml:space="preserve"> กันยายน</w:t>
      </w:r>
      <w:r w:rsidR="00E4743D">
        <w:rPr>
          <w:rFonts w:ascii="Angsana New" w:hAnsi="Angsana New"/>
          <w:sz w:val="30"/>
          <w:szCs w:val="30"/>
        </w:rPr>
        <w:t xml:space="preserve"> 2565</w:t>
      </w:r>
      <w:r w:rsidRPr="00295918">
        <w:rPr>
          <w:rFonts w:ascii="Angsana New" w:hAnsi="Angsana New"/>
          <w:sz w:val="30"/>
          <w:szCs w:val="30"/>
          <w:cs/>
        </w:rPr>
        <w:t xml:space="preserve"> และวันที่ </w:t>
      </w:r>
      <w:r w:rsidR="00E4743D">
        <w:rPr>
          <w:rFonts w:ascii="Angsana New" w:hAnsi="Angsana New"/>
          <w:sz w:val="30"/>
          <w:szCs w:val="30"/>
        </w:rPr>
        <w:t>31</w:t>
      </w:r>
      <w:r w:rsidRPr="00295918">
        <w:rPr>
          <w:rFonts w:ascii="Angsana New" w:hAnsi="Angsana New"/>
          <w:sz w:val="30"/>
          <w:szCs w:val="30"/>
          <w:cs/>
        </w:rPr>
        <w:t xml:space="preserve"> ธันวาคม </w:t>
      </w:r>
      <w:r w:rsidR="00E4743D">
        <w:rPr>
          <w:rFonts w:ascii="Angsana New" w:hAnsi="Angsana New"/>
          <w:sz w:val="30"/>
          <w:szCs w:val="30"/>
        </w:rPr>
        <w:t>2564</w:t>
      </w:r>
      <w:r w:rsidRPr="00295918">
        <w:rPr>
          <w:rFonts w:ascii="Angsana New" w:hAnsi="Angsana New"/>
          <w:sz w:val="30"/>
          <w:szCs w:val="30"/>
          <w:cs/>
        </w:rPr>
        <w:t xml:space="preserve"> สินทรัพย์ทางการเงินและหนี้สินทางการเงินที่สำคัญ สามารถจัดตามประเภทอัตราดอกเบี้ย ได้ดังนี้</w:t>
      </w:r>
    </w:p>
    <w:tbl>
      <w:tblPr>
        <w:tblStyle w:val="TableGrid"/>
        <w:tblpPr w:leftFromText="180" w:rightFromText="180" w:vertAnchor="page" w:horzAnchor="margin" w:tblpX="468" w:tblpY="1831"/>
        <w:tblW w:w="15275" w:type="dxa"/>
        <w:tblLook w:val="04A0" w:firstRow="1" w:lastRow="0" w:firstColumn="1" w:lastColumn="0" w:noHBand="0" w:noVBand="1"/>
      </w:tblPr>
      <w:tblGrid>
        <w:gridCol w:w="2510"/>
        <w:gridCol w:w="862"/>
        <w:gridCol w:w="1165"/>
        <w:gridCol w:w="1155"/>
        <w:gridCol w:w="1145"/>
        <w:gridCol w:w="1165"/>
        <w:gridCol w:w="1131"/>
        <w:gridCol w:w="241"/>
        <w:gridCol w:w="8"/>
        <w:gridCol w:w="1157"/>
        <w:gridCol w:w="1162"/>
        <w:gridCol w:w="1148"/>
        <w:gridCol w:w="1165"/>
        <w:gridCol w:w="1261"/>
      </w:tblGrid>
      <w:tr w:rsidR="005A0A72" w:rsidRPr="00D6243D" w14:paraId="129DEB92" w14:textId="77777777" w:rsidTr="005A0A72">
        <w:trPr>
          <w:trHeight w:val="360"/>
        </w:trPr>
        <w:tc>
          <w:tcPr>
            <w:tcW w:w="2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D636B0" w14:textId="77777777" w:rsidR="005A0A72" w:rsidRPr="00D6243D" w:rsidRDefault="005A0A72" w:rsidP="005A0A72">
            <w:pPr>
              <w:spacing w:before="20" w:after="20" w:line="240" w:lineRule="auto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746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FCE304" w14:textId="77777777" w:rsidR="005A0A72" w:rsidRPr="00D6243D" w:rsidRDefault="005A0A72" w:rsidP="005A0A72">
            <w:pPr>
              <w:pStyle w:val="1"/>
              <w:pBdr>
                <w:bottom w:val="none" w:sz="0" w:space="0" w:color="auto"/>
              </w:pBdr>
              <w:spacing w:before="20" w:after="20" w:line="360" w:lineRule="exact"/>
              <w:rPr>
                <w:sz w:val="23"/>
                <w:szCs w:val="23"/>
              </w:rPr>
            </w:pPr>
            <w:r w:rsidRPr="00D6243D">
              <w:rPr>
                <w:sz w:val="23"/>
                <w:szCs w:val="23"/>
              </w:rPr>
              <w:t>(</w:t>
            </w:r>
            <w:r w:rsidRPr="00D6243D">
              <w:rPr>
                <w:sz w:val="23"/>
                <w:szCs w:val="23"/>
                <w:cs/>
              </w:rPr>
              <w:t>หน่วย:</w:t>
            </w:r>
            <w:r>
              <w:rPr>
                <w:sz w:val="23"/>
                <w:szCs w:val="23"/>
              </w:rPr>
              <w:t xml:space="preserve"> </w:t>
            </w:r>
            <w:r w:rsidRPr="00D6243D">
              <w:rPr>
                <w:sz w:val="23"/>
                <w:szCs w:val="23"/>
                <w:cs/>
              </w:rPr>
              <w:t>บาท)</w:t>
            </w:r>
          </w:p>
        </w:tc>
      </w:tr>
      <w:tr w:rsidR="005A0A72" w:rsidRPr="00D6243D" w14:paraId="2A6161D9" w14:textId="77777777" w:rsidTr="005A0A72">
        <w:trPr>
          <w:trHeight w:val="360"/>
        </w:trPr>
        <w:tc>
          <w:tcPr>
            <w:tcW w:w="2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62EEB8" w14:textId="77777777" w:rsidR="005A0A72" w:rsidRPr="00D6243D" w:rsidRDefault="005A0A72" w:rsidP="005A0A72">
            <w:pPr>
              <w:spacing w:before="20" w:after="20" w:line="240" w:lineRule="auto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59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6CE8E7" w14:textId="5723A253" w:rsidR="005A0A72" w:rsidRPr="00D6243D" w:rsidRDefault="005A0A72" w:rsidP="005A0A72">
            <w:pPr>
              <w:pStyle w:val="1"/>
              <w:pBdr>
                <w:bottom w:val="single" w:sz="4" w:space="1" w:color="auto"/>
              </w:pBdr>
              <w:spacing w:before="20" w:after="20" w:line="360" w:lineRule="exact"/>
              <w:jc w:val="center"/>
              <w:rPr>
                <w:sz w:val="23"/>
                <w:szCs w:val="23"/>
                <w:cs/>
              </w:rPr>
            </w:pPr>
            <w:r w:rsidRPr="00B332B7">
              <w:rPr>
                <w:sz w:val="23"/>
                <w:szCs w:val="23"/>
                <w:cs/>
              </w:rPr>
              <w:t xml:space="preserve">ณ วันที่ </w:t>
            </w:r>
            <w:r w:rsidR="00E4743D">
              <w:rPr>
                <w:sz w:val="23"/>
                <w:szCs w:val="23"/>
              </w:rPr>
              <w:t>30</w:t>
            </w:r>
            <w:r w:rsidRPr="00B332B7">
              <w:rPr>
                <w:sz w:val="23"/>
                <w:szCs w:val="23"/>
                <w:cs/>
              </w:rPr>
              <w:t xml:space="preserve"> กันยายน </w:t>
            </w:r>
            <w:r w:rsidR="00E4743D">
              <w:rPr>
                <w:sz w:val="23"/>
                <w:szCs w:val="23"/>
              </w:rPr>
              <w:t>2565</w:t>
            </w:r>
          </w:p>
        </w:tc>
        <w:tc>
          <w:tcPr>
            <w:tcW w:w="24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2FBA82" w14:textId="77777777" w:rsidR="005A0A72" w:rsidRPr="00D6243D" w:rsidRDefault="005A0A72" w:rsidP="005A0A72">
            <w:pPr>
              <w:pStyle w:val="1"/>
              <w:pBdr>
                <w:bottom w:val="none" w:sz="0" w:space="0" w:color="auto"/>
              </w:pBdr>
              <w:spacing w:before="20" w:after="20" w:line="360" w:lineRule="exact"/>
              <w:jc w:val="center"/>
              <w:rPr>
                <w:sz w:val="23"/>
                <w:szCs w:val="23"/>
                <w:cs/>
              </w:rPr>
            </w:pPr>
          </w:p>
        </w:tc>
        <w:tc>
          <w:tcPr>
            <w:tcW w:w="590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4131034" w14:textId="333CF46F" w:rsidR="005A0A72" w:rsidRPr="00D6243D" w:rsidRDefault="005A0A72" w:rsidP="005A0A72">
            <w:pPr>
              <w:pStyle w:val="1"/>
              <w:pBdr>
                <w:bottom w:val="single" w:sz="4" w:space="1" w:color="auto"/>
              </w:pBdr>
              <w:spacing w:before="20" w:after="20" w:line="360" w:lineRule="exact"/>
              <w:jc w:val="center"/>
              <w:rPr>
                <w:sz w:val="23"/>
                <w:szCs w:val="23"/>
              </w:rPr>
            </w:pPr>
            <w:r w:rsidRPr="00B75B0B">
              <w:rPr>
                <w:sz w:val="23"/>
                <w:szCs w:val="23"/>
                <w:cs/>
              </w:rPr>
              <w:t xml:space="preserve">ณ วันที่ </w:t>
            </w:r>
            <w:r w:rsidR="00E4743D">
              <w:rPr>
                <w:sz w:val="23"/>
                <w:szCs w:val="23"/>
              </w:rPr>
              <w:t>31</w:t>
            </w:r>
            <w:r w:rsidRPr="00B75B0B">
              <w:rPr>
                <w:sz w:val="23"/>
                <w:szCs w:val="23"/>
                <w:cs/>
              </w:rPr>
              <w:t xml:space="preserve"> ธันวาคม </w:t>
            </w:r>
            <w:r w:rsidR="00E4743D">
              <w:rPr>
                <w:sz w:val="23"/>
                <w:szCs w:val="23"/>
              </w:rPr>
              <w:t>2564</w:t>
            </w:r>
          </w:p>
        </w:tc>
      </w:tr>
      <w:tr w:rsidR="005A0A72" w:rsidRPr="00D6243D" w14:paraId="27635C3E" w14:textId="77777777" w:rsidTr="005A0A72">
        <w:trPr>
          <w:trHeight w:val="288"/>
        </w:trPr>
        <w:tc>
          <w:tcPr>
            <w:tcW w:w="2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F39C31" w14:textId="77777777" w:rsidR="005A0A72" w:rsidRDefault="005A0A72" w:rsidP="005A0A72">
            <w:pPr>
              <w:spacing w:before="20" w:after="20" w:line="240" w:lineRule="auto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  <w:p w14:paraId="40BC0640" w14:textId="77777777" w:rsidR="005A0A72" w:rsidRPr="00D6243D" w:rsidRDefault="005A0A72" w:rsidP="005A0A72">
            <w:pPr>
              <w:spacing w:before="20" w:after="20" w:line="240" w:lineRule="auto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รายการ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48A83C" w14:textId="77777777" w:rsidR="005A0A72" w:rsidRDefault="005A0A72" w:rsidP="005A0A72">
            <w:pPr>
              <w:spacing w:before="20" w:after="20" w:line="240" w:lineRule="auto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</w:p>
          <w:p w14:paraId="666AB73F" w14:textId="77777777" w:rsidR="005A0A72" w:rsidRPr="00D6243D" w:rsidRDefault="005A0A72" w:rsidP="005A0A72">
            <w:pPr>
              <w:spacing w:before="20" w:after="20" w:line="240" w:lineRule="auto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หมายเหตุ</w:t>
            </w:r>
          </w:p>
          <w:p w14:paraId="2704E798" w14:textId="77777777" w:rsidR="005A0A72" w:rsidRPr="00D6243D" w:rsidRDefault="005A0A72" w:rsidP="005A0A72">
            <w:pPr>
              <w:spacing w:before="20" w:after="20" w:line="240" w:lineRule="auto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3587CA" w14:textId="77777777" w:rsidR="005A0A72" w:rsidRPr="00D6243D" w:rsidRDefault="005A0A72" w:rsidP="005A0A72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B332B7">
              <w:rPr>
                <w:rFonts w:ascii="Angsana New" w:hAnsi="Angsana New"/>
                <w:sz w:val="23"/>
                <w:szCs w:val="23"/>
                <w:cs/>
                <w:lang w:val="en-US"/>
              </w:rPr>
              <w:t>อัตราดอกเบี้ยปรับขึ้นลงตามราคาตลาด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A7147E" w14:textId="77777777" w:rsidR="005A0A72" w:rsidRPr="00D6243D" w:rsidRDefault="005A0A72" w:rsidP="005A0A72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B332B7">
              <w:rPr>
                <w:rFonts w:ascii="Angsana New" w:hAnsi="Angsana New"/>
                <w:sz w:val="23"/>
                <w:szCs w:val="23"/>
                <w:cs/>
                <w:lang w:val="en-US"/>
              </w:rPr>
              <w:t>อัตราดอกเบี้ยคงที่</w:t>
            </w:r>
          </w:p>
          <w:p w14:paraId="56CA03E2" w14:textId="77777777" w:rsidR="005A0A72" w:rsidRPr="00D6243D" w:rsidRDefault="005A0A72" w:rsidP="005A0A72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03EB57" w14:textId="77777777" w:rsidR="005A0A72" w:rsidRDefault="005A0A72" w:rsidP="005A0A72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B332B7">
              <w:rPr>
                <w:rFonts w:ascii="Angsana New" w:hAnsi="Angsana New"/>
                <w:sz w:val="23"/>
                <w:szCs w:val="23"/>
                <w:cs/>
                <w:lang w:val="en-US"/>
              </w:rPr>
              <w:t>ไม่มีอัตราดอกเบี้ย</w:t>
            </w:r>
          </w:p>
          <w:p w14:paraId="74683435" w14:textId="77777777" w:rsidR="005A0A72" w:rsidRPr="00D6243D" w:rsidRDefault="005A0A72" w:rsidP="005A0A72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A7B9A8" w14:textId="77777777" w:rsidR="005A0A72" w:rsidRDefault="005A0A72" w:rsidP="005A0A72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B332B7">
              <w:rPr>
                <w:rFonts w:ascii="Angsana New" w:hAnsi="Angsana New"/>
                <w:sz w:val="23"/>
                <w:szCs w:val="23"/>
                <w:cs/>
                <w:lang w:val="en-US"/>
              </w:rPr>
              <w:t>รวม</w:t>
            </w:r>
          </w:p>
          <w:p w14:paraId="298A4B28" w14:textId="77777777" w:rsidR="005A0A72" w:rsidRPr="00D6243D" w:rsidRDefault="005A0A72" w:rsidP="005A0A72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</w:p>
          <w:p w14:paraId="3972114D" w14:textId="77777777" w:rsidR="005A0A72" w:rsidRPr="00D6243D" w:rsidRDefault="005A0A72" w:rsidP="005A0A72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0E93A8" w14:textId="77777777" w:rsidR="005A0A72" w:rsidRPr="00D6243D" w:rsidRDefault="005A0A72" w:rsidP="005A0A72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B332B7">
              <w:rPr>
                <w:rFonts w:ascii="Angsana New" w:hAnsi="Angsana New"/>
                <w:sz w:val="23"/>
                <w:szCs w:val="23"/>
                <w:cs/>
                <w:lang w:val="en-US"/>
              </w:rPr>
              <w:t>อัตราดอกเบี้ย</w:t>
            </w:r>
          </w:p>
          <w:p w14:paraId="12438853" w14:textId="77777777" w:rsidR="005A0A72" w:rsidRPr="00D6243D" w:rsidRDefault="005A0A72" w:rsidP="005A0A72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</w:p>
          <w:p w14:paraId="43D18808" w14:textId="77777777" w:rsidR="005A0A72" w:rsidRPr="00D6243D" w:rsidRDefault="005A0A72" w:rsidP="005A0A72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585C775E" w14:textId="77777777" w:rsidR="005A0A72" w:rsidRPr="00D6243D" w:rsidRDefault="005A0A72" w:rsidP="005A0A72">
            <w:pPr>
              <w:spacing w:before="20" w:after="20" w:line="240" w:lineRule="auto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116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5C3088" w14:textId="77777777" w:rsidR="005A0A72" w:rsidRPr="00D6243D" w:rsidRDefault="005A0A72" w:rsidP="005A0A72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  <w:r w:rsidRPr="00B332B7">
              <w:rPr>
                <w:rFonts w:ascii="Angsana New" w:hAnsi="Angsana New"/>
                <w:sz w:val="23"/>
                <w:szCs w:val="23"/>
                <w:cs/>
                <w:lang w:val="en-US"/>
              </w:rPr>
              <w:t>อัตราดอกเบี้ยปรับขึ้นลงตามราคาตลาด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BEB403" w14:textId="77777777" w:rsidR="005A0A72" w:rsidRPr="00D6243D" w:rsidRDefault="005A0A72" w:rsidP="005A0A72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B332B7">
              <w:rPr>
                <w:rFonts w:ascii="Angsana New" w:hAnsi="Angsana New"/>
                <w:sz w:val="23"/>
                <w:szCs w:val="23"/>
                <w:cs/>
                <w:lang w:val="en-US"/>
              </w:rPr>
              <w:t>อัตราดอกเบี้ยคงที่</w:t>
            </w:r>
          </w:p>
          <w:p w14:paraId="6C0CB26D" w14:textId="77777777" w:rsidR="005A0A72" w:rsidRPr="00D6243D" w:rsidRDefault="005A0A72" w:rsidP="005A0A72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25E98C" w14:textId="77777777" w:rsidR="005A0A72" w:rsidRDefault="005A0A72" w:rsidP="005A0A72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B332B7">
              <w:rPr>
                <w:rFonts w:ascii="Angsana New" w:hAnsi="Angsana New"/>
                <w:sz w:val="23"/>
                <w:szCs w:val="23"/>
                <w:cs/>
                <w:lang w:val="en-US"/>
              </w:rPr>
              <w:t>ไม่มีอัตราดอกเบี้ย</w:t>
            </w:r>
          </w:p>
          <w:p w14:paraId="4F7D73B4" w14:textId="77777777" w:rsidR="005A0A72" w:rsidRPr="00D6243D" w:rsidRDefault="005A0A72" w:rsidP="005A0A72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CCA40C" w14:textId="77777777" w:rsidR="005A0A72" w:rsidRDefault="005A0A72" w:rsidP="005A0A72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B332B7">
              <w:rPr>
                <w:rFonts w:ascii="Angsana New" w:hAnsi="Angsana New"/>
                <w:sz w:val="23"/>
                <w:szCs w:val="23"/>
                <w:cs/>
                <w:lang w:val="en-US"/>
              </w:rPr>
              <w:t>รวม</w:t>
            </w:r>
          </w:p>
          <w:p w14:paraId="37BE2A2A" w14:textId="77777777" w:rsidR="005A0A72" w:rsidRPr="00D6243D" w:rsidRDefault="005A0A72" w:rsidP="005A0A72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</w:p>
          <w:p w14:paraId="156463E1" w14:textId="77777777" w:rsidR="005A0A72" w:rsidRPr="00D6243D" w:rsidRDefault="005A0A72" w:rsidP="005A0A72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586151" w14:textId="77777777" w:rsidR="005A0A72" w:rsidRPr="00D6243D" w:rsidRDefault="005A0A72" w:rsidP="005A0A72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B332B7">
              <w:rPr>
                <w:rFonts w:ascii="Angsana New" w:hAnsi="Angsana New"/>
                <w:sz w:val="23"/>
                <w:szCs w:val="23"/>
                <w:cs/>
                <w:lang w:val="en-US"/>
              </w:rPr>
              <w:t>อัตราดอกเบี้ย</w:t>
            </w:r>
          </w:p>
          <w:p w14:paraId="249A2B35" w14:textId="77777777" w:rsidR="005A0A72" w:rsidRPr="00D6243D" w:rsidRDefault="005A0A72" w:rsidP="005A0A72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</w:p>
          <w:p w14:paraId="49784E5F" w14:textId="77777777" w:rsidR="005A0A72" w:rsidRPr="00D6243D" w:rsidRDefault="005A0A72" w:rsidP="005A0A72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</w:tr>
      <w:tr w:rsidR="005A0A72" w:rsidRPr="00D6243D" w14:paraId="3986B585" w14:textId="77777777" w:rsidTr="005A0A72">
        <w:trPr>
          <w:trHeight w:val="288"/>
        </w:trPr>
        <w:tc>
          <w:tcPr>
            <w:tcW w:w="2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D6862D" w14:textId="77777777" w:rsidR="005A0A72" w:rsidRPr="00CE0421" w:rsidRDefault="005A0A72" w:rsidP="005A0A72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3"/>
                <w:szCs w:val="23"/>
                <w:u w:val="single"/>
              </w:rPr>
            </w:pPr>
            <w:r w:rsidRPr="00CE0421">
              <w:rPr>
                <w:rFonts w:ascii="Angsana New" w:hAnsi="Angsana New" w:hint="cs"/>
                <w:color w:val="000000"/>
                <w:sz w:val="23"/>
                <w:szCs w:val="23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E6230C" w14:textId="77777777" w:rsidR="005A0A72" w:rsidRPr="00D6243D" w:rsidRDefault="005A0A72" w:rsidP="005A0A72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DB4DC4" w14:textId="77777777" w:rsidR="005A0A72" w:rsidRPr="00D6243D" w:rsidRDefault="005A0A72" w:rsidP="005A0A72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4319D7" w14:textId="77777777" w:rsidR="005A0A72" w:rsidRPr="00D6243D" w:rsidRDefault="005A0A72" w:rsidP="005A0A72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432B72" w14:textId="77777777" w:rsidR="005A0A72" w:rsidRPr="00D6243D" w:rsidRDefault="005A0A72" w:rsidP="005A0A72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E65BD3" w14:textId="77777777" w:rsidR="005A0A72" w:rsidRPr="00D6243D" w:rsidRDefault="005A0A72" w:rsidP="005A0A72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5D9C52" w14:textId="77777777" w:rsidR="005A0A72" w:rsidRPr="00D6243D" w:rsidRDefault="005A0A72" w:rsidP="005A0A72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3242DA92" w14:textId="77777777" w:rsidR="005A0A72" w:rsidRPr="00D6243D" w:rsidRDefault="005A0A72" w:rsidP="005A0A72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1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C7D247" w14:textId="77777777" w:rsidR="005A0A72" w:rsidRPr="00D6243D" w:rsidRDefault="005A0A72" w:rsidP="005A0A72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</w:tcPr>
          <w:p w14:paraId="11DAD353" w14:textId="77777777" w:rsidR="005A0A72" w:rsidRPr="00D6243D" w:rsidRDefault="005A0A72" w:rsidP="005A0A72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</w:tcPr>
          <w:p w14:paraId="12E9CF5A" w14:textId="77777777" w:rsidR="005A0A72" w:rsidRPr="00D6243D" w:rsidRDefault="005A0A72" w:rsidP="005A0A72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</w:tcPr>
          <w:p w14:paraId="2EC46C04" w14:textId="77777777" w:rsidR="005A0A72" w:rsidRPr="00D6243D" w:rsidRDefault="005A0A72" w:rsidP="005A0A72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</w:tcPr>
          <w:p w14:paraId="40709165" w14:textId="77777777" w:rsidR="005A0A72" w:rsidRPr="00D6243D" w:rsidRDefault="005A0A72" w:rsidP="005A0A72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</w:tr>
      <w:tr w:rsidR="00A274D8" w:rsidRPr="00D6243D" w14:paraId="43EE27DB" w14:textId="77777777" w:rsidTr="00C46F38">
        <w:trPr>
          <w:trHeight w:val="288"/>
        </w:trPr>
        <w:tc>
          <w:tcPr>
            <w:tcW w:w="2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EE8362" w14:textId="77777777" w:rsidR="00A274D8" w:rsidRPr="00D6243D" w:rsidRDefault="00A274D8" w:rsidP="00501720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3"/>
                <w:szCs w:val="23"/>
                <w:cs/>
              </w:rPr>
            </w:pPr>
            <w:r w:rsidRPr="00CE0421">
              <w:rPr>
                <w:rFonts w:ascii="Angsana New" w:hAnsi="Angsana New"/>
                <w:color w:val="000000"/>
                <w:sz w:val="23"/>
                <w:szCs w:val="23"/>
                <w:cs/>
              </w:rPr>
              <w:t>เงินสดและรายการเทียบเท่าเงินสด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333F28" w14:textId="77777777" w:rsidR="00A274D8" w:rsidRPr="00B332B7" w:rsidRDefault="00A274D8" w:rsidP="00501720">
            <w:pPr>
              <w:spacing w:before="20" w:after="20" w:line="240" w:lineRule="auto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>
              <w:rPr>
                <w:rFonts w:ascii="Angsana New" w:hAnsi="Angsana New"/>
                <w:sz w:val="23"/>
                <w:szCs w:val="23"/>
                <w:lang w:val="en-US"/>
              </w:rPr>
              <w:t>5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0AEBC6" w14:textId="5D6542FB" w:rsidR="00A274D8" w:rsidRPr="00D6243D" w:rsidRDefault="00A274D8" w:rsidP="00501720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228,824,987.16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03E9B7" w14:textId="10C77659" w:rsidR="00A274D8" w:rsidRPr="00D6243D" w:rsidRDefault="00A274D8" w:rsidP="00501720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0.00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29E2B3" w14:textId="4F13DBAB" w:rsidR="00A274D8" w:rsidRPr="00D6243D" w:rsidRDefault="00A274D8" w:rsidP="00501720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105,717.96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EAE956" w14:textId="47DF16D2" w:rsidR="00A274D8" w:rsidRPr="00D6243D" w:rsidRDefault="00A274D8" w:rsidP="00501720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228,930,705.12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0648E8" w14:textId="4F9EC661" w:rsidR="00A274D8" w:rsidRPr="00D6243D" w:rsidRDefault="00A274D8" w:rsidP="00501720">
            <w:pPr>
              <w:spacing w:before="20" w:after="20" w:line="240" w:lineRule="auto"/>
              <w:jc w:val="center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0.05</w:t>
            </w:r>
            <w:r w:rsidR="009D2AC1">
              <w:rPr>
                <w:rFonts w:ascii="Angsana New" w:hAnsi="Angsana New" w:hint="cs"/>
                <w:sz w:val="23"/>
                <w:szCs w:val="23"/>
                <w:cs/>
              </w:rPr>
              <w:t>-0.1</w:t>
            </w:r>
            <w:r w:rsidR="00775AF6">
              <w:rPr>
                <w:rFonts w:ascii="Angsana New" w:hAnsi="Angsana New" w:hint="cs"/>
                <w:sz w:val="23"/>
                <w:szCs w:val="23"/>
                <w:cs/>
              </w:rPr>
              <w:t>0</w:t>
            </w:r>
            <w:r>
              <w:rPr>
                <w:rFonts w:ascii="Angsana New" w:hAnsi="Angsana New"/>
                <w:sz w:val="23"/>
                <w:szCs w:val="23"/>
              </w:rPr>
              <w:t>%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2C27BCC1" w14:textId="77777777" w:rsidR="00A274D8" w:rsidRPr="00D6243D" w:rsidRDefault="00A274D8" w:rsidP="00A274D8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81151A" w14:textId="77777777" w:rsidR="00A274D8" w:rsidRPr="00D6243D" w:rsidRDefault="00A274D8" w:rsidP="00A274D8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B75B0B">
              <w:rPr>
                <w:rFonts w:ascii="Angsana New" w:hAnsi="Angsana New"/>
                <w:sz w:val="23"/>
                <w:szCs w:val="23"/>
              </w:rPr>
              <w:t>10,172,294.98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1349E1" w14:textId="77777777" w:rsidR="00A274D8" w:rsidRPr="00D6243D" w:rsidRDefault="00A274D8" w:rsidP="00A274D8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B75B0B">
              <w:rPr>
                <w:rFonts w:ascii="Angsana New" w:hAnsi="Angsana New"/>
                <w:sz w:val="23"/>
                <w:szCs w:val="23"/>
              </w:rPr>
              <w:t>0.00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0628DC" w14:textId="77777777" w:rsidR="00A274D8" w:rsidRPr="00D6243D" w:rsidRDefault="00A274D8" w:rsidP="00A274D8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B75B0B">
              <w:rPr>
                <w:rFonts w:ascii="Angsana New" w:hAnsi="Angsana New"/>
                <w:sz w:val="23"/>
                <w:szCs w:val="23"/>
              </w:rPr>
              <w:t>534,270.72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5A5DF5" w14:textId="77777777" w:rsidR="00A274D8" w:rsidRPr="00D6243D" w:rsidRDefault="00A274D8" w:rsidP="00A274D8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B75B0B">
              <w:rPr>
                <w:rFonts w:ascii="Angsana New" w:hAnsi="Angsana New"/>
                <w:sz w:val="23"/>
                <w:szCs w:val="23"/>
              </w:rPr>
              <w:t>10,706,565.70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D35846" w14:textId="77777777" w:rsidR="00A274D8" w:rsidRPr="00D6243D" w:rsidRDefault="00A274D8" w:rsidP="00A274D8">
            <w:pPr>
              <w:spacing w:before="20" w:after="20" w:line="240" w:lineRule="auto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B75B0B">
              <w:rPr>
                <w:rFonts w:ascii="Angsana New" w:hAnsi="Angsana New"/>
                <w:sz w:val="23"/>
                <w:szCs w:val="23"/>
              </w:rPr>
              <w:t>0.05%</w:t>
            </w:r>
          </w:p>
        </w:tc>
      </w:tr>
      <w:tr w:rsidR="00A274D8" w:rsidRPr="00D6243D" w14:paraId="61EC6682" w14:textId="77777777" w:rsidTr="00C46F38">
        <w:trPr>
          <w:trHeight w:val="288"/>
        </w:trPr>
        <w:tc>
          <w:tcPr>
            <w:tcW w:w="2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7BDFC4" w14:textId="77777777" w:rsidR="00A274D8" w:rsidRPr="00D6243D" w:rsidRDefault="00A274D8" w:rsidP="00A274D8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3"/>
                <w:szCs w:val="23"/>
                <w:cs/>
              </w:rPr>
            </w:pPr>
            <w:r w:rsidRPr="00CE0421">
              <w:rPr>
                <w:rFonts w:ascii="Angsana New" w:hAnsi="Angsana New"/>
                <w:color w:val="000000"/>
                <w:sz w:val="23"/>
                <w:szCs w:val="23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442891" w14:textId="77777777" w:rsidR="00A274D8" w:rsidRPr="00D6243D" w:rsidRDefault="00A274D8" w:rsidP="00A274D8">
            <w:pPr>
              <w:spacing w:before="20" w:after="20" w:line="240" w:lineRule="auto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>
              <w:rPr>
                <w:rFonts w:ascii="Angsana New" w:hAnsi="Angsana New"/>
                <w:sz w:val="23"/>
                <w:szCs w:val="23"/>
                <w:lang w:val="en-US"/>
              </w:rPr>
              <w:t>6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D4E54B" w14:textId="1BFCB9CC" w:rsidR="00A274D8" w:rsidRPr="00D6243D" w:rsidRDefault="00A274D8" w:rsidP="00A274D8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0.00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6D44F0" w14:textId="49708DEB" w:rsidR="00A274D8" w:rsidRPr="00D6243D" w:rsidRDefault="00A274D8" w:rsidP="00A274D8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/>
                <w:sz w:val="23"/>
                <w:szCs w:val="23"/>
              </w:rPr>
              <w:t>0.00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FA8B18" w14:textId="03FA781F" w:rsidR="00A274D8" w:rsidRPr="00D6243D" w:rsidRDefault="00774893" w:rsidP="00A274D8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774893">
              <w:rPr>
                <w:rFonts w:ascii="Angsana New" w:hAnsi="Angsana New"/>
                <w:sz w:val="23"/>
                <w:szCs w:val="23"/>
              </w:rPr>
              <w:t>51,856,819.05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B704BE" w14:textId="14085F17" w:rsidR="00A274D8" w:rsidRPr="00D6243D" w:rsidRDefault="00774893" w:rsidP="00A274D8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774893">
              <w:rPr>
                <w:rFonts w:ascii="Angsana New" w:hAnsi="Angsana New"/>
                <w:sz w:val="23"/>
                <w:szCs w:val="23"/>
              </w:rPr>
              <w:t>51,856,819.05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3DAB83" w14:textId="09AFA4EC" w:rsidR="00A274D8" w:rsidRPr="00D6243D" w:rsidRDefault="00A274D8" w:rsidP="00A274D8">
            <w:pPr>
              <w:spacing w:before="20" w:after="20" w:line="240" w:lineRule="auto"/>
              <w:jc w:val="center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0.00%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14E9AD2A" w14:textId="77777777" w:rsidR="00A274D8" w:rsidRPr="00D6243D" w:rsidRDefault="00A274D8" w:rsidP="00A274D8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A4DF60" w14:textId="77777777" w:rsidR="00A274D8" w:rsidRPr="00D6243D" w:rsidRDefault="00A274D8" w:rsidP="00A274D8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B75B0B">
              <w:rPr>
                <w:rFonts w:ascii="Angsana New" w:hAnsi="Angsana New"/>
                <w:sz w:val="23"/>
                <w:szCs w:val="23"/>
              </w:rPr>
              <w:t>0.00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</w:tcPr>
          <w:p w14:paraId="471A4BC7" w14:textId="77777777" w:rsidR="00A274D8" w:rsidRPr="00D6243D" w:rsidRDefault="00A274D8" w:rsidP="00A274D8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B75B0B">
              <w:rPr>
                <w:rFonts w:ascii="Angsana New" w:hAnsi="Angsana New"/>
                <w:sz w:val="23"/>
                <w:szCs w:val="23"/>
              </w:rPr>
              <w:t>0.00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</w:tcPr>
          <w:p w14:paraId="56D9EC54" w14:textId="77777777" w:rsidR="00A274D8" w:rsidRPr="00D6243D" w:rsidRDefault="00A274D8" w:rsidP="00A274D8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B75B0B">
              <w:rPr>
                <w:rFonts w:ascii="Angsana New" w:hAnsi="Angsana New"/>
                <w:sz w:val="23"/>
                <w:szCs w:val="23"/>
              </w:rPr>
              <w:t>59,829,580.09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</w:tcPr>
          <w:p w14:paraId="014C46F5" w14:textId="77777777" w:rsidR="00A274D8" w:rsidRPr="00D6243D" w:rsidRDefault="00A274D8" w:rsidP="00A274D8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B75B0B">
              <w:rPr>
                <w:rFonts w:ascii="Angsana New" w:hAnsi="Angsana New"/>
                <w:sz w:val="23"/>
                <w:szCs w:val="23"/>
              </w:rPr>
              <w:t>59,829,580.09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</w:tcPr>
          <w:p w14:paraId="664AE2D1" w14:textId="77777777" w:rsidR="00A274D8" w:rsidRPr="00D6243D" w:rsidRDefault="00A274D8" w:rsidP="00A274D8">
            <w:pPr>
              <w:spacing w:before="20" w:after="20" w:line="240" w:lineRule="auto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B75B0B">
              <w:rPr>
                <w:rFonts w:ascii="Angsana New" w:hAnsi="Angsana New"/>
                <w:sz w:val="23"/>
                <w:szCs w:val="23"/>
              </w:rPr>
              <w:t>0.00%</w:t>
            </w:r>
          </w:p>
        </w:tc>
      </w:tr>
      <w:tr w:rsidR="00A274D8" w:rsidRPr="00D6243D" w14:paraId="4011D5C1" w14:textId="77777777" w:rsidTr="00C46F38">
        <w:trPr>
          <w:trHeight w:val="288"/>
        </w:trPr>
        <w:tc>
          <w:tcPr>
            <w:tcW w:w="2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2574D3" w14:textId="77777777" w:rsidR="00A274D8" w:rsidRPr="00D6243D" w:rsidRDefault="00A274D8" w:rsidP="00A274D8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3"/>
                <w:szCs w:val="23"/>
                <w:cs/>
              </w:rPr>
            </w:pPr>
            <w:r w:rsidRPr="00CE0421">
              <w:rPr>
                <w:rFonts w:ascii="Angsana New" w:hAnsi="Angsana New"/>
                <w:color w:val="000000"/>
                <w:sz w:val="23"/>
                <w:szCs w:val="23"/>
                <w:cs/>
              </w:rPr>
              <w:t>เงินให้กู้ยืมระยะสั้น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FF9632" w14:textId="77777777" w:rsidR="00A274D8" w:rsidRPr="00D6243D" w:rsidRDefault="00A274D8" w:rsidP="00A274D8">
            <w:pPr>
              <w:spacing w:before="20" w:after="20" w:line="240" w:lineRule="auto"/>
              <w:jc w:val="center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7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31EA50" w14:textId="3256AA3B" w:rsidR="00A274D8" w:rsidRPr="00D6243D" w:rsidRDefault="00A274D8" w:rsidP="006F033B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/>
                <w:sz w:val="23"/>
                <w:szCs w:val="23"/>
              </w:rPr>
              <w:t>0.00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F6B2FC" w14:textId="41CD71A0" w:rsidR="00A274D8" w:rsidRPr="00D6243D" w:rsidRDefault="00A274D8" w:rsidP="006F033B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595,855.00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3D6907" w14:textId="018CD8F3" w:rsidR="00A274D8" w:rsidRPr="00D6243D" w:rsidRDefault="00A274D8" w:rsidP="006F033B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0.00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F31893" w14:textId="136BA33E" w:rsidR="00A274D8" w:rsidRPr="00D6243D" w:rsidRDefault="00A274D8" w:rsidP="006F033B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595,855.00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026983" w14:textId="23624782" w:rsidR="00A274D8" w:rsidRPr="00D6243D" w:rsidRDefault="00A274D8" w:rsidP="00A274D8">
            <w:pPr>
              <w:spacing w:before="20" w:after="20" w:line="240" w:lineRule="auto"/>
              <w:jc w:val="center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12.00%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4E96A394" w14:textId="77777777" w:rsidR="00A274D8" w:rsidRPr="00D6243D" w:rsidRDefault="00A274D8" w:rsidP="00A274D8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0E3F35" w14:textId="77777777" w:rsidR="00A274D8" w:rsidRPr="00D6243D" w:rsidRDefault="00A274D8" w:rsidP="00A274D8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B75B0B">
              <w:rPr>
                <w:rFonts w:ascii="Angsana New" w:hAnsi="Angsana New"/>
                <w:sz w:val="23"/>
                <w:szCs w:val="23"/>
              </w:rPr>
              <w:t>0.00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</w:tcPr>
          <w:p w14:paraId="319B90F2" w14:textId="77777777" w:rsidR="00A274D8" w:rsidRPr="00D6243D" w:rsidRDefault="00A274D8" w:rsidP="00A274D8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B75B0B">
              <w:rPr>
                <w:rFonts w:ascii="Angsana New" w:hAnsi="Angsana New"/>
                <w:sz w:val="23"/>
                <w:szCs w:val="23"/>
              </w:rPr>
              <w:t>369,623.56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</w:tcPr>
          <w:p w14:paraId="381472B3" w14:textId="77777777" w:rsidR="00A274D8" w:rsidRPr="00D6243D" w:rsidRDefault="00A274D8" w:rsidP="00A274D8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B75B0B">
              <w:rPr>
                <w:rFonts w:ascii="Angsana New" w:hAnsi="Angsana New"/>
                <w:sz w:val="23"/>
                <w:szCs w:val="23"/>
              </w:rPr>
              <w:t>0.00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</w:tcPr>
          <w:p w14:paraId="03810E41" w14:textId="77777777" w:rsidR="00A274D8" w:rsidRPr="00D6243D" w:rsidRDefault="00A274D8" w:rsidP="00A274D8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B75B0B">
              <w:rPr>
                <w:rFonts w:ascii="Angsana New" w:hAnsi="Angsana New"/>
                <w:sz w:val="23"/>
                <w:szCs w:val="23"/>
              </w:rPr>
              <w:t>369,623.56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</w:tcPr>
          <w:p w14:paraId="090C8332" w14:textId="77777777" w:rsidR="00A274D8" w:rsidRPr="00D6243D" w:rsidRDefault="00A274D8" w:rsidP="00A274D8">
            <w:pPr>
              <w:spacing w:before="20" w:after="20" w:line="240" w:lineRule="auto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B75B0B">
              <w:rPr>
                <w:rFonts w:ascii="Angsana New" w:hAnsi="Angsana New"/>
                <w:sz w:val="23"/>
                <w:szCs w:val="23"/>
              </w:rPr>
              <w:t>12.00%</w:t>
            </w:r>
          </w:p>
        </w:tc>
      </w:tr>
      <w:tr w:rsidR="00A274D8" w:rsidRPr="00D6243D" w14:paraId="6A821566" w14:textId="77777777" w:rsidTr="00C46F38">
        <w:trPr>
          <w:trHeight w:val="288"/>
        </w:trPr>
        <w:tc>
          <w:tcPr>
            <w:tcW w:w="2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42169F" w14:textId="1C772C0D" w:rsidR="00A274D8" w:rsidRPr="00D6243D" w:rsidRDefault="00A274D8" w:rsidP="00CB1856">
            <w:pPr>
              <w:spacing w:line="360" w:lineRule="exact"/>
              <w:ind w:left="160" w:right="-36" w:hanging="160"/>
              <w:rPr>
                <w:rFonts w:ascii="Angsana New" w:hAnsi="Angsana New"/>
                <w:color w:val="000000"/>
                <w:sz w:val="23"/>
                <w:szCs w:val="23"/>
                <w:cs/>
              </w:rPr>
            </w:pPr>
            <w:r w:rsidRPr="00CE0421">
              <w:rPr>
                <w:rFonts w:ascii="Angsana New" w:hAnsi="Angsana New"/>
                <w:color w:val="000000"/>
                <w:sz w:val="23"/>
                <w:szCs w:val="23"/>
                <w:cs/>
              </w:rPr>
              <w:t>สินทรัพย์ทางการเงินหมุนเวียนอื่น</w:t>
            </w:r>
            <w:r w:rsidR="00CB1856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 xml:space="preserve"> </w:t>
            </w:r>
            <w:r w:rsidRPr="00CE0421">
              <w:rPr>
                <w:rFonts w:ascii="Angsana New" w:hAnsi="Angsana New"/>
                <w:color w:val="000000"/>
                <w:sz w:val="23"/>
                <w:szCs w:val="23"/>
                <w:cs/>
              </w:rPr>
              <w:t>ตราสารอนุพันธ์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6A8C82" w14:textId="77777777" w:rsidR="00A274D8" w:rsidRDefault="00A274D8" w:rsidP="00A274D8">
            <w:pPr>
              <w:spacing w:before="20" w:after="20" w:line="240" w:lineRule="auto"/>
              <w:jc w:val="center"/>
              <w:rPr>
                <w:rFonts w:ascii="Angsana New" w:hAnsi="Angsana New"/>
                <w:sz w:val="23"/>
                <w:szCs w:val="23"/>
              </w:rPr>
            </w:pPr>
          </w:p>
          <w:p w14:paraId="4B9D1A49" w14:textId="77777777" w:rsidR="00A274D8" w:rsidRPr="00D6243D" w:rsidRDefault="00A274D8" w:rsidP="00A274D8">
            <w:pPr>
              <w:spacing w:before="20" w:after="20" w:line="240" w:lineRule="auto"/>
              <w:jc w:val="center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27.6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EB877F" w14:textId="77777777" w:rsidR="00A40FAB" w:rsidRDefault="00A40FAB" w:rsidP="00A274D8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  <w:p w14:paraId="3E8AE176" w14:textId="0A01461D" w:rsidR="00A274D8" w:rsidRPr="00D6243D" w:rsidRDefault="00A40FAB" w:rsidP="00A274D8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/>
                <w:sz w:val="23"/>
                <w:szCs w:val="23"/>
              </w:rPr>
              <w:t>0.00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5A24E7" w14:textId="77777777" w:rsidR="00A274D8" w:rsidRDefault="00A274D8" w:rsidP="00A274D8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  <w:p w14:paraId="7E077466" w14:textId="464676F7" w:rsidR="00A274D8" w:rsidRPr="00D6243D" w:rsidRDefault="00A274D8" w:rsidP="00A274D8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0.00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98DD68" w14:textId="77777777" w:rsidR="00A40FAB" w:rsidRPr="00A40FAB" w:rsidRDefault="00A40FAB" w:rsidP="00A40FAB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  <w:p w14:paraId="273E53E6" w14:textId="7F729FD1" w:rsidR="00A274D8" w:rsidRPr="00D6243D" w:rsidRDefault="00A40FAB" w:rsidP="00A40FAB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A40FAB">
              <w:rPr>
                <w:rFonts w:ascii="Angsana New" w:hAnsi="Angsana New"/>
                <w:sz w:val="23"/>
                <w:szCs w:val="23"/>
              </w:rPr>
              <w:t>299,317.05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47612E" w14:textId="77777777" w:rsidR="00A274D8" w:rsidRDefault="00A274D8" w:rsidP="00A274D8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  <w:p w14:paraId="3E7AAF8A" w14:textId="7A67D914" w:rsidR="00A274D8" w:rsidRPr="00D6243D" w:rsidRDefault="00A274D8" w:rsidP="00A274D8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299,317.05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FFDD62" w14:textId="77777777" w:rsidR="00A274D8" w:rsidRDefault="00A274D8" w:rsidP="00A274D8">
            <w:pPr>
              <w:spacing w:before="20" w:after="20" w:line="240" w:lineRule="auto"/>
              <w:jc w:val="center"/>
              <w:rPr>
                <w:rFonts w:ascii="Angsana New" w:hAnsi="Angsana New"/>
                <w:sz w:val="23"/>
                <w:szCs w:val="23"/>
              </w:rPr>
            </w:pPr>
          </w:p>
          <w:p w14:paraId="2421466C" w14:textId="7EDCE206" w:rsidR="00A274D8" w:rsidRPr="00D6243D" w:rsidRDefault="00A274D8" w:rsidP="00A274D8">
            <w:pPr>
              <w:spacing w:before="20" w:after="20" w:line="240" w:lineRule="auto"/>
              <w:jc w:val="center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0.00%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2B9767CA" w14:textId="77777777" w:rsidR="00A274D8" w:rsidRPr="00D6243D" w:rsidRDefault="00A274D8" w:rsidP="00A274D8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757FF4" w14:textId="77777777" w:rsidR="00A274D8" w:rsidRDefault="00A274D8" w:rsidP="00A274D8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  <w:p w14:paraId="38BAB019" w14:textId="77777777" w:rsidR="00A274D8" w:rsidRPr="00D6243D" w:rsidRDefault="00A274D8" w:rsidP="00A274D8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B75B0B">
              <w:rPr>
                <w:rFonts w:ascii="Angsana New" w:hAnsi="Angsana New"/>
                <w:sz w:val="23"/>
                <w:szCs w:val="23"/>
              </w:rPr>
              <w:t>0.00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</w:tcPr>
          <w:p w14:paraId="6D027D9B" w14:textId="77777777" w:rsidR="00A274D8" w:rsidRDefault="00A274D8" w:rsidP="00A274D8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  <w:p w14:paraId="13998AF0" w14:textId="77777777" w:rsidR="00A274D8" w:rsidRPr="00D6243D" w:rsidRDefault="00A274D8" w:rsidP="00A274D8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B75B0B">
              <w:rPr>
                <w:rFonts w:ascii="Angsana New" w:hAnsi="Angsana New"/>
                <w:sz w:val="23"/>
                <w:szCs w:val="23"/>
              </w:rPr>
              <w:t>0.00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</w:tcPr>
          <w:p w14:paraId="0473D4C2" w14:textId="77777777" w:rsidR="00A274D8" w:rsidRDefault="00A274D8" w:rsidP="00A274D8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  <w:p w14:paraId="6AB5D976" w14:textId="77777777" w:rsidR="00A274D8" w:rsidRPr="00D6243D" w:rsidRDefault="00A274D8" w:rsidP="00A274D8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B75B0B">
              <w:rPr>
                <w:rFonts w:ascii="Angsana New" w:hAnsi="Angsana New"/>
                <w:sz w:val="23"/>
                <w:szCs w:val="23"/>
              </w:rPr>
              <w:t>0.00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</w:tcPr>
          <w:p w14:paraId="5D646C8A" w14:textId="77777777" w:rsidR="00A274D8" w:rsidRDefault="00A274D8" w:rsidP="00A274D8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  <w:p w14:paraId="70A4E0D1" w14:textId="77777777" w:rsidR="00A274D8" w:rsidRPr="00D6243D" w:rsidRDefault="00A274D8" w:rsidP="00A274D8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B75B0B">
              <w:rPr>
                <w:rFonts w:ascii="Angsana New" w:hAnsi="Angsana New"/>
                <w:sz w:val="23"/>
                <w:szCs w:val="23"/>
              </w:rPr>
              <w:t>0.00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</w:tcPr>
          <w:p w14:paraId="0051A758" w14:textId="77777777" w:rsidR="00A274D8" w:rsidRDefault="00A274D8" w:rsidP="00A274D8">
            <w:pPr>
              <w:spacing w:before="20" w:after="20" w:line="240" w:lineRule="auto"/>
              <w:jc w:val="center"/>
              <w:rPr>
                <w:rFonts w:ascii="Angsana New" w:hAnsi="Angsana New"/>
                <w:sz w:val="23"/>
                <w:szCs w:val="23"/>
              </w:rPr>
            </w:pPr>
          </w:p>
          <w:p w14:paraId="578D805B" w14:textId="77777777" w:rsidR="00A274D8" w:rsidRPr="00D6243D" w:rsidRDefault="00A274D8" w:rsidP="00A274D8">
            <w:pPr>
              <w:spacing w:before="20" w:after="20" w:line="240" w:lineRule="auto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B75B0B">
              <w:rPr>
                <w:rFonts w:ascii="Angsana New" w:hAnsi="Angsana New"/>
                <w:sz w:val="23"/>
                <w:szCs w:val="23"/>
              </w:rPr>
              <w:t>0.00%</w:t>
            </w:r>
          </w:p>
        </w:tc>
      </w:tr>
      <w:tr w:rsidR="00A274D8" w:rsidRPr="00D6243D" w14:paraId="31C798E8" w14:textId="77777777" w:rsidTr="00C46F38">
        <w:trPr>
          <w:trHeight w:val="288"/>
        </w:trPr>
        <w:tc>
          <w:tcPr>
            <w:tcW w:w="2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7BD953" w14:textId="77777777" w:rsidR="00A274D8" w:rsidRPr="00D6243D" w:rsidRDefault="00A274D8" w:rsidP="00A274D8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3"/>
                <w:szCs w:val="23"/>
                <w:cs/>
              </w:rPr>
            </w:pPr>
            <w:r w:rsidRPr="00CE0421">
              <w:rPr>
                <w:rFonts w:ascii="Angsana New" w:hAnsi="Angsana New"/>
                <w:color w:val="000000"/>
                <w:sz w:val="23"/>
                <w:szCs w:val="23"/>
                <w:cs/>
              </w:rPr>
              <w:t>สินทรัพย์หมุนเวียนอื่น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4D14DF" w14:textId="77777777" w:rsidR="00A274D8" w:rsidRPr="00D6243D" w:rsidRDefault="00A274D8" w:rsidP="00A274D8">
            <w:pPr>
              <w:spacing w:before="20" w:after="20" w:line="240" w:lineRule="auto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26B968" w14:textId="0BABD277" w:rsidR="00A274D8" w:rsidRPr="00D6243D" w:rsidRDefault="00171991" w:rsidP="00014E45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0.00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A39123" w14:textId="36E81895" w:rsidR="00A274D8" w:rsidRPr="00D6243D" w:rsidRDefault="00171991" w:rsidP="00014E45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0.00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03DB0F" w14:textId="021E06A3" w:rsidR="00A274D8" w:rsidRPr="00D6243D" w:rsidRDefault="00171991" w:rsidP="00014E45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171991">
              <w:rPr>
                <w:rFonts w:ascii="Angsana New" w:hAnsi="Angsana New"/>
                <w:sz w:val="23"/>
                <w:szCs w:val="23"/>
              </w:rPr>
              <w:t>131,350.03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F7A54A" w14:textId="42B1D0C9" w:rsidR="00A274D8" w:rsidRPr="00D6243D" w:rsidRDefault="00171991" w:rsidP="00014E45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171991">
              <w:rPr>
                <w:rFonts w:ascii="Angsana New" w:hAnsi="Angsana New"/>
                <w:sz w:val="23"/>
                <w:szCs w:val="23"/>
              </w:rPr>
              <w:t>131,350.03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8CF5BB" w14:textId="305313D2" w:rsidR="00A274D8" w:rsidRPr="00D6243D" w:rsidRDefault="00A274D8" w:rsidP="00A274D8">
            <w:pPr>
              <w:spacing w:before="20" w:after="20" w:line="240" w:lineRule="auto"/>
              <w:jc w:val="center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0.00%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2ABBC55A" w14:textId="77777777" w:rsidR="00A274D8" w:rsidRPr="00D6243D" w:rsidRDefault="00A274D8" w:rsidP="00A274D8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8ECCF0" w14:textId="77777777" w:rsidR="00A274D8" w:rsidRPr="00D6243D" w:rsidRDefault="00A274D8" w:rsidP="00A274D8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B75B0B">
              <w:rPr>
                <w:rFonts w:ascii="Angsana New" w:hAnsi="Angsana New"/>
                <w:sz w:val="23"/>
                <w:szCs w:val="23"/>
              </w:rPr>
              <w:t>0.00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</w:tcPr>
          <w:p w14:paraId="0158D25B" w14:textId="77777777" w:rsidR="00A274D8" w:rsidRPr="00D6243D" w:rsidRDefault="00A274D8" w:rsidP="00A274D8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B75B0B">
              <w:rPr>
                <w:rFonts w:ascii="Angsana New" w:hAnsi="Angsana New"/>
                <w:sz w:val="23"/>
                <w:szCs w:val="23"/>
              </w:rPr>
              <w:t>0.00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</w:tcPr>
          <w:p w14:paraId="478AA541" w14:textId="77777777" w:rsidR="00A274D8" w:rsidRPr="00D6243D" w:rsidRDefault="00A274D8" w:rsidP="00A274D8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B75B0B">
              <w:rPr>
                <w:rFonts w:ascii="Angsana New" w:hAnsi="Angsana New"/>
                <w:sz w:val="23"/>
                <w:szCs w:val="23"/>
              </w:rPr>
              <w:t>753,490.92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</w:tcPr>
          <w:p w14:paraId="2CF29CCB" w14:textId="77777777" w:rsidR="00A274D8" w:rsidRPr="00D6243D" w:rsidRDefault="00A274D8" w:rsidP="00A274D8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B75B0B">
              <w:rPr>
                <w:rFonts w:ascii="Angsana New" w:hAnsi="Angsana New"/>
                <w:sz w:val="23"/>
                <w:szCs w:val="23"/>
              </w:rPr>
              <w:t>753,490.92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</w:tcPr>
          <w:p w14:paraId="7275F1BB" w14:textId="77777777" w:rsidR="00A274D8" w:rsidRPr="00D6243D" w:rsidRDefault="00A274D8" w:rsidP="00A274D8">
            <w:pPr>
              <w:spacing w:before="20" w:after="20" w:line="240" w:lineRule="auto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B75B0B">
              <w:rPr>
                <w:rFonts w:ascii="Angsana New" w:hAnsi="Angsana New"/>
                <w:sz w:val="23"/>
                <w:szCs w:val="23"/>
              </w:rPr>
              <w:t>0.00%</w:t>
            </w:r>
          </w:p>
        </w:tc>
      </w:tr>
      <w:tr w:rsidR="00A274D8" w:rsidRPr="00D6243D" w14:paraId="30D61DE5" w14:textId="77777777" w:rsidTr="005A0A72">
        <w:trPr>
          <w:trHeight w:val="288"/>
        </w:trPr>
        <w:tc>
          <w:tcPr>
            <w:tcW w:w="2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41CD6E" w14:textId="77777777" w:rsidR="00A274D8" w:rsidRPr="00CE0421" w:rsidRDefault="00A274D8" w:rsidP="00A274D8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3"/>
                <w:szCs w:val="23"/>
                <w:u w:val="single"/>
                <w:cs/>
              </w:rPr>
            </w:pPr>
            <w:r w:rsidRPr="00CE0421">
              <w:rPr>
                <w:rFonts w:ascii="Angsana New" w:hAnsi="Angsana New"/>
                <w:color w:val="000000"/>
                <w:sz w:val="23"/>
                <w:szCs w:val="23"/>
                <w:u w:val="single"/>
                <w:cs/>
              </w:rPr>
              <w:t>หนี้สินทางการเงิน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72C3EF" w14:textId="77777777" w:rsidR="00A274D8" w:rsidRPr="00D6243D" w:rsidRDefault="00A274D8" w:rsidP="00A274D8">
            <w:pPr>
              <w:spacing w:before="20" w:after="20" w:line="240" w:lineRule="auto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D392E6" w14:textId="77777777" w:rsidR="00A274D8" w:rsidRPr="00D6243D" w:rsidRDefault="00A274D8" w:rsidP="00A274D8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B74AAF" w14:textId="77777777" w:rsidR="00A274D8" w:rsidRPr="00D6243D" w:rsidRDefault="00A274D8" w:rsidP="00A274D8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B90034" w14:textId="77777777" w:rsidR="00A274D8" w:rsidRPr="00D6243D" w:rsidRDefault="00A274D8" w:rsidP="00A274D8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49A28F" w14:textId="77777777" w:rsidR="00A274D8" w:rsidRPr="00D6243D" w:rsidRDefault="00A274D8" w:rsidP="00A274D8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EE0F5B" w14:textId="77777777" w:rsidR="00A274D8" w:rsidRPr="00D6243D" w:rsidRDefault="00A274D8" w:rsidP="00A274D8">
            <w:pPr>
              <w:spacing w:before="20" w:after="20" w:line="240" w:lineRule="auto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58CFF3DE" w14:textId="77777777" w:rsidR="00A274D8" w:rsidRPr="00D6243D" w:rsidRDefault="00A274D8" w:rsidP="00A274D8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CB755F" w14:textId="77777777" w:rsidR="00A274D8" w:rsidRPr="00D6243D" w:rsidRDefault="00A274D8" w:rsidP="00A274D8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</w:tcPr>
          <w:p w14:paraId="6462A2AA" w14:textId="77777777" w:rsidR="00A274D8" w:rsidRPr="00D6243D" w:rsidRDefault="00A274D8" w:rsidP="00A274D8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</w:tcPr>
          <w:p w14:paraId="370735D7" w14:textId="77777777" w:rsidR="00A274D8" w:rsidRPr="00D6243D" w:rsidRDefault="00A274D8" w:rsidP="00A274D8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</w:tcPr>
          <w:p w14:paraId="2AA94A08" w14:textId="77777777" w:rsidR="00A274D8" w:rsidRPr="00D6243D" w:rsidRDefault="00A274D8" w:rsidP="00A274D8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</w:tcPr>
          <w:p w14:paraId="3B89CEFA" w14:textId="77777777" w:rsidR="00A274D8" w:rsidRPr="00D6243D" w:rsidRDefault="00A274D8" w:rsidP="00A274D8">
            <w:pPr>
              <w:spacing w:before="20" w:after="20" w:line="240" w:lineRule="auto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A274D8" w:rsidRPr="00D6243D" w14:paraId="704CDFD9" w14:textId="77777777" w:rsidTr="00C46F38">
        <w:trPr>
          <w:trHeight w:val="288"/>
        </w:trPr>
        <w:tc>
          <w:tcPr>
            <w:tcW w:w="2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45A233" w14:textId="77777777" w:rsidR="00A274D8" w:rsidRPr="00D6243D" w:rsidRDefault="00A274D8" w:rsidP="00A274D8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3"/>
                <w:szCs w:val="23"/>
                <w:cs/>
              </w:rPr>
            </w:pPr>
            <w:r w:rsidRPr="00CE0421">
              <w:rPr>
                <w:rFonts w:ascii="Angsana New" w:hAnsi="Angsana New"/>
                <w:color w:val="000000"/>
                <w:sz w:val="23"/>
                <w:szCs w:val="23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6C475D" w14:textId="77777777" w:rsidR="00A274D8" w:rsidRPr="00D6243D" w:rsidRDefault="00A274D8" w:rsidP="00A274D8">
            <w:pPr>
              <w:spacing w:before="20" w:after="20" w:line="240" w:lineRule="auto"/>
              <w:jc w:val="center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14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FA5D2D" w14:textId="50804A57" w:rsidR="00A274D8" w:rsidRPr="00D6243D" w:rsidRDefault="00A274D8" w:rsidP="00DB336D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88,770,9</w:t>
            </w:r>
            <w:r w:rsidR="00B102B7">
              <w:rPr>
                <w:rFonts w:ascii="Angsana New" w:hAnsi="Angsana New" w:hint="cs"/>
                <w:sz w:val="23"/>
                <w:szCs w:val="23"/>
                <w:cs/>
              </w:rPr>
              <w:t>9</w:t>
            </w:r>
            <w:r>
              <w:rPr>
                <w:rFonts w:ascii="Angsana New" w:hAnsi="Angsana New"/>
                <w:sz w:val="23"/>
                <w:szCs w:val="23"/>
              </w:rPr>
              <w:t>5.03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D56F80" w14:textId="7F6DB19E" w:rsidR="00A274D8" w:rsidRPr="00D6243D" w:rsidRDefault="00A274D8" w:rsidP="00DB336D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0.00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234768" w14:textId="2E43EFF6" w:rsidR="00A274D8" w:rsidRPr="00D6243D" w:rsidRDefault="00A274D8" w:rsidP="00DB336D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/>
                <w:sz w:val="23"/>
                <w:szCs w:val="23"/>
              </w:rPr>
              <w:t>0.00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774CAD" w14:textId="7F598A0E" w:rsidR="00A274D8" w:rsidRPr="00D6243D" w:rsidRDefault="00A274D8" w:rsidP="00DB336D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88,770,995.03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C57845" w14:textId="29122530" w:rsidR="00A274D8" w:rsidRPr="00D6243D" w:rsidRDefault="00A274D8" w:rsidP="00A274D8">
            <w:pPr>
              <w:spacing w:before="20" w:after="20" w:line="240" w:lineRule="auto"/>
              <w:jc w:val="center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2.03-2.28%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1AA3A671" w14:textId="77777777" w:rsidR="00A274D8" w:rsidRPr="00D6243D" w:rsidRDefault="00A274D8" w:rsidP="00A274D8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34F972" w14:textId="77777777" w:rsidR="00A274D8" w:rsidRPr="00D6243D" w:rsidRDefault="00A274D8" w:rsidP="00A274D8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F35761">
              <w:rPr>
                <w:rFonts w:ascii="Angsana New" w:hAnsi="Angsana New"/>
                <w:sz w:val="23"/>
                <w:szCs w:val="23"/>
              </w:rPr>
              <w:t>117,565,234.31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</w:tcPr>
          <w:p w14:paraId="72524D53" w14:textId="77777777" w:rsidR="00A274D8" w:rsidRPr="00D6243D" w:rsidRDefault="00A274D8" w:rsidP="00A274D8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F35761">
              <w:rPr>
                <w:rFonts w:ascii="Angsana New" w:hAnsi="Angsana New"/>
                <w:sz w:val="23"/>
                <w:szCs w:val="23"/>
              </w:rPr>
              <w:t>0.00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</w:tcPr>
          <w:p w14:paraId="5A6D4ADC" w14:textId="77777777" w:rsidR="00A274D8" w:rsidRPr="00D6243D" w:rsidRDefault="00A274D8" w:rsidP="00A274D8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F35761">
              <w:rPr>
                <w:rFonts w:ascii="Angsana New" w:hAnsi="Angsana New"/>
                <w:sz w:val="23"/>
                <w:szCs w:val="23"/>
              </w:rPr>
              <w:t>0.00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</w:tcPr>
          <w:p w14:paraId="2DDDAE5E" w14:textId="77777777" w:rsidR="00A274D8" w:rsidRPr="00D6243D" w:rsidRDefault="00A274D8" w:rsidP="00A274D8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F35761">
              <w:rPr>
                <w:rFonts w:ascii="Angsana New" w:hAnsi="Angsana New"/>
                <w:sz w:val="23"/>
                <w:szCs w:val="23"/>
              </w:rPr>
              <w:t>117,565,234.31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</w:tcPr>
          <w:p w14:paraId="2C771AD3" w14:textId="77777777" w:rsidR="00A274D8" w:rsidRPr="00D6243D" w:rsidRDefault="00A274D8" w:rsidP="00A274D8">
            <w:pPr>
              <w:spacing w:before="20" w:after="20" w:line="240" w:lineRule="auto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F35761">
              <w:rPr>
                <w:rFonts w:ascii="Angsana New" w:hAnsi="Angsana New"/>
                <w:sz w:val="23"/>
                <w:szCs w:val="23"/>
              </w:rPr>
              <w:t>2.03% - 2.55%</w:t>
            </w:r>
          </w:p>
        </w:tc>
      </w:tr>
      <w:tr w:rsidR="00A274D8" w:rsidRPr="00D6243D" w14:paraId="40705839" w14:textId="77777777" w:rsidTr="00C46F38">
        <w:trPr>
          <w:trHeight w:val="288"/>
        </w:trPr>
        <w:tc>
          <w:tcPr>
            <w:tcW w:w="2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3487CF" w14:textId="77777777" w:rsidR="00A274D8" w:rsidRPr="00D6243D" w:rsidRDefault="00A274D8" w:rsidP="00A274D8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3"/>
                <w:szCs w:val="23"/>
                <w:cs/>
              </w:rPr>
            </w:pPr>
            <w:r w:rsidRPr="00CE0421">
              <w:rPr>
                <w:rFonts w:ascii="Angsana New" w:hAnsi="Angsana New"/>
                <w:color w:val="000000"/>
                <w:sz w:val="23"/>
                <w:szCs w:val="23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4AF355" w14:textId="77777777" w:rsidR="00A274D8" w:rsidRPr="00D6243D" w:rsidRDefault="00A274D8" w:rsidP="00A274D8">
            <w:pPr>
              <w:spacing w:before="20" w:after="20" w:line="240" w:lineRule="auto"/>
              <w:jc w:val="center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15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65C344" w14:textId="38295DB5" w:rsidR="00A274D8" w:rsidRPr="00D6243D" w:rsidRDefault="00A274D8" w:rsidP="00052603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0.00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00FB2A" w14:textId="25FCB63B" w:rsidR="00A274D8" w:rsidRPr="00D6243D" w:rsidRDefault="00A274D8" w:rsidP="00052603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0.00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B07704" w14:textId="6AE7C83A" w:rsidR="00A274D8" w:rsidRPr="00D6243D" w:rsidRDefault="00A274D8" w:rsidP="00052603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/>
                <w:sz w:val="23"/>
                <w:szCs w:val="23"/>
              </w:rPr>
              <w:t>32,548,331.21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D29891" w14:textId="58F94E42" w:rsidR="00A274D8" w:rsidRPr="00D6243D" w:rsidRDefault="00A274D8" w:rsidP="00052603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32,548,331.21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33AA6D" w14:textId="6F3C171C" w:rsidR="00A274D8" w:rsidRPr="00D6243D" w:rsidRDefault="00A274D8" w:rsidP="00A274D8">
            <w:pPr>
              <w:spacing w:before="20" w:after="20" w:line="240" w:lineRule="auto"/>
              <w:jc w:val="center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0.00%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2A1DD078" w14:textId="77777777" w:rsidR="00A274D8" w:rsidRPr="00D6243D" w:rsidRDefault="00A274D8" w:rsidP="00A274D8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6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D36043" w14:textId="77777777" w:rsidR="00A274D8" w:rsidRPr="00D6243D" w:rsidRDefault="00A274D8" w:rsidP="00A274D8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F35761">
              <w:rPr>
                <w:rFonts w:ascii="Angsana New" w:hAnsi="Angsana New"/>
                <w:sz w:val="23"/>
                <w:szCs w:val="23"/>
              </w:rPr>
              <w:t xml:space="preserve">0.00 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</w:tcPr>
          <w:p w14:paraId="4C20CDEB" w14:textId="77777777" w:rsidR="00A274D8" w:rsidRPr="00D6243D" w:rsidRDefault="00A274D8" w:rsidP="00A274D8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F35761">
              <w:rPr>
                <w:rFonts w:ascii="Angsana New" w:hAnsi="Angsana New"/>
                <w:sz w:val="23"/>
                <w:szCs w:val="23"/>
              </w:rPr>
              <w:t>0.00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</w:tcPr>
          <w:p w14:paraId="21889993" w14:textId="77777777" w:rsidR="00A274D8" w:rsidRPr="00D6243D" w:rsidRDefault="00A274D8" w:rsidP="00A274D8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F35761">
              <w:rPr>
                <w:rFonts w:ascii="Angsana New" w:hAnsi="Angsana New"/>
                <w:sz w:val="23"/>
                <w:szCs w:val="23"/>
              </w:rPr>
              <w:t>42,685,337.20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</w:tcPr>
          <w:p w14:paraId="107850C8" w14:textId="77777777" w:rsidR="00A274D8" w:rsidRPr="00D6243D" w:rsidRDefault="00A274D8" w:rsidP="00A274D8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F35761">
              <w:rPr>
                <w:rFonts w:ascii="Angsana New" w:hAnsi="Angsana New"/>
                <w:sz w:val="23"/>
                <w:szCs w:val="23"/>
              </w:rPr>
              <w:t>42,685,337.20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</w:tcPr>
          <w:p w14:paraId="72BFBADB" w14:textId="77777777" w:rsidR="00A274D8" w:rsidRPr="00D6243D" w:rsidRDefault="00A274D8" w:rsidP="00A274D8">
            <w:pPr>
              <w:spacing w:before="20" w:after="20" w:line="240" w:lineRule="auto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F35761">
              <w:rPr>
                <w:rFonts w:ascii="Angsana New" w:hAnsi="Angsana New"/>
                <w:sz w:val="23"/>
                <w:szCs w:val="23"/>
              </w:rPr>
              <w:t>0.00%</w:t>
            </w:r>
          </w:p>
        </w:tc>
      </w:tr>
      <w:tr w:rsidR="00A274D8" w:rsidRPr="00D6243D" w14:paraId="24D3FFE4" w14:textId="77777777" w:rsidTr="00C46F38">
        <w:trPr>
          <w:trHeight w:val="288"/>
        </w:trPr>
        <w:tc>
          <w:tcPr>
            <w:tcW w:w="2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F55581" w14:textId="77777777" w:rsidR="00A274D8" w:rsidRPr="00D6243D" w:rsidRDefault="00A274D8" w:rsidP="00A274D8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3"/>
                <w:szCs w:val="23"/>
                <w:cs/>
              </w:rPr>
            </w:pPr>
            <w:r w:rsidRPr="00CE0421">
              <w:rPr>
                <w:rFonts w:ascii="Angsana New" w:hAnsi="Angsana New"/>
                <w:color w:val="000000"/>
                <w:sz w:val="23"/>
                <w:szCs w:val="23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DE04B0" w14:textId="77777777" w:rsidR="00A274D8" w:rsidRPr="00D6243D" w:rsidRDefault="00A274D8" w:rsidP="00A274D8">
            <w:pPr>
              <w:spacing w:before="20" w:after="20" w:line="240" w:lineRule="auto"/>
              <w:jc w:val="center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16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66B113" w14:textId="6F4F84E8" w:rsidR="00A274D8" w:rsidRPr="00D6243D" w:rsidRDefault="00A274D8" w:rsidP="00052603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0.00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A3F747" w14:textId="58AA9C4F" w:rsidR="00A274D8" w:rsidRPr="00D6243D" w:rsidRDefault="00A274D8" w:rsidP="00052603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  <w:lang w:val="en-US"/>
              </w:rPr>
            </w:pPr>
            <w:r>
              <w:rPr>
                <w:rFonts w:ascii="Angsana New" w:hAnsi="Angsana New"/>
                <w:sz w:val="23"/>
                <w:szCs w:val="23"/>
                <w:lang w:val="en-US"/>
              </w:rPr>
              <w:t>0.00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521C4F" w14:textId="243B6F6C" w:rsidR="00A274D8" w:rsidRPr="00D6243D" w:rsidRDefault="00A274D8" w:rsidP="00052603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0.00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14E169" w14:textId="172E4B38" w:rsidR="00A274D8" w:rsidRPr="00D6243D" w:rsidRDefault="00A274D8" w:rsidP="00052603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0.00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184366" w14:textId="660853AC" w:rsidR="00A274D8" w:rsidRPr="00D6243D" w:rsidRDefault="00A274D8" w:rsidP="00A274D8">
            <w:pPr>
              <w:spacing w:before="20" w:after="20" w:line="240" w:lineRule="auto"/>
              <w:jc w:val="center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3.47%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37DE7A1F" w14:textId="77777777" w:rsidR="00A274D8" w:rsidRPr="00D6243D" w:rsidRDefault="00A274D8" w:rsidP="00A274D8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6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FFB779" w14:textId="77777777" w:rsidR="00A274D8" w:rsidRPr="00D6243D" w:rsidRDefault="00A274D8" w:rsidP="00A274D8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F35761">
              <w:rPr>
                <w:rFonts w:ascii="Angsana New" w:hAnsi="Angsana New"/>
                <w:sz w:val="23"/>
                <w:szCs w:val="23"/>
              </w:rPr>
              <w:t xml:space="preserve">9,527,000.00 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</w:tcPr>
          <w:p w14:paraId="292E9059" w14:textId="77777777" w:rsidR="00A274D8" w:rsidRPr="00D6243D" w:rsidRDefault="00A274D8" w:rsidP="00A274D8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F35761">
              <w:rPr>
                <w:rFonts w:ascii="Angsana New" w:hAnsi="Angsana New"/>
                <w:sz w:val="23"/>
                <w:szCs w:val="23"/>
              </w:rPr>
              <w:t>0.00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</w:tcPr>
          <w:p w14:paraId="7A6475AE" w14:textId="77777777" w:rsidR="00A274D8" w:rsidRPr="00D6243D" w:rsidRDefault="00A274D8" w:rsidP="00A274D8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F35761">
              <w:rPr>
                <w:rFonts w:ascii="Angsana New" w:hAnsi="Angsana New"/>
                <w:sz w:val="23"/>
                <w:szCs w:val="23"/>
              </w:rPr>
              <w:t>0.00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</w:tcPr>
          <w:p w14:paraId="7B037BC2" w14:textId="77777777" w:rsidR="00A274D8" w:rsidRPr="00D6243D" w:rsidRDefault="00A274D8" w:rsidP="00A274D8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F35761">
              <w:rPr>
                <w:rFonts w:ascii="Angsana New" w:hAnsi="Angsana New"/>
                <w:sz w:val="23"/>
                <w:szCs w:val="23"/>
              </w:rPr>
              <w:t>9,527,000.00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</w:tcPr>
          <w:p w14:paraId="4FAFC2E1" w14:textId="77777777" w:rsidR="00A274D8" w:rsidRPr="00D6243D" w:rsidRDefault="00A274D8" w:rsidP="00A274D8">
            <w:pPr>
              <w:spacing w:before="20" w:after="20" w:line="240" w:lineRule="auto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F35761">
              <w:rPr>
                <w:rFonts w:ascii="Angsana New" w:hAnsi="Angsana New"/>
                <w:sz w:val="23"/>
                <w:szCs w:val="23"/>
              </w:rPr>
              <w:t>3.47%</w:t>
            </w:r>
          </w:p>
        </w:tc>
      </w:tr>
      <w:tr w:rsidR="00A274D8" w:rsidRPr="00D6243D" w14:paraId="045DA8D6" w14:textId="77777777" w:rsidTr="00C46F38">
        <w:trPr>
          <w:trHeight w:val="288"/>
        </w:trPr>
        <w:tc>
          <w:tcPr>
            <w:tcW w:w="2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0C929C" w14:textId="77777777" w:rsidR="00A274D8" w:rsidRPr="00D6243D" w:rsidRDefault="00A274D8" w:rsidP="00A274D8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3"/>
                <w:szCs w:val="23"/>
                <w:cs/>
              </w:rPr>
            </w:pPr>
            <w:r w:rsidRPr="00CE0421">
              <w:rPr>
                <w:rFonts w:ascii="Angsana New" w:hAnsi="Angsana New"/>
                <w:color w:val="000000"/>
                <w:sz w:val="23"/>
                <w:szCs w:val="23"/>
                <w:cs/>
              </w:rPr>
              <w:t>หนี้สินตามสัญญาเช่า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616123" w14:textId="77777777" w:rsidR="00A274D8" w:rsidRPr="00D6243D" w:rsidRDefault="00A274D8" w:rsidP="00A274D8">
            <w:pPr>
              <w:spacing w:before="20" w:after="20" w:line="240" w:lineRule="auto"/>
              <w:jc w:val="center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17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D835EF" w14:textId="687ECD64" w:rsidR="00A274D8" w:rsidRPr="00D6243D" w:rsidRDefault="00A274D8" w:rsidP="00052603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0.00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99F0D6" w14:textId="6ED831BD" w:rsidR="00A274D8" w:rsidRPr="00D6243D" w:rsidRDefault="00A274D8" w:rsidP="00052603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1,781,515.8</w:t>
            </w:r>
            <w:r w:rsidR="00A57AB1">
              <w:rPr>
                <w:rFonts w:ascii="Angsana New" w:hAnsi="Angsana New" w:hint="cs"/>
                <w:sz w:val="23"/>
                <w:szCs w:val="23"/>
                <w:cs/>
              </w:rPr>
              <w:t>3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B90181" w14:textId="34BBD530" w:rsidR="00A274D8" w:rsidRPr="00D6243D" w:rsidRDefault="00A274D8" w:rsidP="00052603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0.00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7BA1CF" w14:textId="46466E7A" w:rsidR="00A274D8" w:rsidRPr="00D6243D" w:rsidRDefault="00A274D8" w:rsidP="00052603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  <w:lang w:val="en-US"/>
              </w:rPr>
            </w:pPr>
            <w:r>
              <w:rPr>
                <w:rFonts w:ascii="Angsana New" w:hAnsi="Angsana New"/>
                <w:sz w:val="23"/>
                <w:szCs w:val="23"/>
                <w:lang w:val="en-US"/>
              </w:rPr>
              <w:t>1,781,515.8</w:t>
            </w:r>
            <w:r w:rsidR="00A57AB1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3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FB4410" w14:textId="66CB9359" w:rsidR="00A274D8" w:rsidRPr="00D6243D" w:rsidRDefault="00A274D8" w:rsidP="00A274D8">
            <w:pPr>
              <w:spacing w:before="20" w:after="20" w:line="240" w:lineRule="auto"/>
              <w:jc w:val="center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4.22%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636EE6B0" w14:textId="77777777" w:rsidR="00A274D8" w:rsidRPr="00D6243D" w:rsidRDefault="00A274D8" w:rsidP="00A274D8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6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94D5B7" w14:textId="77777777" w:rsidR="00A274D8" w:rsidRPr="00D6243D" w:rsidRDefault="00A274D8" w:rsidP="00A274D8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F35761">
              <w:rPr>
                <w:rFonts w:ascii="Angsana New" w:hAnsi="Angsana New"/>
                <w:sz w:val="23"/>
                <w:szCs w:val="23"/>
              </w:rPr>
              <w:t xml:space="preserve">0.00 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</w:tcPr>
          <w:p w14:paraId="58D796E9" w14:textId="77777777" w:rsidR="00A274D8" w:rsidRPr="00D6243D" w:rsidRDefault="00A274D8" w:rsidP="00A274D8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F35761">
              <w:rPr>
                <w:rFonts w:ascii="Angsana New" w:hAnsi="Angsana New"/>
                <w:sz w:val="23"/>
                <w:szCs w:val="23"/>
              </w:rPr>
              <w:t>1,988,719.57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</w:tcPr>
          <w:p w14:paraId="61C542C8" w14:textId="77777777" w:rsidR="00A274D8" w:rsidRPr="00D6243D" w:rsidRDefault="00A274D8" w:rsidP="00A274D8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F35761">
              <w:rPr>
                <w:rFonts w:ascii="Angsana New" w:hAnsi="Angsana New"/>
                <w:sz w:val="23"/>
                <w:szCs w:val="23"/>
              </w:rPr>
              <w:t>0.00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</w:tcPr>
          <w:p w14:paraId="679FE033" w14:textId="77777777" w:rsidR="00A274D8" w:rsidRPr="00D6243D" w:rsidRDefault="00A274D8" w:rsidP="00A274D8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F35761">
              <w:rPr>
                <w:rFonts w:ascii="Angsana New" w:hAnsi="Angsana New"/>
                <w:sz w:val="23"/>
                <w:szCs w:val="23"/>
              </w:rPr>
              <w:t>1,988,719.57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</w:tcPr>
          <w:p w14:paraId="7B68F3CB" w14:textId="77777777" w:rsidR="00A274D8" w:rsidRPr="00D6243D" w:rsidRDefault="00A274D8" w:rsidP="00A274D8">
            <w:pPr>
              <w:spacing w:before="20" w:after="20" w:line="240" w:lineRule="auto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F35761">
              <w:rPr>
                <w:rFonts w:ascii="Angsana New" w:hAnsi="Angsana New"/>
                <w:sz w:val="23"/>
                <w:szCs w:val="23"/>
              </w:rPr>
              <w:t>4.22%</w:t>
            </w:r>
          </w:p>
        </w:tc>
      </w:tr>
    </w:tbl>
    <w:p w14:paraId="7931DB7A" w14:textId="715C1CC1" w:rsidR="00CE0421" w:rsidRDefault="00CE0421" w:rsidP="00295918">
      <w:pPr>
        <w:tabs>
          <w:tab w:val="left" w:pos="2680"/>
        </w:tabs>
        <w:rPr>
          <w:rFonts w:ascii="Angsana New" w:hAnsi="Angsana New"/>
          <w:sz w:val="30"/>
          <w:szCs w:val="30"/>
        </w:rPr>
      </w:pPr>
    </w:p>
    <w:p w14:paraId="4BDDE611" w14:textId="02152CB9" w:rsidR="00295918" w:rsidRDefault="005A0A72" w:rsidP="005A0A72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5A0A72">
        <w:rPr>
          <w:rFonts w:ascii="Angsana New" w:hAnsi="Angsana New"/>
          <w:sz w:val="30"/>
          <w:szCs w:val="30"/>
          <w:cs/>
        </w:rPr>
        <w:t xml:space="preserve">บริษัทฯ พิจารณาว่าผลกระทบต่อกำไรก่อนภาษีของบริษัทจากการเปลี่ยนแปลงที่อาจเกิดขึ้นอย่างสมเหตุสมผลของอัตราดอกเบี้ย ณ วันที่ </w:t>
      </w:r>
      <w:r w:rsidRPr="005A0A72">
        <w:rPr>
          <w:rFonts w:ascii="Angsana New" w:hAnsi="Angsana New"/>
          <w:sz w:val="30"/>
          <w:szCs w:val="30"/>
        </w:rPr>
        <w:t xml:space="preserve">30 </w:t>
      </w:r>
      <w:r w:rsidRPr="005A0A72">
        <w:rPr>
          <w:rFonts w:ascii="Angsana New" w:hAnsi="Angsana New"/>
          <w:sz w:val="30"/>
          <w:szCs w:val="30"/>
          <w:cs/>
        </w:rPr>
        <w:t xml:space="preserve">กันยายน </w:t>
      </w:r>
      <w:r w:rsidRPr="005A0A72">
        <w:rPr>
          <w:rFonts w:ascii="Angsana New" w:hAnsi="Angsana New"/>
          <w:sz w:val="30"/>
          <w:szCs w:val="30"/>
        </w:rPr>
        <w:t xml:space="preserve">2565 </w:t>
      </w:r>
      <w:r w:rsidRPr="005A0A72">
        <w:rPr>
          <w:rFonts w:ascii="Angsana New" w:hAnsi="Angsana New"/>
          <w:sz w:val="30"/>
          <w:szCs w:val="30"/>
          <w:cs/>
        </w:rPr>
        <w:t xml:space="preserve">และวันที่ </w:t>
      </w:r>
      <w:r w:rsidRPr="005A0A72">
        <w:rPr>
          <w:rFonts w:ascii="Angsana New" w:hAnsi="Angsana New"/>
          <w:sz w:val="30"/>
          <w:szCs w:val="30"/>
        </w:rPr>
        <w:t xml:space="preserve">31 </w:t>
      </w:r>
      <w:r w:rsidRPr="005A0A72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5A0A72">
        <w:rPr>
          <w:rFonts w:ascii="Angsana New" w:hAnsi="Angsana New"/>
          <w:sz w:val="30"/>
          <w:szCs w:val="30"/>
        </w:rPr>
        <w:t>2564</w:t>
      </w:r>
      <w:r>
        <w:rPr>
          <w:rFonts w:ascii="Angsana New" w:hAnsi="Angsana New"/>
          <w:sz w:val="30"/>
          <w:szCs w:val="30"/>
        </w:rPr>
        <w:br/>
      </w:r>
      <w:r w:rsidRPr="005A0A72">
        <w:rPr>
          <w:rFonts w:ascii="Angsana New" w:hAnsi="Angsana New"/>
          <w:sz w:val="30"/>
          <w:szCs w:val="30"/>
          <w:cs/>
        </w:rPr>
        <w:t>มีจำนวนเงินที่ไม่เป็นสาระสำคัญ</w:t>
      </w:r>
    </w:p>
    <w:p w14:paraId="34F6C477" w14:textId="77777777" w:rsidR="005A0A72" w:rsidRDefault="005A0A72" w:rsidP="00295918">
      <w:pPr>
        <w:tabs>
          <w:tab w:val="left" w:pos="2680"/>
        </w:tabs>
        <w:rPr>
          <w:rFonts w:ascii="Angsana New" w:hAnsi="Angsana New"/>
          <w:sz w:val="30"/>
          <w:szCs w:val="30"/>
        </w:rPr>
      </w:pPr>
    </w:p>
    <w:p w14:paraId="057AD848" w14:textId="1ACFE7A7" w:rsidR="005A0A72" w:rsidRPr="00B16618" w:rsidRDefault="005A0A72" w:rsidP="00295918">
      <w:pPr>
        <w:tabs>
          <w:tab w:val="left" w:pos="2680"/>
        </w:tabs>
        <w:rPr>
          <w:rFonts w:ascii="Angsana New" w:hAnsi="Angsana New"/>
          <w:sz w:val="30"/>
          <w:szCs w:val="30"/>
          <w:cs/>
        </w:rPr>
        <w:sectPr w:rsidR="005A0A72" w:rsidRPr="00B16618" w:rsidSect="00313FCE">
          <w:footerReference w:type="default" r:id="rId16"/>
          <w:pgSz w:w="16840" w:h="11907" w:orient="landscape" w:code="9"/>
          <w:pgMar w:top="1152" w:right="691" w:bottom="1152" w:left="576" w:header="720" w:footer="720" w:gutter="0"/>
          <w:paperSrc w:first="15" w:other="15"/>
          <w:cols w:space="737"/>
          <w:docGrid w:linePitch="299"/>
        </w:sectPr>
      </w:pPr>
    </w:p>
    <w:p w14:paraId="5CCED9A1" w14:textId="1801B0EA" w:rsidR="007B533F" w:rsidRDefault="007B533F">
      <w:pPr>
        <w:pStyle w:val="ListParagraph"/>
        <w:numPr>
          <w:ilvl w:val="0"/>
          <w:numId w:val="15"/>
        </w:numPr>
        <w:spacing w:after="120"/>
        <w:ind w:left="1350" w:hanging="450"/>
        <w:jc w:val="thaiDistribute"/>
        <w:rPr>
          <w:rFonts w:ascii="Angsana New" w:hAnsi="Angsana New"/>
          <w:sz w:val="30"/>
          <w:szCs w:val="30"/>
        </w:rPr>
      </w:pPr>
      <w:r w:rsidRPr="007B533F">
        <w:rPr>
          <w:rFonts w:ascii="Angsana New" w:hAnsi="Angsana New"/>
          <w:sz w:val="30"/>
          <w:szCs w:val="30"/>
          <w:cs/>
        </w:rPr>
        <w:t>ความเสี่ยงจากอัตราแลกเปลี่ยน</w:t>
      </w:r>
    </w:p>
    <w:p w14:paraId="5E731EE8" w14:textId="209D1651" w:rsidR="007B533F" w:rsidRDefault="007B533F" w:rsidP="007B533F">
      <w:pPr>
        <w:pStyle w:val="ListParagraph"/>
        <w:spacing w:after="120"/>
        <w:ind w:left="1350"/>
        <w:jc w:val="thaiDistribute"/>
        <w:rPr>
          <w:rFonts w:ascii="Angsana New" w:hAnsi="Angsana New"/>
          <w:sz w:val="30"/>
          <w:szCs w:val="30"/>
        </w:rPr>
      </w:pPr>
      <w:r w:rsidRPr="007B533F">
        <w:rPr>
          <w:rFonts w:ascii="Angsana New" w:hAnsi="Angsana New"/>
          <w:sz w:val="30"/>
          <w:szCs w:val="30"/>
          <w:cs/>
        </w:rPr>
        <w:t>บริษัทฯ มีความเสี่ยงจากอัตราแลกเปลี่ยนอันเกี่ยวเนื่องจากการซื้อสินค้า</w:t>
      </w:r>
      <w:r w:rsidR="003C022A" w:rsidRPr="007B533F">
        <w:rPr>
          <w:rFonts w:ascii="Angsana New" w:hAnsi="Angsana New" w:hint="cs"/>
          <w:sz w:val="30"/>
          <w:szCs w:val="30"/>
          <w:cs/>
        </w:rPr>
        <w:t>เป็</w:t>
      </w:r>
      <w:r w:rsidR="003C022A" w:rsidRPr="007B533F">
        <w:rPr>
          <w:rFonts w:ascii="Angsana New" w:hAnsi="Angsana New"/>
          <w:sz w:val="30"/>
          <w:szCs w:val="30"/>
          <w:cs/>
        </w:rPr>
        <w:t>น</w:t>
      </w:r>
      <w:r w:rsidRPr="007B533F">
        <w:rPr>
          <w:rFonts w:ascii="Angsana New" w:hAnsi="Angsana New"/>
          <w:sz w:val="30"/>
          <w:szCs w:val="30"/>
          <w:cs/>
        </w:rPr>
        <w:t>เงินตราต่างประเทศ บริษัทฯ ได้ตกลงทำสัญญาซื้อขายเงินตราต่างประเทศล่วงหน้าเพื่อใช้เป็นเครื่องมือในการป้องกันความเสี่ยงซึ่งสัญญาดังกล่าวมีอายุไม่เกินหนึ่งปี</w:t>
      </w:r>
    </w:p>
    <w:p w14:paraId="67FFFAD4" w14:textId="77777777" w:rsidR="00BB55FB" w:rsidRPr="00BB55FB" w:rsidRDefault="00BB55FB">
      <w:pPr>
        <w:pStyle w:val="ListParagraph"/>
        <w:numPr>
          <w:ilvl w:val="0"/>
          <w:numId w:val="17"/>
        </w:numPr>
        <w:spacing w:after="120"/>
        <w:jc w:val="thaiDistribute"/>
        <w:rPr>
          <w:rFonts w:ascii="Angsana New" w:hAnsi="Angsana New"/>
          <w:vanish/>
          <w:sz w:val="30"/>
          <w:szCs w:val="30"/>
        </w:rPr>
      </w:pPr>
    </w:p>
    <w:p w14:paraId="45B198B8" w14:textId="77777777" w:rsidR="00BB55FB" w:rsidRPr="00BB55FB" w:rsidRDefault="00BB55FB">
      <w:pPr>
        <w:pStyle w:val="ListParagraph"/>
        <w:numPr>
          <w:ilvl w:val="1"/>
          <w:numId w:val="17"/>
        </w:numPr>
        <w:spacing w:after="120"/>
        <w:jc w:val="thaiDistribute"/>
        <w:rPr>
          <w:rFonts w:ascii="Angsana New" w:hAnsi="Angsana New"/>
          <w:vanish/>
          <w:sz w:val="30"/>
          <w:szCs w:val="30"/>
        </w:rPr>
      </w:pPr>
    </w:p>
    <w:p w14:paraId="3655C172" w14:textId="77777777" w:rsidR="00BB55FB" w:rsidRPr="00BB55FB" w:rsidRDefault="00BB55FB">
      <w:pPr>
        <w:pStyle w:val="ListParagraph"/>
        <w:numPr>
          <w:ilvl w:val="1"/>
          <w:numId w:val="17"/>
        </w:numPr>
        <w:spacing w:after="120"/>
        <w:jc w:val="thaiDistribute"/>
        <w:rPr>
          <w:rFonts w:ascii="Angsana New" w:hAnsi="Angsana New"/>
          <w:vanish/>
          <w:sz w:val="30"/>
          <w:szCs w:val="30"/>
        </w:rPr>
      </w:pPr>
    </w:p>
    <w:p w14:paraId="5D30D792" w14:textId="77777777" w:rsidR="00BB55FB" w:rsidRPr="00BB55FB" w:rsidRDefault="00BB55FB">
      <w:pPr>
        <w:pStyle w:val="ListParagraph"/>
        <w:numPr>
          <w:ilvl w:val="1"/>
          <w:numId w:val="17"/>
        </w:numPr>
        <w:spacing w:after="120"/>
        <w:jc w:val="thaiDistribute"/>
        <w:rPr>
          <w:rFonts w:ascii="Angsana New" w:hAnsi="Angsana New"/>
          <w:vanish/>
          <w:sz w:val="30"/>
          <w:szCs w:val="30"/>
        </w:rPr>
      </w:pPr>
    </w:p>
    <w:p w14:paraId="42987D9B" w14:textId="77777777" w:rsidR="00BB55FB" w:rsidRPr="00BB55FB" w:rsidRDefault="00BB55FB">
      <w:pPr>
        <w:pStyle w:val="ListParagraph"/>
        <w:numPr>
          <w:ilvl w:val="1"/>
          <w:numId w:val="17"/>
        </w:numPr>
        <w:spacing w:after="120"/>
        <w:jc w:val="thaiDistribute"/>
        <w:rPr>
          <w:rFonts w:ascii="Angsana New" w:hAnsi="Angsana New"/>
          <w:vanish/>
          <w:sz w:val="30"/>
          <w:szCs w:val="30"/>
        </w:rPr>
      </w:pPr>
    </w:p>
    <w:p w14:paraId="35C7EB19" w14:textId="18BE44A3" w:rsidR="007B533F" w:rsidRDefault="00BB55FB">
      <w:pPr>
        <w:pStyle w:val="ListParagraph"/>
        <w:numPr>
          <w:ilvl w:val="2"/>
          <w:numId w:val="17"/>
        </w:numPr>
        <w:tabs>
          <w:tab w:val="clear" w:pos="1871"/>
          <w:tab w:val="left" w:pos="2160"/>
        </w:tabs>
        <w:spacing w:after="120"/>
        <w:ind w:left="1890" w:hanging="540"/>
        <w:jc w:val="thaiDistribute"/>
        <w:rPr>
          <w:rFonts w:ascii="Angsana New" w:hAnsi="Angsana New"/>
          <w:sz w:val="30"/>
          <w:szCs w:val="30"/>
        </w:rPr>
      </w:pPr>
      <w:r w:rsidRPr="00BB55FB">
        <w:rPr>
          <w:rFonts w:ascii="Angsana New" w:hAnsi="Angsana New"/>
          <w:sz w:val="30"/>
          <w:szCs w:val="30"/>
          <w:cs/>
        </w:rPr>
        <w:t xml:space="preserve">บริษัทฯ มีรายการลูกหนี้และเจ้าหนี้เป็นสกุลเงินตราต่างประเทศ บริษัทฯ มิได้ป้องกันความเสี่ยงจากอัตราแลกเปลี่ยนเงินตราต่างประเทศ สินทรัพย์และหนี้สินที่เป็นเงินสกุลต่างประเทศ ณ วันที่ </w:t>
      </w:r>
      <w:r w:rsidR="00892062">
        <w:rPr>
          <w:rFonts w:ascii="Angsana New" w:hAnsi="Angsana New"/>
          <w:sz w:val="30"/>
          <w:szCs w:val="30"/>
        </w:rPr>
        <w:t>30</w:t>
      </w:r>
      <w:r w:rsidRPr="00BB55FB">
        <w:rPr>
          <w:rFonts w:ascii="Angsana New" w:hAnsi="Angsana New"/>
          <w:sz w:val="30"/>
          <w:szCs w:val="30"/>
          <w:cs/>
        </w:rPr>
        <w:t xml:space="preserve"> กันยายน </w:t>
      </w:r>
      <w:r w:rsidR="00892062">
        <w:rPr>
          <w:rFonts w:ascii="Angsana New" w:hAnsi="Angsana New"/>
          <w:sz w:val="30"/>
          <w:szCs w:val="30"/>
        </w:rPr>
        <w:t>2565</w:t>
      </w:r>
      <w:r w:rsidRPr="00BB55FB">
        <w:rPr>
          <w:rFonts w:ascii="Angsana New" w:hAnsi="Angsana New"/>
          <w:sz w:val="30"/>
          <w:szCs w:val="30"/>
          <w:cs/>
        </w:rPr>
        <w:t xml:space="preserve"> และวันที่ </w:t>
      </w:r>
      <w:r w:rsidR="00892062">
        <w:rPr>
          <w:rFonts w:ascii="Angsana New" w:hAnsi="Angsana New"/>
          <w:sz w:val="30"/>
          <w:szCs w:val="30"/>
        </w:rPr>
        <w:t>31</w:t>
      </w:r>
      <w:r w:rsidRPr="00BB55FB">
        <w:rPr>
          <w:rFonts w:ascii="Angsana New" w:hAnsi="Angsana New"/>
          <w:sz w:val="30"/>
          <w:szCs w:val="30"/>
          <w:cs/>
        </w:rPr>
        <w:t xml:space="preserve"> ธันวาคม </w:t>
      </w:r>
      <w:r w:rsidR="00892062">
        <w:rPr>
          <w:rFonts w:ascii="Angsana New" w:hAnsi="Angsana New"/>
          <w:sz w:val="30"/>
          <w:szCs w:val="30"/>
        </w:rPr>
        <w:t>2564</w:t>
      </w:r>
      <w:r w:rsidR="00B47E3C">
        <w:rPr>
          <w:rFonts w:ascii="Angsana New" w:hAnsi="Angsana New"/>
          <w:sz w:val="30"/>
          <w:szCs w:val="30"/>
        </w:rPr>
        <w:t xml:space="preserve"> </w:t>
      </w:r>
      <w:r w:rsidRPr="00BB55FB">
        <w:rPr>
          <w:rFonts w:ascii="Angsana New" w:hAnsi="Angsana New"/>
          <w:sz w:val="30"/>
          <w:szCs w:val="30"/>
          <w:cs/>
        </w:rPr>
        <w:t>มียอดดังต่อไปนี้</w:t>
      </w:r>
    </w:p>
    <w:tbl>
      <w:tblPr>
        <w:tblW w:w="981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02"/>
        <w:gridCol w:w="1987"/>
        <w:gridCol w:w="236"/>
        <w:gridCol w:w="1987"/>
      </w:tblGrid>
      <w:tr w:rsidR="00B47E3C" w:rsidRPr="00574462" w14:paraId="0C9FDFB1" w14:textId="77777777" w:rsidTr="00BC5D67">
        <w:tc>
          <w:tcPr>
            <w:tcW w:w="5602" w:type="dxa"/>
          </w:tcPr>
          <w:p w14:paraId="58A91B96" w14:textId="77777777" w:rsidR="00B47E3C" w:rsidRPr="00574462" w:rsidRDefault="00B47E3C" w:rsidP="00BC5D67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987" w:type="dxa"/>
            <w:tcBorders>
              <w:bottom w:val="single" w:sz="4" w:space="0" w:color="auto"/>
            </w:tcBorders>
          </w:tcPr>
          <w:p w14:paraId="6A943F34" w14:textId="3B1F4C17" w:rsidR="00B47E3C" w:rsidRPr="00574462" w:rsidRDefault="00892062" w:rsidP="00BC5D6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30</w:t>
            </w:r>
            <w:r w:rsidR="00B47E3C" w:rsidRPr="008026C3">
              <w:rPr>
                <w:sz w:val="30"/>
                <w:szCs w:val="30"/>
                <w:cs/>
              </w:rPr>
              <w:t xml:space="preserve"> กันยายน </w:t>
            </w:r>
            <w:r>
              <w:rPr>
                <w:sz w:val="30"/>
                <w:szCs w:val="30"/>
              </w:rPr>
              <w:t>2565</w:t>
            </w:r>
          </w:p>
        </w:tc>
        <w:tc>
          <w:tcPr>
            <w:tcW w:w="236" w:type="dxa"/>
          </w:tcPr>
          <w:p w14:paraId="54499571" w14:textId="77777777" w:rsidR="00B47E3C" w:rsidRPr="00574462" w:rsidRDefault="00B47E3C" w:rsidP="00BC5D6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87" w:type="dxa"/>
            <w:tcBorders>
              <w:bottom w:val="single" w:sz="4" w:space="0" w:color="auto"/>
            </w:tcBorders>
          </w:tcPr>
          <w:p w14:paraId="25F6EAF1" w14:textId="6AFEACEA" w:rsidR="00B47E3C" w:rsidRPr="00574462" w:rsidRDefault="00892062" w:rsidP="00BC5D6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31</w:t>
            </w:r>
            <w:r w:rsidR="00B47E3C" w:rsidRPr="008026C3">
              <w:rPr>
                <w:sz w:val="30"/>
                <w:szCs w:val="30"/>
                <w:cs/>
              </w:rPr>
              <w:t xml:space="preserve"> ธันวาคม </w:t>
            </w:r>
            <w:r>
              <w:rPr>
                <w:sz w:val="30"/>
                <w:szCs w:val="30"/>
              </w:rPr>
              <w:t>2564</w:t>
            </w:r>
          </w:p>
        </w:tc>
      </w:tr>
      <w:tr w:rsidR="00B47E3C" w:rsidRPr="00574462" w14:paraId="4A1C7574" w14:textId="77777777" w:rsidTr="00B47E3C">
        <w:trPr>
          <w:trHeight w:val="203"/>
        </w:trPr>
        <w:tc>
          <w:tcPr>
            <w:tcW w:w="5602" w:type="dxa"/>
          </w:tcPr>
          <w:p w14:paraId="6C554F5B" w14:textId="05C5EE3B" w:rsidR="00B47E3C" w:rsidRPr="005B4595" w:rsidRDefault="00B47E3C" w:rsidP="00BC5D6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B47E3C">
              <w:rPr>
                <w:rFonts w:ascii="Angsana New" w:hAnsi="Angsana New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9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D24FE5" w14:textId="77777777" w:rsidR="00B47E3C" w:rsidRPr="00574462" w:rsidRDefault="00B47E3C" w:rsidP="00BC5D67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624FC527" w14:textId="77777777" w:rsidR="00B47E3C" w:rsidRPr="00574462" w:rsidRDefault="00B47E3C" w:rsidP="00BC5D67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vAlign w:val="bottom"/>
          </w:tcPr>
          <w:p w14:paraId="294B5584" w14:textId="77777777" w:rsidR="00B47E3C" w:rsidRPr="00574462" w:rsidRDefault="00B47E3C" w:rsidP="00BC5D67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47E3C" w:rsidRPr="00574462" w14:paraId="2619254E" w14:textId="77777777" w:rsidTr="00B47E3C">
        <w:trPr>
          <w:trHeight w:val="203"/>
        </w:trPr>
        <w:tc>
          <w:tcPr>
            <w:tcW w:w="5602" w:type="dxa"/>
          </w:tcPr>
          <w:p w14:paraId="33E814B6" w14:textId="68866426" w:rsidR="00B47E3C" w:rsidRPr="00B47E3C" w:rsidRDefault="00B47E3C" w:rsidP="00B47E3C">
            <w:pPr>
              <w:tabs>
                <w:tab w:val="left" w:pos="8040"/>
              </w:tabs>
              <w:spacing w:line="240" w:lineRule="auto"/>
              <w:ind w:left="340"/>
              <w:rPr>
                <w:rFonts w:ascii="Angsana New" w:hAnsi="Angsana New"/>
                <w:sz w:val="30"/>
                <w:szCs w:val="30"/>
                <w:cs/>
              </w:rPr>
            </w:pPr>
            <w:r w:rsidRPr="00B47E3C">
              <w:rPr>
                <w:rFonts w:ascii="Angsana New" w:hAnsi="Angsana New"/>
                <w:sz w:val="30"/>
                <w:szCs w:val="30"/>
                <w:cs/>
                <w:lang w:val="en-US"/>
              </w:rPr>
              <w:t>ดอลลาร์สหรัฐอเมริกา</w:t>
            </w:r>
          </w:p>
        </w:tc>
        <w:tc>
          <w:tcPr>
            <w:tcW w:w="1987" w:type="dxa"/>
            <w:shd w:val="clear" w:color="auto" w:fill="auto"/>
            <w:vAlign w:val="bottom"/>
          </w:tcPr>
          <w:p w14:paraId="696F6321" w14:textId="6B8DEA7C" w:rsidR="00B47E3C" w:rsidRPr="00574462" w:rsidRDefault="008F62B8" w:rsidP="00BC5D67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F62B8">
              <w:rPr>
                <w:rFonts w:ascii="Angsana New" w:hAnsi="Angsana New"/>
                <w:sz w:val="30"/>
                <w:szCs w:val="30"/>
                <w:cs/>
              </w:rPr>
              <w:t>318</w:t>
            </w:r>
            <w:r w:rsidRPr="008F62B8">
              <w:rPr>
                <w:rFonts w:ascii="Angsana New" w:hAnsi="Angsana New"/>
                <w:sz w:val="30"/>
                <w:szCs w:val="30"/>
              </w:rPr>
              <w:t>,</w:t>
            </w:r>
            <w:r w:rsidRPr="008F62B8">
              <w:rPr>
                <w:rFonts w:ascii="Angsana New" w:hAnsi="Angsana New"/>
                <w:sz w:val="30"/>
                <w:szCs w:val="30"/>
                <w:cs/>
              </w:rPr>
              <w:t>362.00</w:t>
            </w:r>
          </w:p>
        </w:tc>
        <w:tc>
          <w:tcPr>
            <w:tcW w:w="236" w:type="dxa"/>
            <w:vAlign w:val="center"/>
          </w:tcPr>
          <w:p w14:paraId="713AE118" w14:textId="77777777" w:rsidR="00B47E3C" w:rsidRPr="00574462" w:rsidRDefault="00B47E3C" w:rsidP="00BC5D67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vAlign w:val="bottom"/>
          </w:tcPr>
          <w:p w14:paraId="7ADA5C70" w14:textId="2ABBDFFD" w:rsidR="00B47E3C" w:rsidRPr="00574462" w:rsidRDefault="00B47E3C" w:rsidP="00BC5D67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47E3C">
              <w:rPr>
                <w:rFonts w:ascii="Angsana New" w:hAnsi="Angsana New"/>
                <w:sz w:val="30"/>
                <w:szCs w:val="30"/>
              </w:rPr>
              <w:t>568,739.45</w:t>
            </w:r>
          </w:p>
        </w:tc>
      </w:tr>
    </w:tbl>
    <w:p w14:paraId="38E3148C" w14:textId="7A980849" w:rsidR="00B47E3C" w:rsidRDefault="00B47E3C" w:rsidP="00B47E3C">
      <w:pPr>
        <w:pStyle w:val="ListParagraph"/>
        <w:tabs>
          <w:tab w:val="clear" w:pos="1871"/>
          <w:tab w:val="left" w:pos="2160"/>
        </w:tabs>
        <w:spacing w:after="120"/>
        <w:ind w:left="1238"/>
        <w:jc w:val="thaiDistribute"/>
        <w:rPr>
          <w:rFonts w:ascii="Angsana New" w:hAnsi="Angsana New"/>
          <w:sz w:val="30"/>
          <w:szCs w:val="30"/>
        </w:rPr>
      </w:pPr>
    </w:p>
    <w:p w14:paraId="3582D906" w14:textId="59136182" w:rsidR="00B47E3C" w:rsidRDefault="00B47E3C">
      <w:pPr>
        <w:pStyle w:val="ListParagraph"/>
        <w:numPr>
          <w:ilvl w:val="2"/>
          <w:numId w:val="17"/>
        </w:numPr>
        <w:tabs>
          <w:tab w:val="clear" w:pos="1871"/>
          <w:tab w:val="left" w:pos="2160"/>
        </w:tabs>
        <w:spacing w:after="120"/>
        <w:ind w:left="1890" w:hanging="540"/>
        <w:jc w:val="thaiDistribute"/>
        <w:rPr>
          <w:rFonts w:ascii="Angsana New" w:hAnsi="Angsana New"/>
          <w:sz w:val="30"/>
          <w:szCs w:val="30"/>
        </w:rPr>
      </w:pPr>
      <w:r w:rsidRPr="00B47E3C">
        <w:rPr>
          <w:rFonts w:ascii="Angsana New" w:hAnsi="Angsana New"/>
          <w:sz w:val="30"/>
          <w:szCs w:val="30"/>
          <w:cs/>
        </w:rPr>
        <w:t>บริษัทฯ พิจารณาว่าผลกระทบต่อกำไรก่อนภาษีของบริษัทจากการเปลี่ยนแปลงที่อาจเกิดขึ้นอย่างสมเหตุสมผลของอัตราแลกเปลี่ยน</w:t>
      </w:r>
      <w:r>
        <w:rPr>
          <w:rFonts w:ascii="Angsana New" w:hAnsi="Angsana New"/>
          <w:sz w:val="30"/>
          <w:szCs w:val="30"/>
        </w:rPr>
        <w:t xml:space="preserve"> </w:t>
      </w:r>
      <w:r w:rsidRPr="00B47E3C">
        <w:rPr>
          <w:rFonts w:ascii="Angsana New" w:hAnsi="Angsana New"/>
          <w:sz w:val="30"/>
          <w:szCs w:val="30"/>
          <w:cs/>
        </w:rPr>
        <w:t xml:space="preserve">ณ วันที่ </w:t>
      </w:r>
      <w:r w:rsidR="00892062">
        <w:rPr>
          <w:rFonts w:ascii="Angsana New" w:hAnsi="Angsana New"/>
          <w:sz w:val="30"/>
          <w:szCs w:val="30"/>
        </w:rPr>
        <w:t>30</w:t>
      </w:r>
      <w:r w:rsidRPr="00B47E3C">
        <w:rPr>
          <w:rFonts w:ascii="Angsana New" w:hAnsi="Angsana New"/>
          <w:sz w:val="30"/>
          <w:szCs w:val="30"/>
          <w:cs/>
        </w:rPr>
        <w:t xml:space="preserve"> กันยายน </w:t>
      </w:r>
      <w:r w:rsidR="00892062">
        <w:rPr>
          <w:rFonts w:ascii="Angsana New" w:hAnsi="Angsana New"/>
          <w:sz w:val="30"/>
          <w:szCs w:val="30"/>
        </w:rPr>
        <w:t>2565</w:t>
      </w:r>
      <w:r w:rsidRPr="00B47E3C">
        <w:rPr>
          <w:rFonts w:ascii="Angsana New" w:hAnsi="Angsana New"/>
          <w:sz w:val="30"/>
          <w:szCs w:val="30"/>
          <w:cs/>
        </w:rPr>
        <w:t xml:space="preserve"> และวันที่ </w:t>
      </w:r>
      <w:r w:rsidR="00892062">
        <w:rPr>
          <w:rFonts w:ascii="Angsana New" w:hAnsi="Angsana New"/>
          <w:sz w:val="30"/>
          <w:szCs w:val="30"/>
        </w:rPr>
        <w:t>31</w:t>
      </w:r>
      <w:r w:rsidRPr="00B47E3C">
        <w:rPr>
          <w:rFonts w:ascii="Angsana New" w:hAnsi="Angsana New"/>
          <w:sz w:val="30"/>
          <w:szCs w:val="30"/>
          <w:cs/>
        </w:rPr>
        <w:t xml:space="preserve"> ธันวาคม </w:t>
      </w:r>
      <w:r w:rsidR="00892062">
        <w:rPr>
          <w:rFonts w:ascii="Angsana New" w:hAnsi="Angsana New"/>
          <w:sz w:val="30"/>
          <w:szCs w:val="30"/>
        </w:rPr>
        <w:t>2564</w:t>
      </w:r>
      <w:r w:rsidRPr="00B47E3C">
        <w:rPr>
          <w:rFonts w:ascii="Angsana New" w:hAnsi="Angsana New"/>
          <w:sz w:val="30"/>
          <w:szCs w:val="30"/>
          <w:cs/>
        </w:rPr>
        <w:t xml:space="preserve"> </w:t>
      </w:r>
      <w:r w:rsidR="00892062">
        <w:rPr>
          <w:rFonts w:ascii="Angsana New" w:hAnsi="Angsana New"/>
          <w:sz w:val="30"/>
          <w:szCs w:val="30"/>
        </w:rPr>
        <w:br/>
      </w:r>
      <w:r w:rsidRPr="00B47E3C">
        <w:rPr>
          <w:rFonts w:ascii="Angsana New" w:hAnsi="Angsana New"/>
          <w:sz w:val="30"/>
          <w:szCs w:val="30"/>
          <w:cs/>
        </w:rPr>
        <w:t>มีจำนวนเงินที่ไม่เป็นสาระสำคัญ</w:t>
      </w:r>
    </w:p>
    <w:p w14:paraId="7584C5DA" w14:textId="2F3CD167" w:rsidR="00B47E3C" w:rsidRDefault="00B47E3C">
      <w:pPr>
        <w:pStyle w:val="ListParagraph"/>
        <w:numPr>
          <w:ilvl w:val="0"/>
          <w:numId w:val="15"/>
        </w:numPr>
        <w:spacing w:after="120"/>
        <w:ind w:left="1350" w:hanging="450"/>
        <w:jc w:val="thaiDistribute"/>
        <w:rPr>
          <w:rFonts w:ascii="Angsana New" w:hAnsi="Angsana New"/>
          <w:sz w:val="30"/>
          <w:szCs w:val="30"/>
        </w:rPr>
      </w:pPr>
      <w:r w:rsidRPr="00B47E3C">
        <w:rPr>
          <w:rFonts w:ascii="Angsana New" w:hAnsi="Angsana New"/>
          <w:sz w:val="30"/>
          <w:szCs w:val="30"/>
          <w:cs/>
        </w:rPr>
        <w:t>ราคายุติธรรมของเครื่องมือทางการเงิน</w:t>
      </w:r>
    </w:p>
    <w:p w14:paraId="4B3A2519" w14:textId="7B9E9D2D" w:rsidR="00B47E3C" w:rsidRDefault="00B47E3C" w:rsidP="00B47E3C">
      <w:pPr>
        <w:pStyle w:val="ListParagraph"/>
        <w:spacing w:after="120"/>
        <w:ind w:left="1350"/>
        <w:jc w:val="thaiDistribute"/>
        <w:rPr>
          <w:rFonts w:ascii="Angsana New" w:hAnsi="Angsana New"/>
          <w:sz w:val="30"/>
          <w:szCs w:val="30"/>
        </w:rPr>
      </w:pPr>
      <w:r w:rsidRPr="00B47E3C">
        <w:rPr>
          <w:rFonts w:ascii="Angsana New" w:hAnsi="Angsana New"/>
          <w:sz w:val="30"/>
          <w:szCs w:val="30"/>
          <w:cs/>
        </w:rPr>
        <w:t>สินทรัพย์ทางการเงินที่แสดงในงบแสดงฐานะการเงิน ประกอบด้วย เงินสดและรายการเทียบเท่าเงินสด  ลูกหนี้การค้าและลูกหนี้หมุนเวียนอื่น เงินให้กู้ยืมระยะสั้น สินทรัพย์ทางการเงินหมุนเวียนอื่น หนี้สินทางการเงินที่แสดงในงบแสดงฐานะการเงิน ประกอบด้วย เงินกู้ยืมระยะสั้นจากสถาบันการเงิน เจ้าหนี้การค้าและเจ้าหนี้หมุนเวียนอื่น</w:t>
      </w:r>
    </w:p>
    <w:p w14:paraId="47D70716" w14:textId="5E29DB74" w:rsidR="00B47E3C" w:rsidRDefault="00AD73E1" w:rsidP="00AD73E1">
      <w:pPr>
        <w:spacing w:after="120" w:line="240" w:lineRule="atLeast"/>
        <w:ind w:left="1350"/>
        <w:jc w:val="thaiDistribute"/>
        <w:rPr>
          <w:rFonts w:ascii="Angsana New" w:hAnsi="Angsana New"/>
          <w:sz w:val="30"/>
          <w:szCs w:val="30"/>
        </w:rPr>
      </w:pPr>
      <w:r w:rsidRPr="00AD73E1">
        <w:rPr>
          <w:rFonts w:ascii="Angsana New" w:hAnsi="Angsana New"/>
          <w:sz w:val="30"/>
          <w:szCs w:val="30"/>
          <w:cs/>
        </w:rPr>
        <w:t xml:space="preserve">ราคาตามบัญชีของสินทรัพย์และหนี้สินทางการเงินมีมูลค่าใกล้เคียงกับราคายุติธรรม    </w:t>
      </w:r>
    </w:p>
    <w:p w14:paraId="7BB4D28F" w14:textId="0F00B32C" w:rsidR="00B47E3C" w:rsidRDefault="00AD73E1" w:rsidP="00AD73E1">
      <w:pPr>
        <w:spacing w:after="120" w:line="240" w:lineRule="atLeast"/>
        <w:ind w:left="1350"/>
        <w:jc w:val="thaiDistribute"/>
        <w:rPr>
          <w:rFonts w:ascii="Angsana New" w:hAnsi="Angsana New"/>
          <w:sz w:val="30"/>
          <w:szCs w:val="30"/>
        </w:rPr>
      </w:pPr>
      <w:r w:rsidRPr="00AD73E1">
        <w:rPr>
          <w:rFonts w:ascii="Angsana New" w:hAnsi="Angsana New"/>
          <w:sz w:val="30"/>
          <w:szCs w:val="30"/>
          <w:cs/>
        </w:rPr>
        <w:t>มูลค่าตามบัญชีและมูลค่ายุติธรรมของสินทรัพย์ทางการเงินและหนี้สินทางการเงิน ณ วันที่</w:t>
      </w:r>
      <w:r>
        <w:rPr>
          <w:rFonts w:ascii="Angsana New" w:hAnsi="Angsana New"/>
          <w:sz w:val="30"/>
          <w:szCs w:val="30"/>
        </w:rPr>
        <w:br/>
      </w:r>
      <w:r w:rsidR="00892062">
        <w:rPr>
          <w:rFonts w:ascii="Angsana New" w:hAnsi="Angsana New"/>
          <w:sz w:val="30"/>
          <w:szCs w:val="30"/>
        </w:rPr>
        <w:t>30</w:t>
      </w:r>
      <w:r w:rsidRPr="00AD73E1">
        <w:rPr>
          <w:rFonts w:ascii="Angsana New" w:hAnsi="Angsana New"/>
          <w:sz w:val="30"/>
          <w:szCs w:val="30"/>
        </w:rPr>
        <w:t xml:space="preserve"> </w:t>
      </w:r>
      <w:r w:rsidRPr="00AD73E1">
        <w:rPr>
          <w:rFonts w:ascii="Angsana New" w:hAnsi="Angsana New"/>
          <w:sz w:val="30"/>
          <w:szCs w:val="30"/>
          <w:cs/>
        </w:rPr>
        <w:t xml:space="preserve">กันยายน </w:t>
      </w:r>
      <w:r w:rsidRPr="00AD73E1">
        <w:rPr>
          <w:rFonts w:ascii="Angsana New" w:hAnsi="Angsana New"/>
          <w:sz w:val="30"/>
          <w:szCs w:val="30"/>
        </w:rPr>
        <w:t xml:space="preserve">2565 </w:t>
      </w:r>
      <w:r w:rsidRPr="00AD73E1">
        <w:rPr>
          <w:rFonts w:ascii="Angsana New" w:hAnsi="Angsana New"/>
          <w:sz w:val="30"/>
          <w:szCs w:val="30"/>
          <w:cs/>
        </w:rPr>
        <w:t>และวันที่</w:t>
      </w:r>
      <w:r>
        <w:rPr>
          <w:rFonts w:ascii="Angsana New" w:hAnsi="Angsana New"/>
          <w:sz w:val="30"/>
          <w:szCs w:val="30"/>
        </w:rPr>
        <w:t xml:space="preserve"> </w:t>
      </w:r>
      <w:r w:rsidRPr="00AD73E1">
        <w:rPr>
          <w:rFonts w:ascii="Angsana New" w:hAnsi="Angsana New"/>
          <w:sz w:val="30"/>
          <w:szCs w:val="30"/>
        </w:rPr>
        <w:t xml:space="preserve">31 </w:t>
      </w:r>
      <w:r w:rsidRPr="00AD73E1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AD73E1">
        <w:rPr>
          <w:rFonts w:ascii="Angsana New" w:hAnsi="Angsana New"/>
          <w:sz w:val="30"/>
          <w:szCs w:val="30"/>
        </w:rPr>
        <w:t xml:space="preserve">2564 </w:t>
      </w:r>
      <w:r w:rsidRPr="00AD73E1">
        <w:rPr>
          <w:rFonts w:ascii="Angsana New" w:hAnsi="Angsana New"/>
          <w:sz w:val="30"/>
          <w:szCs w:val="30"/>
          <w:cs/>
        </w:rPr>
        <w:t>มีดังต่อไปนี้</w:t>
      </w:r>
    </w:p>
    <w:p w14:paraId="2192CCCD" w14:textId="17C79E5B" w:rsidR="008A3DC8" w:rsidRDefault="008A3DC8" w:rsidP="00AD73E1">
      <w:pPr>
        <w:spacing w:after="120" w:line="240" w:lineRule="atLeast"/>
        <w:ind w:left="1350"/>
        <w:jc w:val="thaiDistribute"/>
        <w:rPr>
          <w:rFonts w:ascii="Angsana New" w:hAnsi="Angsana New"/>
          <w:sz w:val="30"/>
          <w:szCs w:val="30"/>
        </w:rPr>
      </w:pPr>
    </w:p>
    <w:p w14:paraId="6012C047" w14:textId="4A675EFA" w:rsidR="008A3DC8" w:rsidRDefault="008A3DC8" w:rsidP="00AD73E1">
      <w:pPr>
        <w:spacing w:after="120" w:line="240" w:lineRule="atLeast"/>
        <w:ind w:left="1350"/>
        <w:jc w:val="thaiDistribute"/>
        <w:rPr>
          <w:rFonts w:ascii="Angsana New" w:hAnsi="Angsana New"/>
          <w:sz w:val="30"/>
          <w:szCs w:val="30"/>
        </w:rPr>
      </w:pPr>
    </w:p>
    <w:p w14:paraId="7AB367F8" w14:textId="4FA89C6A" w:rsidR="008A3DC8" w:rsidRDefault="008A3DC8" w:rsidP="00AD73E1">
      <w:pPr>
        <w:spacing w:after="120" w:line="240" w:lineRule="atLeast"/>
        <w:ind w:left="1350"/>
        <w:jc w:val="thaiDistribute"/>
        <w:rPr>
          <w:rFonts w:ascii="Angsana New" w:hAnsi="Angsana New"/>
          <w:sz w:val="30"/>
          <w:szCs w:val="30"/>
        </w:rPr>
      </w:pPr>
    </w:p>
    <w:p w14:paraId="12856A26" w14:textId="2345ECE7" w:rsidR="008A3DC8" w:rsidRDefault="008A3DC8" w:rsidP="00AD73E1">
      <w:pPr>
        <w:spacing w:after="120" w:line="240" w:lineRule="atLeast"/>
        <w:ind w:left="1350"/>
        <w:jc w:val="thaiDistribute"/>
        <w:rPr>
          <w:rFonts w:ascii="Angsana New" w:hAnsi="Angsana New"/>
          <w:sz w:val="30"/>
          <w:szCs w:val="30"/>
        </w:rPr>
      </w:pPr>
    </w:p>
    <w:p w14:paraId="5581AEC3" w14:textId="77777777" w:rsidR="002A0F15" w:rsidRDefault="002A0F15" w:rsidP="00AD73E1">
      <w:pPr>
        <w:spacing w:after="120" w:line="240" w:lineRule="atLeast"/>
        <w:ind w:left="1350"/>
        <w:jc w:val="thaiDistribute"/>
        <w:rPr>
          <w:rFonts w:ascii="Angsana New" w:hAnsi="Angsana New"/>
          <w:sz w:val="30"/>
          <w:szCs w:val="30"/>
        </w:rPr>
      </w:pPr>
    </w:p>
    <w:p w14:paraId="6E795DCE" w14:textId="77777777" w:rsidR="002A0F15" w:rsidRDefault="002A0F15" w:rsidP="00AD73E1">
      <w:pPr>
        <w:spacing w:after="120" w:line="240" w:lineRule="atLeast"/>
        <w:ind w:left="1350"/>
        <w:jc w:val="thaiDistribute"/>
        <w:rPr>
          <w:rFonts w:ascii="Angsana New" w:hAnsi="Angsana New"/>
          <w:sz w:val="30"/>
          <w:szCs w:val="30"/>
        </w:rPr>
      </w:pPr>
    </w:p>
    <w:p w14:paraId="4C9E1D21" w14:textId="68D05234" w:rsidR="008A3DC8" w:rsidRDefault="008A3DC8" w:rsidP="00AD73E1">
      <w:pPr>
        <w:spacing w:after="120" w:line="240" w:lineRule="atLeast"/>
        <w:ind w:left="1350"/>
        <w:jc w:val="thaiDistribute"/>
        <w:rPr>
          <w:rFonts w:ascii="Angsana New" w:hAnsi="Angsana New"/>
          <w:sz w:val="30"/>
          <w:szCs w:val="30"/>
        </w:rPr>
      </w:pPr>
    </w:p>
    <w:p w14:paraId="1AEE7F37" w14:textId="4A933127" w:rsidR="008A3DC8" w:rsidRDefault="008A3DC8" w:rsidP="00AD73E1">
      <w:pPr>
        <w:spacing w:after="120" w:line="240" w:lineRule="atLeast"/>
        <w:ind w:left="1350"/>
        <w:jc w:val="thaiDistribute"/>
        <w:rPr>
          <w:rFonts w:ascii="Angsana New" w:hAnsi="Angsana New"/>
          <w:sz w:val="30"/>
          <w:szCs w:val="30"/>
        </w:rPr>
      </w:pPr>
    </w:p>
    <w:p w14:paraId="0BD18CA6" w14:textId="77777777" w:rsidR="008A3DC8" w:rsidRDefault="008A3DC8" w:rsidP="00AD73E1">
      <w:pPr>
        <w:spacing w:after="120" w:line="240" w:lineRule="atLeast"/>
        <w:ind w:left="1350"/>
        <w:jc w:val="thaiDistribute"/>
        <w:rPr>
          <w:rFonts w:ascii="Angsana New" w:hAnsi="Angsana New"/>
          <w:sz w:val="30"/>
          <w:szCs w:val="30"/>
        </w:rPr>
      </w:pPr>
    </w:p>
    <w:tbl>
      <w:tblPr>
        <w:tblW w:w="102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32"/>
        <w:gridCol w:w="1598"/>
        <w:gridCol w:w="237"/>
        <w:gridCol w:w="1601"/>
        <w:gridCol w:w="236"/>
        <w:gridCol w:w="1598"/>
        <w:gridCol w:w="236"/>
        <w:gridCol w:w="1622"/>
      </w:tblGrid>
      <w:tr w:rsidR="008A3DC8" w:rsidRPr="00494247" w14:paraId="23B67811" w14:textId="77777777" w:rsidTr="000D1AF3">
        <w:tc>
          <w:tcPr>
            <w:tcW w:w="3132" w:type="dxa"/>
          </w:tcPr>
          <w:p w14:paraId="79C4C6FF" w14:textId="77777777" w:rsidR="008A3DC8" w:rsidRPr="00494247" w:rsidRDefault="008A3DC8" w:rsidP="00BC5D67">
            <w:pPr>
              <w:spacing w:line="360" w:lineRule="exact"/>
              <w:ind w:left="-18" w:right="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98" w:type="dxa"/>
          </w:tcPr>
          <w:p w14:paraId="0D130AFE" w14:textId="77777777" w:rsidR="008A3DC8" w:rsidRPr="00494247" w:rsidRDefault="008A3DC8" w:rsidP="00BC5D67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7" w:type="dxa"/>
          </w:tcPr>
          <w:p w14:paraId="2E996A8C" w14:textId="77777777" w:rsidR="008A3DC8" w:rsidRPr="00494247" w:rsidRDefault="008A3DC8" w:rsidP="00BC5D67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01" w:type="dxa"/>
          </w:tcPr>
          <w:p w14:paraId="4E994025" w14:textId="77777777" w:rsidR="008A3DC8" w:rsidRPr="00494247" w:rsidRDefault="008A3DC8" w:rsidP="00BC5D67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</w:tcPr>
          <w:p w14:paraId="683EA9A0" w14:textId="77777777" w:rsidR="008A3DC8" w:rsidRPr="00494247" w:rsidRDefault="008A3DC8" w:rsidP="00BC5D67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3456" w:type="dxa"/>
            <w:gridSpan w:val="3"/>
          </w:tcPr>
          <w:p w14:paraId="46FE4554" w14:textId="77777777" w:rsidR="008A3DC8" w:rsidRPr="00494247" w:rsidRDefault="008A3DC8" w:rsidP="00BC5D67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</w:pPr>
            <w:r w:rsidRPr="0049424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       (</w:t>
            </w:r>
            <w:r w:rsidRPr="0049424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หน่วย</w:t>
            </w:r>
            <w:r w:rsidRPr="0049424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: </w:t>
            </w:r>
            <w:r w:rsidRPr="0049424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บาท</w:t>
            </w:r>
            <w:r w:rsidRPr="0049424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8A3DC8" w:rsidRPr="00494247" w14:paraId="66D7013B" w14:textId="77777777" w:rsidTr="000D1AF3">
        <w:tc>
          <w:tcPr>
            <w:tcW w:w="3132" w:type="dxa"/>
          </w:tcPr>
          <w:p w14:paraId="2A28E1C5" w14:textId="77777777" w:rsidR="008A3DC8" w:rsidRPr="00494247" w:rsidRDefault="008A3DC8" w:rsidP="00BC5D67">
            <w:pPr>
              <w:spacing w:line="360" w:lineRule="exact"/>
              <w:ind w:left="-18" w:right="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128" w:type="dxa"/>
            <w:gridSpan w:val="7"/>
            <w:vAlign w:val="center"/>
          </w:tcPr>
          <w:p w14:paraId="7D6A01E1" w14:textId="35E0472C" w:rsidR="008A3DC8" w:rsidRPr="00494247" w:rsidRDefault="008A3DC8" w:rsidP="00BC5D67">
            <w:pPr>
              <w:spacing w:line="360" w:lineRule="exact"/>
              <w:ind w:right="2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A3DC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3E573A">
              <w:rPr>
                <w:rFonts w:ascii="Angsana New" w:hAnsi="Angsana New"/>
                <w:sz w:val="30"/>
                <w:szCs w:val="30"/>
              </w:rPr>
              <w:t>30</w:t>
            </w:r>
            <w:r w:rsidRPr="008A3DC8">
              <w:rPr>
                <w:rFonts w:ascii="Angsana New" w:hAnsi="Angsana New"/>
                <w:sz w:val="30"/>
                <w:szCs w:val="30"/>
                <w:cs/>
              </w:rPr>
              <w:t xml:space="preserve"> กันยายน </w:t>
            </w:r>
            <w:r w:rsidR="003E573A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8A3DC8" w:rsidRPr="00494247" w14:paraId="343A4570" w14:textId="77777777" w:rsidTr="00454C1A">
        <w:tc>
          <w:tcPr>
            <w:tcW w:w="3132" w:type="dxa"/>
          </w:tcPr>
          <w:p w14:paraId="72BB7B3B" w14:textId="77777777" w:rsidR="008A3DC8" w:rsidRPr="00494247" w:rsidRDefault="008A3DC8" w:rsidP="00BC5D67">
            <w:pPr>
              <w:spacing w:line="360" w:lineRule="exact"/>
              <w:ind w:right="36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527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5EC605CB" w14:textId="365D7903" w:rsidR="008A3DC8" w:rsidRPr="00494247" w:rsidRDefault="000D1AF3" w:rsidP="00BC5D6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D1AF3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6DD9251E" w14:textId="77777777" w:rsidR="008A3DC8" w:rsidRPr="00494247" w:rsidRDefault="008A3DC8" w:rsidP="00BC5D6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2" w:type="dxa"/>
            <w:tcBorders>
              <w:top w:val="single" w:sz="4" w:space="0" w:color="auto"/>
              <w:bottom w:val="single" w:sz="4" w:space="0" w:color="auto"/>
            </w:tcBorders>
          </w:tcPr>
          <w:p w14:paraId="3E71F113" w14:textId="72A7020C" w:rsidR="008A3DC8" w:rsidRPr="00494247" w:rsidRDefault="000D1AF3" w:rsidP="00BC5D6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D1AF3">
              <w:rPr>
                <w:sz w:val="28"/>
                <w:szCs w:val="28"/>
                <w:cs/>
              </w:rPr>
              <w:t>มูลค่ายุติธรรม</w:t>
            </w:r>
          </w:p>
        </w:tc>
      </w:tr>
      <w:tr w:rsidR="008A3DC8" w:rsidRPr="00494247" w14:paraId="4E413D20" w14:textId="77777777" w:rsidTr="00454C1A">
        <w:tc>
          <w:tcPr>
            <w:tcW w:w="3132" w:type="dxa"/>
          </w:tcPr>
          <w:p w14:paraId="0B4DBC09" w14:textId="585794A7" w:rsidR="008A3DC8" w:rsidRPr="00494247" w:rsidRDefault="000E1DF0" w:rsidP="000E1DF0">
            <w:pPr>
              <w:spacing w:line="360" w:lineRule="exact"/>
              <w:ind w:right="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รายการ</w:t>
            </w:r>
          </w:p>
        </w:tc>
        <w:tc>
          <w:tcPr>
            <w:tcW w:w="1598" w:type="dxa"/>
            <w:tcBorders>
              <w:top w:val="single" w:sz="4" w:space="0" w:color="auto"/>
              <w:bottom w:val="single" w:sz="4" w:space="0" w:color="auto"/>
            </w:tcBorders>
          </w:tcPr>
          <w:p w14:paraId="4033688E" w14:textId="2B07BC29" w:rsidR="008A3DC8" w:rsidRPr="00165280" w:rsidRDefault="000D1AF3" w:rsidP="00BC5D6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28"/>
                <w:szCs w:val="28"/>
              </w:rPr>
            </w:pPr>
            <w:r w:rsidRPr="000D1AF3">
              <w:rPr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237" w:type="dxa"/>
            <w:tcBorders>
              <w:top w:val="single" w:sz="4" w:space="0" w:color="auto"/>
            </w:tcBorders>
          </w:tcPr>
          <w:p w14:paraId="0F3EEDC6" w14:textId="77777777" w:rsidR="008A3DC8" w:rsidRPr="00494247" w:rsidRDefault="008A3DC8" w:rsidP="00BC5D6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01" w:type="dxa"/>
            <w:tcBorders>
              <w:top w:val="single" w:sz="4" w:space="0" w:color="auto"/>
              <w:bottom w:val="single" w:sz="4" w:space="0" w:color="auto"/>
            </w:tcBorders>
          </w:tcPr>
          <w:p w14:paraId="7C3484C4" w14:textId="1D745D31" w:rsidR="008A3DC8" w:rsidRPr="00165280" w:rsidRDefault="000D1AF3" w:rsidP="00BC5D6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ราคาทุน</w:t>
            </w:r>
            <w:r w:rsidR="00B102B7">
              <w:rPr>
                <w:rFonts w:hint="cs"/>
                <w:sz w:val="28"/>
                <w:szCs w:val="28"/>
                <w:cs/>
              </w:rPr>
              <w:t xml:space="preserve">            </w:t>
            </w:r>
            <w:r>
              <w:rPr>
                <w:rFonts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5D64A1E" w14:textId="77777777" w:rsidR="008A3DC8" w:rsidRPr="00494247" w:rsidRDefault="008A3DC8" w:rsidP="00BC5D6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98" w:type="dxa"/>
            <w:tcBorders>
              <w:top w:val="single" w:sz="4" w:space="0" w:color="auto"/>
              <w:bottom w:val="single" w:sz="4" w:space="0" w:color="auto"/>
            </w:tcBorders>
          </w:tcPr>
          <w:p w14:paraId="08E61E91" w14:textId="3B5CCB76" w:rsidR="008A3DC8" w:rsidRPr="00165280" w:rsidRDefault="000D1AF3" w:rsidP="00BC5D6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รวม</w:t>
            </w:r>
          </w:p>
        </w:tc>
        <w:tc>
          <w:tcPr>
            <w:tcW w:w="236" w:type="dxa"/>
          </w:tcPr>
          <w:p w14:paraId="7F2F66F4" w14:textId="77777777" w:rsidR="008A3DC8" w:rsidRPr="00494247" w:rsidRDefault="008A3DC8" w:rsidP="00BC5D6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2" w:type="dxa"/>
            <w:tcBorders>
              <w:top w:val="single" w:sz="4" w:space="0" w:color="auto"/>
            </w:tcBorders>
          </w:tcPr>
          <w:p w14:paraId="588DAD61" w14:textId="77777777" w:rsidR="008A3DC8" w:rsidRPr="00165280" w:rsidRDefault="008A3DC8" w:rsidP="00BC5D6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28"/>
                <w:szCs w:val="28"/>
              </w:rPr>
            </w:pPr>
          </w:p>
        </w:tc>
      </w:tr>
      <w:tr w:rsidR="008A3DC8" w:rsidRPr="00494247" w14:paraId="4352F895" w14:textId="77777777" w:rsidTr="000E26C5">
        <w:trPr>
          <w:trHeight w:val="203"/>
        </w:trPr>
        <w:tc>
          <w:tcPr>
            <w:tcW w:w="3132" w:type="dxa"/>
            <w:vAlign w:val="bottom"/>
          </w:tcPr>
          <w:p w14:paraId="3A86A3DE" w14:textId="32CA872B" w:rsidR="008A3DC8" w:rsidRPr="000D1AF3" w:rsidRDefault="000E1DF0" w:rsidP="000E26C5">
            <w:pPr>
              <w:tabs>
                <w:tab w:val="left" w:pos="80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E1DF0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598" w:type="dxa"/>
            <w:tcBorders>
              <w:top w:val="single" w:sz="4" w:space="0" w:color="auto"/>
            </w:tcBorders>
          </w:tcPr>
          <w:p w14:paraId="5A494EBE" w14:textId="77777777" w:rsidR="008A3DC8" w:rsidRPr="00494247" w:rsidRDefault="008A3DC8" w:rsidP="00BC5D67">
            <w:pPr>
              <w:tabs>
                <w:tab w:val="decimal" w:pos="1168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495EB9B9" w14:textId="77777777" w:rsidR="008A3DC8" w:rsidRPr="00494247" w:rsidRDefault="008A3DC8" w:rsidP="00BC5D67">
            <w:pPr>
              <w:tabs>
                <w:tab w:val="decimal" w:pos="1168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01" w:type="dxa"/>
            <w:tcBorders>
              <w:top w:val="single" w:sz="4" w:space="0" w:color="auto"/>
            </w:tcBorders>
          </w:tcPr>
          <w:p w14:paraId="5207BADC" w14:textId="77777777" w:rsidR="008A3DC8" w:rsidRPr="00494247" w:rsidRDefault="008A3DC8" w:rsidP="00BC5D67">
            <w:pPr>
              <w:tabs>
                <w:tab w:val="decimal" w:pos="1168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D985CCC" w14:textId="77777777" w:rsidR="008A3DC8" w:rsidRPr="00494247" w:rsidRDefault="008A3DC8" w:rsidP="00BC5D67">
            <w:pPr>
              <w:tabs>
                <w:tab w:val="decimal" w:pos="1168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92CAD8A" w14:textId="77777777" w:rsidR="008A3DC8" w:rsidRPr="00494247" w:rsidRDefault="008A3DC8" w:rsidP="00BC5D67">
            <w:pPr>
              <w:tabs>
                <w:tab w:val="decimal" w:pos="1168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320A6026" w14:textId="77777777" w:rsidR="008A3DC8" w:rsidRPr="00494247" w:rsidRDefault="008A3DC8" w:rsidP="00BC5D67">
            <w:pPr>
              <w:tabs>
                <w:tab w:val="decimal" w:pos="1451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2" w:type="dxa"/>
            <w:vAlign w:val="center"/>
          </w:tcPr>
          <w:p w14:paraId="5317638D" w14:textId="77777777" w:rsidR="008A3DC8" w:rsidRPr="00494247" w:rsidRDefault="008A3DC8" w:rsidP="00BC5D67">
            <w:pPr>
              <w:tabs>
                <w:tab w:val="decimal" w:pos="1116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B31FF" w:rsidRPr="00494247" w14:paraId="67CFCD1E" w14:textId="77777777" w:rsidTr="00C46F38">
        <w:trPr>
          <w:trHeight w:val="203"/>
        </w:trPr>
        <w:tc>
          <w:tcPr>
            <w:tcW w:w="3132" w:type="dxa"/>
            <w:vAlign w:val="bottom"/>
          </w:tcPr>
          <w:p w14:paraId="6117363B" w14:textId="2B295992" w:rsidR="000B31FF" w:rsidRPr="000E1DF0" w:rsidRDefault="000B31FF" w:rsidP="000B31FF">
            <w:pPr>
              <w:tabs>
                <w:tab w:val="left" w:pos="80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1DF0">
              <w:rPr>
                <w:rFonts w:asciiTheme="majorBidi" w:hAnsi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598" w:type="dxa"/>
            <w:shd w:val="clear" w:color="auto" w:fill="auto"/>
            <w:vAlign w:val="center"/>
          </w:tcPr>
          <w:p w14:paraId="528867EC" w14:textId="3194FDEB" w:rsidR="000B31FF" w:rsidRPr="0076632D" w:rsidRDefault="000B31FF" w:rsidP="000035EE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0.00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5607B78D" w14:textId="77777777" w:rsidR="000B31FF" w:rsidRPr="00494247" w:rsidRDefault="000B31FF" w:rsidP="000035EE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14:paraId="01198EDE" w14:textId="2E9161EE" w:rsidR="000B31FF" w:rsidRPr="0030065A" w:rsidRDefault="00A10273" w:rsidP="000035EE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10273">
              <w:rPr>
                <w:rFonts w:ascii="Angsana New" w:hAnsi="Angsana New"/>
                <w:sz w:val="30"/>
                <w:szCs w:val="30"/>
                <w:lang w:val="en-US"/>
              </w:rPr>
              <w:t>228,930,705.12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C8A8AAD" w14:textId="77777777" w:rsidR="000B31FF" w:rsidRPr="000B31FF" w:rsidRDefault="000B31FF" w:rsidP="000035EE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98" w:type="dxa"/>
            <w:shd w:val="clear" w:color="auto" w:fill="auto"/>
            <w:vAlign w:val="center"/>
          </w:tcPr>
          <w:p w14:paraId="79F6F93E" w14:textId="50F35688" w:rsidR="000B31FF" w:rsidRPr="0076632D" w:rsidRDefault="00A10273" w:rsidP="000035EE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10273">
              <w:rPr>
                <w:rFonts w:ascii="Angsana New" w:hAnsi="Angsana New"/>
                <w:sz w:val="30"/>
                <w:szCs w:val="30"/>
                <w:lang w:val="en-US"/>
              </w:rPr>
              <w:t>228,930,705.12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2C4C87F" w14:textId="77777777" w:rsidR="000B31FF" w:rsidRPr="000B31FF" w:rsidRDefault="000B31FF" w:rsidP="000035EE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22" w:type="dxa"/>
            <w:shd w:val="clear" w:color="auto" w:fill="auto"/>
            <w:vAlign w:val="center"/>
          </w:tcPr>
          <w:p w14:paraId="224C651D" w14:textId="1F76B617" w:rsidR="000B31FF" w:rsidRPr="000B31FF" w:rsidRDefault="00A10273" w:rsidP="000035EE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10273">
              <w:rPr>
                <w:rFonts w:ascii="Angsana New" w:hAnsi="Angsana New"/>
                <w:sz w:val="30"/>
                <w:szCs w:val="30"/>
                <w:lang w:val="en-US"/>
              </w:rPr>
              <w:t>228,930,705.12</w:t>
            </w:r>
          </w:p>
        </w:tc>
      </w:tr>
      <w:tr w:rsidR="000B31FF" w:rsidRPr="00494247" w14:paraId="2C5CCB32" w14:textId="77777777" w:rsidTr="00C46F38">
        <w:trPr>
          <w:trHeight w:val="203"/>
        </w:trPr>
        <w:tc>
          <w:tcPr>
            <w:tcW w:w="3132" w:type="dxa"/>
            <w:vAlign w:val="bottom"/>
          </w:tcPr>
          <w:p w14:paraId="31F61643" w14:textId="7FDD0CCB" w:rsidR="000B31FF" w:rsidRPr="000E1DF0" w:rsidRDefault="000B31FF" w:rsidP="000B31FF">
            <w:pPr>
              <w:tabs>
                <w:tab w:val="left" w:pos="8040"/>
              </w:tabs>
              <w:spacing w:line="240" w:lineRule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0E1DF0">
              <w:rPr>
                <w:rFonts w:asciiTheme="majorBidi" w:hAnsiTheme="majorBidi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598" w:type="dxa"/>
            <w:shd w:val="clear" w:color="auto" w:fill="auto"/>
            <w:vAlign w:val="center"/>
          </w:tcPr>
          <w:p w14:paraId="48C0C5C8" w14:textId="3BDDF843" w:rsidR="000B31FF" w:rsidRPr="00EA3610" w:rsidRDefault="000B31FF" w:rsidP="000035EE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0.00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26706166" w14:textId="77777777" w:rsidR="000B31FF" w:rsidRPr="00494247" w:rsidRDefault="000B31FF" w:rsidP="000035EE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14:paraId="4055546E" w14:textId="22B8178E" w:rsidR="000B31FF" w:rsidRPr="00180472" w:rsidRDefault="002A5EEC" w:rsidP="000035EE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A5EEC">
              <w:rPr>
                <w:rFonts w:ascii="Angsana New" w:hAnsi="Angsana New"/>
                <w:sz w:val="30"/>
                <w:szCs w:val="30"/>
                <w:lang w:val="en-US"/>
              </w:rPr>
              <w:t>51,856,819.05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494D9A7" w14:textId="77777777" w:rsidR="000B31FF" w:rsidRPr="000B31FF" w:rsidRDefault="000B31FF" w:rsidP="000035EE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98" w:type="dxa"/>
            <w:shd w:val="clear" w:color="auto" w:fill="auto"/>
            <w:vAlign w:val="center"/>
          </w:tcPr>
          <w:p w14:paraId="7D6E9F66" w14:textId="6B9D85B0" w:rsidR="000B31FF" w:rsidRPr="00AD4BEF" w:rsidRDefault="002A5EEC" w:rsidP="000035EE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A5EEC">
              <w:rPr>
                <w:rFonts w:ascii="Angsana New" w:hAnsi="Angsana New"/>
                <w:sz w:val="30"/>
                <w:szCs w:val="30"/>
                <w:lang w:val="en-US"/>
              </w:rPr>
              <w:t>51,856,819.05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7E6140D" w14:textId="77777777" w:rsidR="000B31FF" w:rsidRPr="000B31FF" w:rsidRDefault="000B31FF" w:rsidP="000035EE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22" w:type="dxa"/>
            <w:shd w:val="clear" w:color="auto" w:fill="auto"/>
            <w:vAlign w:val="center"/>
          </w:tcPr>
          <w:p w14:paraId="709C0445" w14:textId="2E6A00CE" w:rsidR="000B31FF" w:rsidRPr="00410C31" w:rsidRDefault="002A5EEC" w:rsidP="000035EE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A5EEC">
              <w:rPr>
                <w:rFonts w:ascii="Angsana New" w:hAnsi="Angsana New"/>
                <w:sz w:val="30"/>
                <w:szCs w:val="30"/>
                <w:lang w:val="en-US"/>
              </w:rPr>
              <w:t>51,856,819.05</w:t>
            </w:r>
          </w:p>
        </w:tc>
      </w:tr>
      <w:tr w:rsidR="000B31FF" w:rsidRPr="00494247" w14:paraId="4883421D" w14:textId="77777777" w:rsidTr="00C46F38">
        <w:trPr>
          <w:trHeight w:val="203"/>
        </w:trPr>
        <w:tc>
          <w:tcPr>
            <w:tcW w:w="3132" w:type="dxa"/>
            <w:vAlign w:val="bottom"/>
          </w:tcPr>
          <w:p w14:paraId="6E0479B4" w14:textId="7E74ED9A" w:rsidR="000B31FF" w:rsidRPr="000E1DF0" w:rsidRDefault="000B31FF" w:rsidP="000B31FF">
            <w:pPr>
              <w:tabs>
                <w:tab w:val="left" w:pos="8040"/>
              </w:tabs>
              <w:spacing w:line="240" w:lineRule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0E1DF0">
              <w:rPr>
                <w:rFonts w:asciiTheme="majorBidi" w:hAnsiTheme="majorBidi"/>
                <w:sz w:val="28"/>
                <w:szCs w:val="28"/>
                <w:cs/>
              </w:rPr>
              <w:t>เงินให้กู้ยืมระยะสั้น</w:t>
            </w:r>
          </w:p>
        </w:tc>
        <w:tc>
          <w:tcPr>
            <w:tcW w:w="1598" w:type="dxa"/>
            <w:shd w:val="clear" w:color="auto" w:fill="auto"/>
            <w:vAlign w:val="center"/>
          </w:tcPr>
          <w:p w14:paraId="3CBDD352" w14:textId="4D89FEA7" w:rsidR="000B31FF" w:rsidRPr="00EA3610" w:rsidRDefault="000B31FF" w:rsidP="000035EE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0.00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5960BE0A" w14:textId="77777777" w:rsidR="000B31FF" w:rsidRPr="00494247" w:rsidRDefault="000B31FF" w:rsidP="000035EE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14:paraId="6F6769E2" w14:textId="21FF82B2" w:rsidR="000B31FF" w:rsidRPr="00180472" w:rsidRDefault="000B31FF" w:rsidP="000035EE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F1DE2">
              <w:rPr>
                <w:rFonts w:ascii="Angsana New" w:hAnsi="Angsana New"/>
                <w:sz w:val="30"/>
                <w:szCs w:val="30"/>
                <w:lang w:val="en-US"/>
              </w:rPr>
              <w:t>595,855.00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D5604A6" w14:textId="77777777" w:rsidR="000B31FF" w:rsidRPr="000B31FF" w:rsidRDefault="000B31FF" w:rsidP="000035EE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98" w:type="dxa"/>
            <w:shd w:val="clear" w:color="auto" w:fill="auto"/>
            <w:vAlign w:val="center"/>
          </w:tcPr>
          <w:p w14:paraId="17FD56C2" w14:textId="6245BBEE" w:rsidR="000B31FF" w:rsidRPr="00AD4BEF" w:rsidRDefault="000B31FF" w:rsidP="000035EE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F1DE2">
              <w:rPr>
                <w:rFonts w:ascii="Angsana New" w:hAnsi="Angsana New"/>
                <w:sz w:val="30"/>
                <w:szCs w:val="30"/>
                <w:lang w:val="en-US"/>
              </w:rPr>
              <w:t>595,855.00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CF60D17" w14:textId="77777777" w:rsidR="000B31FF" w:rsidRPr="000B31FF" w:rsidRDefault="000B31FF" w:rsidP="000035EE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22" w:type="dxa"/>
            <w:shd w:val="clear" w:color="auto" w:fill="auto"/>
            <w:vAlign w:val="center"/>
          </w:tcPr>
          <w:p w14:paraId="36612989" w14:textId="28478E6D" w:rsidR="000B31FF" w:rsidRPr="00410C31" w:rsidRDefault="000B31FF" w:rsidP="000035EE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F1DE2">
              <w:rPr>
                <w:rFonts w:ascii="Angsana New" w:hAnsi="Angsana New"/>
                <w:sz w:val="30"/>
                <w:szCs w:val="30"/>
                <w:lang w:val="en-US"/>
              </w:rPr>
              <w:t>595,855.00</w:t>
            </w:r>
          </w:p>
        </w:tc>
      </w:tr>
      <w:tr w:rsidR="000B31FF" w:rsidRPr="00494247" w14:paraId="28CF78B0" w14:textId="77777777" w:rsidTr="00C46F38">
        <w:trPr>
          <w:trHeight w:val="203"/>
        </w:trPr>
        <w:tc>
          <w:tcPr>
            <w:tcW w:w="3132" w:type="dxa"/>
            <w:vAlign w:val="bottom"/>
          </w:tcPr>
          <w:p w14:paraId="7D6C926D" w14:textId="71913ACA" w:rsidR="000B31FF" w:rsidRPr="000E1DF0" w:rsidRDefault="000B31FF" w:rsidP="000B31FF">
            <w:pPr>
              <w:spacing w:line="360" w:lineRule="exact"/>
              <w:ind w:left="160" w:right="-36" w:hanging="160"/>
              <w:rPr>
                <w:rFonts w:asciiTheme="majorBidi" w:hAnsiTheme="majorBidi"/>
                <w:sz w:val="28"/>
                <w:szCs w:val="28"/>
                <w:cs/>
              </w:rPr>
            </w:pPr>
            <w:r w:rsidRPr="000E1DF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สินทรัพย์ทางการเงินหมุนเวียนอื่น</w:t>
            </w:r>
            <w:r w:rsidR="00B102B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  </w:t>
            </w:r>
            <w:r w:rsidRPr="000E1DF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598" w:type="dxa"/>
            <w:shd w:val="clear" w:color="auto" w:fill="auto"/>
            <w:vAlign w:val="center"/>
          </w:tcPr>
          <w:p w14:paraId="26D84175" w14:textId="77777777" w:rsidR="002A5EEC" w:rsidRDefault="002A5EEC" w:rsidP="000035EE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493A6365" w14:textId="33AD9FCD" w:rsidR="000B31FF" w:rsidRPr="00EA3610" w:rsidRDefault="000B31FF" w:rsidP="000035EE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299,317.05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60040703" w14:textId="77777777" w:rsidR="000B31FF" w:rsidRPr="00494247" w:rsidRDefault="000B31FF" w:rsidP="000035EE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14:paraId="1C77FBAA" w14:textId="77777777" w:rsidR="002A5EEC" w:rsidRDefault="002A5EEC" w:rsidP="000035EE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158DD875" w14:textId="5153F201" w:rsidR="000B31FF" w:rsidRPr="00180472" w:rsidRDefault="000B31FF" w:rsidP="000035EE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0.00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DB5B639" w14:textId="77777777" w:rsidR="000B31FF" w:rsidRPr="000B31FF" w:rsidRDefault="000B31FF" w:rsidP="000035EE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98" w:type="dxa"/>
            <w:shd w:val="clear" w:color="auto" w:fill="auto"/>
            <w:vAlign w:val="center"/>
          </w:tcPr>
          <w:p w14:paraId="56C6343A" w14:textId="77777777" w:rsidR="002A5EEC" w:rsidRDefault="002A5EEC" w:rsidP="000035EE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3F1CB1FA" w14:textId="41FE606E" w:rsidR="000B31FF" w:rsidRPr="00AD4BEF" w:rsidRDefault="000B31FF" w:rsidP="000035EE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299,317.05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AE494AB" w14:textId="77777777" w:rsidR="000B31FF" w:rsidRPr="000B31FF" w:rsidRDefault="000B31FF" w:rsidP="000035EE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22" w:type="dxa"/>
            <w:shd w:val="clear" w:color="auto" w:fill="auto"/>
            <w:vAlign w:val="center"/>
          </w:tcPr>
          <w:p w14:paraId="66597420" w14:textId="77777777" w:rsidR="002A5EEC" w:rsidRDefault="002A5EEC" w:rsidP="000035EE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3E283D96" w14:textId="0CCE6DDD" w:rsidR="000B31FF" w:rsidRPr="00410C31" w:rsidRDefault="000B31FF" w:rsidP="000035EE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299,317.05</w:t>
            </w:r>
          </w:p>
        </w:tc>
      </w:tr>
      <w:tr w:rsidR="000B31FF" w:rsidRPr="00494247" w14:paraId="54504987" w14:textId="77777777" w:rsidTr="00C46F38">
        <w:trPr>
          <w:trHeight w:val="203"/>
        </w:trPr>
        <w:tc>
          <w:tcPr>
            <w:tcW w:w="3132" w:type="dxa"/>
            <w:vAlign w:val="bottom"/>
          </w:tcPr>
          <w:p w14:paraId="4DC81955" w14:textId="230FF3E4" w:rsidR="000B31FF" w:rsidRPr="000E1DF0" w:rsidRDefault="000B31FF" w:rsidP="000B31FF">
            <w:pPr>
              <w:tabs>
                <w:tab w:val="left" w:pos="8040"/>
              </w:tabs>
              <w:spacing w:line="240" w:lineRule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0E1DF0">
              <w:rPr>
                <w:rFonts w:asciiTheme="majorBidi" w:hAnsiTheme="majorBidi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59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80BA2F" w14:textId="59BF2962" w:rsidR="000B31FF" w:rsidRPr="00EA3610" w:rsidRDefault="000B31FF" w:rsidP="000035EE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0.00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35734A8F" w14:textId="77777777" w:rsidR="000B31FF" w:rsidRPr="00494247" w:rsidRDefault="000B31FF" w:rsidP="000035EE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000D3E" w14:textId="19F2A125" w:rsidR="000B31FF" w:rsidRPr="00180472" w:rsidRDefault="00D523B2" w:rsidP="000035EE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523B2">
              <w:rPr>
                <w:rFonts w:ascii="Angsana New" w:hAnsi="Angsana New"/>
                <w:sz w:val="30"/>
                <w:szCs w:val="30"/>
                <w:lang w:val="en-US"/>
              </w:rPr>
              <w:t>131,350.03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408CD54" w14:textId="77777777" w:rsidR="000B31FF" w:rsidRPr="000B31FF" w:rsidRDefault="000B31FF" w:rsidP="000035EE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9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B9E621" w14:textId="09EF0F0D" w:rsidR="000B31FF" w:rsidRPr="00AD4BEF" w:rsidRDefault="00D523B2" w:rsidP="000035EE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523B2">
              <w:rPr>
                <w:rFonts w:ascii="Angsana New" w:hAnsi="Angsana New"/>
                <w:sz w:val="30"/>
                <w:szCs w:val="30"/>
                <w:lang w:val="en-US"/>
              </w:rPr>
              <w:t>131,350.03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6BE7F4B" w14:textId="77777777" w:rsidR="000B31FF" w:rsidRPr="000B31FF" w:rsidRDefault="000B31FF" w:rsidP="000035EE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262B19" w14:textId="2BDB0A4B" w:rsidR="000B31FF" w:rsidRPr="00410C31" w:rsidRDefault="00D523B2" w:rsidP="000035EE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523B2">
              <w:rPr>
                <w:rFonts w:ascii="Angsana New" w:hAnsi="Angsana New"/>
                <w:sz w:val="30"/>
                <w:szCs w:val="30"/>
                <w:lang w:val="en-US"/>
              </w:rPr>
              <w:t>131,350.03</w:t>
            </w:r>
          </w:p>
        </w:tc>
      </w:tr>
      <w:tr w:rsidR="000B31FF" w:rsidRPr="00494247" w14:paraId="6AC15DDE" w14:textId="77777777" w:rsidTr="00C46F38">
        <w:trPr>
          <w:trHeight w:val="203"/>
        </w:trPr>
        <w:tc>
          <w:tcPr>
            <w:tcW w:w="3132" w:type="dxa"/>
            <w:vAlign w:val="bottom"/>
          </w:tcPr>
          <w:p w14:paraId="09C37C74" w14:textId="2FA5CEAA" w:rsidR="000B31FF" w:rsidRPr="000E1DF0" w:rsidRDefault="000B31FF" w:rsidP="000B31FF">
            <w:pPr>
              <w:tabs>
                <w:tab w:val="left" w:pos="8040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0E1DF0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15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B8A3433" w14:textId="15A36F31" w:rsidR="000B31FF" w:rsidRPr="00EA3610" w:rsidRDefault="000B31FF" w:rsidP="000035EE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F1DE2">
              <w:rPr>
                <w:rFonts w:ascii="Angsana New" w:hAnsi="Angsana New"/>
                <w:sz w:val="30"/>
                <w:szCs w:val="30"/>
                <w:lang w:val="en-US"/>
              </w:rPr>
              <w:t>299,317.05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70015BFF" w14:textId="77777777" w:rsidR="000B31FF" w:rsidRPr="00494247" w:rsidRDefault="000B31FF" w:rsidP="000035EE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F332CCF" w14:textId="540BEBF6" w:rsidR="000B31FF" w:rsidRPr="00180472" w:rsidRDefault="000B31FF" w:rsidP="000035EE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F1DE2">
              <w:rPr>
                <w:rFonts w:ascii="Angsana New" w:hAnsi="Angsana New"/>
                <w:sz w:val="30"/>
                <w:szCs w:val="30"/>
                <w:lang w:val="en-US"/>
              </w:rPr>
              <w:t>281,514,729.20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94B060B" w14:textId="77777777" w:rsidR="000B31FF" w:rsidRPr="000B31FF" w:rsidRDefault="000B31FF" w:rsidP="000035EE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E33D625" w14:textId="6868129C" w:rsidR="000B31FF" w:rsidRPr="00AD4BEF" w:rsidRDefault="000B31FF" w:rsidP="000035EE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F1DE2">
              <w:rPr>
                <w:rFonts w:ascii="Angsana New" w:hAnsi="Angsana New"/>
                <w:sz w:val="30"/>
                <w:szCs w:val="30"/>
                <w:lang w:val="en-US"/>
              </w:rPr>
              <w:t>281,814,046.25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5AB36D7" w14:textId="77777777" w:rsidR="000B31FF" w:rsidRPr="000B31FF" w:rsidRDefault="000B31FF" w:rsidP="000035EE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4639113" w14:textId="7B9EC721" w:rsidR="000B31FF" w:rsidRPr="00410C31" w:rsidRDefault="000B31FF" w:rsidP="000035EE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F1DE2">
              <w:rPr>
                <w:rFonts w:ascii="Angsana New" w:hAnsi="Angsana New"/>
                <w:sz w:val="30"/>
                <w:szCs w:val="30"/>
                <w:lang w:val="en-US"/>
              </w:rPr>
              <w:t>281,814,046.25</w:t>
            </w:r>
          </w:p>
        </w:tc>
      </w:tr>
      <w:tr w:rsidR="000B31FF" w:rsidRPr="00494247" w14:paraId="63330894" w14:textId="77777777" w:rsidTr="00C46F38">
        <w:trPr>
          <w:trHeight w:val="203"/>
        </w:trPr>
        <w:tc>
          <w:tcPr>
            <w:tcW w:w="3132" w:type="dxa"/>
            <w:vAlign w:val="bottom"/>
          </w:tcPr>
          <w:p w14:paraId="1F4EA68B" w14:textId="4514D48F" w:rsidR="000B31FF" w:rsidRPr="000E1DF0" w:rsidRDefault="000B31FF" w:rsidP="000B31FF">
            <w:pPr>
              <w:tabs>
                <w:tab w:val="left" w:pos="8040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0E26C5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598" w:type="dxa"/>
            <w:shd w:val="clear" w:color="auto" w:fill="auto"/>
            <w:vAlign w:val="center"/>
          </w:tcPr>
          <w:p w14:paraId="2757F61E" w14:textId="77777777" w:rsidR="000B31FF" w:rsidRPr="00EA3610" w:rsidRDefault="000B31FF" w:rsidP="000035EE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37" w:type="dxa"/>
            <w:shd w:val="clear" w:color="auto" w:fill="auto"/>
            <w:vAlign w:val="center"/>
          </w:tcPr>
          <w:p w14:paraId="7489ABA5" w14:textId="77777777" w:rsidR="000B31FF" w:rsidRPr="00494247" w:rsidRDefault="000B31FF" w:rsidP="000035EE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14:paraId="608AD578" w14:textId="77777777" w:rsidR="000B31FF" w:rsidRPr="00180472" w:rsidRDefault="000B31FF" w:rsidP="000035EE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492C589A" w14:textId="77777777" w:rsidR="000B31FF" w:rsidRPr="000B31FF" w:rsidRDefault="000B31FF" w:rsidP="000035EE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98" w:type="dxa"/>
            <w:shd w:val="clear" w:color="auto" w:fill="auto"/>
            <w:vAlign w:val="center"/>
          </w:tcPr>
          <w:p w14:paraId="454FD706" w14:textId="77777777" w:rsidR="000B31FF" w:rsidRPr="00AD4BEF" w:rsidRDefault="000B31FF" w:rsidP="000035EE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22F8DB2C" w14:textId="77777777" w:rsidR="000B31FF" w:rsidRPr="000B31FF" w:rsidRDefault="000B31FF" w:rsidP="000035EE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22" w:type="dxa"/>
            <w:shd w:val="clear" w:color="auto" w:fill="auto"/>
            <w:vAlign w:val="center"/>
          </w:tcPr>
          <w:p w14:paraId="3FFCE03B" w14:textId="77777777" w:rsidR="000B31FF" w:rsidRPr="00410C31" w:rsidRDefault="000B31FF" w:rsidP="000035EE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B31FF" w:rsidRPr="00494247" w14:paraId="6B3B9461" w14:textId="77777777" w:rsidTr="00C46F38">
        <w:trPr>
          <w:trHeight w:val="203"/>
        </w:trPr>
        <w:tc>
          <w:tcPr>
            <w:tcW w:w="3132" w:type="dxa"/>
            <w:vAlign w:val="bottom"/>
          </w:tcPr>
          <w:p w14:paraId="1288BD8A" w14:textId="3780C008" w:rsidR="000B31FF" w:rsidRPr="000E26C5" w:rsidRDefault="000B31FF" w:rsidP="000B31FF">
            <w:pPr>
              <w:tabs>
                <w:tab w:val="left" w:pos="8040"/>
              </w:tabs>
              <w:spacing w:line="240" w:lineRule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0E26C5">
              <w:rPr>
                <w:rFonts w:asciiTheme="majorBidi" w:hAnsiTheme="majorBidi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598" w:type="dxa"/>
            <w:shd w:val="clear" w:color="auto" w:fill="auto"/>
            <w:vAlign w:val="center"/>
          </w:tcPr>
          <w:p w14:paraId="22DC0956" w14:textId="39ED756E" w:rsidR="000B31FF" w:rsidRPr="00EA3610" w:rsidRDefault="000B31FF" w:rsidP="000035EE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0.00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6E5EF68A" w14:textId="77777777" w:rsidR="000B31FF" w:rsidRPr="00494247" w:rsidRDefault="000B31FF" w:rsidP="000035EE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14:paraId="4C250537" w14:textId="154A42BD" w:rsidR="000B31FF" w:rsidRPr="00180472" w:rsidRDefault="000B31FF" w:rsidP="000035EE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F1DE2">
              <w:rPr>
                <w:rFonts w:ascii="Angsana New" w:hAnsi="Angsana New"/>
                <w:sz w:val="30"/>
                <w:szCs w:val="30"/>
                <w:lang w:val="en-US"/>
              </w:rPr>
              <w:t>88,770,995.03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345FD33" w14:textId="77777777" w:rsidR="000B31FF" w:rsidRPr="000B31FF" w:rsidRDefault="000B31FF" w:rsidP="000035EE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98" w:type="dxa"/>
            <w:shd w:val="clear" w:color="auto" w:fill="auto"/>
            <w:vAlign w:val="center"/>
          </w:tcPr>
          <w:p w14:paraId="6F0F6EC8" w14:textId="5CEF08FA" w:rsidR="000B31FF" w:rsidRPr="00AD4BEF" w:rsidRDefault="000B31FF" w:rsidP="000035EE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F1DE2">
              <w:rPr>
                <w:rFonts w:ascii="Angsana New" w:hAnsi="Angsana New"/>
                <w:sz w:val="30"/>
                <w:szCs w:val="30"/>
                <w:lang w:val="en-US"/>
              </w:rPr>
              <w:t>88,770,995.03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E19E604" w14:textId="77777777" w:rsidR="000B31FF" w:rsidRPr="000B31FF" w:rsidRDefault="000B31FF" w:rsidP="000035EE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22" w:type="dxa"/>
            <w:shd w:val="clear" w:color="auto" w:fill="auto"/>
            <w:vAlign w:val="center"/>
          </w:tcPr>
          <w:p w14:paraId="029A0EEF" w14:textId="59384120" w:rsidR="000B31FF" w:rsidRPr="00410C31" w:rsidRDefault="000B31FF" w:rsidP="000035EE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F1DE2">
              <w:rPr>
                <w:rFonts w:ascii="Angsana New" w:hAnsi="Angsana New"/>
                <w:sz w:val="30"/>
                <w:szCs w:val="30"/>
                <w:lang w:val="en-US"/>
              </w:rPr>
              <w:t>88,770,995.03</w:t>
            </w:r>
          </w:p>
        </w:tc>
      </w:tr>
      <w:tr w:rsidR="000B31FF" w:rsidRPr="00494247" w14:paraId="4F0EFF14" w14:textId="77777777" w:rsidTr="00C46F38">
        <w:trPr>
          <w:trHeight w:val="203"/>
        </w:trPr>
        <w:tc>
          <w:tcPr>
            <w:tcW w:w="3132" w:type="dxa"/>
            <w:vAlign w:val="bottom"/>
          </w:tcPr>
          <w:p w14:paraId="73001E69" w14:textId="35CA4F8D" w:rsidR="000B31FF" w:rsidRPr="000E26C5" w:rsidRDefault="000B31FF" w:rsidP="000B31FF">
            <w:pPr>
              <w:tabs>
                <w:tab w:val="left" w:pos="8040"/>
              </w:tabs>
              <w:spacing w:line="240" w:lineRule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0E26C5">
              <w:rPr>
                <w:rFonts w:asciiTheme="majorBidi" w:hAnsiTheme="majorBidi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598" w:type="dxa"/>
            <w:shd w:val="clear" w:color="auto" w:fill="auto"/>
            <w:vAlign w:val="center"/>
          </w:tcPr>
          <w:p w14:paraId="669B8B7E" w14:textId="65BED380" w:rsidR="000B31FF" w:rsidRPr="00EA3610" w:rsidRDefault="000B31FF" w:rsidP="000035EE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0.00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78434998" w14:textId="77777777" w:rsidR="000B31FF" w:rsidRPr="00494247" w:rsidRDefault="000B31FF" w:rsidP="000035EE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14:paraId="486B50D7" w14:textId="5E274E73" w:rsidR="000B31FF" w:rsidRPr="00180472" w:rsidRDefault="000B31FF" w:rsidP="000035EE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F1DE2">
              <w:rPr>
                <w:rFonts w:ascii="Angsana New" w:hAnsi="Angsana New"/>
                <w:sz w:val="30"/>
                <w:szCs w:val="30"/>
                <w:lang w:val="en-US"/>
              </w:rPr>
              <w:t>32,548,331.21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809356D" w14:textId="77777777" w:rsidR="000B31FF" w:rsidRPr="000B31FF" w:rsidRDefault="000B31FF" w:rsidP="000035EE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98" w:type="dxa"/>
            <w:shd w:val="clear" w:color="auto" w:fill="auto"/>
            <w:vAlign w:val="center"/>
          </w:tcPr>
          <w:p w14:paraId="745370F5" w14:textId="24F98C36" w:rsidR="000B31FF" w:rsidRPr="00AD4BEF" w:rsidRDefault="000B31FF" w:rsidP="000035EE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F1DE2">
              <w:rPr>
                <w:rFonts w:ascii="Angsana New" w:hAnsi="Angsana New"/>
                <w:sz w:val="30"/>
                <w:szCs w:val="30"/>
                <w:lang w:val="en-US"/>
              </w:rPr>
              <w:t>32,548,331.21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0216974" w14:textId="77777777" w:rsidR="000B31FF" w:rsidRPr="000B31FF" w:rsidRDefault="000B31FF" w:rsidP="000035EE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22" w:type="dxa"/>
            <w:shd w:val="clear" w:color="auto" w:fill="auto"/>
            <w:vAlign w:val="center"/>
          </w:tcPr>
          <w:p w14:paraId="5CD76A1F" w14:textId="1484C5D1" w:rsidR="000B31FF" w:rsidRPr="00410C31" w:rsidRDefault="000B31FF" w:rsidP="000035EE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F1DE2">
              <w:rPr>
                <w:rFonts w:ascii="Angsana New" w:hAnsi="Angsana New"/>
                <w:sz w:val="30"/>
                <w:szCs w:val="30"/>
                <w:lang w:val="en-US"/>
              </w:rPr>
              <w:t>32,548,331.21</w:t>
            </w:r>
          </w:p>
        </w:tc>
      </w:tr>
      <w:tr w:rsidR="000B31FF" w:rsidRPr="00494247" w14:paraId="6515B81D" w14:textId="77777777" w:rsidTr="00C46F38">
        <w:trPr>
          <w:trHeight w:val="203"/>
        </w:trPr>
        <w:tc>
          <w:tcPr>
            <w:tcW w:w="3132" w:type="dxa"/>
            <w:vAlign w:val="bottom"/>
          </w:tcPr>
          <w:p w14:paraId="58436D27" w14:textId="12BB86D3" w:rsidR="000B31FF" w:rsidRPr="000E26C5" w:rsidRDefault="000B31FF" w:rsidP="000B31FF">
            <w:pPr>
              <w:tabs>
                <w:tab w:val="left" w:pos="8040"/>
              </w:tabs>
              <w:spacing w:line="240" w:lineRule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0E26C5">
              <w:rPr>
                <w:rFonts w:asciiTheme="majorBidi" w:hAnsi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59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BF5A12" w14:textId="64C4CDD5" w:rsidR="000B31FF" w:rsidRPr="00EA3610" w:rsidRDefault="000B31FF" w:rsidP="000035EE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0.00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20EF2368" w14:textId="77777777" w:rsidR="000B31FF" w:rsidRPr="00494247" w:rsidRDefault="000B31FF" w:rsidP="000035EE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2E0F78" w14:textId="44A5A05E" w:rsidR="000B31FF" w:rsidRPr="00180472" w:rsidRDefault="000B31FF" w:rsidP="000035EE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F1DE2">
              <w:rPr>
                <w:rFonts w:ascii="Angsana New" w:hAnsi="Angsana New"/>
                <w:sz w:val="30"/>
                <w:szCs w:val="30"/>
                <w:lang w:val="en-US"/>
              </w:rPr>
              <w:t>1,781,515.83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F143B66" w14:textId="77777777" w:rsidR="000B31FF" w:rsidRPr="000B31FF" w:rsidRDefault="000B31FF" w:rsidP="000035EE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9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377280" w14:textId="21060DE4" w:rsidR="000B31FF" w:rsidRPr="00AD4BEF" w:rsidRDefault="000B31FF" w:rsidP="000035EE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F1DE2">
              <w:rPr>
                <w:rFonts w:ascii="Angsana New" w:hAnsi="Angsana New"/>
                <w:sz w:val="30"/>
                <w:szCs w:val="30"/>
                <w:lang w:val="en-US"/>
              </w:rPr>
              <w:t>1,781,515.83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830660E" w14:textId="77777777" w:rsidR="000B31FF" w:rsidRPr="000B31FF" w:rsidRDefault="000B31FF" w:rsidP="000035EE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C7DA7D" w14:textId="004FB235" w:rsidR="000B31FF" w:rsidRPr="00410C31" w:rsidRDefault="000B31FF" w:rsidP="000035EE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F1DE2">
              <w:rPr>
                <w:rFonts w:ascii="Angsana New" w:hAnsi="Angsana New"/>
                <w:sz w:val="30"/>
                <w:szCs w:val="30"/>
                <w:lang w:val="en-US"/>
              </w:rPr>
              <w:t>1,781,515.83</w:t>
            </w:r>
          </w:p>
        </w:tc>
      </w:tr>
      <w:tr w:rsidR="000B31FF" w:rsidRPr="00494247" w14:paraId="6C8DF688" w14:textId="77777777" w:rsidTr="00C46F38">
        <w:trPr>
          <w:trHeight w:val="203"/>
        </w:trPr>
        <w:tc>
          <w:tcPr>
            <w:tcW w:w="3132" w:type="dxa"/>
            <w:vAlign w:val="bottom"/>
          </w:tcPr>
          <w:p w14:paraId="590B9656" w14:textId="7EE46061" w:rsidR="000B31FF" w:rsidRPr="000E1DF0" w:rsidRDefault="000B31FF" w:rsidP="000B31FF">
            <w:pPr>
              <w:tabs>
                <w:tab w:val="left" w:pos="8040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0E26C5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15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C9334B7" w14:textId="6D1959A4" w:rsidR="000B31FF" w:rsidRPr="00EA3610" w:rsidRDefault="000B31FF" w:rsidP="000035EE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0.00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265A114C" w14:textId="77777777" w:rsidR="000B31FF" w:rsidRPr="00494247" w:rsidRDefault="000B31FF" w:rsidP="000035EE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85648A7" w14:textId="0C744E95" w:rsidR="000B31FF" w:rsidRPr="00180472" w:rsidRDefault="000B31FF" w:rsidP="000035EE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F1DE2">
              <w:rPr>
                <w:rFonts w:ascii="Angsana New" w:hAnsi="Angsana New"/>
                <w:sz w:val="30"/>
                <w:szCs w:val="30"/>
                <w:lang w:val="en-US"/>
              </w:rPr>
              <w:t>123,100,842.07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12E29C6" w14:textId="77777777" w:rsidR="000B31FF" w:rsidRPr="000B31FF" w:rsidRDefault="000B31FF" w:rsidP="000035EE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3057B7A" w14:textId="64F76DDD" w:rsidR="000B31FF" w:rsidRPr="00AD4BEF" w:rsidRDefault="000B31FF" w:rsidP="000035EE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F1DE2">
              <w:rPr>
                <w:rFonts w:ascii="Angsana New" w:hAnsi="Angsana New"/>
                <w:sz w:val="30"/>
                <w:szCs w:val="30"/>
                <w:lang w:val="en-US"/>
              </w:rPr>
              <w:t>123,100,842.07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45EDC66" w14:textId="77777777" w:rsidR="000B31FF" w:rsidRPr="000B31FF" w:rsidRDefault="000B31FF" w:rsidP="000035EE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63A103E" w14:textId="033EA74C" w:rsidR="000B31FF" w:rsidRPr="00410C31" w:rsidRDefault="000B31FF" w:rsidP="000035EE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F1DE2">
              <w:rPr>
                <w:rFonts w:ascii="Angsana New" w:hAnsi="Angsana New"/>
                <w:sz w:val="30"/>
                <w:szCs w:val="30"/>
                <w:lang w:val="en-US"/>
              </w:rPr>
              <w:t>123,100,842.07</w:t>
            </w:r>
          </w:p>
        </w:tc>
      </w:tr>
    </w:tbl>
    <w:p w14:paraId="13684727" w14:textId="73EBC742" w:rsidR="00AD73E1" w:rsidRDefault="00AD73E1" w:rsidP="00B47E3C">
      <w:pPr>
        <w:pStyle w:val="ListParagraph"/>
        <w:tabs>
          <w:tab w:val="clear" w:pos="1871"/>
          <w:tab w:val="left" w:pos="2160"/>
        </w:tabs>
        <w:spacing w:after="120"/>
        <w:ind w:left="1238"/>
        <w:jc w:val="thaiDistribute"/>
        <w:rPr>
          <w:rFonts w:ascii="Angsana New" w:hAnsi="Angsana New"/>
          <w:sz w:val="30"/>
          <w:szCs w:val="30"/>
        </w:rPr>
      </w:pPr>
    </w:p>
    <w:tbl>
      <w:tblPr>
        <w:tblW w:w="102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32"/>
        <w:gridCol w:w="1598"/>
        <w:gridCol w:w="237"/>
        <w:gridCol w:w="1601"/>
        <w:gridCol w:w="236"/>
        <w:gridCol w:w="1598"/>
        <w:gridCol w:w="236"/>
        <w:gridCol w:w="1622"/>
      </w:tblGrid>
      <w:tr w:rsidR="00D35B1D" w:rsidRPr="00494247" w14:paraId="492775D2" w14:textId="77777777" w:rsidTr="00F47DFB">
        <w:tc>
          <w:tcPr>
            <w:tcW w:w="3132" w:type="dxa"/>
          </w:tcPr>
          <w:p w14:paraId="0E677B1B" w14:textId="77777777" w:rsidR="00D35B1D" w:rsidRPr="00494247" w:rsidRDefault="00D35B1D" w:rsidP="00F47DFB">
            <w:pPr>
              <w:spacing w:line="360" w:lineRule="exact"/>
              <w:ind w:left="-18" w:right="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98" w:type="dxa"/>
          </w:tcPr>
          <w:p w14:paraId="32EA7601" w14:textId="77777777" w:rsidR="00D35B1D" w:rsidRPr="00494247" w:rsidRDefault="00D35B1D" w:rsidP="00F47DFB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7" w:type="dxa"/>
          </w:tcPr>
          <w:p w14:paraId="67BDCADE" w14:textId="77777777" w:rsidR="00D35B1D" w:rsidRPr="00494247" w:rsidRDefault="00D35B1D" w:rsidP="00F47DFB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01" w:type="dxa"/>
          </w:tcPr>
          <w:p w14:paraId="771CA3ED" w14:textId="77777777" w:rsidR="00D35B1D" w:rsidRPr="00494247" w:rsidRDefault="00D35B1D" w:rsidP="00F47DFB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</w:tcPr>
          <w:p w14:paraId="20C9AFEA" w14:textId="77777777" w:rsidR="00D35B1D" w:rsidRPr="00494247" w:rsidRDefault="00D35B1D" w:rsidP="00F47DFB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3456" w:type="dxa"/>
            <w:gridSpan w:val="3"/>
          </w:tcPr>
          <w:p w14:paraId="746E5E60" w14:textId="77777777" w:rsidR="00D35B1D" w:rsidRPr="00494247" w:rsidRDefault="00D35B1D" w:rsidP="00F47DFB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</w:pPr>
            <w:r w:rsidRPr="0049424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       (</w:t>
            </w:r>
            <w:r w:rsidRPr="0049424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หน่วย</w:t>
            </w:r>
            <w:r w:rsidRPr="0049424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: </w:t>
            </w:r>
            <w:r w:rsidRPr="0049424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บาท</w:t>
            </w:r>
            <w:r w:rsidRPr="0049424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D35B1D" w:rsidRPr="00494247" w14:paraId="1F76D8AA" w14:textId="77777777" w:rsidTr="00F47DFB">
        <w:tc>
          <w:tcPr>
            <w:tcW w:w="3132" w:type="dxa"/>
          </w:tcPr>
          <w:p w14:paraId="09DFD754" w14:textId="77777777" w:rsidR="00D35B1D" w:rsidRPr="00494247" w:rsidRDefault="00D35B1D" w:rsidP="00F47DFB">
            <w:pPr>
              <w:spacing w:line="360" w:lineRule="exact"/>
              <w:ind w:left="-18" w:right="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128" w:type="dxa"/>
            <w:gridSpan w:val="7"/>
            <w:vAlign w:val="center"/>
          </w:tcPr>
          <w:p w14:paraId="6B54636A" w14:textId="487E365A" w:rsidR="00D35B1D" w:rsidRPr="00494247" w:rsidRDefault="00D35B1D" w:rsidP="00F47DFB">
            <w:pPr>
              <w:spacing w:line="360" w:lineRule="exact"/>
              <w:ind w:right="2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A3DC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8A3DC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8A3DC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D35B1D" w:rsidRPr="00494247" w14:paraId="0702592E" w14:textId="77777777" w:rsidTr="00F47DFB">
        <w:tc>
          <w:tcPr>
            <w:tcW w:w="3132" w:type="dxa"/>
          </w:tcPr>
          <w:p w14:paraId="2D62AEAD" w14:textId="77777777" w:rsidR="00D35B1D" w:rsidRPr="00494247" w:rsidRDefault="00D35B1D" w:rsidP="00F47DFB">
            <w:pPr>
              <w:spacing w:line="360" w:lineRule="exact"/>
              <w:ind w:right="36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527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3DD3F02D" w14:textId="77777777" w:rsidR="00D35B1D" w:rsidRPr="00494247" w:rsidRDefault="00D35B1D" w:rsidP="00F47DFB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D1AF3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6B1B336" w14:textId="77777777" w:rsidR="00D35B1D" w:rsidRPr="00494247" w:rsidRDefault="00D35B1D" w:rsidP="00F47DFB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2" w:type="dxa"/>
            <w:tcBorders>
              <w:top w:val="single" w:sz="4" w:space="0" w:color="auto"/>
              <w:bottom w:val="single" w:sz="4" w:space="0" w:color="auto"/>
            </w:tcBorders>
          </w:tcPr>
          <w:p w14:paraId="6A34CF51" w14:textId="77777777" w:rsidR="00D35B1D" w:rsidRPr="00494247" w:rsidRDefault="00D35B1D" w:rsidP="00F47DFB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D1AF3">
              <w:rPr>
                <w:sz w:val="28"/>
                <w:szCs w:val="28"/>
                <w:cs/>
              </w:rPr>
              <w:t>มูลค่ายุติธรรม</w:t>
            </w:r>
          </w:p>
        </w:tc>
      </w:tr>
      <w:tr w:rsidR="00D35B1D" w:rsidRPr="00494247" w14:paraId="0686F962" w14:textId="77777777" w:rsidTr="00F47DFB">
        <w:tc>
          <w:tcPr>
            <w:tcW w:w="3132" w:type="dxa"/>
          </w:tcPr>
          <w:p w14:paraId="0023EBC4" w14:textId="77777777" w:rsidR="00D35B1D" w:rsidRPr="00494247" w:rsidRDefault="00D35B1D" w:rsidP="00F47DFB">
            <w:pPr>
              <w:spacing w:line="360" w:lineRule="exact"/>
              <w:ind w:right="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รายการ</w:t>
            </w:r>
          </w:p>
        </w:tc>
        <w:tc>
          <w:tcPr>
            <w:tcW w:w="1598" w:type="dxa"/>
            <w:tcBorders>
              <w:top w:val="single" w:sz="4" w:space="0" w:color="auto"/>
              <w:bottom w:val="single" w:sz="4" w:space="0" w:color="auto"/>
            </w:tcBorders>
          </w:tcPr>
          <w:p w14:paraId="7D187E90" w14:textId="77777777" w:rsidR="00D35B1D" w:rsidRPr="00165280" w:rsidRDefault="00D35B1D" w:rsidP="00F47DFB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28"/>
                <w:szCs w:val="28"/>
              </w:rPr>
            </w:pPr>
            <w:r w:rsidRPr="000D1AF3">
              <w:rPr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237" w:type="dxa"/>
            <w:tcBorders>
              <w:top w:val="single" w:sz="4" w:space="0" w:color="auto"/>
            </w:tcBorders>
          </w:tcPr>
          <w:p w14:paraId="2FBC5BA4" w14:textId="77777777" w:rsidR="00D35B1D" w:rsidRPr="00494247" w:rsidRDefault="00D35B1D" w:rsidP="00F47DFB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01" w:type="dxa"/>
            <w:tcBorders>
              <w:top w:val="single" w:sz="4" w:space="0" w:color="auto"/>
              <w:bottom w:val="single" w:sz="4" w:space="0" w:color="auto"/>
            </w:tcBorders>
          </w:tcPr>
          <w:p w14:paraId="68147812" w14:textId="427DE2FA" w:rsidR="00D35B1D" w:rsidRPr="00165280" w:rsidRDefault="00D35B1D" w:rsidP="00F47DFB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ราคาทุน</w:t>
            </w:r>
            <w:r w:rsidR="00B102B7">
              <w:rPr>
                <w:rFonts w:hint="cs"/>
                <w:sz w:val="28"/>
                <w:szCs w:val="28"/>
                <w:cs/>
              </w:rPr>
              <w:t xml:space="preserve">            </w:t>
            </w:r>
            <w:r>
              <w:rPr>
                <w:rFonts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44F2E0A" w14:textId="77777777" w:rsidR="00D35B1D" w:rsidRPr="00494247" w:rsidRDefault="00D35B1D" w:rsidP="00F47DFB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98" w:type="dxa"/>
            <w:tcBorders>
              <w:top w:val="single" w:sz="4" w:space="0" w:color="auto"/>
              <w:bottom w:val="single" w:sz="4" w:space="0" w:color="auto"/>
            </w:tcBorders>
          </w:tcPr>
          <w:p w14:paraId="1CA63E3B" w14:textId="77777777" w:rsidR="00D35B1D" w:rsidRPr="00165280" w:rsidRDefault="00D35B1D" w:rsidP="00F47DFB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รวม</w:t>
            </w:r>
          </w:p>
        </w:tc>
        <w:tc>
          <w:tcPr>
            <w:tcW w:w="236" w:type="dxa"/>
          </w:tcPr>
          <w:p w14:paraId="30AE1601" w14:textId="77777777" w:rsidR="00D35B1D" w:rsidRPr="00494247" w:rsidRDefault="00D35B1D" w:rsidP="00F47DFB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2" w:type="dxa"/>
            <w:tcBorders>
              <w:top w:val="single" w:sz="4" w:space="0" w:color="auto"/>
            </w:tcBorders>
          </w:tcPr>
          <w:p w14:paraId="218F0386" w14:textId="77777777" w:rsidR="00D35B1D" w:rsidRPr="00165280" w:rsidRDefault="00D35B1D" w:rsidP="00F47DFB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28"/>
                <w:szCs w:val="28"/>
              </w:rPr>
            </w:pPr>
          </w:p>
        </w:tc>
      </w:tr>
      <w:tr w:rsidR="00D35B1D" w:rsidRPr="00494247" w14:paraId="106A1F27" w14:textId="77777777" w:rsidTr="00F47DFB">
        <w:trPr>
          <w:trHeight w:val="203"/>
        </w:trPr>
        <w:tc>
          <w:tcPr>
            <w:tcW w:w="3132" w:type="dxa"/>
            <w:vAlign w:val="bottom"/>
          </w:tcPr>
          <w:p w14:paraId="0319E5F1" w14:textId="77777777" w:rsidR="00D35B1D" w:rsidRPr="000D1AF3" w:rsidRDefault="00D35B1D" w:rsidP="00F47DFB">
            <w:pPr>
              <w:tabs>
                <w:tab w:val="left" w:pos="80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E1DF0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598" w:type="dxa"/>
            <w:tcBorders>
              <w:top w:val="single" w:sz="4" w:space="0" w:color="auto"/>
            </w:tcBorders>
          </w:tcPr>
          <w:p w14:paraId="13971104" w14:textId="77777777" w:rsidR="00D35B1D" w:rsidRPr="00494247" w:rsidRDefault="00D35B1D" w:rsidP="00F47DFB">
            <w:pPr>
              <w:tabs>
                <w:tab w:val="decimal" w:pos="1168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25747E5B" w14:textId="77777777" w:rsidR="00D35B1D" w:rsidRPr="00494247" w:rsidRDefault="00D35B1D" w:rsidP="00F47DFB">
            <w:pPr>
              <w:tabs>
                <w:tab w:val="decimal" w:pos="1168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01" w:type="dxa"/>
            <w:tcBorders>
              <w:top w:val="single" w:sz="4" w:space="0" w:color="auto"/>
            </w:tcBorders>
          </w:tcPr>
          <w:p w14:paraId="01202082" w14:textId="77777777" w:rsidR="00D35B1D" w:rsidRPr="00494247" w:rsidRDefault="00D35B1D" w:rsidP="00F47DFB">
            <w:pPr>
              <w:tabs>
                <w:tab w:val="decimal" w:pos="1168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88BDE96" w14:textId="77777777" w:rsidR="00D35B1D" w:rsidRPr="00494247" w:rsidRDefault="00D35B1D" w:rsidP="00F47DFB">
            <w:pPr>
              <w:tabs>
                <w:tab w:val="decimal" w:pos="1168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8E705A6" w14:textId="77777777" w:rsidR="00D35B1D" w:rsidRPr="00494247" w:rsidRDefault="00D35B1D" w:rsidP="00F47DFB">
            <w:pPr>
              <w:tabs>
                <w:tab w:val="decimal" w:pos="1168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11D0787D" w14:textId="77777777" w:rsidR="00D35B1D" w:rsidRPr="00494247" w:rsidRDefault="00D35B1D" w:rsidP="00F47DFB">
            <w:pPr>
              <w:tabs>
                <w:tab w:val="decimal" w:pos="1451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2" w:type="dxa"/>
            <w:vAlign w:val="center"/>
          </w:tcPr>
          <w:p w14:paraId="05AB1C52" w14:textId="77777777" w:rsidR="00D35B1D" w:rsidRPr="00494247" w:rsidRDefault="00D35B1D" w:rsidP="00F47DFB">
            <w:pPr>
              <w:tabs>
                <w:tab w:val="decimal" w:pos="1116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E457A" w:rsidRPr="00494247" w14:paraId="2E7806B3" w14:textId="77777777" w:rsidTr="00F47DFB">
        <w:trPr>
          <w:trHeight w:val="203"/>
        </w:trPr>
        <w:tc>
          <w:tcPr>
            <w:tcW w:w="3132" w:type="dxa"/>
            <w:vAlign w:val="bottom"/>
          </w:tcPr>
          <w:p w14:paraId="5239D8D5" w14:textId="77777777" w:rsidR="00CE457A" w:rsidRPr="000E1DF0" w:rsidRDefault="00CE457A" w:rsidP="00CE457A">
            <w:pPr>
              <w:tabs>
                <w:tab w:val="left" w:pos="80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1DF0">
              <w:rPr>
                <w:rFonts w:asciiTheme="majorBidi" w:hAnsi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10405007" w14:textId="34A79356" w:rsidR="00CE457A" w:rsidRPr="0076632D" w:rsidRDefault="00CE457A" w:rsidP="00CE457A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E457A">
              <w:rPr>
                <w:rFonts w:ascii="Angsana New" w:hAnsi="Angsana New"/>
                <w:sz w:val="30"/>
                <w:szCs w:val="30"/>
                <w:lang w:val="en-US"/>
              </w:rPr>
              <w:t xml:space="preserve">0.00 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0E4ADE8F" w14:textId="77777777" w:rsidR="00CE457A" w:rsidRPr="00CE457A" w:rsidRDefault="00CE457A" w:rsidP="00CE457A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01" w:type="dxa"/>
            <w:shd w:val="clear" w:color="auto" w:fill="auto"/>
            <w:vAlign w:val="bottom"/>
          </w:tcPr>
          <w:p w14:paraId="6948C866" w14:textId="1BCC2189" w:rsidR="00CE457A" w:rsidRPr="0030065A" w:rsidRDefault="00CE457A" w:rsidP="00CE457A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E457A">
              <w:rPr>
                <w:rFonts w:ascii="Angsana New" w:hAnsi="Angsana New"/>
                <w:sz w:val="30"/>
                <w:szCs w:val="30"/>
                <w:lang w:val="en-US"/>
              </w:rPr>
              <w:t xml:space="preserve">10,706,565.70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83CD097" w14:textId="77777777" w:rsidR="00CE457A" w:rsidRPr="00CE457A" w:rsidRDefault="00CE457A" w:rsidP="00CE457A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98" w:type="dxa"/>
            <w:shd w:val="clear" w:color="auto" w:fill="auto"/>
            <w:vAlign w:val="bottom"/>
          </w:tcPr>
          <w:p w14:paraId="401AFB09" w14:textId="012F4FB4" w:rsidR="00CE457A" w:rsidRPr="0076632D" w:rsidRDefault="00CE457A" w:rsidP="00CE457A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E457A">
              <w:rPr>
                <w:rFonts w:ascii="Angsana New" w:hAnsi="Angsana New"/>
                <w:sz w:val="30"/>
                <w:szCs w:val="30"/>
                <w:lang w:val="en-US"/>
              </w:rPr>
              <w:t xml:space="preserve">10,706,565.70 </w:t>
            </w:r>
          </w:p>
        </w:tc>
        <w:tc>
          <w:tcPr>
            <w:tcW w:w="236" w:type="dxa"/>
            <w:vAlign w:val="bottom"/>
          </w:tcPr>
          <w:p w14:paraId="661D5B5D" w14:textId="77777777" w:rsidR="00CE457A" w:rsidRPr="00CE457A" w:rsidRDefault="00CE457A" w:rsidP="00CE457A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22" w:type="dxa"/>
            <w:shd w:val="clear" w:color="auto" w:fill="auto"/>
            <w:vAlign w:val="bottom"/>
          </w:tcPr>
          <w:p w14:paraId="0F46E97D" w14:textId="0F115215" w:rsidR="00CE457A" w:rsidRPr="00CE457A" w:rsidRDefault="00CE457A" w:rsidP="00CE457A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E457A">
              <w:rPr>
                <w:rFonts w:ascii="Angsana New" w:hAnsi="Angsana New"/>
                <w:sz w:val="30"/>
                <w:szCs w:val="30"/>
                <w:lang w:val="en-US"/>
              </w:rPr>
              <w:t xml:space="preserve">10,706,565.70 </w:t>
            </w:r>
          </w:p>
        </w:tc>
      </w:tr>
      <w:tr w:rsidR="00CE457A" w:rsidRPr="00494247" w14:paraId="41B9A8BC" w14:textId="77777777" w:rsidTr="00F47DFB">
        <w:trPr>
          <w:trHeight w:val="203"/>
        </w:trPr>
        <w:tc>
          <w:tcPr>
            <w:tcW w:w="3132" w:type="dxa"/>
            <w:vAlign w:val="bottom"/>
          </w:tcPr>
          <w:p w14:paraId="4DA5D3E6" w14:textId="77777777" w:rsidR="00CE457A" w:rsidRPr="000E1DF0" w:rsidRDefault="00CE457A" w:rsidP="00CE457A">
            <w:pPr>
              <w:tabs>
                <w:tab w:val="left" w:pos="8040"/>
              </w:tabs>
              <w:spacing w:line="240" w:lineRule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0E1DF0">
              <w:rPr>
                <w:rFonts w:asciiTheme="majorBidi" w:hAnsiTheme="majorBidi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6DBEF458" w14:textId="2686B11F" w:rsidR="00CE457A" w:rsidRPr="00EA3610" w:rsidRDefault="00CE457A" w:rsidP="00CE457A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E457A">
              <w:rPr>
                <w:rFonts w:ascii="Angsana New" w:hAnsi="Angsana New"/>
                <w:sz w:val="30"/>
                <w:szCs w:val="30"/>
                <w:lang w:val="en-US"/>
              </w:rPr>
              <w:t xml:space="preserve">0.00 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51B0D359" w14:textId="77777777" w:rsidR="00CE457A" w:rsidRPr="00CE457A" w:rsidRDefault="00CE457A" w:rsidP="00CE457A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01" w:type="dxa"/>
            <w:shd w:val="clear" w:color="auto" w:fill="auto"/>
            <w:vAlign w:val="bottom"/>
          </w:tcPr>
          <w:p w14:paraId="07A8CF15" w14:textId="1845A7CD" w:rsidR="00CE457A" w:rsidRPr="00180472" w:rsidRDefault="00CE457A" w:rsidP="00CE457A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E457A">
              <w:rPr>
                <w:rFonts w:ascii="Angsana New" w:hAnsi="Angsana New"/>
                <w:sz w:val="30"/>
                <w:szCs w:val="30"/>
                <w:lang w:val="en-US"/>
              </w:rPr>
              <w:t xml:space="preserve">59,829,580.09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21D129F" w14:textId="77777777" w:rsidR="00CE457A" w:rsidRPr="00CE457A" w:rsidRDefault="00CE457A" w:rsidP="00CE457A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98" w:type="dxa"/>
            <w:shd w:val="clear" w:color="auto" w:fill="auto"/>
            <w:vAlign w:val="bottom"/>
          </w:tcPr>
          <w:p w14:paraId="60604E3A" w14:textId="434321C7" w:rsidR="00CE457A" w:rsidRPr="00AD4BEF" w:rsidRDefault="00CE457A" w:rsidP="00CE457A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E457A">
              <w:rPr>
                <w:rFonts w:ascii="Angsana New" w:hAnsi="Angsana New"/>
                <w:sz w:val="30"/>
                <w:szCs w:val="30"/>
                <w:lang w:val="en-US"/>
              </w:rPr>
              <w:t xml:space="preserve">59,829,580.09 </w:t>
            </w:r>
          </w:p>
        </w:tc>
        <w:tc>
          <w:tcPr>
            <w:tcW w:w="236" w:type="dxa"/>
            <w:vAlign w:val="bottom"/>
          </w:tcPr>
          <w:p w14:paraId="69A5F9A2" w14:textId="77777777" w:rsidR="00CE457A" w:rsidRPr="00CE457A" w:rsidRDefault="00CE457A" w:rsidP="00CE457A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22" w:type="dxa"/>
            <w:shd w:val="clear" w:color="auto" w:fill="auto"/>
            <w:vAlign w:val="bottom"/>
          </w:tcPr>
          <w:p w14:paraId="1F66B1A4" w14:textId="01739744" w:rsidR="00CE457A" w:rsidRPr="00410C31" w:rsidRDefault="00CE457A" w:rsidP="00CE457A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E457A">
              <w:rPr>
                <w:rFonts w:ascii="Angsana New" w:hAnsi="Angsana New"/>
                <w:sz w:val="30"/>
                <w:szCs w:val="30"/>
                <w:lang w:val="en-US"/>
              </w:rPr>
              <w:t xml:space="preserve">59,829,580.09 </w:t>
            </w:r>
          </w:p>
        </w:tc>
      </w:tr>
      <w:tr w:rsidR="00CE457A" w:rsidRPr="00494247" w14:paraId="2A4F0322" w14:textId="77777777" w:rsidTr="00F47DFB">
        <w:trPr>
          <w:trHeight w:val="203"/>
        </w:trPr>
        <w:tc>
          <w:tcPr>
            <w:tcW w:w="3132" w:type="dxa"/>
            <w:vAlign w:val="bottom"/>
          </w:tcPr>
          <w:p w14:paraId="0A8B0B11" w14:textId="77777777" w:rsidR="00CE457A" w:rsidRPr="000E1DF0" w:rsidRDefault="00CE457A" w:rsidP="00CE457A">
            <w:pPr>
              <w:tabs>
                <w:tab w:val="left" w:pos="8040"/>
              </w:tabs>
              <w:spacing w:line="240" w:lineRule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0E1DF0">
              <w:rPr>
                <w:rFonts w:asciiTheme="majorBidi" w:hAnsiTheme="majorBidi"/>
                <w:sz w:val="28"/>
                <w:szCs w:val="28"/>
                <w:cs/>
              </w:rPr>
              <w:t>เงินให้กู้ยืมระยะสั้น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13344BB1" w14:textId="4A7EBDE8" w:rsidR="00CE457A" w:rsidRPr="00EA3610" w:rsidRDefault="00CE457A" w:rsidP="00CE457A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E457A">
              <w:rPr>
                <w:rFonts w:ascii="Angsana New" w:hAnsi="Angsana New"/>
                <w:sz w:val="30"/>
                <w:szCs w:val="30"/>
                <w:lang w:val="en-US"/>
              </w:rPr>
              <w:t xml:space="preserve">0.00 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584887D6" w14:textId="77777777" w:rsidR="00CE457A" w:rsidRPr="00CE457A" w:rsidRDefault="00CE457A" w:rsidP="00CE457A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01" w:type="dxa"/>
            <w:shd w:val="clear" w:color="auto" w:fill="auto"/>
            <w:vAlign w:val="bottom"/>
          </w:tcPr>
          <w:p w14:paraId="719001F8" w14:textId="7B483B94" w:rsidR="00CE457A" w:rsidRPr="00180472" w:rsidRDefault="00CE457A" w:rsidP="00CE457A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E457A">
              <w:rPr>
                <w:rFonts w:ascii="Angsana New" w:hAnsi="Angsana New"/>
                <w:sz w:val="30"/>
                <w:szCs w:val="30"/>
                <w:lang w:val="en-US"/>
              </w:rPr>
              <w:t xml:space="preserve">369,623.56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CA87025" w14:textId="77777777" w:rsidR="00CE457A" w:rsidRPr="00CE457A" w:rsidRDefault="00CE457A" w:rsidP="00CE457A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98" w:type="dxa"/>
            <w:shd w:val="clear" w:color="auto" w:fill="auto"/>
            <w:vAlign w:val="bottom"/>
          </w:tcPr>
          <w:p w14:paraId="24E30865" w14:textId="1D22A151" w:rsidR="00CE457A" w:rsidRPr="00AD4BEF" w:rsidRDefault="00CE457A" w:rsidP="00CE457A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E457A">
              <w:rPr>
                <w:rFonts w:ascii="Angsana New" w:hAnsi="Angsana New"/>
                <w:sz w:val="30"/>
                <w:szCs w:val="30"/>
                <w:lang w:val="en-US"/>
              </w:rPr>
              <w:t xml:space="preserve">369,623.56 </w:t>
            </w:r>
          </w:p>
        </w:tc>
        <w:tc>
          <w:tcPr>
            <w:tcW w:w="236" w:type="dxa"/>
            <w:vAlign w:val="bottom"/>
          </w:tcPr>
          <w:p w14:paraId="34C5D313" w14:textId="77777777" w:rsidR="00CE457A" w:rsidRPr="00CE457A" w:rsidRDefault="00CE457A" w:rsidP="00CE457A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22" w:type="dxa"/>
            <w:shd w:val="clear" w:color="auto" w:fill="auto"/>
            <w:vAlign w:val="bottom"/>
          </w:tcPr>
          <w:p w14:paraId="243F4537" w14:textId="54936057" w:rsidR="00CE457A" w:rsidRPr="00410C31" w:rsidRDefault="00CE457A" w:rsidP="00CE457A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E457A">
              <w:rPr>
                <w:rFonts w:ascii="Angsana New" w:hAnsi="Angsana New"/>
                <w:sz w:val="30"/>
                <w:szCs w:val="30"/>
                <w:lang w:val="en-US"/>
              </w:rPr>
              <w:t xml:space="preserve">369,623.56 </w:t>
            </w:r>
          </w:p>
        </w:tc>
      </w:tr>
      <w:tr w:rsidR="00D35B1D" w:rsidRPr="00494247" w14:paraId="5F3603DD" w14:textId="77777777" w:rsidTr="00F47DFB">
        <w:trPr>
          <w:trHeight w:val="203"/>
        </w:trPr>
        <w:tc>
          <w:tcPr>
            <w:tcW w:w="3132" w:type="dxa"/>
            <w:vAlign w:val="bottom"/>
          </w:tcPr>
          <w:p w14:paraId="3437F303" w14:textId="5BA474A8" w:rsidR="00D35B1D" w:rsidRPr="000E1DF0" w:rsidRDefault="00D35B1D" w:rsidP="00F47DFB">
            <w:pPr>
              <w:spacing w:line="360" w:lineRule="exact"/>
              <w:ind w:left="160" w:right="-36" w:hanging="160"/>
              <w:rPr>
                <w:rFonts w:asciiTheme="majorBidi" w:hAnsiTheme="majorBidi"/>
                <w:sz w:val="28"/>
                <w:szCs w:val="28"/>
                <w:cs/>
              </w:rPr>
            </w:pPr>
            <w:r w:rsidRPr="000E1DF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สินทรัพย์ทางการเงินหมุนเวียนอื่น</w:t>
            </w:r>
            <w:r w:rsidR="00B102B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  </w:t>
            </w:r>
            <w:r w:rsidRPr="000E1DF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617294C0" w14:textId="115B0CD3" w:rsidR="00D35B1D" w:rsidRPr="00EA3610" w:rsidRDefault="00CE457A" w:rsidP="00F47DFB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E457A">
              <w:rPr>
                <w:rFonts w:ascii="Angsana New" w:hAnsi="Angsana New"/>
                <w:sz w:val="30"/>
                <w:szCs w:val="30"/>
                <w:lang w:val="en-US"/>
              </w:rPr>
              <w:t>0.00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03C181B7" w14:textId="77777777" w:rsidR="00D35B1D" w:rsidRPr="00494247" w:rsidRDefault="00D35B1D" w:rsidP="00F47DFB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01" w:type="dxa"/>
            <w:shd w:val="clear" w:color="auto" w:fill="auto"/>
            <w:vAlign w:val="bottom"/>
          </w:tcPr>
          <w:p w14:paraId="3199F58A" w14:textId="7F3BFC40" w:rsidR="00D35B1D" w:rsidRPr="00180472" w:rsidRDefault="00CE457A" w:rsidP="00F47DFB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E457A">
              <w:rPr>
                <w:rFonts w:ascii="Angsana New" w:hAnsi="Angsana New"/>
                <w:sz w:val="30"/>
                <w:szCs w:val="30"/>
                <w:lang w:val="en-US"/>
              </w:rPr>
              <w:t>0.00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A6D817A" w14:textId="77777777" w:rsidR="00D35B1D" w:rsidRPr="00494247" w:rsidRDefault="00D35B1D" w:rsidP="00F47DFB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98" w:type="dxa"/>
            <w:shd w:val="clear" w:color="auto" w:fill="auto"/>
            <w:vAlign w:val="bottom"/>
          </w:tcPr>
          <w:p w14:paraId="560D170F" w14:textId="0B6A3D3C" w:rsidR="00D35B1D" w:rsidRPr="00AD4BEF" w:rsidRDefault="00CE457A" w:rsidP="00F47DFB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E457A">
              <w:rPr>
                <w:rFonts w:ascii="Angsana New" w:hAnsi="Angsana New"/>
                <w:sz w:val="30"/>
                <w:szCs w:val="30"/>
                <w:lang w:val="en-US"/>
              </w:rPr>
              <w:t>0.00</w:t>
            </w:r>
          </w:p>
        </w:tc>
        <w:tc>
          <w:tcPr>
            <w:tcW w:w="236" w:type="dxa"/>
            <w:vAlign w:val="bottom"/>
          </w:tcPr>
          <w:p w14:paraId="4F3A9076" w14:textId="77777777" w:rsidR="00D35B1D" w:rsidRPr="00494247" w:rsidRDefault="00D35B1D" w:rsidP="00F47DFB">
            <w:pPr>
              <w:tabs>
                <w:tab w:val="decimal" w:pos="1451"/>
              </w:tabs>
              <w:spacing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2" w:type="dxa"/>
            <w:shd w:val="clear" w:color="auto" w:fill="auto"/>
            <w:vAlign w:val="bottom"/>
          </w:tcPr>
          <w:p w14:paraId="14C4DBEE" w14:textId="51FE1EAD" w:rsidR="00D35B1D" w:rsidRPr="00410C31" w:rsidRDefault="00CE457A" w:rsidP="00F47DFB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E457A">
              <w:rPr>
                <w:rFonts w:ascii="Angsana New" w:hAnsi="Angsana New"/>
                <w:sz w:val="30"/>
                <w:szCs w:val="30"/>
                <w:lang w:val="en-US"/>
              </w:rPr>
              <w:t>0.00</w:t>
            </w:r>
          </w:p>
        </w:tc>
      </w:tr>
      <w:tr w:rsidR="00D35B1D" w:rsidRPr="00494247" w14:paraId="5F2BEF6A" w14:textId="77777777" w:rsidTr="00F47DFB">
        <w:trPr>
          <w:trHeight w:val="203"/>
        </w:trPr>
        <w:tc>
          <w:tcPr>
            <w:tcW w:w="3132" w:type="dxa"/>
            <w:vAlign w:val="bottom"/>
          </w:tcPr>
          <w:p w14:paraId="363F1D49" w14:textId="77777777" w:rsidR="00D35B1D" w:rsidRPr="000E1DF0" w:rsidRDefault="00D35B1D" w:rsidP="00F47DFB">
            <w:pPr>
              <w:tabs>
                <w:tab w:val="left" w:pos="8040"/>
              </w:tabs>
              <w:spacing w:line="240" w:lineRule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0E1DF0">
              <w:rPr>
                <w:rFonts w:asciiTheme="majorBidi" w:hAnsiTheme="majorBidi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5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5357DB" w14:textId="59590466" w:rsidR="00D35B1D" w:rsidRPr="00EA3610" w:rsidRDefault="009A0E2C" w:rsidP="00F47DFB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A0E2C">
              <w:rPr>
                <w:rFonts w:ascii="Angsana New" w:hAnsi="Angsana New"/>
                <w:sz w:val="30"/>
                <w:szCs w:val="30"/>
                <w:lang w:val="en-US"/>
              </w:rPr>
              <w:t>0.00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4E5E3A55" w14:textId="77777777" w:rsidR="00D35B1D" w:rsidRPr="00494247" w:rsidRDefault="00D35B1D" w:rsidP="00F47DFB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F0BD8D" w14:textId="43F64FE1" w:rsidR="00D35B1D" w:rsidRPr="00180472" w:rsidRDefault="009A0E2C" w:rsidP="00F47DFB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A0E2C">
              <w:rPr>
                <w:rFonts w:ascii="Angsana New" w:hAnsi="Angsana New"/>
                <w:sz w:val="30"/>
                <w:szCs w:val="30"/>
                <w:lang w:val="en-US"/>
              </w:rPr>
              <w:t>753,490.92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1A48891" w14:textId="77777777" w:rsidR="00D35B1D" w:rsidRPr="00494247" w:rsidRDefault="00D35B1D" w:rsidP="00F47DFB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17DAF2" w14:textId="072989B0" w:rsidR="00D35B1D" w:rsidRPr="00AD4BEF" w:rsidRDefault="009A0E2C" w:rsidP="00F47DFB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A0E2C">
              <w:rPr>
                <w:rFonts w:ascii="Angsana New" w:hAnsi="Angsana New"/>
                <w:sz w:val="30"/>
                <w:szCs w:val="30"/>
                <w:lang w:val="en-US"/>
              </w:rPr>
              <w:t>753,490.92</w:t>
            </w:r>
          </w:p>
        </w:tc>
        <w:tc>
          <w:tcPr>
            <w:tcW w:w="236" w:type="dxa"/>
            <w:vAlign w:val="bottom"/>
          </w:tcPr>
          <w:p w14:paraId="6E375F8F" w14:textId="77777777" w:rsidR="00D35B1D" w:rsidRPr="00494247" w:rsidRDefault="00D35B1D" w:rsidP="00F47DFB">
            <w:pPr>
              <w:tabs>
                <w:tab w:val="decimal" w:pos="1451"/>
              </w:tabs>
              <w:spacing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59F57F" w14:textId="7259930D" w:rsidR="00D35B1D" w:rsidRPr="00410C31" w:rsidRDefault="009A0E2C" w:rsidP="00F47DFB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A0E2C">
              <w:rPr>
                <w:rFonts w:ascii="Angsana New" w:hAnsi="Angsana New"/>
                <w:sz w:val="30"/>
                <w:szCs w:val="30"/>
                <w:lang w:val="en-US"/>
              </w:rPr>
              <w:t>753,490.92</w:t>
            </w:r>
          </w:p>
        </w:tc>
      </w:tr>
      <w:tr w:rsidR="00D35B1D" w:rsidRPr="00494247" w14:paraId="22B60709" w14:textId="77777777" w:rsidTr="00F47DFB">
        <w:trPr>
          <w:trHeight w:val="203"/>
        </w:trPr>
        <w:tc>
          <w:tcPr>
            <w:tcW w:w="3132" w:type="dxa"/>
            <w:vAlign w:val="bottom"/>
          </w:tcPr>
          <w:p w14:paraId="338C8D06" w14:textId="77777777" w:rsidR="00D35B1D" w:rsidRPr="000E1DF0" w:rsidRDefault="00D35B1D" w:rsidP="00F47DFB">
            <w:pPr>
              <w:tabs>
                <w:tab w:val="left" w:pos="8040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0E1DF0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15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0AFF04" w14:textId="4C6E4704" w:rsidR="00D35B1D" w:rsidRPr="00EA3610" w:rsidRDefault="009A0E2C" w:rsidP="00F47DFB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A0E2C">
              <w:rPr>
                <w:rFonts w:ascii="Angsana New" w:hAnsi="Angsana New"/>
                <w:sz w:val="30"/>
                <w:szCs w:val="30"/>
                <w:lang w:val="en-US"/>
              </w:rPr>
              <w:t>0.00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6AE5FC24" w14:textId="77777777" w:rsidR="00D35B1D" w:rsidRPr="00494247" w:rsidRDefault="00D35B1D" w:rsidP="00F47DFB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06DA0E" w14:textId="78265F83" w:rsidR="00D35B1D" w:rsidRPr="00180472" w:rsidRDefault="009A0E2C" w:rsidP="00F47DFB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A0E2C">
              <w:rPr>
                <w:rFonts w:ascii="Angsana New" w:hAnsi="Angsana New"/>
                <w:sz w:val="30"/>
                <w:szCs w:val="30"/>
                <w:lang w:val="en-US"/>
              </w:rPr>
              <w:t>71,659,260.27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5E810FE" w14:textId="77777777" w:rsidR="00D35B1D" w:rsidRPr="00494247" w:rsidRDefault="00D35B1D" w:rsidP="00F47DFB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E0CC2C" w14:textId="7BD569AA" w:rsidR="00D35B1D" w:rsidRPr="00AD4BEF" w:rsidRDefault="009A0E2C" w:rsidP="00F47DFB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A0E2C">
              <w:rPr>
                <w:rFonts w:ascii="Angsana New" w:hAnsi="Angsana New"/>
                <w:sz w:val="30"/>
                <w:szCs w:val="30"/>
                <w:lang w:val="en-US"/>
              </w:rPr>
              <w:t>71,659,260.27</w:t>
            </w:r>
          </w:p>
        </w:tc>
        <w:tc>
          <w:tcPr>
            <w:tcW w:w="236" w:type="dxa"/>
            <w:vAlign w:val="bottom"/>
          </w:tcPr>
          <w:p w14:paraId="55057D0A" w14:textId="77777777" w:rsidR="00D35B1D" w:rsidRPr="00494247" w:rsidRDefault="00D35B1D" w:rsidP="00F47DFB">
            <w:pPr>
              <w:tabs>
                <w:tab w:val="decimal" w:pos="1451"/>
              </w:tabs>
              <w:spacing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9AC64B" w14:textId="682C8968" w:rsidR="00D35B1D" w:rsidRPr="00410C31" w:rsidRDefault="009A0E2C" w:rsidP="00F47DFB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A0E2C">
              <w:rPr>
                <w:rFonts w:ascii="Angsana New" w:hAnsi="Angsana New"/>
                <w:sz w:val="30"/>
                <w:szCs w:val="30"/>
                <w:lang w:val="en-US"/>
              </w:rPr>
              <w:t>71,659,260.27</w:t>
            </w:r>
          </w:p>
        </w:tc>
      </w:tr>
    </w:tbl>
    <w:p w14:paraId="4B5C47ED" w14:textId="77777777" w:rsidR="00D35B1D" w:rsidRDefault="00D35B1D"/>
    <w:p w14:paraId="70E1F4AA" w14:textId="77777777" w:rsidR="00D35B1D" w:rsidRDefault="00D35B1D"/>
    <w:p w14:paraId="2A35D491" w14:textId="77777777" w:rsidR="00D35B1D" w:rsidRDefault="00D35B1D"/>
    <w:p w14:paraId="499E01DC" w14:textId="77777777" w:rsidR="00D35B1D" w:rsidRDefault="00D35B1D"/>
    <w:p w14:paraId="7B8C75E7" w14:textId="77777777" w:rsidR="00D35B1D" w:rsidRDefault="00D35B1D"/>
    <w:tbl>
      <w:tblPr>
        <w:tblW w:w="102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32"/>
        <w:gridCol w:w="1598"/>
        <w:gridCol w:w="237"/>
        <w:gridCol w:w="1601"/>
        <w:gridCol w:w="236"/>
        <w:gridCol w:w="1598"/>
        <w:gridCol w:w="236"/>
        <w:gridCol w:w="1622"/>
      </w:tblGrid>
      <w:tr w:rsidR="00D35B1D" w:rsidRPr="00494247" w14:paraId="5D910121" w14:textId="77777777" w:rsidTr="00F47DFB">
        <w:tc>
          <w:tcPr>
            <w:tcW w:w="3132" w:type="dxa"/>
          </w:tcPr>
          <w:p w14:paraId="30211A38" w14:textId="77777777" w:rsidR="00D35B1D" w:rsidRPr="00494247" w:rsidRDefault="00D35B1D" w:rsidP="00F47DFB">
            <w:pPr>
              <w:spacing w:line="360" w:lineRule="exact"/>
              <w:ind w:left="-18" w:right="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98" w:type="dxa"/>
          </w:tcPr>
          <w:p w14:paraId="00F7A3E6" w14:textId="77777777" w:rsidR="00D35B1D" w:rsidRPr="00494247" w:rsidRDefault="00D35B1D" w:rsidP="00F47DFB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7" w:type="dxa"/>
          </w:tcPr>
          <w:p w14:paraId="375761F5" w14:textId="77777777" w:rsidR="00D35B1D" w:rsidRPr="00494247" w:rsidRDefault="00D35B1D" w:rsidP="00F47DFB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01" w:type="dxa"/>
          </w:tcPr>
          <w:p w14:paraId="2E55BEB6" w14:textId="77777777" w:rsidR="00D35B1D" w:rsidRPr="00494247" w:rsidRDefault="00D35B1D" w:rsidP="00F47DFB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</w:tcPr>
          <w:p w14:paraId="2A820EBB" w14:textId="77777777" w:rsidR="00D35B1D" w:rsidRPr="00494247" w:rsidRDefault="00D35B1D" w:rsidP="00F47DFB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3456" w:type="dxa"/>
            <w:gridSpan w:val="3"/>
          </w:tcPr>
          <w:p w14:paraId="5A7BE1C4" w14:textId="77777777" w:rsidR="00D35B1D" w:rsidRPr="00494247" w:rsidRDefault="00D35B1D" w:rsidP="00F47DFB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</w:pPr>
            <w:r w:rsidRPr="0049424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       (</w:t>
            </w:r>
            <w:r w:rsidRPr="0049424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หน่วย</w:t>
            </w:r>
            <w:r w:rsidRPr="0049424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: </w:t>
            </w:r>
            <w:r w:rsidRPr="0049424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บาท</w:t>
            </w:r>
            <w:r w:rsidRPr="0049424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D35B1D" w:rsidRPr="00494247" w14:paraId="2169FFD4" w14:textId="77777777" w:rsidTr="00F47DFB">
        <w:tc>
          <w:tcPr>
            <w:tcW w:w="3132" w:type="dxa"/>
          </w:tcPr>
          <w:p w14:paraId="1EE54288" w14:textId="77777777" w:rsidR="00D35B1D" w:rsidRPr="00494247" w:rsidRDefault="00D35B1D" w:rsidP="00F47DFB">
            <w:pPr>
              <w:spacing w:line="360" w:lineRule="exact"/>
              <w:ind w:left="-18" w:right="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128" w:type="dxa"/>
            <w:gridSpan w:val="7"/>
            <w:vAlign w:val="center"/>
          </w:tcPr>
          <w:p w14:paraId="5C361254" w14:textId="4C5139B3" w:rsidR="00D35B1D" w:rsidRPr="00D35B1D" w:rsidRDefault="00D35B1D" w:rsidP="00F47DFB">
            <w:pPr>
              <w:spacing w:line="360" w:lineRule="exact"/>
              <w:ind w:right="2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8A3DC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8A3DC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8A3DC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D35B1D" w:rsidRPr="00494247" w14:paraId="66E37733" w14:textId="77777777" w:rsidTr="00F47DFB">
        <w:tc>
          <w:tcPr>
            <w:tcW w:w="3132" w:type="dxa"/>
          </w:tcPr>
          <w:p w14:paraId="7A881D49" w14:textId="77777777" w:rsidR="00D35B1D" w:rsidRPr="00494247" w:rsidRDefault="00D35B1D" w:rsidP="00F47DFB">
            <w:pPr>
              <w:spacing w:line="360" w:lineRule="exact"/>
              <w:ind w:right="36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527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52D87F57" w14:textId="77777777" w:rsidR="00D35B1D" w:rsidRPr="00494247" w:rsidRDefault="00D35B1D" w:rsidP="00F47DFB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D1AF3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69A1654" w14:textId="77777777" w:rsidR="00D35B1D" w:rsidRPr="00494247" w:rsidRDefault="00D35B1D" w:rsidP="00F47DFB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2" w:type="dxa"/>
            <w:tcBorders>
              <w:top w:val="single" w:sz="4" w:space="0" w:color="auto"/>
              <w:bottom w:val="single" w:sz="4" w:space="0" w:color="auto"/>
            </w:tcBorders>
          </w:tcPr>
          <w:p w14:paraId="705779AB" w14:textId="77777777" w:rsidR="00D35B1D" w:rsidRPr="00494247" w:rsidRDefault="00D35B1D" w:rsidP="00F47DFB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D1AF3">
              <w:rPr>
                <w:sz w:val="28"/>
                <w:szCs w:val="28"/>
                <w:cs/>
              </w:rPr>
              <w:t>มูลค่ายุติธรรม</w:t>
            </w:r>
          </w:p>
        </w:tc>
      </w:tr>
      <w:tr w:rsidR="00D35B1D" w:rsidRPr="00165280" w14:paraId="2F0F0C6B" w14:textId="77777777" w:rsidTr="00F47DFB">
        <w:tc>
          <w:tcPr>
            <w:tcW w:w="3132" w:type="dxa"/>
          </w:tcPr>
          <w:p w14:paraId="3F60D6E3" w14:textId="77777777" w:rsidR="00D35B1D" w:rsidRPr="00494247" w:rsidRDefault="00D35B1D" w:rsidP="00F47DFB">
            <w:pPr>
              <w:spacing w:line="360" w:lineRule="exact"/>
              <w:ind w:right="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รายการ</w:t>
            </w:r>
          </w:p>
        </w:tc>
        <w:tc>
          <w:tcPr>
            <w:tcW w:w="1598" w:type="dxa"/>
            <w:tcBorders>
              <w:top w:val="single" w:sz="4" w:space="0" w:color="auto"/>
              <w:bottom w:val="single" w:sz="4" w:space="0" w:color="auto"/>
            </w:tcBorders>
          </w:tcPr>
          <w:p w14:paraId="0120A9DF" w14:textId="77777777" w:rsidR="00D35B1D" w:rsidRPr="00165280" w:rsidRDefault="00D35B1D" w:rsidP="00F47DFB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28"/>
                <w:szCs w:val="28"/>
              </w:rPr>
            </w:pPr>
            <w:r w:rsidRPr="000D1AF3">
              <w:rPr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237" w:type="dxa"/>
            <w:tcBorders>
              <w:top w:val="single" w:sz="4" w:space="0" w:color="auto"/>
            </w:tcBorders>
          </w:tcPr>
          <w:p w14:paraId="5D217699" w14:textId="77777777" w:rsidR="00D35B1D" w:rsidRPr="00494247" w:rsidRDefault="00D35B1D" w:rsidP="00F47DFB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01" w:type="dxa"/>
            <w:tcBorders>
              <w:top w:val="single" w:sz="4" w:space="0" w:color="auto"/>
              <w:bottom w:val="single" w:sz="4" w:space="0" w:color="auto"/>
            </w:tcBorders>
          </w:tcPr>
          <w:p w14:paraId="67CFBA53" w14:textId="77777777" w:rsidR="00D35B1D" w:rsidRPr="00165280" w:rsidRDefault="00D35B1D" w:rsidP="00F47DFB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ราคาทุนตัดจำหน่าย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72BF94A" w14:textId="77777777" w:rsidR="00D35B1D" w:rsidRPr="00494247" w:rsidRDefault="00D35B1D" w:rsidP="00F47DFB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98" w:type="dxa"/>
            <w:tcBorders>
              <w:top w:val="single" w:sz="4" w:space="0" w:color="auto"/>
              <w:bottom w:val="single" w:sz="4" w:space="0" w:color="auto"/>
            </w:tcBorders>
          </w:tcPr>
          <w:p w14:paraId="5D075E61" w14:textId="77777777" w:rsidR="00D35B1D" w:rsidRPr="00165280" w:rsidRDefault="00D35B1D" w:rsidP="00F47DFB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รวม</w:t>
            </w:r>
          </w:p>
        </w:tc>
        <w:tc>
          <w:tcPr>
            <w:tcW w:w="236" w:type="dxa"/>
          </w:tcPr>
          <w:p w14:paraId="7EBC888D" w14:textId="77777777" w:rsidR="00D35B1D" w:rsidRPr="00494247" w:rsidRDefault="00D35B1D" w:rsidP="00F47DFB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2" w:type="dxa"/>
            <w:tcBorders>
              <w:top w:val="single" w:sz="4" w:space="0" w:color="auto"/>
            </w:tcBorders>
          </w:tcPr>
          <w:p w14:paraId="21CF76D8" w14:textId="77777777" w:rsidR="00D35B1D" w:rsidRPr="00165280" w:rsidRDefault="00D35B1D" w:rsidP="00F47DFB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28"/>
                <w:szCs w:val="28"/>
              </w:rPr>
            </w:pPr>
          </w:p>
        </w:tc>
      </w:tr>
      <w:tr w:rsidR="00D35B1D" w:rsidRPr="00494247" w14:paraId="46C8A4C7" w14:textId="77777777" w:rsidTr="00F47DFB">
        <w:trPr>
          <w:trHeight w:val="203"/>
        </w:trPr>
        <w:tc>
          <w:tcPr>
            <w:tcW w:w="3132" w:type="dxa"/>
            <w:vAlign w:val="bottom"/>
          </w:tcPr>
          <w:p w14:paraId="3C38AB4D" w14:textId="77777777" w:rsidR="00D35B1D" w:rsidRPr="000E1DF0" w:rsidRDefault="00D35B1D" w:rsidP="00F47DFB">
            <w:pPr>
              <w:tabs>
                <w:tab w:val="left" w:pos="8040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0E26C5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65108A4D" w14:textId="77777777" w:rsidR="00D35B1D" w:rsidRPr="00EA3610" w:rsidRDefault="00D35B1D" w:rsidP="00F47DFB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4696AA4D" w14:textId="77777777" w:rsidR="00D35B1D" w:rsidRPr="00494247" w:rsidRDefault="00D35B1D" w:rsidP="00F47DFB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01" w:type="dxa"/>
            <w:shd w:val="clear" w:color="auto" w:fill="auto"/>
            <w:vAlign w:val="bottom"/>
          </w:tcPr>
          <w:p w14:paraId="1D102F41" w14:textId="77777777" w:rsidR="00D35B1D" w:rsidRPr="00180472" w:rsidRDefault="00D35B1D" w:rsidP="00F47DFB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0F19DF1" w14:textId="77777777" w:rsidR="00D35B1D" w:rsidRPr="00494247" w:rsidRDefault="00D35B1D" w:rsidP="00F47DFB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98" w:type="dxa"/>
            <w:shd w:val="clear" w:color="auto" w:fill="auto"/>
            <w:vAlign w:val="bottom"/>
          </w:tcPr>
          <w:p w14:paraId="2044EB6A" w14:textId="77777777" w:rsidR="00D35B1D" w:rsidRPr="00AD4BEF" w:rsidRDefault="00D35B1D" w:rsidP="00F47DFB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0F07F237" w14:textId="77777777" w:rsidR="00D35B1D" w:rsidRPr="00494247" w:rsidRDefault="00D35B1D" w:rsidP="00F47DFB">
            <w:pPr>
              <w:tabs>
                <w:tab w:val="decimal" w:pos="1451"/>
              </w:tabs>
              <w:spacing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2" w:type="dxa"/>
            <w:shd w:val="clear" w:color="auto" w:fill="auto"/>
            <w:vAlign w:val="bottom"/>
          </w:tcPr>
          <w:p w14:paraId="3EE3DE01" w14:textId="77777777" w:rsidR="00D35B1D" w:rsidRPr="00410C31" w:rsidRDefault="00D35B1D" w:rsidP="00F47DFB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35B1D" w:rsidRPr="00494247" w14:paraId="16B22F09" w14:textId="77777777" w:rsidTr="00F47DFB">
        <w:trPr>
          <w:trHeight w:val="203"/>
        </w:trPr>
        <w:tc>
          <w:tcPr>
            <w:tcW w:w="3132" w:type="dxa"/>
            <w:vAlign w:val="bottom"/>
          </w:tcPr>
          <w:p w14:paraId="1A664D06" w14:textId="77777777" w:rsidR="00D35B1D" w:rsidRPr="000E26C5" w:rsidRDefault="00D35B1D" w:rsidP="00F47DFB">
            <w:pPr>
              <w:tabs>
                <w:tab w:val="left" w:pos="8040"/>
              </w:tabs>
              <w:spacing w:line="240" w:lineRule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0E26C5">
              <w:rPr>
                <w:rFonts w:asciiTheme="majorBidi" w:hAnsiTheme="majorBidi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61A593C7" w14:textId="43E5BD60" w:rsidR="00D35B1D" w:rsidRPr="00EA3610" w:rsidRDefault="000663FF" w:rsidP="00F47DFB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663FF">
              <w:rPr>
                <w:rFonts w:ascii="Angsana New" w:hAnsi="Angsana New"/>
                <w:sz w:val="30"/>
                <w:szCs w:val="30"/>
                <w:cs/>
                <w:lang w:val="en-US"/>
              </w:rPr>
              <w:t>0.00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282326C4" w14:textId="77777777" w:rsidR="00D35B1D" w:rsidRPr="00494247" w:rsidRDefault="00D35B1D" w:rsidP="00F47DFB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01" w:type="dxa"/>
            <w:shd w:val="clear" w:color="auto" w:fill="auto"/>
            <w:vAlign w:val="bottom"/>
          </w:tcPr>
          <w:p w14:paraId="6792EF23" w14:textId="3745CBAD" w:rsidR="00D35B1D" w:rsidRPr="00180472" w:rsidRDefault="00AF5BBE" w:rsidP="00F47DFB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F5BBE">
              <w:rPr>
                <w:rFonts w:ascii="Angsana New" w:hAnsi="Angsana New"/>
                <w:sz w:val="30"/>
                <w:szCs w:val="30"/>
                <w:cs/>
                <w:lang w:val="en-US"/>
              </w:rPr>
              <w:t>117</w:t>
            </w:r>
            <w:r w:rsidRPr="00AF5BB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F5BBE">
              <w:rPr>
                <w:rFonts w:ascii="Angsana New" w:hAnsi="Angsana New"/>
                <w:sz w:val="30"/>
                <w:szCs w:val="30"/>
                <w:cs/>
                <w:lang w:val="en-US"/>
              </w:rPr>
              <w:t>565</w:t>
            </w:r>
            <w:r w:rsidRPr="00AF5BB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F5BBE">
              <w:rPr>
                <w:rFonts w:ascii="Angsana New" w:hAnsi="Angsana New"/>
                <w:sz w:val="30"/>
                <w:szCs w:val="30"/>
                <w:cs/>
                <w:lang w:val="en-US"/>
              </w:rPr>
              <w:t>234.31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AED0BED" w14:textId="77777777" w:rsidR="00D35B1D" w:rsidRPr="00494247" w:rsidRDefault="00D35B1D" w:rsidP="00F47DFB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98" w:type="dxa"/>
            <w:shd w:val="clear" w:color="auto" w:fill="auto"/>
            <w:vAlign w:val="bottom"/>
          </w:tcPr>
          <w:p w14:paraId="42EF4064" w14:textId="715876F3" w:rsidR="00D35B1D" w:rsidRPr="00AD4BEF" w:rsidRDefault="00AF5BBE" w:rsidP="00F47DFB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F5BBE">
              <w:rPr>
                <w:rFonts w:ascii="Angsana New" w:hAnsi="Angsana New"/>
                <w:sz w:val="30"/>
                <w:szCs w:val="30"/>
                <w:cs/>
                <w:lang w:val="en-US"/>
              </w:rPr>
              <w:t>117</w:t>
            </w:r>
            <w:r w:rsidRPr="00AF5BB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F5BBE">
              <w:rPr>
                <w:rFonts w:ascii="Angsana New" w:hAnsi="Angsana New"/>
                <w:sz w:val="30"/>
                <w:szCs w:val="30"/>
                <w:cs/>
                <w:lang w:val="en-US"/>
              </w:rPr>
              <w:t>565</w:t>
            </w:r>
            <w:r w:rsidRPr="00AF5BB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F5BBE">
              <w:rPr>
                <w:rFonts w:ascii="Angsana New" w:hAnsi="Angsana New"/>
                <w:sz w:val="30"/>
                <w:szCs w:val="30"/>
                <w:cs/>
                <w:lang w:val="en-US"/>
              </w:rPr>
              <w:t>234.31</w:t>
            </w:r>
          </w:p>
        </w:tc>
        <w:tc>
          <w:tcPr>
            <w:tcW w:w="236" w:type="dxa"/>
            <w:vAlign w:val="bottom"/>
          </w:tcPr>
          <w:p w14:paraId="6F860621" w14:textId="77777777" w:rsidR="00D35B1D" w:rsidRPr="00494247" w:rsidRDefault="00D35B1D" w:rsidP="00F47DFB">
            <w:pPr>
              <w:tabs>
                <w:tab w:val="decimal" w:pos="1451"/>
              </w:tabs>
              <w:spacing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2" w:type="dxa"/>
            <w:shd w:val="clear" w:color="auto" w:fill="auto"/>
            <w:vAlign w:val="bottom"/>
          </w:tcPr>
          <w:p w14:paraId="03A61CF9" w14:textId="120B7FC6" w:rsidR="00D35B1D" w:rsidRPr="00410C31" w:rsidRDefault="00AF5BBE" w:rsidP="00F47DFB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F5BBE">
              <w:rPr>
                <w:rFonts w:ascii="Angsana New" w:hAnsi="Angsana New"/>
                <w:sz w:val="30"/>
                <w:szCs w:val="30"/>
                <w:cs/>
                <w:lang w:val="en-US"/>
              </w:rPr>
              <w:t>117</w:t>
            </w:r>
            <w:r w:rsidRPr="00AF5BB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F5BBE">
              <w:rPr>
                <w:rFonts w:ascii="Angsana New" w:hAnsi="Angsana New"/>
                <w:sz w:val="30"/>
                <w:szCs w:val="30"/>
                <w:cs/>
                <w:lang w:val="en-US"/>
              </w:rPr>
              <w:t>565</w:t>
            </w:r>
            <w:r w:rsidRPr="00AF5BB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F5BBE">
              <w:rPr>
                <w:rFonts w:ascii="Angsana New" w:hAnsi="Angsana New"/>
                <w:sz w:val="30"/>
                <w:szCs w:val="30"/>
                <w:cs/>
                <w:lang w:val="en-US"/>
              </w:rPr>
              <w:t>234.31</w:t>
            </w:r>
          </w:p>
        </w:tc>
      </w:tr>
      <w:tr w:rsidR="000663FF" w:rsidRPr="00494247" w14:paraId="1ACD0EBF" w14:textId="77777777" w:rsidTr="00F47DFB">
        <w:trPr>
          <w:trHeight w:val="203"/>
        </w:trPr>
        <w:tc>
          <w:tcPr>
            <w:tcW w:w="3132" w:type="dxa"/>
            <w:vAlign w:val="bottom"/>
          </w:tcPr>
          <w:p w14:paraId="4CC3370C" w14:textId="77777777" w:rsidR="000663FF" w:rsidRPr="000E26C5" w:rsidRDefault="000663FF" w:rsidP="000663FF">
            <w:pPr>
              <w:tabs>
                <w:tab w:val="left" w:pos="8040"/>
              </w:tabs>
              <w:spacing w:line="240" w:lineRule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0E26C5">
              <w:rPr>
                <w:rFonts w:asciiTheme="majorBidi" w:hAnsiTheme="majorBidi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7823ABD6" w14:textId="0DBEFFB9" w:rsidR="000663FF" w:rsidRPr="00EA3610" w:rsidRDefault="000663FF" w:rsidP="000663FF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663FF">
              <w:rPr>
                <w:rFonts w:ascii="Angsana New" w:hAnsi="Angsana New"/>
                <w:sz w:val="30"/>
                <w:szCs w:val="30"/>
                <w:lang w:val="en-US"/>
              </w:rPr>
              <w:t xml:space="preserve">0.00 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0B8420D7" w14:textId="77777777" w:rsidR="000663FF" w:rsidRPr="000663FF" w:rsidRDefault="000663FF" w:rsidP="000663FF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01" w:type="dxa"/>
            <w:shd w:val="clear" w:color="auto" w:fill="auto"/>
            <w:vAlign w:val="bottom"/>
          </w:tcPr>
          <w:p w14:paraId="66EC8164" w14:textId="73650A5C" w:rsidR="000663FF" w:rsidRPr="00180472" w:rsidRDefault="000663FF" w:rsidP="000663FF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663FF">
              <w:rPr>
                <w:rFonts w:ascii="Angsana New" w:hAnsi="Angsana New"/>
                <w:sz w:val="30"/>
                <w:szCs w:val="30"/>
                <w:lang w:val="en-US"/>
              </w:rPr>
              <w:t xml:space="preserve">42,685,337.20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A2CB664" w14:textId="77777777" w:rsidR="000663FF" w:rsidRPr="000663FF" w:rsidRDefault="000663FF" w:rsidP="000663FF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98" w:type="dxa"/>
            <w:shd w:val="clear" w:color="auto" w:fill="auto"/>
            <w:vAlign w:val="bottom"/>
          </w:tcPr>
          <w:p w14:paraId="405DE4BB" w14:textId="064B676F" w:rsidR="000663FF" w:rsidRPr="00AD4BEF" w:rsidRDefault="000663FF" w:rsidP="000663FF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663FF">
              <w:rPr>
                <w:rFonts w:ascii="Angsana New" w:hAnsi="Angsana New"/>
                <w:sz w:val="30"/>
                <w:szCs w:val="30"/>
                <w:lang w:val="en-US"/>
              </w:rPr>
              <w:t xml:space="preserve">42,685,337.20 </w:t>
            </w:r>
          </w:p>
        </w:tc>
        <w:tc>
          <w:tcPr>
            <w:tcW w:w="236" w:type="dxa"/>
            <w:vAlign w:val="bottom"/>
          </w:tcPr>
          <w:p w14:paraId="6D1CC1EE" w14:textId="77777777" w:rsidR="000663FF" w:rsidRPr="000663FF" w:rsidRDefault="000663FF" w:rsidP="000663FF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22" w:type="dxa"/>
            <w:shd w:val="clear" w:color="auto" w:fill="auto"/>
            <w:vAlign w:val="bottom"/>
          </w:tcPr>
          <w:p w14:paraId="0348CC2A" w14:textId="15CBB21E" w:rsidR="000663FF" w:rsidRPr="00410C31" w:rsidRDefault="000663FF" w:rsidP="000663FF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663FF">
              <w:rPr>
                <w:rFonts w:ascii="Angsana New" w:hAnsi="Angsana New"/>
                <w:sz w:val="30"/>
                <w:szCs w:val="30"/>
                <w:lang w:val="en-US"/>
              </w:rPr>
              <w:t xml:space="preserve">42,685,337.20 </w:t>
            </w:r>
          </w:p>
        </w:tc>
      </w:tr>
      <w:tr w:rsidR="000663FF" w:rsidRPr="00494247" w14:paraId="18AE58F1" w14:textId="77777777" w:rsidTr="00F47DFB">
        <w:trPr>
          <w:trHeight w:val="203"/>
        </w:trPr>
        <w:tc>
          <w:tcPr>
            <w:tcW w:w="3132" w:type="dxa"/>
            <w:vAlign w:val="bottom"/>
          </w:tcPr>
          <w:p w14:paraId="472C7CB8" w14:textId="603A3180" w:rsidR="000663FF" w:rsidRPr="00EA649C" w:rsidRDefault="000663FF" w:rsidP="000663FF">
            <w:pPr>
              <w:tabs>
                <w:tab w:val="left" w:pos="8040"/>
              </w:tabs>
              <w:spacing w:line="240" w:lineRule="auto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A03F57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เงินกู้ยืมระยะยาวจากสถาบันการเงิน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10B97384" w14:textId="427CE37E" w:rsidR="000663FF" w:rsidRPr="00EA3610" w:rsidRDefault="000663FF" w:rsidP="000663FF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663FF">
              <w:rPr>
                <w:rFonts w:ascii="Angsana New" w:hAnsi="Angsana New"/>
                <w:sz w:val="30"/>
                <w:szCs w:val="30"/>
                <w:lang w:val="en-US"/>
              </w:rPr>
              <w:t xml:space="preserve">0.00 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35914C2C" w14:textId="77777777" w:rsidR="000663FF" w:rsidRPr="000663FF" w:rsidRDefault="000663FF" w:rsidP="000663FF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01" w:type="dxa"/>
            <w:shd w:val="clear" w:color="auto" w:fill="auto"/>
            <w:vAlign w:val="bottom"/>
          </w:tcPr>
          <w:p w14:paraId="2223F6D3" w14:textId="4C303443" w:rsidR="000663FF" w:rsidRPr="00180472" w:rsidRDefault="000663FF" w:rsidP="000663FF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663FF">
              <w:rPr>
                <w:rFonts w:ascii="Angsana New" w:hAnsi="Angsana New"/>
                <w:sz w:val="30"/>
                <w:szCs w:val="30"/>
                <w:lang w:val="en-US"/>
              </w:rPr>
              <w:t xml:space="preserve">9,527,000.00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8C0B107" w14:textId="77777777" w:rsidR="000663FF" w:rsidRPr="000663FF" w:rsidRDefault="000663FF" w:rsidP="000663FF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98" w:type="dxa"/>
            <w:shd w:val="clear" w:color="auto" w:fill="auto"/>
            <w:vAlign w:val="bottom"/>
          </w:tcPr>
          <w:p w14:paraId="7354321B" w14:textId="7051BFDC" w:rsidR="000663FF" w:rsidRPr="00AD4BEF" w:rsidRDefault="000663FF" w:rsidP="000663FF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663FF">
              <w:rPr>
                <w:rFonts w:ascii="Angsana New" w:hAnsi="Angsana New"/>
                <w:sz w:val="30"/>
                <w:szCs w:val="30"/>
                <w:lang w:val="en-US"/>
              </w:rPr>
              <w:t xml:space="preserve">9,527,000.00 </w:t>
            </w:r>
          </w:p>
        </w:tc>
        <w:tc>
          <w:tcPr>
            <w:tcW w:w="236" w:type="dxa"/>
            <w:vAlign w:val="bottom"/>
          </w:tcPr>
          <w:p w14:paraId="00132A7A" w14:textId="77777777" w:rsidR="000663FF" w:rsidRPr="000663FF" w:rsidRDefault="000663FF" w:rsidP="000663FF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22" w:type="dxa"/>
            <w:shd w:val="clear" w:color="auto" w:fill="auto"/>
            <w:vAlign w:val="bottom"/>
          </w:tcPr>
          <w:p w14:paraId="7A5136C0" w14:textId="0B3A4CBE" w:rsidR="000663FF" w:rsidRPr="00410C31" w:rsidRDefault="000663FF" w:rsidP="000663FF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663FF">
              <w:rPr>
                <w:rFonts w:ascii="Angsana New" w:hAnsi="Angsana New"/>
                <w:sz w:val="30"/>
                <w:szCs w:val="30"/>
                <w:lang w:val="en-US"/>
              </w:rPr>
              <w:t xml:space="preserve">9,527,000.00 </w:t>
            </w:r>
          </w:p>
        </w:tc>
      </w:tr>
      <w:tr w:rsidR="000663FF" w:rsidRPr="00494247" w14:paraId="04A3791E" w14:textId="77777777" w:rsidTr="00F47DFB">
        <w:trPr>
          <w:trHeight w:val="203"/>
        </w:trPr>
        <w:tc>
          <w:tcPr>
            <w:tcW w:w="3132" w:type="dxa"/>
            <w:vAlign w:val="bottom"/>
          </w:tcPr>
          <w:p w14:paraId="47BB84AA" w14:textId="77777777" w:rsidR="000663FF" w:rsidRPr="000E26C5" w:rsidRDefault="000663FF" w:rsidP="000663FF">
            <w:pPr>
              <w:tabs>
                <w:tab w:val="left" w:pos="8040"/>
              </w:tabs>
              <w:spacing w:line="240" w:lineRule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0E26C5">
              <w:rPr>
                <w:rFonts w:asciiTheme="majorBidi" w:hAnsi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5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DD3EFA" w14:textId="569EC534" w:rsidR="000663FF" w:rsidRPr="00EA3610" w:rsidRDefault="000663FF" w:rsidP="000663FF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663FF">
              <w:rPr>
                <w:rFonts w:ascii="Angsana New" w:hAnsi="Angsana New"/>
                <w:sz w:val="30"/>
                <w:szCs w:val="30"/>
                <w:lang w:val="en-US"/>
              </w:rPr>
              <w:t xml:space="preserve">0.00 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65C5F920" w14:textId="77777777" w:rsidR="000663FF" w:rsidRPr="000663FF" w:rsidRDefault="000663FF" w:rsidP="000663FF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F327A6" w14:textId="24002DDD" w:rsidR="000663FF" w:rsidRPr="00180472" w:rsidRDefault="000663FF" w:rsidP="000663FF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663FF">
              <w:rPr>
                <w:rFonts w:ascii="Angsana New" w:hAnsi="Angsana New"/>
                <w:sz w:val="30"/>
                <w:szCs w:val="30"/>
                <w:lang w:val="en-US"/>
              </w:rPr>
              <w:t xml:space="preserve">1,988,719.57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9450224" w14:textId="77777777" w:rsidR="000663FF" w:rsidRPr="000663FF" w:rsidRDefault="000663FF" w:rsidP="000663FF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6FFC37" w14:textId="35EC4630" w:rsidR="000663FF" w:rsidRPr="00AD4BEF" w:rsidRDefault="000663FF" w:rsidP="000663FF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663FF">
              <w:rPr>
                <w:rFonts w:ascii="Angsana New" w:hAnsi="Angsana New"/>
                <w:sz w:val="30"/>
                <w:szCs w:val="30"/>
                <w:lang w:val="en-US"/>
              </w:rPr>
              <w:t xml:space="preserve">1,988,719.57 </w:t>
            </w:r>
          </w:p>
        </w:tc>
        <w:tc>
          <w:tcPr>
            <w:tcW w:w="236" w:type="dxa"/>
            <w:vAlign w:val="bottom"/>
          </w:tcPr>
          <w:p w14:paraId="3E2B9B5A" w14:textId="77777777" w:rsidR="000663FF" w:rsidRPr="000663FF" w:rsidRDefault="000663FF" w:rsidP="000663FF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F3AF94" w14:textId="444D5D2E" w:rsidR="000663FF" w:rsidRPr="00410C31" w:rsidRDefault="000663FF" w:rsidP="000663FF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663FF">
              <w:rPr>
                <w:rFonts w:ascii="Angsana New" w:hAnsi="Angsana New"/>
                <w:sz w:val="30"/>
                <w:szCs w:val="30"/>
                <w:lang w:val="en-US"/>
              </w:rPr>
              <w:t xml:space="preserve">1,988,719.57 </w:t>
            </w:r>
          </w:p>
        </w:tc>
      </w:tr>
      <w:tr w:rsidR="000663FF" w:rsidRPr="00494247" w14:paraId="14EEB1B9" w14:textId="77777777" w:rsidTr="00F47DFB">
        <w:trPr>
          <w:trHeight w:val="203"/>
        </w:trPr>
        <w:tc>
          <w:tcPr>
            <w:tcW w:w="3132" w:type="dxa"/>
            <w:vAlign w:val="bottom"/>
          </w:tcPr>
          <w:p w14:paraId="0E6A17CB" w14:textId="77777777" w:rsidR="000663FF" w:rsidRPr="000E1DF0" w:rsidRDefault="000663FF" w:rsidP="000663FF">
            <w:pPr>
              <w:tabs>
                <w:tab w:val="left" w:pos="8040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0E26C5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15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1F7A73" w14:textId="66FC7AF6" w:rsidR="000663FF" w:rsidRPr="00EA3610" w:rsidRDefault="000663FF" w:rsidP="000663FF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663FF">
              <w:rPr>
                <w:rFonts w:ascii="Angsana New" w:hAnsi="Angsana New"/>
                <w:sz w:val="30"/>
                <w:szCs w:val="30"/>
                <w:lang w:val="en-US"/>
              </w:rPr>
              <w:t xml:space="preserve">0.00 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2DA94DFE" w14:textId="77777777" w:rsidR="000663FF" w:rsidRPr="000663FF" w:rsidRDefault="000663FF" w:rsidP="000663FF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21D64D" w14:textId="7F06139E" w:rsidR="000663FF" w:rsidRPr="00180472" w:rsidRDefault="000663FF" w:rsidP="000663FF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663FF">
              <w:rPr>
                <w:rFonts w:ascii="Angsana New" w:hAnsi="Angsana New"/>
                <w:sz w:val="30"/>
                <w:szCs w:val="30"/>
                <w:lang w:val="en-US"/>
              </w:rPr>
              <w:t xml:space="preserve">171,766,291.08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4271752" w14:textId="77777777" w:rsidR="000663FF" w:rsidRPr="000663FF" w:rsidRDefault="000663FF" w:rsidP="000663FF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B68C56" w14:textId="272B95F4" w:rsidR="000663FF" w:rsidRPr="00AD4BEF" w:rsidRDefault="000663FF" w:rsidP="000663FF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663FF">
              <w:rPr>
                <w:rFonts w:ascii="Angsana New" w:hAnsi="Angsana New"/>
                <w:sz w:val="30"/>
                <w:szCs w:val="30"/>
                <w:lang w:val="en-US"/>
              </w:rPr>
              <w:t xml:space="preserve">171,766,291.08 </w:t>
            </w:r>
          </w:p>
        </w:tc>
        <w:tc>
          <w:tcPr>
            <w:tcW w:w="236" w:type="dxa"/>
            <w:vAlign w:val="bottom"/>
          </w:tcPr>
          <w:p w14:paraId="4832C07E" w14:textId="77777777" w:rsidR="000663FF" w:rsidRPr="000663FF" w:rsidRDefault="000663FF" w:rsidP="000663FF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0F8859" w14:textId="4E24675D" w:rsidR="000663FF" w:rsidRPr="00410C31" w:rsidRDefault="000663FF" w:rsidP="000663FF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663FF">
              <w:rPr>
                <w:rFonts w:ascii="Angsana New" w:hAnsi="Angsana New"/>
                <w:sz w:val="30"/>
                <w:szCs w:val="30"/>
                <w:lang w:val="en-US"/>
              </w:rPr>
              <w:t xml:space="preserve">171,766,291.08 </w:t>
            </w:r>
          </w:p>
        </w:tc>
      </w:tr>
    </w:tbl>
    <w:p w14:paraId="27821708" w14:textId="102CA872" w:rsidR="000E26C5" w:rsidRDefault="009A54BC" w:rsidP="00D7285D">
      <w:pPr>
        <w:pStyle w:val="ListParagraph"/>
        <w:spacing w:before="240" w:after="120"/>
        <w:ind w:left="1350"/>
        <w:jc w:val="thaiDistribute"/>
        <w:rPr>
          <w:rFonts w:ascii="Angsana New" w:hAnsi="Angsana New"/>
          <w:sz w:val="30"/>
          <w:szCs w:val="30"/>
        </w:rPr>
      </w:pPr>
      <w:r w:rsidRPr="009A54BC">
        <w:rPr>
          <w:rFonts w:ascii="Angsana New" w:hAnsi="Angsana New"/>
          <w:sz w:val="30"/>
          <w:szCs w:val="30"/>
          <w:cs/>
        </w:rPr>
        <w:t>มูลค่ายุติธรรมของตราสารอนุพันธ์คำนวณโดยใช้เทคนิคการคิดลดกระแสเงินสดในอนาคตและจำลองตามทฤษฎีในการประเมินมูลค่า  ซึ่งข้อมูลที่ใช้ในการประเมินมูลค่าส่วนใหญ่เป็นข้อมูลที่สามารถสังเกตได้ในตลาดที่เกี่ยวข้อง  เช่น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9A54BC">
        <w:rPr>
          <w:rFonts w:ascii="Angsana New" w:hAnsi="Angsana New"/>
          <w:sz w:val="30"/>
          <w:szCs w:val="30"/>
          <w:cs/>
        </w:rPr>
        <w:t>เป็นอัตราผลตอบแทนของอัตราดอกเบี้ยเป็นต้น บริษัทฯได้คำนึงถึงผลกระทบของความเสี่ยงด้านเครดิตของคู่สัญญาในการประมาณมูลค่ายุติธรรมของตราสารอนุพันธ์</w:t>
      </w:r>
    </w:p>
    <w:p w14:paraId="3D9B2286" w14:textId="446305AF" w:rsidR="000E26C5" w:rsidRDefault="009A54BC" w:rsidP="00D7285D">
      <w:pPr>
        <w:pStyle w:val="ListParagraph"/>
        <w:numPr>
          <w:ilvl w:val="0"/>
          <w:numId w:val="15"/>
        </w:numPr>
        <w:spacing w:before="240" w:after="120" w:line="240" w:lineRule="auto"/>
        <w:ind w:left="1350" w:hanging="450"/>
        <w:rPr>
          <w:rFonts w:ascii="Angsana New" w:hAnsi="Angsana New"/>
          <w:sz w:val="30"/>
          <w:szCs w:val="30"/>
        </w:rPr>
      </w:pPr>
      <w:r w:rsidRPr="009A54BC">
        <w:rPr>
          <w:rFonts w:ascii="Angsana New" w:hAnsi="Angsana New"/>
          <w:sz w:val="30"/>
          <w:szCs w:val="30"/>
          <w:cs/>
        </w:rPr>
        <w:t>ลำดับชั้นของมูลค่ายุติธรรม</w:t>
      </w:r>
    </w:p>
    <w:p w14:paraId="25DDE038" w14:textId="3E84862F" w:rsidR="009A54BC" w:rsidRDefault="009A54BC" w:rsidP="009A54BC">
      <w:pPr>
        <w:pStyle w:val="ListParagraph"/>
        <w:spacing w:after="120"/>
        <w:ind w:left="1350"/>
        <w:jc w:val="thaiDistribute"/>
        <w:rPr>
          <w:rFonts w:ascii="Angsana New" w:hAnsi="Angsana New"/>
          <w:sz w:val="30"/>
          <w:szCs w:val="30"/>
        </w:rPr>
      </w:pPr>
      <w:r w:rsidRPr="009A54BC">
        <w:rPr>
          <w:rFonts w:ascii="Angsana New" w:hAnsi="Angsana New"/>
          <w:sz w:val="30"/>
          <w:szCs w:val="30"/>
          <w:cs/>
        </w:rPr>
        <w:t xml:space="preserve">ณ วันที่ </w:t>
      </w:r>
      <w:r w:rsidR="00892062">
        <w:rPr>
          <w:rFonts w:ascii="Angsana New" w:hAnsi="Angsana New"/>
          <w:sz w:val="30"/>
          <w:szCs w:val="30"/>
        </w:rPr>
        <w:t>30</w:t>
      </w:r>
      <w:r w:rsidRPr="009A54BC">
        <w:rPr>
          <w:rFonts w:ascii="Angsana New" w:hAnsi="Angsana New"/>
          <w:sz w:val="30"/>
          <w:szCs w:val="30"/>
          <w:cs/>
        </w:rPr>
        <w:t xml:space="preserve"> กันยายน </w:t>
      </w:r>
      <w:r w:rsidR="00892062">
        <w:rPr>
          <w:rFonts w:ascii="Angsana New" w:hAnsi="Angsana New"/>
          <w:sz w:val="30"/>
          <w:szCs w:val="30"/>
        </w:rPr>
        <w:t>2565</w:t>
      </w:r>
      <w:r w:rsidRPr="009A54BC">
        <w:rPr>
          <w:rFonts w:ascii="Angsana New" w:hAnsi="Angsana New"/>
          <w:sz w:val="30"/>
          <w:szCs w:val="30"/>
          <w:cs/>
        </w:rPr>
        <w:t xml:space="preserve"> บริษัทฯ มีสินทรัพย์และหนี้สินที่วัดมูลค่าด้วยมูลค่ายุติธรรมที่เปิดเผยมูลค่ายุติธรรมแยกแสดงตามลำดับชั้นของมูลค่ายุติธรรม ดังนี้</w:t>
      </w:r>
    </w:p>
    <w:tbl>
      <w:tblPr>
        <w:tblW w:w="9277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132"/>
        <w:gridCol w:w="1458"/>
        <w:gridCol w:w="237"/>
        <w:gridCol w:w="1383"/>
        <w:gridCol w:w="236"/>
        <w:gridCol w:w="1114"/>
        <w:gridCol w:w="236"/>
        <w:gridCol w:w="1481"/>
      </w:tblGrid>
      <w:tr w:rsidR="009A54BC" w:rsidRPr="00494247" w14:paraId="77F5AF01" w14:textId="77777777" w:rsidTr="00B102B7">
        <w:tc>
          <w:tcPr>
            <w:tcW w:w="3132" w:type="dxa"/>
          </w:tcPr>
          <w:p w14:paraId="3084014C" w14:textId="77777777" w:rsidR="009A54BC" w:rsidRPr="00494247" w:rsidRDefault="009A54BC" w:rsidP="00BC5D67">
            <w:pPr>
              <w:spacing w:line="360" w:lineRule="exact"/>
              <w:ind w:left="-18" w:right="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58" w:type="dxa"/>
          </w:tcPr>
          <w:p w14:paraId="53328398" w14:textId="77777777" w:rsidR="009A54BC" w:rsidRPr="00494247" w:rsidRDefault="009A54BC" w:rsidP="00BC5D67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7" w:type="dxa"/>
          </w:tcPr>
          <w:p w14:paraId="53EF46E5" w14:textId="77777777" w:rsidR="009A54BC" w:rsidRPr="00494247" w:rsidRDefault="009A54BC" w:rsidP="00BC5D67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83" w:type="dxa"/>
          </w:tcPr>
          <w:p w14:paraId="1D7F8F84" w14:textId="77777777" w:rsidR="009A54BC" w:rsidRPr="00494247" w:rsidRDefault="009A54BC" w:rsidP="00BC5D67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</w:tcPr>
          <w:p w14:paraId="41B18A01" w14:textId="77777777" w:rsidR="009A54BC" w:rsidRPr="00494247" w:rsidRDefault="009A54BC" w:rsidP="00BC5D67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31" w:type="dxa"/>
            <w:gridSpan w:val="3"/>
          </w:tcPr>
          <w:p w14:paraId="5308140A" w14:textId="77777777" w:rsidR="009A54BC" w:rsidRPr="00494247" w:rsidRDefault="009A54BC" w:rsidP="00BC5D67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</w:pPr>
            <w:r w:rsidRPr="0049424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       (</w:t>
            </w:r>
            <w:r w:rsidRPr="0049424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หน่วย</w:t>
            </w:r>
            <w:r w:rsidRPr="0049424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: </w:t>
            </w:r>
            <w:r w:rsidRPr="0049424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บาท</w:t>
            </w:r>
            <w:r w:rsidRPr="0049424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9A54BC" w:rsidRPr="00494247" w14:paraId="0B7C266A" w14:textId="77777777" w:rsidTr="00B102B7">
        <w:tc>
          <w:tcPr>
            <w:tcW w:w="3132" w:type="dxa"/>
          </w:tcPr>
          <w:p w14:paraId="27479E5E" w14:textId="77777777" w:rsidR="009A54BC" w:rsidRPr="00494247" w:rsidRDefault="009A54BC" w:rsidP="00BC5D67">
            <w:pPr>
              <w:spacing w:line="360" w:lineRule="exact"/>
              <w:ind w:left="-18" w:right="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145" w:type="dxa"/>
            <w:gridSpan w:val="7"/>
            <w:tcBorders>
              <w:bottom w:val="single" w:sz="4" w:space="0" w:color="auto"/>
            </w:tcBorders>
            <w:vAlign w:val="center"/>
          </w:tcPr>
          <w:p w14:paraId="0193504C" w14:textId="454F2FA9" w:rsidR="009A54BC" w:rsidRPr="00494247" w:rsidRDefault="009A54BC" w:rsidP="00BC5D67">
            <w:pPr>
              <w:spacing w:line="360" w:lineRule="exact"/>
              <w:ind w:right="2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A3DC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3E573A">
              <w:rPr>
                <w:rFonts w:ascii="Angsana New" w:hAnsi="Angsana New"/>
                <w:sz w:val="30"/>
                <w:szCs w:val="30"/>
              </w:rPr>
              <w:t>30</w:t>
            </w:r>
            <w:r w:rsidRPr="008A3DC8">
              <w:rPr>
                <w:rFonts w:ascii="Angsana New" w:hAnsi="Angsana New"/>
                <w:sz w:val="30"/>
                <w:szCs w:val="30"/>
                <w:cs/>
              </w:rPr>
              <w:t xml:space="preserve"> กันยายน </w:t>
            </w:r>
            <w:r w:rsidR="003E573A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9A54BC" w:rsidRPr="00165280" w14:paraId="32F69324" w14:textId="77777777" w:rsidTr="00B102B7">
        <w:tc>
          <w:tcPr>
            <w:tcW w:w="3132" w:type="dxa"/>
          </w:tcPr>
          <w:p w14:paraId="5DFC5017" w14:textId="50C52811" w:rsidR="009A54BC" w:rsidRPr="00494247" w:rsidRDefault="009A54BC" w:rsidP="00BC5D67">
            <w:pPr>
              <w:spacing w:line="360" w:lineRule="exact"/>
              <w:ind w:right="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</w:tcPr>
          <w:p w14:paraId="33995E25" w14:textId="5D56574B" w:rsidR="009A54BC" w:rsidRPr="00165280" w:rsidRDefault="009A54BC" w:rsidP="00BC5D6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28"/>
                <w:szCs w:val="28"/>
              </w:rPr>
            </w:pPr>
            <w:r w:rsidRPr="009A54BC">
              <w:rPr>
                <w:sz w:val="28"/>
                <w:szCs w:val="28"/>
                <w:cs/>
              </w:rPr>
              <w:t xml:space="preserve">ระดับ </w:t>
            </w:r>
            <w:r w:rsidR="003E573A">
              <w:rPr>
                <w:sz w:val="28"/>
                <w:szCs w:val="28"/>
              </w:rPr>
              <w:t>1</w:t>
            </w:r>
          </w:p>
        </w:tc>
        <w:tc>
          <w:tcPr>
            <w:tcW w:w="237" w:type="dxa"/>
            <w:tcBorders>
              <w:top w:val="single" w:sz="4" w:space="0" w:color="auto"/>
            </w:tcBorders>
          </w:tcPr>
          <w:p w14:paraId="1DBD83F1" w14:textId="77777777" w:rsidR="009A54BC" w:rsidRPr="00494247" w:rsidRDefault="009A54BC" w:rsidP="00BC5D6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3" w:type="dxa"/>
            <w:tcBorders>
              <w:top w:val="single" w:sz="4" w:space="0" w:color="auto"/>
              <w:bottom w:val="single" w:sz="4" w:space="0" w:color="auto"/>
            </w:tcBorders>
          </w:tcPr>
          <w:p w14:paraId="0A7B6781" w14:textId="635F41FD" w:rsidR="009A54BC" w:rsidRPr="00165280" w:rsidRDefault="009A54BC" w:rsidP="00BC5D6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28"/>
                <w:szCs w:val="28"/>
              </w:rPr>
            </w:pPr>
            <w:r w:rsidRPr="009A54BC">
              <w:rPr>
                <w:sz w:val="28"/>
                <w:szCs w:val="28"/>
                <w:cs/>
              </w:rPr>
              <w:t xml:space="preserve">ระดับ </w:t>
            </w:r>
            <w:r w:rsidR="003E573A">
              <w:rPr>
                <w:sz w:val="28"/>
                <w:szCs w:val="28"/>
              </w:rPr>
              <w:t>2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3B3E871F" w14:textId="77777777" w:rsidR="009A54BC" w:rsidRPr="00494247" w:rsidRDefault="009A54BC" w:rsidP="00BC5D6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</w:tcPr>
          <w:p w14:paraId="68D28022" w14:textId="12228AC2" w:rsidR="009A54BC" w:rsidRPr="00165280" w:rsidRDefault="009A54BC" w:rsidP="00BC5D6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28"/>
                <w:szCs w:val="28"/>
                <w:cs/>
              </w:rPr>
            </w:pPr>
            <w:r w:rsidRPr="009A54BC">
              <w:rPr>
                <w:sz w:val="28"/>
                <w:szCs w:val="28"/>
                <w:cs/>
              </w:rPr>
              <w:t xml:space="preserve">ระดับ </w:t>
            </w:r>
            <w:r w:rsidR="003E573A">
              <w:rPr>
                <w:sz w:val="28"/>
                <w:szCs w:val="28"/>
              </w:rPr>
              <w:t>3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6E8A8A51" w14:textId="77777777" w:rsidR="009A54BC" w:rsidRPr="00494247" w:rsidRDefault="009A54BC" w:rsidP="00BC5D6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78" w:type="dxa"/>
            <w:tcBorders>
              <w:top w:val="single" w:sz="4" w:space="0" w:color="auto"/>
              <w:bottom w:val="single" w:sz="4" w:space="0" w:color="auto"/>
            </w:tcBorders>
          </w:tcPr>
          <w:p w14:paraId="53E929D4" w14:textId="122A43EA" w:rsidR="009A54BC" w:rsidRPr="00165280" w:rsidRDefault="004D3BFB" w:rsidP="00BC5D6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28"/>
                <w:szCs w:val="28"/>
              </w:rPr>
            </w:pPr>
            <w:r w:rsidRPr="004D3BFB">
              <w:rPr>
                <w:sz w:val="28"/>
                <w:szCs w:val="28"/>
                <w:cs/>
              </w:rPr>
              <w:t>รวม</w:t>
            </w:r>
          </w:p>
        </w:tc>
      </w:tr>
      <w:tr w:rsidR="004D3BFB" w:rsidRPr="00494247" w14:paraId="36C45ABF" w14:textId="77777777" w:rsidTr="00B102B7">
        <w:trPr>
          <w:trHeight w:val="203"/>
        </w:trPr>
        <w:tc>
          <w:tcPr>
            <w:tcW w:w="4590" w:type="dxa"/>
            <w:gridSpan w:val="2"/>
            <w:vAlign w:val="bottom"/>
          </w:tcPr>
          <w:p w14:paraId="603C2484" w14:textId="75C016D0" w:rsidR="004D3BFB" w:rsidRPr="00494247" w:rsidRDefault="004D3BFB" w:rsidP="00BC5D67">
            <w:pPr>
              <w:tabs>
                <w:tab w:val="decimal" w:pos="1168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D3BFB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สินทรัพย์และหนี้สินที่วัดมูลค่าด้วยมูลค่ายุติธรรม</w:t>
            </w:r>
          </w:p>
        </w:tc>
        <w:tc>
          <w:tcPr>
            <w:tcW w:w="237" w:type="dxa"/>
          </w:tcPr>
          <w:p w14:paraId="7E51D03D" w14:textId="77777777" w:rsidR="004D3BFB" w:rsidRPr="00494247" w:rsidRDefault="004D3BFB" w:rsidP="00BC5D67">
            <w:pPr>
              <w:tabs>
                <w:tab w:val="decimal" w:pos="1168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3" w:type="dxa"/>
            <w:tcBorders>
              <w:top w:val="single" w:sz="4" w:space="0" w:color="auto"/>
            </w:tcBorders>
          </w:tcPr>
          <w:p w14:paraId="23AEB0C5" w14:textId="77777777" w:rsidR="004D3BFB" w:rsidRPr="00494247" w:rsidRDefault="004D3BFB" w:rsidP="00BC5D67">
            <w:pPr>
              <w:tabs>
                <w:tab w:val="decimal" w:pos="1168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FC02BBC" w14:textId="77777777" w:rsidR="004D3BFB" w:rsidRPr="00494247" w:rsidRDefault="004D3BFB" w:rsidP="00BC5D67">
            <w:pPr>
              <w:tabs>
                <w:tab w:val="decimal" w:pos="1168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A5AD804" w14:textId="77777777" w:rsidR="004D3BFB" w:rsidRPr="00494247" w:rsidRDefault="004D3BFB" w:rsidP="00BC5D67">
            <w:pPr>
              <w:tabs>
                <w:tab w:val="decimal" w:pos="1168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5A1DC9B9" w14:textId="77777777" w:rsidR="004D3BFB" w:rsidRPr="00494247" w:rsidRDefault="004D3BFB" w:rsidP="00BC5D67">
            <w:pPr>
              <w:tabs>
                <w:tab w:val="decimal" w:pos="1451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8" w:type="dxa"/>
            <w:tcBorders>
              <w:top w:val="single" w:sz="4" w:space="0" w:color="auto"/>
            </w:tcBorders>
            <w:vAlign w:val="center"/>
          </w:tcPr>
          <w:p w14:paraId="43D0A7DB" w14:textId="77777777" w:rsidR="004D3BFB" w:rsidRPr="00494247" w:rsidRDefault="004D3BFB" w:rsidP="00BC5D67">
            <w:pPr>
              <w:tabs>
                <w:tab w:val="decimal" w:pos="1116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A54BC" w:rsidRPr="00494247" w14:paraId="57F76821" w14:textId="77777777" w:rsidTr="00B102B7">
        <w:trPr>
          <w:trHeight w:val="203"/>
        </w:trPr>
        <w:tc>
          <w:tcPr>
            <w:tcW w:w="3132" w:type="dxa"/>
            <w:vAlign w:val="bottom"/>
          </w:tcPr>
          <w:p w14:paraId="25DA113A" w14:textId="02253753" w:rsidR="009A54BC" w:rsidRPr="000E1DF0" w:rsidRDefault="004D3BFB" w:rsidP="004D3BFB">
            <w:pPr>
              <w:spacing w:line="360" w:lineRule="exact"/>
              <w:ind w:left="160" w:right="-36" w:hanging="1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BF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สินทรัพย์ทางการเงินหมุนเวียนอื่น</w:t>
            </w:r>
            <w:r w:rsidR="00B102B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   </w:t>
            </w:r>
            <w:r w:rsidRPr="004D3BF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39D3AE9E" w14:textId="293FAB49" w:rsidR="009A54BC" w:rsidRPr="0076632D" w:rsidRDefault="007D0C77" w:rsidP="00BC5D67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D0C77">
              <w:rPr>
                <w:rFonts w:ascii="Angsana New" w:hAnsi="Angsana New"/>
                <w:sz w:val="30"/>
                <w:szCs w:val="30"/>
                <w:lang w:val="en-US"/>
              </w:rPr>
              <w:t>0.00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08DEC75B" w14:textId="77777777" w:rsidR="009A54BC" w:rsidRPr="00494247" w:rsidRDefault="009A54BC" w:rsidP="00BC5D67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83" w:type="dxa"/>
            <w:shd w:val="clear" w:color="auto" w:fill="auto"/>
            <w:vAlign w:val="bottom"/>
          </w:tcPr>
          <w:p w14:paraId="6592AD5F" w14:textId="27CD6123" w:rsidR="009A54BC" w:rsidRPr="0030065A" w:rsidRDefault="00FB7D87" w:rsidP="00BC5D67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B7D87">
              <w:rPr>
                <w:rFonts w:ascii="Angsana New" w:hAnsi="Angsana New"/>
                <w:sz w:val="30"/>
                <w:szCs w:val="30"/>
                <w:lang w:val="en-US"/>
              </w:rPr>
              <w:t>299,317.05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7120202" w14:textId="77777777" w:rsidR="009A54BC" w:rsidRPr="00494247" w:rsidRDefault="009A54BC" w:rsidP="00BC5D67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18E3E12B" w14:textId="50D6E1C8" w:rsidR="009A54BC" w:rsidRPr="0076632D" w:rsidRDefault="00DC6EA1" w:rsidP="00BC5D67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6EA1">
              <w:rPr>
                <w:rFonts w:ascii="Angsana New" w:hAnsi="Angsana New"/>
                <w:sz w:val="30"/>
                <w:szCs w:val="30"/>
                <w:lang w:val="en-US"/>
              </w:rPr>
              <w:t>0.00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941EB4F" w14:textId="77777777" w:rsidR="009A54BC" w:rsidRPr="00494247" w:rsidRDefault="009A54BC" w:rsidP="00BC5D67">
            <w:pPr>
              <w:tabs>
                <w:tab w:val="decimal" w:pos="1451"/>
              </w:tabs>
              <w:spacing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8" w:type="dxa"/>
            <w:shd w:val="clear" w:color="auto" w:fill="auto"/>
            <w:vAlign w:val="bottom"/>
          </w:tcPr>
          <w:p w14:paraId="70ED3AD8" w14:textId="752A30EB" w:rsidR="009A54BC" w:rsidRPr="00494247" w:rsidRDefault="00540BFA" w:rsidP="00BC5D67">
            <w:pPr>
              <w:widowControl w:val="0"/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40B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299,317.05</w:t>
            </w:r>
          </w:p>
        </w:tc>
      </w:tr>
    </w:tbl>
    <w:p w14:paraId="63532F2C" w14:textId="382FC080" w:rsidR="00AD73E1" w:rsidRPr="001C0FC5" w:rsidRDefault="001C0FC5" w:rsidP="00D7285D">
      <w:pPr>
        <w:numPr>
          <w:ilvl w:val="0"/>
          <w:numId w:val="7"/>
        </w:numPr>
        <w:tabs>
          <w:tab w:val="left" w:pos="513"/>
          <w:tab w:val="decimal" w:pos="7920"/>
        </w:tabs>
        <w:spacing w:before="240" w:line="240" w:lineRule="atLeast"/>
        <w:ind w:hanging="1238"/>
        <w:jc w:val="both"/>
        <w:rPr>
          <w:rFonts w:ascii="Angsana New" w:hAnsi="Angsana New"/>
          <w:b/>
          <w:bCs/>
          <w:sz w:val="30"/>
          <w:szCs w:val="30"/>
        </w:rPr>
      </w:pPr>
      <w:r w:rsidRPr="001C0FC5">
        <w:rPr>
          <w:rFonts w:ascii="Angsana New" w:hAnsi="Angsana New"/>
          <w:b/>
          <w:bCs/>
          <w:sz w:val="30"/>
          <w:szCs w:val="30"/>
          <w:cs/>
        </w:rPr>
        <w:t>การบริหารจัดการทุน</w:t>
      </w:r>
    </w:p>
    <w:p w14:paraId="1AF8BE73" w14:textId="2EE3931C" w:rsidR="001C0FC5" w:rsidRDefault="001C0FC5" w:rsidP="001C0FC5">
      <w:pPr>
        <w:spacing w:after="24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1C0FC5">
        <w:rPr>
          <w:rFonts w:ascii="Angsana New" w:hAnsi="Angsana New"/>
          <w:sz w:val="30"/>
          <w:szCs w:val="30"/>
          <w:cs/>
        </w:rPr>
        <w:t>วัตถุประสงค์ในการบริหารจัดการทุนที่สำคัญ คือการจัดให้มีซึ่งโครงสร้างทางการเงินที่เหมาะสมและการดำรงไว้ซึ่งความสามารถในการดำเนินธุรกิจอย่างต่อเนื่อง</w:t>
      </w:r>
    </w:p>
    <w:p w14:paraId="6B8F550A" w14:textId="18EC9A69" w:rsidR="001C0FC5" w:rsidRPr="00C46F38" w:rsidRDefault="001C0FC5" w:rsidP="00B102B7">
      <w:pPr>
        <w:spacing w:after="240" w:line="240" w:lineRule="atLeast"/>
        <w:ind w:left="518" w:right="-205"/>
        <w:jc w:val="thaiDistribute"/>
        <w:rPr>
          <w:rFonts w:ascii="Angsana New" w:hAnsi="Angsana New"/>
          <w:sz w:val="30"/>
          <w:szCs w:val="30"/>
        </w:rPr>
      </w:pPr>
      <w:r w:rsidRPr="001C0FC5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1C0FC5">
        <w:rPr>
          <w:rFonts w:ascii="Angsana New" w:hAnsi="Angsana New"/>
          <w:sz w:val="30"/>
          <w:szCs w:val="30"/>
        </w:rPr>
        <w:t xml:space="preserve">30 </w:t>
      </w:r>
      <w:r w:rsidRPr="001C0FC5">
        <w:rPr>
          <w:rFonts w:ascii="Angsana New" w:hAnsi="Angsana New"/>
          <w:sz w:val="30"/>
          <w:szCs w:val="30"/>
          <w:cs/>
        </w:rPr>
        <w:t xml:space="preserve">กันยายน </w:t>
      </w:r>
      <w:r w:rsidRPr="001C0FC5">
        <w:rPr>
          <w:rFonts w:ascii="Angsana New" w:hAnsi="Angsana New"/>
          <w:sz w:val="30"/>
          <w:szCs w:val="30"/>
        </w:rPr>
        <w:t xml:space="preserve">2565 </w:t>
      </w:r>
      <w:r w:rsidRPr="001C0FC5">
        <w:rPr>
          <w:rFonts w:ascii="Angsana New" w:hAnsi="Angsana New"/>
          <w:sz w:val="30"/>
          <w:szCs w:val="30"/>
          <w:cs/>
        </w:rPr>
        <w:t xml:space="preserve">งบการเงินแสดงอัตราส่วนหนี้สินต่อทุน </w:t>
      </w:r>
      <w:r w:rsidRPr="00C46F38">
        <w:rPr>
          <w:rFonts w:ascii="Angsana New" w:hAnsi="Angsana New"/>
          <w:sz w:val="30"/>
          <w:szCs w:val="30"/>
          <w:cs/>
        </w:rPr>
        <w:t xml:space="preserve">เท่ากับ </w:t>
      </w:r>
      <w:r w:rsidR="001F1D4C" w:rsidRPr="00C46F38">
        <w:rPr>
          <w:rFonts w:ascii="Angsana New" w:hAnsi="Angsana New"/>
          <w:sz w:val="30"/>
          <w:szCs w:val="30"/>
        </w:rPr>
        <w:t>0.23</w:t>
      </w:r>
      <w:r w:rsidRPr="00C46F38">
        <w:rPr>
          <w:rFonts w:ascii="Angsana New" w:hAnsi="Angsana New"/>
          <w:sz w:val="30"/>
          <w:szCs w:val="30"/>
          <w:cs/>
        </w:rPr>
        <w:t xml:space="preserve"> : </w:t>
      </w:r>
      <w:r w:rsidRPr="00C46F38">
        <w:rPr>
          <w:rFonts w:ascii="Angsana New" w:hAnsi="Angsana New"/>
          <w:sz w:val="30"/>
          <w:szCs w:val="30"/>
        </w:rPr>
        <w:t xml:space="preserve">1 (31 </w:t>
      </w:r>
      <w:r w:rsidRPr="00C46F38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C46F38">
        <w:rPr>
          <w:rFonts w:ascii="Angsana New" w:hAnsi="Angsana New"/>
          <w:sz w:val="30"/>
          <w:szCs w:val="30"/>
        </w:rPr>
        <w:t xml:space="preserve">2564 </w:t>
      </w:r>
      <w:r w:rsidRPr="00C46F38">
        <w:rPr>
          <w:rFonts w:ascii="Angsana New" w:hAnsi="Angsana New"/>
          <w:sz w:val="30"/>
          <w:szCs w:val="30"/>
          <w:cs/>
        </w:rPr>
        <w:t>เท่ากับ</w:t>
      </w:r>
      <w:r w:rsidRPr="00C46F38">
        <w:rPr>
          <w:rFonts w:ascii="Angsana New" w:hAnsi="Angsana New"/>
          <w:sz w:val="30"/>
          <w:szCs w:val="30"/>
        </w:rPr>
        <w:t xml:space="preserve"> 0.59 : 1)</w:t>
      </w:r>
    </w:p>
    <w:p w14:paraId="797DCE20" w14:textId="4ADBCA57" w:rsidR="00D7285D" w:rsidRDefault="00D7285D" w:rsidP="001C0FC5">
      <w:pPr>
        <w:spacing w:after="24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6CEE527B" w14:textId="77777777" w:rsidR="00B102B7" w:rsidRDefault="00B102B7" w:rsidP="001C0FC5">
      <w:pPr>
        <w:spacing w:after="24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08B6B564" w14:textId="77777777" w:rsidR="00D7285D" w:rsidRPr="00C46F38" w:rsidRDefault="00D7285D" w:rsidP="001C0FC5">
      <w:pPr>
        <w:spacing w:after="24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7D27F18D" w14:textId="6ADFF0C6" w:rsidR="001C0FC5" w:rsidRPr="00C46F38" w:rsidRDefault="001C0FC5">
      <w:pPr>
        <w:numPr>
          <w:ilvl w:val="0"/>
          <w:numId w:val="7"/>
        </w:numPr>
        <w:tabs>
          <w:tab w:val="left" w:pos="513"/>
          <w:tab w:val="decimal" w:pos="7920"/>
        </w:tabs>
        <w:spacing w:line="240" w:lineRule="atLeast"/>
        <w:ind w:hanging="1238"/>
        <w:jc w:val="both"/>
        <w:rPr>
          <w:rFonts w:ascii="Angsana New" w:hAnsi="Angsana New"/>
          <w:b/>
          <w:bCs/>
          <w:sz w:val="30"/>
          <w:szCs w:val="30"/>
        </w:rPr>
      </w:pPr>
      <w:r w:rsidRPr="00C46F38">
        <w:rPr>
          <w:rFonts w:ascii="Angsana New" w:hAnsi="Angsana New"/>
          <w:b/>
          <w:bCs/>
          <w:sz w:val="30"/>
          <w:szCs w:val="30"/>
          <w:cs/>
        </w:rPr>
        <w:t>ภาระผูกพันและหนี้สินที่อาจเกิดขึ้นในภายหน้า</w:t>
      </w:r>
    </w:p>
    <w:p w14:paraId="2C24C3DB" w14:textId="659ACD13" w:rsidR="001C0FC5" w:rsidRPr="00C46F38" w:rsidRDefault="00495880">
      <w:pPr>
        <w:pStyle w:val="ListParagraph"/>
        <w:numPr>
          <w:ilvl w:val="0"/>
          <w:numId w:val="18"/>
        </w:numPr>
        <w:spacing w:after="240"/>
        <w:ind w:left="1350" w:hanging="472"/>
        <w:jc w:val="thaiDistribute"/>
        <w:rPr>
          <w:rFonts w:ascii="Angsana New" w:hAnsi="Angsana New"/>
          <w:sz w:val="30"/>
          <w:szCs w:val="30"/>
        </w:rPr>
      </w:pPr>
      <w:r w:rsidRPr="00C46F38">
        <w:rPr>
          <w:rFonts w:ascii="Angsana New" w:hAnsi="Angsana New"/>
          <w:sz w:val="30"/>
          <w:szCs w:val="30"/>
          <w:cs/>
        </w:rPr>
        <w:t xml:space="preserve">ณ วันที่ </w:t>
      </w:r>
      <w:r w:rsidR="00892062" w:rsidRPr="00C46F38">
        <w:rPr>
          <w:rFonts w:ascii="Angsana New" w:hAnsi="Angsana New"/>
          <w:sz w:val="30"/>
          <w:szCs w:val="30"/>
        </w:rPr>
        <w:t>30</w:t>
      </w:r>
      <w:r w:rsidRPr="00C46F38">
        <w:rPr>
          <w:rFonts w:ascii="Angsana New" w:hAnsi="Angsana New"/>
          <w:sz w:val="30"/>
          <w:szCs w:val="30"/>
        </w:rPr>
        <w:t xml:space="preserve"> </w:t>
      </w:r>
      <w:r w:rsidRPr="00C46F38">
        <w:rPr>
          <w:rFonts w:ascii="Angsana New" w:hAnsi="Angsana New"/>
          <w:sz w:val="30"/>
          <w:szCs w:val="30"/>
          <w:cs/>
        </w:rPr>
        <w:t xml:space="preserve">กันยายน </w:t>
      </w:r>
      <w:r w:rsidRPr="00C46F38">
        <w:rPr>
          <w:rFonts w:ascii="Angsana New" w:hAnsi="Angsana New"/>
          <w:sz w:val="30"/>
          <w:szCs w:val="30"/>
        </w:rPr>
        <w:t xml:space="preserve">2565 </w:t>
      </w:r>
      <w:r w:rsidRPr="00C46F38">
        <w:rPr>
          <w:rFonts w:ascii="Angsana New" w:hAnsi="Angsana New"/>
          <w:sz w:val="30"/>
          <w:szCs w:val="30"/>
          <w:cs/>
        </w:rPr>
        <w:t xml:space="preserve">และวันที่ </w:t>
      </w:r>
      <w:r w:rsidRPr="00C46F38">
        <w:rPr>
          <w:rFonts w:ascii="Angsana New" w:hAnsi="Angsana New"/>
          <w:sz w:val="30"/>
          <w:szCs w:val="30"/>
        </w:rPr>
        <w:t xml:space="preserve">31 </w:t>
      </w:r>
      <w:r w:rsidRPr="00C46F38">
        <w:rPr>
          <w:rFonts w:ascii="Angsana New" w:hAnsi="Angsana New"/>
          <w:sz w:val="30"/>
          <w:szCs w:val="30"/>
          <w:cs/>
        </w:rPr>
        <w:t xml:space="preserve">ธันวาคม  </w:t>
      </w:r>
      <w:r w:rsidRPr="00C46F38">
        <w:rPr>
          <w:rFonts w:ascii="Angsana New" w:hAnsi="Angsana New"/>
          <w:sz w:val="30"/>
          <w:szCs w:val="30"/>
        </w:rPr>
        <w:t xml:space="preserve">2564 </w:t>
      </w:r>
      <w:r w:rsidRPr="00C46F38">
        <w:rPr>
          <w:rFonts w:ascii="Angsana New" w:hAnsi="Angsana New"/>
          <w:sz w:val="30"/>
          <w:szCs w:val="30"/>
          <w:cs/>
        </w:rPr>
        <w:t xml:space="preserve">บริษัทฯ มีหนี้สินที่อาจเกิดขึ้นจากการให้ธนาคารออกหนังสือค้ำประกันการใช้ไฟฟ้ากับการไฟฟ้านครหลวง จำนวน </w:t>
      </w:r>
      <w:r w:rsidR="00155665" w:rsidRPr="00C46F38">
        <w:rPr>
          <w:rFonts w:ascii="Angsana New" w:hAnsi="Angsana New"/>
          <w:sz w:val="30"/>
          <w:szCs w:val="30"/>
        </w:rPr>
        <w:t>460,000</w:t>
      </w:r>
      <w:r w:rsidR="00087F03" w:rsidRPr="00C46F38">
        <w:rPr>
          <w:rFonts w:ascii="Angsana New" w:hAnsi="Angsana New"/>
          <w:sz w:val="30"/>
          <w:szCs w:val="30"/>
        </w:rPr>
        <w:t>.00</w:t>
      </w:r>
      <w:r w:rsidRPr="00C46F38">
        <w:rPr>
          <w:rFonts w:ascii="Angsana New" w:hAnsi="Angsana New"/>
          <w:sz w:val="30"/>
          <w:szCs w:val="30"/>
          <w:cs/>
        </w:rPr>
        <w:t xml:space="preserve"> บาท และ </w:t>
      </w:r>
      <w:r w:rsidR="005A798C" w:rsidRPr="00C46F38">
        <w:rPr>
          <w:rFonts w:ascii="Angsana New" w:hAnsi="Angsana New"/>
          <w:sz w:val="30"/>
          <w:szCs w:val="30"/>
        </w:rPr>
        <w:t>375</w:t>
      </w:r>
      <w:r w:rsidRPr="00C46F38">
        <w:rPr>
          <w:rFonts w:ascii="Angsana New" w:hAnsi="Angsana New"/>
          <w:sz w:val="30"/>
          <w:szCs w:val="30"/>
        </w:rPr>
        <w:t>,</w:t>
      </w:r>
      <w:r w:rsidR="005A798C" w:rsidRPr="00C46F38">
        <w:rPr>
          <w:rFonts w:ascii="Angsana New" w:hAnsi="Angsana New"/>
          <w:sz w:val="30"/>
          <w:szCs w:val="30"/>
        </w:rPr>
        <w:t>000</w:t>
      </w:r>
      <w:r w:rsidRPr="00C46F38">
        <w:rPr>
          <w:rFonts w:ascii="Angsana New" w:hAnsi="Angsana New"/>
          <w:sz w:val="30"/>
          <w:szCs w:val="30"/>
          <w:cs/>
        </w:rPr>
        <w:t>.</w:t>
      </w:r>
      <w:r w:rsidR="005A798C" w:rsidRPr="00C46F38">
        <w:rPr>
          <w:rFonts w:ascii="Angsana New" w:hAnsi="Angsana New"/>
          <w:sz w:val="30"/>
          <w:szCs w:val="30"/>
        </w:rPr>
        <w:t>00</w:t>
      </w:r>
      <w:r w:rsidRPr="00C46F38">
        <w:rPr>
          <w:rFonts w:ascii="Angsana New" w:hAnsi="Angsana New"/>
          <w:sz w:val="30"/>
          <w:szCs w:val="30"/>
          <w:cs/>
        </w:rPr>
        <w:t xml:space="preserve"> บาท ตามลำดับ</w:t>
      </w:r>
    </w:p>
    <w:p w14:paraId="1EAB8319" w14:textId="2AD599A5" w:rsidR="00495880" w:rsidRPr="00C46F38" w:rsidRDefault="00495880">
      <w:pPr>
        <w:pStyle w:val="ListParagraph"/>
        <w:numPr>
          <w:ilvl w:val="0"/>
          <w:numId w:val="18"/>
        </w:numPr>
        <w:spacing w:after="240"/>
        <w:ind w:left="1350" w:hanging="472"/>
        <w:jc w:val="thaiDistribute"/>
        <w:rPr>
          <w:rFonts w:ascii="Angsana New" w:hAnsi="Angsana New"/>
          <w:sz w:val="30"/>
          <w:szCs w:val="30"/>
        </w:rPr>
      </w:pPr>
      <w:r w:rsidRPr="00C46F38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C46F38">
        <w:rPr>
          <w:rFonts w:ascii="Angsana New" w:hAnsi="Angsana New"/>
          <w:sz w:val="30"/>
          <w:szCs w:val="30"/>
        </w:rPr>
        <w:t xml:space="preserve">30 </w:t>
      </w:r>
      <w:r w:rsidRPr="00C46F38">
        <w:rPr>
          <w:rFonts w:ascii="Angsana New" w:hAnsi="Angsana New"/>
          <w:sz w:val="30"/>
          <w:szCs w:val="30"/>
          <w:cs/>
        </w:rPr>
        <w:t xml:space="preserve">กันยายน </w:t>
      </w:r>
      <w:r w:rsidRPr="00C46F38">
        <w:rPr>
          <w:rFonts w:ascii="Angsana New" w:hAnsi="Angsana New"/>
          <w:sz w:val="30"/>
          <w:szCs w:val="30"/>
        </w:rPr>
        <w:t xml:space="preserve">2565 </w:t>
      </w:r>
      <w:r w:rsidRPr="00C46F38">
        <w:rPr>
          <w:rFonts w:ascii="Angsana New" w:hAnsi="Angsana New"/>
          <w:sz w:val="30"/>
          <w:szCs w:val="30"/>
          <w:cs/>
        </w:rPr>
        <w:t xml:space="preserve">และวันที่ </w:t>
      </w:r>
      <w:r w:rsidRPr="00C46F38">
        <w:rPr>
          <w:rFonts w:ascii="Angsana New" w:hAnsi="Angsana New"/>
          <w:sz w:val="30"/>
          <w:szCs w:val="30"/>
        </w:rPr>
        <w:t xml:space="preserve">31 </w:t>
      </w:r>
      <w:r w:rsidRPr="00C46F38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C46F38">
        <w:rPr>
          <w:rFonts w:ascii="Angsana New" w:hAnsi="Angsana New"/>
          <w:sz w:val="30"/>
          <w:szCs w:val="30"/>
        </w:rPr>
        <w:t xml:space="preserve">2564 </w:t>
      </w:r>
      <w:r w:rsidRPr="00C46F38">
        <w:rPr>
          <w:rFonts w:ascii="Angsana New" w:hAnsi="Angsana New"/>
          <w:sz w:val="30"/>
          <w:szCs w:val="30"/>
          <w:cs/>
        </w:rPr>
        <w:t>บริษัทฯ มีภาระผูกพันจากการเปิดเลตเตอร์ออฟเครดิต</w:t>
      </w:r>
      <w:r w:rsidRPr="00C46F38">
        <w:rPr>
          <w:rFonts w:ascii="Angsana New" w:hAnsi="Angsana New"/>
          <w:sz w:val="30"/>
          <w:szCs w:val="30"/>
        </w:rPr>
        <w:t xml:space="preserve"> </w:t>
      </w:r>
      <w:r w:rsidRPr="00C46F38">
        <w:rPr>
          <w:rFonts w:ascii="Angsana New" w:hAnsi="Angsana New"/>
          <w:sz w:val="30"/>
          <w:szCs w:val="30"/>
          <w:cs/>
        </w:rPr>
        <w:t xml:space="preserve">จำนวน  </w:t>
      </w:r>
      <w:r w:rsidR="00564E60" w:rsidRPr="00C46F38">
        <w:rPr>
          <w:rFonts w:ascii="Angsana New" w:hAnsi="Angsana New"/>
          <w:sz w:val="30"/>
          <w:szCs w:val="30"/>
        </w:rPr>
        <w:t>32,420.00</w:t>
      </w:r>
      <w:r w:rsidRPr="00C46F38">
        <w:rPr>
          <w:rFonts w:ascii="Angsana New" w:hAnsi="Angsana New"/>
          <w:sz w:val="30"/>
          <w:szCs w:val="30"/>
          <w:cs/>
        </w:rPr>
        <w:t xml:space="preserve">  เหรียญดอลลาร์สหรัฐฯ แปลงค่าเป็นเงินบาท จำนวน  </w:t>
      </w:r>
      <w:r w:rsidR="003343F5" w:rsidRPr="00C46F38">
        <w:rPr>
          <w:rFonts w:ascii="Angsana New" w:hAnsi="Angsana New"/>
          <w:sz w:val="30"/>
          <w:szCs w:val="30"/>
        </w:rPr>
        <w:t>1,228,935.21</w:t>
      </w:r>
      <w:r w:rsidRPr="00C46F38">
        <w:rPr>
          <w:rFonts w:ascii="Angsana New" w:hAnsi="Angsana New"/>
          <w:sz w:val="30"/>
          <w:szCs w:val="30"/>
          <w:cs/>
        </w:rPr>
        <w:t xml:space="preserve"> บาท   และ  </w:t>
      </w:r>
      <w:r w:rsidR="0025146A" w:rsidRPr="00C46F38">
        <w:rPr>
          <w:rFonts w:ascii="Angsana New" w:hAnsi="Angsana New"/>
          <w:sz w:val="30"/>
          <w:szCs w:val="30"/>
        </w:rPr>
        <w:t>95</w:t>
      </w:r>
      <w:r w:rsidRPr="00C46F38">
        <w:rPr>
          <w:rFonts w:ascii="Angsana New" w:hAnsi="Angsana New"/>
          <w:sz w:val="30"/>
          <w:szCs w:val="30"/>
        </w:rPr>
        <w:t>,</w:t>
      </w:r>
      <w:r w:rsidR="0025146A" w:rsidRPr="00C46F38">
        <w:rPr>
          <w:rFonts w:ascii="Angsana New" w:hAnsi="Angsana New"/>
          <w:sz w:val="30"/>
          <w:szCs w:val="30"/>
        </w:rPr>
        <w:t>810</w:t>
      </w:r>
      <w:r w:rsidRPr="00C46F38">
        <w:rPr>
          <w:rFonts w:ascii="Angsana New" w:hAnsi="Angsana New"/>
          <w:sz w:val="30"/>
          <w:szCs w:val="30"/>
          <w:cs/>
        </w:rPr>
        <w:t>.</w:t>
      </w:r>
      <w:r w:rsidR="0025146A" w:rsidRPr="00C46F38">
        <w:rPr>
          <w:rFonts w:ascii="Angsana New" w:hAnsi="Angsana New"/>
          <w:sz w:val="30"/>
          <w:szCs w:val="30"/>
        </w:rPr>
        <w:t>48</w:t>
      </w:r>
      <w:r w:rsidRPr="00C46F38">
        <w:rPr>
          <w:rFonts w:ascii="Angsana New" w:hAnsi="Angsana New"/>
          <w:sz w:val="30"/>
          <w:szCs w:val="30"/>
          <w:cs/>
        </w:rPr>
        <w:t xml:space="preserve"> เหรียญดอลลาร์สหรัฐฯ  แปลงค่าเป็นเงินบาท จำนวน </w:t>
      </w:r>
      <w:r w:rsidR="0025146A" w:rsidRPr="00C46F38">
        <w:rPr>
          <w:rFonts w:ascii="Angsana New" w:hAnsi="Angsana New"/>
          <w:sz w:val="30"/>
          <w:szCs w:val="30"/>
        </w:rPr>
        <w:t>3</w:t>
      </w:r>
      <w:r w:rsidRPr="00C46F38">
        <w:rPr>
          <w:rFonts w:ascii="Angsana New" w:hAnsi="Angsana New"/>
          <w:sz w:val="30"/>
          <w:szCs w:val="30"/>
        </w:rPr>
        <w:t>,</w:t>
      </w:r>
      <w:r w:rsidRPr="00C46F38">
        <w:rPr>
          <w:rFonts w:ascii="Angsana New" w:hAnsi="Angsana New"/>
          <w:sz w:val="30"/>
          <w:szCs w:val="30"/>
          <w:cs/>
        </w:rPr>
        <w:t>201</w:t>
      </w:r>
      <w:r w:rsidRPr="00C46F38">
        <w:rPr>
          <w:rFonts w:ascii="Angsana New" w:hAnsi="Angsana New"/>
          <w:sz w:val="30"/>
          <w:szCs w:val="30"/>
        </w:rPr>
        <w:t>,</w:t>
      </w:r>
      <w:r w:rsidR="0025146A" w:rsidRPr="00C46F38">
        <w:rPr>
          <w:rFonts w:ascii="Angsana New" w:hAnsi="Angsana New"/>
          <w:sz w:val="30"/>
          <w:szCs w:val="30"/>
        </w:rPr>
        <w:t>976</w:t>
      </w:r>
      <w:r w:rsidRPr="00C46F38">
        <w:rPr>
          <w:rFonts w:ascii="Angsana New" w:hAnsi="Angsana New"/>
          <w:sz w:val="30"/>
          <w:szCs w:val="30"/>
          <w:cs/>
        </w:rPr>
        <w:t>.</w:t>
      </w:r>
      <w:r w:rsidR="0025146A" w:rsidRPr="00C46F38">
        <w:rPr>
          <w:rFonts w:ascii="Angsana New" w:hAnsi="Angsana New"/>
          <w:sz w:val="30"/>
          <w:szCs w:val="30"/>
        </w:rPr>
        <w:t>66</w:t>
      </w:r>
      <w:r w:rsidRPr="00C46F38">
        <w:rPr>
          <w:rFonts w:ascii="Angsana New" w:hAnsi="Angsana New"/>
          <w:sz w:val="30"/>
          <w:szCs w:val="30"/>
          <w:cs/>
        </w:rPr>
        <w:t xml:space="preserve"> บาท ตามลำดับ</w:t>
      </w:r>
    </w:p>
    <w:p w14:paraId="28567D71" w14:textId="5BFA8B20" w:rsidR="00495880" w:rsidRPr="00C46F38" w:rsidRDefault="00DD55BF">
      <w:pPr>
        <w:pStyle w:val="ListParagraph"/>
        <w:numPr>
          <w:ilvl w:val="0"/>
          <w:numId w:val="18"/>
        </w:numPr>
        <w:spacing w:after="240"/>
        <w:ind w:left="1350" w:hanging="472"/>
        <w:jc w:val="thaiDistribute"/>
        <w:rPr>
          <w:rFonts w:ascii="Angsana New" w:hAnsi="Angsana New"/>
          <w:sz w:val="30"/>
          <w:szCs w:val="30"/>
        </w:rPr>
      </w:pPr>
      <w:r w:rsidRPr="00C46F38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C46F38">
        <w:rPr>
          <w:rFonts w:ascii="Angsana New" w:hAnsi="Angsana New"/>
          <w:sz w:val="30"/>
          <w:szCs w:val="30"/>
        </w:rPr>
        <w:t xml:space="preserve">30 </w:t>
      </w:r>
      <w:r w:rsidRPr="00C46F38">
        <w:rPr>
          <w:rFonts w:ascii="Angsana New" w:hAnsi="Angsana New"/>
          <w:sz w:val="30"/>
          <w:szCs w:val="30"/>
          <w:cs/>
        </w:rPr>
        <w:t xml:space="preserve">กันยายน </w:t>
      </w:r>
      <w:r w:rsidRPr="00C46F38">
        <w:rPr>
          <w:rFonts w:ascii="Angsana New" w:hAnsi="Angsana New"/>
          <w:sz w:val="30"/>
          <w:szCs w:val="30"/>
        </w:rPr>
        <w:t xml:space="preserve">2565 </w:t>
      </w:r>
      <w:r w:rsidRPr="00C46F38">
        <w:rPr>
          <w:rFonts w:ascii="Angsana New" w:hAnsi="Angsana New"/>
          <w:sz w:val="30"/>
          <w:szCs w:val="30"/>
          <w:cs/>
        </w:rPr>
        <w:t xml:space="preserve">และวันที่ </w:t>
      </w:r>
      <w:r w:rsidRPr="00C46F38">
        <w:rPr>
          <w:rFonts w:ascii="Angsana New" w:hAnsi="Angsana New"/>
          <w:sz w:val="30"/>
          <w:szCs w:val="30"/>
        </w:rPr>
        <w:t xml:space="preserve">31 </w:t>
      </w:r>
      <w:r w:rsidRPr="00C46F38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C46F38">
        <w:rPr>
          <w:rFonts w:ascii="Angsana New" w:hAnsi="Angsana New"/>
          <w:sz w:val="30"/>
          <w:szCs w:val="30"/>
        </w:rPr>
        <w:t xml:space="preserve">2564 </w:t>
      </w:r>
      <w:r w:rsidRPr="00C46F38">
        <w:rPr>
          <w:rFonts w:ascii="Angsana New" w:hAnsi="Angsana New"/>
          <w:sz w:val="30"/>
          <w:szCs w:val="30"/>
          <w:cs/>
        </w:rPr>
        <w:t xml:space="preserve">บริษัทฯ มีภาระผูกพันที่ต้องจัดส่งสินค้า ตามใบสั่งซื้อที่ได้รับเงินมัดจำแล้ว จำนวน </w:t>
      </w:r>
      <w:r w:rsidR="00A548D7" w:rsidRPr="00C46F38">
        <w:rPr>
          <w:rFonts w:ascii="Angsana New" w:hAnsi="Angsana New"/>
          <w:sz w:val="30"/>
          <w:szCs w:val="30"/>
        </w:rPr>
        <w:t>894,177.45</w:t>
      </w:r>
      <w:r w:rsidRPr="00C46F38">
        <w:rPr>
          <w:rFonts w:ascii="Angsana New" w:hAnsi="Angsana New"/>
          <w:sz w:val="30"/>
          <w:szCs w:val="30"/>
          <w:cs/>
        </w:rPr>
        <w:t xml:space="preserve"> บาท และ </w:t>
      </w:r>
      <w:r w:rsidR="0025146A" w:rsidRPr="00C46F38">
        <w:rPr>
          <w:rFonts w:ascii="Angsana New" w:hAnsi="Angsana New"/>
          <w:sz w:val="30"/>
          <w:szCs w:val="30"/>
        </w:rPr>
        <w:t>1</w:t>
      </w:r>
      <w:r w:rsidRPr="00C46F38">
        <w:rPr>
          <w:rFonts w:ascii="Angsana New" w:hAnsi="Angsana New"/>
          <w:sz w:val="30"/>
          <w:szCs w:val="30"/>
        </w:rPr>
        <w:t>,</w:t>
      </w:r>
      <w:r w:rsidRPr="00C46F38">
        <w:rPr>
          <w:rFonts w:ascii="Angsana New" w:hAnsi="Angsana New"/>
          <w:sz w:val="30"/>
          <w:szCs w:val="30"/>
          <w:cs/>
        </w:rPr>
        <w:t>700</w:t>
      </w:r>
      <w:r w:rsidRPr="00C46F38">
        <w:rPr>
          <w:rFonts w:ascii="Angsana New" w:hAnsi="Angsana New"/>
          <w:sz w:val="30"/>
          <w:szCs w:val="30"/>
        </w:rPr>
        <w:t>,</w:t>
      </w:r>
      <w:r w:rsidR="0025146A" w:rsidRPr="00C46F38">
        <w:rPr>
          <w:rFonts w:ascii="Angsana New" w:hAnsi="Angsana New"/>
          <w:sz w:val="30"/>
          <w:szCs w:val="30"/>
        </w:rPr>
        <w:t>723</w:t>
      </w:r>
      <w:r w:rsidRPr="00C46F38">
        <w:rPr>
          <w:rFonts w:ascii="Angsana New" w:hAnsi="Angsana New"/>
          <w:sz w:val="30"/>
          <w:szCs w:val="30"/>
          <w:cs/>
        </w:rPr>
        <w:t>.</w:t>
      </w:r>
      <w:r w:rsidR="0025146A" w:rsidRPr="00C46F38">
        <w:rPr>
          <w:rFonts w:ascii="Angsana New" w:hAnsi="Angsana New"/>
          <w:sz w:val="30"/>
          <w:szCs w:val="30"/>
        </w:rPr>
        <w:t>47</w:t>
      </w:r>
      <w:r w:rsidRPr="00C46F38">
        <w:rPr>
          <w:rFonts w:ascii="Angsana New" w:hAnsi="Angsana New"/>
          <w:sz w:val="30"/>
          <w:szCs w:val="30"/>
          <w:cs/>
        </w:rPr>
        <w:t xml:space="preserve"> บาท ตามลำดับ</w:t>
      </w:r>
    </w:p>
    <w:p w14:paraId="563D15EB" w14:textId="7B5284FB" w:rsidR="00DD55BF" w:rsidRPr="00C46F38" w:rsidRDefault="00DD55BF">
      <w:pPr>
        <w:pStyle w:val="ListParagraph"/>
        <w:numPr>
          <w:ilvl w:val="0"/>
          <w:numId w:val="18"/>
        </w:numPr>
        <w:spacing w:after="240"/>
        <w:ind w:left="1350" w:hanging="472"/>
        <w:jc w:val="thaiDistribute"/>
        <w:rPr>
          <w:rFonts w:ascii="Angsana New" w:hAnsi="Angsana New"/>
          <w:sz w:val="30"/>
          <w:szCs w:val="30"/>
        </w:rPr>
      </w:pPr>
      <w:r w:rsidRPr="00C46F38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C46F38">
        <w:rPr>
          <w:rFonts w:ascii="Angsana New" w:hAnsi="Angsana New"/>
          <w:sz w:val="30"/>
          <w:szCs w:val="30"/>
        </w:rPr>
        <w:t xml:space="preserve">30 </w:t>
      </w:r>
      <w:r w:rsidRPr="00C46F38">
        <w:rPr>
          <w:rFonts w:ascii="Angsana New" w:hAnsi="Angsana New"/>
          <w:sz w:val="30"/>
          <w:szCs w:val="30"/>
          <w:cs/>
        </w:rPr>
        <w:t xml:space="preserve">กันยายน </w:t>
      </w:r>
      <w:r w:rsidRPr="00C46F38">
        <w:rPr>
          <w:rFonts w:ascii="Angsana New" w:hAnsi="Angsana New"/>
          <w:sz w:val="30"/>
          <w:szCs w:val="30"/>
        </w:rPr>
        <w:t xml:space="preserve">2565 </w:t>
      </w:r>
      <w:r w:rsidRPr="00C46F38">
        <w:rPr>
          <w:rFonts w:ascii="Angsana New" w:hAnsi="Angsana New"/>
          <w:sz w:val="30"/>
          <w:szCs w:val="30"/>
          <w:cs/>
        </w:rPr>
        <w:t xml:space="preserve">และวันที่ </w:t>
      </w:r>
      <w:r w:rsidRPr="00C46F38">
        <w:rPr>
          <w:rFonts w:ascii="Angsana New" w:hAnsi="Angsana New"/>
          <w:sz w:val="30"/>
          <w:szCs w:val="30"/>
        </w:rPr>
        <w:t xml:space="preserve">31 </w:t>
      </w:r>
      <w:r w:rsidRPr="00C46F38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C46F38">
        <w:rPr>
          <w:rFonts w:ascii="Angsana New" w:hAnsi="Angsana New"/>
          <w:sz w:val="30"/>
          <w:szCs w:val="30"/>
        </w:rPr>
        <w:t xml:space="preserve">2564 </w:t>
      </w:r>
      <w:r w:rsidRPr="00C46F38">
        <w:rPr>
          <w:rFonts w:ascii="Angsana New" w:hAnsi="Angsana New"/>
          <w:sz w:val="30"/>
          <w:szCs w:val="30"/>
          <w:cs/>
        </w:rPr>
        <w:t xml:space="preserve">บริษัทฯ มีภาระผูกพันตามสัญญาจ้างบริการกับบริษัทแห่งหนึ่งมูลค่าตามสัญญา จำนวน </w:t>
      </w:r>
      <w:r w:rsidR="0025146A" w:rsidRPr="00C46F38">
        <w:rPr>
          <w:rFonts w:ascii="Angsana New" w:hAnsi="Angsana New"/>
          <w:sz w:val="30"/>
          <w:szCs w:val="30"/>
        </w:rPr>
        <w:t>4</w:t>
      </w:r>
      <w:r w:rsidRPr="00C46F38">
        <w:rPr>
          <w:rFonts w:ascii="Angsana New" w:hAnsi="Angsana New"/>
          <w:sz w:val="30"/>
          <w:szCs w:val="30"/>
        </w:rPr>
        <w:t>,</w:t>
      </w:r>
      <w:r w:rsidRPr="00C46F38">
        <w:rPr>
          <w:rFonts w:ascii="Angsana New" w:hAnsi="Angsana New"/>
          <w:sz w:val="30"/>
          <w:szCs w:val="30"/>
          <w:cs/>
        </w:rPr>
        <w:t>078</w:t>
      </w:r>
      <w:r w:rsidRPr="00C46F38">
        <w:rPr>
          <w:rFonts w:ascii="Angsana New" w:hAnsi="Angsana New"/>
          <w:sz w:val="30"/>
          <w:szCs w:val="30"/>
        </w:rPr>
        <w:t>,</w:t>
      </w:r>
      <w:r w:rsidR="0025146A" w:rsidRPr="00C46F38">
        <w:rPr>
          <w:rFonts w:ascii="Angsana New" w:hAnsi="Angsana New"/>
          <w:sz w:val="30"/>
          <w:szCs w:val="30"/>
        </w:rPr>
        <w:t>305</w:t>
      </w:r>
      <w:r w:rsidRPr="00C46F38">
        <w:rPr>
          <w:rFonts w:ascii="Angsana New" w:hAnsi="Angsana New"/>
          <w:sz w:val="30"/>
          <w:szCs w:val="30"/>
          <w:cs/>
        </w:rPr>
        <w:t>.</w:t>
      </w:r>
      <w:r w:rsidR="0025146A" w:rsidRPr="00C46F38">
        <w:rPr>
          <w:rFonts w:ascii="Angsana New" w:hAnsi="Angsana New"/>
          <w:sz w:val="30"/>
          <w:szCs w:val="30"/>
        </w:rPr>
        <w:t>00</w:t>
      </w:r>
      <w:r w:rsidRPr="00C46F38">
        <w:rPr>
          <w:rFonts w:ascii="Angsana New" w:hAnsi="Angsana New"/>
          <w:sz w:val="30"/>
          <w:szCs w:val="30"/>
          <w:cs/>
        </w:rPr>
        <w:t xml:space="preserve"> บาท ซึ่งบริษัทฯ ได้จ่ายชำระแล้ว จำนวน </w:t>
      </w:r>
      <w:r w:rsidR="00AB244B" w:rsidRPr="00C46F38">
        <w:rPr>
          <w:rFonts w:ascii="Angsana New" w:hAnsi="Angsana New"/>
          <w:sz w:val="30"/>
          <w:szCs w:val="30"/>
        </w:rPr>
        <w:t>3,390,509.00</w:t>
      </w:r>
      <w:r w:rsidRPr="00C46F38">
        <w:rPr>
          <w:rFonts w:ascii="Angsana New" w:hAnsi="Angsana New"/>
          <w:sz w:val="30"/>
          <w:szCs w:val="30"/>
          <w:cs/>
        </w:rPr>
        <w:t xml:space="preserve"> บาท และ </w:t>
      </w:r>
      <w:r w:rsidR="0025146A" w:rsidRPr="00C46F38">
        <w:rPr>
          <w:rFonts w:ascii="Angsana New" w:hAnsi="Angsana New"/>
          <w:sz w:val="30"/>
          <w:szCs w:val="30"/>
        </w:rPr>
        <w:t>1</w:t>
      </w:r>
      <w:r w:rsidRPr="00C46F38">
        <w:rPr>
          <w:rFonts w:ascii="Angsana New" w:hAnsi="Angsana New"/>
          <w:sz w:val="30"/>
          <w:szCs w:val="30"/>
        </w:rPr>
        <w:t>,</w:t>
      </w:r>
      <w:r w:rsidRPr="00C46F38">
        <w:rPr>
          <w:rFonts w:ascii="Angsana New" w:hAnsi="Angsana New"/>
          <w:sz w:val="30"/>
          <w:szCs w:val="30"/>
          <w:cs/>
        </w:rPr>
        <w:t>153</w:t>
      </w:r>
      <w:r w:rsidRPr="00C46F38">
        <w:rPr>
          <w:rFonts w:ascii="Angsana New" w:hAnsi="Angsana New"/>
          <w:sz w:val="30"/>
          <w:szCs w:val="30"/>
        </w:rPr>
        <w:t>,</w:t>
      </w:r>
      <w:r w:rsidR="0025146A" w:rsidRPr="00C46F38">
        <w:rPr>
          <w:rFonts w:ascii="Angsana New" w:hAnsi="Angsana New"/>
          <w:sz w:val="30"/>
          <w:szCs w:val="30"/>
        </w:rPr>
        <w:t>460</w:t>
      </w:r>
      <w:r w:rsidRPr="00C46F38">
        <w:rPr>
          <w:rFonts w:ascii="Angsana New" w:hAnsi="Angsana New"/>
          <w:sz w:val="30"/>
          <w:szCs w:val="30"/>
          <w:cs/>
        </w:rPr>
        <w:t>.</w:t>
      </w:r>
      <w:r w:rsidR="0025146A" w:rsidRPr="00C46F38">
        <w:rPr>
          <w:rFonts w:ascii="Angsana New" w:hAnsi="Angsana New"/>
          <w:sz w:val="30"/>
          <w:szCs w:val="30"/>
        </w:rPr>
        <w:t>00</w:t>
      </w:r>
      <w:r w:rsidRPr="00C46F38">
        <w:rPr>
          <w:rFonts w:ascii="Angsana New" w:hAnsi="Angsana New"/>
          <w:sz w:val="30"/>
          <w:szCs w:val="30"/>
          <w:cs/>
        </w:rPr>
        <w:t xml:space="preserve"> บาท</w:t>
      </w:r>
      <w:r w:rsidR="00676DBE">
        <w:rPr>
          <w:rFonts w:ascii="Angsana New" w:hAnsi="Angsana New" w:hint="cs"/>
          <w:sz w:val="30"/>
          <w:szCs w:val="30"/>
          <w:cs/>
        </w:rPr>
        <w:t xml:space="preserve"> </w:t>
      </w:r>
      <w:r w:rsidRPr="00C46F38">
        <w:rPr>
          <w:rFonts w:ascii="Angsana New" w:hAnsi="Angsana New"/>
          <w:sz w:val="30"/>
          <w:szCs w:val="30"/>
          <w:cs/>
        </w:rPr>
        <w:t xml:space="preserve">ตามลำดับ คงเหลือที่ต้องชำระอีก </w:t>
      </w:r>
      <w:r w:rsidR="000462F1" w:rsidRPr="00C46F38">
        <w:rPr>
          <w:rFonts w:ascii="Angsana New" w:hAnsi="Angsana New"/>
          <w:sz w:val="30"/>
          <w:szCs w:val="30"/>
        </w:rPr>
        <w:t>687,796.00</w:t>
      </w:r>
      <w:r w:rsidRPr="00C46F38">
        <w:rPr>
          <w:rFonts w:ascii="Angsana New" w:hAnsi="Angsana New"/>
          <w:sz w:val="30"/>
          <w:szCs w:val="30"/>
          <w:cs/>
        </w:rPr>
        <w:t xml:space="preserve"> บาท และ 2</w:t>
      </w:r>
      <w:r w:rsidRPr="00C46F38">
        <w:rPr>
          <w:rFonts w:ascii="Angsana New" w:hAnsi="Angsana New"/>
          <w:sz w:val="30"/>
          <w:szCs w:val="30"/>
        </w:rPr>
        <w:t>,</w:t>
      </w:r>
      <w:r w:rsidRPr="00C46F38">
        <w:rPr>
          <w:rFonts w:ascii="Angsana New" w:hAnsi="Angsana New"/>
          <w:sz w:val="30"/>
          <w:szCs w:val="30"/>
          <w:cs/>
        </w:rPr>
        <w:t>924</w:t>
      </w:r>
      <w:r w:rsidRPr="00C46F38">
        <w:rPr>
          <w:rFonts w:ascii="Angsana New" w:hAnsi="Angsana New"/>
          <w:sz w:val="30"/>
          <w:szCs w:val="30"/>
        </w:rPr>
        <w:t>,</w:t>
      </w:r>
      <w:r w:rsidR="0025146A" w:rsidRPr="00C46F38">
        <w:rPr>
          <w:rFonts w:ascii="Angsana New" w:hAnsi="Angsana New"/>
          <w:sz w:val="30"/>
          <w:szCs w:val="30"/>
        </w:rPr>
        <w:t>845</w:t>
      </w:r>
      <w:r w:rsidRPr="00C46F38">
        <w:rPr>
          <w:rFonts w:ascii="Angsana New" w:hAnsi="Angsana New"/>
          <w:sz w:val="30"/>
          <w:szCs w:val="30"/>
          <w:cs/>
        </w:rPr>
        <w:t>.</w:t>
      </w:r>
      <w:r w:rsidR="0025146A" w:rsidRPr="00C46F38">
        <w:rPr>
          <w:rFonts w:ascii="Angsana New" w:hAnsi="Angsana New"/>
          <w:sz w:val="30"/>
          <w:szCs w:val="30"/>
        </w:rPr>
        <w:t>00</w:t>
      </w:r>
      <w:r w:rsidRPr="00C46F38">
        <w:rPr>
          <w:rFonts w:ascii="Angsana New" w:hAnsi="Angsana New"/>
          <w:sz w:val="30"/>
          <w:szCs w:val="30"/>
          <w:cs/>
        </w:rPr>
        <w:t xml:space="preserve"> บาท ตามลำดับ</w:t>
      </w:r>
    </w:p>
    <w:p w14:paraId="5DAA00B5" w14:textId="1606FAC4" w:rsidR="00DD55BF" w:rsidRPr="00C46F38" w:rsidRDefault="00DD55BF">
      <w:pPr>
        <w:pStyle w:val="ListParagraph"/>
        <w:numPr>
          <w:ilvl w:val="0"/>
          <w:numId w:val="18"/>
        </w:numPr>
        <w:spacing w:after="240"/>
        <w:ind w:left="1350" w:hanging="472"/>
        <w:jc w:val="thaiDistribute"/>
        <w:rPr>
          <w:rFonts w:ascii="Angsana New" w:hAnsi="Angsana New"/>
          <w:sz w:val="30"/>
          <w:szCs w:val="30"/>
        </w:rPr>
      </w:pPr>
      <w:r w:rsidRPr="00C46F38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C46F38">
        <w:rPr>
          <w:rFonts w:ascii="Angsana New" w:hAnsi="Angsana New"/>
          <w:sz w:val="30"/>
          <w:szCs w:val="30"/>
        </w:rPr>
        <w:t xml:space="preserve">30 </w:t>
      </w:r>
      <w:r w:rsidRPr="00C46F38">
        <w:rPr>
          <w:rFonts w:ascii="Angsana New" w:hAnsi="Angsana New"/>
          <w:sz w:val="30"/>
          <w:szCs w:val="30"/>
          <w:cs/>
        </w:rPr>
        <w:t xml:space="preserve">กันยายน </w:t>
      </w:r>
      <w:r w:rsidRPr="00C46F38">
        <w:rPr>
          <w:rFonts w:ascii="Angsana New" w:hAnsi="Angsana New"/>
          <w:sz w:val="30"/>
          <w:szCs w:val="30"/>
        </w:rPr>
        <w:t xml:space="preserve">2565 </w:t>
      </w:r>
      <w:r w:rsidRPr="00C46F38">
        <w:rPr>
          <w:rFonts w:ascii="Angsana New" w:hAnsi="Angsana New"/>
          <w:sz w:val="30"/>
          <w:szCs w:val="30"/>
          <w:cs/>
        </w:rPr>
        <w:t xml:space="preserve">และวันที่ </w:t>
      </w:r>
      <w:r w:rsidRPr="00C46F38">
        <w:rPr>
          <w:rFonts w:ascii="Angsana New" w:hAnsi="Angsana New"/>
          <w:sz w:val="30"/>
          <w:szCs w:val="30"/>
        </w:rPr>
        <w:t xml:space="preserve">31 </w:t>
      </w:r>
      <w:r w:rsidRPr="00C46F38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C46F38">
        <w:rPr>
          <w:rFonts w:ascii="Angsana New" w:hAnsi="Angsana New"/>
          <w:sz w:val="30"/>
          <w:szCs w:val="30"/>
        </w:rPr>
        <w:t xml:space="preserve">2564 </w:t>
      </w:r>
      <w:r w:rsidRPr="00C46F38">
        <w:rPr>
          <w:rFonts w:ascii="Angsana New" w:hAnsi="Angsana New"/>
          <w:sz w:val="30"/>
          <w:szCs w:val="30"/>
          <w:cs/>
        </w:rPr>
        <w:t xml:space="preserve">บริษัทฯ มีภาระผูกพันตามสัญญาก่อสร้างอาคารกับบริษัทแห่งหนึ่ง มูลค่าตามสัญญา จำนวน </w:t>
      </w:r>
      <w:r w:rsidR="0025146A" w:rsidRPr="00C46F38">
        <w:rPr>
          <w:rFonts w:ascii="Angsana New" w:hAnsi="Angsana New"/>
          <w:sz w:val="30"/>
          <w:szCs w:val="30"/>
        </w:rPr>
        <w:t>135</w:t>
      </w:r>
      <w:r w:rsidRPr="00C46F38">
        <w:rPr>
          <w:rFonts w:ascii="Angsana New" w:hAnsi="Angsana New"/>
          <w:sz w:val="30"/>
          <w:szCs w:val="30"/>
        </w:rPr>
        <w:t>,</w:t>
      </w:r>
      <w:r w:rsidRPr="00C46F38">
        <w:rPr>
          <w:rFonts w:ascii="Angsana New" w:hAnsi="Angsana New"/>
          <w:sz w:val="30"/>
          <w:szCs w:val="30"/>
          <w:cs/>
        </w:rPr>
        <w:t>000</w:t>
      </w:r>
      <w:r w:rsidRPr="00C46F38">
        <w:rPr>
          <w:rFonts w:ascii="Angsana New" w:hAnsi="Angsana New"/>
          <w:sz w:val="30"/>
          <w:szCs w:val="30"/>
        </w:rPr>
        <w:t>,</w:t>
      </w:r>
      <w:r w:rsidR="0025146A" w:rsidRPr="00C46F38">
        <w:rPr>
          <w:rFonts w:ascii="Angsana New" w:hAnsi="Angsana New"/>
          <w:sz w:val="30"/>
          <w:szCs w:val="30"/>
        </w:rPr>
        <w:t>000</w:t>
      </w:r>
      <w:r w:rsidRPr="00C46F38">
        <w:rPr>
          <w:rFonts w:ascii="Angsana New" w:hAnsi="Angsana New"/>
          <w:sz w:val="30"/>
          <w:szCs w:val="30"/>
          <w:cs/>
        </w:rPr>
        <w:t>.</w:t>
      </w:r>
      <w:r w:rsidR="0025146A" w:rsidRPr="00C46F38">
        <w:rPr>
          <w:rFonts w:ascii="Angsana New" w:hAnsi="Angsana New"/>
          <w:sz w:val="30"/>
          <w:szCs w:val="30"/>
        </w:rPr>
        <w:t>00</w:t>
      </w:r>
      <w:r w:rsidRPr="00C46F38">
        <w:rPr>
          <w:rFonts w:ascii="Angsana New" w:hAnsi="Angsana New"/>
          <w:sz w:val="30"/>
          <w:szCs w:val="30"/>
          <w:cs/>
        </w:rPr>
        <w:t xml:space="preserve"> บาท ซึ่งบริษัทฯ ได้จ่ายชำระแล้ว จำนวน  </w:t>
      </w:r>
      <w:r w:rsidR="00344B00" w:rsidRPr="00C46F38">
        <w:rPr>
          <w:rFonts w:ascii="Angsana New" w:hAnsi="Angsana New"/>
          <w:sz w:val="30"/>
          <w:szCs w:val="30"/>
        </w:rPr>
        <w:t>75,380,257.91</w:t>
      </w:r>
      <w:r w:rsidRPr="00C46F38">
        <w:rPr>
          <w:rFonts w:ascii="Angsana New" w:hAnsi="Angsana New"/>
          <w:sz w:val="30"/>
          <w:szCs w:val="30"/>
          <w:cs/>
        </w:rPr>
        <w:t xml:space="preserve"> บาท และ</w:t>
      </w:r>
      <w:r w:rsidR="0025146A" w:rsidRPr="00C46F38">
        <w:rPr>
          <w:rFonts w:ascii="Angsana New" w:hAnsi="Angsana New"/>
          <w:sz w:val="30"/>
          <w:szCs w:val="30"/>
        </w:rPr>
        <w:t xml:space="preserve"> </w:t>
      </w:r>
      <w:r w:rsidRPr="00C46F38">
        <w:rPr>
          <w:rFonts w:ascii="Angsana New" w:hAnsi="Angsana New"/>
          <w:sz w:val="30"/>
          <w:szCs w:val="30"/>
          <w:cs/>
        </w:rPr>
        <w:t>41</w:t>
      </w:r>
      <w:r w:rsidRPr="00C46F38">
        <w:rPr>
          <w:rFonts w:ascii="Angsana New" w:hAnsi="Angsana New"/>
          <w:sz w:val="30"/>
          <w:szCs w:val="30"/>
        </w:rPr>
        <w:t>,</w:t>
      </w:r>
      <w:r w:rsidRPr="00C46F38">
        <w:rPr>
          <w:rFonts w:ascii="Angsana New" w:hAnsi="Angsana New"/>
          <w:sz w:val="30"/>
          <w:szCs w:val="30"/>
          <w:cs/>
        </w:rPr>
        <w:t>642</w:t>
      </w:r>
      <w:r w:rsidRPr="00C46F38">
        <w:rPr>
          <w:rFonts w:ascii="Angsana New" w:hAnsi="Angsana New"/>
          <w:sz w:val="30"/>
          <w:szCs w:val="30"/>
        </w:rPr>
        <w:t>,</w:t>
      </w:r>
      <w:r w:rsidR="0025146A" w:rsidRPr="00C46F38">
        <w:rPr>
          <w:rFonts w:ascii="Angsana New" w:hAnsi="Angsana New"/>
          <w:sz w:val="30"/>
          <w:szCs w:val="30"/>
        </w:rPr>
        <w:t>263</w:t>
      </w:r>
      <w:r w:rsidRPr="00C46F38">
        <w:rPr>
          <w:rFonts w:ascii="Angsana New" w:hAnsi="Angsana New"/>
          <w:sz w:val="30"/>
          <w:szCs w:val="30"/>
          <w:cs/>
        </w:rPr>
        <w:t>.</w:t>
      </w:r>
      <w:r w:rsidR="0025146A" w:rsidRPr="00C46F38">
        <w:rPr>
          <w:rFonts w:ascii="Angsana New" w:hAnsi="Angsana New"/>
          <w:sz w:val="30"/>
          <w:szCs w:val="30"/>
        </w:rPr>
        <w:t>35</w:t>
      </w:r>
      <w:r w:rsidRPr="00C46F38">
        <w:rPr>
          <w:rFonts w:ascii="Angsana New" w:hAnsi="Angsana New"/>
          <w:sz w:val="30"/>
          <w:szCs w:val="30"/>
          <w:cs/>
        </w:rPr>
        <w:t xml:space="preserve"> บาท ตามลำดับ คงเหลือที่ต้องชำระอีก </w:t>
      </w:r>
      <w:r w:rsidR="00D1346B" w:rsidRPr="00C46F38">
        <w:rPr>
          <w:rFonts w:ascii="Angsana New" w:hAnsi="Angsana New"/>
          <w:sz w:val="30"/>
          <w:szCs w:val="30"/>
        </w:rPr>
        <w:t>59,619,742.09</w:t>
      </w:r>
      <w:r w:rsidRPr="00C46F38">
        <w:rPr>
          <w:rFonts w:ascii="Angsana New" w:hAnsi="Angsana New"/>
          <w:sz w:val="30"/>
          <w:szCs w:val="30"/>
          <w:cs/>
        </w:rPr>
        <w:t xml:space="preserve"> บาท และ </w:t>
      </w:r>
      <w:r w:rsidR="0025146A" w:rsidRPr="00C46F38">
        <w:rPr>
          <w:rFonts w:ascii="Angsana New" w:hAnsi="Angsana New"/>
          <w:sz w:val="30"/>
          <w:szCs w:val="30"/>
        </w:rPr>
        <w:t>93</w:t>
      </w:r>
      <w:r w:rsidRPr="00C46F38">
        <w:rPr>
          <w:rFonts w:ascii="Angsana New" w:hAnsi="Angsana New"/>
          <w:sz w:val="30"/>
          <w:szCs w:val="30"/>
        </w:rPr>
        <w:t>,</w:t>
      </w:r>
      <w:r w:rsidRPr="00C46F38">
        <w:rPr>
          <w:rFonts w:ascii="Angsana New" w:hAnsi="Angsana New"/>
          <w:sz w:val="30"/>
          <w:szCs w:val="30"/>
          <w:cs/>
        </w:rPr>
        <w:t>357</w:t>
      </w:r>
      <w:r w:rsidRPr="00C46F38">
        <w:rPr>
          <w:rFonts w:ascii="Angsana New" w:hAnsi="Angsana New"/>
          <w:sz w:val="30"/>
          <w:szCs w:val="30"/>
        </w:rPr>
        <w:t>,</w:t>
      </w:r>
      <w:r w:rsidR="0025146A" w:rsidRPr="00C46F38">
        <w:rPr>
          <w:rFonts w:ascii="Angsana New" w:hAnsi="Angsana New"/>
          <w:sz w:val="30"/>
          <w:szCs w:val="30"/>
        </w:rPr>
        <w:t>736</w:t>
      </w:r>
      <w:r w:rsidRPr="00C46F38">
        <w:rPr>
          <w:rFonts w:ascii="Angsana New" w:hAnsi="Angsana New"/>
          <w:sz w:val="30"/>
          <w:szCs w:val="30"/>
          <w:cs/>
        </w:rPr>
        <w:t>.</w:t>
      </w:r>
      <w:r w:rsidR="0025146A" w:rsidRPr="00C46F38">
        <w:rPr>
          <w:rFonts w:ascii="Angsana New" w:hAnsi="Angsana New"/>
          <w:sz w:val="30"/>
          <w:szCs w:val="30"/>
        </w:rPr>
        <w:t>65</w:t>
      </w:r>
      <w:r w:rsidRPr="00C46F38">
        <w:rPr>
          <w:rFonts w:ascii="Angsana New" w:hAnsi="Angsana New"/>
          <w:sz w:val="30"/>
          <w:szCs w:val="30"/>
          <w:cs/>
        </w:rPr>
        <w:t xml:space="preserve"> บาท ตามลำดับ</w:t>
      </w:r>
    </w:p>
    <w:p w14:paraId="0B0B7595" w14:textId="0A249D5C" w:rsidR="00DD55BF" w:rsidRPr="00C46F38" w:rsidRDefault="00DD55BF">
      <w:pPr>
        <w:pStyle w:val="ListParagraph"/>
        <w:numPr>
          <w:ilvl w:val="0"/>
          <w:numId w:val="18"/>
        </w:numPr>
        <w:spacing w:after="240"/>
        <w:ind w:left="1350" w:hanging="472"/>
        <w:jc w:val="thaiDistribute"/>
        <w:rPr>
          <w:rFonts w:ascii="Angsana New" w:hAnsi="Angsana New"/>
          <w:sz w:val="30"/>
          <w:szCs w:val="30"/>
        </w:rPr>
      </w:pPr>
      <w:r w:rsidRPr="00C46F38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C46F38">
        <w:rPr>
          <w:rFonts w:ascii="Angsana New" w:hAnsi="Angsana New"/>
          <w:sz w:val="30"/>
          <w:szCs w:val="30"/>
        </w:rPr>
        <w:t xml:space="preserve">30 </w:t>
      </w:r>
      <w:r w:rsidRPr="00C46F38">
        <w:rPr>
          <w:rFonts w:ascii="Angsana New" w:hAnsi="Angsana New"/>
          <w:sz w:val="30"/>
          <w:szCs w:val="30"/>
          <w:cs/>
        </w:rPr>
        <w:t xml:space="preserve">กันยายน </w:t>
      </w:r>
      <w:r w:rsidRPr="00C46F38">
        <w:rPr>
          <w:rFonts w:ascii="Angsana New" w:hAnsi="Angsana New"/>
          <w:sz w:val="30"/>
          <w:szCs w:val="30"/>
        </w:rPr>
        <w:t xml:space="preserve">2565 </w:t>
      </w:r>
      <w:r w:rsidRPr="00C46F38">
        <w:rPr>
          <w:rFonts w:ascii="Angsana New" w:hAnsi="Angsana New"/>
          <w:sz w:val="30"/>
          <w:szCs w:val="30"/>
          <w:cs/>
        </w:rPr>
        <w:t xml:space="preserve">และวันที่ </w:t>
      </w:r>
      <w:r w:rsidRPr="00C46F38">
        <w:rPr>
          <w:rFonts w:ascii="Angsana New" w:hAnsi="Angsana New"/>
          <w:sz w:val="30"/>
          <w:szCs w:val="30"/>
        </w:rPr>
        <w:t xml:space="preserve">31 </w:t>
      </w:r>
      <w:r w:rsidRPr="00C46F38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C46F38">
        <w:rPr>
          <w:rFonts w:ascii="Angsana New" w:hAnsi="Angsana New"/>
          <w:sz w:val="30"/>
          <w:szCs w:val="30"/>
        </w:rPr>
        <w:t xml:space="preserve">2564 </w:t>
      </w:r>
      <w:r w:rsidRPr="00C46F38">
        <w:rPr>
          <w:rFonts w:ascii="Angsana New" w:hAnsi="Angsana New"/>
          <w:sz w:val="30"/>
          <w:szCs w:val="30"/>
          <w:cs/>
        </w:rPr>
        <w:t xml:space="preserve">บริษัทฯ มีภาระผูกพันตามสัญญาการให้บริการเช่าพื้นที่กับบริษัทที่เกี่ยวข้องกัน </w:t>
      </w:r>
      <w:r w:rsidR="005C069A" w:rsidRPr="00C46F38">
        <w:rPr>
          <w:rFonts w:ascii="Angsana New" w:hAnsi="Angsana New"/>
          <w:sz w:val="30"/>
          <w:szCs w:val="30"/>
        </w:rPr>
        <w:t>2</w:t>
      </w:r>
      <w:r w:rsidRPr="00C46F38">
        <w:rPr>
          <w:rFonts w:ascii="Angsana New" w:hAnsi="Angsana New"/>
          <w:sz w:val="30"/>
          <w:szCs w:val="30"/>
          <w:cs/>
        </w:rPr>
        <w:t xml:space="preserve"> แห่ง</w:t>
      </w:r>
      <w:r w:rsidR="005C069A" w:rsidRPr="00C46F38">
        <w:rPr>
          <w:rFonts w:ascii="Angsana New" w:hAnsi="Angsana New"/>
          <w:sz w:val="30"/>
          <w:szCs w:val="30"/>
        </w:rPr>
        <w:t xml:space="preserve"> </w:t>
      </w:r>
      <w:r w:rsidRPr="00C46F38">
        <w:rPr>
          <w:rFonts w:ascii="Angsana New" w:hAnsi="Angsana New"/>
          <w:sz w:val="30"/>
          <w:szCs w:val="30"/>
          <w:cs/>
        </w:rPr>
        <w:t xml:space="preserve">อายุสัญญาการให้เช่า </w:t>
      </w:r>
      <w:r w:rsidR="005C069A" w:rsidRPr="00C46F38">
        <w:rPr>
          <w:rFonts w:ascii="Angsana New" w:hAnsi="Angsana New"/>
          <w:sz w:val="30"/>
          <w:szCs w:val="30"/>
        </w:rPr>
        <w:t>1</w:t>
      </w:r>
      <w:r w:rsidRPr="00C46F38">
        <w:rPr>
          <w:rFonts w:ascii="Angsana New" w:hAnsi="Angsana New"/>
          <w:sz w:val="30"/>
          <w:szCs w:val="30"/>
          <w:cs/>
        </w:rPr>
        <w:t>-</w:t>
      </w:r>
      <w:r w:rsidR="005C069A" w:rsidRPr="00C46F38">
        <w:rPr>
          <w:rFonts w:ascii="Angsana New" w:hAnsi="Angsana New"/>
          <w:sz w:val="30"/>
          <w:szCs w:val="30"/>
        </w:rPr>
        <w:t>3</w:t>
      </w:r>
      <w:r w:rsidRPr="00C46F38">
        <w:rPr>
          <w:rFonts w:ascii="Angsana New" w:hAnsi="Angsana New"/>
          <w:sz w:val="30"/>
          <w:szCs w:val="30"/>
          <w:cs/>
        </w:rPr>
        <w:t xml:space="preserve"> ปี  สิ้นสุดเดือนกุมภาพันธ์ </w:t>
      </w:r>
      <w:r w:rsidR="005C069A" w:rsidRPr="00C46F38">
        <w:rPr>
          <w:rFonts w:ascii="Angsana New" w:hAnsi="Angsana New"/>
          <w:sz w:val="30"/>
          <w:szCs w:val="30"/>
        </w:rPr>
        <w:t>2565</w:t>
      </w:r>
      <w:r w:rsidRPr="00C46F38">
        <w:rPr>
          <w:rFonts w:ascii="Angsana New" w:hAnsi="Angsana New"/>
          <w:sz w:val="30"/>
          <w:szCs w:val="30"/>
          <w:cs/>
        </w:rPr>
        <w:t>-</w:t>
      </w:r>
      <w:r w:rsidR="005C069A" w:rsidRPr="00C46F38">
        <w:rPr>
          <w:rFonts w:ascii="Angsana New" w:hAnsi="Angsana New"/>
          <w:sz w:val="30"/>
          <w:szCs w:val="30"/>
        </w:rPr>
        <w:t>2566</w:t>
      </w:r>
      <w:r w:rsidRPr="00C46F38">
        <w:rPr>
          <w:rFonts w:ascii="Angsana New" w:hAnsi="Angsana New"/>
          <w:sz w:val="30"/>
          <w:szCs w:val="30"/>
          <w:cs/>
        </w:rPr>
        <w:t xml:space="preserve">  รายละเอียดดังนี้</w:t>
      </w:r>
    </w:p>
    <w:tbl>
      <w:tblPr>
        <w:tblW w:w="8550" w:type="dxa"/>
        <w:tblInd w:w="1278" w:type="dxa"/>
        <w:tblLayout w:type="fixed"/>
        <w:tblLook w:val="0000" w:firstRow="0" w:lastRow="0" w:firstColumn="0" w:lastColumn="0" w:noHBand="0" w:noVBand="0"/>
      </w:tblPr>
      <w:tblGrid>
        <w:gridCol w:w="4950"/>
        <w:gridCol w:w="1710"/>
        <w:gridCol w:w="236"/>
        <w:gridCol w:w="1654"/>
      </w:tblGrid>
      <w:tr w:rsidR="00B03D12" w:rsidRPr="00574462" w14:paraId="0E62C7F4" w14:textId="77777777" w:rsidTr="00347B9A">
        <w:tc>
          <w:tcPr>
            <w:tcW w:w="4950" w:type="dxa"/>
          </w:tcPr>
          <w:p w14:paraId="567267CA" w14:textId="77777777" w:rsidR="00B03D12" w:rsidRPr="00574462" w:rsidRDefault="00B03D12" w:rsidP="000507A6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600" w:type="dxa"/>
            <w:gridSpan w:val="3"/>
            <w:tcBorders>
              <w:bottom w:val="single" w:sz="4" w:space="0" w:color="auto"/>
            </w:tcBorders>
          </w:tcPr>
          <w:p w14:paraId="7E0484AC" w14:textId="77777777" w:rsidR="00B03D12" w:rsidRPr="00574462" w:rsidRDefault="00B03D12" w:rsidP="000507A6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574462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57446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574462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57446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574462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B03D12" w:rsidRPr="00574462" w14:paraId="2EC00009" w14:textId="77777777" w:rsidTr="00347B9A">
        <w:tc>
          <w:tcPr>
            <w:tcW w:w="4950" w:type="dxa"/>
          </w:tcPr>
          <w:p w14:paraId="7E9D8CB7" w14:textId="77777777" w:rsidR="00B03D12" w:rsidRPr="00574462" w:rsidRDefault="00B03D12" w:rsidP="000507A6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7D2C47B5" w14:textId="4E507692" w:rsidR="00B03D12" w:rsidRPr="00574462" w:rsidRDefault="005C069A" w:rsidP="000507A6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30</w:t>
            </w:r>
            <w:r w:rsidR="00B03D12" w:rsidRPr="008026C3">
              <w:rPr>
                <w:sz w:val="30"/>
                <w:szCs w:val="30"/>
                <w:cs/>
              </w:rPr>
              <w:t xml:space="preserve"> กันยายน </w:t>
            </w:r>
            <w:r>
              <w:rPr>
                <w:sz w:val="30"/>
                <w:szCs w:val="30"/>
              </w:rPr>
              <w:t>2565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6C7D514" w14:textId="77777777" w:rsidR="00B03D12" w:rsidRPr="00574462" w:rsidRDefault="00B03D12" w:rsidP="000507A6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654" w:type="dxa"/>
            <w:tcBorders>
              <w:top w:val="single" w:sz="4" w:space="0" w:color="auto"/>
              <w:bottom w:val="single" w:sz="4" w:space="0" w:color="auto"/>
            </w:tcBorders>
          </w:tcPr>
          <w:p w14:paraId="5B463083" w14:textId="3CF38929" w:rsidR="00B03D12" w:rsidRPr="00574462" w:rsidRDefault="005C069A" w:rsidP="000507A6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31</w:t>
            </w:r>
            <w:r w:rsidR="00B03D12" w:rsidRPr="008026C3">
              <w:rPr>
                <w:sz w:val="30"/>
                <w:szCs w:val="30"/>
                <w:cs/>
              </w:rPr>
              <w:t xml:space="preserve"> ธันวาคม </w:t>
            </w:r>
            <w:r>
              <w:rPr>
                <w:sz w:val="30"/>
                <w:szCs w:val="30"/>
              </w:rPr>
              <w:t>2564</w:t>
            </w:r>
          </w:p>
        </w:tc>
      </w:tr>
      <w:tr w:rsidR="00B03D12" w:rsidRPr="00574462" w14:paraId="4E8E710F" w14:textId="77777777" w:rsidTr="00676DBE">
        <w:trPr>
          <w:trHeight w:val="203"/>
        </w:trPr>
        <w:tc>
          <w:tcPr>
            <w:tcW w:w="4950" w:type="dxa"/>
          </w:tcPr>
          <w:p w14:paraId="16CE2912" w14:textId="1FE58173" w:rsidR="00B03D12" w:rsidRPr="005B4595" w:rsidRDefault="00B03D12" w:rsidP="000507A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B03D12">
              <w:rPr>
                <w:rFonts w:ascii="Angsana New" w:hAnsi="Angsana New"/>
                <w:sz w:val="30"/>
                <w:szCs w:val="30"/>
                <w:cs/>
              </w:rPr>
              <w:t>การให้บริการเช่าพื้นที่ที่จะถึงกำหนดรับชำระภายใน 1 ปี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0A5C2B" w14:textId="543B841C" w:rsidR="00B03D12" w:rsidRPr="00C46F38" w:rsidRDefault="00C942D5" w:rsidP="000507A6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46F38">
              <w:rPr>
                <w:rFonts w:ascii="Angsana New" w:hAnsi="Angsana New"/>
                <w:sz w:val="30"/>
                <w:szCs w:val="30"/>
              </w:rPr>
              <w:t>518,380.00</w:t>
            </w:r>
          </w:p>
        </w:tc>
        <w:tc>
          <w:tcPr>
            <w:tcW w:w="236" w:type="dxa"/>
            <w:vAlign w:val="center"/>
          </w:tcPr>
          <w:p w14:paraId="6E7EEC82" w14:textId="77777777" w:rsidR="00B03D12" w:rsidRPr="00574462" w:rsidRDefault="00B03D12" w:rsidP="000507A6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4" w:type="dxa"/>
            <w:vAlign w:val="bottom"/>
          </w:tcPr>
          <w:p w14:paraId="1644200E" w14:textId="684ACF15" w:rsidR="00B03D12" w:rsidRPr="00574462" w:rsidRDefault="00B03D12" w:rsidP="000507A6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03D12">
              <w:rPr>
                <w:rFonts w:ascii="Angsana New" w:hAnsi="Angsana New"/>
                <w:sz w:val="30"/>
                <w:szCs w:val="30"/>
              </w:rPr>
              <w:t>658,678.00</w:t>
            </w:r>
          </w:p>
        </w:tc>
      </w:tr>
      <w:tr w:rsidR="00B03D12" w:rsidRPr="00574462" w14:paraId="081D8B30" w14:textId="77777777" w:rsidTr="00676DBE">
        <w:trPr>
          <w:trHeight w:val="203"/>
        </w:trPr>
        <w:tc>
          <w:tcPr>
            <w:tcW w:w="4950" w:type="dxa"/>
          </w:tcPr>
          <w:p w14:paraId="0F9DABBB" w14:textId="44B10C6F" w:rsidR="00B03D12" w:rsidRPr="00047BB0" w:rsidRDefault="00B03D12" w:rsidP="00676DBE">
            <w:pPr>
              <w:ind w:left="156" w:hanging="156"/>
              <w:rPr>
                <w:rFonts w:ascii="Angsana New" w:hAnsi="Angsana New"/>
                <w:sz w:val="30"/>
                <w:szCs w:val="30"/>
                <w:cs/>
              </w:rPr>
            </w:pPr>
            <w:r w:rsidRPr="00B03D12">
              <w:rPr>
                <w:rFonts w:ascii="Angsana New" w:hAnsi="Angsana New"/>
                <w:sz w:val="30"/>
                <w:szCs w:val="30"/>
                <w:cs/>
              </w:rPr>
              <w:t>การให้บริการเช่าพื้นที่ที่จะถึงกำหนดรับชำระส่วนที่เกิน 1 ปีแต่ไม่เกิน 5 ปี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D1CC59" w14:textId="7DB6D3B6" w:rsidR="00B03D12" w:rsidRPr="00C46F38" w:rsidRDefault="00C942D5" w:rsidP="000507A6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46F38">
              <w:rPr>
                <w:rFonts w:ascii="Angsana New" w:hAnsi="Angsana New"/>
                <w:sz w:val="30"/>
                <w:szCs w:val="30"/>
              </w:rPr>
              <w:t>0.00</w:t>
            </w:r>
          </w:p>
        </w:tc>
        <w:tc>
          <w:tcPr>
            <w:tcW w:w="236" w:type="dxa"/>
            <w:vAlign w:val="center"/>
          </w:tcPr>
          <w:p w14:paraId="41994624" w14:textId="77777777" w:rsidR="00B03D12" w:rsidRPr="00574462" w:rsidRDefault="00B03D12" w:rsidP="000507A6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4" w:type="dxa"/>
            <w:tcBorders>
              <w:bottom w:val="single" w:sz="4" w:space="0" w:color="auto"/>
            </w:tcBorders>
            <w:vAlign w:val="bottom"/>
          </w:tcPr>
          <w:p w14:paraId="3024A011" w14:textId="13C7BD2C" w:rsidR="00B03D12" w:rsidRPr="00574462" w:rsidRDefault="00B03D12" w:rsidP="000507A6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03D12">
              <w:rPr>
                <w:rFonts w:ascii="Angsana New" w:hAnsi="Angsana New"/>
                <w:sz w:val="30"/>
                <w:szCs w:val="30"/>
              </w:rPr>
              <w:t>93,666.00</w:t>
            </w:r>
          </w:p>
        </w:tc>
      </w:tr>
      <w:tr w:rsidR="00B03D12" w:rsidRPr="008026C3" w14:paraId="09F0D30A" w14:textId="77777777" w:rsidTr="00676DBE">
        <w:trPr>
          <w:trHeight w:val="149"/>
        </w:trPr>
        <w:tc>
          <w:tcPr>
            <w:tcW w:w="4950" w:type="dxa"/>
            <w:shd w:val="clear" w:color="auto" w:fill="auto"/>
          </w:tcPr>
          <w:p w14:paraId="70717033" w14:textId="2EEFCE86" w:rsidR="00B03D12" w:rsidRPr="005B4595" w:rsidRDefault="00B03D12" w:rsidP="000507A6">
            <w:pPr>
              <w:tabs>
                <w:tab w:val="left" w:pos="8040"/>
              </w:tabs>
              <w:spacing w:line="240" w:lineRule="auto"/>
              <w:ind w:left="34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AEA4478" w14:textId="3C3B2BF9" w:rsidR="00B03D12" w:rsidRPr="00C46F38" w:rsidRDefault="00A44CC0" w:rsidP="000507A6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46F38">
              <w:rPr>
                <w:rFonts w:ascii="Angsana New" w:hAnsi="Angsana New"/>
                <w:sz w:val="30"/>
                <w:szCs w:val="30"/>
              </w:rPr>
              <w:t>518,380.00</w:t>
            </w:r>
          </w:p>
        </w:tc>
        <w:tc>
          <w:tcPr>
            <w:tcW w:w="236" w:type="dxa"/>
            <w:vAlign w:val="center"/>
          </w:tcPr>
          <w:p w14:paraId="185197D2" w14:textId="77777777" w:rsidR="00B03D12" w:rsidRPr="00574462" w:rsidRDefault="00B03D12" w:rsidP="000507A6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3A202B" w14:textId="6E812EB5" w:rsidR="00B03D12" w:rsidRPr="00811F4F" w:rsidRDefault="00B03D12" w:rsidP="00811F4F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11F4F">
              <w:rPr>
                <w:rFonts w:ascii="Angsana New" w:hAnsi="Angsana New"/>
                <w:sz w:val="30"/>
                <w:szCs w:val="30"/>
              </w:rPr>
              <w:t>752,344.00</w:t>
            </w:r>
          </w:p>
        </w:tc>
      </w:tr>
    </w:tbl>
    <w:p w14:paraId="10164FE9" w14:textId="77777777" w:rsidR="00DD55BF" w:rsidRPr="00DD55BF" w:rsidRDefault="00DD55BF" w:rsidP="00DD55BF">
      <w:pPr>
        <w:pStyle w:val="ListParagraph"/>
        <w:rPr>
          <w:rFonts w:ascii="Angsana New" w:hAnsi="Angsana New"/>
          <w:sz w:val="30"/>
          <w:szCs w:val="30"/>
        </w:rPr>
      </w:pPr>
    </w:p>
    <w:p w14:paraId="28496D7D" w14:textId="236F399C" w:rsidR="001E11E6" w:rsidRPr="00F25A47" w:rsidRDefault="00495880">
      <w:pPr>
        <w:numPr>
          <w:ilvl w:val="0"/>
          <w:numId w:val="7"/>
        </w:numPr>
        <w:tabs>
          <w:tab w:val="left" w:pos="513"/>
          <w:tab w:val="decimal" w:pos="7920"/>
        </w:tabs>
        <w:spacing w:line="240" w:lineRule="atLeast"/>
        <w:ind w:hanging="1238"/>
        <w:jc w:val="both"/>
        <w:rPr>
          <w:rFonts w:ascii="Angsana New" w:hAnsi="Angsana New"/>
          <w:b/>
          <w:bCs/>
          <w:sz w:val="30"/>
          <w:szCs w:val="30"/>
        </w:rPr>
      </w:pPr>
      <w:r w:rsidRPr="00495880">
        <w:rPr>
          <w:rFonts w:ascii="Angsana New" w:hAnsi="Angsana New"/>
          <w:b/>
          <w:bCs/>
          <w:sz w:val="30"/>
          <w:szCs w:val="30"/>
          <w:cs/>
        </w:rPr>
        <w:t>การอนุมัติงบการเงินระหว่างกาล</w:t>
      </w:r>
    </w:p>
    <w:p w14:paraId="28496D7E" w14:textId="7431983E" w:rsidR="00296204" w:rsidRPr="00EA4315" w:rsidRDefault="00495880" w:rsidP="00242EB3">
      <w:pPr>
        <w:spacing w:after="240" w:line="240" w:lineRule="atLeast"/>
        <w:ind w:left="518"/>
        <w:jc w:val="thaiDistribute"/>
        <w:rPr>
          <w:rFonts w:ascii="Angsana New" w:hAnsi="Angsana New"/>
          <w:sz w:val="30"/>
          <w:szCs w:val="30"/>
          <w:cs/>
        </w:rPr>
      </w:pPr>
      <w:r w:rsidRPr="00495880">
        <w:rPr>
          <w:rFonts w:ascii="Angsana New" w:hAnsi="Angsana New"/>
          <w:sz w:val="30"/>
          <w:szCs w:val="30"/>
          <w:cs/>
        </w:rPr>
        <w:t xml:space="preserve">งบการเงินระหว่างกาลนี้ได้รับการอนุมัติให้ออกงบการเงินโดยกรรมการผู้มีอำนาจของบริษัท เมื่อวันที่ </w:t>
      </w:r>
      <w:r>
        <w:rPr>
          <w:rFonts w:ascii="Angsana New" w:hAnsi="Angsana New"/>
          <w:sz w:val="30"/>
          <w:szCs w:val="30"/>
          <w:cs/>
        </w:rPr>
        <w:br/>
      </w:r>
      <w:r>
        <w:rPr>
          <w:rFonts w:ascii="Angsana New" w:hAnsi="Angsana New"/>
          <w:sz w:val="30"/>
          <w:szCs w:val="30"/>
        </w:rPr>
        <w:t>14</w:t>
      </w:r>
      <w:r w:rsidRPr="00495880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พฤศจิกายน</w:t>
      </w:r>
      <w:r w:rsidRPr="00495880">
        <w:rPr>
          <w:rFonts w:ascii="Angsana New" w:hAnsi="Angsana New"/>
          <w:sz w:val="30"/>
          <w:szCs w:val="30"/>
          <w:cs/>
        </w:rPr>
        <w:t xml:space="preserve"> </w:t>
      </w:r>
      <w:r w:rsidR="00811F4F">
        <w:rPr>
          <w:rFonts w:ascii="Angsana New" w:hAnsi="Angsana New"/>
          <w:sz w:val="30"/>
          <w:szCs w:val="30"/>
        </w:rPr>
        <w:t>2565</w:t>
      </w:r>
    </w:p>
    <w:sectPr w:rsidR="00296204" w:rsidRPr="00EA4315" w:rsidSect="00313FCE">
      <w:footerReference w:type="default" r:id="rId17"/>
      <w:pgSz w:w="11907" w:h="16840" w:code="9"/>
      <w:pgMar w:top="692" w:right="1151" w:bottom="578" w:left="1151" w:header="720" w:footer="720" w:gutter="0"/>
      <w:paperSrc w:first="15" w:other="15"/>
      <w:cols w:space="73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03AC0F" w14:textId="77777777" w:rsidR="00EA3CD6" w:rsidRDefault="00EA3CD6">
      <w:r>
        <w:separator/>
      </w:r>
    </w:p>
  </w:endnote>
  <w:endnote w:type="continuationSeparator" w:id="0">
    <w:p w14:paraId="7E4E416C" w14:textId="77777777" w:rsidR="00EA3CD6" w:rsidRDefault="00EA3CD6">
      <w:r>
        <w:continuationSeparator/>
      </w:r>
    </w:p>
  </w:endnote>
  <w:endnote w:type="continuationNotice" w:id="1">
    <w:p w14:paraId="385DACB5" w14:textId="77777777" w:rsidR="00EA3CD6" w:rsidRDefault="00EA3CD6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SL-TextMono">
    <w:altName w:val="Angsana New"/>
    <w:panose1 w:val="00000000000000000000"/>
    <w:charset w:val="DE"/>
    <w:family w:val="modern"/>
    <w:notTrueType/>
    <w:pitch w:val="fixed"/>
    <w:sig w:usb0="01000001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496D87" w14:textId="77777777" w:rsidR="00841D6A" w:rsidRPr="008C31D3" w:rsidRDefault="00841D6A" w:rsidP="008C31D3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8C31D3">
      <w:rPr>
        <w:rFonts w:ascii="Angsana New" w:hAnsi="Angsana New" w:cs="Angsana New"/>
        <w:sz w:val="30"/>
        <w:szCs w:val="30"/>
        <w:cs/>
      </w:rPr>
      <w:t xml:space="preserve">ลงชื่อ </w:t>
    </w:r>
    <w:r w:rsidRPr="008C31D3">
      <w:rPr>
        <w:rFonts w:ascii="Angsana New" w:hAnsi="Angsana New" w:cs="Angsana New"/>
        <w:sz w:val="30"/>
        <w:szCs w:val="30"/>
      </w:rPr>
      <w:t>……………………………………………………………………………….</w:t>
    </w:r>
    <w:r w:rsidRPr="008C31D3">
      <w:rPr>
        <w:rFonts w:ascii="Angsana New" w:hAnsi="Angsana New" w:cs="Angsana New"/>
        <w:sz w:val="30"/>
        <w:szCs w:val="30"/>
        <w:cs/>
      </w:rPr>
      <w:t>กรรมการตามอำนาจ</w:t>
    </w:r>
  </w:p>
  <w:p w14:paraId="28496D88" w14:textId="669C41E6" w:rsidR="00841D6A" w:rsidRPr="008C31D3" w:rsidRDefault="00841D6A" w:rsidP="004D480D">
    <w:pPr>
      <w:pStyle w:val="Footer"/>
      <w:ind w:right="360"/>
      <w:rPr>
        <w:rFonts w:ascii="Angsana New" w:hAnsi="Angsana New" w:cs="Angsana New"/>
        <w:sz w:val="30"/>
        <w:szCs w:val="30"/>
        <w:lang w:val="en-US"/>
      </w:rPr>
    </w:pPr>
    <w:r>
      <w:rPr>
        <w:rFonts w:ascii="Angsana New" w:hAnsi="Angsana New" w:cs="Angsana New" w:hint="cs"/>
        <w:sz w:val="30"/>
        <w:szCs w:val="30"/>
        <w:cs/>
        <w:lang w:val="en-US"/>
      </w:rPr>
      <w:t xml:space="preserve">                              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(    </w:t>
    </w:r>
    <w:r>
      <w:rPr>
        <w:rFonts w:ascii="Angsana New" w:hAnsi="Angsana New" w:cs="Angsana New"/>
        <w:sz w:val="30"/>
        <w:szCs w:val="30"/>
        <w:lang w:val="en-US"/>
      </w:rPr>
      <w:t xml:space="preserve">    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   </w:t>
    </w:r>
    <w:r w:rsidR="00495880">
      <w:rPr>
        <w:rFonts w:ascii="Angsana New" w:hAnsi="Angsana New" w:cs="Angsana New" w:hint="cs"/>
        <w:sz w:val="30"/>
        <w:szCs w:val="30"/>
        <w:cs/>
        <w:lang w:val="en-US"/>
      </w:rPr>
      <w:t xml:space="preserve">                                                                                          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            )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496D8D" w14:textId="77777777" w:rsidR="00841D6A" w:rsidRDefault="00841D6A" w:rsidP="008C31D3">
    <w:pPr>
      <w:pStyle w:val="Footer"/>
      <w:jc w:val="center"/>
    </w:pPr>
    <w:r w:rsidRPr="008C31D3">
      <w:rPr>
        <w:rFonts w:ascii="Angsana New" w:hAnsi="Angsana New" w:cs="Angsana New"/>
        <w:sz w:val="30"/>
        <w:szCs w:val="30"/>
        <w:cs/>
      </w:rPr>
      <w:t>ลง</w:t>
    </w:r>
    <w:r w:rsidRPr="008C31D3">
      <w:rPr>
        <w:rFonts w:ascii="Angsana New" w:hAnsi="Angsana New" w:cs="Angsana New"/>
        <w:sz w:val="30"/>
        <w:szCs w:val="30"/>
        <w:cs/>
      </w:rPr>
      <w:t xml:space="preserve">ชื่อ </w:t>
    </w:r>
    <w:r w:rsidRPr="008C31D3">
      <w:rPr>
        <w:rFonts w:ascii="Angsana New" w:hAnsi="Angsana New" w:cs="Angsana New"/>
        <w:sz w:val="30"/>
        <w:szCs w:val="30"/>
      </w:rPr>
      <w:t>……………………………………………………………………………….</w:t>
    </w:r>
    <w:r w:rsidRPr="008C31D3">
      <w:rPr>
        <w:rFonts w:ascii="Angsana New" w:hAnsi="Angsana New" w:cs="Angsana New"/>
        <w:sz w:val="30"/>
        <w:szCs w:val="30"/>
        <w:cs/>
      </w:rPr>
      <w:t>กรรมการตามอำนาจ</w:t>
    </w:r>
  </w:p>
  <w:p w14:paraId="0488D1E4" w14:textId="77777777" w:rsidR="0051716B" w:rsidRPr="008C31D3" w:rsidRDefault="0051716B" w:rsidP="0051716B">
    <w:pPr>
      <w:pStyle w:val="Footer"/>
      <w:ind w:right="360"/>
      <w:rPr>
        <w:rFonts w:ascii="Angsana New" w:hAnsi="Angsana New" w:cs="Angsana New"/>
        <w:sz w:val="30"/>
        <w:szCs w:val="30"/>
        <w:lang w:val="en-US"/>
      </w:rPr>
    </w:pPr>
    <w:r>
      <w:rPr>
        <w:rFonts w:ascii="Angsana New" w:hAnsi="Angsana New" w:cs="Angsana New" w:hint="cs"/>
        <w:sz w:val="30"/>
        <w:szCs w:val="30"/>
        <w:cs/>
        <w:lang w:val="en-US"/>
      </w:rPr>
      <w:t xml:space="preserve">                              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(    </w:t>
    </w:r>
    <w:r>
      <w:rPr>
        <w:rFonts w:ascii="Angsana New" w:hAnsi="Angsana New" w:cs="Angsana New"/>
        <w:sz w:val="30"/>
        <w:szCs w:val="30"/>
        <w:lang w:val="en-US"/>
      </w:rPr>
      <w:t xml:space="preserve">    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   </w:t>
    </w:r>
    <w:r>
      <w:rPr>
        <w:rFonts w:ascii="Angsana New" w:hAnsi="Angsana New" w:cs="Angsana New" w:hint="cs"/>
        <w:sz w:val="30"/>
        <w:szCs w:val="30"/>
        <w:cs/>
        <w:lang w:val="en-US"/>
      </w:rPr>
      <w:t xml:space="preserve">                                                                                          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            )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496D8F" w14:textId="77777777" w:rsidR="00841D6A" w:rsidRDefault="00841D6A" w:rsidP="008C31D3">
    <w:pPr>
      <w:pStyle w:val="Footer"/>
      <w:jc w:val="center"/>
    </w:pPr>
    <w:r w:rsidRPr="008C31D3">
      <w:rPr>
        <w:rFonts w:ascii="Angsana New" w:hAnsi="Angsana New" w:cs="Angsana New"/>
        <w:sz w:val="30"/>
        <w:szCs w:val="30"/>
        <w:cs/>
      </w:rPr>
      <w:t>ลง</w:t>
    </w:r>
    <w:r w:rsidRPr="008C31D3">
      <w:rPr>
        <w:rFonts w:ascii="Angsana New" w:hAnsi="Angsana New" w:cs="Angsana New"/>
        <w:sz w:val="30"/>
        <w:szCs w:val="30"/>
        <w:cs/>
      </w:rPr>
      <w:t xml:space="preserve">ชื่อ </w:t>
    </w:r>
    <w:r w:rsidRPr="008C31D3">
      <w:rPr>
        <w:rFonts w:ascii="Angsana New" w:hAnsi="Angsana New" w:cs="Angsana New"/>
        <w:sz w:val="30"/>
        <w:szCs w:val="30"/>
      </w:rPr>
      <w:t>……………………………………………………………………………….</w:t>
    </w:r>
    <w:r w:rsidRPr="008C31D3">
      <w:rPr>
        <w:rFonts w:ascii="Angsana New" w:hAnsi="Angsana New" w:cs="Angsana New"/>
        <w:sz w:val="30"/>
        <w:szCs w:val="30"/>
        <w:cs/>
      </w:rPr>
      <w:t>กรรมการตามอำนาจ</w:t>
    </w:r>
  </w:p>
  <w:p w14:paraId="28496D90" w14:textId="78FCFF8A" w:rsidR="00841D6A" w:rsidRPr="008C31D3" w:rsidRDefault="00841D6A" w:rsidP="009918B0">
    <w:pPr>
      <w:pStyle w:val="Footer"/>
      <w:ind w:right="360"/>
      <w:rPr>
        <w:rFonts w:ascii="Angsana New" w:hAnsi="Angsana New" w:cs="Angsana New"/>
        <w:sz w:val="30"/>
        <w:szCs w:val="30"/>
        <w:lang w:val="en-US"/>
      </w:rPr>
    </w:pPr>
    <w:r>
      <w:rPr>
        <w:rFonts w:ascii="Angsana New" w:hAnsi="Angsana New" w:cs="Angsana New" w:hint="cs"/>
        <w:sz w:val="30"/>
        <w:szCs w:val="30"/>
        <w:cs/>
        <w:lang w:val="en-US"/>
      </w:rPr>
      <w:t xml:space="preserve">                                                                                       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(    </w:t>
    </w:r>
    <w:r>
      <w:rPr>
        <w:rFonts w:ascii="Angsana New" w:hAnsi="Angsana New" w:cs="Angsana New"/>
        <w:sz w:val="30"/>
        <w:szCs w:val="30"/>
        <w:lang w:val="en-US"/>
      </w:rPr>
      <w:t xml:space="preserve">    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   </w:t>
    </w:r>
    <w:r w:rsidR="00495880">
      <w:rPr>
        <w:rFonts w:ascii="Angsana New" w:hAnsi="Angsana New" w:cs="Angsana New" w:hint="cs"/>
        <w:sz w:val="30"/>
        <w:szCs w:val="30"/>
        <w:cs/>
        <w:lang w:val="en-US"/>
      </w:rPr>
      <w:t xml:space="preserve">                                                                                            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            )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B43282" w14:textId="77777777" w:rsidR="009E7513" w:rsidRDefault="009E7513" w:rsidP="008C31D3">
    <w:pPr>
      <w:pStyle w:val="Footer"/>
      <w:jc w:val="center"/>
    </w:pPr>
    <w:r w:rsidRPr="008C31D3">
      <w:rPr>
        <w:rFonts w:ascii="Angsana New" w:hAnsi="Angsana New" w:cs="Angsana New"/>
        <w:sz w:val="30"/>
        <w:szCs w:val="30"/>
        <w:cs/>
      </w:rPr>
      <w:t>ลง</w:t>
    </w:r>
    <w:r w:rsidRPr="008C31D3">
      <w:rPr>
        <w:rFonts w:ascii="Angsana New" w:hAnsi="Angsana New" w:cs="Angsana New"/>
        <w:sz w:val="30"/>
        <w:szCs w:val="30"/>
        <w:cs/>
      </w:rPr>
      <w:t xml:space="preserve">ชื่อ </w:t>
    </w:r>
    <w:r w:rsidRPr="008C31D3">
      <w:rPr>
        <w:rFonts w:ascii="Angsana New" w:hAnsi="Angsana New" w:cs="Angsana New"/>
        <w:sz w:val="30"/>
        <w:szCs w:val="30"/>
      </w:rPr>
      <w:t>……………………………………………………………………………….</w:t>
    </w:r>
    <w:r w:rsidRPr="008C31D3">
      <w:rPr>
        <w:rFonts w:ascii="Angsana New" w:hAnsi="Angsana New" w:cs="Angsana New"/>
        <w:sz w:val="30"/>
        <w:szCs w:val="30"/>
        <w:cs/>
      </w:rPr>
      <w:t>กรรมการตามอำนาจ</w:t>
    </w:r>
  </w:p>
  <w:p w14:paraId="23028510" w14:textId="167EF5F0" w:rsidR="009E7513" w:rsidRPr="008C31D3" w:rsidRDefault="009E7513" w:rsidP="009918B0">
    <w:pPr>
      <w:pStyle w:val="Footer"/>
      <w:ind w:right="360"/>
      <w:rPr>
        <w:rFonts w:ascii="Angsana New" w:hAnsi="Angsana New" w:cs="Angsana New"/>
        <w:sz w:val="30"/>
        <w:szCs w:val="30"/>
        <w:lang w:val="en-US"/>
      </w:rPr>
    </w:pPr>
    <w:r>
      <w:rPr>
        <w:rFonts w:ascii="Angsana New" w:hAnsi="Angsana New" w:cs="Angsana New" w:hint="cs"/>
        <w:sz w:val="30"/>
        <w:szCs w:val="30"/>
        <w:cs/>
        <w:lang w:val="en-US"/>
      </w:rPr>
      <w:t xml:space="preserve">                              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(    </w:t>
    </w:r>
    <w:r>
      <w:rPr>
        <w:rFonts w:ascii="Angsana New" w:hAnsi="Angsana New" w:cs="Angsana New"/>
        <w:sz w:val="30"/>
        <w:szCs w:val="30"/>
        <w:lang w:val="en-US"/>
      </w:rPr>
      <w:t xml:space="preserve">    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   </w:t>
    </w:r>
    <w:r w:rsidR="00495880">
      <w:rPr>
        <w:rFonts w:ascii="Angsana New" w:hAnsi="Angsana New" w:cs="Angsana New" w:hint="cs"/>
        <w:sz w:val="30"/>
        <w:szCs w:val="30"/>
        <w:cs/>
        <w:lang w:val="en-US"/>
      </w:rPr>
      <w:t xml:space="preserve">                                                                                       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            )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3858C0" w14:textId="77777777" w:rsidR="00295918" w:rsidRDefault="00295918" w:rsidP="008C31D3">
    <w:pPr>
      <w:pStyle w:val="Footer"/>
      <w:jc w:val="center"/>
    </w:pPr>
    <w:r w:rsidRPr="008C31D3">
      <w:rPr>
        <w:rFonts w:ascii="Angsana New" w:hAnsi="Angsana New" w:cs="Angsana New"/>
        <w:sz w:val="30"/>
        <w:szCs w:val="30"/>
        <w:cs/>
      </w:rPr>
      <w:t>ลง</w:t>
    </w:r>
    <w:r w:rsidRPr="008C31D3">
      <w:rPr>
        <w:rFonts w:ascii="Angsana New" w:hAnsi="Angsana New" w:cs="Angsana New"/>
        <w:sz w:val="30"/>
        <w:szCs w:val="30"/>
        <w:cs/>
      </w:rPr>
      <w:t xml:space="preserve">ชื่อ </w:t>
    </w:r>
    <w:r w:rsidRPr="008C31D3">
      <w:rPr>
        <w:rFonts w:ascii="Angsana New" w:hAnsi="Angsana New" w:cs="Angsana New"/>
        <w:sz w:val="30"/>
        <w:szCs w:val="30"/>
      </w:rPr>
      <w:t>……………………………………………………………………………….</w:t>
    </w:r>
    <w:r w:rsidRPr="008C31D3">
      <w:rPr>
        <w:rFonts w:ascii="Angsana New" w:hAnsi="Angsana New" w:cs="Angsana New"/>
        <w:sz w:val="30"/>
        <w:szCs w:val="30"/>
        <w:cs/>
      </w:rPr>
      <w:t>กรรมการตามอำนาจ</w:t>
    </w:r>
  </w:p>
  <w:p w14:paraId="1862FAD0" w14:textId="77777777" w:rsidR="0051716B" w:rsidRPr="008C31D3" w:rsidRDefault="0051716B" w:rsidP="0051716B">
    <w:pPr>
      <w:pStyle w:val="Footer"/>
      <w:ind w:right="360"/>
      <w:rPr>
        <w:rFonts w:ascii="Angsana New" w:hAnsi="Angsana New" w:cs="Angsana New"/>
        <w:sz w:val="30"/>
        <w:szCs w:val="30"/>
        <w:lang w:val="en-US"/>
      </w:rPr>
    </w:pPr>
    <w:r>
      <w:rPr>
        <w:rFonts w:ascii="Angsana New" w:hAnsi="Angsana New" w:cs="Angsana New" w:hint="cs"/>
        <w:sz w:val="30"/>
        <w:szCs w:val="30"/>
        <w:cs/>
        <w:lang w:val="en-US"/>
      </w:rPr>
      <w:t xml:space="preserve">                                                                                       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(    </w:t>
    </w:r>
    <w:r>
      <w:rPr>
        <w:rFonts w:ascii="Angsana New" w:hAnsi="Angsana New" w:cs="Angsana New"/>
        <w:sz w:val="30"/>
        <w:szCs w:val="30"/>
        <w:lang w:val="en-US"/>
      </w:rPr>
      <w:t xml:space="preserve">    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   </w:t>
    </w:r>
    <w:r>
      <w:rPr>
        <w:rFonts w:ascii="Angsana New" w:hAnsi="Angsana New" w:cs="Angsana New" w:hint="cs"/>
        <w:sz w:val="30"/>
        <w:szCs w:val="30"/>
        <w:cs/>
        <w:lang w:val="en-US"/>
      </w:rPr>
      <w:t xml:space="preserve">                                                                                            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            )</w: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496D91" w14:textId="77777777" w:rsidR="00841D6A" w:rsidRDefault="00841D6A" w:rsidP="008C31D3">
    <w:pPr>
      <w:pStyle w:val="Footer"/>
      <w:jc w:val="center"/>
    </w:pPr>
    <w:r w:rsidRPr="008C31D3">
      <w:rPr>
        <w:rFonts w:ascii="Angsana New" w:hAnsi="Angsana New" w:cs="Angsana New"/>
        <w:sz w:val="30"/>
        <w:szCs w:val="30"/>
        <w:cs/>
      </w:rPr>
      <w:t>ลง</w:t>
    </w:r>
    <w:r w:rsidRPr="008C31D3">
      <w:rPr>
        <w:rFonts w:ascii="Angsana New" w:hAnsi="Angsana New" w:cs="Angsana New"/>
        <w:sz w:val="30"/>
        <w:szCs w:val="30"/>
        <w:cs/>
      </w:rPr>
      <w:t xml:space="preserve">ชื่อ </w:t>
    </w:r>
    <w:r w:rsidRPr="008C31D3">
      <w:rPr>
        <w:rFonts w:ascii="Angsana New" w:hAnsi="Angsana New" w:cs="Angsana New"/>
        <w:sz w:val="30"/>
        <w:szCs w:val="30"/>
      </w:rPr>
      <w:t>……………………………………………………………………………….</w:t>
    </w:r>
    <w:r w:rsidRPr="008C31D3">
      <w:rPr>
        <w:rFonts w:ascii="Angsana New" w:hAnsi="Angsana New" w:cs="Angsana New"/>
        <w:sz w:val="30"/>
        <w:szCs w:val="30"/>
        <w:cs/>
      </w:rPr>
      <w:t>กรรมการตามอำนาจ</w:t>
    </w:r>
  </w:p>
  <w:p w14:paraId="40593015" w14:textId="77777777" w:rsidR="0051716B" w:rsidRPr="008C31D3" w:rsidRDefault="0051716B" w:rsidP="0051716B">
    <w:pPr>
      <w:pStyle w:val="Footer"/>
      <w:ind w:right="360"/>
      <w:rPr>
        <w:rFonts w:ascii="Angsana New" w:hAnsi="Angsana New" w:cs="Angsana New"/>
        <w:sz w:val="30"/>
        <w:szCs w:val="30"/>
        <w:lang w:val="en-US"/>
      </w:rPr>
    </w:pPr>
    <w:r>
      <w:rPr>
        <w:rFonts w:ascii="Angsana New" w:hAnsi="Angsana New" w:cs="Angsana New" w:hint="cs"/>
        <w:sz w:val="30"/>
        <w:szCs w:val="30"/>
        <w:cs/>
        <w:lang w:val="en-US"/>
      </w:rPr>
      <w:t xml:space="preserve">                              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(    </w:t>
    </w:r>
    <w:r>
      <w:rPr>
        <w:rFonts w:ascii="Angsana New" w:hAnsi="Angsana New" w:cs="Angsana New"/>
        <w:sz w:val="30"/>
        <w:szCs w:val="30"/>
        <w:lang w:val="en-US"/>
      </w:rPr>
      <w:t xml:space="preserve">    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   </w:t>
    </w:r>
    <w:r>
      <w:rPr>
        <w:rFonts w:ascii="Angsana New" w:hAnsi="Angsana New" w:cs="Angsana New" w:hint="cs"/>
        <w:sz w:val="30"/>
        <w:szCs w:val="30"/>
        <w:cs/>
        <w:lang w:val="en-US"/>
      </w:rPr>
      <w:t xml:space="preserve">                                                                                       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            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9D977D" w14:textId="77777777" w:rsidR="00EA3CD6" w:rsidRDefault="00EA3CD6">
      <w:r>
        <w:separator/>
      </w:r>
    </w:p>
  </w:footnote>
  <w:footnote w:type="continuationSeparator" w:id="0">
    <w:p w14:paraId="4231E0F1" w14:textId="77777777" w:rsidR="00EA3CD6" w:rsidRDefault="00EA3CD6">
      <w:r>
        <w:continuationSeparator/>
      </w:r>
    </w:p>
  </w:footnote>
  <w:footnote w:type="continuationNotice" w:id="1">
    <w:p w14:paraId="2A130048" w14:textId="77777777" w:rsidR="00EA3CD6" w:rsidRDefault="00EA3CD6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496D85" w14:textId="77777777" w:rsidR="00841D6A" w:rsidRDefault="00841D6A" w:rsidP="00117B13">
    <w:pPr>
      <w:pStyle w:val="Header"/>
      <w:jc w:val="center"/>
      <w:rPr>
        <w:rStyle w:val="PageNumber"/>
        <w:rFonts w:ascii="Angsana New" w:hAnsi="Angsana New" w:cs="Angsana New"/>
        <w:sz w:val="28"/>
        <w:szCs w:val="28"/>
      </w:rPr>
    </w:pPr>
    <w:r>
      <w:rPr>
        <w:rStyle w:val="PageNumber"/>
        <w:rFonts w:ascii="Angsana New" w:hAnsi="Angsana New" w:cs="Angsana New"/>
        <w:sz w:val="28"/>
        <w:szCs w:val="28"/>
      </w:rPr>
      <w:t xml:space="preserve">– </w:t>
    </w:r>
    <w:r>
      <w:rPr>
        <w:rStyle w:val="PageNumber"/>
        <w:rFonts w:ascii="Angsana New" w:hAnsi="Angsana New" w:cs="Angsana New"/>
        <w:sz w:val="28"/>
        <w:szCs w:val="28"/>
      </w:rPr>
      <w:fldChar w:fldCharType="begin"/>
    </w:r>
    <w:r>
      <w:rPr>
        <w:rStyle w:val="PageNumber"/>
        <w:rFonts w:ascii="Angsana New" w:hAnsi="Angsana New" w:cs="Angsana New"/>
        <w:sz w:val="28"/>
        <w:szCs w:val="28"/>
      </w:rPr>
      <w:instrText xml:space="preserve"> PAGE </w:instrText>
    </w:r>
    <w:r>
      <w:rPr>
        <w:rStyle w:val="PageNumber"/>
        <w:rFonts w:ascii="Angsana New" w:hAnsi="Angsana New" w:cs="Angsana New"/>
        <w:sz w:val="28"/>
        <w:szCs w:val="28"/>
      </w:rPr>
      <w:fldChar w:fldCharType="separate"/>
    </w:r>
    <w:r>
      <w:rPr>
        <w:rStyle w:val="PageNumber"/>
        <w:rFonts w:ascii="Angsana New" w:hAnsi="Angsana New" w:cs="Angsana New"/>
        <w:noProof/>
        <w:sz w:val="28"/>
        <w:szCs w:val="28"/>
      </w:rPr>
      <w:t>5</w:t>
    </w:r>
    <w:r>
      <w:rPr>
        <w:rStyle w:val="PageNumber"/>
        <w:rFonts w:ascii="Angsana New" w:hAnsi="Angsana New" w:cs="Angsana New"/>
        <w:sz w:val="28"/>
        <w:szCs w:val="28"/>
      </w:rPr>
      <w:fldChar w:fldCharType="end"/>
    </w:r>
    <w:r>
      <w:rPr>
        <w:rStyle w:val="PageNumber"/>
        <w:rFonts w:ascii="Angsana New" w:hAnsi="Angsana New" w:cs="Angsana New"/>
        <w:sz w:val="28"/>
        <w:szCs w:val="28"/>
      </w:rPr>
      <w:t xml:space="preserve"> –</w:t>
    </w:r>
  </w:p>
  <w:p w14:paraId="28496D86" w14:textId="77777777" w:rsidR="00841D6A" w:rsidRDefault="00841D6A" w:rsidP="00117B13">
    <w:pPr>
      <w:pStyle w:val="Header"/>
      <w:jc w:val="center"/>
      <w:rPr>
        <w:rFonts w:ascii="Angsana New" w:hAnsi="Angsana New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16529"/>
    <w:multiLevelType w:val="hybridMultilevel"/>
    <w:tmpl w:val="6910F47A"/>
    <w:lvl w:ilvl="0" w:tplc="08C49A24">
      <w:start w:val="12"/>
      <w:numFmt w:val="decimal"/>
      <w:lvlText w:val="%1."/>
      <w:lvlJc w:val="left"/>
      <w:pPr>
        <w:ind w:left="123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7572E5"/>
    <w:multiLevelType w:val="hybridMultilevel"/>
    <w:tmpl w:val="9E8CE306"/>
    <w:lvl w:ilvl="0" w:tplc="A1F81218">
      <w:start w:val="1"/>
      <w:numFmt w:val="decimal"/>
      <w:lvlText w:val="12.%1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 w15:restartNumberingAfterBreak="0">
    <w:nsid w:val="12A027C6"/>
    <w:multiLevelType w:val="multilevel"/>
    <w:tmpl w:val="91A61D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4" w15:restartNumberingAfterBreak="0">
    <w:nsid w:val="1CF22982"/>
    <w:multiLevelType w:val="hybridMultilevel"/>
    <w:tmpl w:val="6F9E91DC"/>
    <w:lvl w:ilvl="0" w:tplc="19BE13BC">
      <w:start w:val="1"/>
      <w:numFmt w:val="decimal"/>
      <w:lvlText w:val="2.%1"/>
      <w:lvlJc w:val="left"/>
      <w:pPr>
        <w:ind w:left="720" w:hanging="360"/>
      </w:pPr>
      <w:rPr>
        <w:rFonts w:hint="default"/>
        <w:lang w:bidi="th-TH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291CCF"/>
    <w:multiLevelType w:val="hybridMultilevel"/>
    <w:tmpl w:val="D73A7FBC"/>
    <w:lvl w:ilvl="0" w:tplc="BE262A62">
      <w:start w:val="17"/>
      <w:numFmt w:val="decimal"/>
      <w:lvlText w:val="%1."/>
      <w:lvlJc w:val="left"/>
      <w:pPr>
        <w:ind w:left="12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356BDC"/>
    <w:multiLevelType w:val="hybridMultilevel"/>
    <w:tmpl w:val="476A3A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581CB7"/>
    <w:multiLevelType w:val="multilevel"/>
    <w:tmpl w:val="8AEC2B22"/>
    <w:lvl w:ilvl="0">
      <w:start w:val="27"/>
      <w:numFmt w:val="decimal"/>
      <w:lvlText w:val="%1."/>
      <w:lvlJc w:val="left"/>
      <w:pPr>
        <w:ind w:left="123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88" w:hanging="4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9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9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9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5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58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1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18" w:hanging="1440"/>
      </w:pPr>
      <w:rPr>
        <w:rFonts w:hint="default"/>
      </w:rPr>
    </w:lvl>
  </w:abstractNum>
  <w:abstractNum w:abstractNumId="8" w15:restartNumberingAfterBreak="0">
    <w:nsid w:val="414A03C1"/>
    <w:multiLevelType w:val="multilevel"/>
    <w:tmpl w:val="8AEC2B22"/>
    <w:styleLink w:val="Style1"/>
    <w:lvl w:ilvl="0">
      <w:start w:val="27"/>
      <w:numFmt w:val="decimal"/>
      <w:lvlText w:val="%1."/>
      <w:lvlJc w:val="left"/>
      <w:pPr>
        <w:ind w:left="123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88" w:hanging="4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9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9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9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5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58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1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18" w:hanging="1440"/>
      </w:pPr>
      <w:rPr>
        <w:rFonts w:hint="default"/>
      </w:rPr>
    </w:lvl>
  </w:abstractNum>
  <w:abstractNum w:abstractNumId="9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0" w15:restartNumberingAfterBreak="0">
    <w:nsid w:val="4FB92334"/>
    <w:multiLevelType w:val="hybridMultilevel"/>
    <w:tmpl w:val="7EF4E754"/>
    <w:lvl w:ilvl="0" w:tplc="0A06D89E">
      <w:start w:val="1"/>
      <w:numFmt w:val="decimal"/>
      <w:lvlText w:val="29.%1"/>
      <w:lvlJc w:val="left"/>
      <w:pPr>
        <w:ind w:left="1238" w:hanging="360"/>
      </w:pPr>
      <w:rPr>
        <w:rFonts w:hint="default"/>
        <w:lang w:bidi="th-TH"/>
      </w:rPr>
    </w:lvl>
    <w:lvl w:ilvl="1" w:tplc="FFFFFFFF" w:tentative="1">
      <w:start w:val="1"/>
      <w:numFmt w:val="lowerLetter"/>
      <w:lvlText w:val="%2."/>
      <w:lvlJc w:val="left"/>
      <w:pPr>
        <w:ind w:left="1958" w:hanging="360"/>
      </w:pPr>
    </w:lvl>
    <w:lvl w:ilvl="2" w:tplc="FFFFFFFF" w:tentative="1">
      <w:start w:val="1"/>
      <w:numFmt w:val="lowerRoman"/>
      <w:lvlText w:val="%3."/>
      <w:lvlJc w:val="right"/>
      <w:pPr>
        <w:ind w:left="2678" w:hanging="180"/>
      </w:pPr>
    </w:lvl>
    <w:lvl w:ilvl="3" w:tplc="FFFFFFFF" w:tentative="1">
      <w:start w:val="1"/>
      <w:numFmt w:val="decimal"/>
      <w:lvlText w:val="%4."/>
      <w:lvlJc w:val="left"/>
      <w:pPr>
        <w:ind w:left="3398" w:hanging="360"/>
      </w:pPr>
    </w:lvl>
    <w:lvl w:ilvl="4" w:tplc="FFFFFFFF" w:tentative="1">
      <w:start w:val="1"/>
      <w:numFmt w:val="lowerLetter"/>
      <w:lvlText w:val="%5."/>
      <w:lvlJc w:val="left"/>
      <w:pPr>
        <w:ind w:left="4118" w:hanging="360"/>
      </w:pPr>
    </w:lvl>
    <w:lvl w:ilvl="5" w:tplc="FFFFFFFF" w:tentative="1">
      <w:start w:val="1"/>
      <w:numFmt w:val="lowerRoman"/>
      <w:lvlText w:val="%6."/>
      <w:lvlJc w:val="right"/>
      <w:pPr>
        <w:ind w:left="4838" w:hanging="180"/>
      </w:pPr>
    </w:lvl>
    <w:lvl w:ilvl="6" w:tplc="FFFFFFFF" w:tentative="1">
      <w:start w:val="1"/>
      <w:numFmt w:val="decimal"/>
      <w:lvlText w:val="%7."/>
      <w:lvlJc w:val="left"/>
      <w:pPr>
        <w:ind w:left="5558" w:hanging="360"/>
      </w:pPr>
    </w:lvl>
    <w:lvl w:ilvl="7" w:tplc="FFFFFFFF" w:tentative="1">
      <w:start w:val="1"/>
      <w:numFmt w:val="lowerLetter"/>
      <w:lvlText w:val="%8."/>
      <w:lvlJc w:val="left"/>
      <w:pPr>
        <w:ind w:left="6278" w:hanging="360"/>
      </w:pPr>
    </w:lvl>
    <w:lvl w:ilvl="8" w:tplc="FFFFFFFF" w:tentative="1">
      <w:start w:val="1"/>
      <w:numFmt w:val="lowerRoman"/>
      <w:lvlText w:val="%9."/>
      <w:lvlJc w:val="right"/>
      <w:pPr>
        <w:ind w:left="6998" w:hanging="180"/>
      </w:pPr>
    </w:lvl>
  </w:abstractNum>
  <w:abstractNum w:abstractNumId="11" w15:restartNumberingAfterBreak="0">
    <w:nsid w:val="522D618C"/>
    <w:multiLevelType w:val="multilevel"/>
    <w:tmpl w:val="CF7A1BB2"/>
    <w:lvl w:ilvl="0">
      <w:start w:val="1"/>
      <w:numFmt w:val="decimal"/>
      <w:lvlText w:val="19.%1"/>
      <w:lvlJc w:val="left"/>
      <w:pPr>
        <w:ind w:left="123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95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67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39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1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3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55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27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998" w:hanging="180"/>
      </w:pPr>
      <w:rPr>
        <w:rFonts w:hint="default"/>
      </w:rPr>
    </w:lvl>
  </w:abstractNum>
  <w:abstractNum w:abstractNumId="12" w15:restartNumberingAfterBreak="0">
    <w:nsid w:val="5475479A"/>
    <w:multiLevelType w:val="hybridMultilevel"/>
    <w:tmpl w:val="4866EF66"/>
    <w:lvl w:ilvl="0" w:tplc="C610E6E0">
      <w:start w:val="18"/>
      <w:numFmt w:val="decimal"/>
      <w:lvlText w:val="%1."/>
      <w:lvlJc w:val="left"/>
      <w:pPr>
        <w:ind w:left="123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A192B60"/>
    <w:multiLevelType w:val="hybridMultilevel"/>
    <w:tmpl w:val="B34E2EC6"/>
    <w:lvl w:ilvl="0" w:tplc="3B2EAE7C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6761A2A"/>
    <w:multiLevelType w:val="hybridMultilevel"/>
    <w:tmpl w:val="87880D32"/>
    <w:lvl w:ilvl="0" w:tplc="1E3EB21A">
      <w:start w:val="1"/>
      <w:numFmt w:val="decimal"/>
      <w:lvlText w:val="27.%1"/>
      <w:lvlJc w:val="left"/>
      <w:pPr>
        <w:ind w:left="1238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958" w:hanging="360"/>
      </w:pPr>
    </w:lvl>
    <w:lvl w:ilvl="2" w:tplc="0409001B" w:tentative="1">
      <w:start w:val="1"/>
      <w:numFmt w:val="lowerRoman"/>
      <w:lvlText w:val="%3."/>
      <w:lvlJc w:val="right"/>
      <w:pPr>
        <w:ind w:left="2678" w:hanging="180"/>
      </w:pPr>
    </w:lvl>
    <w:lvl w:ilvl="3" w:tplc="0409000F" w:tentative="1">
      <w:start w:val="1"/>
      <w:numFmt w:val="decimal"/>
      <w:lvlText w:val="%4."/>
      <w:lvlJc w:val="left"/>
      <w:pPr>
        <w:ind w:left="3398" w:hanging="360"/>
      </w:pPr>
    </w:lvl>
    <w:lvl w:ilvl="4" w:tplc="04090019" w:tentative="1">
      <w:start w:val="1"/>
      <w:numFmt w:val="lowerLetter"/>
      <w:lvlText w:val="%5."/>
      <w:lvlJc w:val="left"/>
      <w:pPr>
        <w:ind w:left="4118" w:hanging="360"/>
      </w:pPr>
    </w:lvl>
    <w:lvl w:ilvl="5" w:tplc="0409001B" w:tentative="1">
      <w:start w:val="1"/>
      <w:numFmt w:val="lowerRoman"/>
      <w:lvlText w:val="%6."/>
      <w:lvlJc w:val="right"/>
      <w:pPr>
        <w:ind w:left="4838" w:hanging="180"/>
      </w:pPr>
    </w:lvl>
    <w:lvl w:ilvl="6" w:tplc="0409000F" w:tentative="1">
      <w:start w:val="1"/>
      <w:numFmt w:val="decimal"/>
      <w:lvlText w:val="%7."/>
      <w:lvlJc w:val="left"/>
      <w:pPr>
        <w:ind w:left="5558" w:hanging="360"/>
      </w:pPr>
    </w:lvl>
    <w:lvl w:ilvl="7" w:tplc="04090019" w:tentative="1">
      <w:start w:val="1"/>
      <w:numFmt w:val="lowerLetter"/>
      <w:lvlText w:val="%8."/>
      <w:lvlJc w:val="left"/>
      <w:pPr>
        <w:ind w:left="6278" w:hanging="360"/>
      </w:pPr>
    </w:lvl>
    <w:lvl w:ilvl="8" w:tplc="0409001B" w:tentative="1">
      <w:start w:val="1"/>
      <w:numFmt w:val="lowerRoman"/>
      <w:lvlText w:val="%9."/>
      <w:lvlJc w:val="right"/>
      <w:pPr>
        <w:ind w:left="6998" w:hanging="180"/>
      </w:pPr>
    </w:lvl>
  </w:abstractNum>
  <w:abstractNum w:abstractNumId="15" w15:restartNumberingAfterBreak="0">
    <w:nsid w:val="66882BED"/>
    <w:multiLevelType w:val="hybridMultilevel"/>
    <w:tmpl w:val="BAA02496"/>
    <w:lvl w:ilvl="0" w:tplc="603EB5EE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68A79CE"/>
    <w:multiLevelType w:val="multilevel"/>
    <w:tmpl w:val="8AEC2B22"/>
    <w:lvl w:ilvl="0">
      <w:start w:val="26"/>
      <w:numFmt w:val="decimal"/>
      <w:lvlText w:val="%1."/>
      <w:lvlJc w:val="left"/>
      <w:pPr>
        <w:ind w:left="123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88" w:hanging="4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9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9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9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5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58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1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18" w:hanging="1440"/>
      </w:pPr>
      <w:rPr>
        <w:rFonts w:hint="default"/>
      </w:rPr>
    </w:lvl>
  </w:abstractNum>
  <w:abstractNum w:abstractNumId="17" w15:restartNumberingAfterBreak="0">
    <w:nsid w:val="66D42B4C"/>
    <w:multiLevelType w:val="hybridMultilevel"/>
    <w:tmpl w:val="F57051DA"/>
    <w:lvl w:ilvl="0" w:tplc="6436D786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38036F8"/>
    <w:multiLevelType w:val="hybridMultilevel"/>
    <w:tmpl w:val="2E3C3548"/>
    <w:lvl w:ilvl="0" w:tplc="A71A16C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03507543">
    <w:abstractNumId w:val="3"/>
  </w:num>
  <w:num w:numId="2" w16cid:durableId="231357234">
    <w:abstractNumId w:val="9"/>
  </w:num>
  <w:num w:numId="3" w16cid:durableId="1106659503">
    <w:abstractNumId w:val="6"/>
  </w:num>
  <w:num w:numId="4" w16cid:durableId="587930218">
    <w:abstractNumId w:val="13"/>
  </w:num>
  <w:num w:numId="5" w16cid:durableId="664632303">
    <w:abstractNumId w:val="18"/>
  </w:num>
  <w:num w:numId="6" w16cid:durableId="58865261">
    <w:abstractNumId w:val="0"/>
  </w:num>
  <w:num w:numId="7" w16cid:durableId="1894922607">
    <w:abstractNumId w:val="12"/>
  </w:num>
  <w:num w:numId="8" w16cid:durableId="1139611900">
    <w:abstractNumId w:val="15"/>
  </w:num>
  <w:num w:numId="9" w16cid:durableId="1324160768">
    <w:abstractNumId w:val="5"/>
  </w:num>
  <w:num w:numId="10" w16cid:durableId="721909573">
    <w:abstractNumId w:val="17"/>
  </w:num>
  <w:num w:numId="11" w16cid:durableId="1137378326">
    <w:abstractNumId w:val="2"/>
  </w:num>
  <w:num w:numId="12" w16cid:durableId="2090272868">
    <w:abstractNumId w:val="4"/>
  </w:num>
  <w:num w:numId="13" w16cid:durableId="889800523">
    <w:abstractNumId w:val="1"/>
  </w:num>
  <w:num w:numId="14" w16cid:durableId="1410269581">
    <w:abstractNumId w:val="16"/>
  </w:num>
  <w:num w:numId="15" w16cid:durableId="2122071031">
    <w:abstractNumId w:val="14"/>
  </w:num>
  <w:num w:numId="16" w16cid:durableId="2071227488">
    <w:abstractNumId w:val="8"/>
  </w:num>
  <w:num w:numId="17" w16cid:durableId="1718309054">
    <w:abstractNumId w:val="7"/>
  </w:num>
  <w:num w:numId="18" w16cid:durableId="459495074">
    <w:abstractNumId w:val="10"/>
  </w:num>
  <w:num w:numId="19" w16cid:durableId="1198858740">
    <w:abstractNumId w:val="11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5DB1"/>
    <w:rsid w:val="000006FD"/>
    <w:rsid w:val="000009F6"/>
    <w:rsid w:val="0000175F"/>
    <w:rsid w:val="00001887"/>
    <w:rsid w:val="000018C0"/>
    <w:rsid w:val="00001DCA"/>
    <w:rsid w:val="000027B7"/>
    <w:rsid w:val="00002AF5"/>
    <w:rsid w:val="00002BEF"/>
    <w:rsid w:val="00002EB1"/>
    <w:rsid w:val="000035EE"/>
    <w:rsid w:val="0000395F"/>
    <w:rsid w:val="00003B9C"/>
    <w:rsid w:val="00003BA3"/>
    <w:rsid w:val="00003DED"/>
    <w:rsid w:val="0000435E"/>
    <w:rsid w:val="00004D06"/>
    <w:rsid w:val="00005035"/>
    <w:rsid w:val="000055D8"/>
    <w:rsid w:val="00006366"/>
    <w:rsid w:val="00006754"/>
    <w:rsid w:val="00006BA1"/>
    <w:rsid w:val="00006D44"/>
    <w:rsid w:val="000070CB"/>
    <w:rsid w:val="000076FB"/>
    <w:rsid w:val="00007BA0"/>
    <w:rsid w:val="00007DE8"/>
    <w:rsid w:val="00010209"/>
    <w:rsid w:val="000106F7"/>
    <w:rsid w:val="000107B8"/>
    <w:rsid w:val="0001092D"/>
    <w:rsid w:val="00010B54"/>
    <w:rsid w:val="00010E97"/>
    <w:rsid w:val="00011402"/>
    <w:rsid w:val="000123D0"/>
    <w:rsid w:val="00012647"/>
    <w:rsid w:val="00012CC3"/>
    <w:rsid w:val="00013450"/>
    <w:rsid w:val="0001389E"/>
    <w:rsid w:val="00013C3C"/>
    <w:rsid w:val="00013C60"/>
    <w:rsid w:val="000142CA"/>
    <w:rsid w:val="0001477B"/>
    <w:rsid w:val="000147ED"/>
    <w:rsid w:val="00014A48"/>
    <w:rsid w:val="00014E45"/>
    <w:rsid w:val="00015E3B"/>
    <w:rsid w:val="00015FDF"/>
    <w:rsid w:val="000160E4"/>
    <w:rsid w:val="00016248"/>
    <w:rsid w:val="00016250"/>
    <w:rsid w:val="00016765"/>
    <w:rsid w:val="00016F20"/>
    <w:rsid w:val="00020364"/>
    <w:rsid w:val="0002094F"/>
    <w:rsid w:val="00020CEC"/>
    <w:rsid w:val="00020D9A"/>
    <w:rsid w:val="00020FCA"/>
    <w:rsid w:val="00021239"/>
    <w:rsid w:val="00021617"/>
    <w:rsid w:val="00021956"/>
    <w:rsid w:val="00022E54"/>
    <w:rsid w:val="00023A5E"/>
    <w:rsid w:val="00023B68"/>
    <w:rsid w:val="00023CBB"/>
    <w:rsid w:val="00023D7D"/>
    <w:rsid w:val="00024109"/>
    <w:rsid w:val="000246D4"/>
    <w:rsid w:val="000255C3"/>
    <w:rsid w:val="000256AD"/>
    <w:rsid w:val="000258DC"/>
    <w:rsid w:val="0002642D"/>
    <w:rsid w:val="00026B9B"/>
    <w:rsid w:val="00026F5D"/>
    <w:rsid w:val="0002729C"/>
    <w:rsid w:val="000272BF"/>
    <w:rsid w:val="000275E9"/>
    <w:rsid w:val="0002769D"/>
    <w:rsid w:val="00027827"/>
    <w:rsid w:val="00030F23"/>
    <w:rsid w:val="0003106B"/>
    <w:rsid w:val="00031307"/>
    <w:rsid w:val="00031DB8"/>
    <w:rsid w:val="00031EA7"/>
    <w:rsid w:val="00032C18"/>
    <w:rsid w:val="000332FC"/>
    <w:rsid w:val="0003386E"/>
    <w:rsid w:val="00033B34"/>
    <w:rsid w:val="000345C1"/>
    <w:rsid w:val="000346CB"/>
    <w:rsid w:val="000349C4"/>
    <w:rsid w:val="00034AAF"/>
    <w:rsid w:val="00034C78"/>
    <w:rsid w:val="0003545E"/>
    <w:rsid w:val="000355B3"/>
    <w:rsid w:val="000357E3"/>
    <w:rsid w:val="000359D6"/>
    <w:rsid w:val="0003637C"/>
    <w:rsid w:val="000365C9"/>
    <w:rsid w:val="00037859"/>
    <w:rsid w:val="00040056"/>
    <w:rsid w:val="00040BA9"/>
    <w:rsid w:val="00040CAD"/>
    <w:rsid w:val="00041027"/>
    <w:rsid w:val="00041A52"/>
    <w:rsid w:val="000428D3"/>
    <w:rsid w:val="00043C14"/>
    <w:rsid w:val="000440C5"/>
    <w:rsid w:val="0004515A"/>
    <w:rsid w:val="000453B7"/>
    <w:rsid w:val="00045512"/>
    <w:rsid w:val="00045ABE"/>
    <w:rsid w:val="00045D3A"/>
    <w:rsid w:val="00045F90"/>
    <w:rsid w:val="000462F1"/>
    <w:rsid w:val="000464A7"/>
    <w:rsid w:val="00046C7F"/>
    <w:rsid w:val="000471F7"/>
    <w:rsid w:val="000475D6"/>
    <w:rsid w:val="000478AD"/>
    <w:rsid w:val="00047BB0"/>
    <w:rsid w:val="000500AD"/>
    <w:rsid w:val="000507E1"/>
    <w:rsid w:val="00050B11"/>
    <w:rsid w:val="00050DB3"/>
    <w:rsid w:val="00050DBA"/>
    <w:rsid w:val="00051254"/>
    <w:rsid w:val="0005143D"/>
    <w:rsid w:val="0005158B"/>
    <w:rsid w:val="00051D81"/>
    <w:rsid w:val="00051EDC"/>
    <w:rsid w:val="00052603"/>
    <w:rsid w:val="0005276E"/>
    <w:rsid w:val="00052D9E"/>
    <w:rsid w:val="00052EFA"/>
    <w:rsid w:val="00052F97"/>
    <w:rsid w:val="00053A10"/>
    <w:rsid w:val="00053E42"/>
    <w:rsid w:val="00054327"/>
    <w:rsid w:val="000544ED"/>
    <w:rsid w:val="00054528"/>
    <w:rsid w:val="00054716"/>
    <w:rsid w:val="00054AD9"/>
    <w:rsid w:val="00054E93"/>
    <w:rsid w:val="000552DE"/>
    <w:rsid w:val="00055C93"/>
    <w:rsid w:val="00055ED7"/>
    <w:rsid w:val="00056CE1"/>
    <w:rsid w:val="00056E08"/>
    <w:rsid w:val="0005726C"/>
    <w:rsid w:val="000572D0"/>
    <w:rsid w:val="00057447"/>
    <w:rsid w:val="00057B3F"/>
    <w:rsid w:val="00060C27"/>
    <w:rsid w:val="00061191"/>
    <w:rsid w:val="000612A8"/>
    <w:rsid w:val="000612EC"/>
    <w:rsid w:val="000616CB"/>
    <w:rsid w:val="00061BB8"/>
    <w:rsid w:val="0006394B"/>
    <w:rsid w:val="00063D41"/>
    <w:rsid w:val="00065412"/>
    <w:rsid w:val="000659EC"/>
    <w:rsid w:val="00065BE6"/>
    <w:rsid w:val="00065EE6"/>
    <w:rsid w:val="000663FF"/>
    <w:rsid w:val="0006698D"/>
    <w:rsid w:val="000669EB"/>
    <w:rsid w:val="00066B80"/>
    <w:rsid w:val="00070C9F"/>
    <w:rsid w:val="00071189"/>
    <w:rsid w:val="000712C0"/>
    <w:rsid w:val="00071355"/>
    <w:rsid w:val="000715D6"/>
    <w:rsid w:val="0007242D"/>
    <w:rsid w:val="000726CD"/>
    <w:rsid w:val="00072814"/>
    <w:rsid w:val="00072948"/>
    <w:rsid w:val="00072F22"/>
    <w:rsid w:val="00072FD7"/>
    <w:rsid w:val="00073409"/>
    <w:rsid w:val="00073489"/>
    <w:rsid w:val="00074B7D"/>
    <w:rsid w:val="00075BA0"/>
    <w:rsid w:val="00075BAC"/>
    <w:rsid w:val="0007647B"/>
    <w:rsid w:val="0007728E"/>
    <w:rsid w:val="00077BB2"/>
    <w:rsid w:val="0008026E"/>
    <w:rsid w:val="000802CF"/>
    <w:rsid w:val="000809A3"/>
    <w:rsid w:val="00080C3A"/>
    <w:rsid w:val="00080F3B"/>
    <w:rsid w:val="00081153"/>
    <w:rsid w:val="00081446"/>
    <w:rsid w:val="00081695"/>
    <w:rsid w:val="00081B3B"/>
    <w:rsid w:val="00081C1F"/>
    <w:rsid w:val="000825D4"/>
    <w:rsid w:val="0008379F"/>
    <w:rsid w:val="000837E5"/>
    <w:rsid w:val="00083F73"/>
    <w:rsid w:val="00084458"/>
    <w:rsid w:val="0008512B"/>
    <w:rsid w:val="00085750"/>
    <w:rsid w:val="000859BC"/>
    <w:rsid w:val="00085CFB"/>
    <w:rsid w:val="00085DC8"/>
    <w:rsid w:val="00085DEC"/>
    <w:rsid w:val="00085E61"/>
    <w:rsid w:val="000862AA"/>
    <w:rsid w:val="0008668F"/>
    <w:rsid w:val="00086CB1"/>
    <w:rsid w:val="000870B4"/>
    <w:rsid w:val="000876A9"/>
    <w:rsid w:val="00087D19"/>
    <w:rsid w:val="00087E62"/>
    <w:rsid w:val="00087F03"/>
    <w:rsid w:val="000900B5"/>
    <w:rsid w:val="00090443"/>
    <w:rsid w:val="00090920"/>
    <w:rsid w:val="00091199"/>
    <w:rsid w:val="00091361"/>
    <w:rsid w:val="000913CC"/>
    <w:rsid w:val="00091BD5"/>
    <w:rsid w:val="00091CD2"/>
    <w:rsid w:val="00091F28"/>
    <w:rsid w:val="000924F5"/>
    <w:rsid w:val="000928AE"/>
    <w:rsid w:val="00092D10"/>
    <w:rsid w:val="00094077"/>
    <w:rsid w:val="00094152"/>
    <w:rsid w:val="00094443"/>
    <w:rsid w:val="0009448E"/>
    <w:rsid w:val="00094BC2"/>
    <w:rsid w:val="00094CBE"/>
    <w:rsid w:val="00094E64"/>
    <w:rsid w:val="000950F2"/>
    <w:rsid w:val="00095BDA"/>
    <w:rsid w:val="00095C08"/>
    <w:rsid w:val="000960A8"/>
    <w:rsid w:val="0009636A"/>
    <w:rsid w:val="00096468"/>
    <w:rsid w:val="00096544"/>
    <w:rsid w:val="00096AE7"/>
    <w:rsid w:val="00096B60"/>
    <w:rsid w:val="0009754B"/>
    <w:rsid w:val="00097A60"/>
    <w:rsid w:val="00097B7C"/>
    <w:rsid w:val="00097BCC"/>
    <w:rsid w:val="000A079C"/>
    <w:rsid w:val="000A0BBD"/>
    <w:rsid w:val="000A0CD7"/>
    <w:rsid w:val="000A1AB7"/>
    <w:rsid w:val="000A1C7D"/>
    <w:rsid w:val="000A1E0A"/>
    <w:rsid w:val="000A2459"/>
    <w:rsid w:val="000A2628"/>
    <w:rsid w:val="000A26A2"/>
    <w:rsid w:val="000A2AAF"/>
    <w:rsid w:val="000A3111"/>
    <w:rsid w:val="000A341C"/>
    <w:rsid w:val="000A399E"/>
    <w:rsid w:val="000A39F8"/>
    <w:rsid w:val="000A3AD8"/>
    <w:rsid w:val="000A411A"/>
    <w:rsid w:val="000A43D7"/>
    <w:rsid w:val="000A497C"/>
    <w:rsid w:val="000A49FE"/>
    <w:rsid w:val="000A4DEB"/>
    <w:rsid w:val="000A546E"/>
    <w:rsid w:val="000A5560"/>
    <w:rsid w:val="000A5BC0"/>
    <w:rsid w:val="000A636E"/>
    <w:rsid w:val="000A63CB"/>
    <w:rsid w:val="000A65A7"/>
    <w:rsid w:val="000A7459"/>
    <w:rsid w:val="000A7A9C"/>
    <w:rsid w:val="000B09CD"/>
    <w:rsid w:val="000B21E8"/>
    <w:rsid w:val="000B25A7"/>
    <w:rsid w:val="000B281D"/>
    <w:rsid w:val="000B2872"/>
    <w:rsid w:val="000B31FF"/>
    <w:rsid w:val="000B32A8"/>
    <w:rsid w:val="000B362C"/>
    <w:rsid w:val="000B369D"/>
    <w:rsid w:val="000B3B58"/>
    <w:rsid w:val="000B3D68"/>
    <w:rsid w:val="000B4048"/>
    <w:rsid w:val="000B541E"/>
    <w:rsid w:val="000B5827"/>
    <w:rsid w:val="000B5A53"/>
    <w:rsid w:val="000B7112"/>
    <w:rsid w:val="000B72DA"/>
    <w:rsid w:val="000C038E"/>
    <w:rsid w:val="000C03E1"/>
    <w:rsid w:val="000C05D4"/>
    <w:rsid w:val="000C13EB"/>
    <w:rsid w:val="000C1737"/>
    <w:rsid w:val="000C189F"/>
    <w:rsid w:val="000C1C57"/>
    <w:rsid w:val="000C23CD"/>
    <w:rsid w:val="000C2BD4"/>
    <w:rsid w:val="000C2D3E"/>
    <w:rsid w:val="000C30D0"/>
    <w:rsid w:val="000C3966"/>
    <w:rsid w:val="000C50D0"/>
    <w:rsid w:val="000C529A"/>
    <w:rsid w:val="000C5B1B"/>
    <w:rsid w:val="000C5C6A"/>
    <w:rsid w:val="000C5E1E"/>
    <w:rsid w:val="000C6DA9"/>
    <w:rsid w:val="000C72A6"/>
    <w:rsid w:val="000C74A1"/>
    <w:rsid w:val="000C7FEF"/>
    <w:rsid w:val="000D0FD6"/>
    <w:rsid w:val="000D135E"/>
    <w:rsid w:val="000D13CC"/>
    <w:rsid w:val="000D146D"/>
    <w:rsid w:val="000D1AF3"/>
    <w:rsid w:val="000D1E5C"/>
    <w:rsid w:val="000D1E6C"/>
    <w:rsid w:val="000D2641"/>
    <w:rsid w:val="000D329B"/>
    <w:rsid w:val="000D36B3"/>
    <w:rsid w:val="000D39A7"/>
    <w:rsid w:val="000D40E5"/>
    <w:rsid w:val="000D42E7"/>
    <w:rsid w:val="000D4D11"/>
    <w:rsid w:val="000D53B1"/>
    <w:rsid w:val="000D6098"/>
    <w:rsid w:val="000D64D0"/>
    <w:rsid w:val="000D6961"/>
    <w:rsid w:val="000D6E69"/>
    <w:rsid w:val="000D71C6"/>
    <w:rsid w:val="000D73A1"/>
    <w:rsid w:val="000D7431"/>
    <w:rsid w:val="000D7BDC"/>
    <w:rsid w:val="000D7CC1"/>
    <w:rsid w:val="000D7E16"/>
    <w:rsid w:val="000D7EEF"/>
    <w:rsid w:val="000E0CDE"/>
    <w:rsid w:val="000E11EA"/>
    <w:rsid w:val="000E1223"/>
    <w:rsid w:val="000E1464"/>
    <w:rsid w:val="000E14BF"/>
    <w:rsid w:val="000E1546"/>
    <w:rsid w:val="000E1CB4"/>
    <w:rsid w:val="000E1DF0"/>
    <w:rsid w:val="000E1EA5"/>
    <w:rsid w:val="000E1F62"/>
    <w:rsid w:val="000E26C5"/>
    <w:rsid w:val="000E276E"/>
    <w:rsid w:val="000E28EE"/>
    <w:rsid w:val="000E28F8"/>
    <w:rsid w:val="000E298F"/>
    <w:rsid w:val="000E34FE"/>
    <w:rsid w:val="000E420B"/>
    <w:rsid w:val="000E49F1"/>
    <w:rsid w:val="000E4A04"/>
    <w:rsid w:val="000E6294"/>
    <w:rsid w:val="000E6951"/>
    <w:rsid w:val="000E6E70"/>
    <w:rsid w:val="000E6F6C"/>
    <w:rsid w:val="000E7C43"/>
    <w:rsid w:val="000F0451"/>
    <w:rsid w:val="000F047C"/>
    <w:rsid w:val="000F05CA"/>
    <w:rsid w:val="000F110C"/>
    <w:rsid w:val="000F12FD"/>
    <w:rsid w:val="000F1642"/>
    <w:rsid w:val="000F1767"/>
    <w:rsid w:val="000F2D3A"/>
    <w:rsid w:val="000F3433"/>
    <w:rsid w:val="000F4407"/>
    <w:rsid w:val="000F4B59"/>
    <w:rsid w:val="000F4DF6"/>
    <w:rsid w:val="000F50E2"/>
    <w:rsid w:val="000F5990"/>
    <w:rsid w:val="000F5BE4"/>
    <w:rsid w:val="000F5DB6"/>
    <w:rsid w:val="000F6568"/>
    <w:rsid w:val="000F6826"/>
    <w:rsid w:val="000F6C0C"/>
    <w:rsid w:val="000F6C5B"/>
    <w:rsid w:val="000F6EC3"/>
    <w:rsid w:val="000F6F61"/>
    <w:rsid w:val="000F737E"/>
    <w:rsid w:val="000F796E"/>
    <w:rsid w:val="000F7B51"/>
    <w:rsid w:val="000F7BB5"/>
    <w:rsid w:val="000F7E01"/>
    <w:rsid w:val="001009F9"/>
    <w:rsid w:val="00100EC3"/>
    <w:rsid w:val="00101C21"/>
    <w:rsid w:val="001021C1"/>
    <w:rsid w:val="0010246E"/>
    <w:rsid w:val="0010339A"/>
    <w:rsid w:val="00103A92"/>
    <w:rsid w:val="00103ED3"/>
    <w:rsid w:val="0010478A"/>
    <w:rsid w:val="0010660F"/>
    <w:rsid w:val="001072A9"/>
    <w:rsid w:val="00107622"/>
    <w:rsid w:val="00107902"/>
    <w:rsid w:val="001079F3"/>
    <w:rsid w:val="00110629"/>
    <w:rsid w:val="0011112B"/>
    <w:rsid w:val="001117D4"/>
    <w:rsid w:val="001119E2"/>
    <w:rsid w:val="00111BB6"/>
    <w:rsid w:val="0011227F"/>
    <w:rsid w:val="0011255A"/>
    <w:rsid w:val="00112EA4"/>
    <w:rsid w:val="001134A6"/>
    <w:rsid w:val="0011493A"/>
    <w:rsid w:val="00115949"/>
    <w:rsid w:val="00115CE5"/>
    <w:rsid w:val="0011600F"/>
    <w:rsid w:val="001168BA"/>
    <w:rsid w:val="0011690B"/>
    <w:rsid w:val="00117051"/>
    <w:rsid w:val="00117260"/>
    <w:rsid w:val="001176D6"/>
    <w:rsid w:val="00117B13"/>
    <w:rsid w:val="00117C71"/>
    <w:rsid w:val="00117F1F"/>
    <w:rsid w:val="00120267"/>
    <w:rsid w:val="001203DB"/>
    <w:rsid w:val="0012070F"/>
    <w:rsid w:val="00120A92"/>
    <w:rsid w:val="001216E8"/>
    <w:rsid w:val="00121DD0"/>
    <w:rsid w:val="001220AA"/>
    <w:rsid w:val="001232EF"/>
    <w:rsid w:val="0012358E"/>
    <w:rsid w:val="001237B0"/>
    <w:rsid w:val="00123BE0"/>
    <w:rsid w:val="00123CD0"/>
    <w:rsid w:val="00124312"/>
    <w:rsid w:val="001247C1"/>
    <w:rsid w:val="0012506A"/>
    <w:rsid w:val="001250F6"/>
    <w:rsid w:val="00125A2D"/>
    <w:rsid w:val="00125B22"/>
    <w:rsid w:val="00125D14"/>
    <w:rsid w:val="0012602F"/>
    <w:rsid w:val="0012646A"/>
    <w:rsid w:val="0012672F"/>
    <w:rsid w:val="001267F4"/>
    <w:rsid w:val="00126ACF"/>
    <w:rsid w:val="00126B37"/>
    <w:rsid w:val="00126FAD"/>
    <w:rsid w:val="0013022E"/>
    <w:rsid w:val="00130F4A"/>
    <w:rsid w:val="00131132"/>
    <w:rsid w:val="001318D4"/>
    <w:rsid w:val="00131AFD"/>
    <w:rsid w:val="00132593"/>
    <w:rsid w:val="0013307F"/>
    <w:rsid w:val="001331E2"/>
    <w:rsid w:val="001338EF"/>
    <w:rsid w:val="00133C16"/>
    <w:rsid w:val="0013462D"/>
    <w:rsid w:val="00134A8C"/>
    <w:rsid w:val="00135712"/>
    <w:rsid w:val="00135EE8"/>
    <w:rsid w:val="0013632B"/>
    <w:rsid w:val="00136474"/>
    <w:rsid w:val="00137A25"/>
    <w:rsid w:val="00137EA6"/>
    <w:rsid w:val="00137F97"/>
    <w:rsid w:val="001406A1"/>
    <w:rsid w:val="00140DD9"/>
    <w:rsid w:val="001429BF"/>
    <w:rsid w:val="00143B5D"/>
    <w:rsid w:val="00143C29"/>
    <w:rsid w:val="00144605"/>
    <w:rsid w:val="00144908"/>
    <w:rsid w:val="00144D5D"/>
    <w:rsid w:val="00145302"/>
    <w:rsid w:val="00145761"/>
    <w:rsid w:val="00145FE8"/>
    <w:rsid w:val="00146DB1"/>
    <w:rsid w:val="00147003"/>
    <w:rsid w:val="00147250"/>
    <w:rsid w:val="0014783A"/>
    <w:rsid w:val="00147CFD"/>
    <w:rsid w:val="00147FE8"/>
    <w:rsid w:val="00147FF1"/>
    <w:rsid w:val="0015025B"/>
    <w:rsid w:val="0015030C"/>
    <w:rsid w:val="00151864"/>
    <w:rsid w:val="00151B48"/>
    <w:rsid w:val="00151D0B"/>
    <w:rsid w:val="00152B1B"/>
    <w:rsid w:val="0015325C"/>
    <w:rsid w:val="00153957"/>
    <w:rsid w:val="001539B8"/>
    <w:rsid w:val="00153A1C"/>
    <w:rsid w:val="00153D04"/>
    <w:rsid w:val="00153DB4"/>
    <w:rsid w:val="001540DC"/>
    <w:rsid w:val="001548CE"/>
    <w:rsid w:val="00155665"/>
    <w:rsid w:val="00155837"/>
    <w:rsid w:val="001562AD"/>
    <w:rsid w:val="00156AF2"/>
    <w:rsid w:val="00156E8F"/>
    <w:rsid w:val="00157B1B"/>
    <w:rsid w:val="001604C8"/>
    <w:rsid w:val="001604CB"/>
    <w:rsid w:val="0016146F"/>
    <w:rsid w:val="001616C1"/>
    <w:rsid w:val="00161B64"/>
    <w:rsid w:val="00162512"/>
    <w:rsid w:val="00162635"/>
    <w:rsid w:val="00162BE3"/>
    <w:rsid w:val="001631F0"/>
    <w:rsid w:val="001632C5"/>
    <w:rsid w:val="00163657"/>
    <w:rsid w:val="00163D04"/>
    <w:rsid w:val="00164A19"/>
    <w:rsid w:val="00164B93"/>
    <w:rsid w:val="00165123"/>
    <w:rsid w:val="001657B5"/>
    <w:rsid w:val="00165CD4"/>
    <w:rsid w:val="00167443"/>
    <w:rsid w:val="0016794D"/>
    <w:rsid w:val="0017015C"/>
    <w:rsid w:val="001702F5"/>
    <w:rsid w:val="00170D33"/>
    <w:rsid w:val="001711C5"/>
    <w:rsid w:val="0017146D"/>
    <w:rsid w:val="001716E3"/>
    <w:rsid w:val="001716EF"/>
    <w:rsid w:val="00171991"/>
    <w:rsid w:val="00171C77"/>
    <w:rsid w:val="00171F6E"/>
    <w:rsid w:val="00172B2A"/>
    <w:rsid w:val="00172C8B"/>
    <w:rsid w:val="0017381A"/>
    <w:rsid w:val="0017453D"/>
    <w:rsid w:val="001747EE"/>
    <w:rsid w:val="00174E44"/>
    <w:rsid w:val="00174EB6"/>
    <w:rsid w:val="00175C24"/>
    <w:rsid w:val="0017624B"/>
    <w:rsid w:val="0017654A"/>
    <w:rsid w:val="001766EB"/>
    <w:rsid w:val="001776EE"/>
    <w:rsid w:val="001778BE"/>
    <w:rsid w:val="00177A32"/>
    <w:rsid w:val="001807D5"/>
    <w:rsid w:val="001810A1"/>
    <w:rsid w:val="00181515"/>
    <w:rsid w:val="00181552"/>
    <w:rsid w:val="001815D5"/>
    <w:rsid w:val="00181973"/>
    <w:rsid w:val="00182A7E"/>
    <w:rsid w:val="00182E51"/>
    <w:rsid w:val="00183455"/>
    <w:rsid w:val="00183490"/>
    <w:rsid w:val="00183671"/>
    <w:rsid w:val="001838D5"/>
    <w:rsid w:val="001840A9"/>
    <w:rsid w:val="001840B3"/>
    <w:rsid w:val="001842BA"/>
    <w:rsid w:val="00184A79"/>
    <w:rsid w:val="00184E49"/>
    <w:rsid w:val="0018588D"/>
    <w:rsid w:val="00185C61"/>
    <w:rsid w:val="00185C6D"/>
    <w:rsid w:val="00185EBD"/>
    <w:rsid w:val="0018601C"/>
    <w:rsid w:val="00187570"/>
    <w:rsid w:val="00187CDF"/>
    <w:rsid w:val="0019034B"/>
    <w:rsid w:val="001904F4"/>
    <w:rsid w:val="0019090D"/>
    <w:rsid w:val="00191010"/>
    <w:rsid w:val="00191089"/>
    <w:rsid w:val="00192126"/>
    <w:rsid w:val="00192457"/>
    <w:rsid w:val="001924A0"/>
    <w:rsid w:val="001927B9"/>
    <w:rsid w:val="00192C55"/>
    <w:rsid w:val="00192EE6"/>
    <w:rsid w:val="00192EFF"/>
    <w:rsid w:val="00193BD9"/>
    <w:rsid w:val="00193DC6"/>
    <w:rsid w:val="00193FDB"/>
    <w:rsid w:val="001943C2"/>
    <w:rsid w:val="0019464A"/>
    <w:rsid w:val="00194F1E"/>
    <w:rsid w:val="00195940"/>
    <w:rsid w:val="00195B74"/>
    <w:rsid w:val="001963CE"/>
    <w:rsid w:val="001966DB"/>
    <w:rsid w:val="00196794"/>
    <w:rsid w:val="001969E0"/>
    <w:rsid w:val="00196ABA"/>
    <w:rsid w:val="001975E7"/>
    <w:rsid w:val="001A1494"/>
    <w:rsid w:val="001A15DB"/>
    <w:rsid w:val="001A4557"/>
    <w:rsid w:val="001A4E1E"/>
    <w:rsid w:val="001A505B"/>
    <w:rsid w:val="001A529B"/>
    <w:rsid w:val="001A5356"/>
    <w:rsid w:val="001A5B43"/>
    <w:rsid w:val="001A6314"/>
    <w:rsid w:val="001A6841"/>
    <w:rsid w:val="001A6CBA"/>
    <w:rsid w:val="001B01C0"/>
    <w:rsid w:val="001B0412"/>
    <w:rsid w:val="001B15D6"/>
    <w:rsid w:val="001B19C3"/>
    <w:rsid w:val="001B225A"/>
    <w:rsid w:val="001B2559"/>
    <w:rsid w:val="001B2691"/>
    <w:rsid w:val="001B28E3"/>
    <w:rsid w:val="001B2D62"/>
    <w:rsid w:val="001B3439"/>
    <w:rsid w:val="001B3A2C"/>
    <w:rsid w:val="001B3C31"/>
    <w:rsid w:val="001B4C01"/>
    <w:rsid w:val="001B4FDE"/>
    <w:rsid w:val="001B5992"/>
    <w:rsid w:val="001B59EB"/>
    <w:rsid w:val="001B5E90"/>
    <w:rsid w:val="001B65CC"/>
    <w:rsid w:val="001B6838"/>
    <w:rsid w:val="001B6EA1"/>
    <w:rsid w:val="001B74A3"/>
    <w:rsid w:val="001B7829"/>
    <w:rsid w:val="001B7CF3"/>
    <w:rsid w:val="001B7DF5"/>
    <w:rsid w:val="001C0395"/>
    <w:rsid w:val="001C0FC5"/>
    <w:rsid w:val="001C2650"/>
    <w:rsid w:val="001C288C"/>
    <w:rsid w:val="001C2892"/>
    <w:rsid w:val="001C2D85"/>
    <w:rsid w:val="001C2E30"/>
    <w:rsid w:val="001C3091"/>
    <w:rsid w:val="001C3216"/>
    <w:rsid w:val="001C4039"/>
    <w:rsid w:val="001C40DE"/>
    <w:rsid w:val="001C436E"/>
    <w:rsid w:val="001C4624"/>
    <w:rsid w:val="001C4A22"/>
    <w:rsid w:val="001C551B"/>
    <w:rsid w:val="001C56CC"/>
    <w:rsid w:val="001C5A2F"/>
    <w:rsid w:val="001C5A94"/>
    <w:rsid w:val="001C6346"/>
    <w:rsid w:val="001C669B"/>
    <w:rsid w:val="001C7172"/>
    <w:rsid w:val="001C7227"/>
    <w:rsid w:val="001D011F"/>
    <w:rsid w:val="001D01E8"/>
    <w:rsid w:val="001D0F6B"/>
    <w:rsid w:val="001D2108"/>
    <w:rsid w:val="001D2B2C"/>
    <w:rsid w:val="001D3470"/>
    <w:rsid w:val="001D35B7"/>
    <w:rsid w:val="001D3C67"/>
    <w:rsid w:val="001D4558"/>
    <w:rsid w:val="001D45CC"/>
    <w:rsid w:val="001D5223"/>
    <w:rsid w:val="001D547F"/>
    <w:rsid w:val="001D632F"/>
    <w:rsid w:val="001D6885"/>
    <w:rsid w:val="001D68E0"/>
    <w:rsid w:val="001D6AC3"/>
    <w:rsid w:val="001D6BD4"/>
    <w:rsid w:val="001D6D8A"/>
    <w:rsid w:val="001D6E58"/>
    <w:rsid w:val="001D7431"/>
    <w:rsid w:val="001D7AC6"/>
    <w:rsid w:val="001D7E8E"/>
    <w:rsid w:val="001E08BB"/>
    <w:rsid w:val="001E0C4D"/>
    <w:rsid w:val="001E1060"/>
    <w:rsid w:val="001E109E"/>
    <w:rsid w:val="001E11E6"/>
    <w:rsid w:val="001E125D"/>
    <w:rsid w:val="001E190D"/>
    <w:rsid w:val="001E1CD6"/>
    <w:rsid w:val="001E21AF"/>
    <w:rsid w:val="001E297D"/>
    <w:rsid w:val="001E337E"/>
    <w:rsid w:val="001E3753"/>
    <w:rsid w:val="001E4133"/>
    <w:rsid w:val="001E4461"/>
    <w:rsid w:val="001E4F34"/>
    <w:rsid w:val="001E5489"/>
    <w:rsid w:val="001E5A89"/>
    <w:rsid w:val="001E6CE6"/>
    <w:rsid w:val="001E6E2A"/>
    <w:rsid w:val="001E7665"/>
    <w:rsid w:val="001E7AB4"/>
    <w:rsid w:val="001F09CC"/>
    <w:rsid w:val="001F0D35"/>
    <w:rsid w:val="001F153E"/>
    <w:rsid w:val="001F1682"/>
    <w:rsid w:val="001F19AE"/>
    <w:rsid w:val="001F1D4C"/>
    <w:rsid w:val="001F2B03"/>
    <w:rsid w:val="001F38E8"/>
    <w:rsid w:val="001F3A2F"/>
    <w:rsid w:val="001F3FE8"/>
    <w:rsid w:val="001F42AC"/>
    <w:rsid w:val="001F438F"/>
    <w:rsid w:val="001F4BCF"/>
    <w:rsid w:val="001F5AA8"/>
    <w:rsid w:val="001F5AEA"/>
    <w:rsid w:val="001F5B9A"/>
    <w:rsid w:val="001F5C32"/>
    <w:rsid w:val="001F68EB"/>
    <w:rsid w:val="001F6B7F"/>
    <w:rsid w:val="001F6C7D"/>
    <w:rsid w:val="001F6CF3"/>
    <w:rsid w:val="001F6FB6"/>
    <w:rsid w:val="001F707B"/>
    <w:rsid w:val="001F7409"/>
    <w:rsid w:val="001F7604"/>
    <w:rsid w:val="001F7A45"/>
    <w:rsid w:val="001F7CF5"/>
    <w:rsid w:val="00200249"/>
    <w:rsid w:val="00200B43"/>
    <w:rsid w:val="00200FB7"/>
    <w:rsid w:val="00201347"/>
    <w:rsid w:val="00201758"/>
    <w:rsid w:val="00201ABB"/>
    <w:rsid w:val="00202912"/>
    <w:rsid w:val="00202A7A"/>
    <w:rsid w:val="00202B72"/>
    <w:rsid w:val="00203DC7"/>
    <w:rsid w:val="002051C4"/>
    <w:rsid w:val="002056EB"/>
    <w:rsid w:val="00206E71"/>
    <w:rsid w:val="00206EB5"/>
    <w:rsid w:val="002072C8"/>
    <w:rsid w:val="0020730B"/>
    <w:rsid w:val="002076EE"/>
    <w:rsid w:val="002102FD"/>
    <w:rsid w:val="00210359"/>
    <w:rsid w:val="002103AE"/>
    <w:rsid w:val="0021051B"/>
    <w:rsid w:val="00210B3B"/>
    <w:rsid w:val="00210D2C"/>
    <w:rsid w:val="00210F69"/>
    <w:rsid w:val="0021106F"/>
    <w:rsid w:val="00211892"/>
    <w:rsid w:val="00211949"/>
    <w:rsid w:val="00211BA6"/>
    <w:rsid w:val="00212864"/>
    <w:rsid w:val="00212A9A"/>
    <w:rsid w:val="00212B93"/>
    <w:rsid w:val="002137C9"/>
    <w:rsid w:val="002138D2"/>
    <w:rsid w:val="00213C50"/>
    <w:rsid w:val="00213CA4"/>
    <w:rsid w:val="00214377"/>
    <w:rsid w:val="002145EE"/>
    <w:rsid w:val="002155C7"/>
    <w:rsid w:val="00215612"/>
    <w:rsid w:val="00215A60"/>
    <w:rsid w:val="00215EE7"/>
    <w:rsid w:val="002162E7"/>
    <w:rsid w:val="00216682"/>
    <w:rsid w:val="00216870"/>
    <w:rsid w:val="00216C5F"/>
    <w:rsid w:val="00217A0C"/>
    <w:rsid w:val="00217ADF"/>
    <w:rsid w:val="00220169"/>
    <w:rsid w:val="00220E48"/>
    <w:rsid w:val="00221560"/>
    <w:rsid w:val="00222207"/>
    <w:rsid w:val="00223097"/>
    <w:rsid w:val="0022348E"/>
    <w:rsid w:val="002238A2"/>
    <w:rsid w:val="00223938"/>
    <w:rsid w:val="00223D90"/>
    <w:rsid w:val="0022425F"/>
    <w:rsid w:val="00224C9A"/>
    <w:rsid w:val="00225581"/>
    <w:rsid w:val="00225DC8"/>
    <w:rsid w:val="00226D26"/>
    <w:rsid w:val="002270E1"/>
    <w:rsid w:val="00227554"/>
    <w:rsid w:val="00227ABD"/>
    <w:rsid w:val="002304D4"/>
    <w:rsid w:val="00230DB1"/>
    <w:rsid w:val="00231267"/>
    <w:rsid w:val="00231D59"/>
    <w:rsid w:val="00231EE4"/>
    <w:rsid w:val="00231FD8"/>
    <w:rsid w:val="00232854"/>
    <w:rsid w:val="0023357F"/>
    <w:rsid w:val="002337C7"/>
    <w:rsid w:val="0023386C"/>
    <w:rsid w:val="0023467E"/>
    <w:rsid w:val="002348F1"/>
    <w:rsid w:val="002354AF"/>
    <w:rsid w:val="002359B1"/>
    <w:rsid w:val="00236105"/>
    <w:rsid w:val="00236253"/>
    <w:rsid w:val="002364B5"/>
    <w:rsid w:val="00236F11"/>
    <w:rsid w:val="00237B82"/>
    <w:rsid w:val="00240025"/>
    <w:rsid w:val="0024054D"/>
    <w:rsid w:val="00240D10"/>
    <w:rsid w:val="00241322"/>
    <w:rsid w:val="00241553"/>
    <w:rsid w:val="002417BD"/>
    <w:rsid w:val="00241908"/>
    <w:rsid w:val="002428BB"/>
    <w:rsid w:val="00242B1F"/>
    <w:rsid w:val="00242EB3"/>
    <w:rsid w:val="0024362F"/>
    <w:rsid w:val="00243E81"/>
    <w:rsid w:val="0024410A"/>
    <w:rsid w:val="002442CB"/>
    <w:rsid w:val="002444FB"/>
    <w:rsid w:val="00244C74"/>
    <w:rsid w:val="00245156"/>
    <w:rsid w:val="00245ED5"/>
    <w:rsid w:val="002460D0"/>
    <w:rsid w:val="00246197"/>
    <w:rsid w:val="0024657E"/>
    <w:rsid w:val="00246AAE"/>
    <w:rsid w:val="0024770B"/>
    <w:rsid w:val="00247C69"/>
    <w:rsid w:val="002504D5"/>
    <w:rsid w:val="00250624"/>
    <w:rsid w:val="0025097C"/>
    <w:rsid w:val="00250D35"/>
    <w:rsid w:val="00250FDF"/>
    <w:rsid w:val="0025146A"/>
    <w:rsid w:val="002518F0"/>
    <w:rsid w:val="00251F09"/>
    <w:rsid w:val="00252ADB"/>
    <w:rsid w:val="002530B8"/>
    <w:rsid w:val="002532EF"/>
    <w:rsid w:val="002557CB"/>
    <w:rsid w:val="0025590F"/>
    <w:rsid w:val="00255EA7"/>
    <w:rsid w:val="00255F4A"/>
    <w:rsid w:val="00256204"/>
    <w:rsid w:val="002566F7"/>
    <w:rsid w:val="0025723D"/>
    <w:rsid w:val="002579F2"/>
    <w:rsid w:val="00260556"/>
    <w:rsid w:val="00260FD7"/>
    <w:rsid w:val="002610BB"/>
    <w:rsid w:val="0026164E"/>
    <w:rsid w:val="00261BA6"/>
    <w:rsid w:val="00261BC5"/>
    <w:rsid w:val="002620DF"/>
    <w:rsid w:val="0026224A"/>
    <w:rsid w:val="0026241E"/>
    <w:rsid w:val="0026271C"/>
    <w:rsid w:val="00262B5A"/>
    <w:rsid w:val="00263403"/>
    <w:rsid w:val="002636A3"/>
    <w:rsid w:val="0026386F"/>
    <w:rsid w:val="00263A2F"/>
    <w:rsid w:val="00264180"/>
    <w:rsid w:val="00264423"/>
    <w:rsid w:val="002646AD"/>
    <w:rsid w:val="00265CF9"/>
    <w:rsid w:val="00265D41"/>
    <w:rsid w:val="00265FFF"/>
    <w:rsid w:val="0026669C"/>
    <w:rsid w:val="00267834"/>
    <w:rsid w:val="002705DA"/>
    <w:rsid w:val="0027064F"/>
    <w:rsid w:val="00271304"/>
    <w:rsid w:val="0027160A"/>
    <w:rsid w:val="00271635"/>
    <w:rsid w:val="00271B83"/>
    <w:rsid w:val="00271DCE"/>
    <w:rsid w:val="00272343"/>
    <w:rsid w:val="00272741"/>
    <w:rsid w:val="00272C11"/>
    <w:rsid w:val="002736EE"/>
    <w:rsid w:val="002738D9"/>
    <w:rsid w:val="00273969"/>
    <w:rsid w:val="00275217"/>
    <w:rsid w:val="002768E7"/>
    <w:rsid w:val="00276D39"/>
    <w:rsid w:val="002772E0"/>
    <w:rsid w:val="0027759A"/>
    <w:rsid w:val="00277EF7"/>
    <w:rsid w:val="00277F46"/>
    <w:rsid w:val="002805B3"/>
    <w:rsid w:val="00280C17"/>
    <w:rsid w:val="00280EC0"/>
    <w:rsid w:val="00280FCC"/>
    <w:rsid w:val="0028102A"/>
    <w:rsid w:val="00281107"/>
    <w:rsid w:val="00281427"/>
    <w:rsid w:val="0028152D"/>
    <w:rsid w:val="00282299"/>
    <w:rsid w:val="002823B7"/>
    <w:rsid w:val="00282AED"/>
    <w:rsid w:val="00282D11"/>
    <w:rsid w:val="00282D7A"/>
    <w:rsid w:val="00282EB1"/>
    <w:rsid w:val="0028302E"/>
    <w:rsid w:val="00283497"/>
    <w:rsid w:val="002838D9"/>
    <w:rsid w:val="00285340"/>
    <w:rsid w:val="002853BF"/>
    <w:rsid w:val="0028568E"/>
    <w:rsid w:val="00285927"/>
    <w:rsid w:val="0028592D"/>
    <w:rsid w:val="00286043"/>
    <w:rsid w:val="00287346"/>
    <w:rsid w:val="00287350"/>
    <w:rsid w:val="00287FA7"/>
    <w:rsid w:val="00291E42"/>
    <w:rsid w:val="002924CC"/>
    <w:rsid w:val="002928D8"/>
    <w:rsid w:val="002929A9"/>
    <w:rsid w:val="00292F81"/>
    <w:rsid w:val="0029383A"/>
    <w:rsid w:val="00293895"/>
    <w:rsid w:val="00293C44"/>
    <w:rsid w:val="0029439D"/>
    <w:rsid w:val="00294590"/>
    <w:rsid w:val="002952C4"/>
    <w:rsid w:val="0029555F"/>
    <w:rsid w:val="0029575B"/>
    <w:rsid w:val="00295773"/>
    <w:rsid w:val="00295918"/>
    <w:rsid w:val="00295CCB"/>
    <w:rsid w:val="00296204"/>
    <w:rsid w:val="00296801"/>
    <w:rsid w:val="00296CD8"/>
    <w:rsid w:val="00297093"/>
    <w:rsid w:val="0029736F"/>
    <w:rsid w:val="002979D6"/>
    <w:rsid w:val="00297CD8"/>
    <w:rsid w:val="002A014E"/>
    <w:rsid w:val="002A05F9"/>
    <w:rsid w:val="002A0779"/>
    <w:rsid w:val="002A0E63"/>
    <w:rsid w:val="002A0F15"/>
    <w:rsid w:val="002A236A"/>
    <w:rsid w:val="002A256C"/>
    <w:rsid w:val="002A2943"/>
    <w:rsid w:val="002A295F"/>
    <w:rsid w:val="002A2A6C"/>
    <w:rsid w:val="002A2BE2"/>
    <w:rsid w:val="002A2F6A"/>
    <w:rsid w:val="002A329B"/>
    <w:rsid w:val="002A32EB"/>
    <w:rsid w:val="002A37B2"/>
    <w:rsid w:val="002A397F"/>
    <w:rsid w:val="002A3E3E"/>
    <w:rsid w:val="002A489E"/>
    <w:rsid w:val="002A5498"/>
    <w:rsid w:val="002A5EEC"/>
    <w:rsid w:val="002A6135"/>
    <w:rsid w:val="002A62B8"/>
    <w:rsid w:val="002A6673"/>
    <w:rsid w:val="002A77C0"/>
    <w:rsid w:val="002A7808"/>
    <w:rsid w:val="002A7AA8"/>
    <w:rsid w:val="002B0287"/>
    <w:rsid w:val="002B0B55"/>
    <w:rsid w:val="002B0FEA"/>
    <w:rsid w:val="002B1C95"/>
    <w:rsid w:val="002B2B3C"/>
    <w:rsid w:val="002B4962"/>
    <w:rsid w:val="002B4BBC"/>
    <w:rsid w:val="002B4BF1"/>
    <w:rsid w:val="002B4CDB"/>
    <w:rsid w:val="002B5508"/>
    <w:rsid w:val="002B5DB9"/>
    <w:rsid w:val="002B682C"/>
    <w:rsid w:val="002B6B97"/>
    <w:rsid w:val="002B71BB"/>
    <w:rsid w:val="002B78C2"/>
    <w:rsid w:val="002C0386"/>
    <w:rsid w:val="002C0AA4"/>
    <w:rsid w:val="002C0D56"/>
    <w:rsid w:val="002C12A0"/>
    <w:rsid w:val="002C13BD"/>
    <w:rsid w:val="002C167A"/>
    <w:rsid w:val="002C17AC"/>
    <w:rsid w:val="002C1CC0"/>
    <w:rsid w:val="002C357F"/>
    <w:rsid w:val="002C3699"/>
    <w:rsid w:val="002C4317"/>
    <w:rsid w:val="002C48CA"/>
    <w:rsid w:val="002C4AD3"/>
    <w:rsid w:val="002C4E93"/>
    <w:rsid w:val="002C4F38"/>
    <w:rsid w:val="002C6254"/>
    <w:rsid w:val="002C6585"/>
    <w:rsid w:val="002C7BB4"/>
    <w:rsid w:val="002D0D73"/>
    <w:rsid w:val="002D175B"/>
    <w:rsid w:val="002D2252"/>
    <w:rsid w:val="002D26E4"/>
    <w:rsid w:val="002D2E65"/>
    <w:rsid w:val="002D30D6"/>
    <w:rsid w:val="002D3451"/>
    <w:rsid w:val="002D4416"/>
    <w:rsid w:val="002D4772"/>
    <w:rsid w:val="002D49AD"/>
    <w:rsid w:val="002D6008"/>
    <w:rsid w:val="002D63D5"/>
    <w:rsid w:val="002D654D"/>
    <w:rsid w:val="002D69AB"/>
    <w:rsid w:val="002D6AB0"/>
    <w:rsid w:val="002D7273"/>
    <w:rsid w:val="002D7316"/>
    <w:rsid w:val="002D745C"/>
    <w:rsid w:val="002D7505"/>
    <w:rsid w:val="002D7C75"/>
    <w:rsid w:val="002D7E04"/>
    <w:rsid w:val="002D7FAD"/>
    <w:rsid w:val="002E0080"/>
    <w:rsid w:val="002E0251"/>
    <w:rsid w:val="002E05C3"/>
    <w:rsid w:val="002E0848"/>
    <w:rsid w:val="002E0AA5"/>
    <w:rsid w:val="002E0DA9"/>
    <w:rsid w:val="002E1657"/>
    <w:rsid w:val="002E1AA5"/>
    <w:rsid w:val="002E1C04"/>
    <w:rsid w:val="002E1D62"/>
    <w:rsid w:val="002E1D6B"/>
    <w:rsid w:val="002E1DC4"/>
    <w:rsid w:val="002E2099"/>
    <w:rsid w:val="002E2CE8"/>
    <w:rsid w:val="002E3CF6"/>
    <w:rsid w:val="002E4DFB"/>
    <w:rsid w:val="002E4FBC"/>
    <w:rsid w:val="002E549C"/>
    <w:rsid w:val="002E54A7"/>
    <w:rsid w:val="002E5681"/>
    <w:rsid w:val="002E650B"/>
    <w:rsid w:val="002E67CF"/>
    <w:rsid w:val="002E6AD4"/>
    <w:rsid w:val="002E7C4F"/>
    <w:rsid w:val="002F0114"/>
    <w:rsid w:val="002F051D"/>
    <w:rsid w:val="002F067B"/>
    <w:rsid w:val="002F1453"/>
    <w:rsid w:val="002F266E"/>
    <w:rsid w:val="002F277E"/>
    <w:rsid w:val="002F2973"/>
    <w:rsid w:val="002F31B3"/>
    <w:rsid w:val="002F33E0"/>
    <w:rsid w:val="002F34BE"/>
    <w:rsid w:val="002F3642"/>
    <w:rsid w:val="002F39AB"/>
    <w:rsid w:val="002F3D01"/>
    <w:rsid w:val="002F4438"/>
    <w:rsid w:val="002F4B37"/>
    <w:rsid w:val="002F5220"/>
    <w:rsid w:val="002F57AB"/>
    <w:rsid w:val="002F5C7C"/>
    <w:rsid w:val="002F6130"/>
    <w:rsid w:val="002F6329"/>
    <w:rsid w:val="002F662B"/>
    <w:rsid w:val="002F66DA"/>
    <w:rsid w:val="002F71AD"/>
    <w:rsid w:val="0030000A"/>
    <w:rsid w:val="0030065A"/>
    <w:rsid w:val="00300FE7"/>
    <w:rsid w:val="003010CA"/>
    <w:rsid w:val="00301F78"/>
    <w:rsid w:val="00302084"/>
    <w:rsid w:val="00302721"/>
    <w:rsid w:val="003027C4"/>
    <w:rsid w:val="00302EA0"/>
    <w:rsid w:val="0030397A"/>
    <w:rsid w:val="00303B37"/>
    <w:rsid w:val="00304585"/>
    <w:rsid w:val="0030463F"/>
    <w:rsid w:val="00306002"/>
    <w:rsid w:val="003062F3"/>
    <w:rsid w:val="0030713A"/>
    <w:rsid w:val="003078ED"/>
    <w:rsid w:val="00307B91"/>
    <w:rsid w:val="00307F21"/>
    <w:rsid w:val="0031104C"/>
    <w:rsid w:val="00311644"/>
    <w:rsid w:val="00311ECB"/>
    <w:rsid w:val="0031215B"/>
    <w:rsid w:val="00312455"/>
    <w:rsid w:val="00312614"/>
    <w:rsid w:val="00312A2E"/>
    <w:rsid w:val="00312D1C"/>
    <w:rsid w:val="003132B9"/>
    <w:rsid w:val="00313934"/>
    <w:rsid w:val="00313999"/>
    <w:rsid w:val="00313AB2"/>
    <w:rsid w:val="00313CCF"/>
    <w:rsid w:val="00313E3B"/>
    <w:rsid w:val="00313FCE"/>
    <w:rsid w:val="00314038"/>
    <w:rsid w:val="00314BE9"/>
    <w:rsid w:val="003152EC"/>
    <w:rsid w:val="00315878"/>
    <w:rsid w:val="00315D3E"/>
    <w:rsid w:val="00315E3D"/>
    <w:rsid w:val="00316EF8"/>
    <w:rsid w:val="00317188"/>
    <w:rsid w:val="00317361"/>
    <w:rsid w:val="0031756F"/>
    <w:rsid w:val="00320121"/>
    <w:rsid w:val="003202AE"/>
    <w:rsid w:val="003202CA"/>
    <w:rsid w:val="003207B4"/>
    <w:rsid w:val="003207D3"/>
    <w:rsid w:val="0032115D"/>
    <w:rsid w:val="00321848"/>
    <w:rsid w:val="00321AB0"/>
    <w:rsid w:val="0032208E"/>
    <w:rsid w:val="003220C1"/>
    <w:rsid w:val="00322EB3"/>
    <w:rsid w:val="0032347E"/>
    <w:rsid w:val="00323A51"/>
    <w:rsid w:val="00323AD5"/>
    <w:rsid w:val="00323B72"/>
    <w:rsid w:val="00324373"/>
    <w:rsid w:val="00324B76"/>
    <w:rsid w:val="00324CCB"/>
    <w:rsid w:val="003250B4"/>
    <w:rsid w:val="003253FF"/>
    <w:rsid w:val="003255C9"/>
    <w:rsid w:val="00325B20"/>
    <w:rsid w:val="00326C50"/>
    <w:rsid w:val="00326D29"/>
    <w:rsid w:val="00326E86"/>
    <w:rsid w:val="0032760C"/>
    <w:rsid w:val="00327975"/>
    <w:rsid w:val="00331306"/>
    <w:rsid w:val="00332B35"/>
    <w:rsid w:val="00332B88"/>
    <w:rsid w:val="00332DF6"/>
    <w:rsid w:val="00333676"/>
    <w:rsid w:val="00333741"/>
    <w:rsid w:val="00333C76"/>
    <w:rsid w:val="0033409A"/>
    <w:rsid w:val="003343F5"/>
    <w:rsid w:val="003344D3"/>
    <w:rsid w:val="00334C3A"/>
    <w:rsid w:val="00335B49"/>
    <w:rsid w:val="00336697"/>
    <w:rsid w:val="00336B6C"/>
    <w:rsid w:val="00336EF0"/>
    <w:rsid w:val="0033796B"/>
    <w:rsid w:val="00337D15"/>
    <w:rsid w:val="00340206"/>
    <w:rsid w:val="00340331"/>
    <w:rsid w:val="00340FAB"/>
    <w:rsid w:val="0034100A"/>
    <w:rsid w:val="003419DA"/>
    <w:rsid w:val="0034204B"/>
    <w:rsid w:val="00342262"/>
    <w:rsid w:val="003424E0"/>
    <w:rsid w:val="003425C9"/>
    <w:rsid w:val="00342D6D"/>
    <w:rsid w:val="003430BE"/>
    <w:rsid w:val="00343170"/>
    <w:rsid w:val="00343448"/>
    <w:rsid w:val="0034450A"/>
    <w:rsid w:val="00344B00"/>
    <w:rsid w:val="00344B8C"/>
    <w:rsid w:val="0034502D"/>
    <w:rsid w:val="00345374"/>
    <w:rsid w:val="003453AE"/>
    <w:rsid w:val="00345897"/>
    <w:rsid w:val="003458C2"/>
    <w:rsid w:val="00345E4B"/>
    <w:rsid w:val="0034615B"/>
    <w:rsid w:val="003462C9"/>
    <w:rsid w:val="003466BB"/>
    <w:rsid w:val="00346B59"/>
    <w:rsid w:val="00346C85"/>
    <w:rsid w:val="00347B9A"/>
    <w:rsid w:val="00347FB4"/>
    <w:rsid w:val="003502E7"/>
    <w:rsid w:val="00350AD7"/>
    <w:rsid w:val="00350FC1"/>
    <w:rsid w:val="00351580"/>
    <w:rsid w:val="00351843"/>
    <w:rsid w:val="00351963"/>
    <w:rsid w:val="003520B0"/>
    <w:rsid w:val="00353B4F"/>
    <w:rsid w:val="00353C96"/>
    <w:rsid w:val="003543CE"/>
    <w:rsid w:val="00354875"/>
    <w:rsid w:val="00354A71"/>
    <w:rsid w:val="00354F60"/>
    <w:rsid w:val="003552D4"/>
    <w:rsid w:val="003554DE"/>
    <w:rsid w:val="00355BC7"/>
    <w:rsid w:val="00355E16"/>
    <w:rsid w:val="00356338"/>
    <w:rsid w:val="00356468"/>
    <w:rsid w:val="00356EFD"/>
    <w:rsid w:val="003574D4"/>
    <w:rsid w:val="00357B34"/>
    <w:rsid w:val="00357CA2"/>
    <w:rsid w:val="00360127"/>
    <w:rsid w:val="00360557"/>
    <w:rsid w:val="00361128"/>
    <w:rsid w:val="003613FF"/>
    <w:rsid w:val="00361F7C"/>
    <w:rsid w:val="00362159"/>
    <w:rsid w:val="003622A5"/>
    <w:rsid w:val="003623D1"/>
    <w:rsid w:val="00362598"/>
    <w:rsid w:val="0036293C"/>
    <w:rsid w:val="00362B7A"/>
    <w:rsid w:val="00362B87"/>
    <w:rsid w:val="0036324A"/>
    <w:rsid w:val="003639C4"/>
    <w:rsid w:val="00363B87"/>
    <w:rsid w:val="00363D02"/>
    <w:rsid w:val="00364BC0"/>
    <w:rsid w:val="003650FB"/>
    <w:rsid w:val="00365422"/>
    <w:rsid w:val="0036574C"/>
    <w:rsid w:val="00365A61"/>
    <w:rsid w:val="00365AE1"/>
    <w:rsid w:val="00366D60"/>
    <w:rsid w:val="00367C08"/>
    <w:rsid w:val="00367C68"/>
    <w:rsid w:val="003703A9"/>
    <w:rsid w:val="00371400"/>
    <w:rsid w:val="00371BBF"/>
    <w:rsid w:val="00372772"/>
    <w:rsid w:val="00373547"/>
    <w:rsid w:val="00373B2E"/>
    <w:rsid w:val="00373C3A"/>
    <w:rsid w:val="003742A4"/>
    <w:rsid w:val="00375769"/>
    <w:rsid w:val="00375E8B"/>
    <w:rsid w:val="00376019"/>
    <w:rsid w:val="00376056"/>
    <w:rsid w:val="003761E1"/>
    <w:rsid w:val="003769C5"/>
    <w:rsid w:val="00376A96"/>
    <w:rsid w:val="00376F49"/>
    <w:rsid w:val="003770D7"/>
    <w:rsid w:val="00377703"/>
    <w:rsid w:val="00377BD6"/>
    <w:rsid w:val="00380813"/>
    <w:rsid w:val="00380CD6"/>
    <w:rsid w:val="00380E26"/>
    <w:rsid w:val="003812F8"/>
    <w:rsid w:val="00381642"/>
    <w:rsid w:val="00382167"/>
    <w:rsid w:val="00382571"/>
    <w:rsid w:val="003834A1"/>
    <w:rsid w:val="00383E13"/>
    <w:rsid w:val="0038504F"/>
    <w:rsid w:val="003854F9"/>
    <w:rsid w:val="003860D0"/>
    <w:rsid w:val="003869F1"/>
    <w:rsid w:val="00386DC8"/>
    <w:rsid w:val="00386ECD"/>
    <w:rsid w:val="00387D3D"/>
    <w:rsid w:val="00390130"/>
    <w:rsid w:val="003909FC"/>
    <w:rsid w:val="00391359"/>
    <w:rsid w:val="0039217C"/>
    <w:rsid w:val="00392187"/>
    <w:rsid w:val="003922E9"/>
    <w:rsid w:val="00392414"/>
    <w:rsid w:val="00392BD9"/>
    <w:rsid w:val="003935F8"/>
    <w:rsid w:val="0039389D"/>
    <w:rsid w:val="00393CB4"/>
    <w:rsid w:val="00393D6A"/>
    <w:rsid w:val="00394545"/>
    <w:rsid w:val="003948A1"/>
    <w:rsid w:val="00394FCE"/>
    <w:rsid w:val="00397999"/>
    <w:rsid w:val="003A0203"/>
    <w:rsid w:val="003A0233"/>
    <w:rsid w:val="003A064A"/>
    <w:rsid w:val="003A0D6A"/>
    <w:rsid w:val="003A1C5C"/>
    <w:rsid w:val="003A1CB9"/>
    <w:rsid w:val="003A26F5"/>
    <w:rsid w:val="003A274F"/>
    <w:rsid w:val="003A304C"/>
    <w:rsid w:val="003A31D9"/>
    <w:rsid w:val="003A3515"/>
    <w:rsid w:val="003A394B"/>
    <w:rsid w:val="003A4343"/>
    <w:rsid w:val="003A46A2"/>
    <w:rsid w:val="003A4AC8"/>
    <w:rsid w:val="003A5015"/>
    <w:rsid w:val="003A5652"/>
    <w:rsid w:val="003A565F"/>
    <w:rsid w:val="003A5955"/>
    <w:rsid w:val="003A66D8"/>
    <w:rsid w:val="003A6BDF"/>
    <w:rsid w:val="003A6BF2"/>
    <w:rsid w:val="003A731F"/>
    <w:rsid w:val="003A7373"/>
    <w:rsid w:val="003A7488"/>
    <w:rsid w:val="003A78E9"/>
    <w:rsid w:val="003A795C"/>
    <w:rsid w:val="003B00EC"/>
    <w:rsid w:val="003B0965"/>
    <w:rsid w:val="003B09A5"/>
    <w:rsid w:val="003B0A34"/>
    <w:rsid w:val="003B0FAB"/>
    <w:rsid w:val="003B1A45"/>
    <w:rsid w:val="003B1E35"/>
    <w:rsid w:val="003B25AE"/>
    <w:rsid w:val="003B35A6"/>
    <w:rsid w:val="003B3ED9"/>
    <w:rsid w:val="003B4CB2"/>
    <w:rsid w:val="003B534F"/>
    <w:rsid w:val="003B535D"/>
    <w:rsid w:val="003B5989"/>
    <w:rsid w:val="003B6753"/>
    <w:rsid w:val="003B7150"/>
    <w:rsid w:val="003B71B9"/>
    <w:rsid w:val="003B7E8A"/>
    <w:rsid w:val="003C022A"/>
    <w:rsid w:val="003C0992"/>
    <w:rsid w:val="003C0A61"/>
    <w:rsid w:val="003C0B2F"/>
    <w:rsid w:val="003C0F27"/>
    <w:rsid w:val="003C15BC"/>
    <w:rsid w:val="003C1870"/>
    <w:rsid w:val="003C2A0A"/>
    <w:rsid w:val="003C325E"/>
    <w:rsid w:val="003C333B"/>
    <w:rsid w:val="003C4151"/>
    <w:rsid w:val="003C482C"/>
    <w:rsid w:val="003C4DA3"/>
    <w:rsid w:val="003C4EE8"/>
    <w:rsid w:val="003C4FC4"/>
    <w:rsid w:val="003C503D"/>
    <w:rsid w:val="003C65C7"/>
    <w:rsid w:val="003C6FE6"/>
    <w:rsid w:val="003C71B5"/>
    <w:rsid w:val="003C7364"/>
    <w:rsid w:val="003C74D5"/>
    <w:rsid w:val="003C7B6E"/>
    <w:rsid w:val="003D007C"/>
    <w:rsid w:val="003D03DB"/>
    <w:rsid w:val="003D111A"/>
    <w:rsid w:val="003D12FC"/>
    <w:rsid w:val="003D14BF"/>
    <w:rsid w:val="003D17B3"/>
    <w:rsid w:val="003D1C3E"/>
    <w:rsid w:val="003D1EDC"/>
    <w:rsid w:val="003D3190"/>
    <w:rsid w:val="003D3C50"/>
    <w:rsid w:val="003D4437"/>
    <w:rsid w:val="003D4ADE"/>
    <w:rsid w:val="003D59A3"/>
    <w:rsid w:val="003D5E5D"/>
    <w:rsid w:val="003D61A5"/>
    <w:rsid w:val="003D67A0"/>
    <w:rsid w:val="003D6D6A"/>
    <w:rsid w:val="003E0340"/>
    <w:rsid w:val="003E0F2F"/>
    <w:rsid w:val="003E1025"/>
    <w:rsid w:val="003E104B"/>
    <w:rsid w:val="003E1124"/>
    <w:rsid w:val="003E14DA"/>
    <w:rsid w:val="003E159B"/>
    <w:rsid w:val="003E2522"/>
    <w:rsid w:val="003E25F8"/>
    <w:rsid w:val="003E2A53"/>
    <w:rsid w:val="003E2D4E"/>
    <w:rsid w:val="003E36AE"/>
    <w:rsid w:val="003E3E42"/>
    <w:rsid w:val="003E47E1"/>
    <w:rsid w:val="003E4C17"/>
    <w:rsid w:val="003E5033"/>
    <w:rsid w:val="003E573A"/>
    <w:rsid w:val="003E7045"/>
    <w:rsid w:val="003E78CE"/>
    <w:rsid w:val="003E7DDF"/>
    <w:rsid w:val="003F0256"/>
    <w:rsid w:val="003F0C14"/>
    <w:rsid w:val="003F1200"/>
    <w:rsid w:val="003F13D0"/>
    <w:rsid w:val="003F2284"/>
    <w:rsid w:val="003F2581"/>
    <w:rsid w:val="003F25E0"/>
    <w:rsid w:val="003F27AA"/>
    <w:rsid w:val="003F32A4"/>
    <w:rsid w:val="003F346C"/>
    <w:rsid w:val="003F3980"/>
    <w:rsid w:val="003F4048"/>
    <w:rsid w:val="003F4386"/>
    <w:rsid w:val="003F447D"/>
    <w:rsid w:val="003F464E"/>
    <w:rsid w:val="003F47E4"/>
    <w:rsid w:val="003F4AF5"/>
    <w:rsid w:val="003F4F24"/>
    <w:rsid w:val="003F5988"/>
    <w:rsid w:val="003F5C85"/>
    <w:rsid w:val="003F5C87"/>
    <w:rsid w:val="003F7A8A"/>
    <w:rsid w:val="00400339"/>
    <w:rsid w:val="004011C9"/>
    <w:rsid w:val="00401B7D"/>
    <w:rsid w:val="00401F7D"/>
    <w:rsid w:val="00402824"/>
    <w:rsid w:val="00402F5A"/>
    <w:rsid w:val="004034D2"/>
    <w:rsid w:val="00403641"/>
    <w:rsid w:val="00403A26"/>
    <w:rsid w:val="00404297"/>
    <w:rsid w:val="00404440"/>
    <w:rsid w:val="004056B0"/>
    <w:rsid w:val="00405BF4"/>
    <w:rsid w:val="004065EE"/>
    <w:rsid w:val="00407319"/>
    <w:rsid w:val="00407EA1"/>
    <w:rsid w:val="00410D96"/>
    <w:rsid w:val="0041226B"/>
    <w:rsid w:val="00412D96"/>
    <w:rsid w:val="00413A5D"/>
    <w:rsid w:val="00414342"/>
    <w:rsid w:val="004144CD"/>
    <w:rsid w:val="004151A1"/>
    <w:rsid w:val="0041521B"/>
    <w:rsid w:val="00415586"/>
    <w:rsid w:val="0041611A"/>
    <w:rsid w:val="00416151"/>
    <w:rsid w:val="00416213"/>
    <w:rsid w:val="004173F9"/>
    <w:rsid w:val="004208DC"/>
    <w:rsid w:val="0042123C"/>
    <w:rsid w:val="0042291C"/>
    <w:rsid w:val="00422A23"/>
    <w:rsid w:val="00423421"/>
    <w:rsid w:val="00423961"/>
    <w:rsid w:val="00423CCF"/>
    <w:rsid w:val="00424539"/>
    <w:rsid w:val="00424806"/>
    <w:rsid w:val="00424CCC"/>
    <w:rsid w:val="00424E80"/>
    <w:rsid w:val="004252B7"/>
    <w:rsid w:val="004259D3"/>
    <w:rsid w:val="00426FEE"/>
    <w:rsid w:val="0042788C"/>
    <w:rsid w:val="00427D4C"/>
    <w:rsid w:val="00430357"/>
    <w:rsid w:val="004307AB"/>
    <w:rsid w:val="004308F1"/>
    <w:rsid w:val="00430CB3"/>
    <w:rsid w:val="00430F73"/>
    <w:rsid w:val="0043280A"/>
    <w:rsid w:val="00432D96"/>
    <w:rsid w:val="00433090"/>
    <w:rsid w:val="0043364A"/>
    <w:rsid w:val="00435271"/>
    <w:rsid w:val="00435D74"/>
    <w:rsid w:val="00435DBE"/>
    <w:rsid w:val="00435EF7"/>
    <w:rsid w:val="00435F47"/>
    <w:rsid w:val="0043667A"/>
    <w:rsid w:val="00436A31"/>
    <w:rsid w:val="004372AE"/>
    <w:rsid w:val="004373A0"/>
    <w:rsid w:val="00440096"/>
    <w:rsid w:val="00440619"/>
    <w:rsid w:val="004413C2"/>
    <w:rsid w:val="00441462"/>
    <w:rsid w:val="004415D9"/>
    <w:rsid w:val="00441D56"/>
    <w:rsid w:val="00441FD4"/>
    <w:rsid w:val="004420CC"/>
    <w:rsid w:val="0044216A"/>
    <w:rsid w:val="0044281F"/>
    <w:rsid w:val="00442F8D"/>
    <w:rsid w:val="004437B7"/>
    <w:rsid w:val="00443993"/>
    <w:rsid w:val="00443A21"/>
    <w:rsid w:val="00443B86"/>
    <w:rsid w:val="00443C81"/>
    <w:rsid w:val="00443FE1"/>
    <w:rsid w:val="00444313"/>
    <w:rsid w:val="004444AE"/>
    <w:rsid w:val="004449B6"/>
    <w:rsid w:val="00445121"/>
    <w:rsid w:val="00445B6F"/>
    <w:rsid w:val="00445C78"/>
    <w:rsid w:val="00446814"/>
    <w:rsid w:val="00446C7F"/>
    <w:rsid w:val="00446F96"/>
    <w:rsid w:val="00447088"/>
    <w:rsid w:val="00447373"/>
    <w:rsid w:val="00447522"/>
    <w:rsid w:val="00447B46"/>
    <w:rsid w:val="00450234"/>
    <w:rsid w:val="00450697"/>
    <w:rsid w:val="00452B7A"/>
    <w:rsid w:val="00453169"/>
    <w:rsid w:val="0045340B"/>
    <w:rsid w:val="00453B46"/>
    <w:rsid w:val="00453CD0"/>
    <w:rsid w:val="00454120"/>
    <w:rsid w:val="004541A4"/>
    <w:rsid w:val="00454200"/>
    <w:rsid w:val="00454BAE"/>
    <w:rsid w:val="00454C1A"/>
    <w:rsid w:val="00455EEB"/>
    <w:rsid w:val="004560E4"/>
    <w:rsid w:val="0045675A"/>
    <w:rsid w:val="00456BB5"/>
    <w:rsid w:val="00457A2F"/>
    <w:rsid w:val="00460120"/>
    <w:rsid w:val="00460D8B"/>
    <w:rsid w:val="00461488"/>
    <w:rsid w:val="00461669"/>
    <w:rsid w:val="00461FE1"/>
    <w:rsid w:val="004621D3"/>
    <w:rsid w:val="00463A86"/>
    <w:rsid w:val="00463E04"/>
    <w:rsid w:val="004646AC"/>
    <w:rsid w:val="004652FC"/>
    <w:rsid w:val="00465F82"/>
    <w:rsid w:val="00466536"/>
    <w:rsid w:val="004666DB"/>
    <w:rsid w:val="004667E5"/>
    <w:rsid w:val="00466A1C"/>
    <w:rsid w:val="00466E81"/>
    <w:rsid w:val="00467155"/>
    <w:rsid w:val="00467C61"/>
    <w:rsid w:val="00467D22"/>
    <w:rsid w:val="00470232"/>
    <w:rsid w:val="004714C1"/>
    <w:rsid w:val="00471572"/>
    <w:rsid w:val="00471CDB"/>
    <w:rsid w:val="00471E3C"/>
    <w:rsid w:val="0047209B"/>
    <w:rsid w:val="004720F8"/>
    <w:rsid w:val="00472D80"/>
    <w:rsid w:val="00472F5C"/>
    <w:rsid w:val="0047398A"/>
    <w:rsid w:val="00473A2D"/>
    <w:rsid w:val="00473AE6"/>
    <w:rsid w:val="00473D78"/>
    <w:rsid w:val="004744B4"/>
    <w:rsid w:val="0047466F"/>
    <w:rsid w:val="00474987"/>
    <w:rsid w:val="004752A5"/>
    <w:rsid w:val="00475B20"/>
    <w:rsid w:val="00476231"/>
    <w:rsid w:val="004768D4"/>
    <w:rsid w:val="00477159"/>
    <w:rsid w:val="0047786F"/>
    <w:rsid w:val="00480EF1"/>
    <w:rsid w:val="004813C3"/>
    <w:rsid w:val="0048151A"/>
    <w:rsid w:val="00482134"/>
    <w:rsid w:val="0048234D"/>
    <w:rsid w:val="00482700"/>
    <w:rsid w:val="00482995"/>
    <w:rsid w:val="0048299D"/>
    <w:rsid w:val="00483056"/>
    <w:rsid w:val="0048336F"/>
    <w:rsid w:val="00483C4C"/>
    <w:rsid w:val="0048448B"/>
    <w:rsid w:val="00485286"/>
    <w:rsid w:val="004861C4"/>
    <w:rsid w:val="00487F2F"/>
    <w:rsid w:val="0049060E"/>
    <w:rsid w:val="0049064E"/>
    <w:rsid w:val="004907F1"/>
    <w:rsid w:val="0049088C"/>
    <w:rsid w:val="00491108"/>
    <w:rsid w:val="00491ADA"/>
    <w:rsid w:val="00491B0C"/>
    <w:rsid w:val="00491F8C"/>
    <w:rsid w:val="004928E0"/>
    <w:rsid w:val="004928F7"/>
    <w:rsid w:val="00492A96"/>
    <w:rsid w:val="00493207"/>
    <w:rsid w:val="00493491"/>
    <w:rsid w:val="00493ACC"/>
    <w:rsid w:val="00493E37"/>
    <w:rsid w:val="00493FB4"/>
    <w:rsid w:val="004940A2"/>
    <w:rsid w:val="0049417C"/>
    <w:rsid w:val="00494308"/>
    <w:rsid w:val="00494973"/>
    <w:rsid w:val="00494BCA"/>
    <w:rsid w:val="00495007"/>
    <w:rsid w:val="00495122"/>
    <w:rsid w:val="00495880"/>
    <w:rsid w:val="00496242"/>
    <w:rsid w:val="0049676E"/>
    <w:rsid w:val="00497ABE"/>
    <w:rsid w:val="004A0055"/>
    <w:rsid w:val="004A00BD"/>
    <w:rsid w:val="004A0401"/>
    <w:rsid w:val="004A052D"/>
    <w:rsid w:val="004A29D9"/>
    <w:rsid w:val="004A335F"/>
    <w:rsid w:val="004A3A60"/>
    <w:rsid w:val="004A40F8"/>
    <w:rsid w:val="004A4B11"/>
    <w:rsid w:val="004A4B3F"/>
    <w:rsid w:val="004A4E48"/>
    <w:rsid w:val="004A5132"/>
    <w:rsid w:val="004A54FC"/>
    <w:rsid w:val="004A59CA"/>
    <w:rsid w:val="004A6315"/>
    <w:rsid w:val="004A63A0"/>
    <w:rsid w:val="004A65C5"/>
    <w:rsid w:val="004A6D9B"/>
    <w:rsid w:val="004A742D"/>
    <w:rsid w:val="004A7BD6"/>
    <w:rsid w:val="004B0372"/>
    <w:rsid w:val="004B050B"/>
    <w:rsid w:val="004B0EE3"/>
    <w:rsid w:val="004B1068"/>
    <w:rsid w:val="004B11D2"/>
    <w:rsid w:val="004B18F9"/>
    <w:rsid w:val="004B1B99"/>
    <w:rsid w:val="004B23B8"/>
    <w:rsid w:val="004B2CC5"/>
    <w:rsid w:val="004B2DA9"/>
    <w:rsid w:val="004B3F4B"/>
    <w:rsid w:val="004B4387"/>
    <w:rsid w:val="004B4890"/>
    <w:rsid w:val="004B4B94"/>
    <w:rsid w:val="004B647B"/>
    <w:rsid w:val="004B6CBA"/>
    <w:rsid w:val="004B73EE"/>
    <w:rsid w:val="004B78AD"/>
    <w:rsid w:val="004C0B4A"/>
    <w:rsid w:val="004C0E0B"/>
    <w:rsid w:val="004C105D"/>
    <w:rsid w:val="004C1C25"/>
    <w:rsid w:val="004C1CAE"/>
    <w:rsid w:val="004C1E58"/>
    <w:rsid w:val="004C1F0D"/>
    <w:rsid w:val="004C2179"/>
    <w:rsid w:val="004C239C"/>
    <w:rsid w:val="004C25A9"/>
    <w:rsid w:val="004C29FC"/>
    <w:rsid w:val="004C2A86"/>
    <w:rsid w:val="004C2EAF"/>
    <w:rsid w:val="004C35DE"/>
    <w:rsid w:val="004C383E"/>
    <w:rsid w:val="004C3F32"/>
    <w:rsid w:val="004C4D7B"/>
    <w:rsid w:val="004C5222"/>
    <w:rsid w:val="004C5284"/>
    <w:rsid w:val="004C5344"/>
    <w:rsid w:val="004C537E"/>
    <w:rsid w:val="004C53CB"/>
    <w:rsid w:val="004C5559"/>
    <w:rsid w:val="004C6DB9"/>
    <w:rsid w:val="004C7047"/>
    <w:rsid w:val="004D07E1"/>
    <w:rsid w:val="004D1175"/>
    <w:rsid w:val="004D196E"/>
    <w:rsid w:val="004D205C"/>
    <w:rsid w:val="004D21FF"/>
    <w:rsid w:val="004D25BA"/>
    <w:rsid w:val="004D2A69"/>
    <w:rsid w:val="004D2B98"/>
    <w:rsid w:val="004D2EB8"/>
    <w:rsid w:val="004D3027"/>
    <w:rsid w:val="004D3047"/>
    <w:rsid w:val="004D3118"/>
    <w:rsid w:val="004D3B8F"/>
    <w:rsid w:val="004D3BFB"/>
    <w:rsid w:val="004D3C6B"/>
    <w:rsid w:val="004D480D"/>
    <w:rsid w:val="004D482E"/>
    <w:rsid w:val="004D4C1A"/>
    <w:rsid w:val="004D4E63"/>
    <w:rsid w:val="004D52FE"/>
    <w:rsid w:val="004D6086"/>
    <w:rsid w:val="004D6504"/>
    <w:rsid w:val="004D6E4C"/>
    <w:rsid w:val="004D6E7F"/>
    <w:rsid w:val="004D7BCA"/>
    <w:rsid w:val="004D7C2A"/>
    <w:rsid w:val="004E0B90"/>
    <w:rsid w:val="004E0DC0"/>
    <w:rsid w:val="004E12A6"/>
    <w:rsid w:val="004E17A2"/>
    <w:rsid w:val="004E1B8D"/>
    <w:rsid w:val="004E1D39"/>
    <w:rsid w:val="004E241E"/>
    <w:rsid w:val="004E2611"/>
    <w:rsid w:val="004E2D9D"/>
    <w:rsid w:val="004E4118"/>
    <w:rsid w:val="004E435A"/>
    <w:rsid w:val="004E4FA3"/>
    <w:rsid w:val="004E4FDC"/>
    <w:rsid w:val="004E52D7"/>
    <w:rsid w:val="004E5886"/>
    <w:rsid w:val="004E5973"/>
    <w:rsid w:val="004E5A45"/>
    <w:rsid w:val="004E5DFF"/>
    <w:rsid w:val="004E5FF7"/>
    <w:rsid w:val="004E6248"/>
    <w:rsid w:val="004E6483"/>
    <w:rsid w:val="004E6A85"/>
    <w:rsid w:val="004E6BE5"/>
    <w:rsid w:val="004E6FE8"/>
    <w:rsid w:val="004E7377"/>
    <w:rsid w:val="004E769B"/>
    <w:rsid w:val="004E7917"/>
    <w:rsid w:val="004F1443"/>
    <w:rsid w:val="004F18B4"/>
    <w:rsid w:val="004F1CB3"/>
    <w:rsid w:val="004F2308"/>
    <w:rsid w:val="004F2820"/>
    <w:rsid w:val="004F2860"/>
    <w:rsid w:val="004F2ABA"/>
    <w:rsid w:val="004F36F0"/>
    <w:rsid w:val="004F3D0C"/>
    <w:rsid w:val="004F3E43"/>
    <w:rsid w:val="004F3F63"/>
    <w:rsid w:val="004F483E"/>
    <w:rsid w:val="004F4A92"/>
    <w:rsid w:val="004F4B94"/>
    <w:rsid w:val="004F4E00"/>
    <w:rsid w:val="004F5D14"/>
    <w:rsid w:val="004F6385"/>
    <w:rsid w:val="004F6802"/>
    <w:rsid w:val="004F6809"/>
    <w:rsid w:val="004F695C"/>
    <w:rsid w:val="004F6B73"/>
    <w:rsid w:val="004F6C8A"/>
    <w:rsid w:val="004F7003"/>
    <w:rsid w:val="004F798E"/>
    <w:rsid w:val="004F7A7F"/>
    <w:rsid w:val="004F7F49"/>
    <w:rsid w:val="005003B7"/>
    <w:rsid w:val="00500AAD"/>
    <w:rsid w:val="00500EFF"/>
    <w:rsid w:val="00501720"/>
    <w:rsid w:val="005017FD"/>
    <w:rsid w:val="00502320"/>
    <w:rsid w:val="0050232E"/>
    <w:rsid w:val="00502525"/>
    <w:rsid w:val="00502D89"/>
    <w:rsid w:val="00503258"/>
    <w:rsid w:val="005037B8"/>
    <w:rsid w:val="005037F5"/>
    <w:rsid w:val="00503D25"/>
    <w:rsid w:val="005046F0"/>
    <w:rsid w:val="00504F3E"/>
    <w:rsid w:val="0050500B"/>
    <w:rsid w:val="0050537E"/>
    <w:rsid w:val="00505830"/>
    <w:rsid w:val="00505987"/>
    <w:rsid w:val="00505B1D"/>
    <w:rsid w:val="00506168"/>
    <w:rsid w:val="0050625D"/>
    <w:rsid w:val="0050650D"/>
    <w:rsid w:val="00506C1C"/>
    <w:rsid w:val="00506E54"/>
    <w:rsid w:val="00507579"/>
    <w:rsid w:val="00507FDC"/>
    <w:rsid w:val="00510832"/>
    <w:rsid w:val="00510FC8"/>
    <w:rsid w:val="0051126E"/>
    <w:rsid w:val="005112E2"/>
    <w:rsid w:val="00511F26"/>
    <w:rsid w:val="0051276C"/>
    <w:rsid w:val="00512859"/>
    <w:rsid w:val="00512B21"/>
    <w:rsid w:val="00512CF5"/>
    <w:rsid w:val="00513A27"/>
    <w:rsid w:val="00513B27"/>
    <w:rsid w:val="00513FEA"/>
    <w:rsid w:val="005141EE"/>
    <w:rsid w:val="00514491"/>
    <w:rsid w:val="005148C3"/>
    <w:rsid w:val="005150A2"/>
    <w:rsid w:val="00515400"/>
    <w:rsid w:val="00515758"/>
    <w:rsid w:val="005157A1"/>
    <w:rsid w:val="0051592F"/>
    <w:rsid w:val="00515D62"/>
    <w:rsid w:val="00516CA7"/>
    <w:rsid w:val="00516D0B"/>
    <w:rsid w:val="0051716B"/>
    <w:rsid w:val="005172BD"/>
    <w:rsid w:val="005177EF"/>
    <w:rsid w:val="00517CF3"/>
    <w:rsid w:val="00520314"/>
    <w:rsid w:val="00520582"/>
    <w:rsid w:val="005205BC"/>
    <w:rsid w:val="0052078E"/>
    <w:rsid w:val="00520A2B"/>
    <w:rsid w:val="00520B85"/>
    <w:rsid w:val="005211D0"/>
    <w:rsid w:val="005215C0"/>
    <w:rsid w:val="0052180B"/>
    <w:rsid w:val="00522B90"/>
    <w:rsid w:val="005230B2"/>
    <w:rsid w:val="005230DA"/>
    <w:rsid w:val="005231CA"/>
    <w:rsid w:val="0052354F"/>
    <w:rsid w:val="00523917"/>
    <w:rsid w:val="00523E1E"/>
    <w:rsid w:val="00523EEE"/>
    <w:rsid w:val="005243AE"/>
    <w:rsid w:val="005244B1"/>
    <w:rsid w:val="00524621"/>
    <w:rsid w:val="00524BD4"/>
    <w:rsid w:val="00524F03"/>
    <w:rsid w:val="00525252"/>
    <w:rsid w:val="00525BEA"/>
    <w:rsid w:val="00525C35"/>
    <w:rsid w:val="005260C1"/>
    <w:rsid w:val="00526A5E"/>
    <w:rsid w:val="00526F8E"/>
    <w:rsid w:val="005271B1"/>
    <w:rsid w:val="0052736D"/>
    <w:rsid w:val="005274DC"/>
    <w:rsid w:val="00527745"/>
    <w:rsid w:val="00527D98"/>
    <w:rsid w:val="005308F5"/>
    <w:rsid w:val="0053151E"/>
    <w:rsid w:val="00531905"/>
    <w:rsid w:val="005319FC"/>
    <w:rsid w:val="00531A07"/>
    <w:rsid w:val="00532D98"/>
    <w:rsid w:val="00532F9E"/>
    <w:rsid w:val="00532FBA"/>
    <w:rsid w:val="00533250"/>
    <w:rsid w:val="00533BFC"/>
    <w:rsid w:val="00533CBF"/>
    <w:rsid w:val="00534121"/>
    <w:rsid w:val="005352F0"/>
    <w:rsid w:val="00535CFC"/>
    <w:rsid w:val="00535D05"/>
    <w:rsid w:val="005362E7"/>
    <w:rsid w:val="00536978"/>
    <w:rsid w:val="00536C98"/>
    <w:rsid w:val="00536CD7"/>
    <w:rsid w:val="00536FD2"/>
    <w:rsid w:val="005377B8"/>
    <w:rsid w:val="005378D3"/>
    <w:rsid w:val="005379BF"/>
    <w:rsid w:val="00537EBD"/>
    <w:rsid w:val="00537FC9"/>
    <w:rsid w:val="0054000E"/>
    <w:rsid w:val="005404A1"/>
    <w:rsid w:val="005406D5"/>
    <w:rsid w:val="005409BA"/>
    <w:rsid w:val="00540BFA"/>
    <w:rsid w:val="00540C6E"/>
    <w:rsid w:val="005412EB"/>
    <w:rsid w:val="0054227D"/>
    <w:rsid w:val="0054242A"/>
    <w:rsid w:val="00542927"/>
    <w:rsid w:val="00542C30"/>
    <w:rsid w:val="00542E96"/>
    <w:rsid w:val="00542F93"/>
    <w:rsid w:val="005430E5"/>
    <w:rsid w:val="00543159"/>
    <w:rsid w:val="0054336C"/>
    <w:rsid w:val="0054343B"/>
    <w:rsid w:val="005436B0"/>
    <w:rsid w:val="00543762"/>
    <w:rsid w:val="005438A8"/>
    <w:rsid w:val="0054497B"/>
    <w:rsid w:val="00544B62"/>
    <w:rsid w:val="00544EF1"/>
    <w:rsid w:val="005450F3"/>
    <w:rsid w:val="005451FE"/>
    <w:rsid w:val="005455E8"/>
    <w:rsid w:val="00545CDE"/>
    <w:rsid w:val="0054636C"/>
    <w:rsid w:val="005466D7"/>
    <w:rsid w:val="00546840"/>
    <w:rsid w:val="00546F45"/>
    <w:rsid w:val="00546FC9"/>
    <w:rsid w:val="00546FDB"/>
    <w:rsid w:val="005500F6"/>
    <w:rsid w:val="00550886"/>
    <w:rsid w:val="00550A72"/>
    <w:rsid w:val="00551DC9"/>
    <w:rsid w:val="00552A4F"/>
    <w:rsid w:val="00552C97"/>
    <w:rsid w:val="0055304B"/>
    <w:rsid w:val="00553223"/>
    <w:rsid w:val="005532F4"/>
    <w:rsid w:val="00553989"/>
    <w:rsid w:val="00553F7A"/>
    <w:rsid w:val="005542C9"/>
    <w:rsid w:val="00554452"/>
    <w:rsid w:val="00556790"/>
    <w:rsid w:val="00556CB1"/>
    <w:rsid w:val="00556F4A"/>
    <w:rsid w:val="0055707D"/>
    <w:rsid w:val="005575C7"/>
    <w:rsid w:val="0055794C"/>
    <w:rsid w:val="005605D6"/>
    <w:rsid w:val="0056198F"/>
    <w:rsid w:val="00562261"/>
    <w:rsid w:val="00562BD0"/>
    <w:rsid w:val="00562DA3"/>
    <w:rsid w:val="005632A7"/>
    <w:rsid w:val="00563402"/>
    <w:rsid w:val="0056376D"/>
    <w:rsid w:val="005638B7"/>
    <w:rsid w:val="0056418A"/>
    <w:rsid w:val="0056485A"/>
    <w:rsid w:val="00564C8B"/>
    <w:rsid w:val="00564E60"/>
    <w:rsid w:val="0056513D"/>
    <w:rsid w:val="0056554B"/>
    <w:rsid w:val="005656B7"/>
    <w:rsid w:val="005658EC"/>
    <w:rsid w:val="005659DA"/>
    <w:rsid w:val="00565B41"/>
    <w:rsid w:val="00565E9C"/>
    <w:rsid w:val="00567325"/>
    <w:rsid w:val="00567CBC"/>
    <w:rsid w:val="00570219"/>
    <w:rsid w:val="005703E2"/>
    <w:rsid w:val="00570431"/>
    <w:rsid w:val="00570585"/>
    <w:rsid w:val="00570E29"/>
    <w:rsid w:val="00571ACF"/>
    <w:rsid w:val="0057305A"/>
    <w:rsid w:val="005733DD"/>
    <w:rsid w:val="00573AC9"/>
    <w:rsid w:val="00573CCE"/>
    <w:rsid w:val="00573EAC"/>
    <w:rsid w:val="0057416E"/>
    <w:rsid w:val="00574462"/>
    <w:rsid w:val="00574C58"/>
    <w:rsid w:val="00574C9A"/>
    <w:rsid w:val="00574F69"/>
    <w:rsid w:val="0057592F"/>
    <w:rsid w:val="00575A06"/>
    <w:rsid w:val="005760DC"/>
    <w:rsid w:val="00576251"/>
    <w:rsid w:val="00576B83"/>
    <w:rsid w:val="00576C16"/>
    <w:rsid w:val="00576C3D"/>
    <w:rsid w:val="00577CEE"/>
    <w:rsid w:val="00580702"/>
    <w:rsid w:val="005809EC"/>
    <w:rsid w:val="00580B0D"/>
    <w:rsid w:val="00580DD7"/>
    <w:rsid w:val="00580FBC"/>
    <w:rsid w:val="00581598"/>
    <w:rsid w:val="005815CB"/>
    <w:rsid w:val="005820CA"/>
    <w:rsid w:val="005821D0"/>
    <w:rsid w:val="00582898"/>
    <w:rsid w:val="00582AF9"/>
    <w:rsid w:val="00582E8D"/>
    <w:rsid w:val="005830DB"/>
    <w:rsid w:val="005832C4"/>
    <w:rsid w:val="00583301"/>
    <w:rsid w:val="00583475"/>
    <w:rsid w:val="005838DE"/>
    <w:rsid w:val="00584080"/>
    <w:rsid w:val="00584AE0"/>
    <w:rsid w:val="00585596"/>
    <w:rsid w:val="005855A5"/>
    <w:rsid w:val="005858A6"/>
    <w:rsid w:val="00585EF8"/>
    <w:rsid w:val="005864BE"/>
    <w:rsid w:val="00586B27"/>
    <w:rsid w:val="00586FBF"/>
    <w:rsid w:val="0058768B"/>
    <w:rsid w:val="00587AB4"/>
    <w:rsid w:val="005901C7"/>
    <w:rsid w:val="005907B5"/>
    <w:rsid w:val="005908AE"/>
    <w:rsid w:val="00590D03"/>
    <w:rsid w:val="00590D4B"/>
    <w:rsid w:val="005911A7"/>
    <w:rsid w:val="00591275"/>
    <w:rsid w:val="005919FE"/>
    <w:rsid w:val="00592134"/>
    <w:rsid w:val="005923A0"/>
    <w:rsid w:val="00592EBD"/>
    <w:rsid w:val="00593457"/>
    <w:rsid w:val="005934B2"/>
    <w:rsid w:val="00593C87"/>
    <w:rsid w:val="005945E1"/>
    <w:rsid w:val="00594BD0"/>
    <w:rsid w:val="00595411"/>
    <w:rsid w:val="00595625"/>
    <w:rsid w:val="00595761"/>
    <w:rsid w:val="00595914"/>
    <w:rsid w:val="00595932"/>
    <w:rsid w:val="00595BA6"/>
    <w:rsid w:val="00595EFA"/>
    <w:rsid w:val="00595FDB"/>
    <w:rsid w:val="0059632F"/>
    <w:rsid w:val="00596575"/>
    <w:rsid w:val="00596E12"/>
    <w:rsid w:val="00597629"/>
    <w:rsid w:val="005976CC"/>
    <w:rsid w:val="005A02A8"/>
    <w:rsid w:val="005A0A72"/>
    <w:rsid w:val="005A0E7A"/>
    <w:rsid w:val="005A114B"/>
    <w:rsid w:val="005A1516"/>
    <w:rsid w:val="005A1A3E"/>
    <w:rsid w:val="005A25EF"/>
    <w:rsid w:val="005A2794"/>
    <w:rsid w:val="005A2E31"/>
    <w:rsid w:val="005A3266"/>
    <w:rsid w:val="005A33D5"/>
    <w:rsid w:val="005A3A77"/>
    <w:rsid w:val="005A3F80"/>
    <w:rsid w:val="005A423E"/>
    <w:rsid w:val="005A4B05"/>
    <w:rsid w:val="005A4EDC"/>
    <w:rsid w:val="005A4FB2"/>
    <w:rsid w:val="005A4FE0"/>
    <w:rsid w:val="005A5F99"/>
    <w:rsid w:val="005A6110"/>
    <w:rsid w:val="005A6685"/>
    <w:rsid w:val="005A6A9E"/>
    <w:rsid w:val="005A7813"/>
    <w:rsid w:val="005A798C"/>
    <w:rsid w:val="005A7D21"/>
    <w:rsid w:val="005B02E3"/>
    <w:rsid w:val="005B0C47"/>
    <w:rsid w:val="005B12E9"/>
    <w:rsid w:val="005B14EC"/>
    <w:rsid w:val="005B1EAD"/>
    <w:rsid w:val="005B207A"/>
    <w:rsid w:val="005B2396"/>
    <w:rsid w:val="005B2C35"/>
    <w:rsid w:val="005B341D"/>
    <w:rsid w:val="005B4220"/>
    <w:rsid w:val="005B4595"/>
    <w:rsid w:val="005B55B6"/>
    <w:rsid w:val="005B5A9F"/>
    <w:rsid w:val="005B5F0B"/>
    <w:rsid w:val="005B652F"/>
    <w:rsid w:val="005B6DBC"/>
    <w:rsid w:val="005B7544"/>
    <w:rsid w:val="005B75B1"/>
    <w:rsid w:val="005B7AB1"/>
    <w:rsid w:val="005B7BD7"/>
    <w:rsid w:val="005B7C81"/>
    <w:rsid w:val="005B7E9E"/>
    <w:rsid w:val="005B7F55"/>
    <w:rsid w:val="005C069A"/>
    <w:rsid w:val="005C0E7E"/>
    <w:rsid w:val="005C2319"/>
    <w:rsid w:val="005C2B69"/>
    <w:rsid w:val="005C2E9B"/>
    <w:rsid w:val="005C3647"/>
    <w:rsid w:val="005C37D0"/>
    <w:rsid w:val="005C3EDA"/>
    <w:rsid w:val="005C438A"/>
    <w:rsid w:val="005C43F8"/>
    <w:rsid w:val="005C4911"/>
    <w:rsid w:val="005C4CFB"/>
    <w:rsid w:val="005C4EAD"/>
    <w:rsid w:val="005C520C"/>
    <w:rsid w:val="005C5BC6"/>
    <w:rsid w:val="005C6376"/>
    <w:rsid w:val="005C63BF"/>
    <w:rsid w:val="005C69DC"/>
    <w:rsid w:val="005C6A5E"/>
    <w:rsid w:val="005C6F5E"/>
    <w:rsid w:val="005C76E6"/>
    <w:rsid w:val="005C76F3"/>
    <w:rsid w:val="005D0452"/>
    <w:rsid w:val="005D0483"/>
    <w:rsid w:val="005D0741"/>
    <w:rsid w:val="005D074F"/>
    <w:rsid w:val="005D0B27"/>
    <w:rsid w:val="005D0E00"/>
    <w:rsid w:val="005D0E36"/>
    <w:rsid w:val="005D0F29"/>
    <w:rsid w:val="005D1027"/>
    <w:rsid w:val="005D1067"/>
    <w:rsid w:val="005D1210"/>
    <w:rsid w:val="005D19E8"/>
    <w:rsid w:val="005D1D68"/>
    <w:rsid w:val="005D215F"/>
    <w:rsid w:val="005D231B"/>
    <w:rsid w:val="005D2455"/>
    <w:rsid w:val="005D26DC"/>
    <w:rsid w:val="005D27E3"/>
    <w:rsid w:val="005D2C06"/>
    <w:rsid w:val="005D333F"/>
    <w:rsid w:val="005D3DBB"/>
    <w:rsid w:val="005D46DF"/>
    <w:rsid w:val="005D4A89"/>
    <w:rsid w:val="005D4D31"/>
    <w:rsid w:val="005D5146"/>
    <w:rsid w:val="005D58D0"/>
    <w:rsid w:val="005D5E28"/>
    <w:rsid w:val="005D6107"/>
    <w:rsid w:val="005D611E"/>
    <w:rsid w:val="005D643D"/>
    <w:rsid w:val="005D7249"/>
    <w:rsid w:val="005D7B6D"/>
    <w:rsid w:val="005E040C"/>
    <w:rsid w:val="005E17BB"/>
    <w:rsid w:val="005E2E83"/>
    <w:rsid w:val="005E3201"/>
    <w:rsid w:val="005E337C"/>
    <w:rsid w:val="005E4827"/>
    <w:rsid w:val="005E4E86"/>
    <w:rsid w:val="005E5456"/>
    <w:rsid w:val="005E5719"/>
    <w:rsid w:val="005E5804"/>
    <w:rsid w:val="005E5B70"/>
    <w:rsid w:val="005E604B"/>
    <w:rsid w:val="005E60F2"/>
    <w:rsid w:val="005E616B"/>
    <w:rsid w:val="005E634A"/>
    <w:rsid w:val="005E6BAD"/>
    <w:rsid w:val="005E6C2C"/>
    <w:rsid w:val="005E7F92"/>
    <w:rsid w:val="005F0DB0"/>
    <w:rsid w:val="005F0F2D"/>
    <w:rsid w:val="005F1176"/>
    <w:rsid w:val="005F16BF"/>
    <w:rsid w:val="005F226E"/>
    <w:rsid w:val="005F260F"/>
    <w:rsid w:val="005F2696"/>
    <w:rsid w:val="005F27E7"/>
    <w:rsid w:val="005F2833"/>
    <w:rsid w:val="005F2F45"/>
    <w:rsid w:val="005F37B8"/>
    <w:rsid w:val="005F3EBF"/>
    <w:rsid w:val="005F4652"/>
    <w:rsid w:val="005F4B06"/>
    <w:rsid w:val="005F52B8"/>
    <w:rsid w:val="005F53AA"/>
    <w:rsid w:val="005F53D5"/>
    <w:rsid w:val="005F54E7"/>
    <w:rsid w:val="005F5723"/>
    <w:rsid w:val="005F5B36"/>
    <w:rsid w:val="005F6529"/>
    <w:rsid w:val="005F6CA7"/>
    <w:rsid w:val="005F7340"/>
    <w:rsid w:val="00600892"/>
    <w:rsid w:val="0060096B"/>
    <w:rsid w:val="00600C77"/>
    <w:rsid w:val="00601228"/>
    <w:rsid w:val="00601346"/>
    <w:rsid w:val="00601519"/>
    <w:rsid w:val="00601C1D"/>
    <w:rsid w:val="00601F4E"/>
    <w:rsid w:val="00602835"/>
    <w:rsid w:val="006033B5"/>
    <w:rsid w:val="006038AD"/>
    <w:rsid w:val="00603AD6"/>
    <w:rsid w:val="00604083"/>
    <w:rsid w:val="0060480D"/>
    <w:rsid w:val="0060514F"/>
    <w:rsid w:val="0060561E"/>
    <w:rsid w:val="00607203"/>
    <w:rsid w:val="00607717"/>
    <w:rsid w:val="0061034C"/>
    <w:rsid w:val="006104C0"/>
    <w:rsid w:val="00610753"/>
    <w:rsid w:val="00610C60"/>
    <w:rsid w:val="00610C9A"/>
    <w:rsid w:val="0061122A"/>
    <w:rsid w:val="006120A9"/>
    <w:rsid w:val="00612240"/>
    <w:rsid w:val="0061299C"/>
    <w:rsid w:val="00612A63"/>
    <w:rsid w:val="00612C4F"/>
    <w:rsid w:val="00612C7A"/>
    <w:rsid w:val="00612CC4"/>
    <w:rsid w:val="00612EB2"/>
    <w:rsid w:val="00613CA0"/>
    <w:rsid w:val="0061485F"/>
    <w:rsid w:val="00614B1B"/>
    <w:rsid w:val="00614BF1"/>
    <w:rsid w:val="006159AE"/>
    <w:rsid w:val="00615A2F"/>
    <w:rsid w:val="00615CA3"/>
    <w:rsid w:val="0061614F"/>
    <w:rsid w:val="006163D8"/>
    <w:rsid w:val="0061674E"/>
    <w:rsid w:val="00616FB6"/>
    <w:rsid w:val="00617243"/>
    <w:rsid w:val="0061797B"/>
    <w:rsid w:val="00620308"/>
    <w:rsid w:val="00620D65"/>
    <w:rsid w:val="006217AD"/>
    <w:rsid w:val="00621CF2"/>
    <w:rsid w:val="0062232C"/>
    <w:rsid w:val="00622F5A"/>
    <w:rsid w:val="006244E0"/>
    <w:rsid w:val="006247BD"/>
    <w:rsid w:val="00624B0A"/>
    <w:rsid w:val="00624FC5"/>
    <w:rsid w:val="00625127"/>
    <w:rsid w:val="00625184"/>
    <w:rsid w:val="00625E9E"/>
    <w:rsid w:val="00626837"/>
    <w:rsid w:val="00626CD9"/>
    <w:rsid w:val="00626EEE"/>
    <w:rsid w:val="006272EC"/>
    <w:rsid w:val="00627455"/>
    <w:rsid w:val="00630437"/>
    <w:rsid w:val="0063155D"/>
    <w:rsid w:val="00631C8B"/>
    <w:rsid w:val="006329C0"/>
    <w:rsid w:val="00632CDE"/>
    <w:rsid w:val="00632D79"/>
    <w:rsid w:val="006349AC"/>
    <w:rsid w:val="00634D08"/>
    <w:rsid w:val="0063527E"/>
    <w:rsid w:val="0063553E"/>
    <w:rsid w:val="00635998"/>
    <w:rsid w:val="00635F1D"/>
    <w:rsid w:val="00636281"/>
    <w:rsid w:val="00636534"/>
    <w:rsid w:val="00636807"/>
    <w:rsid w:val="00636A40"/>
    <w:rsid w:val="006375B6"/>
    <w:rsid w:val="006377E7"/>
    <w:rsid w:val="00637E8A"/>
    <w:rsid w:val="00640214"/>
    <w:rsid w:val="006413A4"/>
    <w:rsid w:val="0064237E"/>
    <w:rsid w:val="00643C82"/>
    <w:rsid w:val="00644E33"/>
    <w:rsid w:val="00645885"/>
    <w:rsid w:val="00645BB3"/>
    <w:rsid w:val="00645F50"/>
    <w:rsid w:val="00645F8E"/>
    <w:rsid w:val="00645FA4"/>
    <w:rsid w:val="006461A0"/>
    <w:rsid w:val="006464DD"/>
    <w:rsid w:val="00646B8A"/>
    <w:rsid w:val="00646EF0"/>
    <w:rsid w:val="006470C0"/>
    <w:rsid w:val="00647265"/>
    <w:rsid w:val="0064767D"/>
    <w:rsid w:val="00650431"/>
    <w:rsid w:val="0065079A"/>
    <w:rsid w:val="00650A11"/>
    <w:rsid w:val="00650CEF"/>
    <w:rsid w:val="00650E0E"/>
    <w:rsid w:val="00650FB2"/>
    <w:rsid w:val="00651455"/>
    <w:rsid w:val="0065183E"/>
    <w:rsid w:val="006518BB"/>
    <w:rsid w:val="00652280"/>
    <w:rsid w:val="00653269"/>
    <w:rsid w:val="00653335"/>
    <w:rsid w:val="00653D24"/>
    <w:rsid w:val="00653EC2"/>
    <w:rsid w:val="006546DA"/>
    <w:rsid w:val="006550E0"/>
    <w:rsid w:val="00655F37"/>
    <w:rsid w:val="00657180"/>
    <w:rsid w:val="006575AD"/>
    <w:rsid w:val="006578F7"/>
    <w:rsid w:val="00657C51"/>
    <w:rsid w:val="00657F75"/>
    <w:rsid w:val="006601AD"/>
    <w:rsid w:val="00660B58"/>
    <w:rsid w:val="00661B67"/>
    <w:rsid w:val="00661DC4"/>
    <w:rsid w:val="00662454"/>
    <w:rsid w:val="00662A3E"/>
    <w:rsid w:val="006632F8"/>
    <w:rsid w:val="00663556"/>
    <w:rsid w:val="00663EA7"/>
    <w:rsid w:val="00664619"/>
    <w:rsid w:val="0066467C"/>
    <w:rsid w:val="00664F3A"/>
    <w:rsid w:val="00666036"/>
    <w:rsid w:val="0066694F"/>
    <w:rsid w:val="00666DC5"/>
    <w:rsid w:val="006676BA"/>
    <w:rsid w:val="006676F7"/>
    <w:rsid w:val="0066777A"/>
    <w:rsid w:val="0067031B"/>
    <w:rsid w:val="006704EF"/>
    <w:rsid w:val="006709A3"/>
    <w:rsid w:val="006709E6"/>
    <w:rsid w:val="00670CED"/>
    <w:rsid w:val="006713BC"/>
    <w:rsid w:val="00671D4D"/>
    <w:rsid w:val="00672307"/>
    <w:rsid w:val="0067240F"/>
    <w:rsid w:val="00672542"/>
    <w:rsid w:val="006727BC"/>
    <w:rsid w:val="00672AB3"/>
    <w:rsid w:val="0067301D"/>
    <w:rsid w:val="0067377C"/>
    <w:rsid w:val="00673BD8"/>
    <w:rsid w:val="0067416E"/>
    <w:rsid w:val="00675B3F"/>
    <w:rsid w:val="00675C5A"/>
    <w:rsid w:val="00675CA4"/>
    <w:rsid w:val="00675DD4"/>
    <w:rsid w:val="00675E47"/>
    <w:rsid w:val="00675EC2"/>
    <w:rsid w:val="0067606A"/>
    <w:rsid w:val="0067686D"/>
    <w:rsid w:val="00676898"/>
    <w:rsid w:val="00676CED"/>
    <w:rsid w:val="00676DBE"/>
    <w:rsid w:val="00676F0B"/>
    <w:rsid w:val="006774D4"/>
    <w:rsid w:val="00677707"/>
    <w:rsid w:val="006777C0"/>
    <w:rsid w:val="0068082E"/>
    <w:rsid w:val="0068086E"/>
    <w:rsid w:val="00680917"/>
    <w:rsid w:val="006809E7"/>
    <w:rsid w:val="006825F4"/>
    <w:rsid w:val="00683B2A"/>
    <w:rsid w:val="00684B3D"/>
    <w:rsid w:val="00684B42"/>
    <w:rsid w:val="00685CAC"/>
    <w:rsid w:val="006860BA"/>
    <w:rsid w:val="00686229"/>
    <w:rsid w:val="006864EA"/>
    <w:rsid w:val="00686C6A"/>
    <w:rsid w:val="00686F15"/>
    <w:rsid w:val="00687051"/>
    <w:rsid w:val="00687762"/>
    <w:rsid w:val="00687FB3"/>
    <w:rsid w:val="006915FB"/>
    <w:rsid w:val="006926B3"/>
    <w:rsid w:val="0069323A"/>
    <w:rsid w:val="00693AA1"/>
    <w:rsid w:val="00693F5B"/>
    <w:rsid w:val="00695FF7"/>
    <w:rsid w:val="006960AD"/>
    <w:rsid w:val="00696D2C"/>
    <w:rsid w:val="006975F7"/>
    <w:rsid w:val="00697F4C"/>
    <w:rsid w:val="006A03FC"/>
    <w:rsid w:val="006A0C3B"/>
    <w:rsid w:val="006A187B"/>
    <w:rsid w:val="006A370F"/>
    <w:rsid w:val="006A3C57"/>
    <w:rsid w:val="006A3CFE"/>
    <w:rsid w:val="006A3DEE"/>
    <w:rsid w:val="006A43E1"/>
    <w:rsid w:val="006A5F6A"/>
    <w:rsid w:val="006A6BE2"/>
    <w:rsid w:val="006A6DBA"/>
    <w:rsid w:val="006A75FE"/>
    <w:rsid w:val="006A79F4"/>
    <w:rsid w:val="006B1090"/>
    <w:rsid w:val="006B1798"/>
    <w:rsid w:val="006B1B3F"/>
    <w:rsid w:val="006B1B6A"/>
    <w:rsid w:val="006B1DF5"/>
    <w:rsid w:val="006B1F53"/>
    <w:rsid w:val="006B2477"/>
    <w:rsid w:val="006B25DB"/>
    <w:rsid w:val="006B2A19"/>
    <w:rsid w:val="006B3747"/>
    <w:rsid w:val="006B4409"/>
    <w:rsid w:val="006B48D1"/>
    <w:rsid w:val="006B4BAB"/>
    <w:rsid w:val="006B5217"/>
    <w:rsid w:val="006B52AD"/>
    <w:rsid w:val="006B5472"/>
    <w:rsid w:val="006B5EAE"/>
    <w:rsid w:val="006B5F92"/>
    <w:rsid w:val="006B76C8"/>
    <w:rsid w:val="006B7DC0"/>
    <w:rsid w:val="006C0B23"/>
    <w:rsid w:val="006C0F2A"/>
    <w:rsid w:val="006C1503"/>
    <w:rsid w:val="006C21F2"/>
    <w:rsid w:val="006C27D1"/>
    <w:rsid w:val="006C2BF4"/>
    <w:rsid w:val="006C302E"/>
    <w:rsid w:val="006C3090"/>
    <w:rsid w:val="006C33A8"/>
    <w:rsid w:val="006C39A1"/>
    <w:rsid w:val="006C3C86"/>
    <w:rsid w:val="006C3DCA"/>
    <w:rsid w:val="006C4726"/>
    <w:rsid w:val="006C4875"/>
    <w:rsid w:val="006C51E0"/>
    <w:rsid w:val="006C59CD"/>
    <w:rsid w:val="006C5DEF"/>
    <w:rsid w:val="006C5F77"/>
    <w:rsid w:val="006C63CA"/>
    <w:rsid w:val="006C6D28"/>
    <w:rsid w:val="006C7137"/>
    <w:rsid w:val="006C7BC9"/>
    <w:rsid w:val="006C7E71"/>
    <w:rsid w:val="006D0C3B"/>
    <w:rsid w:val="006D15DD"/>
    <w:rsid w:val="006D242C"/>
    <w:rsid w:val="006D2B77"/>
    <w:rsid w:val="006D2C0C"/>
    <w:rsid w:val="006D301B"/>
    <w:rsid w:val="006D301C"/>
    <w:rsid w:val="006D41AB"/>
    <w:rsid w:val="006D44B0"/>
    <w:rsid w:val="006D4F21"/>
    <w:rsid w:val="006D5272"/>
    <w:rsid w:val="006D5859"/>
    <w:rsid w:val="006D6034"/>
    <w:rsid w:val="006D7D74"/>
    <w:rsid w:val="006E023C"/>
    <w:rsid w:val="006E0806"/>
    <w:rsid w:val="006E08B7"/>
    <w:rsid w:val="006E109D"/>
    <w:rsid w:val="006E1204"/>
    <w:rsid w:val="006E1578"/>
    <w:rsid w:val="006E15A4"/>
    <w:rsid w:val="006E17AF"/>
    <w:rsid w:val="006E1A7E"/>
    <w:rsid w:val="006E1AA2"/>
    <w:rsid w:val="006E1B06"/>
    <w:rsid w:val="006E1D4A"/>
    <w:rsid w:val="006E1FCD"/>
    <w:rsid w:val="006E1FEF"/>
    <w:rsid w:val="006E2091"/>
    <w:rsid w:val="006E2288"/>
    <w:rsid w:val="006E2A40"/>
    <w:rsid w:val="006E2C14"/>
    <w:rsid w:val="006E2C78"/>
    <w:rsid w:val="006E2DFC"/>
    <w:rsid w:val="006E2F24"/>
    <w:rsid w:val="006E33A5"/>
    <w:rsid w:val="006E3761"/>
    <w:rsid w:val="006E4CC0"/>
    <w:rsid w:val="006E6249"/>
    <w:rsid w:val="006E6D3E"/>
    <w:rsid w:val="006E730A"/>
    <w:rsid w:val="006E7321"/>
    <w:rsid w:val="006E75D9"/>
    <w:rsid w:val="006E7E66"/>
    <w:rsid w:val="006E7EF1"/>
    <w:rsid w:val="006F033B"/>
    <w:rsid w:val="006F0481"/>
    <w:rsid w:val="006F0665"/>
    <w:rsid w:val="006F09D2"/>
    <w:rsid w:val="006F1691"/>
    <w:rsid w:val="006F2959"/>
    <w:rsid w:val="006F2EA2"/>
    <w:rsid w:val="006F30AD"/>
    <w:rsid w:val="006F332D"/>
    <w:rsid w:val="006F38C1"/>
    <w:rsid w:val="006F3DC7"/>
    <w:rsid w:val="006F40A1"/>
    <w:rsid w:val="006F47B5"/>
    <w:rsid w:val="006F4DB5"/>
    <w:rsid w:val="006F501E"/>
    <w:rsid w:val="006F57A8"/>
    <w:rsid w:val="006F5D9E"/>
    <w:rsid w:val="006F6328"/>
    <w:rsid w:val="006F6F06"/>
    <w:rsid w:val="006F76BD"/>
    <w:rsid w:val="006F78B9"/>
    <w:rsid w:val="007009E7"/>
    <w:rsid w:val="00700B09"/>
    <w:rsid w:val="0070147C"/>
    <w:rsid w:val="007019CD"/>
    <w:rsid w:val="00702663"/>
    <w:rsid w:val="00702837"/>
    <w:rsid w:val="00702A1D"/>
    <w:rsid w:val="007034A3"/>
    <w:rsid w:val="00703923"/>
    <w:rsid w:val="00705A69"/>
    <w:rsid w:val="0070688F"/>
    <w:rsid w:val="00706E2A"/>
    <w:rsid w:val="0070719E"/>
    <w:rsid w:val="00707435"/>
    <w:rsid w:val="00707BDB"/>
    <w:rsid w:val="00707E36"/>
    <w:rsid w:val="007100E2"/>
    <w:rsid w:val="00710B23"/>
    <w:rsid w:val="00710F6D"/>
    <w:rsid w:val="00711D9E"/>
    <w:rsid w:val="00712D8D"/>
    <w:rsid w:val="007131C7"/>
    <w:rsid w:val="007133C1"/>
    <w:rsid w:val="007140C0"/>
    <w:rsid w:val="00714D0A"/>
    <w:rsid w:val="00715906"/>
    <w:rsid w:val="00715A06"/>
    <w:rsid w:val="00715A45"/>
    <w:rsid w:val="00715ED6"/>
    <w:rsid w:val="00716165"/>
    <w:rsid w:val="0071663C"/>
    <w:rsid w:val="007169FD"/>
    <w:rsid w:val="00717088"/>
    <w:rsid w:val="007170D0"/>
    <w:rsid w:val="007172E2"/>
    <w:rsid w:val="00717606"/>
    <w:rsid w:val="00717769"/>
    <w:rsid w:val="00717DB3"/>
    <w:rsid w:val="0072008B"/>
    <w:rsid w:val="007201B4"/>
    <w:rsid w:val="00720552"/>
    <w:rsid w:val="00720702"/>
    <w:rsid w:val="00720DDB"/>
    <w:rsid w:val="00720DF9"/>
    <w:rsid w:val="0072124E"/>
    <w:rsid w:val="00721D6E"/>
    <w:rsid w:val="00721F89"/>
    <w:rsid w:val="007221F7"/>
    <w:rsid w:val="007223E6"/>
    <w:rsid w:val="007223F4"/>
    <w:rsid w:val="0072253D"/>
    <w:rsid w:val="00722A92"/>
    <w:rsid w:val="00723397"/>
    <w:rsid w:val="007238BC"/>
    <w:rsid w:val="00723A55"/>
    <w:rsid w:val="00723AF9"/>
    <w:rsid w:val="00723E41"/>
    <w:rsid w:val="00724569"/>
    <w:rsid w:val="00724600"/>
    <w:rsid w:val="00724AE7"/>
    <w:rsid w:val="00724F1E"/>
    <w:rsid w:val="0072547A"/>
    <w:rsid w:val="0072612D"/>
    <w:rsid w:val="0072682A"/>
    <w:rsid w:val="00727766"/>
    <w:rsid w:val="00727CF3"/>
    <w:rsid w:val="00727D3B"/>
    <w:rsid w:val="007304C7"/>
    <w:rsid w:val="00730747"/>
    <w:rsid w:val="00730A81"/>
    <w:rsid w:val="00730D0B"/>
    <w:rsid w:val="00731189"/>
    <w:rsid w:val="00731261"/>
    <w:rsid w:val="007317FB"/>
    <w:rsid w:val="00731E07"/>
    <w:rsid w:val="007325D9"/>
    <w:rsid w:val="00732BD9"/>
    <w:rsid w:val="00733355"/>
    <w:rsid w:val="007333DB"/>
    <w:rsid w:val="00735849"/>
    <w:rsid w:val="0073598B"/>
    <w:rsid w:val="007368AA"/>
    <w:rsid w:val="0074005C"/>
    <w:rsid w:val="00740918"/>
    <w:rsid w:val="00740D36"/>
    <w:rsid w:val="007416E9"/>
    <w:rsid w:val="007417D6"/>
    <w:rsid w:val="00741962"/>
    <w:rsid w:val="00741AC4"/>
    <w:rsid w:val="007423DE"/>
    <w:rsid w:val="007423E7"/>
    <w:rsid w:val="00742B0F"/>
    <w:rsid w:val="0074312A"/>
    <w:rsid w:val="0074325C"/>
    <w:rsid w:val="0074344A"/>
    <w:rsid w:val="00743DBE"/>
    <w:rsid w:val="00744302"/>
    <w:rsid w:val="00744DEC"/>
    <w:rsid w:val="00744EC1"/>
    <w:rsid w:val="00745313"/>
    <w:rsid w:val="007453A1"/>
    <w:rsid w:val="007457A5"/>
    <w:rsid w:val="007459AE"/>
    <w:rsid w:val="00745F6F"/>
    <w:rsid w:val="00746AF3"/>
    <w:rsid w:val="00746DB9"/>
    <w:rsid w:val="00746DF1"/>
    <w:rsid w:val="00746F89"/>
    <w:rsid w:val="0074742A"/>
    <w:rsid w:val="007474D3"/>
    <w:rsid w:val="007476B1"/>
    <w:rsid w:val="00747780"/>
    <w:rsid w:val="00747EDB"/>
    <w:rsid w:val="0075044B"/>
    <w:rsid w:val="00750B00"/>
    <w:rsid w:val="00750E19"/>
    <w:rsid w:val="00751530"/>
    <w:rsid w:val="007515A9"/>
    <w:rsid w:val="007516C7"/>
    <w:rsid w:val="007518FF"/>
    <w:rsid w:val="00751E8E"/>
    <w:rsid w:val="007524D5"/>
    <w:rsid w:val="00752FD3"/>
    <w:rsid w:val="00753692"/>
    <w:rsid w:val="00753899"/>
    <w:rsid w:val="00753FA1"/>
    <w:rsid w:val="00754239"/>
    <w:rsid w:val="00754398"/>
    <w:rsid w:val="007546CE"/>
    <w:rsid w:val="00754ED1"/>
    <w:rsid w:val="0075564C"/>
    <w:rsid w:val="00756BFE"/>
    <w:rsid w:val="007570D0"/>
    <w:rsid w:val="00757215"/>
    <w:rsid w:val="00757DF3"/>
    <w:rsid w:val="00760107"/>
    <w:rsid w:val="0076023E"/>
    <w:rsid w:val="00760407"/>
    <w:rsid w:val="0076045D"/>
    <w:rsid w:val="007607FB"/>
    <w:rsid w:val="0076119C"/>
    <w:rsid w:val="007612C1"/>
    <w:rsid w:val="007615C9"/>
    <w:rsid w:val="0076248D"/>
    <w:rsid w:val="007624BB"/>
    <w:rsid w:val="00762827"/>
    <w:rsid w:val="00762E8F"/>
    <w:rsid w:val="00763229"/>
    <w:rsid w:val="007632C5"/>
    <w:rsid w:val="00763F1F"/>
    <w:rsid w:val="00764166"/>
    <w:rsid w:val="007645D1"/>
    <w:rsid w:val="0076482E"/>
    <w:rsid w:val="00765697"/>
    <w:rsid w:val="007657EB"/>
    <w:rsid w:val="0076632D"/>
    <w:rsid w:val="007665AD"/>
    <w:rsid w:val="00767B0C"/>
    <w:rsid w:val="0077005D"/>
    <w:rsid w:val="007701CB"/>
    <w:rsid w:val="00770E05"/>
    <w:rsid w:val="007714B9"/>
    <w:rsid w:val="00771B99"/>
    <w:rsid w:val="007734AB"/>
    <w:rsid w:val="007735C8"/>
    <w:rsid w:val="00774108"/>
    <w:rsid w:val="00774893"/>
    <w:rsid w:val="00774CD8"/>
    <w:rsid w:val="007751CE"/>
    <w:rsid w:val="00775AF6"/>
    <w:rsid w:val="00775AFF"/>
    <w:rsid w:val="00775D86"/>
    <w:rsid w:val="007767AD"/>
    <w:rsid w:val="00776DCF"/>
    <w:rsid w:val="0077708B"/>
    <w:rsid w:val="00777191"/>
    <w:rsid w:val="00777301"/>
    <w:rsid w:val="00777428"/>
    <w:rsid w:val="00777914"/>
    <w:rsid w:val="007801E7"/>
    <w:rsid w:val="00780834"/>
    <w:rsid w:val="007809D9"/>
    <w:rsid w:val="00781346"/>
    <w:rsid w:val="00781B31"/>
    <w:rsid w:val="00781CA8"/>
    <w:rsid w:val="00782307"/>
    <w:rsid w:val="00782860"/>
    <w:rsid w:val="007829E5"/>
    <w:rsid w:val="00782D09"/>
    <w:rsid w:val="00783250"/>
    <w:rsid w:val="007833D8"/>
    <w:rsid w:val="00783A26"/>
    <w:rsid w:val="00783C0D"/>
    <w:rsid w:val="00783F6C"/>
    <w:rsid w:val="00784489"/>
    <w:rsid w:val="00784CB2"/>
    <w:rsid w:val="0078563D"/>
    <w:rsid w:val="00785CFB"/>
    <w:rsid w:val="00786927"/>
    <w:rsid w:val="00786A5D"/>
    <w:rsid w:val="00786EAF"/>
    <w:rsid w:val="007903AA"/>
    <w:rsid w:val="00790449"/>
    <w:rsid w:val="007909E0"/>
    <w:rsid w:val="00790BAA"/>
    <w:rsid w:val="00790CB7"/>
    <w:rsid w:val="00790E92"/>
    <w:rsid w:val="007912A0"/>
    <w:rsid w:val="0079160D"/>
    <w:rsid w:val="007916C1"/>
    <w:rsid w:val="00791BF3"/>
    <w:rsid w:val="0079271F"/>
    <w:rsid w:val="00793411"/>
    <w:rsid w:val="007936C7"/>
    <w:rsid w:val="0079386A"/>
    <w:rsid w:val="00793BC0"/>
    <w:rsid w:val="00793FBA"/>
    <w:rsid w:val="00794276"/>
    <w:rsid w:val="00794682"/>
    <w:rsid w:val="0079492D"/>
    <w:rsid w:val="00794B25"/>
    <w:rsid w:val="007953AA"/>
    <w:rsid w:val="00795891"/>
    <w:rsid w:val="00795E48"/>
    <w:rsid w:val="00796DD3"/>
    <w:rsid w:val="00797189"/>
    <w:rsid w:val="00797227"/>
    <w:rsid w:val="00797B78"/>
    <w:rsid w:val="007A0208"/>
    <w:rsid w:val="007A1124"/>
    <w:rsid w:val="007A11FE"/>
    <w:rsid w:val="007A1BE4"/>
    <w:rsid w:val="007A2048"/>
    <w:rsid w:val="007A2571"/>
    <w:rsid w:val="007A26C3"/>
    <w:rsid w:val="007A27BC"/>
    <w:rsid w:val="007A28DA"/>
    <w:rsid w:val="007A2D7F"/>
    <w:rsid w:val="007A38EB"/>
    <w:rsid w:val="007A427C"/>
    <w:rsid w:val="007A42DD"/>
    <w:rsid w:val="007A4345"/>
    <w:rsid w:val="007A44B1"/>
    <w:rsid w:val="007A4D0E"/>
    <w:rsid w:val="007A53B5"/>
    <w:rsid w:val="007A54B5"/>
    <w:rsid w:val="007A574D"/>
    <w:rsid w:val="007A57C0"/>
    <w:rsid w:val="007A6917"/>
    <w:rsid w:val="007A6E60"/>
    <w:rsid w:val="007B0225"/>
    <w:rsid w:val="007B08B9"/>
    <w:rsid w:val="007B0B42"/>
    <w:rsid w:val="007B0BB9"/>
    <w:rsid w:val="007B14AF"/>
    <w:rsid w:val="007B18B0"/>
    <w:rsid w:val="007B1AC8"/>
    <w:rsid w:val="007B1C05"/>
    <w:rsid w:val="007B1FBD"/>
    <w:rsid w:val="007B3024"/>
    <w:rsid w:val="007B355A"/>
    <w:rsid w:val="007B3C9A"/>
    <w:rsid w:val="007B515F"/>
    <w:rsid w:val="007B533F"/>
    <w:rsid w:val="007B55AE"/>
    <w:rsid w:val="007B5AC1"/>
    <w:rsid w:val="007B5D23"/>
    <w:rsid w:val="007B5E40"/>
    <w:rsid w:val="007B6EF5"/>
    <w:rsid w:val="007C06B8"/>
    <w:rsid w:val="007C0787"/>
    <w:rsid w:val="007C0945"/>
    <w:rsid w:val="007C0DA9"/>
    <w:rsid w:val="007C1988"/>
    <w:rsid w:val="007C1DDA"/>
    <w:rsid w:val="007C1EB8"/>
    <w:rsid w:val="007C20EB"/>
    <w:rsid w:val="007C2507"/>
    <w:rsid w:val="007C2A00"/>
    <w:rsid w:val="007C2BC2"/>
    <w:rsid w:val="007C2D2C"/>
    <w:rsid w:val="007C2EA2"/>
    <w:rsid w:val="007C314D"/>
    <w:rsid w:val="007C32C7"/>
    <w:rsid w:val="007C341A"/>
    <w:rsid w:val="007C342C"/>
    <w:rsid w:val="007C3D3D"/>
    <w:rsid w:val="007C3FF9"/>
    <w:rsid w:val="007C4138"/>
    <w:rsid w:val="007C46E6"/>
    <w:rsid w:val="007C49E4"/>
    <w:rsid w:val="007C4E27"/>
    <w:rsid w:val="007C53E0"/>
    <w:rsid w:val="007C5466"/>
    <w:rsid w:val="007C63E1"/>
    <w:rsid w:val="007C79CA"/>
    <w:rsid w:val="007D092F"/>
    <w:rsid w:val="007D0C77"/>
    <w:rsid w:val="007D0CD3"/>
    <w:rsid w:val="007D10D0"/>
    <w:rsid w:val="007D1607"/>
    <w:rsid w:val="007D173F"/>
    <w:rsid w:val="007D28AD"/>
    <w:rsid w:val="007D2CC1"/>
    <w:rsid w:val="007D2F5D"/>
    <w:rsid w:val="007D3295"/>
    <w:rsid w:val="007D36C0"/>
    <w:rsid w:val="007D3A41"/>
    <w:rsid w:val="007D4E04"/>
    <w:rsid w:val="007D4F04"/>
    <w:rsid w:val="007D5132"/>
    <w:rsid w:val="007D5AE8"/>
    <w:rsid w:val="007D5CF1"/>
    <w:rsid w:val="007D5D31"/>
    <w:rsid w:val="007D5DAC"/>
    <w:rsid w:val="007D7211"/>
    <w:rsid w:val="007D7635"/>
    <w:rsid w:val="007D7845"/>
    <w:rsid w:val="007E022A"/>
    <w:rsid w:val="007E03AF"/>
    <w:rsid w:val="007E0598"/>
    <w:rsid w:val="007E09BE"/>
    <w:rsid w:val="007E0B68"/>
    <w:rsid w:val="007E0EB5"/>
    <w:rsid w:val="007E11AE"/>
    <w:rsid w:val="007E11FB"/>
    <w:rsid w:val="007E1464"/>
    <w:rsid w:val="007E1AE3"/>
    <w:rsid w:val="007E1BA4"/>
    <w:rsid w:val="007E1DBA"/>
    <w:rsid w:val="007E1F63"/>
    <w:rsid w:val="007E22DF"/>
    <w:rsid w:val="007E24B5"/>
    <w:rsid w:val="007E31A1"/>
    <w:rsid w:val="007E3647"/>
    <w:rsid w:val="007E409A"/>
    <w:rsid w:val="007E4660"/>
    <w:rsid w:val="007E48ED"/>
    <w:rsid w:val="007E4FCB"/>
    <w:rsid w:val="007E533D"/>
    <w:rsid w:val="007E57C8"/>
    <w:rsid w:val="007E6DB3"/>
    <w:rsid w:val="007E6E57"/>
    <w:rsid w:val="007F0268"/>
    <w:rsid w:val="007F02F8"/>
    <w:rsid w:val="007F035B"/>
    <w:rsid w:val="007F1BF1"/>
    <w:rsid w:val="007F1DC3"/>
    <w:rsid w:val="007F256A"/>
    <w:rsid w:val="007F261E"/>
    <w:rsid w:val="007F3B4B"/>
    <w:rsid w:val="007F3B71"/>
    <w:rsid w:val="007F40FB"/>
    <w:rsid w:val="007F43E0"/>
    <w:rsid w:val="007F5799"/>
    <w:rsid w:val="007F5B3D"/>
    <w:rsid w:val="007F644B"/>
    <w:rsid w:val="007F73C6"/>
    <w:rsid w:val="007F7ED7"/>
    <w:rsid w:val="00800F73"/>
    <w:rsid w:val="00801338"/>
    <w:rsid w:val="008013A8"/>
    <w:rsid w:val="008013FE"/>
    <w:rsid w:val="00801AC8"/>
    <w:rsid w:val="00801B8D"/>
    <w:rsid w:val="00801E41"/>
    <w:rsid w:val="008023EC"/>
    <w:rsid w:val="008026C3"/>
    <w:rsid w:val="00802749"/>
    <w:rsid w:val="00802AE6"/>
    <w:rsid w:val="00802EA9"/>
    <w:rsid w:val="0080327A"/>
    <w:rsid w:val="0080336B"/>
    <w:rsid w:val="00803AE6"/>
    <w:rsid w:val="0080489C"/>
    <w:rsid w:val="0080653F"/>
    <w:rsid w:val="00806699"/>
    <w:rsid w:val="00806C28"/>
    <w:rsid w:val="00806D0B"/>
    <w:rsid w:val="00806F41"/>
    <w:rsid w:val="00806FD5"/>
    <w:rsid w:val="00806FD6"/>
    <w:rsid w:val="008072AC"/>
    <w:rsid w:val="00807461"/>
    <w:rsid w:val="008075C7"/>
    <w:rsid w:val="0080787F"/>
    <w:rsid w:val="00810674"/>
    <w:rsid w:val="00810B0D"/>
    <w:rsid w:val="00810C9B"/>
    <w:rsid w:val="0081110F"/>
    <w:rsid w:val="00811F4F"/>
    <w:rsid w:val="00811FAD"/>
    <w:rsid w:val="00812036"/>
    <w:rsid w:val="008123C0"/>
    <w:rsid w:val="00812C95"/>
    <w:rsid w:val="00813655"/>
    <w:rsid w:val="008140C7"/>
    <w:rsid w:val="00814369"/>
    <w:rsid w:val="00814383"/>
    <w:rsid w:val="00814F13"/>
    <w:rsid w:val="00815070"/>
    <w:rsid w:val="0081609C"/>
    <w:rsid w:val="00816665"/>
    <w:rsid w:val="008170D1"/>
    <w:rsid w:val="00817420"/>
    <w:rsid w:val="00817679"/>
    <w:rsid w:val="00817BB9"/>
    <w:rsid w:val="00817E54"/>
    <w:rsid w:val="00817F98"/>
    <w:rsid w:val="008200D3"/>
    <w:rsid w:val="008200D6"/>
    <w:rsid w:val="008202BA"/>
    <w:rsid w:val="008204BD"/>
    <w:rsid w:val="00821066"/>
    <w:rsid w:val="00821505"/>
    <w:rsid w:val="0082160E"/>
    <w:rsid w:val="0082183E"/>
    <w:rsid w:val="00822541"/>
    <w:rsid w:val="00822A5E"/>
    <w:rsid w:val="00823010"/>
    <w:rsid w:val="00823A46"/>
    <w:rsid w:val="00823B4D"/>
    <w:rsid w:val="00823F67"/>
    <w:rsid w:val="00823FA3"/>
    <w:rsid w:val="0082435B"/>
    <w:rsid w:val="00824A4D"/>
    <w:rsid w:val="00824C30"/>
    <w:rsid w:val="008253FF"/>
    <w:rsid w:val="00825E5C"/>
    <w:rsid w:val="0082740C"/>
    <w:rsid w:val="00827D30"/>
    <w:rsid w:val="00827E69"/>
    <w:rsid w:val="008306ED"/>
    <w:rsid w:val="00830930"/>
    <w:rsid w:val="00830CB9"/>
    <w:rsid w:val="00830CC5"/>
    <w:rsid w:val="00830EAB"/>
    <w:rsid w:val="00831C23"/>
    <w:rsid w:val="00831FDF"/>
    <w:rsid w:val="0083251E"/>
    <w:rsid w:val="008325C6"/>
    <w:rsid w:val="008325F8"/>
    <w:rsid w:val="00833CBE"/>
    <w:rsid w:val="00834212"/>
    <w:rsid w:val="0083468A"/>
    <w:rsid w:val="008349F2"/>
    <w:rsid w:val="00835C40"/>
    <w:rsid w:val="00835F67"/>
    <w:rsid w:val="00836743"/>
    <w:rsid w:val="008367C1"/>
    <w:rsid w:val="008371FE"/>
    <w:rsid w:val="0083774E"/>
    <w:rsid w:val="00840621"/>
    <w:rsid w:val="00840740"/>
    <w:rsid w:val="00841360"/>
    <w:rsid w:val="008416A8"/>
    <w:rsid w:val="00841B63"/>
    <w:rsid w:val="00841B7F"/>
    <w:rsid w:val="00841D4E"/>
    <w:rsid w:val="00841D6A"/>
    <w:rsid w:val="0084212D"/>
    <w:rsid w:val="008424AF"/>
    <w:rsid w:val="00842DBD"/>
    <w:rsid w:val="00842EA0"/>
    <w:rsid w:val="00842FCB"/>
    <w:rsid w:val="00843303"/>
    <w:rsid w:val="00843C87"/>
    <w:rsid w:val="00843EF9"/>
    <w:rsid w:val="00844211"/>
    <w:rsid w:val="008442C5"/>
    <w:rsid w:val="008448CE"/>
    <w:rsid w:val="00845022"/>
    <w:rsid w:val="00845268"/>
    <w:rsid w:val="00845A97"/>
    <w:rsid w:val="0084625C"/>
    <w:rsid w:val="008465F2"/>
    <w:rsid w:val="00846CCA"/>
    <w:rsid w:val="00846E14"/>
    <w:rsid w:val="00847690"/>
    <w:rsid w:val="008477C6"/>
    <w:rsid w:val="008478DB"/>
    <w:rsid w:val="00847976"/>
    <w:rsid w:val="00847DD1"/>
    <w:rsid w:val="00847FD2"/>
    <w:rsid w:val="008504D1"/>
    <w:rsid w:val="008504D2"/>
    <w:rsid w:val="008511D7"/>
    <w:rsid w:val="008517F5"/>
    <w:rsid w:val="00851C98"/>
    <w:rsid w:val="00851CD0"/>
    <w:rsid w:val="00851F28"/>
    <w:rsid w:val="00851FDF"/>
    <w:rsid w:val="00852999"/>
    <w:rsid w:val="00852E2D"/>
    <w:rsid w:val="00853463"/>
    <w:rsid w:val="00853D0C"/>
    <w:rsid w:val="0085477F"/>
    <w:rsid w:val="0085496B"/>
    <w:rsid w:val="0085543F"/>
    <w:rsid w:val="00855900"/>
    <w:rsid w:val="00855EA0"/>
    <w:rsid w:val="0085678F"/>
    <w:rsid w:val="008567B8"/>
    <w:rsid w:val="0085688A"/>
    <w:rsid w:val="00856B99"/>
    <w:rsid w:val="00856BCB"/>
    <w:rsid w:val="00856C0B"/>
    <w:rsid w:val="00856EC5"/>
    <w:rsid w:val="00857036"/>
    <w:rsid w:val="0085731E"/>
    <w:rsid w:val="008576DF"/>
    <w:rsid w:val="008600F6"/>
    <w:rsid w:val="00860317"/>
    <w:rsid w:val="00860755"/>
    <w:rsid w:val="008613E7"/>
    <w:rsid w:val="00861CA8"/>
    <w:rsid w:val="00862640"/>
    <w:rsid w:val="0086486E"/>
    <w:rsid w:val="00864DC8"/>
    <w:rsid w:val="00864F00"/>
    <w:rsid w:val="008650CA"/>
    <w:rsid w:val="00865112"/>
    <w:rsid w:val="00865152"/>
    <w:rsid w:val="0086517C"/>
    <w:rsid w:val="00865658"/>
    <w:rsid w:val="00865DA9"/>
    <w:rsid w:val="0086622A"/>
    <w:rsid w:val="00866360"/>
    <w:rsid w:val="0086754D"/>
    <w:rsid w:val="0087085E"/>
    <w:rsid w:val="00871208"/>
    <w:rsid w:val="00871946"/>
    <w:rsid w:val="00871B45"/>
    <w:rsid w:val="0087257E"/>
    <w:rsid w:val="00872DC2"/>
    <w:rsid w:val="0087365C"/>
    <w:rsid w:val="00873A84"/>
    <w:rsid w:val="00873B5F"/>
    <w:rsid w:val="00873CB0"/>
    <w:rsid w:val="008742C1"/>
    <w:rsid w:val="00874D12"/>
    <w:rsid w:val="00874EBD"/>
    <w:rsid w:val="00875130"/>
    <w:rsid w:val="00875E0B"/>
    <w:rsid w:val="00876858"/>
    <w:rsid w:val="00876A71"/>
    <w:rsid w:val="00877310"/>
    <w:rsid w:val="00877E39"/>
    <w:rsid w:val="00877FE1"/>
    <w:rsid w:val="00880680"/>
    <w:rsid w:val="00881ED7"/>
    <w:rsid w:val="008822DA"/>
    <w:rsid w:val="008823AE"/>
    <w:rsid w:val="00882BEC"/>
    <w:rsid w:val="008830B0"/>
    <w:rsid w:val="00883C05"/>
    <w:rsid w:val="008841B8"/>
    <w:rsid w:val="008845E2"/>
    <w:rsid w:val="00885100"/>
    <w:rsid w:val="00885711"/>
    <w:rsid w:val="008864DA"/>
    <w:rsid w:val="0088661A"/>
    <w:rsid w:val="00887897"/>
    <w:rsid w:val="00890205"/>
    <w:rsid w:val="008905B4"/>
    <w:rsid w:val="008907DE"/>
    <w:rsid w:val="00890FB5"/>
    <w:rsid w:val="00891218"/>
    <w:rsid w:val="00891479"/>
    <w:rsid w:val="008914C5"/>
    <w:rsid w:val="008914C6"/>
    <w:rsid w:val="00892062"/>
    <w:rsid w:val="008921A7"/>
    <w:rsid w:val="0089235A"/>
    <w:rsid w:val="00893358"/>
    <w:rsid w:val="0089348E"/>
    <w:rsid w:val="00893632"/>
    <w:rsid w:val="00893921"/>
    <w:rsid w:val="0089407E"/>
    <w:rsid w:val="0089455A"/>
    <w:rsid w:val="00894C27"/>
    <w:rsid w:val="00894CD8"/>
    <w:rsid w:val="0089515B"/>
    <w:rsid w:val="00895A27"/>
    <w:rsid w:val="00895F53"/>
    <w:rsid w:val="008963C5"/>
    <w:rsid w:val="00896A87"/>
    <w:rsid w:val="00896D48"/>
    <w:rsid w:val="00896DF2"/>
    <w:rsid w:val="00897355"/>
    <w:rsid w:val="00897AC1"/>
    <w:rsid w:val="008A0688"/>
    <w:rsid w:val="008A09BD"/>
    <w:rsid w:val="008A0A26"/>
    <w:rsid w:val="008A1034"/>
    <w:rsid w:val="008A1A1B"/>
    <w:rsid w:val="008A1A24"/>
    <w:rsid w:val="008A1A41"/>
    <w:rsid w:val="008A22B2"/>
    <w:rsid w:val="008A2417"/>
    <w:rsid w:val="008A256D"/>
    <w:rsid w:val="008A2B5B"/>
    <w:rsid w:val="008A3174"/>
    <w:rsid w:val="008A324B"/>
    <w:rsid w:val="008A35E8"/>
    <w:rsid w:val="008A3DC8"/>
    <w:rsid w:val="008A3F40"/>
    <w:rsid w:val="008A3FA5"/>
    <w:rsid w:val="008A4428"/>
    <w:rsid w:val="008A4507"/>
    <w:rsid w:val="008A4679"/>
    <w:rsid w:val="008A46E8"/>
    <w:rsid w:val="008A4AE8"/>
    <w:rsid w:val="008A4C94"/>
    <w:rsid w:val="008A4CA1"/>
    <w:rsid w:val="008A5058"/>
    <w:rsid w:val="008A52E9"/>
    <w:rsid w:val="008A533C"/>
    <w:rsid w:val="008A557D"/>
    <w:rsid w:val="008A58F6"/>
    <w:rsid w:val="008A6325"/>
    <w:rsid w:val="008A731D"/>
    <w:rsid w:val="008A750A"/>
    <w:rsid w:val="008A7BF5"/>
    <w:rsid w:val="008A7D74"/>
    <w:rsid w:val="008B0FA7"/>
    <w:rsid w:val="008B139F"/>
    <w:rsid w:val="008B1D0F"/>
    <w:rsid w:val="008B1D1B"/>
    <w:rsid w:val="008B2900"/>
    <w:rsid w:val="008B31E8"/>
    <w:rsid w:val="008B31FF"/>
    <w:rsid w:val="008B3E48"/>
    <w:rsid w:val="008B410A"/>
    <w:rsid w:val="008B57B0"/>
    <w:rsid w:val="008B5AD5"/>
    <w:rsid w:val="008B6A20"/>
    <w:rsid w:val="008B717A"/>
    <w:rsid w:val="008B719D"/>
    <w:rsid w:val="008B724C"/>
    <w:rsid w:val="008B74B3"/>
    <w:rsid w:val="008B74CB"/>
    <w:rsid w:val="008B766B"/>
    <w:rsid w:val="008B772B"/>
    <w:rsid w:val="008B7D04"/>
    <w:rsid w:val="008C023D"/>
    <w:rsid w:val="008C0251"/>
    <w:rsid w:val="008C08E2"/>
    <w:rsid w:val="008C14D2"/>
    <w:rsid w:val="008C2846"/>
    <w:rsid w:val="008C28F3"/>
    <w:rsid w:val="008C2C7C"/>
    <w:rsid w:val="008C31D3"/>
    <w:rsid w:val="008C3275"/>
    <w:rsid w:val="008C47C2"/>
    <w:rsid w:val="008C488B"/>
    <w:rsid w:val="008C50AB"/>
    <w:rsid w:val="008C5C4D"/>
    <w:rsid w:val="008C5E8C"/>
    <w:rsid w:val="008C5EA1"/>
    <w:rsid w:val="008C63D6"/>
    <w:rsid w:val="008C68C6"/>
    <w:rsid w:val="008C6FA0"/>
    <w:rsid w:val="008C7000"/>
    <w:rsid w:val="008C73FD"/>
    <w:rsid w:val="008C7F6C"/>
    <w:rsid w:val="008C7F7F"/>
    <w:rsid w:val="008D07B0"/>
    <w:rsid w:val="008D1150"/>
    <w:rsid w:val="008D11E5"/>
    <w:rsid w:val="008D1C27"/>
    <w:rsid w:val="008D1D6A"/>
    <w:rsid w:val="008D21E4"/>
    <w:rsid w:val="008D236B"/>
    <w:rsid w:val="008D2386"/>
    <w:rsid w:val="008D3A7D"/>
    <w:rsid w:val="008D405E"/>
    <w:rsid w:val="008D4B6E"/>
    <w:rsid w:val="008D5082"/>
    <w:rsid w:val="008D56F3"/>
    <w:rsid w:val="008D5DB7"/>
    <w:rsid w:val="008D6F55"/>
    <w:rsid w:val="008D7125"/>
    <w:rsid w:val="008D7307"/>
    <w:rsid w:val="008D7BCE"/>
    <w:rsid w:val="008E00D7"/>
    <w:rsid w:val="008E04DF"/>
    <w:rsid w:val="008E05CC"/>
    <w:rsid w:val="008E076F"/>
    <w:rsid w:val="008E14E1"/>
    <w:rsid w:val="008E1758"/>
    <w:rsid w:val="008E175D"/>
    <w:rsid w:val="008E1911"/>
    <w:rsid w:val="008E20A5"/>
    <w:rsid w:val="008E29EB"/>
    <w:rsid w:val="008E3179"/>
    <w:rsid w:val="008E3322"/>
    <w:rsid w:val="008E3326"/>
    <w:rsid w:val="008E3F28"/>
    <w:rsid w:val="008E3F73"/>
    <w:rsid w:val="008E40FC"/>
    <w:rsid w:val="008E4279"/>
    <w:rsid w:val="008E4C16"/>
    <w:rsid w:val="008E4C85"/>
    <w:rsid w:val="008E4DB1"/>
    <w:rsid w:val="008E514F"/>
    <w:rsid w:val="008E54C7"/>
    <w:rsid w:val="008E5FD7"/>
    <w:rsid w:val="008E639E"/>
    <w:rsid w:val="008E64E2"/>
    <w:rsid w:val="008E6F13"/>
    <w:rsid w:val="008E6FCC"/>
    <w:rsid w:val="008E7796"/>
    <w:rsid w:val="008E7D1F"/>
    <w:rsid w:val="008E7D28"/>
    <w:rsid w:val="008F06B4"/>
    <w:rsid w:val="008F06F2"/>
    <w:rsid w:val="008F0718"/>
    <w:rsid w:val="008F126F"/>
    <w:rsid w:val="008F1633"/>
    <w:rsid w:val="008F16F6"/>
    <w:rsid w:val="008F1817"/>
    <w:rsid w:val="008F20E6"/>
    <w:rsid w:val="008F2559"/>
    <w:rsid w:val="008F2831"/>
    <w:rsid w:val="008F28BF"/>
    <w:rsid w:val="008F2E0B"/>
    <w:rsid w:val="008F309F"/>
    <w:rsid w:val="008F3F4A"/>
    <w:rsid w:val="008F43EE"/>
    <w:rsid w:val="008F4F07"/>
    <w:rsid w:val="008F5AEA"/>
    <w:rsid w:val="008F5F69"/>
    <w:rsid w:val="008F6283"/>
    <w:rsid w:val="008F62B8"/>
    <w:rsid w:val="008F69D0"/>
    <w:rsid w:val="008F6D6F"/>
    <w:rsid w:val="008F74BC"/>
    <w:rsid w:val="008F7AC4"/>
    <w:rsid w:val="008F7E81"/>
    <w:rsid w:val="009000AF"/>
    <w:rsid w:val="0090064F"/>
    <w:rsid w:val="00900968"/>
    <w:rsid w:val="00900EAD"/>
    <w:rsid w:val="00901BD9"/>
    <w:rsid w:val="0090219A"/>
    <w:rsid w:val="0090397B"/>
    <w:rsid w:val="00903D65"/>
    <w:rsid w:val="009044AB"/>
    <w:rsid w:val="009044E7"/>
    <w:rsid w:val="009047D5"/>
    <w:rsid w:val="00904C70"/>
    <w:rsid w:val="00904C94"/>
    <w:rsid w:val="0090563A"/>
    <w:rsid w:val="0090571C"/>
    <w:rsid w:val="00905939"/>
    <w:rsid w:val="00905C33"/>
    <w:rsid w:val="00905E6C"/>
    <w:rsid w:val="00905FAC"/>
    <w:rsid w:val="00906137"/>
    <w:rsid w:val="00906434"/>
    <w:rsid w:val="00906D48"/>
    <w:rsid w:val="009074E2"/>
    <w:rsid w:val="00907915"/>
    <w:rsid w:val="00907A20"/>
    <w:rsid w:val="00910403"/>
    <w:rsid w:val="00910A12"/>
    <w:rsid w:val="00910E71"/>
    <w:rsid w:val="00911071"/>
    <w:rsid w:val="009111DD"/>
    <w:rsid w:val="00911796"/>
    <w:rsid w:val="00912575"/>
    <w:rsid w:val="009127B5"/>
    <w:rsid w:val="009128E1"/>
    <w:rsid w:val="00912A88"/>
    <w:rsid w:val="00913A0B"/>
    <w:rsid w:val="0091567B"/>
    <w:rsid w:val="00915CF5"/>
    <w:rsid w:val="00915D73"/>
    <w:rsid w:val="00916276"/>
    <w:rsid w:val="0091673E"/>
    <w:rsid w:val="00917061"/>
    <w:rsid w:val="009172BE"/>
    <w:rsid w:val="009176FB"/>
    <w:rsid w:val="00917A50"/>
    <w:rsid w:val="00920391"/>
    <w:rsid w:val="009209FA"/>
    <w:rsid w:val="00920B74"/>
    <w:rsid w:val="009217A4"/>
    <w:rsid w:val="00921A4E"/>
    <w:rsid w:val="00921CD1"/>
    <w:rsid w:val="00922500"/>
    <w:rsid w:val="00923010"/>
    <w:rsid w:val="0092330E"/>
    <w:rsid w:val="009240B3"/>
    <w:rsid w:val="00924347"/>
    <w:rsid w:val="0092455E"/>
    <w:rsid w:val="0092459A"/>
    <w:rsid w:val="0092467B"/>
    <w:rsid w:val="00924E10"/>
    <w:rsid w:val="00925612"/>
    <w:rsid w:val="009258CC"/>
    <w:rsid w:val="00925AE1"/>
    <w:rsid w:val="00926431"/>
    <w:rsid w:val="00926455"/>
    <w:rsid w:val="009266EC"/>
    <w:rsid w:val="00926A2B"/>
    <w:rsid w:val="00926E8E"/>
    <w:rsid w:val="009272DE"/>
    <w:rsid w:val="00927A5C"/>
    <w:rsid w:val="009313FA"/>
    <w:rsid w:val="009318B1"/>
    <w:rsid w:val="009323DB"/>
    <w:rsid w:val="00932ACB"/>
    <w:rsid w:val="00932D0E"/>
    <w:rsid w:val="0093355E"/>
    <w:rsid w:val="00933C24"/>
    <w:rsid w:val="00933E90"/>
    <w:rsid w:val="009343AF"/>
    <w:rsid w:val="009343C3"/>
    <w:rsid w:val="009356DB"/>
    <w:rsid w:val="00936A63"/>
    <w:rsid w:val="009370E6"/>
    <w:rsid w:val="0093719F"/>
    <w:rsid w:val="00940160"/>
    <w:rsid w:val="00940339"/>
    <w:rsid w:val="00940637"/>
    <w:rsid w:val="00940998"/>
    <w:rsid w:val="00941E99"/>
    <w:rsid w:val="00942AA0"/>
    <w:rsid w:val="00942C6F"/>
    <w:rsid w:val="009431C2"/>
    <w:rsid w:val="00943500"/>
    <w:rsid w:val="00943561"/>
    <w:rsid w:val="00943A68"/>
    <w:rsid w:val="00943F5F"/>
    <w:rsid w:val="00944BA2"/>
    <w:rsid w:val="00944DE4"/>
    <w:rsid w:val="009450DF"/>
    <w:rsid w:val="00945202"/>
    <w:rsid w:val="009454C1"/>
    <w:rsid w:val="00945974"/>
    <w:rsid w:val="00945B9A"/>
    <w:rsid w:val="00946418"/>
    <w:rsid w:val="00946D16"/>
    <w:rsid w:val="00947AD9"/>
    <w:rsid w:val="00950469"/>
    <w:rsid w:val="00950E02"/>
    <w:rsid w:val="009522C8"/>
    <w:rsid w:val="0095239F"/>
    <w:rsid w:val="009523D0"/>
    <w:rsid w:val="00952436"/>
    <w:rsid w:val="009528E6"/>
    <w:rsid w:val="00952ECD"/>
    <w:rsid w:val="00952FA1"/>
    <w:rsid w:val="0095333F"/>
    <w:rsid w:val="009533CF"/>
    <w:rsid w:val="00953681"/>
    <w:rsid w:val="009537AC"/>
    <w:rsid w:val="00953EF1"/>
    <w:rsid w:val="00953FA2"/>
    <w:rsid w:val="00954096"/>
    <w:rsid w:val="009540C2"/>
    <w:rsid w:val="00954366"/>
    <w:rsid w:val="009543A7"/>
    <w:rsid w:val="00954C4E"/>
    <w:rsid w:val="00954C7E"/>
    <w:rsid w:val="00954FAC"/>
    <w:rsid w:val="00955794"/>
    <w:rsid w:val="00955B32"/>
    <w:rsid w:val="00955D13"/>
    <w:rsid w:val="00955DF5"/>
    <w:rsid w:val="00957DC1"/>
    <w:rsid w:val="009608AB"/>
    <w:rsid w:val="00962737"/>
    <w:rsid w:val="00963158"/>
    <w:rsid w:val="00963592"/>
    <w:rsid w:val="00963A71"/>
    <w:rsid w:val="00963C7B"/>
    <w:rsid w:val="00964620"/>
    <w:rsid w:val="00965382"/>
    <w:rsid w:val="00965D64"/>
    <w:rsid w:val="009670E2"/>
    <w:rsid w:val="00967204"/>
    <w:rsid w:val="0096723C"/>
    <w:rsid w:val="009676AA"/>
    <w:rsid w:val="00967741"/>
    <w:rsid w:val="00970076"/>
    <w:rsid w:val="009706D1"/>
    <w:rsid w:val="00970ACA"/>
    <w:rsid w:val="00971DCF"/>
    <w:rsid w:val="00972219"/>
    <w:rsid w:val="00972AD0"/>
    <w:rsid w:val="00972FD9"/>
    <w:rsid w:val="0097304B"/>
    <w:rsid w:val="009741C0"/>
    <w:rsid w:val="0097466B"/>
    <w:rsid w:val="009748EC"/>
    <w:rsid w:val="009758BD"/>
    <w:rsid w:val="00975FCB"/>
    <w:rsid w:val="00977414"/>
    <w:rsid w:val="00977802"/>
    <w:rsid w:val="00977A3B"/>
    <w:rsid w:val="00977D85"/>
    <w:rsid w:val="00977E22"/>
    <w:rsid w:val="00977F54"/>
    <w:rsid w:val="0098011A"/>
    <w:rsid w:val="00980281"/>
    <w:rsid w:val="00980E46"/>
    <w:rsid w:val="009813BA"/>
    <w:rsid w:val="009814E4"/>
    <w:rsid w:val="00981DFF"/>
    <w:rsid w:val="0098209D"/>
    <w:rsid w:val="0098271A"/>
    <w:rsid w:val="009829A6"/>
    <w:rsid w:val="00983472"/>
    <w:rsid w:val="009834C5"/>
    <w:rsid w:val="00984602"/>
    <w:rsid w:val="009850C6"/>
    <w:rsid w:val="009852DF"/>
    <w:rsid w:val="009854B3"/>
    <w:rsid w:val="00985825"/>
    <w:rsid w:val="00985B91"/>
    <w:rsid w:val="00985E6C"/>
    <w:rsid w:val="009860B7"/>
    <w:rsid w:val="0098674E"/>
    <w:rsid w:val="009874BF"/>
    <w:rsid w:val="00987537"/>
    <w:rsid w:val="00987884"/>
    <w:rsid w:val="009900E8"/>
    <w:rsid w:val="009902E7"/>
    <w:rsid w:val="00990749"/>
    <w:rsid w:val="00990AB5"/>
    <w:rsid w:val="00990AEC"/>
    <w:rsid w:val="009918B0"/>
    <w:rsid w:val="00991CFA"/>
    <w:rsid w:val="00992D07"/>
    <w:rsid w:val="00993631"/>
    <w:rsid w:val="00993DCD"/>
    <w:rsid w:val="00994DAB"/>
    <w:rsid w:val="0099563A"/>
    <w:rsid w:val="009956E8"/>
    <w:rsid w:val="00995AAB"/>
    <w:rsid w:val="00996194"/>
    <w:rsid w:val="0099692A"/>
    <w:rsid w:val="009A0032"/>
    <w:rsid w:val="009A01CB"/>
    <w:rsid w:val="009A06CF"/>
    <w:rsid w:val="009A06EE"/>
    <w:rsid w:val="009A0E2C"/>
    <w:rsid w:val="009A1441"/>
    <w:rsid w:val="009A16B0"/>
    <w:rsid w:val="009A178A"/>
    <w:rsid w:val="009A1969"/>
    <w:rsid w:val="009A329F"/>
    <w:rsid w:val="009A3397"/>
    <w:rsid w:val="009A34D6"/>
    <w:rsid w:val="009A35D2"/>
    <w:rsid w:val="009A4CA4"/>
    <w:rsid w:val="009A4F7B"/>
    <w:rsid w:val="009A51B2"/>
    <w:rsid w:val="009A5439"/>
    <w:rsid w:val="009A54BC"/>
    <w:rsid w:val="009A563C"/>
    <w:rsid w:val="009A5C4E"/>
    <w:rsid w:val="009A5DE3"/>
    <w:rsid w:val="009A6072"/>
    <w:rsid w:val="009A6CA5"/>
    <w:rsid w:val="009B01F6"/>
    <w:rsid w:val="009B0FA1"/>
    <w:rsid w:val="009B19DC"/>
    <w:rsid w:val="009B1FBB"/>
    <w:rsid w:val="009B24D9"/>
    <w:rsid w:val="009B2BC4"/>
    <w:rsid w:val="009B2C6D"/>
    <w:rsid w:val="009B3B71"/>
    <w:rsid w:val="009B3C25"/>
    <w:rsid w:val="009B4192"/>
    <w:rsid w:val="009B43F3"/>
    <w:rsid w:val="009B4869"/>
    <w:rsid w:val="009B5742"/>
    <w:rsid w:val="009B5984"/>
    <w:rsid w:val="009B5A2A"/>
    <w:rsid w:val="009B5D5C"/>
    <w:rsid w:val="009B6CBE"/>
    <w:rsid w:val="009B741B"/>
    <w:rsid w:val="009B799D"/>
    <w:rsid w:val="009B7DCA"/>
    <w:rsid w:val="009C0085"/>
    <w:rsid w:val="009C040F"/>
    <w:rsid w:val="009C043E"/>
    <w:rsid w:val="009C12BE"/>
    <w:rsid w:val="009C1748"/>
    <w:rsid w:val="009C230F"/>
    <w:rsid w:val="009C35A1"/>
    <w:rsid w:val="009C3C50"/>
    <w:rsid w:val="009C42BA"/>
    <w:rsid w:val="009C49C4"/>
    <w:rsid w:val="009C4E21"/>
    <w:rsid w:val="009C5D1B"/>
    <w:rsid w:val="009C6C61"/>
    <w:rsid w:val="009C73C7"/>
    <w:rsid w:val="009C7502"/>
    <w:rsid w:val="009C7E52"/>
    <w:rsid w:val="009D00D6"/>
    <w:rsid w:val="009D021D"/>
    <w:rsid w:val="009D056A"/>
    <w:rsid w:val="009D0693"/>
    <w:rsid w:val="009D11B6"/>
    <w:rsid w:val="009D15C4"/>
    <w:rsid w:val="009D1607"/>
    <w:rsid w:val="009D1665"/>
    <w:rsid w:val="009D1743"/>
    <w:rsid w:val="009D17F9"/>
    <w:rsid w:val="009D18DF"/>
    <w:rsid w:val="009D1B93"/>
    <w:rsid w:val="009D1C7B"/>
    <w:rsid w:val="009D299A"/>
    <w:rsid w:val="009D2AC1"/>
    <w:rsid w:val="009D40C7"/>
    <w:rsid w:val="009D4312"/>
    <w:rsid w:val="009D4A95"/>
    <w:rsid w:val="009D52A3"/>
    <w:rsid w:val="009D5749"/>
    <w:rsid w:val="009D6B4E"/>
    <w:rsid w:val="009D6CF1"/>
    <w:rsid w:val="009D75C8"/>
    <w:rsid w:val="009D7EF4"/>
    <w:rsid w:val="009E06C7"/>
    <w:rsid w:val="009E0BD2"/>
    <w:rsid w:val="009E1BE9"/>
    <w:rsid w:val="009E3352"/>
    <w:rsid w:val="009E36D1"/>
    <w:rsid w:val="009E3BA6"/>
    <w:rsid w:val="009E3FBD"/>
    <w:rsid w:val="009E41BD"/>
    <w:rsid w:val="009E41DC"/>
    <w:rsid w:val="009E463B"/>
    <w:rsid w:val="009E4803"/>
    <w:rsid w:val="009E5073"/>
    <w:rsid w:val="009E5AF1"/>
    <w:rsid w:val="009E5C75"/>
    <w:rsid w:val="009E5E9F"/>
    <w:rsid w:val="009E5FFC"/>
    <w:rsid w:val="009E6084"/>
    <w:rsid w:val="009E664E"/>
    <w:rsid w:val="009E6817"/>
    <w:rsid w:val="009E6AEE"/>
    <w:rsid w:val="009E6B7E"/>
    <w:rsid w:val="009E6D54"/>
    <w:rsid w:val="009E707A"/>
    <w:rsid w:val="009E7513"/>
    <w:rsid w:val="009F0309"/>
    <w:rsid w:val="009F0472"/>
    <w:rsid w:val="009F0483"/>
    <w:rsid w:val="009F0785"/>
    <w:rsid w:val="009F0A9F"/>
    <w:rsid w:val="009F1240"/>
    <w:rsid w:val="009F1809"/>
    <w:rsid w:val="009F1955"/>
    <w:rsid w:val="009F19EA"/>
    <w:rsid w:val="009F1B85"/>
    <w:rsid w:val="009F1EB1"/>
    <w:rsid w:val="009F1FAF"/>
    <w:rsid w:val="009F275B"/>
    <w:rsid w:val="009F2DE7"/>
    <w:rsid w:val="009F30B1"/>
    <w:rsid w:val="009F36AD"/>
    <w:rsid w:val="009F3764"/>
    <w:rsid w:val="009F3866"/>
    <w:rsid w:val="009F3BFB"/>
    <w:rsid w:val="009F40BB"/>
    <w:rsid w:val="009F4132"/>
    <w:rsid w:val="009F50BB"/>
    <w:rsid w:val="009F6003"/>
    <w:rsid w:val="009F61C9"/>
    <w:rsid w:val="009F62AB"/>
    <w:rsid w:val="009F653D"/>
    <w:rsid w:val="009F691B"/>
    <w:rsid w:val="009F691C"/>
    <w:rsid w:val="009F697D"/>
    <w:rsid w:val="009F7C49"/>
    <w:rsid w:val="00A000A3"/>
    <w:rsid w:val="00A0063A"/>
    <w:rsid w:val="00A00F9E"/>
    <w:rsid w:val="00A01115"/>
    <w:rsid w:val="00A0119C"/>
    <w:rsid w:val="00A013DB"/>
    <w:rsid w:val="00A01566"/>
    <w:rsid w:val="00A01AFF"/>
    <w:rsid w:val="00A021F1"/>
    <w:rsid w:val="00A02359"/>
    <w:rsid w:val="00A024AB"/>
    <w:rsid w:val="00A02A2E"/>
    <w:rsid w:val="00A03D23"/>
    <w:rsid w:val="00A03F57"/>
    <w:rsid w:val="00A055A9"/>
    <w:rsid w:val="00A05CA6"/>
    <w:rsid w:val="00A0631C"/>
    <w:rsid w:val="00A0632F"/>
    <w:rsid w:val="00A0678E"/>
    <w:rsid w:val="00A07230"/>
    <w:rsid w:val="00A10273"/>
    <w:rsid w:val="00A106A2"/>
    <w:rsid w:val="00A10E4E"/>
    <w:rsid w:val="00A11D1E"/>
    <w:rsid w:val="00A12231"/>
    <w:rsid w:val="00A128FA"/>
    <w:rsid w:val="00A131EB"/>
    <w:rsid w:val="00A1391F"/>
    <w:rsid w:val="00A13B10"/>
    <w:rsid w:val="00A14454"/>
    <w:rsid w:val="00A14ABE"/>
    <w:rsid w:val="00A1530F"/>
    <w:rsid w:val="00A15A12"/>
    <w:rsid w:val="00A1638A"/>
    <w:rsid w:val="00A168B4"/>
    <w:rsid w:val="00A16EF1"/>
    <w:rsid w:val="00A17793"/>
    <w:rsid w:val="00A20042"/>
    <w:rsid w:val="00A203CC"/>
    <w:rsid w:val="00A20743"/>
    <w:rsid w:val="00A20CDC"/>
    <w:rsid w:val="00A21070"/>
    <w:rsid w:val="00A214C4"/>
    <w:rsid w:val="00A219A6"/>
    <w:rsid w:val="00A21EF0"/>
    <w:rsid w:val="00A21FC2"/>
    <w:rsid w:val="00A21FC9"/>
    <w:rsid w:val="00A223E2"/>
    <w:rsid w:val="00A22E05"/>
    <w:rsid w:val="00A2316F"/>
    <w:rsid w:val="00A236E7"/>
    <w:rsid w:val="00A23836"/>
    <w:rsid w:val="00A242B8"/>
    <w:rsid w:val="00A24666"/>
    <w:rsid w:val="00A24A41"/>
    <w:rsid w:val="00A255F7"/>
    <w:rsid w:val="00A2621B"/>
    <w:rsid w:val="00A26B95"/>
    <w:rsid w:val="00A274D8"/>
    <w:rsid w:val="00A30B38"/>
    <w:rsid w:val="00A31438"/>
    <w:rsid w:val="00A31854"/>
    <w:rsid w:val="00A318FF"/>
    <w:rsid w:val="00A31F91"/>
    <w:rsid w:val="00A32218"/>
    <w:rsid w:val="00A322DD"/>
    <w:rsid w:val="00A3268D"/>
    <w:rsid w:val="00A32F85"/>
    <w:rsid w:val="00A332ED"/>
    <w:rsid w:val="00A33503"/>
    <w:rsid w:val="00A33AD3"/>
    <w:rsid w:val="00A33B01"/>
    <w:rsid w:val="00A34192"/>
    <w:rsid w:val="00A3437A"/>
    <w:rsid w:val="00A34580"/>
    <w:rsid w:val="00A345E0"/>
    <w:rsid w:val="00A347C0"/>
    <w:rsid w:val="00A358FB"/>
    <w:rsid w:val="00A35DCE"/>
    <w:rsid w:val="00A36702"/>
    <w:rsid w:val="00A3672F"/>
    <w:rsid w:val="00A36E54"/>
    <w:rsid w:val="00A36FBD"/>
    <w:rsid w:val="00A3707E"/>
    <w:rsid w:val="00A371C8"/>
    <w:rsid w:val="00A37345"/>
    <w:rsid w:val="00A40350"/>
    <w:rsid w:val="00A40680"/>
    <w:rsid w:val="00A4083B"/>
    <w:rsid w:val="00A40B51"/>
    <w:rsid w:val="00A40B98"/>
    <w:rsid w:val="00A40FAB"/>
    <w:rsid w:val="00A41164"/>
    <w:rsid w:val="00A41CBB"/>
    <w:rsid w:val="00A41E51"/>
    <w:rsid w:val="00A4224C"/>
    <w:rsid w:val="00A422EB"/>
    <w:rsid w:val="00A424DE"/>
    <w:rsid w:val="00A426ED"/>
    <w:rsid w:val="00A42E2C"/>
    <w:rsid w:val="00A431B8"/>
    <w:rsid w:val="00A43278"/>
    <w:rsid w:val="00A4366A"/>
    <w:rsid w:val="00A43BFA"/>
    <w:rsid w:val="00A43C5F"/>
    <w:rsid w:val="00A448BD"/>
    <w:rsid w:val="00A44933"/>
    <w:rsid w:val="00A44CC0"/>
    <w:rsid w:val="00A44CE9"/>
    <w:rsid w:val="00A44E5F"/>
    <w:rsid w:val="00A45193"/>
    <w:rsid w:val="00A45210"/>
    <w:rsid w:val="00A45B02"/>
    <w:rsid w:val="00A45E42"/>
    <w:rsid w:val="00A461A3"/>
    <w:rsid w:val="00A4711E"/>
    <w:rsid w:val="00A474D6"/>
    <w:rsid w:val="00A476A3"/>
    <w:rsid w:val="00A500B6"/>
    <w:rsid w:val="00A500E5"/>
    <w:rsid w:val="00A50A1A"/>
    <w:rsid w:val="00A51503"/>
    <w:rsid w:val="00A5179E"/>
    <w:rsid w:val="00A51FF2"/>
    <w:rsid w:val="00A52102"/>
    <w:rsid w:val="00A525D2"/>
    <w:rsid w:val="00A525F9"/>
    <w:rsid w:val="00A52C66"/>
    <w:rsid w:val="00A534BC"/>
    <w:rsid w:val="00A535E8"/>
    <w:rsid w:val="00A54410"/>
    <w:rsid w:val="00A5479D"/>
    <w:rsid w:val="00A548D7"/>
    <w:rsid w:val="00A54D47"/>
    <w:rsid w:val="00A55A28"/>
    <w:rsid w:val="00A55C65"/>
    <w:rsid w:val="00A563BB"/>
    <w:rsid w:val="00A563C5"/>
    <w:rsid w:val="00A57183"/>
    <w:rsid w:val="00A57375"/>
    <w:rsid w:val="00A5743B"/>
    <w:rsid w:val="00A5746F"/>
    <w:rsid w:val="00A57AB1"/>
    <w:rsid w:val="00A6042B"/>
    <w:rsid w:val="00A60BDA"/>
    <w:rsid w:val="00A61128"/>
    <w:rsid w:val="00A611C0"/>
    <w:rsid w:val="00A61878"/>
    <w:rsid w:val="00A61960"/>
    <w:rsid w:val="00A61F3C"/>
    <w:rsid w:val="00A6204F"/>
    <w:rsid w:val="00A626E3"/>
    <w:rsid w:val="00A627B9"/>
    <w:rsid w:val="00A63FD4"/>
    <w:rsid w:val="00A6466F"/>
    <w:rsid w:val="00A6509A"/>
    <w:rsid w:val="00A655F3"/>
    <w:rsid w:val="00A65845"/>
    <w:rsid w:val="00A65A04"/>
    <w:rsid w:val="00A6604D"/>
    <w:rsid w:val="00A66060"/>
    <w:rsid w:val="00A6675A"/>
    <w:rsid w:val="00A6676A"/>
    <w:rsid w:val="00A667E5"/>
    <w:rsid w:val="00A669E7"/>
    <w:rsid w:val="00A674A5"/>
    <w:rsid w:val="00A67673"/>
    <w:rsid w:val="00A678B7"/>
    <w:rsid w:val="00A679E2"/>
    <w:rsid w:val="00A7033F"/>
    <w:rsid w:val="00A718B8"/>
    <w:rsid w:val="00A71C87"/>
    <w:rsid w:val="00A71D53"/>
    <w:rsid w:val="00A725CF"/>
    <w:rsid w:val="00A72FCE"/>
    <w:rsid w:val="00A732A5"/>
    <w:rsid w:val="00A73B77"/>
    <w:rsid w:val="00A740DC"/>
    <w:rsid w:val="00A74759"/>
    <w:rsid w:val="00A748FF"/>
    <w:rsid w:val="00A7589B"/>
    <w:rsid w:val="00A75ECA"/>
    <w:rsid w:val="00A768BB"/>
    <w:rsid w:val="00A7726D"/>
    <w:rsid w:val="00A7774C"/>
    <w:rsid w:val="00A77A43"/>
    <w:rsid w:val="00A77DF4"/>
    <w:rsid w:val="00A77E7F"/>
    <w:rsid w:val="00A80093"/>
    <w:rsid w:val="00A80AA3"/>
    <w:rsid w:val="00A80BFA"/>
    <w:rsid w:val="00A81373"/>
    <w:rsid w:val="00A81550"/>
    <w:rsid w:val="00A815DB"/>
    <w:rsid w:val="00A81778"/>
    <w:rsid w:val="00A81A9D"/>
    <w:rsid w:val="00A82750"/>
    <w:rsid w:val="00A82FE6"/>
    <w:rsid w:val="00A8300D"/>
    <w:rsid w:val="00A83013"/>
    <w:rsid w:val="00A8313F"/>
    <w:rsid w:val="00A835D9"/>
    <w:rsid w:val="00A83CD0"/>
    <w:rsid w:val="00A84353"/>
    <w:rsid w:val="00A843D7"/>
    <w:rsid w:val="00A8454F"/>
    <w:rsid w:val="00A84962"/>
    <w:rsid w:val="00A858D2"/>
    <w:rsid w:val="00A85E1D"/>
    <w:rsid w:val="00A86C34"/>
    <w:rsid w:val="00A87097"/>
    <w:rsid w:val="00A87199"/>
    <w:rsid w:val="00A87340"/>
    <w:rsid w:val="00A87685"/>
    <w:rsid w:val="00A87852"/>
    <w:rsid w:val="00A878AF"/>
    <w:rsid w:val="00A879BC"/>
    <w:rsid w:val="00A87B68"/>
    <w:rsid w:val="00A90521"/>
    <w:rsid w:val="00A908CF"/>
    <w:rsid w:val="00A90DA3"/>
    <w:rsid w:val="00A913B6"/>
    <w:rsid w:val="00A91462"/>
    <w:rsid w:val="00A916AB"/>
    <w:rsid w:val="00A91901"/>
    <w:rsid w:val="00A91C93"/>
    <w:rsid w:val="00A91FCB"/>
    <w:rsid w:val="00A921CE"/>
    <w:rsid w:val="00A92EF6"/>
    <w:rsid w:val="00A936BF"/>
    <w:rsid w:val="00A93702"/>
    <w:rsid w:val="00A93881"/>
    <w:rsid w:val="00A93D66"/>
    <w:rsid w:val="00A94B9C"/>
    <w:rsid w:val="00A94F91"/>
    <w:rsid w:val="00A959F1"/>
    <w:rsid w:val="00A96515"/>
    <w:rsid w:val="00AA0101"/>
    <w:rsid w:val="00AA0575"/>
    <w:rsid w:val="00AA05DE"/>
    <w:rsid w:val="00AA0C5C"/>
    <w:rsid w:val="00AA0CBC"/>
    <w:rsid w:val="00AA1432"/>
    <w:rsid w:val="00AA19E0"/>
    <w:rsid w:val="00AA1A22"/>
    <w:rsid w:val="00AA1B52"/>
    <w:rsid w:val="00AA21D8"/>
    <w:rsid w:val="00AA21EE"/>
    <w:rsid w:val="00AA24C6"/>
    <w:rsid w:val="00AA2679"/>
    <w:rsid w:val="00AA273D"/>
    <w:rsid w:val="00AA2776"/>
    <w:rsid w:val="00AA2B8D"/>
    <w:rsid w:val="00AA2C6B"/>
    <w:rsid w:val="00AA32CD"/>
    <w:rsid w:val="00AA4598"/>
    <w:rsid w:val="00AA54F6"/>
    <w:rsid w:val="00AA5C85"/>
    <w:rsid w:val="00AA63D7"/>
    <w:rsid w:val="00AA69FA"/>
    <w:rsid w:val="00AA6A28"/>
    <w:rsid w:val="00AA6CD8"/>
    <w:rsid w:val="00AA6D81"/>
    <w:rsid w:val="00AA78D8"/>
    <w:rsid w:val="00AA7A34"/>
    <w:rsid w:val="00AB00F8"/>
    <w:rsid w:val="00AB019E"/>
    <w:rsid w:val="00AB03BC"/>
    <w:rsid w:val="00AB0846"/>
    <w:rsid w:val="00AB09BD"/>
    <w:rsid w:val="00AB0B75"/>
    <w:rsid w:val="00AB1BE6"/>
    <w:rsid w:val="00AB1E7F"/>
    <w:rsid w:val="00AB244B"/>
    <w:rsid w:val="00AB3F27"/>
    <w:rsid w:val="00AB529A"/>
    <w:rsid w:val="00AB5579"/>
    <w:rsid w:val="00AB56D1"/>
    <w:rsid w:val="00AB63E2"/>
    <w:rsid w:val="00AB6A97"/>
    <w:rsid w:val="00AB70D8"/>
    <w:rsid w:val="00AB71FE"/>
    <w:rsid w:val="00AB721C"/>
    <w:rsid w:val="00AB76CE"/>
    <w:rsid w:val="00AC1C94"/>
    <w:rsid w:val="00AC1E2A"/>
    <w:rsid w:val="00AC1EC4"/>
    <w:rsid w:val="00AC208A"/>
    <w:rsid w:val="00AC3B39"/>
    <w:rsid w:val="00AC3C30"/>
    <w:rsid w:val="00AC418C"/>
    <w:rsid w:val="00AC4585"/>
    <w:rsid w:val="00AC4796"/>
    <w:rsid w:val="00AC492F"/>
    <w:rsid w:val="00AC4F78"/>
    <w:rsid w:val="00AC5826"/>
    <w:rsid w:val="00AC60EB"/>
    <w:rsid w:val="00AC62B7"/>
    <w:rsid w:val="00AC65F7"/>
    <w:rsid w:val="00AC6638"/>
    <w:rsid w:val="00AC6900"/>
    <w:rsid w:val="00AC69F6"/>
    <w:rsid w:val="00AC6E88"/>
    <w:rsid w:val="00AC6EC5"/>
    <w:rsid w:val="00AC703A"/>
    <w:rsid w:val="00AC7758"/>
    <w:rsid w:val="00AC7A84"/>
    <w:rsid w:val="00AC7D21"/>
    <w:rsid w:val="00AC7D34"/>
    <w:rsid w:val="00AD049A"/>
    <w:rsid w:val="00AD0C2B"/>
    <w:rsid w:val="00AD141F"/>
    <w:rsid w:val="00AD1572"/>
    <w:rsid w:val="00AD1849"/>
    <w:rsid w:val="00AD229B"/>
    <w:rsid w:val="00AD235A"/>
    <w:rsid w:val="00AD24E4"/>
    <w:rsid w:val="00AD2B56"/>
    <w:rsid w:val="00AD321E"/>
    <w:rsid w:val="00AD3391"/>
    <w:rsid w:val="00AD34AF"/>
    <w:rsid w:val="00AD3871"/>
    <w:rsid w:val="00AD38D8"/>
    <w:rsid w:val="00AD4BEF"/>
    <w:rsid w:val="00AD59A6"/>
    <w:rsid w:val="00AD61DD"/>
    <w:rsid w:val="00AD6A01"/>
    <w:rsid w:val="00AD6BC6"/>
    <w:rsid w:val="00AD6D73"/>
    <w:rsid w:val="00AD73E1"/>
    <w:rsid w:val="00AD762D"/>
    <w:rsid w:val="00AD786F"/>
    <w:rsid w:val="00AD7910"/>
    <w:rsid w:val="00AD7C04"/>
    <w:rsid w:val="00AD7E77"/>
    <w:rsid w:val="00AE0433"/>
    <w:rsid w:val="00AE04E7"/>
    <w:rsid w:val="00AE0BAA"/>
    <w:rsid w:val="00AE0C49"/>
    <w:rsid w:val="00AE0CDD"/>
    <w:rsid w:val="00AE118C"/>
    <w:rsid w:val="00AE124D"/>
    <w:rsid w:val="00AE1548"/>
    <w:rsid w:val="00AE1844"/>
    <w:rsid w:val="00AE1895"/>
    <w:rsid w:val="00AE1A8C"/>
    <w:rsid w:val="00AE1DA5"/>
    <w:rsid w:val="00AE1FBD"/>
    <w:rsid w:val="00AE2369"/>
    <w:rsid w:val="00AE2643"/>
    <w:rsid w:val="00AE2919"/>
    <w:rsid w:val="00AE2F94"/>
    <w:rsid w:val="00AE3294"/>
    <w:rsid w:val="00AE3755"/>
    <w:rsid w:val="00AE37F1"/>
    <w:rsid w:val="00AE3B6A"/>
    <w:rsid w:val="00AE3D71"/>
    <w:rsid w:val="00AE40CC"/>
    <w:rsid w:val="00AE463B"/>
    <w:rsid w:val="00AE4D92"/>
    <w:rsid w:val="00AE4E49"/>
    <w:rsid w:val="00AE50AD"/>
    <w:rsid w:val="00AE5143"/>
    <w:rsid w:val="00AE5F89"/>
    <w:rsid w:val="00AE6112"/>
    <w:rsid w:val="00AE62C9"/>
    <w:rsid w:val="00AE6628"/>
    <w:rsid w:val="00AE69DB"/>
    <w:rsid w:val="00AE69F0"/>
    <w:rsid w:val="00AE6A34"/>
    <w:rsid w:val="00AE7719"/>
    <w:rsid w:val="00AE77FC"/>
    <w:rsid w:val="00AE7927"/>
    <w:rsid w:val="00AE7A75"/>
    <w:rsid w:val="00AE7E8B"/>
    <w:rsid w:val="00AF0198"/>
    <w:rsid w:val="00AF0221"/>
    <w:rsid w:val="00AF034B"/>
    <w:rsid w:val="00AF0939"/>
    <w:rsid w:val="00AF0FB6"/>
    <w:rsid w:val="00AF1274"/>
    <w:rsid w:val="00AF132D"/>
    <w:rsid w:val="00AF1769"/>
    <w:rsid w:val="00AF1B54"/>
    <w:rsid w:val="00AF1BD1"/>
    <w:rsid w:val="00AF1CDC"/>
    <w:rsid w:val="00AF1E14"/>
    <w:rsid w:val="00AF26B9"/>
    <w:rsid w:val="00AF38F3"/>
    <w:rsid w:val="00AF396C"/>
    <w:rsid w:val="00AF3D04"/>
    <w:rsid w:val="00AF3EE0"/>
    <w:rsid w:val="00AF43B3"/>
    <w:rsid w:val="00AF4573"/>
    <w:rsid w:val="00AF47EA"/>
    <w:rsid w:val="00AF4B32"/>
    <w:rsid w:val="00AF4B6F"/>
    <w:rsid w:val="00AF52FD"/>
    <w:rsid w:val="00AF531C"/>
    <w:rsid w:val="00AF5511"/>
    <w:rsid w:val="00AF5624"/>
    <w:rsid w:val="00AF5AA3"/>
    <w:rsid w:val="00AF5AFE"/>
    <w:rsid w:val="00AF5BBE"/>
    <w:rsid w:val="00AF6B32"/>
    <w:rsid w:val="00AF6E24"/>
    <w:rsid w:val="00B002D7"/>
    <w:rsid w:val="00B00653"/>
    <w:rsid w:val="00B006D0"/>
    <w:rsid w:val="00B01269"/>
    <w:rsid w:val="00B01E9A"/>
    <w:rsid w:val="00B0205E"/>
    <w:rsid w:val="00B02E1C"/>
    <w:rsid w:val="00B02F88"/>
    <w:rsid w:val="00B0369D"/>
    <w:rsid w:val="00B03B3F"/>
    <w:rsid w:val="00B03D12"/>
    <w:rsid w:val="00B03EE7"/>
    <w:rsid w:val="00B03FF0"/>
    <w:rsid w:val="00B04912"/>
    <w:rsid w:val="00B05115"/>
    <w:rsid w:val="00B0521B"/>
    <w:rsid w:val="00B05776"/>
    <w:rsid w:val="00B05B06"/>
    <w:rsid w:val="00B05CB0"/>
    <w:rsid w:val="00B0618D"/>
    <w:rsid w:val="00B07CB5"/>
    <w:rsid w:val="00B07E7C"/>
    <w:rsid w:val="00B1022D"/>
    <w:rsid w:val="00B102B7"/>
    <w:rsid w:val="00B1039C"/>
    <w:rsid w:val="00B10AAC"/>
    <w:rsid w:val="00B12B67"/>
    <w:rsid w:val="00B12C49"/>
    <w:rsid w:val="00B14133"/>
    <w:rsid w:val="00B143C6"/>
    <w:rsid w:val="00B14C54"/>
    <w:rsid w:val="00B15342"/>
    <w:rsid w:val="00B156AE"/>
    <w:rsid w:val="00B156C1"/>
    <w:rsid w:val="00B15783"/>
    <w:rsid w:val="00B15B9D"/>
    <w:rsid w:val="00B15CCF"/>
    <w:rsid w:val="00B16618"/>
    <w:rsid w:val="00B16FDC"/>
    <w:rsid w:val="00B17072"/>
    <w:rsid w:val="00B170CD"/>
    <w:rsid w:val="00B17E35"/>
    <w:rsid w:val="00B2025A"/>
    <w:rsid w:val="00B2061B"/>
    <w:rsid w:val="00B20880"/>
    <w:rsid w:val="00B2151D"/>
    <w:rsid w:val="00B220E8"/>
    <w:rsid w:val="00B22256"/>
    <w:rsid w:val="00B22304"/>
    <w:rsid w:val="00B225FB"/>
    <w:rsid w:val="00B22D96"/>
    <w:rsid w:val="00B22EDC"/>
    <w:rsid w:val="00B22EF1"/>
    <w:rsid w:val="00B23724"/>
    <w:rsid w:val="00B2381D"/>
    <w:rsid w:val="00B23D4F"/>
    <w:rsid w:val="00B2602F"/>
    <w:rsid w:val="00B26EBA"/>
    <w:rsid w:val="00B272F5"/>
    <w:rsid w:val="00B30107"/>
    <w:rsid w:val="00B3067E"/>
    <w:rsid w:val="00B31F06"/>
    <w:rsid w:val="00B31F0C"/>
    <w:rsid w:val="00B32FFF"/>
    <w:rsid w:val="00B332B7"/>
    <w:rsid w:val="00B33341"/>
    <w:rsid w:val="00B33649"/>
    <w:rsid w:val="00B3467D"/>
    <w:rsid w:val="00B34781"/>
    <w:rsid w:val="00B3478F"/>
    <w:rsid w:val="00B34D74"/>
    <w:rsid w:val="00B34DE1"/>
    <w:rsid w:val="00B352C2"/>
    <w:rsid w:val="00B356D7"/>
    <w:rsid w:val="00B3585A"/>
    <w:rsid w:val="00B36151"/>
    <w:rsid w:val="00B3669F"/>
    <w:rsid w:val="00B367AF"/>
    <w:rsid w:val="00B36AC4"/>
    <w:rsid w:val="00B37689"/>
    <w:rsid w:val="00B401CE"/>
    <w:rsid w:val="00B405D8"/>
    <w:rsid w:val="00B406F7"/>
    <w:rsid w:val="00B40970"/>
    <w:rsid w:val="00B40C73"/>
    <w:rsid w:val="00B411F5"/>
    <w:rsid w:val="00B4134E"/>
    <w:rsid w:val="00B41BD2"/>
    <w:rsid w:val="00B41E99"/>
    <w:rsid w:val="00B42919"/>
    <w:rsid w:val="00B42AE9"/>
    <w:rsid w:val="00B42DB2"/>
    <w:rsid w:val="00B43138"/>
    <w:rsid w:val="00B43BE6"/>
    <w:rsid w:val="00B43C41"/>
    <w:rsid w:val="00B4410A"/>
    <w:rsid w:val="00B44BA9"/>
    <w:rsid w:val="00B45AF4"/>
    <w:rsid w:val="00B45C6D"/>
    <w:rsid w:val="00B46094"/>
    <w:rsid w:val="00B463A3"/>
    <w:rsid w:val="00B4675A"/>
    <w:rsid w:val="00B467CA"/>
    <w:rsid w:val="00B46944"/>
    <w:rsid w:val="00B46F0D"/>
    <w:rsid w:val="00B470CB"/>
    <w:rsid w:val="00B474B1"/>
    <w:rsid w:val="00B47894"/>
    <w:rsid w:val="00B4791F"/>
    <w:rsid w:val="00B47E3C"/>
    <w:rsid w:val="00B506F6"/>
    <w:rsid w:val="00B5079D"/>
    <w:rsid w:val="00B50858"/>
    <w:rsid w:val="00B50931"/>
    <w:rsid w:val="00B50F81"/>
    <w:rsid w:val="00B51400"/>
    <w:rsid w:val="00B51986"/>
    <w:rsid w:val="00B521FD"/>
    <w:rsid w:val="00B52961"/>
    <w:rsid w:val="00B52E1E"/>
    <w:rsid w:val="00B52FC8"/>
    <w:rsid w:val="00B53747"/>
    <w:rsid w:val="00B53E35"/>
    <w:rsid w:val="00B54361"/>
    <w:rsid w:val="00B54548"/>
    <w:rsid w:val="00B548AC"/>
    <w:rsid w:val="00B54AC1"/>
    <w:rsid w:val="00B54AE1"/>
    <w:rsid w:val="00B55D53"/>
    <w:rsid w:val="00B60CBD"/>
    <w:rsid w:val="00B60F14"/>
    <w:rsid w:val="00B611B8"/>
    <w:rsid w:val="00B613F3"/>
    <w:rsid w:val="00B61B43"/>
    <w:rsid w:val="00B62B07"/>
    <w:rsid w:val="00B63570"/>
    <w:rsid w:val="00B63B46"/>
    <w:rsid w:val="00B64601"/>
    <w:rsid w:val="00B64C14"/>
    <w:rsid w:val="00B65031"/>
    <w:rsid w:val="00B65863"/>
    <w:rsid w:val="00B65905"/>
    <w:rsid w:val="00B66843"/>
    <w:rsid w:val="00B66ACC"/>
    <w:rsid w:val="00B66D0D"/>
    <w:rsid w:val="00B679BC"/>
    <w:rsid w:val="00B67C2E"/>
    <w:rsid w:val="00B70099"/>
    <w:rsid w:val="00B710CA"/>
    <w:rsid w:val="00B711AD"/>
    <w:rsid w:val="00B718D2"/>
    <w:rsid w:val="00B71F4D"/>
    <w:rsid w:val="00B72126"/>
    <w:rsid w:val="00B725A3"/>
    <w:rsid w:val="00B726ED"/>
    <w:rsid w:val="00B72FDD"/>
    <w:rsid w:val="00B73BFF"/>
    <w:rsid w:val="00B73F3A"/>
    <w:rsid w:val="00B74B24"/>
    <w:rsid w:val="00B754D9"/>
    <w:rsid w:val="00B755AA"/>
    <w:rsid w:val="00B756AA"/>
    <w:rsid w:val="00B756BB"/>
    <w:rsid w:val="00B75B0B"/>
    <w:rsid w:val="00B75B48"/>
    <w:rsid w:val="00B767C9"/>
    <w:rsid w:val="00B76FF3"/>
    <w:rsid w:val="00B77519"/>
    <w:rsid w:val="00B775BE"/>
    <w:rsid w:val="00B77717"/>
    <w:rsid w:val="00B77727"/>
    <w:rsid w:val="00B77D2F"/>
    <w:rsid w:val="00B77E0B"/>
    <w:rsid w:val="00B80691"/>
    <w:rsid w:val="00B808FE"/>
    <w:rsid w:val="00B80FFF"/>
    <w:rsid w:val="00B8102A"/>
    <w:rsid w:val="00B81126"/>
    <w:rsid w:val="00B81BEA"/>
    <w:rsid w:val="00B81E56"/>
    <w:rsid w:val="00B82B48"/>
    <w:rsid w:val="00B82CA6"/>
    <w:rsid w:val="00B82CAE"/>
    <w:rsid w:val="00B82E22"/>
    <w:rsid w:val="00B82E61"/>
    <w:rsid w:val="00B82E63"/>
    <w:rsid w:val="00B8307B"/>
    <w:rsid w:val="00B831EA"/>
    <w:rsid w:val="00B83333"/>
    <w:rsid w:val="00B83446"/>
    <w:rsid w:val="00B83657"/>
    <w:rsid w:val="00B83A0B"/>
    <w:rsid w:val="00B84C9E"/>
    <w:rsid w:val="00B850BA"/>
    <w:rsid w:val="00B85534"/>
    <w:rsid w:val="00B85866"/>
    <w:rsid w:val="00B85C7A"/>
    <w:rsid w:val="00B86600"/>
    <w:rsid w:val="00B86DBC"/>
    <w:rsid w:val="00B86E74"/>
    <w:rsid w:val="00B87164"/>
    <w:rsid w:val="00B8784D"/>
    <w:rsid w:val="00B90271"/>
    <w:rsid w:val="00B9089D"/>
    <w:rsid w:val="00B90A0B"/>
    <w:rsid w:val="00B92275"/>
    <w:rsid w:val="00B92472"/>
    <w:rsid w:val="00B93993"/>
    <w:rsid w:val="00B93E47"/>
    <w:rsid w:val="00B944CE"/>
    <w:rsid w:val="00B945F5"/>
    <w:rsid w:val="00B956F4"/>
    <w:rsid w:val="00B957DE"/>
    <w:rsid w:val="00B95971"/>
    <w:rsid w:val="00B9662B"/>
    <w:rsid w:val="00B967ED"/>
    <w:rsid w:val="00B96E15"/>
    <w:rsid w:val="00BA08CC"/>
    <w:rsid w:val="00BA1041"/>
    <w:rsid w:val="00BA18A0"/>
    <w:rsid w:val="00BA1CBE"/>
    <w:rsid w:val="00BA261F"/>
    <w:rsid w:val="00BA26E1"/>
    <w:rsid w:val="00BA366A"/>
    <w:rsid w:val="00BA3A3C"/>
    <w:rsid w:val="00BA3A8D"/>
    <w:rsid w:val="00BA4891"/>
    <w:rsid w:val="00BA4D6F"/>
    <w:rsid w:val="00BA5EF6"/>
    <w:rsid w:val="00BA61EB"/>
    <w:rsid w:val="00BA6552"/>
    <w:rsid w:val="00BA69D9"/>
    <w:rsid w:val="00BA6E3E"/>
    <w:rsid w:val="00BA7007"/>
    <w:rsid w:val="00BA71AC"/>
    <w:rsid w:val="00BA73A4"/>
    <w:rsid w:val="00BA79B6"/>
    <w:rsid w:val="00BB0904"/>
    <w:rsid w:val="00BB0B7E"/>
    <w:rsid w:val="00BB0E64"/>
    <w:rsid w:val="00BB10CB"/>
    <w:rsid w:val="00BB128B"/>
    <w:rsid w:val="00BB12C3"/>
    <w:rsid w:val="00BB2322"/>
    <w:rsid w:val="00BB32A9"/>
    <w:rsid w:val="00BB343C"/>
    <w:rsid w:val="00BB3984"/>
    <w:rsid w:val="00BB3B94"/>
    <w:rsid w:val="00BB3C67"/>
    <w:rsid w:val="00BB4777"/>
    <w:rsid w:val="00BB515C"/>
    <w:rsid w:val="00BB51D1"/>
    <w:rsid w:val="00BB5344"/>
    <w:rsid w:val="00BB55FB"/>
    <w:rsid w:val="00BB5CB2"/>
    <w:rsid w:val="00BB5E4C"/>
    <w:rsid w:val="00BB5ED7"/>
    <w:rsid w:val="00BB6666"/>
    <w:rsid w:val="00BB7CFA"/>
    <w:rsid w:val="00BB7E13"/>
    <w:rsid w:val="00BB7EF2"/>
    <w:rsid w:val="00BC0D8B"/>
    <w:rsid w:val="00BC1661"/>
    <w:rsid w:val="00BC18D0"/>
    <w:rsid w:val="00BC1C6E"/>
    <w:rsid w:val="00BC20EB"/>
    <w:rsid w:val="00BC21E0"/>
    <w:rsid w:val="00BC2BA6"/>
    <w:rsid w:val="00BC31B3"/>
    <w:rsid w:val="00BC320D"/>
    <w:rsid w:val="00BC359C"/>
    <w:rsid w:val="00BC4452"/>
    <w:rsid w:val="00BC4C8B"/>
    <w:rsid w:val="00BC4E8C"/>
    <w:rsid w:val="00BC5297"/>
    <w:rsid w:val="00BC5492"/>
    <w:rsid w:val="00BC5E05"/>
    <w:rsid w:val="00BC7C53"/>
    <w:rsid w:val="00BD07B0"/>
    <w:rsid w:val="00BD1B60"/>
    <w:rsid w:val="00BD1DA1"/>
    <w:rsid w:val="00BD1E80"/>
    <w:rsid w:val="00BD24A8"/>
    <w:rsid w:val="00BD2950"/>
    <w:rsid w:val="00BD2980"/>
    <w:rsid w:val="00BD37BC"/>
    <w:rsid w:val="00BD3984"/>
    <w:rsid w:val="00BD3B8F"/>
    <w:rsid w:val="00BD3D8D"/>
    <w:rsid w:val="00BD43B6"/>
    <w:rsid w:val="00BD505B"/>
    <w:rsid w:val="00BD5934"/>
    <w:rsid w:val="00BD5DC8"/>
    <w:rsid w:val="00BD61DA"/>
    <w:rsid w:val="00BD6C68"/>
    <w:rsid w:val="00BD7016"/>
    <w:rsid w:val="00BD74B8"/>
    <w:rsid w:val="00BD7A32"/>
    <w:rsid w:val="00BD7C73"/>
    <w:rsid w:val="00BD7D64"/>
    <w:rsid w:val="00BE03AB"/>
    <w:rsid w:val="00BE03DA"/>
    <w:rsid w:val="00BE0B98"/>
    <w:rsid w:val="00BE1622"/>
    <w:rsid w:val="00BE16D1"/>
    <w:rsid w:val="00BE1A82"/>
    <w:rsid w:val="00BE1EC6"/>
    <w:rsid w:val="00BE1F73"/>
    <w:rsid w:val="00BE21C9"/>
    <w:rsid w:val="00BE2A7C"/>
    <w:rsid w:val="00BE307B"/>
    <w:rsid w:val="00BE3135"/>
    <w:rsid w:val="00BE3435"/>
    <w:rsid w:val="00BE3784"/>
    <w:rsid w:val="00BE3F20"/>
    <w:rsid w:val="00BE4217"/>
    <w:rsid w:val="00BE42EC"/>
    <w:rsid w:val="00BE498E"/>
    <w:rsid w:val="00BE50A2"/>
    <w:rsid w:val="00BE5BC2"/>
    <w:rsid w:val="00BE5BC8"/>
    <w:rsid w:val="00BE5DE3"/>
    <w:rsid w:val="00BE6074"/>
    <w:rsid w:val="00BE6838"/>
    <w:rsid w:val="00BE6F8C"/>
    <w:rsid w:val="00BE7429"/>
    <w:rsid w:val="00BE7AD8"/>
    <w:rsid w:val="00BF0021"/>
    <w:rsid w:val="00BF00F5"/>
    <w:rsid w:val="00BF0182"/>
    <w:rsid w:val="00BF0727"/>
    <w:rsid w:val="00BF072D"/>
    <w:rsid w:val="00BF20CF"/>
    <w:rsid w:val="00BF2495"/>
    <w:rsid w:val="00BF2E65"/>
    <w:rsid w:val="00BF35FF"/>
    <w:rsid w:val="00BF373B"/>
    <w:rsid w:val="00BF38AA"/>
    <w:rsid w:val="00BF4757"/>
    <w:rsid w:val="00BF6342"/>
    <w:rsid w:val="00BF6C33"/>
    <w:rsid w:val="00BF732F"/>
    <w:rsid w:val="00BF7A09"/>
    <w:rsid w:val="00C0068E"/>
    <w:rsid w:val="00C00921"/>
    <w:rsid w:val="00C00B26"/>
    <w:rsid w:val="00C01770"/>
    <w:rsid w:val="00C0225E"/>
    <w:rsid w:val="00C02D10"/>
    <w:rsid w:val="00C034C6"/>
    <w:rsid w:val="00C03540"/>
    <w:rsid w:val="00C03586"/>
    <w:rsid w:val="00C0360C"/>
    <w:rsid w:val="00C03642"/>
    <w:rsid w:val="00C0367E"/>
    <w:rsid w:val="00C03A98"/>
    <w:rsid w:val="00C03E44"/>
    <w:rsid w:val="00C03F8C"/>
    <w:rsid w:val="00C0418A"/>
    <w:rsid w:val="00C0419A"/>
    <w:rsid w:val="00C04742"/>
    <w:rsid w:val="00C048BB"/>
    <w:rsid w:val="00C0572A"/>
    <w:rsid w:val="00C05C62"/>
    <w:rsid w:val="00C05C65"/>
    <w:rsid w:val="00C05E57"/>
    <w:rsid w:val="00C07195"/>
    <w:rsid w:val="00C072FB"/>
    <w:rsid w:val="00C07921"/>
    <w:rsid w:val="00C104FB"/>
    <w:rsid w:val="00C114E5"/>
    <w:rsid w:val="00C12870"/>
    <w:rsid w:val="00C136F8"/>
    <w:rsid w:val="00C13DA6"/>
    <w:rsid w:val="00C148C5"/>
    <w:rsid w:val="00C14BB2"/>
    <w:rsid w:val="00C15566"/>
    <w:rsid w:val="00C15729"/>
    <w:rsid w:val="00C16C4E"/>
    <w:rsid w:val="00C16CCB"/>
    <w:rsid w:val="00C16D94"/>
    <w:rsid w:val="00C178B3"/>
    <w:rsid w:val="00C178F9"/>
    <w:rsid w:val="00C17D06"/>
    <w:rsid w:val="00C17F6C"/>
    <w:rsid w:val="00C20F32"/>
    <w:rsid w:val="00C2131E"/>
    <w:rsid w:val="00C214F1"/>
    <w:rsid w:val="00C21BF4"/>
    <w:rsid w:val="00C22678"/>
    <w:rsid w:val="00C23126"/>
    <w:rsid w:val="00C232FE"/>
    <w:rsid w:val="00C23760"/>
    <w:rsid w:val="00C23E45"/>
    <w:rsid w:val="00C2406B"/>
    <w:rsid w:val="00C240EB"/>
    <w:rsid w:val="00C245A3"/>
    <w:rsid w:val="00C249EB"/>
    <w:rsid w:val="00C24FD2"/>
    <w:rsid w:val="00C25060"/>
    <w:rsid w:val="00C25135"/>
    <w:rsid w:val="00C25EA2"/>
    <w:rsid w:val="00C266EB"/>
    <w:rsid w:val="00C26ABD"/>
    <w:rsid w:val="00C275D7"/>
    <w:rsid w:val="00C27B18"/>
    <w:rsid w:val="00C30DCD"/>
    <w:rsid w:val="00C31419"/>
    <w:rsid w:val="00C31D7E"/>
    <w:rsid w:val="00C32423"/>
    <w:rsid w:val="00C3261B"/>
    <w:rsid w:val="00C33619"/>
    <w:rsid w:val="00C33A74"/>
    <w:rsid w:val="00C34114"/>
    <w:rsid w:val="00C34EFD"/>
    <w:rsid w:val="00C35911"/>
    <w:rsid w:val="00C35F70"/>
    <w:rsid w:val="00C367DC"/>
    <w:rsid w:val="00C36B06"/>
    <w:rsid w:val="00C3735F"/>
    <w:rsid w:val="00C373A1"/>
    <w:rsid w:val="00C406A7"/>
    <w:rsid w:val="00C40A5E"/>
    <w:rsid w:val="00C41132"/>
    <w:rsid w:val="00C4128B"/>
    <w:rsid w:val="00C41379"/>
    <w:rsid w:val="00C41526"/>
    <w:rsid w:val="00C41A19"/>
    <w:rsid w:val="00C41C33"/>
    <w:rsid w:val="00C41E8A"/>
    <w:rsid w:val="00C42FAE"/>
    <w:rsid w:val="00C43059"/>
    <w:rsid w:val="00C43115"/>
    <w:rsid w:val="00C43334"/>
    <w:rsid w:val="00C433F9"/>
    <w:rsid w:val="00C435D8"/>
    <w:rsid w:val="00C44858"/>
    <w:rsid w:val="00C44F38"/>
    <w:rsid w:val="00C4523B"/>
    <w:rsid w:val="00C45403"/>
    <w:rsid w:val="00C45D54"/>
    <w:rsid w:val="00C464DB"/>
    <w:rsid w:val="00C46D1D"/>
    <w:rsid w:val="00C46F38"/>
    <w:rsid w:val="00C474B8"/>
    <w:rsid w:val="00C47606"/>
    <w:rsid w:val="00C479C3"/>
    <w:rsid w:val="00C506BE"/>
    <w:rsid w:val="00C50DBF"/>
    <w:rsid w:val="00C51377"/>
    <w:rsid w:val="00C51B58"/>
    <w:rsid w:val="00C51DD4"/>
    <w:rsid w:val="00C522DC"/>
    <w:rsid w:val="00C52C2C"/>
    <w:rsid w:val="00C53617"/>
    <w:rsid w:val="00C53833"/>
    <w:rsid w:val="00C54672"/>
    <w:rsid w:val="00C54C95"/>
    <w:rsid w:val="00C54CD3"/>
    <w:rsid w:val="00C55A3F"/>
    <w:rsid w:val="00C5757C"/>
    <w:rsid w:val="00C57E6F"/>
    <w:rsid w:val="00C57ECA"/>
    <w:rsid w:val="00C6079D"/>
    <w:rsid w:val="00C60C77"/>
    <w:rsid w:val="00C612BE"/>
    <w:rsid w:val="00C61383"/>
    <w:rsid w:val="00C61A77"/>
    <w:rsid w:val="00C6255A"/>
    <w:rsid w:val="00C625D7"/>
    <w:rsid w:val="00C62ACF"/>
    <w:rsid w:val="00C62CA1"/>
    <w:rsid w:val="00C631D5"/>
    <w:rsid w:val="00C63744"/>
    <w:rsid w:val="00C638FA"/>
    <w:rsid w:val="00C63CA7"/>
    <w:rsid w:val="00C645F4"/>
    <w:rsid w:val="00C64CF6"/>
    <w:rsid w:val="00C64E6F"/>
    <w:rsid w:val="00C650CF"/>
    <w:rsid w:val="00C65527"/>
    <w:rsid w:val="00C65A40"/>
    <w:rsid w:val="00C65EDA"/>
    <w:rsid w:val="00C66440"/>
    <w:rsid w:val="00C66897"/>
    <w:rsid w:val="00C668BA"/>
    <w:rsid w:val="00C66C29"/>
    <w:rsid w:val="00C67127"/>
    <w:rsid w:val="00C672DA"/>
    <w:rsid w:val="00C673F9"/>
    <w:rsid w:val="00C675F8"/>
    <w:rsid w:val="00C679C4"/>
    <w:rsid w:val="00C703A3"/>
    <w:rsid w:val="00C707CE"/>
    <w:rsid w:val="00C70981"/>
    <w:rsid w:val="00C711CB"/>
    <w:rsid w:val="00C71503"/>
    <w:rsid w:val="00C71774"/>
    <w:rsid w:val="00C72179"/>
    <w:rsid w:val="00C7325C"/>
    <w:rsid w:val="00C732CC"/>
    <w:rsid w:val="00C740FB"/>
    <w:rsid w:val="00C7442D"/>
    <w:rsid w:val="00C7453F"/>
    <w:rsid w:val="00C746D8"/>
    <w:rsid w:val="00C75391"/>
    <w:rsid w:val="00C7540A"/>
    <w:rsid w:val="00C756D9"/>
    <w:rsid w:val="00C7591E"/>
    <w:rsid w:val="00C759FD"/>
    <w:rsid w:val="00C7617A"/>
    <w:rsid w:val="00C7642B"/>
    <w:rsid w:val="00C764C3"/>
    <w:rsid w:val="00C769C0"/>
    <w:rsid w:val="00C76F89"/>
    <w:rsid w:val="00C8007D"/>
    <w:rsid w:val="00C805A6"/>
    <w:rsid w:val="00C80C44"/>
    <w:rsid w:val="00C80C9A"/>
    <w:rsid w:val="00C80E1C"/>
    <w:rsid w:val="00C81759"/>
    <w:rsid w:val="00C820D0"/>
    <w:rsid w:val="00C82368"/>
    <w:rsid w:val="00C823E3"/>
    <w:rsid w:val="00C82776"/>
    <w:rsid w:val="00C836E0"/>
    <w:rsid w:val="00C83898"/>
    <w:rsid w:val="00C84521"/>
    <w:rsid w:val="00C84DF2"/>
    <w:rsid w:val="00C85B27"/>
    <w:rsid w:val="00C85FB2"/>
    <w:rsid w:val="00C86565"/>
    <w:rsid w:val="00C8678E"/>
    <w:rsid w:val="00C86935"/>
    <w:rsid w:val="00C86C94"/>
    <w:rsid w:val="00C86EE4"/>
    <w:rsid w:val="00C87647"/>
    <w:rsid w:val="00C877AA"/>
    <w:rsid w:val="00C87DED"/>
    <w:rsid w:val="00C90E2C"/>
    <w:rsid w:val="00C91FCA"/>
    <w:rsid w:val="00C92D1D"/>
    <w:rsid w:val="00C93369"/>
    <w:rsid w:val="00C93731"/>
    <w:rsid w:val="00C9385C"/>
    <w:rsid w:val="00C93919"/>
    <w:rsid w:val="00C942D5"/>
    <w:rsid w:val="00C943C8"/>
    <w:rsid w:val="00C94A3B"/>
    <w:rsid w:val="00C95343"/>
    <w:rsid w:val="00C95B36"/>
    <w:rsid w:val="00C96514"/>
    <w:rsid w:val="00C969A0"/>
    <w:rsid w:val="00C969EC"/>
    <w:rsid w:val="00C977EE"/>
    <w:rsid w:val="00CA0394"/>
    <w:rsid w:val="00CA0BE3"/>
    <w:rsid w:val="00CA0DFA"/>
    <w:rsid w:val="00CA0ED9"/>
    <w:rsid w:val="00CA1180"/>
    <w:rsid w:val="00CA1DE8"/>
    <w:rsid w:val="00CA2223"/>
    <w:rsid w:val="00CA266C"/>
    <w:rsid w:val="00CA33B5"/>
    <w:rsid w:val="00CA5A5B"/>
    <w:rsid w:val="00CA5ADC"/>
    <w:rsid w:val="00CA60CC"/>
    <w:rsid w:val="00CA6A64"/>
    <w:rsid w:val="00CB004E"/>
    <w:rsid w:val="00CB0486"/>
    <w:rsid w:val="00CB0527"/>
    <w:rsid w:val="00CB05A8"/>
    <w:rsid w:val="00CB05BB"/>
    <w:rsid w:val="00CB0AE0"/>
    <w:rsid w:val="00CB17BB"/>
    <w:rsid w:val="00CB1856"/>
    <w:rsid w:val="00CB1C70"/>
    <w:rsid w:val="00CB1CC8"/>
    <w:rsid w:val="00CB1F5F"/>
    <w:rsid w:val="00CB23D8"/>
    <w:rsid w:val="00CB2832"/>
    <w:rsid w:val="00CB2B23"/>
    <w:rsid w:val="00CB30AE"/>
    <w:rsid w:val="00CB3280"/>
    <w:rsid w:val="00CB3983"/>
    <w:rsid w:val="00CB47EE"/>
    <w:rsid w:val="00CB4A2A"/>
    <w:rsid w:val="00CB4C77"/>
    <w:rsid w:val="00CB5024"/>
    <w:rsid w:val="00CB52EA"/>
    <w:rsid w:val="00CB5454"/>
    <w:rsid w:val="00CB56ED"/>
    <w:rsid w:val="00CB5AAD"/>
    <w:rsid w:val="00CB5B43"/>
    <w:rsid w:val="00CB5E64"/>
    <w:rsid w:val="00CB70AD"/>
    <w:rsid w:val="00CB74CA"/>
    <w:rsid w:val="00CB7BB4"/>
    <w:rsid w:val="00CC02BA"/>
    <w:rsid w:val="00CC0357"/>
    <w:rsid w:val="00CC0BF6"/>
    <w:rsid w:val="00CC1233"/>
    <w:rsid w:val="00CC1276"/>
    <w:rsid w:val="00CC1353"/>
    <w:rsid w:val="00CC1432"/>
    <w:rsid w:val="00CC1930"/>
    <w:rsid w:val="00CC1F2E"/>
    <w:rsid w:val="00CC2609"/>
    <w:rsid w:val="00CC2AAD"/>
    <w:rsid w:val="00CC2B93"/>
    <w:rsid w:val="00CC360B"/>
    <w:rsid w:val="00CC3BFD"/>
    <w:rsid w:val="00CC3FF3"/>
    <w:rsid w:val="00CC648B"/>
    <w:rsid w:val="00CC65EA"/>
    <w:rsid w:val="00CC6B32"/>
    <w:rsid w:val="00CC6D64"/>
    <w:rsid w:val="00CC713B"/>
    <w:rsid w:val="00CD0200"/>
    <w:rsid w:val="00CD0283"/>
    <w:rsid w:val="00CD048B"/>
    <w:rsid w:val="00CD08D7"/>
    <w:rsid w:val="00CD1021"/>
    <w:rsid w:val="00CD1823"/>
    <w:rsid w:val="00CD1BB2"/>
    <w:rsid w:val="00CD248B"/>
    <w:rsid w:val="00CD30FD"/>
    <w:rsid w:val="00CD32B8"/>
    <w:rsid w:val="00CD3453"/>
    <w:rsid w:val="00CD3B41"/>
    <w:rsid w:val="00CD3DBB"/>
    <w:rsid w:val="00CD40A2"/>
    <w:rsid w:val="00CD431F"/>
    <w:rsid w:val="00CD442C"/>
    <w:rsid w:val="00CD4BA4"/>
    <w:rsid w:val="00CD4C54"/>
    <w:rsid w:val="00CD5513"/>
    <w:rsid w:val="00CD5B50"/>
    <w:rsid w:val="00CD61EF"/>
    <w:rsid w:val="00CD6563"/>
    <w:rsid w:val="00CD6C9B"/>
    <w:rsid w:val="00CE0421"/>
    <w:rsid w:val="00CE043F"/>
    <w:rsid w:val="00CE0528"/>
    <w:rsid w:val="00CE07B9"/>
    <w:rsid w:val="00CE0841"/>
    <w:rsid w:val="00CE0B68"/>
    <w:rsid w:val="00CE0C5B"/>
    <w:rsid w:val="00CE1BE4"/>
    <w:rsid w:val="00CE237B"/>
    <w:rsid w:val="00CE2AFE"/>
    <w:rsid w:val="00CE2B30"/>
    <w:rsid w:val="00CE339A"/>
    <w:rsid w:val="00CE40B3"/>
    <w:rsid w:val="00CE4148"/>
    <w:rsid w:val="00CE43B3"/>
    <w:rsid w:val="00CE457A"/>
    <w:rsid w:val="00CE4A33"/>
    <w:rsid w:val="00CE5610"/>
    <w:rsid w:val="00CE6620"/>
    <w:rsid w:val="00CE6947"/>
    <w:rsid w:val="00CE757E"/>
    <w:rsid w:val="00CE766D"/>
    <w:rsid w:val="00CE7834"/>
    <w:rsid w:val="00CE7BCB"/>
    <w:rsid w:val="00CE7F6A"/>
    <w:rsid w:val="00CF002F"/>
    <w:rsid w:val="00CF0958"/>
    <w:rsid w:val="00CF191F"/>
    <w:rsid w:val="00CF1E4A"/>
    <w:rsid w:val="00CF2A46"/>
    <w:rsid w:val="00CF302C"/>
    <w:rsid w:val="00CF3E03"/>
    <w:rsid w:val="00CF461E"/>
    <w:rsid w:val="00CF4FBE"/>
    <w:rsid w:val="00CF4FFF"/>
    <w:rsid w:val="00CF5B33"/>
    <w:rsid w:val="00CF6A9A"/>
    <w:rsid w:val="00CF7250"/>
    <w:rsid w:val="00CF7581"/>
    <w:rsid w:val="00CF7787"/>
    <w:rsid w:val="00CF79D9"/>
    <w:rsid w:val="00CF7FAB"/>
    <w:rsid w:val="00D004F5"/>
    <w:rsid w:val="00D00C02"/>
    <w:rsid w:val="00D00EDF"/>
    <w:rsid w:val="00D01039"/>
    <w:rsid w:val="00D010AA"/>
    <w:rsid w:val="00D01BEC"/>
    <w:rsid w:val="00D01DE3"/>
    <w:rsid w:val="00D01E0F"/>
    <w:rsid w:val="00D024D5"/>
    <w:rsid w:val="00D041D2"/>
    <w:rsid w:val="00D044B5"/>
    <w:rsid w:val="00D04655"/>
    <w:rsid w:val="00D04CA4"/>
    <w:rsid w:val="00D053A7"/>
    <w:rsid w:val="00D0557A"/>
    <w:rsid w:val="00D05730"/>
    <w:rsid w:val="00D05D21"/>
    <w:rsid w:val="00D06970"/>
    <w:rsid w:val="00D06CBF"/>
    <w:rsid w:val="00D06D3C"/>
    <w:rsid w:val="00D072DF"/>
    <w:rsid w:val="00D07BF3"/>
    <w:rsid w:val="00D07C15"/>
    <w:rsid w:val="00D1050B"/>
    <w:rsid w:val="00D1091D"/>
    <w:rsid w:val="00D10DD9"/>
    <w:rsid w:val="00D111C1"/>
    <w:rsid w:val="00D11802"/>
    <w:rsid w:val="00D118A7"/>
    <w:rsid w:val="00D11AB6"/>
    <w:rsid w:val="00D126E8"/>
    <w:rsid w:val="00D1346B"/>
    <w:rsid w:val="00D13758"/>
    <w:rsid w:val="00D1437A"/>
    <w:rsid w:val="00D147D7"/>
    <w:rsid w:val="00D14BCA"/>
    <w:rsid w:val="00D14C3B"/>
    <w:rsid w:val="00D14E4E"/>
    <w:rsid w:val="00D1536B"/>
    <w:rsid w:val="00D164D1"/>
    <w:rsid w:val="00D16C6E"/>
    <w:rsid w:val="00D16F35"/>
    <w:rsid w:val="00D170ED"/>
    <w:rsid w:val="00D17EFD"/>
    <w:rsid w:val="00D17F3F"/>
    <w:rsid w:val="00D204BB"/>
    <w:rsid w:val="00D20C60"/>
    <w:rsid w:val="00D21433"/>
    <w:rsid w:val="00D21645"/>
    <w:rsid w:val="00D219A3"/>
    <w:rsid w:val="00D220C3"/>
    <w:rsid w:val="00D227CB"/>
    <w:rsid w:val="00D22D3F"/>
    <w:rsid w:val="00D22E36"/>
    <w:rsid w:val="00D22FBC"/>
    <w:rsid w:val="00D23B8A"/>
    <w:rsid w:val="00D23DBB"/>
    <w:rsid w:val="00D24148"/>
    <w:rsid w:val="00D252A3"/>
    <w:rsid w:val="00D25D6E"/>
    <w:rsid w:val="00D26168"/>
    <w:rsid w:val="00D26AB3"/>
    <w:rsid w:val="00D26E70"/>
    <w:rsid w:val="00D2715B"/>
    <w:rsid w:val="00D27440"/>
    <w:rsid w:val="00D276B5"/>
    <w:rsid w:val="00D276D4"/>
    <w:rsid w:val="00D27C51"/>
    <w:rsid w:val="00D27DC6"/>
    <w:rsid w:val="00D303CB"/>
    <w:rsid w:val="00D3154B"/>
    <w:rsid w:val="00D31EF5"/>
    <w:rsid w:val="00D31FF6"/>
    <w:rsid w:val="00D3269C"/>
    <w:rsid w:val="00D327BA"/>
    <w:rsid w:val="00D32990"/>
    <w:rsid w:val="00D33BD0"/>
    <w:rsid w:val="00D33DBB"/>
    <w:rsid w:val="00D33DC8"/>
    <w:rsid w:val="00D340AE"/>
    <w:rsid w:val="00D34525"/>
    <w:rsid w:val="00D34B9D"/>
    <w:rsid w:val="00D34E32"/>
    <w:rsid w:val="00D34F3A"/>
    <w:rsid w:val="00D35B1D"/>
    <w:rsid w:val="00D35B70"/>
    <w:rsid w:val="00D35F36"/>
    <w:rsid w:val="00D35F5B"/>
    <w:rsid w:val="00D36224"/>
    <w:rsid w:val="00D3657B"/>
    <w:rsid w:val="00D36667"/>
    <w:rsid w:val="00D3681A"/>
    <w:rsid w:val="00D36A1F"/>
    <w:rsid w:val="00D36C81"/>
    <w:rsid w:val="00D36F64"/>
    <w:rsid w:val="00D3730B"/>
    <w:rsid w:val="00D37340"/>
    <w:rsid w:val="00D373FF"/>
    <w:rsid w:val="00D375EC"/>
    <w:rsid w:val="00D37C38"/>
    <w:rsid w:val="00D37F73"/>
    <w:rsid w:val="00D40428"/>
    <w:rsid w:val="00D406FE"/>
    <w:rsid w:val="00D410A9"/>
    <w:rsid w:val="00D4145A"/>
    <w:rsid w:val="00D41EED"/>
    <w:rsid w:val="00D421D6"/>
    <w:rsid w:val="00D4222D"/>
    <w:rsid w:val="00D428A0"/>
    <w:rsid w:val="00D42FCB"/>
    <w:rsid w:val="00D439A5"/>
    <w:rsid w:val="00D43BC6"/>
    <w:rsid w:val="00D4404D"/>
    <w:rsid w:val="00D44203"/>
    <w:rsid w:val="00D44A9F"/>
    <w:rsid w:val="00D45499"/>
    <w:rsid w:val="00D457F8"/>
    <w:rsid w:val="00D45ECA"/>
    <w:rsid w:val="00D46454"/>
    <w:rsid w:val="00D4653C"/>
    <w:rsid w:val="00D4668B"/>
    <w:rsid w:val="00D46E65"/>
    <w:rsid w:val="00D47C8E"/>
    <w:rsid w:val="00D504C7"/>
    <w:rsid w:val="00D50796"/>
    <w:rsid w:val="00D50C22"/>
    <w:rsid w:val="00D51555"/>
    <w:rsid w:val="00D5168C"/>
    <w:rsid w:val="00D517C7"/>
    <w:rsid w:val="00D520F5"/>
    <w:rsid w:val="00D52101"/>
    <w:rsid w:val="00D523B2"/>
    <w:rsid w:val="00D524CD"/>
    <w:rsid w:val="00D527CA"/>
    <w:rsid w:val="00D52E36"/>
    <w:rsid w:val="00D5309D"/>
    <w:rsid w:val="00D53C15"/>
    <w:rsid w:val="00D53D71"/>
    <w:rsid w:val="00D54056"/>
    <w:rsid w:val="00D54265"/>
    <w:rsid w:val="00D544F1"/>
    <w:rsid w:val="00D54A1C"/>
    <w:rsid w:val="00D55C0B"/>
    <w:rsid w:val="00D55E94"/>
    <w:rsid w:val="00D55EA4"/>
    <w:rsid w:val="00D55F7E"/>
    <w:rsid w:val="00D5741B"/>
    <w:rsid w:val="00D575DE"/>
    <w:rsid w:val="00D57B9F"/>
    <w:rsid w:val="00D60510"/>
    <w:rsid w:val="00D60F94"/>
    <w:rsid w:val="00D6243D"/>
    <w:rsid w:val="00D624DE"/>
    <w:rsid w:val="00D62527"/>
    <w:rsid w:val="00D62873"/>
    <w:rsid w:val="00D628A0"/>
    <w:rsid w:val="00D62918"/>
    <w:rsid w:val="00D62AF6"/>
    <w:rsid w:val="00D633AC"/>
    <w:rsid w:val="00D63425"/>
    <w:rsid w:val="00D63563"/>
    <w:rsid w:val="00D63CD8"/>
    <w:rsid w:val="00D64060"/>
    <w:rsid w:val="00D64412"/>
    <w:rsid w:val="00D644B0"/>
    <w:rsid w:val="00D64A88"/>
    <w:rsid w:val="00D64CD4"/>
    <w:rsid w:val="00D653D1"/>
    <w:rsid w:val="00D6575E"/>
    <w:rsid w:val="00D65ACA"/>
    <w:rsid w:val="00D66AFD"/>
    <w:rsid w:val="00D66CF9"/>
    <w:rsid w:val="00D6711D"/>
    <w:rsid w:val="00D6747C"/>
    <w:rsid w:val="00D700F7"/>
    <w:rsid w:val="00D70C55"/>
    <w:rsid w:val="00D71008"/>
    <w:rsid w:val="00D71292"/>
    <w:rsid w:val="00D72037"/>
    <w:rsid w:val="00D72354"/>
    <w:rsid w:val="00D7285D"/>
    <w:rsid w:val="00D72C41"/>
    <w:rsid w:val="00D72C4F"/>
    <w:rsid w:val="00D73AA6"/>
    <w:rsid w:val="00D73BBF"/>
    <w:rsid w:val="00D73E71"/>
    <w:rsid w:val="00D73E93"/>
    <w:rsid w:val="00D747BF"/>
    <w:rsid w:val="00D75F96"/>
    <w:rsid w:val="00D76558"/>
    <w:rsid w:val="00D767AA"/>
    <w:rsid w:val="00D767F6"/>
    <w:rsid w:val="00D77101"/>
    <w:rsid w:val="00D777B7"/>
    <w:rsid w:val="00D778EC"/>
    <w:rsid w:val="00D80555"/>
    <w:rsid w:val="00D8076E"/>
    <w:rsid w:val="00D813F0"/>
    <w:rsid w:val="00D81AC3"/>
    <w:rsid w:val="00D81B33"/>
    <w:rsid w:val="00D826B1"/>
    <w:rsid w:val="00D833F3"/>
    <w:rsid w:val="00D8350B"/>
    <w:rsid w:val="00D84157"/>
    <w:rsid w:val="00D842EA"/>
    <w:rsid w:val="00D85107"/>
    <w:rsid w:val="00D85446"/>
    <w:rsid w:val="00D857BD"/>
    <w:rsid w:val="00D85835"/>
    <w:rsid w:val="00D85861"/>
    <w:rsid w:val="00D859FD"/>
    <w:rsid w:val="00D85ADE"/>
    <w:rsid w:val="00D862C2"/>
    <w:rsid w:val="00D87308"/>
    <w:rsid w:val="00D875D0"/>
    <w:rsid w:val="00D876E5"/>
    <w:rsid w:val="00D87875"/>
    <w:rsid w:val="00D87E28"/>
    <w:rsid w:val="00D900D5"/>
    <w:rsid w:val="00D911E8"/>
    <w:rsid w:val="00D916A6"/>
    <w:rsid w:val="00D91DDA"/>
    <w:rsid w:val="00D91FDE"/>
    <w:rsid w:val="00D924C2"/>
    <w:rsid w:val="00D924C7"/>
    <w:rsid w:val="00D92971"/>
    <w:rsid w:val="00D935C4"/>
    <w:rsid w:val="00D93CEB"/>
    <w:rsid w:val="00D93ED0"/>
    <w:rsid w:val="00D94757"/>
    <w:rsid w:val="00D94D01"/>
    <w:rsid w:val="00D953C2"/>
    <w:rsid w:val="00D95537"/>
    <w:rsid w:val="00D95A22"/>
    <w:rsid w:val="00D96CA2"/>
    <w:rsid w:val="00D974F8"/>
    <w:rsid w:val="00D97B3F"/>
    <w:rsid w:val="00DA079F"/>
    <w:rsid w:val="00DA0BD1"/>
    <w:rsid w:val="00DA13A7"/>
    <w:rsid w:val="00DA1A2D"/>
    <w:rsid w:val="00DA1AB7"/>
    <w:rsid w:val="00DA1F48"/>
    <w:rsid w:val="00DA2680"/>
    <w:rsid w:val="00DA2EB7"/>
    <w:rsid w:val="00DA2F77"/>
    <w:rsid w:val="00DA30D5"/>
    <w:rsid w:val="00DA35A8"/>
    <w:rsid w:val="00DA369A"/>
    <w:rsid w:val="00DA3E7F"/>
    <w:rsid w:val="00DA40A6"/>
    <w:rsid w:val="00DA410C"/>
    <w:rsid w:val="00DA48DF"/>
    <w:rsid w:val="00DA4FF6"/>
    <w:rsid w:val="00DA50D1"/>
    <w:rsid w:val="00DA6407"/>
    <w:rsid w:val="00DA66A7"/>
    <w:rsid w:val="00DA6843"/>
    <w:rsid w:val="00DA6C3E"/>
    <w:rsid w:val="00DA736C"/>
    <w:rsid w:val="00DA76D7"/>
    <w:rsid w:val="00DA773C"/>
    <w:rsid w:val="00DB0C57"/>
    <w:rsid w:val="00DB0CE8"/>
    <w:rsid w:val="00DB0EBB"/>
    <w:rsid w:val="00DB12B8"/>
    <w:rsid w:val="00DB1E68"/>
    <w:rsid w:val="00DB226F"/>
    <w:rsid w:val="00DB336D"/>
    <w:rsid w:val="00DB359E"/>
    <w:rsid w:val="00DB3AB8"/>
    <w:rsid w:val="00DB4289"/>
    <w:rsid w:val="00DB48BB"/>
    <w:rsid w:val="00DB4C72"/>
    <w:rsid w:val="00DB553F"/>
    <w:rsid w:val="00DB5969"/>
    <w:rsid w:val="00DB5B7B"/>
    <w:rsid w:val="00DB5F1E"/>
    <w:rsid w:val="00DB6268"/>
    <w:rsid w:val="00DB699A"/>
    <w:rsid w:val="00DB6E4C"/>
    <w:rsid w:val="00DB7935"/>
    <w:rsid w:val="00DB7E14"/>
    <w:rsid w:val="00DC06A8"/>
    <w:rsid w:val="00DC09A5"/>
    <w:rsid w:val="00DC17DB"/>
    <w:rsid w:val="00DC1BFF"/>
    <w:rsid w:val="00DC220B"/>
    <w:rsid w:val="00DC2623"/>
    <w:rsid w:val="00DC27B8"/>
    <w:rsid w:val="00DC344F"/>
    <w:rsid w:val="00DC36D1"/>
    <w:rsid w:val="00DC3988"/>
    <w:rsid w:val="00DC41E8"/>
    <w:rsid w:val="00DC49F5"/>
    <w:rsid w:val="00DC50D9"/>
    <w:rsid w:val="00DC610F"/>
    <w:rsid w:val="00DC655C"/>
    <w:rsid w:val="00DC6A92"/>
    <w:rsid w:val="00DC6AD2"/>
    <w:rsid w:val="00DC6B1F"/>
    <w:rsid w:val="00DC6EA1"/>
    <w:rsid w:val="00DC779A"/>
    <w:rsid w:val="00DC7B2C"/>
    <w:rsid w:val="00DD0335"/>
    <w:rsid w:val="00DD05FD"/>
    <w:rsid w:val="00DD099D"/>
    <w:rsid w:val="00DD0E81"/>
    <w:rsid w:val="00DD0F13"/>
    <w:rsid w:val="00DD11A9"/>
    <w:rsid w:val="00DD1959"/>
    <w:rsid w:val="00DD1A1B"/>
    <w:rsid w:val="00DD1AC6"/>
    <w:rsid w:val="00DD239C"/>
    <w:rsid w:val="00DD23D9"/>
    <w:rsid w:val="00DD2B17"/>
    <w:rsid w:val="00DD4A37"/>
    <w:rsid w:val="00DD55BF"/>
    <w:rsid w:val="00DD56E9"/>
    <w:rsid w:val="00DD5AA6"/>
    <w:rsid w:val="00DD5DC5"/>
    <w:rsid w:val="00DD5F3F"/>
    <w:rsid w:val="00DD606B"/>
    <w:rsid w:val="00DD6391"/>
    <w:rsid w:val="00DD7135"/>
    <w:rsid w:val="00DD7465"/>
    <w:rsid w:val="00DD771E"/>
    <w:rsid w:val="00DD7DDA"/>
    <w:rsid w:val="00DD7E8E"/>
    <w:rsid w:val="00DD7FA3"/>
    <w:rsid w:val="00DE0E19"/>
    <w:rsid w:val="00DE11C3"/>
    <w:rsid w:val="00DE1F54"/>
    <w:rsid w:val="00DE24A7"/>
    <w:rsid w:val="00DE2F38"/>
    <w:rsid w:val="00DE3060"/>
    <w:rsid w:val="00DE3DF4"/>
    <w:rsid w:val="00DE56B9"/>
    <w:rsid w:val="00DE57BA"/>
    <w:rsid w:val="00DE592F"/>
    <w:rsid w:val="00DE5ADB"/>
    <w:rsid w:val="00DE5E47"/>
    <w:rsid w:val="00DE6710"/>
    <w:rsid w:val="00DE6B4A"/>
    <w:rsid w:val="00DE6E3F"/>
    <w:rsid w:val="00DE6FAA"/>
    <w:rsid w:val="00DE74F4"/>
    <w:rsid w:val="00DF0194"/>
    <w:rsid w:val="00DF0281"/>
    <w:rsid w:val="00DF0444"/>
    <w:rsid w:val="00DF0A03"/>
    <w:rsid w:val="00DF1317"/>
    <w:rsid w:val="00DF1453"/>
    <w:rsid w:val="00DF14A8"/>
    <w:rsid w:val="00DF1BE0"/>
    <w:rsid w:val="00DF330A"/>
    <w:rsid w:val="00DF343F"/>
    <w:rsid w:val="00DF3CCF"/>
    <w:rsid w:val="00DF3E42"/>
    <w:rsid w:val="00DF43D8"/>
    <w:rsid w:val="00DF5AC5"/>
    <w:rsid w:val="00DF5F50"/>
    <w:rsid w:val="00DF6397"/>
    <w:rsid w:val="00DF68D8"/>
    <w:rsid w:val="00DF6FCE"/>
    <w:rsid w:val="00DF768D"/>
    <w:rsid w:val="00DF787D"/>
    <w:rsid w:val="00DF7DB8"/>
    <w:rsid w:val="00E00BA4"/>
    <w:rsid w:val="00E01169"/>
    <w:rsid w:val="00E012CE"/>
    <w:rsid w:val="00E01513"/>
    <w:rsid w:val="00E01938"/>
    <w:rsid w:val="00E01CB5"/>
    <w:rsid w:val="00E01F45"/>
    <w:rsid w:val="00E02165"/>
    <w:rsid w:val="00E022A9"/>
    <w:rsid w:val="00E02645"/>
    <w:rsid w:val="00E02F0C"/>
    <w:rsid w:val="00E030CC"/>
    <w:rsid w:val="00E0330D"/>
    <w:rsid w:val="00E0345A"/>
    <w:rsid w:val="00E03ABD"/>
    <w:rsid w:val="00E041A3"/>
    <w:rsid w:val="00E04544"/>
    <w:rsid w:val="00E0465B"/>
    <w:rsid w:val="00E04DD7"/>
    <w:rsid w:val="00E057C2"/>
    <w:rsid w:val="00E05844"/>
    <w:rsid w:val="00E05F25"/>
    <w:rsid w:val="00E05F90"/>
    <w:rsid w:val="00E06289"/>
    <w:rsid w:val="00E06CED"/>
    <w:rsid w:val="00E06EF3"/>
    <w:rsid w:val="00E07281"/>
    <w:rsid w:val="00E073DA"/>
    <w:rsid w:val="00E074CE"/>
    <w:rsid w:val="00E07773"/>
    <w:rsid w:val="00E079DA"/>
    <w:rsid w:val="00E1059C"/>
    <w:rsid w:val="00E10C2B"/>
    <w:rsid w:val="00E11000"/>
    <w:rsid w:val="00E1132D"/>
    <w:rsid w:val="00E11518"/>
    <w:rsid w:val="00E11652"/>
    <w:rsid w:val="00E11AA7"/>
    <w:rsid w:val="00E122BC"/>
    <w:rsid w:val="00E1363A"/>
    <w:rsid w:val="00E13752"/>
    <w:rsid w:val="00E13985"/>
    <w:rsid w:val="00E1419B"/>
    <w:rsid w:val="00E14304"/>
    <w:rsid w:val="00E149B5"/>
    <w:rsid w:val="00E14BE3"/>
    <w:rsid w:val="00E14F1E"/>
    <w:rsid w:val="00E1530A"/>
    <w:rsid w:val="00E153FB"/>
    <w:rsid w:val="00E15804"/>
    <w:rsid w:val="00E16484"/>
    <w:rsid w:val="00E17387"/>
    <w:rsid w:val="00E175F9"/>
    <w:rsid w:val="00E17798"/>
    <w:rsid w:val="00E17E64"/>
    <w:rsid w:val="00E203D1"/>
    <w:rsid w:val="00E20A95"/>
    <w:rsid w:val="00E2150F"/>
    <w:rsid w:val="00E2158C"/>
    <w:rsid w:val="00E21DE0"/>
    <w:rsid w:val="00E223CA"/>
    <w:rsid w:val="00E225CC"/>
    <w:rsid w:val="00E228B2"/>
    <w:rsid w:val="00E22E46"/>
    <w:rsid w:val="00E22E80"/>
    <w:rsid w:val="00E2378C"/>
    <w:rsid w:val="00E23ABA"/>
    <w:rsid w:val="00E23FC7"/>
    <w:rsid w:val="00E23FCB"/>
    <w:rsid w:val="00E240F3"/>
    <w:rsid w:val="00E244F6"/>
    <w:rsid w:val="00E24546"/>
    <w:rsid w:val="00E245CD"/>
    <w:rsid w:val="00E24AA9"/>
    <w:rsid w:val="00E2503A"/>
    <w:rsid w:val="00E25D76"/>
    <w:rsid w:val="00E26698"/>
    <w:rsid w:val="00E26792"/>
    <w:rsid w:val="00E26B32"/>
    <w:rsid w:val="00E274F8"/>
    <w:rsid w:val="00E27FE0"/>
    <w:rsid w:val="00E300ED"/>
    <w:rsid w:val="00E30146"/>
    <w:rsid w:val="00E3105E"/>
    <w:rsid w:val="00E315AB"/>
    <w:rsid w:val="00E319FD"/>
    <w:rsid w:val="00E3284D"/>
    <w:rsid w:val="00E3313F"/>
    <w:rsid w:val="00E334BD"/>
    <w:rsid w:val="00E337DF"/>
    <w:rsid w:val="00E339DF"/>
    <w:rsid w:val="00E33D5F"/>
    <w:rsid w:val="00E33EAD"/>
    <w:rsid w:val="00E33EE1"/>
    <w:rsid w:val="00E34035"/>
    <w:rsid w:val="00E35179"/>
    <w:rsid w:val="00E3545A"/>
    <w:rsid w:val="00E35E11"/>
    <w:rsid w:val="00E3611E"/>
    <w:rsid w:val="00E3791D"/>
    <w:rsid w:val="00E37C47"/>
    <w:rsid w:val="00E40079"/>
    <w:rsid w:val="00E40ABB"/>
    <w:rsid w:val="00E414BC"/>
    <w:rsid w:val="00E41887"/>
    <w:rsid w:val="00E41B43"/>
    <w:rsid w:val="00E42029"/>
    <w:rsid w:val="00E42460"/>
    <w:rsid w:val="00E42E3C"/>
    <w:rsid w:val="00E43824"/>
    <w:rsid w:val="00E4494E"/>
    <w:rsid w:val="00E44B16"/>
    <w:rsid w:val="00E454E7"/>
    <w:rsid w:val="00E45619"/>
    <w:rsid w:val="00E45DB1"/>
    <w:rsid w:val="00E45DBB"/>
    <w:rsid w:val="00E460F9"/>
    <w:rsid w:val="00E464CC"/>
    <w:rsid w:val="00E46574"/>
    <w:rsid w:val="00E4743D"/>
    <w:rsid w:val="00E47571"/>
    <w:rsid w:val="00E501F0"/>
    <w:rsid w:val="00E507B8"/>
    <w:rsid w:val="00E51706"/>
    <w:rsid w:val="00E520EE"/>
    <w:rsid w:val="00E52D20"/>
    <w:rsid w:val="00E52E20"/>
    <w:rsid w:val="00E52F88"/>
    <w:rsid w:val="00E53408"/>
    <w:rsid w:val="00E537E5"/>
    <w:rsid w:val="00E544DB"/>
    <w:rsid w:val="00E54749"/>
    <w:rsid w:val="00E547F0"/>
    <w:rsid w:val="00E54A6E"/>
    <w:rsid w:val="00E54CCF"/>
    <w:rsid w:val="00E55CA5"/>
    <w:rsid w:val="00E569FF"/>
    <w:rsid w:val="00E61A65"/>
    <w:rsid w:val="00E620E5"/>
    <w:rsid w:val="00E62B51"/>
    <w:rsid w:val="00E6310B"/>
    <w:rsid w:val="00E6478B"/>
    <w:rsid w:val="00E64B0E"/>
    <w:rsid w:val="00E64E19"/>
    <w:rsid w:val="00E652C6"/>
    <w:rsid w:val="00E65744"/>
    <w:rsid w:val="00E65A9E"/>
    <w:rsid w:val="00E6639E"/>
    <w:rsid w:val="00E67044"/>
    <w:rsid w:val="00E675AD"/>
    <w:rsid w:val="00E6786C"/>
    <w:rsid w:val="00E710B8"/>
    <w:rsid w:val="00E71B71"/>
    <w:rsid w:val="00E71D0B"/>
    <w:rsid w:val="00E720AA"/>
    <w:rsid w:val="00E7286D"/>
    <w:rsid w:val="00E729B3"/>
    <w:rsid w:val="00E7348A"/>
    <w:rsid w:val="00E73DD3"/>
    <w:rsid w:val="00E750E5"/>
    <w:rsid w:val="00E75C02"/>
    <w:rsid w:val="00E77C25"/>
    <w:rsid w:val="00E8018A"/>
    <w:rsid w:val="00E80B36"/>
    <w:rsid w:val="00E81748"/>
    <w:rsid w:val="00E82359"/>
    <w:rsid w:val="00E82474"/>
    <w:rsid w:val="00E824D8"/>
    <w:rsid w:val="00E82A30"/>
    <w:rsid w:val="00E82E49"/>
    <w:rsid w:val="00E83C3F"/>
    <w:rsid w:val="00E8406B"/>
    <w:rsid w:val="00E8457A"/>
    <w:rsid w:val="00E848C8"/>
    <w:rsid w:val="00E85943"/>
    <w:rsid w:val="00E85B3C"/>
    <w:rsid w:val="00E85C77"/>
    <w:rsid w:val="00E8606F"/>
    <w:rsid w:val="00E86E9E"/>
    <w:rsid w:val="00E8764E"/>
    <w:rsid w:val="00E87A92"/>
    <w:rsid w:val="00E87EAD"/>
    <w:rsid w:val="00E87FFB"/>
    <w:rsid w:val="00E900B9"/>
    <w:rsid w:val="00E900D1"/>
    <w:rsid w:val="00E90339"/>
    <w:rsid w:val="00E90505"/>
    <w:rsid w:val="00E91381"/>
    <w:rsid w:val="00E913FF"/>
    <w:rsid w:val="00E92BFE"/>
    <w:rsid w:val="00E9316B"/>
    <w:rsid w:val="00E9322A"/>
    <w:rsid w:val="00E93539"/>
    <w:rsid w:val="00E9371E"/>
    <w:rsid w:val="00E9399D"/>
    <w:rsid w:val="00E93BAB"/>
    <w:rsid w:val="00E94115"/>
    <w:rsid w:val="00E946D3"/>
    <w:rsid w:val="00E94D5C"/>
    <w:rsid w:val="00E94FE7"/>
    <w:rsid w:val="00E95191"/>
    <w:rsid w:val="00E95409"/>
    <w:rsid w:val="00E956FF"/>
    <w:rsid w:val="00E95BCC"/>
    <w:rsid w:val="00E9678E"/>
    <w:rsid w:val="00E97493"/>
    <w:rsid w:val="00E97697"/>
    <w:rsid w:val="00EA0858"/>
    <w:rsid w:val="00EA14A4"/>
    <w:rsid w:val="00EA1654"/>
    <w:rsid w:val="00EA1675"/>
    <w:rsid w:val="00EA2959"/>
    <w:rsid w:val="00EA2A1F"/>
    <w:rsid w:val="00EA2B5A"/>
    <w:rsid w:val="00EA34BE"/>
    <w:rsid w:val="00EA3610"/>
    <w:rsid w:val="00EA373F"/>
    <w:rsid w:val="00EA3B1B"/>
    <w:rsid w:val="00EA3CD6"/>
    <w:rsid w:val="00EA3E64"/>
    <w:rsid w:val="00EA4315"/>
    <w:rsid w:val="00EA45DB"/>
    <w:rsid w:val="00EA4943"/>
    <w:rsid w:val="00EA4E5D"/>
    <w:rsid w:val="00EA4FA9"/>
    <w:rsid w:val="00EA54E6"/>
    <w:rsid w:val="00EA5559"/>
    <w:rsid w:val="00EA5B80"/>
    <w:rsid w:val="00EA6027"/>
    <w:rsid w:val="00EA649C"/>
    <w:rsid w:val="00EA6A92"/>
    <w:rsid w:val="00EB01A5"/>
    <w:rsid w:val="00EB0817"/>
    <w:rsid w:val="00EB0DBD"/>
    <w:rsid w:val="00EB1FF4"/>
    <w:rsid w:val="00EB2445"/>
    <w:rsid w:val="00EB3107"/>
    <w:rsid w:val="00EB35CA"/>
    <w:rsid w:val="00EB39B4"/>
    <w:rsid w:val="00EB3AA7"/>
    <w:rsid w:val="00EB3C4E"/>
    <w:rsid w:val="00EB3DF2"/>
    <w:rsid w:val="00EB4051"/>
    <w:rsid w:val="00EB4211"/>
    <w:rsid w:val="00EB453D"/>
    <w:rsid w:val="00EB5412"/>
    <w:rsid w:val="00EB5785"/>
    <w:rsid w:val="00EB5996"/>
    <w:rsid w:val="00EB59B6"/>
    <w:rsid w:val="00EB5E36"/>
    <w:rsid w:val="00EB6539"/>
    <w:rsid w:val="00EB66CA"/>
    <w:rsid w:val="00EB73BD"/>
    <w:rsid w:val="00EB75E5"/>
    <w:rsid w:val="00EB7807"/>
    <w:rsid w:val="00EB780A"/>
    <w:rsid w:val="00EB7DE1"/>
    <w:rsid w:val="00EB7F37"/>
    <w:rsid w:val="00EC058B"/>
    <w:rsid w:val="00EC0E9F"/>
    <w:rsid w:val="00EC1120"/>
    <w:rsid w:val="00EC1B83"/>
    <w:rsid w:val="00EC1C62"/>
    <w:rsid w:val="00EC1F78"/>
    <w:rsid w:val="00EC203E"/>
    <w:rsid w:val="00EC2CBD"/>
    <w:rsid w:val="00EC2CCC"/>
    <w:rsid w:val="00EC3B9C"/>
    <w:rsid w:val="00EC3DE2"/>
    <w:rsid w:val="00EC56D4"/>
    <w:rsid w:val="00EC58FD"/>
    <w:rsid w:val="00EC5C78"/>
    <w:rsid w:val="00EC616C"/>
    <w:rsid w:val="00EC62B6"/>
    <w:rsid w:val="00EC6F56"/>
    <w:rsid w:val="00EC7206"/>
    <w:rsid w:val="00ED018F"/>
    <w:rsid w:val="00ED0405"/>
    <w:rsid w:val="00ED05F9"/>
    <w:rsid w:val="00ED0857"/>
    <w:rsid w:val="00ED15BF"/>
    <w:rsid w:val="00ED1B05"/>
    <w:rsid w:val="00ED1C5E"/>
    <w:rsid w:val="00ED2245"/>
    <w:rsid w:val="00ED2F49"/>
    <w:rsid w:val="00ED2F51"/>
    <w:rsid w:val="00ED3139"/>
    <w:rsid w:val="00ED3367"/>
    <w:rsid w:val="00ED3CD1"/>
    <w:rsid w:val="00ED3CF9"/>
    <w:rsid w:val="00ED4562"/>
    <w:rsid w:val="00ED4ABA"/>
    <w:rsid w:val="00ED4B2A"/>
    <w:rsid w:val="00ED4C80"/>
    <w:rsid w:val="00ED5341"/>
    <w:rsid w:val="00ED5A38"/>
    <w:rsid w:val="00ED601A"/>
    <w:rsid w:val="00ED62AE"/>
    <w:rsid w:val="00ED6C34"/>
    <w:rsid w:val="00ED6F13"/>
    <w:rsid w:val="00ED7004"/>
    <w:rsid w:val="00ED70AA"/>
    <w:rsid w:val="00ED7211"/>
    <w:rsid w:val="00ED7B31"/>
    <w:rsid w:val="00EE1321"/>
    <w:rsid w:val="00EE146D"/>
    <w:rsid w:val="00EE17C5"/>
    <w:rsid w:val="00EE1C97"/>
    <w:rsid w:val="00EE1F75"/>
    <w:rsid w:val="00EE25B6"/>
    <w:rsid w:val="00EE291C"/>
    <w:rsid w:val="00EE2E13"/>
    <w:rsid w:val="00EE305E"/>
    <w:rsid w:val="00EE347A"/>
    <w:rsid w:val="00EE36A2"/>
    <w:rsid w:val="00EE429F"/>
    <w:rsid w:val="00EE42BE"/>
    <w:rsid w:val="00EE42D7"/>
    <w:rsid w:val="00EE4470"/>
    <w:rsid w:val="00EE4B39"/>
    <w:rsid w:val="00EE4BA7"/>
    <w:rsid w:val="00EE5084"/>
    <w:rsid w:val="00EE5652"/>
    <w:rsid w:val="00EE567E"/>
    <w:rsid w:val="00EE5974"/>
    <w:rsid w:val="00EE6729"/>
    <w:rsid w:val="00EE67C1"/>
    <w:rsid w:val="00EE6C71"/>
    <w:rsid w:val="00EE6EC8"/>
    <w:rsid w:val="00EE7208"/>
    <w:rsid w:val="00EE7273"/>
    <w:rsid w:val="00EE7558"/>
    <w:rsid w:val="00EE76A8"/>
    <w:rsid w:val="00EE7F27"/>
    <w:rsid w:val="00EF0010"/>
    <w:rsid w:val="00EF0586"/>
    <w:rsid w:val="00EF1066"/>
    <w:rsid w:val="00EF10D4"/>
    <w:rsid w:val="00EF16A8"/>
    <w:rsid w:val="00EF176C"/>
    <w:rsid w:val="00EF1B80"/>
    <w:rsid w:val="00EF3B32"/>
    <w:rsid w:val="00EF40B5"/>
    <w:rsid w:val="00EF4873"/>
    <w:rsid w:val="00EF4944"/>
    <w:rsid w:val="00EF5E33"/>
    <w:rsid w:val="00EF6A05"/>
    <w:rsid w:val="00EF6B19"/>
    <w:rsid w:val="00EF79C3"/>
    <w:rsid w:val="00F007F7"/>
    <w:rsid w:val="00F00CA9"/>
    <w:rsid w:val="00F00D84"/>
    <w:rsid w:val="00F010AB"/>
    <w:rsid w:val="00F01430"/>
    <w:rsid w:val="00F01475"/>
    <w:rsid w:val="00F0178A"/>
    <w:rsid w:val="00F0354F"/>
    <w:rsid w:val="00F038D4"/>
    <w:rsid w:val="00F03900"/>
    <w:rsid w:val="00F03D64"/>
    <w:rsid w:val="00F048BF"/>
    <w:rsid w:val="00F04AC1"/>
    <w:rsid w:val="00F05035"/>
    <w:rsid w:val="00F05ECD"/>
    <w:rsid w:val="00F0634E"/>
    <w:rsid w:val="00F066F2"/>
    <w:rsid w:val="00F06C1E"/>
    <w:rsid w:val="00F10F1A"/>
    <w:rsid w:val="00F1102B"/>
    <w:rsid w:val="00F11128"/>
    <w:rsid w:val="00F1229C"/>
    <w:rsid w:val="00F122F3"/>
    <w:rsid w:val="00F128F0"/>
    <w:rsid w:val="00F12BD6"/>
    <w:rsid w:val="00F12CAD"/>
    <w:rsid w:val="00F12E31"/>
    <w:rsid w:val="00F1300F"/>
    <w:rsid w:val="00F13028"/>
    <w:rsid w:val="00F131B9"/>
    <w:rsid w:val="00F13A37"/>
    <w:rsid w:val="00F1480A"/>
    <w:rsid w:val="00F14C6E"/>
    <w:rsid w:val="00F151F6"/>
    <w:rsid w:val="00F15792"/>
    <w:rsid w:val="00F15C26"/>
    <w:rsid w:val="00F15D2D"/>
    <w:rsid w:val="00F163AB"/>
    <w:rsid w:val="00F16CF8"/>
    <w:rsid w:val="00F1730A"/>
    <w:rsid w:val="00F17529"/>
    <w:rsid w:val="00F20022"/>
    <w:rsid w:val="00F208EC"/>
    <w:rsid w:val="00F20B63"/>
    <w:rsid w:val="00F2129E"/>
    <w:rsid w:val="00F213AD"/>
    <w:rsid w:val="00F2176B"/>
    <w:rsid w:val="00F2214A"/>
    <w:rsid w:val="00F2250A"/>
    <w:rsid w:val="00F227A8"/>
    <w:rsid w:val="00F22EAA"/>
    <w:rsid w:val="00F23053"/>
    <w:rsid w:val="00F231A6"/>
    <w:rsid w:val="00F23C84"/>
    <w:rsid w:val="00F24041"/>
    <w:rsid w:val="00F2527A"/>
    <w:rsid w:val="00F25332"/>
    <w:rsid w:val="00F25663"/>
    <w:rsid w:val="00F2591E"/>
    <w:rsid w:val="00F25A47"/>
    <w:rsid w:val="00F2665D"/>
    <w:rsid w:val="00F26D81"/>
    <w:rsid w:val="00F271AF"/>
    <w:rsid w:val="00F279DD"/>
    <w:rsid w:val="00F30526"/>
    <w:rsid w:val="00F30CDC"/>
    <w:rsid w:val="00F30F2B"/>
    <w:rsid w:val="00F30F32"/>
    <w:rsid w:val="00F312DB"/>
    <w:rsid w:val="00F3180F"/>
    <w:rsid w:val="00F31D23"/>
    <w:rsid w:val="00F326A2"/>
    <w:rsid w:val="00F33A7F"/>
    <w:rsid w:val="00F33C80"/>
    <w:rsid w:val="00F353AD"/>
    <w:rsid w:val="00F35761"/>
    <w:rsid w:val="00F35C86"/>
    <w:rsid w:val="00F3705E"/>
    <w:rsid w:val="00F376BC"/>
    <w:rsid w:val="00F37971"/>
    <w:rsid w:val="00F379B1"/>
    <w:rsid w:val="00F40325"/>
    <w:rsid w:val="00F40EB1"/>
    <w:rsid w:val="00F4252F"/>
    <w:rsid w:val="00F42798"/>
    <w:rsid w:val="00F429D3"/>
    <w:rsid w:val="00F42B13"/>
    <w:rsid w:val="00F430C8"/>
    <w:rsid w:val="00F43296"/>
    <w:rsid w:val="00F43368"/>
    <w:rsid w:val="00F4365E"/>
    <w:rsid w:val="00F437C2"/>
    <w:rsid w:val="00F438C0"/>
    <w:rsid w:val="00F439DF"/>
    <w:rsid w:val="00F4481B"/>
    <w:rsid w:val="00F4526A"/>
    <w:rsid w:val="00F455DA"/>
    <w:rsid w:val="00F45C50"/>
    <w:rsid w:val="00F45E1F"/>
    <w:rsid w:val="00F45EB2"/>
    <w:rsid w:val="00F47F6D"/>
    <w:rsid w:val="00F503B6"/>
    <w:rsid w:val="00F51518"/>
    <w:rsid w:val="00F51C1F"/>
    <w:rsid w:val="00F52699"/>
    <w:rsid w:val="00F52753"/>
    <w:rsid w:val="00F53E26"/>
    <w:rsid w:val="00F54963"/>
    <w:rsid w:val="00F54A7C"/>
    <w:rsid w:val="00F55334"/>
    <w:rsid w:val="00F55BD0"/>
    <w:rsid w:val="00F55BDA"/>
    <w:rsid w:val="00F56549"/>
    <w:rsid w:val="00F56BC1"/>
    <w:rsid w:val="00F5733F"/>
    <w:rsid w:val="00F57942"/>
    <w:rsid w:val="00F57D2E"/>
    <w:rsid w:val="00F60345"/>
    <w:rsid w:val="00F60957"/>
    <w:rsid w:val="00F61217"/>
    <w:rsid w:val="00F61797"/>
    <w:rsid w:val="00F619D0"/>
    <w:rsid w:val="00F61F50"/>
    <w:rsid w:val="00F62522"/>
    <w:rsid w:val="00F64185"/>
    <w:rsid w:val="00F64282"/>
    <w:rsid w:val="00F6431A"/>
    <w:rsid w:val="00F646A1"/>
    <w:rsid w:val="00F64CF4"/>
    <w:rsid w:val="00F64FB9"/>
    <w:rsid w:val="00F654E2"/>
    <w:rsid w:val="00F65D0F"/>
    <w:rsid w:val="00F65E4D"/>
    <w:rsid w:val="00F65FC8"/>
    <w:rsid w:val="00F66520"/>
    <w:rsid w:val="00F66E34"/>
    <w:rsid w:val="00F67388"/>
    <w:rsid w:val="00F67DF1"/>
    <w:rsid w:val="00F709DB"/>
    <w:rsid w:val="00F70A8D"/>
    <w:rsid w:val="00F71103"/>
    <w:rsid w:val="00F714A1"/>
    <w:rsid w:val="00F71BEA"/>
    <w:rsid w:val="00F723A9"/>
    <w:rsid w:val="00F7254D"/>
    <w:rsid w:val="00F72CB1"/>
    <w:rsid w:val="00F72FBE"/>
    <w:rsid w:val="00F7363B"/>
    <w:rsid w:val="00F73ABB"/>
    <w:rsid w:val="00F73E35"/>
    <w:rsid w:val="00F740BE"/>
    <w:rsid w:val="00F7473E"/>
    <w:rsid w:val="00F747D4"/>
    <w:rsid w:val="00F74A22"/>
    <w:rsid w:val="00F74D78"/>
    <w:rsid w:val="00F750B6"/>
    <w:rsid w:val="00F75637"/>
    <w:rsid w:val="00F75843"/>
    <w:rsid w:val="00F75AA6"/>
    <w:rsid w:val="00F75C5E"/>
    <w:rsid w:val="00F75F66"/>
    <w:rsid w:val="00F76760"/>
    <w:rsid w:val="00F76D66"/>
    <w:rsid w:val="00F76DCD"/>
    <w:rsid w:val="00F7734F"/>
    <w:rsid w:val="00F77C7F"/>
    <w:rsid w:val="00F806B5"/>
    <w:rsid w:val="00F806C5"/>
    <w:rsid w:val="00F80A37"/>
    <w:rsid w:val="00F814AC"/>
    <w:rsid w:val="00F81A66"/>
    <w:rsid w:val="00F81AAE"/>
    <w:rsid w:val="00F81BB0"/>
    <w:rsid w:val="00F81E6B"/>
    <w:rsid w:val="00F8208A"/>
    <w:rsid w:val="00F823C4"/>
    <w:rsid w:val="00F82871"/>
    <w:rsid w:val="00F82A40"/>
    <w:rsid w:val="00F82C39"/>
    <w:rsid w:val="00F8307F"/>
    <w:rsid w:val="00F83113"/>
    <w:rsid w:val="00F836E9"/>
    <w:rsid w:val="00F83CF8"/>
    <w:rsid w:val="00F8470B"/>
    <w:rsid w:val="00F84BD3"/>
    <w:rsid w:val="00F85172"/>
    <w:rsid w:val="00F85D75"/>
    <w:rsid w:val="00F8641E"/>
    <w:rsid w:val="00F865A2"/>
    <w:rsid w:val="00F86886"/>
    <w:rsid w:val="00F86DB7"/>
    <w:rsid w:val="00F86ED4"/>
    <w:rsid w:val="00F86F10"/>
    <w:rsid w:val="00F87344"/>
    <w:rsid w:val="00F87E9B"/>
    <w:rsid w:val="00F91DBE"/>
    <w:rsid w:val="00F9237E"/>
    <w:rsid w:val="00F926F8"/>
    <w:rsid w:val="00F93E42"/>
    <w:rsid w:val="00F9434F"/>
    <w:rsid w:val="00F943B3"/>
    <w:rsid w:val="00F95260"/>
    <w:rsid w:val="00F9564D"/>
    <w:rsid w:val="00F969C4"/>
    <w:rsid w:val="00F97169"/>
    <w:rsid w:val="00F97F10"/>
    <w:rsid w:val="00FA0106"/>
    <w:rsid w:val="00FA1593"/>
    <w:rsid w:val="00FA23C0"/>
    <w:rsid w:val="00FA26D6"/>
    <w:rsid w:val="00FA28F7"/>
    <w:rsid w:val="00FA2929"/>
    <w:rsid w:val="00FA3063"/>
    <w:rsid w:val="00FA37A0"/>
    <w:rsid w:val="00FA3987"/>
    <w:rsid w:val="00FA53F7"/>
    <w:rsid w:val="00FA56E8"/>
    <w:rsid w:val="00FA680F"/>
    <w:rsid w:val="00FA709A"/>
    <w:rsid w:val="00FB071D"/>
    <w:rsid w:val="00FB0918"/>
    <w:rsid w:val="00FB0B5A"/>
    <w:rsid w:val="00FB0DA2"/>
    <w:rsid w:val="00FB1867"/>
    <w:rsid w:val="00FB1ACA"/>
    <w:rsid w:val="00FB1B5D"/>
    <w:rsid w:val="00FB1DC9"/>
    <w:rsid w:val="00FB26D9"/>
    <w:rsid w:val="00FB2A96"/>
    <w:rsid w:val="00FB2AE4"/>
    <w:rsid w:val="00FB30C7"/>
    <w:rsid w:val="00FB30E5"/>
    <w:rsid w:val="00FB311C"/>
    <w:rsid w:val="00FB31B0"/>
    <w:rsid w:val="00FB3526"/>
    <w:rsid w:val="00FB3B74"/>
    <w:rsid w:val="00FB3BF8"/>
    <w:rsid w:val="00FB3CF9"/>
    <w:rsid w:val="00FB426B"/>
    <w:rsid w:val="00FB5025"/>
    <w:rsid w:val="00FB5265"/>
    <w:rsid w:val="00FB53E9"/>
    <w:rsid w:val="00FB540C"/>
    <w:rsid w:val="00FB5ACD"/>
    <w:rsid w:val="00FB5E1F"/>
    <w:rsid w:val="00FB7166"/>
    <w:rsid w:val="00FB771A"/>
    <w:rsid w:val="00FB78DC"/>
    <w:rsid w:val="00FB7C83"/>
    <w:rsid w:val="00FB7D12"/>
    <w:rsid w:val="00FB7D87"/>
    <w:rsid w:val="00FB7E04"/>
    <w:rsid w:val="00FC0395"/>
    <w:rsid w:val="00FC045D"/>
    <w:rsid w:val="00FC09CC"/>
    <w:rsid w:val="00FC0EDD"/>
    <w:rsid w:val="00FC0F7E"/>
    <w:rsid w:val="00FC14D7"/>
    <w:rsid w:val="00FC1727"/>
    <w:rsid w:val="00FC17AB"/>
    <w:rsid w:val="00FC1CBB"/>
    <w:rsid w:val="00FC207C"/>
    <w:rsid w:val="00FC2199"/>
    <w:rsid w:val="00FC223B"/>
    <w:rsid w:val="00FC238B"/>
    <w:rsid w:val="00FC2CBB"/>
    <w:rsid w:val="00FC438D"/>
    <w:rsid w:val="00FC45CF"/>
    <w:rsid w:val="00FC5281"/>
    <w:rsid w:val="00FC5A39"/>
    <w:rsid w:val="00FC7234"/>
    <w:rsid w:val="00FC755C"/>
    <w:rsid w:val="00FC782E"/>
    <w:rsid w:val="00FC7A3B"/>
    <w:rsid w:val="00FC7C85"/>
    <w:rsid w:val="00FC7ED0"/>
    <w:rsid w:val="00FC7EE9"/>
    <w:rsid w:val="00FD1EF0"/>
    <w:rsid w:val="00FD229D"/>
    <w:rsid w:val="00FD22DD"/>
    <w:rsid w:val="00FD32C2"/>
    <w:rsid w:val="00FD3645"/>
    <w:rsid w:val="00FD4344"/>
    <w:rsid w:val="00FD5774"/>
    <w:rsid w:val="00FD5C12"/>
    <w:rsid w:val="00FD64AE"/>
    <w:rsid w:val="00FD6944"/>
    <w:rsid w:val="00FD6C3C"/>
    <w:rsid w:val="00FD795A"/>
    <w:rsid w:val="00FD798C"/>
    <w:rsid w:val="00FD7B3F"/>
    <w:rsid w:val="00FE0094"/>
    <w:rsid w:val="00FE082D"/>
    <w:rsid w:val="00FE08F2"/>
    <w:rsid w:val="00FE1341"/>
    <w:rsid w:val="00FE150A"/>
    <w:rsid w:val="00FE1FD7"/>
    <w:rsid w:val="00FE25E6"/>
    <w:rsid w:val="00FE2EBD"/>
    <w:rsid w:val="00FE307F"/>
    <w:rsid w:val="00FE4B9B"/>
    <w:rsid w:val="00FE502F"/>
    <w:rsid w:val="00FE53E9"/>
    <w:rsid w:val="00FE5419"/>
    <w:rsid w:val="00FE552C"/>
    <w:rsid w:val="00FE58B9"/>
    <w:rsid w:val="00FE5EF2"/>
    <w:rsid w:val="00FE6326"/>
    <w:rsid w:val="00FE6DC0"/>
    <w:rsid w:val="00FE6F6D"/>
    <w:rsid w:val="00FF0493"/>
    <w:rsid w:val="00FF0EB1"/>
    <w:rsid w:val="00FF1112"/>
    <w:rsid w:val="00FF1345"/>
    <w:rsid w:val="00FF1A43"/>
    <w:rsid w:val="00FF28B4"/>
    <w:rsid w:val="00FF29BA"/>
    <w:rsid w:val="00FF3DED"/>
    <w:rsid w:val="00FF4A18"/>
    <w:rsid w:val="00FF4ACB"/>
    <w:rsid w:val="00FF4CD5"/>
    <w:rsid w:val="00FF505D"/>
    <w:rsid w:val="00FF5767"/>
    <w:rsid w:val="00FF64BE"/>
    <w:rsid w:val="00FF6986"/>
    <w:rsid w:val="00FF6D0C"/>
    <w:rsid w:val="00FF7157"/>
    <w:rsid w:val="00FF715E"/>
    <w:rsid w:val="00FF71BC"/>
    <w:rsid w:val="00FF7369"/>
    <w:rsid w:val="00FF73FE"/>
    <w:rsid w:val="00FF7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8495A6D"/>
  <w15:docId w15:val="{1574E18D-0E4A-4293-8306-46825D454E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D5E5D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qFormat/>
    <w:rsid w:val="0029575B"/>
    <w:pPr>
      <w:numPr>
        <w:numId w:val="1"/>
      </w:numPr>
      <w:outlineLvl w:val="0"/>
    </w:pPr>
    <w:rPr>
      <w:rFonts w:ascii="Times New Roman" w:hAnsi="Times New Roman" w:cs="Angsana New"/>
    </w:rPr>
  </w:style>
  <w:style w:type="paragraph" w:styleId="Heading2">
    <w:name w:val="heading 2"/>
    <w:basedOn w:val="Heading3"/>
    <w:next w:val="BodyText"/>
    <w:qFormat/>
    <w:rsid w:val="0029575B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qFormat/>
    <w:rsid w:val="0029575B"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basedOn w:val="BodyText"/>
    <w:next w:val="BodyText"/>
    <w:qFormat/>
    <w:rsid w:val="0029575B"/>
    <w:pPr>
      <w:outlineLvl w:val="3"/>
    </w:pPr>
  </w:style>
  <w:style w:type="paragraph" w:styleId="Heading5">
    <w:name w:val="heading 5"/>
    <w:basedOn w:val="Normal"/>
    <w:next w:val="Normal"/>
    <w:qFormat/>
    <w:rsid w:val="0029575B"/>
    <w:pPr>
      <w:outlineLvl w:val="4"/>
    </w:pPr>
  </w:style>
  <w:style w:type="paragraph" w:styleId="Heading6">
    <w:name w:val="heading 6"/>
    <w:basedOn w:val="Normal"/>
    <w:next w:val="Normal"/>
    <w:qFormat/>
    <w:rsid w:val="0029575B"/>
    <w:pPr>
      <w:outlineLvl w:val="5"/>
    </w:pPr>
  </w:style>
  <w:style w:type="paragraph" w:styleId="Heading7">
    <w:name w:val="heading 7"/>
    <w:basedOn w:val="Normal"/>
    <w:next w:val="Normal"/>
    <w:qFormat/>
    <w:rsid w:val="0029575B"/>
    <w:pPr>
      <w:outlineLvl w:val="6"/>
    </w:pPr>
  </w:style>
  <w:style w:type="paragraph" w:styleId="Heading8">
    <w:name w:val="heading 8"/>
    <w:basedOn w:val="Normal"/>
    <w:next w:val="Normal"/>
    <w:qFormat/>
    <w:rsid w:val="0029575B"/>
    <w:pPr>
      <w:outlineLvl w:val="7"/>
    </w:pPr>
  </w:style>
  <w:style w:type="paragraph" w:styleId="Heading9">
    <w:name w:val="heading 9"/>
    <w:basedOn w:val="Normal"/>
    <w:next w:val="Normal"/>
    <w:qFormat/>
    <w:rsid w:val="0029575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uiPriority w:val="1"/>
    <w:qFormat/>
    <w:rsid w:val="0029575B"/>
    <w:pPr>
      <w:spacing w:after="260"/>
    </w:pPr>
    <w:rPr>
      <w:rFonts w:ascii="CG Times (W1)" w:hAnsi="CG Times (W1)"/>
    </w:rPr>
  </w:style>
  <w:style w:type="paragraph" w:styleId="Footer">
    <w:name w:val="footer"/>
    <w:basedOn w:val="Normal"/>
    <w:link w:val="FooterChar"/>
    <w:uiPriority w:val="99"/>
    <w:rsid w:val="0029575B"/>
    <w:pPr>
      <w:tabs>
        <w:tab w:val="right" w:pos="8505"/>
      </w:tabs>
    </w:pPr>
    <w:rPr>
      <w:rFonts w:cs="CG Times (W1)"/>
      <w:sz w:val="18"/>
      <w:szCs w:val="18"/>
    </w:rPr>
  </w:style>
  <w:style w:type="paragraph" w:styleId="Header">
    <w:name w:val="header"/>
    <w:basedOn w:val="Normal"/>
    <w:link w:val="HeaderChar"/>
    <w:uiPriority w:val="99"/>
    <w:rsid w:val="0029575B"/>
    <w:pPr>
      <w:spacing w:line="220" w:lineRule="exact"/>
      <w:jc w:val="right"/>
    </w:pPr>
    <w:rPr>
      <w:i/>
      <w:iCs/>
      <w:sz w:val="18"/>
      <w:szCs w:val="18"/>
    </w:rPr>
  </w:style>
  <w:style w:type="paragraph" w:styleId="ListBullet">
    <w:name w:val="List Bullet"/>
    <w:basedOn w:val="BodyText"/>
    <w:rsid w:val="0029575B"/>
    <w:pPr>
      <w:ind w:left="340" w:hanging="340"/>
    </w:pPr>
  </w:style>
  <w:style w:type="paragraph" w:styleId="ListBullet2">
    <w:name w:val="List Bullet 2"/>
    <w:basedOn w:val="ListBullet"/>
    <w:rsid w:val="0029575B"/>
    <w:pPr>
      <w:ind w:left="680"/>
    </w:pPr>
  </w:style>
  <w:style w:type="paragraph" w:styleId="BodyTextIndent">
    <w:name w:val="Body Text Indent"/>
    <w:basedOn w:val="BodyText"/>
    <w:link w:val="BodyTextIndentChar"/>
    <w:rsid w:val="0029575B"/>
    <w:pPr>
      <w:ind w:left="340"/>
    </w:pPr>
    <w:rPr>
      <w:rFonts w:ascii="Times New Roman" w:hAnsi="Times New Roman"/>
    </w:rPr>
  </w:style>
  <w:style w:type="paragraph" w:customStyle="1" w:styleId="zfaxdetails">
    <w:name w:val="zfax details"/>
    <w:basedOn w:val="Normal"/>
    <w:rsid w:val="0029575B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29575B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basedOn w:val="Normal"/>
    <w:semiHidden/>
    <w:rsid w:val="0029575B"/>
    <w:rPr>
      <w:rFonts w:cs="CG Times (W1)"/>
      <w:sz w:val="18"/>
      <w:szCs w:val="18"/>
    </w:rPr>
  </w:style>
  <w:style w:type="paragraph" w:customStyle="1" w:styleId="zsubject">
    <w:name w:val="zsubject"/>
    <w:basedOn w:val="Normal"/>
    <w:rsid w:val="0029575B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rsid w:val="0029575B"/>
    <w:pPr>
      <w:keepNext/>
      <w:spacing w:before="520"/>
    </w:pPr>
  </w:style>
  <w:style w:type="paragraph" w:customStyle="1" w:styleId="Graphic">
    <w:name w:val="Graphic"/>
    <w:basedOn w:val="Signature"/>
    <w:rsid w:val="0029575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29575B"/>
    <w:pPr>
      <w:spacing w:line="240" w:lineRule="auto"/>
    </w:pPr>
  </w:style>
  <w:style w:type="paragraph" w:customStyle="1" w:styleId="zdetails">
    <w:name w:val="zdetails"/>
    <w:basedOn w:val="Normal"/>
    <w:rsid w:val="0029575B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29575B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sid w:val="0029575B"/>
    <w:rPr>
      <w:rFonts w:cs="CG Times (W1)"/>
      <w:sz w:val="22"/>
      <w:szCs w:val="22"/>
    </w:rPr>
  </w:style>
  <w:style w:type="paragraph" w:styleId="Title">
    <w:name w:val="Title"/>
    <w:basedOn w:val="Normal"/>
    <w:qFormat/>
    <w:rsid w:val="0029575B"/>
    <w:pPr>
      <w:spacing w:line="240" w:lineRule="auto"/>
      <w:ind w:left="540" w:right="749"/>
      <w:jc w:val="center"/>
    </w:pPr>
    <w:rPr>
      <w:rFonts w:ascii="Cordia New" w:cs="Cordia New"/>
      <w:sz w:val="24"/>
      <w:szCs w:val="24"/>
      <w:u w:val="single"/>
      <w:lang w:val="th-TH"/>
    </w:rPr>
  </w:style>
  <w:style w:type="paragraph" w:styleId="BlockText">
    <w:name w:val="Block Text"/>
    <w:basedOn w:val="Normal"/>
    <w:rsid w:val="0029575B"/>
    <w:pPr>
      <w:spacing w:before="240" w:line="240" w:lineRule="auto"/>
      <w:ind w:left="547" w:right="749" w:firstLine="1440"/>
      <w:jc w:val="both"/>
    </w:pPr>
    <w:rPr>
      <w:rFonts w:ascii="Cordia New" w:cs="Cordia New"/>
      <w:sz w:val="28"/>
      <w:szCs w:val="28"/>
      <w:lang w:val="th-TH"/>
    </w:rPr>
  </w:style>
  <w:style w:type="paragraph" w:styleId="BodyText2">
    <w:name w:val="Body Text 2"/>
    <w:basedOn w:val="Normal"/>
    <w:rsid w:val="0029575B"/>
    <w:pPr>
      <w:tabs>
        <w:tab w:val="center" w:pos="1440"/>
        <w:tab w:val="center" w:pos="2880"/>
        <w:tab w:val="center" w:pos="4140"/>
        <w:tab w:val="center" w:pos="5130"/>
        <w:tab w:val="center" w:pos="6660"/>
        <w:tab w:val="center" w:pos="8280"/>
        <w:tab w:val="center" w:pos="9360"/>
        <w:tab w:val="center" w:pos="10980"/>
        <w:tab w:val="center" w:pos="12240"/>
        <w:tab w:val="center" w:pos="13500"/>
      </w:tabs>
      <w:spacing w:before="120" w:line="240" w:lineRule="auto"/>
      <w:ind w:right="360"/>
    </w:pPr>
    <w:rPr>
      <w:rFonts w:ascii="CG Times (W1)" w:hAnsi="CG Times (W1)" w:cs="CordiaUPC"/>
      <w:sz w:val="28"/>
      <w:szCs w:val="28"/>
      <w:lang w:val="th-TH"/>
    </w:rPr>
  </w:style>
  <w:style w:type="paragraph" w:styleId="BodyText3">
    <w:name w:val="Body Text 3"/>
    <w:basedOn w:val="Normal"/>
    <w:rsid w:val="0029575B"/>
    <w:pPr>
      <w:framePr w:w="3066" w:h="357" w:hRule="exact" w:wrap="around" w:vAnchor="page" w:hAnchor="page" w:x="3025" w:y="16129"/>
      <w:spacing w:line="120" w:lineRule="exact"/>
    </w:pPr>
    <w:rPr>
      <w:rFonts w:ascii="Univers 45 Light" w:hAnsi="Univers 45 Light"/>
      <w:sz w:val="10"/>
      <w:szCs w:val="10"/>
      <w:lang w:val="en-US"/>
    </w:rPr>
  </w:style>
  <w:style w:type="paragraph" w:styleId="BodyTextIndent2">
    <w:name w:val="Body Text Indent 2"/>
    <w:basedOn w:val="Normal"/>
    <w:rsid w:val="0029575B"/>
    <w:pPr>
      <w:framePr w:w="3066" w:h="357" w:hRule="exact" w:wrap="around" w:vAnchor="page" w:hAnchor="page" w:x="3025" w:y="16129"/>
      <w:spacing w:line="120" w:lineRule="exact"/>
      <w:ind w:left="567"/>
    </w:pPr>
    <w:rPr>
      <w:rFonts w:ascii="Univers 45 Light" w:hAnsi="Univers 45 Light"/>
      <w:sz w:val="10"/>
      <w:szCs w:val="10"/>
      <w:lang w:val="en-US"/>
    </w:rPr>
  </w:style>
  <w:style w:type="paragraph" w:styleId="Caption">
    <w:name w:val="caption"/>
    <w:basedOn w:val="Normal"/>
    <w:next w:val="Normal"/>
    <w:qFormat/>
    <w:rsid w:val="0029575B"/>
    <w:pPr>
      <w:tabs>
        <w:tab w:val="left" w:pos="1800"/>
        <w:tab w:val="decimal" w:pos="8180"/>
      </w:tabs>
      <w:spacing w:before="120" w:line="240" w:lineRule="auto"/>
      <w:ind w:left="547" w:right="374"/>
      <w:jc w:val="both"/>
    </w:pPr>
    <w:rPr>
      <w:rFonts w:ascii="Cordia New" w:hAnsi="Cordia New" w:cs="Cordia New"/>
      <w:sz w:val="28"/>
      <w:szCs w:val="28"/>
      <w:lang w:val="en-US"/>
    </w:rPr>
  </w:style>
  <w:style w:type="paragraph" w:customStyle="1" w:styleId="a">
    <w:name w:val="¢éÍ¤ÇÒÁ"/>
    <w:basedOn w:val="Normal"/>
    <w:rsid w:val="0029575B"/>
    <w:pPr>
      <w:tabs>
        <w:tab w:val="left" w:pos="1080"/>
      </w:tabs>
      <w:spacing w:line="240" w:lineRule="auto"/>
    </w:pPr>
    <w:rPr>
      <w:rFonts w:cs="PSL-TextMono"/>
      <w:sz w:val="30"/>
      <w:szCs w:val="30"/>
      <w:lang w:val="th-TH"/>
    </w:rPr>
  </w:style>
  <w:style w:type="paragraph" w:styleId="PlainText">
    <w:name w:val="Plain Text"/>
    <w:basedOn w:val="Normal"/>
    <w:rsid w:val="002C12A0"/>
    <w:pPr>
      <w:spacing w:line="240" w:lineRule="auto"/>
    </w:pPr>
    <w:rPr>
      <w:rFonts w:eastAsia="Cordia New"/>
      <w:sz w:val="28"/>
      <w:szCs w:val="28"/>
      <w:lang w:val="th-TH"/>
    </w:rPr>
  </w:style>
  <w:style w:type="paragraph" w:styleId="BalloonText">
    <w:name w:val="Balloon Text"/>
    <w:basedOn w:val="Normal"/>
    <w:semiHidden/>
    <w:rsid w:val="00B51400"/>
    <w:rPr>
      <w:rFonts w:ascii="Tahoma" w:hAnsi="Tahoma"/>
      <w:sz w:val="16"/>
      <w:szCs w:val="18"/>
    </w:rPr>
  </w:style>
  <w:style w:type="paragraph" w:customStyle="1" w:styleId="AccPolicyHeading">
    <w:name w:val="Acc Policy Heading"/>
    <w:basedOn w:val="BodyText"/>
    <w:link w:val="AccPolicyHeadingCharChar"/>
    <w:autoRedefine/>
    <w:rsid w:val="00F55BDA"/>
    <w:pPr>
      <w:spacing w:after="0"/>
      <w:jc w:val="both"/>
    </w:pPr>
    <w:rPr>
      <w:bCs/>
      <w:lang w:val="en-US" w:eastAsia="en-GB"/>
    </w:rPr>
  </w:style>
  <w:style w:type="character" w:customStyle="1" w:styleId="AccPolicyHeadingCharChar">
    <w:name w:val="Acc Policy Heading Char Char"/>
    <w:link w:val="AccPolicyHeading"/>
    <w:rsid w:val="00F55BDA"/>
    <w:rPr>
      <w:bCs/>
      <w:sz w:val="22"/>
      <w:szCs w:val="22"/>
      <w:lang w:val="en-US" w:eastAsia="en-GB" w:bidi="th-TH"/>
    </w:rPr>
  </w:style>
  <w:style w:type="paragraph" w:customStyle="1" w:styleId="ReportHeading1">
    <w:name w:val="ReportHeading1"/>
    <w:basedOn w:val="Normal"/>
    <w:rsid w:val="00314BE9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index">
    <w:name w:val="index"/>
    <w:aliases w:val="ix"/>
    <w:basedOn w:val="BodyText"/>
    <w:rsid w:val="0077708B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77708B"/>
    <w:pPr>
      <w:spacing w:after="130"/>
      <w:ind w:left="1134" w:hanging="1134"/>
    </w:pPr>
    <w:rPr>
      <w:rFonts w:cs="Times New Roman"/>
      <w:b/>
      <w:szCs w:val="20"/>
      <w:lang w:bidi="ar-SA"/>
    </w:rPr>
  </w:style>
  <w:style w:type="character" w:customStyle="1" w:styleId="AAReference">
    <w:name w:val="AA Reference"/>
    <w:rsid w:val="0077708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AccPolicyHeadingChar">
    <w:name w:val="Acc Policy Heading Char"/>
    <w:rsid w:val="00250624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lock">
    <w:name w:val="block"/>
    <w:aliases w:val="b"/>
    <w:basedOn w:val="BodyText"/>
    <w:uiPriority w:val="99"/>
    <w:rsid w:val="0073598B"/>
    <w:pPr>
      <w:ind w:left="567"/>
    </w:pPr>
    <w:rPr>
      <w:rFonts w:cs="Times New Roman"/>
      <w:szCs w:val="20"/>
      <w:lang w:bidi="ar-SA"/>
    </w:rPr>
  </w:style>
  <w:style w:type="paragraph" w:customStyle="1" w:styleId="acctfourfigures">
    <w:name w:val="acct four figures"/>
    <w:aliases w:val="a4"/>
    <w:basedOn w:val="Normal"/>
    <w:rsid w:val="00445B6F"/>
    <w:pPr>
      <w:tabs>
        <w:tab w:val="decimal" w:pos="765"/>
      </w:tabs>
    </w:pPr>
    <w:rPr>
      <w:rFonts w:cs="Times New Roman"/>
      <w:szCs w:val="20"/>
      <w:lang w:bidi="ar-SA"/>
    </w:rPr>
  </w:style>
  <w:style w:type="table" w:styleId="TableGrid">
    <w:name w:val="Table Grid"/>
    <w:basedOn w:val="TableNormal"/>
    <w:uiPriority w:val="39"/>
    <w:rsid w:val="004D52FE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5">
    <w:name w:val="toc 5"/>
    <w:basedOn w:val="Normal"/>
    <w:next w:val="Normal"/>
    <w:semiHidden/>
    <w:rsid w:val="000F2D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customStyle="1" w:styleId="acctmergecolhdg">
    <w:name w:val="acct merge col hdg"/>
    <w:aliases w:val="mh"/>
    <w:basedOn w:val="Normal"/>
    <w:rsid w:val="008013A8"/>
    <w:pPr>
      <w:jc w:val="center"/>
    </w:pPr>
    <w:rPr>
      <w:rFonts w:cs="Times New Roman"/>
      <w:b/>
      <w:szCs w:val="20"/>
      <w:lang w:bidi="ar-SA"/>
    </w:rPr>
  </w:style>
  <w:style w:type="paragraph" w:customStyle="1" w:styleId="3">
    <w:name w:val="?????3????"/>
    <w:basedOn w:val="Normal"/>
    <w:rsid w:val="004C5222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30">
    <w:name w:val="µÒÃÒ§3ªèÍ§"/>
    <w:basedOn w:val="Normal"/>
    <w:rsid w:val="00497ABE"/>
    <w:pPr>
      <w:tabs>
        <w:tab w:val="left" w:pos="360"/>
        <w:tab w:val="left" w:pos="720"/>
      </w:tabs>
      <w:spacing w:line="240" w:lineRule="auto"/>
    </w:pPr>
    <w:rPr>
      <w:rFonts w:ascii="Book Antiqua" w:hAnsi="Book Antiqua"/>
      <w:lang w:val="th-TH"/>
    </w:rPr>
  </w:style>
  <w:style w:type="paragraph" w:customStyle="1" w:styleId="a0">
    <w:name w:val="ºÇ¡"/>
    <w:basedOn w:val="Normal"/>
    <w:rsid w:val="00497ABE"/>
    <w:pPr>
      <w:spacing w:line="240" w:lineRule="auto"/>
      <w:ind w:right="129"/>
      <w:jc w:val="right"/>
    </w:pPr>
    <w:rPr>
      <w:rFonts w:ascii="Book Antiqua" w:hAnsi="Book Antiqua"/>
      <w:lang w:val="th-TH"/>
    </w:rPr>
  </w:style>
  <w:style w:type="paragraph" w:styleId="MacroText">
    <w:name w:val="macro"/>
    <w:semiHidden/>
    <w:rsid w:val="00271B8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rdia New" w:hAnsi="Cordia New"/>
      <w:sz w:val="28"/>
      <w:szCs w:val="28"/>
    </w:rPr>
  </w:style>
  <w:style w:type="paragraph" w:customStyle="1" w:styleId="a1">
    <w:name w:val="Åº"/>
    <w:basedOn w:val="Normal"/>
    <w:rsid w:val="00250FDF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2">
    <w:name w:val="???????"/>
    <w:basedOn w:val="Normal"/>
    <w:rsid w:val="001216E8"/>
    <w:pPr>
      <w:tabs>
        <w:tab w:val="left" w:pos="1080"/>
      </w:tabs>
      <w:spacing w:line="240" w:lineRule="auto"/>
    </w:pPr>
    <w:rPr>
      <w:rFonts w:eastAsia="Batang"/>
      <w:sz w:val="30"/>
      <w:szCs w:val="30"/>
      <w:lang w:val="th-TH"/>
    </w:rPr>
  </w:style>
  <w:style w:type="paragraph" w:customStyle="1" w:styleId="a3">
    <w:name w:val="ลบ"/>
    <w:basedOn w:val="Normal"/>
    <w:rsid w:val="00B84C9E"/>
    <w:pPr>
      <w:tabs>
        <w:tab w:val="left" w:pos="360"/>
        <w:tab w:val="left" w:pos="720"/>
        <w:tab w:val="left" w:pos="1080"/>
      </w:tabs>
      <w:spacing w:line="240" w:lineRule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paragraph" w:customStyle="1" w:styleId="acctcolumnheading">
    <w:name w:val="acct column heading"/>
    <w:aliases w:val="ac"/>
    <w:basedOn w:val="Normal"/>
    <w:rsid w:val="0048336F"/>
    <w:pPr>
      <w:spacing w:after="260"/>
      <w:jc w:val="center"/>
    </w:pPr>
    <w:rPr>
      <w:rFonts w:cs="Times New Roman"/>
      <w:szCs w:val="20"/>
      <w:lang w:bidi="ar-SA"/>
    </w:rPr>
  </w:style>
  <w:style w:type="paragraph" w:styleId="BodyTextIndent3">
    <w:name w:val="Body Text Indent 3"/>
    <w:basedOn w:val="Normal"/>
    <w:rsid w:val="005A4FB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360"/>
    </w:pPr>
    <w:rPr>
      <w:rFonts w:ascii="Arial" w:hAnsi="Arial" w:cs="Times New Roman"/>
      <w:sz w:val="16"/>
      <w:szCs w:val="16"/>
      <w:lang w:val="en-US"/>
    </w:rPr>
  </w:style>
  <w:style w:type="character" w:customStyle="1" w:styleId="Heading1Char">
    <w:name w:val="Heading 1 Char"/>
    <w:link w:val="Heading1"/>
    <w:rsid w:val="001B74A3"/>
    <w:rPr>
      <w:rFonts w:ascii="Times New Roman" w:hAnsi="Times New Roman"/>
      <w:b/>
      <w:bCs/>
      <w:i/>
      <w:iCs/>
      <w:sz w:val="24"/>
      <w:szCs w:val="24"/>
      <w:lang w:val="en-GB"/>
    </w:rPr>
  </w:style>
  <w:style w:type="character" w:customStyle="1" w:styleId="BodyTextChar">
    <w:name w:val="Body Text Char"/>
    <w:aliases w:val="bt Char,body text Char,Body Char"/>
    <w:link w:val="BodyText"/>
    <w:uiPriority w:val="1"/>
    <w:rsid w:val="00CB05A8"/>
    <w:rPr>
      <w:rFonts w:cs="Angsana New"/>
      <w:sz w:val="22"/>
      <w:szCs w:val="22"/>
      <w:lang w:val="en-GB" w:eastAsia="en-US" w:bidi="th-TH"/>
    </w:rPr>
  </w:style>
  <w:style w:type="paragraph" w:styleId="TOC3">
    <w:name w:val="toc 3"/>
    <w:basedOn w:val="Normal"/>
    <w:next w:val="Normal"/>
    <w:autoRedefine/>
    <w:semiHidden/>
    <w:rsid w:val="00847976"/>
    <w:pPr>
      <w:ind w:left="440"/>
    </w:pPr>
  </w:style>
  <w:style w:type="table" w:customStyle="1" w:styleId="TableGrid1">
    <w:name w:val="Table Grid1"/>
    <w:basedOn w:val="TableNormal"/>
    <w:next w:val="TableGrid"/>
    <w:rsid w:val="0084797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">
    <w:name w:val="Å§ª×Í T"/>
    <w:basedOn w:val="Normal"/>
    <w:rsid w:val="005815CB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styleId="TableofFigures">
    <w:name w:val="table of figures"/>
    <w:basedOn w:val="Normal"/>
    <w:next w:val="Normal"/>
    <w:semiHidden/>
    <w:rsid w:val="00C464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/>
      <w:sz w:val="18"/>
      <w:szCs w:val="18"/>
      <w:lang w:val="en-US"/>
    </w:rPr>
  </w:style>
  <w:style w:type="paragraph" w:styleId="ListBullet3">
    <w:name w:val="List Bullet 3"/>
    <w:basedOn w:val="ListBullet"/>
    <w:autoRedefine/>
    <w:rsid w:val="000C6DA9"/>
    <w:pPr>
      <w:widowControl w:val="0"/>
      <w:tabs>
        <w:tab w:val="left" w:pos="227"/>
      </w:tabs>
      <w:adjustRightInd w:val="0"/>
      <w:spacing w:after="0"/>
      <w:ind w:left="227" w:hanging="227"/>
      <w:jc w:val="both"/>
      <w:textAlignment w:val="baseline"/>
    </w:pPr>
    <w:rPr>
      <w:rFonts w:cs="Times New Roman"/>
      <w:sz w:val="18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81067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en-US"/>
    </w:rPr>
  </w:style>
  <w:style w:type="character" w:customStyle="1" w:styleId="BodyTextIndentChar">
    <w:name w:val="Body Text Indent Char"/>
    <w:link w:val="BodyTextIndent"/>
    <w:rsid w:val="00A94B9C"/>
    <w:rPr>
      <w:rFonts w:ascii="Times New Roman" w:hAnsi="Times New Roman"/>
      <w:sz w:val="22"/>
      <w:szCs w:val="22"/>
      <w:lang w:val="en-GB"/>
    </w:rPr>
  </w:style>
  <w:style w:type="paragraph" w:customStyle="1" w:styleId="Default">
    <w:name w:val="Default"/>
    <w:rsid w:val="001810A1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DocumentMap">
    <w:name w:val="Document Map"/>
    <w:basedOn w:val="Normal"/>
    <w:link w:val="DocumentMapChar"/>
    <w:rsid w:val="00523917"/>
    <w:rPr>
      <w:rFonts w:ascii="Tahoma" w:hAnsi="Tahoma"/>
      <w:sz w:val="16"/>
      <w:szCs w:val="20"/>
    </w:rPr>
  </w:style>
  <w:style w:type="character" w:customStyle="1" w:styleId="DocumentMapChar">
    <w:name w:val="Document Map Char"/>
    <w:link w:val="DocumentMap"/>
    <w:rsid w:val="00523917"/>
    <w:rPr>
      <w:rFonts w:ascii="Tahoma" w:hAnsi="Tahoma"/>
      <w:sz w:val="16"/>
      <w:lang w:val="en-GB"/>
    </w:rPr>
  </w:style>
  <w:style w:type="paragraph" w:styleId="NormalWeb">
    <w:name w:val="Normal (Web)"/>
    <w:basedOn w:val="Normal"/>
    <w:uiPriority w:val="99"/>
    <w:unhideWhenUsed/>
    <w:rsid w:val="0015025B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en-US"/>
    </w:rPr>
  </w:style>
  <w:style w:type="character" w:customStyle="1" w:styleId="HeaderChar">
    <w:name w:val="Header Char"/>
    <w:link w:val="Header"/>
    <w:uiPriority w:val="99"/>
    <w:locked/>
    <w:rsid w:val="00117B13"/>
    <w:rPr>
      <w:rFonts w:ascii="Times New Roman" w:hAnsi="Times New Roman" w:cs="CG Times (W1)"/>
      <w:i/>
      <w:iCs/>
      <w:sz w:val="18"/>
      <w:szCs w:val="18"/>
      <w:lang w:val="en-GB"/>
    </w:rPr>
  </w:style>
  <w:style w:type="paragraph" w:customStyle="1" w:styleId="1">
    <w:name w:val="ลักษณะ1"/>
    <w:basedOn w:val="Normal"/>
    <w:rsid w:val="004A59CA"/>
    <w:pPr>
      <w:pBdr>
        <w:bottom w:val="single" w:sz="6" w:space="1" w:color="auto"/>
      </w:pBdr>
      <w:spacing w:line="240" w:lineRule="auto"/>
      <w:jc w:val="right"/>
    </w:pPr>
    <w:rPr>
      <w:rFonts w:ascii="Angsana New" w:eastAsia="SimSun" w:hAnsi="Angsana New"/>
      <w:sz w:val="26"/>
      <w:szCs w:val="24"/>
      <w:lang w:val="en-US" w:eastAsia="zh-CN"/>
    </w:rPr>
  </w:style>
  <w:style w:type="paragraph" w:styleId="EndnoteText">
    <w:name w:val="endnote text"/>
    <w:basedOn w:val="Normal"/>
    <w:link w:val="EndnoteTextChar"/>
    <w:rsid w:val="006B1F53"/>
    <w:rPr>
      <w:sz w:val="20"/>
      <w:szCs w:val="25"/>
    </w:rPr>
  </w:style>
  <w:style w:type="character" w:customStyle="1" w:styleId="EndnoteTextChar">
    <w:name w:val="Endnote Text Char"/>
    <w:link w:val="EndnoteText"/>
    <w:rsid w:val="006B1F53"/>
    <w:rPr>
      <w:rFonts w:ascii="Times New Roman" w:hAnsi="Times New Roman"/>
      <w:szCs w:val="25"/>
      <w:lang w:val="en-GB"/>
    </w:rPr>
  </w:style>
  <w:style w:type="character" w:styleId="EndnoteReference">
    <w:name w:val="endnote reference"/>
    <w:rsid w:val="006B1F53"/>
    <w:rPr>
      <w:vertAlign w:val="superscript"/>
    </w:rPr>
  </w:style>
  <w:style w:type="character" w:styleId="CommentReference">
    <w:name w:val="annotation reference"/>
    <w:rsid w:val="00F61797"/>
    <w:rPr>
      <w:sz w:val="16"/>
      <w:szCs w:val="16"/>
    </w:rPr>
  </w:style>
  <w:style w:type="paragraph" w:styleId="CommentText">
    <w:name w:val="annotation text"/>
    <w:basedOn w:val="Normal"/>
    <w:link w:val="CommentTextChar"/>
    <w:rsid w:val="00F61797"/>
    <w:rPr>
      <w:sz w:val="20"/>
      <w:szCs w:val="25"/>
    </w:rPr>
  </w:style>
  <w:style w:type="character" w:customStyle="1" w:styleId="CommentTextChar">
    <w:name w:val="Comment Text Char"/>
    <w:link w:val="CommentText"/>
    <w:rsid w:val="00F61797"/>
    <w:rPr>
      <w:rFonts w:ascii="Times New Roman" w:hAnsi="Times New Roman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F61797"/>
    <w:rPr>
      <w:b/>
      <w:bCs/>
    </w:rPr>
  </w:style>
  <w:style w:type="character" w:customStyle="1" w:styleId="CommentSubjectChar">
    <w:name w:val="Comment Subject Char"/>
    <w:link w:val="CommentSubject"/>
    <w:rsid w:val="00F61797"/>
    <w:rPr>
      <w:rFonts w:ascii="Times New Roman" w:hAnsi="Times New Roman"/>
      <w:b/>
      <w:bCs/>
      <w:szCs w:val="25"/>
      <w:lang w:val="en-GB"/>
    </w:rPr>
  </w:style>
  <w:style w:type="character" w:customStyle="1" w:styleId="FooterChar">
    <w:name w:val="Footer Char"/>
    <w:basedOn w:val="DefaultParagraphFont"/>
    <w:link w:val="Footer"/>
    <w:uiPriority w:val="99"/>
    <w:rsid w:val="008C31D3"/>
    <w:rPr>
      <w:rFonts w:ascii="Times New Roman" w:hAnsi="Times New Roman" w:cs="CG Times (W1)"/>
      <w:sz w:val="18"/>
      <w:szCs w:val="18"/>
      <w:lang w:val="en-GB"/>
    </w:rPr>
  </w:style>
  <w:style w:type="table" w:customStyle="1" w:styleId="TableGrid5">
    <w:name w:val="Table Grid5"/>
    <w:basedOn w:val="TableNormal"/>
    <w:next w:val="TableGrid"/>
    <w:uiPriority w:val="59"/>
    <w:rsid w:val="00A242B8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qFormat/>
    <w:rsid w:val="007423DE"/>
    <w:rPr>
      <w:i/>
      <w:iCs/>
    </w:rPr>
  </w:style>
  <w:style w:type="numbering" w:customStyle="1" w:styleId="Style1">
    <w:name w:val="Style1"/>
    <w:uiPriority w:val="99"/>
    <w:rsid w:val="00BB55FB"/>
    <w:pPr>
      <w:numPr>
        <w:numId w:val="1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3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798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682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0568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1561522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14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206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0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4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9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0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9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5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2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8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5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2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7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2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8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5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9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9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1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7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5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2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8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1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8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1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2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54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2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93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6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2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1498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397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31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466518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923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1326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8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4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3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52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8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6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0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1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3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8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548046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246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56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8871625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918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404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3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6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6.xml"/><Relationship Id="rId2" Type="http://schemas.openxmlformats.org/officeDocument/2006/relationships/customXml" Target="../customXml/item2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4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A41EC61C6DBB5C4D946CD80AF394AD69" ma:contentTypeVersion="4" ma:contentTypeDescription="สร้างเอกสารใหม่" ma:contentTypeScope="" ma:versionID="c3f7c0c678f70c2a776aee8ceae74ac8">
  <xsd:schema xmlns:xsd="http://www.w3.org/2001/XMLSchema" xmlns:xs="http://www.w3.org/2001/XMLSchema" xmlns:p="http://schemas.microsoft.com/office/2006/metadata/properties" xmlns:ns2="d9b9e281-1c52-46ec-b5af-8d226954e654" targetNamespace="http://schemas.microsoft.com/office/2006/metadata/properties" ma:root="true" ma:fieldsID="65ad3f607825cb08beab4e73f3024089" ns2:_="">
    <xsd:import namespace="d9b9e281-1c52-46ec-b5af-8d226954e654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b9e281-1c52-46ec-b5af-8d226954e654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er_x0020_Sign_x002d_off xmlns="d9b9e281-1c52-46ec-b5af-8d226954e654" xsi:nil="true"/>
    <Preparer_x0020_Sign_x002d_off xmlns="d9b9e281-1c52-46ec-b5af-8d226954e654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DD129B-BE69-4E2C-BD15-C9D5369ECB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E20DF54-19C1-4379-A88A-6C6F3F69B6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b9e281-1c52-46ec-b5af-8d226954e65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BC181FE-B38E-4954-BDC9-51283AAD3A5B}">
  <ds:schemaRefs>
    <ds:schemaRef ds:uri="http://schemas.microsoft.com/office/2006/metadata/properties"/>
    <ds:schemaRef ds:uri="http://schemas.microsoft.com/office/infopath/2007/PartnerControls"/>
    <ds:schemaRef ds:uri="d9b9e281-1c52-46ec-b5af-8d226954e654"/>
  </ds:schemaRefs>
</ds:datastoreItem>
</file>

<file path=customXml/itemProps4.xml><?xml version="1.0" encoding="utf-8"?>
<ds:datastoreItem xmlns:ds="http://schemas.openxmlformats.org/officeDocument/2006/customXml" ds:itemID="{397FA338-61F5-434A-8BBD-ED1D411C32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Fax.dot</Template>
  <TotalTime>0</TotalTime>
  <Pages>12</Pages>
  <Words>5907</Words>
  <Characters>33670</Characters>
  <Application>Microsoft Office Word</Application>
  <DocSecurity>4</DocSecurity>
  <Lines>280</Lines>
  <Paragraphs>78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KIS Facsimile v1.2</vt:lpstr>
    </vt:vector>
  </TitlesOfParts>
  <Company>KPMG</Company>
  <LinksUpToDate>false</LinksUpToDate>
  <CharactersWithSpaces>39499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KIS Facsimile v1.2</dc:title>
  <dc:subject/>
  <dc:creator>DIA</dc:creator>
  <cp:keywords/>
  <cp:lastModifiedBy>Suthida Chinjak</cp:lastModifiedBy>
  <cp:revision>2</cp:revision>
  <cp:lastPrinted>2022-11-02T10:45:00Z</cp:lastPrinted>
  <dcterms:created xsi:type="dcterms:W3CDTF">2022-11-07T11:12:00Z</dcterms:created>
  <dcterms:modified xsi:type="dcterms:W3CDTF">2022-11-07T11:12:00Z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0x010100A41EC61C6DBB5C4D946CD80AF394AD69</vt:lpwstr>
  </property>
</Properties>
</file>