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6B79ED05" w:rsidR="00D615B6" w:rsidRPr="00882253" w:rsidRDefault="00D615B6" w:rsidP="00E524B8">
      <w:pPr>
        <w:pStyle w:val="Caption"/>
        <w:rPr>
          <w:rStyle w:val="Emphasis"/>
        </w:rPr>
      </w:pPr>
      <w:bookmarkStart w:id="0" w:name="Title"/>
    </w:p>
    <w:p w14:paraId="5922A207" w14:textId="77777777" w:rsidR="00E14543" w:rsidRPr="0016249F" w:rsidRDefault="00E14543" w:rsidP="00E14543">
      <w:pPr>
        <w:rPr>
          <w:cs/>
        </w:rPr>
      </w:pPr>
    </w:p>
    <w:p w14:paraId="20AEC69A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1CCA055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1" w:name="Start"/>
      <w:bookmarkEnd w:id="1"/>
    </w:p>
    <w:p w14:paraId="122FB8F8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16249F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16249F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16249F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3CB21435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  <w:r w:rsidR="00676A26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4912DC14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0652BEA3" w14:textId="35615F94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F6821F9" w14:textId="485B3EB7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CA1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676A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CA1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A1AF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76A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932F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8EC0E1F" w14:textId="77777777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2E68BBD" w14:textId="00366AE1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D0956B6" w14:textId="77777777" w:rsidR="00461FB5" w:rsidRPr="0016249F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16249F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D3766" w:rsidRPr="0016249F" w:rsidSect="00645C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69576021" w14:textId="77777777" w:rsidR="00D615B6" w:rsidRPr="0016249F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16249F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16249F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0FDE6199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52F3A3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65991E0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753E1A29" w14:textId="77777777" w:rsidR="0041638B" w:rsidRPr="0016249F" w:rsidRDefault="0041638B" w:rsidP="0041638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7E844A" w14:textId="6052724F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="00676A26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3</w:t>
      </w:r>
      <w:r w:rsidR="00D40D81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901482" w:rsidRPr="0016249F">
        <w:rPr>
          <w:rFonts w:asciiTheme="majorBidi" w:hAnsiTheme="majorBidi" w:cstheme="majorBidi"/>
          <w:sz w:val="30"/>
          <w:szCs w:val="30"/>
          <w:cs/>
        </w:rPr>
        <w:t>256</w:t>
      </w:r>
      <w:r w:rsidR="00A932F5">
        <w:rPr>
          <w:rFonts w:asciiTheme="majorBidi" w:hAnsiTheme="majorBidi" w:cstheme="majorBidi"/>
          <w:sz w:val="30"/>
          <w:szCs w:val="30"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D40D81">
        <w:rPr>
          <w:rFonts w:asciiTheme="majorBidi" w:hAnsiTheme="majorBidi" w:cstheme="majorBidi"/>
          <w:sz w:val="30"/>
          <w:szCs w:val="30"/>
        </w:rPr>
        <w:t xml:space="preserve">30 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D81">
        <w:rPr>
          <w:rFonts w:asciiTheme="majorBidi" w:hAnsiTheme="majorBidi" w:cstheme="majorBidi"/>
          <w:sz w:val="30"/>
          <w:szCs w:val="30"/>
        </w:rPr>
        <w:t>2565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6249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</w:t>
      </w:r>
      <w:r w:rsidRPr="0016249F">
        <w:rPr>
          <w:rFonts w:asciiTheme="majorBidi" w:hAnsiTheme="majorBidi" w:cstheme="majorBidi"/>
          <w:sz w:val="30"/>
          <w:szCs w:val="30"/>
        </w:rPr>
        <w:t>(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16249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) ของบริษัท โรงงานเภสัชอุตสาหกรรม เจเอสพี </w:t>
      </w:r>
      <w:r w:rsidR="00DF1946">
        <w:rPr>
          <w:rFonts w:asciiTheme="majorBidi" w:hAnsiTheme="majorBidi" w:cstheme="majorBidi"/>
          <w:sz w:val="30"/>
          <w:szCs w:val="30"/>
        </w:rPr>
        <w:t xml:space="preserve">        </w:t>
      </w:r>
      <w:r w:rsidRPr="0016249F">
        <w:rPr>
          <w:rFonts w:asciiTheme="majorBidi" w:hAnsiTheme="majorBidi" w:cstheme="majorBidi"/>
          <w:sz w:val="30"/>
          <w:szCs w:val="30"/>
          <w:cs/>
        </w:rPr>
        <w:t>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(“กลุ่มบริษัท”) และของเฉพาะ</w:t>
      </w:r>
      <w:r w:rsidR="00817DAD" w:rsidRPr="0016249F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 เจเอสพี (ประเทศไทย) จำกัด</w:t>
      </w:r>
      <w:r w:rsidR="00817DAD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817DAD"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="00817DAD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A5EC38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63D1F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A7A1432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58F7E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B3EB0A2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41638B" w:rsidRPr="0016249F" w:rsidSect="0041638B">
          <w:footerReference w:type="default" r:id="rId17"/>
          <w:type w:val="nextColumn"/>
          <w:pgSz w:w="11907" w:h="16840" w:code="9"/>
          <w:pgMar w:top="691" w:right="1152" w:bottom="576" w:left="1170" w:header="720" w:footer="720" w:gutter="0"/>
          <w:pgNumType w:start="1"/>
          <w:cols w:space="708"/>
          <w:docGrid w:linePitch="360"/>
        </w:sectPr>
      </w:pPr>
    </w:p>
    <w:p w14:paraId="2F0B2B37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A85BA44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47A20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21F28B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833C144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48A32DA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74CDDDC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 w:rsidRPr="0016249F">
        <w:rPr>
          <w:rFonts w:asciiTheme="majorBidi" w:hAnsiTheme="majorBidi" w:cstheme="majorBidi"/>
          <w:cs/>
          <w:lang w:val="en-US"/>
        </w:rPr>
        <w:t>สุเมธ แจ้งสามสี</w:t>
      </w:r>
      <w:r w:rsidRPr="0016249F">
        <w:rPr>
          <w:rFonts w:asciiTheme="majorBidi" w:hAnsiTheme="majorBidi" w:cstheme="majorBidi"/>
          <w:cs/>
        </w:rPr>
        <w:t>)</w:t>
      </w:r>
    </w:p>
    <w:p w14:paraId="18C26D52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75E89BA8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9362</w:t>
      </w:r>
    </w:p>
    <w:p w14:paraId="77A8770F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14EC848C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0A59958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D1E104" w14:textId="363DD65A" w:rsidR="00565684" w:rsidRPr="0016249F" w:rsidRDefault="00721609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4BEC">
        <w:rPr>
          <w:rFonts w:asciiTheme="majorBidi" w:hAnsiTheme="majorBidi" w:cstheme="majorBidi"/>
          <w:sz w:val="30"/>
          <w:szCs w:val="30"/>
        </w:rPr>
        <w:t>1</w:t>
      </w:r>
      <w:r w:rsidR="00F74BEC" w:rsidRPr="00F74BEC">
        <w:rPr>
          <w:rFonts w:asciiTheme="majorBidi" w:hAnsiTheme="majorBidi" w:cstheme="majorBidi"/>
          <w:sz w:val="30"/>
          <w:szCs w:val="30"/>
        </w:rPr>
        <w:t>4</w:t>
      </w:r>
      <w:r w:rsidR="00D40D81" w:rsidRPr="00F74BEC">
        <w:rPr>
          <w:rFonts w:asciiTheme="majorBidi" w:hAnsiTheme="majorBidi" w:cstheme="majorBidi"/>
          <w:sz w:val="30"/>
          <w:szCs w:val="30"/>
        </w:rPr>
        <w:t xml:space="preserve"> </w:t>
      </w:r>
      <w:r w:rsidR="00830B5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22455" w:rsidRPr="00F74B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AD2" w:rsidRPr="00F74BEC">
        <w:rPr>
          <w:rFonts w:asciiTheme="majorBidi" w:hAnsiTheme="majorBidi" w:cstheme="majorBidi"/>
          <w:sz w:val="30"/>
          <w:szCs w:val="30"/>
        </w:rPr>
        <w:t>256</w:t>
      </w:r>
      <w:r w:rsidR="00A932F5" w:rsidRPr="00F74BEC">
        <w:rPr>
          <w:rFonts w:asciiTheme="majorBidi" w:hAnsiTheme="majorBidi" w:cstheme="majorBidi"/>
          <w:sz w:val="30"/>
          <w:szCs w:val="30"/>
        </w:rPr>
        <w:t>5</w:t>
      </w:r>
    </w:p>
    <w:p w14:paraId="5FA99A21" w14:textId="77777777" w:rsidR="005B7D0B" w:rsidRPr="0016249F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40D897" w14:textId="77777777" w:rsidR="00F63661" w:rsidRPr="00F63661" w:rsidRDefault="00F63661" w:rsidP="00F63661">
      <w:pPr>
        <w:rPr>
          <w:rFonts w:ascii="Angsana New" w:hAnsi="Angsana New"/>
          <w:sz w:val="30"/>
          <w:szCs w:val="30"/>
        </w:rPr>
      </w:pPr>
    </w:p>
    <w:sectPr w:rsidR="00F63661" w:rsidRPr="00F63661" w:rsidSect="00A00179">
      <w:headerReference w:type="default" r:id="rId18"/>
      <w:footerReference w:type="default" r:id="rId19"/>
      <w:pgSz w:w="11909" w:h="16834" w:code="9"/>
      <w:pgMar w:top="691" w:right="1379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DA6D" w14:textId="77777777" w:rsidR="00F578E0" w:rsidRDefault="00F578E0">
      <w:r>
        <w:separator/>
      </w:r>
    </w:p>
  </w:endnote>
  <w:endnote w:type="continuationSeparator" w:id="0">
    <w:p w14:paraId="12FCE3C7" w14:textId="77777777" w:rsidR="00F578E0" w:rsidRDefault="00F5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E90063" w:rsidRDefault="00E90063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E90063" w:rsidRDefault="00E90063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1D0D" w14:textId="77777777" w:rsidR="00A00179" w:rsidRDefault="00A001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E90063" w:rsidRPr="00C30627" w:rsidRDefault="00E90063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E90063" w:rsidRPr="00C30627" w:rsidRDefault="00E90063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259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BE2DD85" w14:textId="77777777" w:rsidR="00E90063" w:rsidRPr="00F61871" w:rsidRDefault="0084333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0707" w14:textId="69A80476" w:rsidR="00E90063" w:rsidRPr="00D931A1" w:rsidRDefault="00A00179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AC38" w14:textId="77777777" w:rsidR="00F578E0" w:rsidRDefault="00F578E0">
      <w:r>
        <w:separator/>
      </w:r>
    </w:p>
  </w:footnote>
  <w:footnote w:type="continuationSeparator" w:id="0">
    <w:p w14:paraId="49D43DE5" w14:textId="77777777" w:rsidR="00F578E0" w:rsidRDefault="00F57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F9EA" w14:textId="77777777" w:rsidR="00A00179" w:rsidRDefault="00A001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66971B69" w:rsidR="00E90063" w:rsidRDefault="00E90063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E90063" w:rsidRDefault="00E90063">
    <w:pPr>
      <w:pStyle w:val="Header"/>
      <w:jc w:val="center"/>
    </w:pPr>
  </w:p>
  <w:p w14:paraId="6EA07FBA" w14:textId="77777777" w:rsidR="00E90063" w:rsidRDefault="00E900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1CDE" w14:textId="0C7370F5" w:rsidR="00E90063" w:rsidRDefault="00E90063">
    <w:pPr>
      <w:pStyle w:val="Header"/>
      <w:rPr>
        <w:rFonts w:ascii="Angsana New" w:hAnsi="Angsana New"/>
        <w:sz w:val="32"/>
        <w:szCs w:val="32"/>
      </w:rPr>
    </w:pPr>
  </w:p>
  <w:p w14:paraId="43C120B3" w14:textId="77777777" w:rsidR="00F63661" w:rsidRPr="006C0E37" w:rsidRDefault="00F63661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3"/>
  </w:num>
  <w:num w:numId="14">
    <w:abstractNumId w:val="24"/>
  </w:num>
  <w:num w:numId="15">
    <w:abstractNumId w:val="26"/>
  </w:num>
  <w:num w:numId="16">
    <w:abstractNumId w:val="12"/>
  </w:num>
  <w:num w:numId="17">
    <w:abstractNumId w:val="14"/>
  </w:num>
  <w:num w:numId="18">
    <w:abstractNumId w:val="11"/>
  </w:num>
  <w:num w:numId="19">
    <w:abstractNumId w:val="27"/>
  </w:num>
  <w:num w:numId="20">
    <w:abstractNumId w:val="19"/>
  </w:num>
  <w:num w:numId="21">
    <w:abstractNumId w:val="35"/>
  </w:num>
  <w:num w:numId="22">
    <w:abstractNumId w:val="23"/>
  </w:num>
  <w:num w:numId="23">
    <w:abstractNumId w:val="15"/>
  </w:num>
  <w:num w:numId="24">
    <w:abstractNumId w:val="39"/>
  </w:num>
  <w:num w:numId="25">
    <w:abstractNumId w:val="37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0"/>
  </w:num>
  <w:num w:numId="30">
    <w:abstractNumId w:val="28"/>
  </w:num>
  <w:num w:numId="31">
    <w:abstractNumId w:val="34"/>
  </w:num>
  <w:num w:numId="32">
    <w:abstractNumId w:val="32"/>
  </w:num>
  <w:num w:numId="33">
    <w:abstractNumId w:val="29"/>
  </w:num>
  <w:num w:numId="34">
    <w:abstractNumId w:val="20"/>
  </w:num>
  <w:num w:numId="35">
    <w:abstractNumId w:val="36"/>
  </w:num>
  <w:num w:numId="36">
    <w:abstractNumId w:val="17"/>
  </w:num>
  <w:num w:numId="37">
    <w:abstractNumId w:val="38"/>
  </w:num>
  <w:num w:numId="38">
    <w:abstractNumId w:val="16"/>
  </w:num>
  <w:num w:numId="39">
    <w:abstractNumId w:val="21"/>
  </w:num>
  <w:num w:numId="40">
    <w:abstractNumId w:val="40"/>
  </w:num>
  <w:num w:numId="4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3510"/>
    <w:rsid w:val="000C354F"/>
    <w:rsid w:val="000C387C"/>
    <w:rsid w:val="000C3F70"/>
    <w:rsid w:val="000C5773"/>
    <w:rsid w:val="000C62F5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67CC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5D4"/>
    <w:rsid w:val="001915E5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32E"/>
    <w:rsid w:val="002108AF"/>
    <w:rsid w:val="00211151"/>
    <w:rsid w:val="00211780"/>
    <w:rsid w:val="00211E99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337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E89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8FE"/>
    <w:rsid w:val="00314BD9"/>
    <w:rsid w:val="003151A9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74D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19F4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624"/>
    <w:rsid w:val="005A3AE5"/>
    <w:rsid w:val="005A3B03"/>
    <w:rsid w:val="005A3E88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871"/>
    <w:rsid w:val="005B0C4B"/>
    <w:rsid w:val="005B14A7"/>
    <w:rsid w:val="005B1729"/>
    <w:rsid w:val="005B27B0"/>
    <w:rsid w:val="005B2A2D"/>
    <w:rsid w:val="005B3042"/>
    <w:rsid w:val="005B3BDC"/>
    <w:rsid w:val="005B3C10"/>
    <w:rsid w:val="005B4D3C"/>
    <w:rsid w:val="005B4D66"/>
    <w:rsid w:val="005B4F5D"/>
    <w:rsid w:val="005B517D"/>
    <w:rsid w:val="005B538B"/>
    <w:rsid w:val="005B56A9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26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232C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609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6FB5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7E2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3C3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17DAD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30345"/>
    <w:rsid w:val="00830B52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24EA"/>
    <w:rsid w:val="00843335"/>
    <w:rsid w:val="00843D69"/>
    <w:rsid w:val="008441AB"/>
    <w:rsid w:val="00844A44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4538"/>
    <w:rsid w:val="00865342"/>
    <w:rsid w:val="00866028"/>
    <w:rsid w:val="00866194"/>
    <w:rsid w:val="008662A6"/>
    <w:rsid w:val="0086684A"/>
    <w:rsid w:val="00866C4A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BF9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06AB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07E1"/>
    <w:rsid w:val="00901482"/>
    <w:rsid w:val="00901754"/>
    <w:rsid w:val="00902A9D"/>
    <w:rsid w:val="0090322F"/>
    <w:rsid w:val="00903C81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25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B044E"/>
    <w:rsid w:val="009B05A5"/>
    <w:rsid w:val="009B08F0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179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2F5"/>
    <w:rsid w:val="00A93D24"/>
    <w:rsid w:val="00A93E16"/>
    <w:rsid w:val="00A945F1"/>
    <w:rsid w:val="00A946DD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E0146"/>
    <w:rsid w:val="00BE10F7"/>
    <w:rsid w:val="00BE13DD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3BFA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B4A"/>
    <w:rsid w:val="00C86DD2"/>
    <w:rsid w:val="00C877E2"/>
    <w:rsid w:val="00C90AFA"/>
    <w:rsid w:val="00C9151A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AA"/>
    <w:rsid w:val="00CA07CB"/>
    <w:rsid w:val="00CA0B14"/>
    <w:rsid w:val="00CA0D11"/>
    <w:rsid w:val="00CA1AF0"/>
    <w:rsid w:val="00CA345B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58"/>
    <w:rsid w:val="00D23DE7"/>
    <w:rsid w:val="00D242D0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D81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AEA"/>
    <w:rsid w:val="00D81306"/>
    <w:rsid w:val="00D822BC"/>
    <w:rsid w:val="00D82447"/>
    <w:rsid w:val="00D82578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B02B7"/>
    <w:rsid w:val="00DB0344"/>
    <w:rsid w:val="00DB03D3"/>
    <w:rsid w:val="00DB06FB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EC0"/>
    <w:rsid w:val="00DC008D"/>
    <w:rsid w:val="00DC08E5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1946"/>
    <w:rsid w:val="00DF2301"/>
    <w:rsid w:val="00DF23C4"/>
    <w:rsid w:val="00DF24AD"/>
    <w:rsid w:val="00DF2E6D"/>
    <w:rsid w:val="00DF3603"/>
    <w:rsid w:val="00DF3E79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8E2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566"/>
    <w:rsid w:val="00ED5BBD"/>
    <w:rsid w:val="00ED5CC7"/>
    <w:rsid w:val="00ED6F04"/>
    <w:rsid w:val="00ED7116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3224"/>
    <w:rsid w:val="00EF3829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578E0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661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BEC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8A866-B2E3-4A63-867A-6FA46A3857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E73FE6-1B6F-4B5F-AD43-2A5E4CEAB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528925-270D-4EEC-A15F-2DA7C5D11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432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Somjai, Nigonyanont</cp:lastModifiedBy>
  <cp:revision>2</cp:revision>
  <cp:lastPrinted>2022-11-08T04:20:00Z</cp:lastPrinted>
  <dcterms:created xsi:type="dcterms:W3CDTF">2022-11-14T03:20:00Z</dcterms:created>
  <dcterms:modified xsi:type="dcterms:W3CDTF">2022-11-14T03:20:00Z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Q1 22</vt:lpwstr>
  </property>
</Properties>
</file>