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16249F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16249F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16249F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C31E0" w:rsidRPr="0016249F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001EFF10" w:rsidR="007C31E0" w:rsidRPr="0016249F" w:rsidRDefault="00D33EB6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3EB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นโยบายการบัญชีสำหรับรายการค้าและเหตุการณ์ใหม่</w:t>
            </w:r>
          </w:p>
        </w:tc>
      </w:tr>
      <w:tr w:rsidR="00D33EB6" w:rsidRPr="0016249F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DE667C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1B22B17E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3EB6" w:rsidRPr="0016249F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591E182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22BF3E95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D33EB6" w:rsidRPr="0016249F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13F5FE86" w:rsidR="00D33EB6" w:rsidRPr="000D4827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48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E0294E" w14:textId="77777777" w:rsidR="00D33EB6" w:rsidRPr="000D4827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6972AFD3" w:rsidR="00D33EB6" w:rsidRPr="000D4827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D33EB6" w:rsidRPr="0016249F" w14:paraId="321053F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2249B8AF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3DCB4C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2026DAF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33EB6" w:rsidRPr="0016249F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611D09C1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F94AEF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75F72BEA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482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ทุนเรือนหุ้นและใบสำคัญแสดงสิทธิ</w:t>
            </w:r>
          </w:p>
        </w:tc>
      </w:tr>
      <w:tr w:rsidR="00D33EB6" w:rsidRPr="0016249F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14E47A92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4BA8AA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4DB58FCB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D33EB6" w:rsidRPr="0016249F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350CBCE4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8A4809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734DD516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D33EB6" w:rsidRPr="0016249F" w14:paraId="26AD235E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7DEDDFB0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1D9B11B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6176ED71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33EB6" w:rsidRPr="0016249F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145C1A78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D19BE28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0888084E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33EB6" w:rsidRPr="0016249F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7579BF50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124D575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D1DA97D" w14:textId="28B87006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33EB6" w:rsidRPr="0016249F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45E5FE62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B49CDB2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29BC47A4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D33EB6" w:rsidRPr="0016249F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0BF48F4D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402A3C70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3EB6" w:rsidRPr="0016249F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3EB6" w:rsidRPr="0016249F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3EB6" w:rsidRPr="0016249F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33EB6" w:rsidRPr="0016249F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33EB6" w:rsidRPr="0016249F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3EB6" w:rsidRPr="0016249F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3EB6" w:rsidRPr="0016249F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63FBFAEF" w:rsidR="00D33EB6" w:rsidRPr="0016249F" w:rsidRDefault="00D33EB6" w:rsidP="00D33E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16249F" w:rsidRDefault="00E6228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16249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AF2978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33C28EE" w14:textId="6E5281D9" w:rsidR="003A5057" w:rsidRPr="0016249F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22455"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3166AD" w:rsidRPr="003F7F67">
        <w:rPr>
          <w:rFonts w:asciiTheme="majorBidi" w:hAnsiTheme="majorBidi" w:cstheme="majorBidi"/>
          <w:sz w:val="30"/>
          <w:szCs w:val="30"/>
        </w:rPr>
        <w:t>14</w:t>
      </w:r>
      <w:r w:rsidR="00644083" w:rsidRPr="007C31E0">
        <w:rPr>
          <w:rFonts w:asciiTheme="majorBidi" w:hAnsiTheme="majorBidi" w:cstheme="majorBidi"/>
          <w:sz w:val="30"/>
          <w:szCs w:val="30"/>
        </w:rPr>
        <w:t xml:space="preserve"> </w:t>
      </w:r>
      <w:r w:rsidR="006708D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822455" w:rsidRPr="007C31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4083" w:rsidRPr="007C31E0">
        <w:rPr>
          <w:rFonts w:asciiTheme="majorBidi" w:hAnsiTheme="majorBidi" w:cstheme="majorBidi"/>
          <w:sz w:val="30"/>
          <w:szCs w:val="30"/>
        </w:rPr>
        <w:t>256</w:t>
      </w:r>
      <w:r w:rsidR="00644083" w:rsidRPr="009568D2">
        <w:rPr>
          <w:rFonts w:asciiTheme="majorBidi" w:hAnsiTheme="majorBidi" w:cstheme="majorBidi"/>
          <w:sz w:val="30"/>
          <w:szCs w:val="30"/>
        </w:rPr>
        <w:t>5</w:t>
      </w:r>
    </w:p>
    <w:p w14:paraId="5D585882" w14:textId="09A5F815" w:rsidR="00200B9A" w:rsidRPr="00AF2978" w:rsidRDefault="00200B9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5D5369F3" w14:textId="32523A6F" w:rsidR="00A1742E" w:rsidRPr="0016249F" w:rsidRDefault="007C31E0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16249F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ระหว่างกาล</w:t>
      </w:r>
      <w:r w:rsidR="00D77282" w:rsidRPr="0016249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AF2978" w:rsidRDefault="00A92F34" w:rsidP="00A9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5C0B543" w14:textId="56619591" w:rsidR="009F3FAC" w:rsidRPr="00F35780" w:rsidRDefault="0055497F" w:rsidP="00F3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16249F">
        <w:rPr>
          <w:rFonts w:asciiTheme="majorBidi" w:hAnsiTheme="majorBidi"/>
          <w:sz w:val="30"/>
          <w:szCs w:val="30"/>
          <w:cs/>
        </w:rPr>
        <w:t xml:space="preserve">   </w:t>
      </w:r>
      <w:r w:rsidRPr="0016249F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Pr="0016249F">
        <w:rPr>
          <w:rFonts w:asciiTheme="majorBidi" w:hAnsiTheme="majorBidi"/>
          <w:sz w:val="30"/>
          <w:szCs w:val="30"/>
        </w:rPr>
        <w:t>34</w:t>
      </w:r>
      <w:r w:rsidRPr="0016249F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16249F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6249F">
        <w:rPr>
          <w:rFonts w:asciiTheme="majorBidi" w:hAnsi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/>
          <w:sz w:val="30"/>
          <w:szCs w:val="30"/>
        </w:rPr>
        <w:t xml:space="preserve"> </w:t>
      </w:r>
      <w:r w:rsidRPr="0016249F">
        <w:rPr>
          <w:rFonts w:asciiTheme="majorBidi" w:hAnsi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0C2C46" w:rsidRPr="000C2C46">
        <w:rPr>
          <w:rFonts w:asciiTheme="majorBidi" w:hAnsi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>
        <w:rPr>
          <w:rFonts w:asciiTheme="majorBidi" w:hAnsiTheme="majorBidi" w:hint="cs"/>
          <w:sz w:val="30"/>
          <w:szCs w:val="30"/>
          <w:cs/>
        </w:rPr>
        <w:t xml:space="preserve"> </w:t>
      </w:r>
      <w:r w:rsidR="00F35780" w:rsidRPr="00F35780">
        <w:rPr>
          <w:rFonts w:asciiTheme="majorBidi" w:hAnsi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708D7">
        <w:rPr>
          <w:rFonts w:asciiTheme="majorBidi" w:hAnsiTheme="majorBidi" w:hint="cs"/>
          <w:sz w:val="30"/>
          <w:szCs w:val="30"/>
          <w:cs/>
        </w:rPr>
        <w:t>และบริษัทย่อย</w:t>
      </w:r>
      <w:r w:rsidR="00F35780" w:rsidRPr="00F35780">
        <w:rPr>
          <w:rFonts w:asciiTheme="majorBidi" w:hAnsiTheme="majorBidi"/>
          <w:sz w:val="30"/>
          <w:szCs w:val="30"/>
          <w:cs/>
        </w:rPr>
        <w:t>สำหรับปีสิ้นสุดวันที่</w:t>
      </w:r>
      <w:r w:rsidR="00F35780">
        <w:rPr>
          <w:rFonts w:asciiTheme="majorBidi" w:hAnsiTheme="majorBidi"/>
          <w:sz w:val="30"/>
          <w:szCs w:val="30"/>
        </w:rPr>
        <w:t xml:space="preserve"> 31 </w:t>
      </w:r>
      <w:r w:rsidR="00F3578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35780">
        <w:rPr>
          <w:rFonts w:asciiTheme="majorBidi" w:hAnsiTheme="majorBidi"/>
          <w:sz w:val="30"/>
          <w:szCs w:val="30"/>
        </w:rPr>
        <w:t>2564</w:t>
      </w:r>
    </w:p>
    <w:p w14:paraId="1CA98CF8" w14:textId="0C0A707F" w:rsidR="009007E1" w:rsidRPr="00AF2978" w:rsidRDefault="009007E1" w:rsidP="0055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078A7B21" w14:textId="788D7CB4" w:rsidR="00A2413E" w:rsidRDefault="00A2413E" w:rsidP="0055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2413E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</w:t>
      </w:r>
      <w:r w:rsidRPr="0007687A">
        <w:rPr>
          <w:rFonts w:asciiTheme="majorBidi" w:hAnsiTheme="majorBidi"/>
          <w:sz w:val="30"/>
          <w:szCs w:val="30"/>
          <w:cs/>
        </w:rPr>
        <w:t>บัญชีของ</w:t>
      </w:r>
      <w:r w:rsidR="00F64D78" w:rsidRPr="0007687A">
        <w:rPr>
          <w:rFonts w:asciiTheme="majorBidi" w:hAnsiTheme="majorBidi"/>
          <w:sz w:val="30"/>
          <w:szCs w:val="30"/>
          <w:cs/>
        </w:rPr>
        <w:t>กลุ่ม</w:t>
      </w:r>
      <w:r w:rsidRPr="0007687A">
        <w:rPr>
          <w:rFonts w:asciiTheme="majorBidi" w:hAnsiTheme="majorBidi"/>
          <w:sz w:val="30"/>
          <w:szCs w:val="30"/>
          <w:cs/>
        </w:rPr>
        <w:t>บริษัท ซึ่งผลที่เกิดขึ้น</w:t>
      </w:r>
      <w:r w:rsidRPr="00A2413E">
        <w:rPr>
          <w:rFonts w:asciiTheme="majorBidi" w:hAnsiTheme="majorBidi"/>
          <w:sz w:val="30"/>
          <w:szCs w:val="30"/>
          <w:cs/>
        </w:rPr>
        <w:t xml:space="preserve">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2413E">
        <w:rPr>
          <w:rFonts w:asciiTheme="majorBidi" w:hAnsiTheme="majorBidi"/>
          <w:sz w:val="30"/>
          <w:szCs w:val="30"/>
        </w:rPr>
        <w:t xml:space="preserve">31 </w:t>
      </w:r>
      <w:r w:rsidRPr="00A2413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2413E">
        <w:rPr>
          <w:rFonts w:asciiTheme="majorBidi" w:hAnsiTheme="majorBidi"/>
          <w:sz w:val="30"/>
          <w:szCs w:val="30"/>
        </w:rPr>
        <w:t>2564</w:t>
      </w:r>
    </w:p>
    <w:p w14:paraId="3724CB5F" w14:textId="30108331" w:rsidR="00707082" w:rsidRPr="00AF2978" w:rsidRDefault="00707082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B9254E" w14:textId="1E10C2B5" w:rsidR="001574A8" w:rsidRPr="0016249F" w:rsidRDefault="001574A8" w:rsidP="00157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574A8">
        <w:rPr>
          <w:rFonts w:asciiTheme="majorBidi" w:hAnsiTheme="majorBidi"/>
          <w:b/>
          <w:bCs/>
          <w:sz w:val="30"/>
          <w:szCs w:val="30"/>
          <w:cs/>
        </w:rPr>
        <w:t>นโยบายการบัญชีสำหรับรายการค้าและเหตุการณ์ใหม่</w:t>
      </w:r>
    </w:p>
    <w:p w14:paraId="0485BB75" w14:textId="040A6D87" w:rsidR="001574A8" w:rsidRPr="00AF2978" w:rsidRDefault="001574A8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188A5E" w14:textId="2D88ACAD" w:rsidR="001574A8" w:rsidRDefault="003F7F67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75CE8">
        <w:rPr>
          <w:rFonts w:ascii="Angsana New" w:hAnsi="Angsana New"/>
          <w:sz w:val="30"/>
          <w:szCs w:val="30"/>
          <w:cs/>
        </w:rPr>
        <w:t xml:space="preserve">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2644C7">
        <w:rPr>
          <w:rFonts w:ascii="Angsana New" w:hAnsi="Angsana New"/>
          <w:sz w:val="30"/>
          <w:szCs w:val="30"/>
        </w:rPr>
        <w:t>31</w:t>
      </w:r>
      <w:r w:rsidRPr="00D75CE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7B33C6">
        <w:rPr>
          <w:rFonts w:ascii="Angsana New" w:hAnsi="Angsana New"/>
          <w:sz w:val="30"/>
          <w:szCs w:val="30"/>
        </w:rPr>
        <w:t>4</w:t>
      </w:r>
      <w:r w:rsidRPr="00D75CE8">
        <w:rPr>
          <w:rFonts w:ascii="Angsana New" w:hAnsi="Angsana New"/>
          <w:sz w:val="30"/>
          <w:szCs w:val="30"/>
          <w:cs/>
        </w:rPr>
        <w:t xml:space="preserve"> เว้นแต่</w:t>
      </w:r>
      <w:r w:rsidR="001574A8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="001574A8">
        <w:rPr>
          <w:rFonts w:asciiTheme="majorBidi" w:hAnsiTheme="majorBidi" w:cstheme="majorBidi"/>
          <w:sz w:val="30"/>
          <w:szCs w:val="30"/>
        </w:rPr>
        <w:t xml:space="preserve">30 </w:t>
      </w:r>
      <w:r w:rsidR="001574A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1574A8">
        <w:rPr>
          <w:rFonts w:asciiTheme="majorBidi" w:hAnsiTheme="majorBidi" w:cstheme="majorBidi"/>
          <w:sz w:val="30"/>
          <w:szCs w:val="30"/>
        </w:rPr>
        <w:t xml:space="preserve">2565 </w:t>
      </w:r>
      <w:r w:rsidR="002644C7">
        <w:rPr>
          <w:rFonts w:asciiTheme="majorBidi" w:hAnsiTheme="majorBidi" w:cstheme="majorBidi"/>
          <w:sz w:val="30"/>
          <w:szCs w:val="30"/>
        </w:rPr>
        <w:t xml:space="preserve"> </w:t>
      </w:r>
      <w:r w:rsidR="002644C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644C7">
        <w:rPr>
          <w:rFonts w:asciiTheme="majorBidi" w:hAnsiTheme="majorBidi" w:cstheme="majorBidi"/>
          <w:sz w:val="30"/>
          <w:szCs w:val="30"/>
        </w:rPr>
        <w:t>/</w:t>
      </w:r>
      <w:r w:rsidR="001574A8">
        <w:rPr>
          <w:rFonts w:asciiTheme="majorBidi" w:hAnsiTheme="majorBidi" w:cstheme="majorBidi" w:hint="cs"/>
          <w:sz w:val="30"/>
          <w:szCs w:val="30"/>
          <w:cs/>
        </w:rPr>
        <w:t>บริษัทได้ใช้นโยบายการบัญชีสำหรับรายการค้าและเหตุการณ์ใหม่ ดังนี้</w:t>
      </w:r>
    </w:p>
    <w:p w14:paraId="3ACD79F5" w14:textId="77CC7488" w:rsidR="008F262A" w:rsidRPr="00AF2978" w:rsidRDefault="008F262A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9F7F03" w14:textId="1A7A724A" w:rsidR="008F262A" w:rsidRPr="003F7F67" w:rsidRDefault="008F262A" w:rsidP="003F7F67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</w:rPr>
      </w:pPr>
      <w:r w:rsidRPr="003F7F67">
        <w:rPr>
          <w:b/>
          <w:bCs/>
          <w:i/>
          <w:iCs/>
          <w:cs/>
          <w:lang w:val="en-US"/>
        </w:rPr>
        <w:t>เกณฑ์ในการจัดทำงบการเงินรวม</w:t>
      </w:r>
    </w:p>
    <w:p w14:paraId="48120B8B" w14:textId="6E4C4509" w:rsidR="00F64D78" w:rsidRPr="00AF2978" w:rsidRDefault="00F64D78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37F0D66" w14:textId="47081F2E" w:rsidR="00F64D78" w:rsidRPr="003F7F67" w:rsidRDefault="00F64D78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7F67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</w:t>
      </w:r>
      <w:r w:rsidRPr="003F7F67">
        <w:rPr>
          <w:rFonts w:asciiTheme="majorBidi" w:hAnsiTheme="majorBidi" w:cstheme="majorBidi"/>
          <w:sz w:val="30"/>
          <w:szCs w:val="30"/>
        </w:rPr>
        <w:t>(</w:t>
      </w:r>
      <w:r w:rsidRPr="003F7F67">
        <w:rPr>
          <w:rFonts w:asciiTheme="majorBidi" w:hAnsiTheme="majorBidi" w:cstheme="majorBidi"/>
          <w:sz w:val="30"/>
          <w:szCs w:val="30"/>
          <w:cs/>
        </w:rPr>
        <w:t>รวมกันเรียกว่า</w:t>
      </w:r>
      <w:r w:rsidRPr="003F7F67">
        <w:rPr>
          <w:rFonts w:asciiTheme="majorBidi" w:hAnsiTheme="majorBidi" w:cstheme="majorBidi"/>
          <w:sz w:val="30"/>
          <w:szCs w:val="30"/>
        </w:rPr>
        <w:t xml:space="preserve"> “</w:t>
      </w:r>
      <w:r w:rsidRPr="003F7F6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F7F67">
        <w:rPr>
          <w:rFonts w:asciiTheme="majorBidi" w:hAnsiTheme="majorBidi" w:cstheme="majorBidi"/>
          <w:sz w:val="30"/>
          <w:szCs w:val="30"/>
        </w:rPr>
        <w:t>”)</w:t>
      </w:r>
    </w:p>
    <w:p w14:paraId="6792C2E5" w14:textId="77777777" w:rsidR="00A75B6D" w:rsidRPr="00AF2978" w:rsidRDefault="00A75B6D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356224D" w14:textId="3E045B71" w:rsidR="008F262A" w:rsidRDefault="001574A8" w:rsidP="0002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574A8">
        <w:rPr>
          <w:rFonts w:asciiTheme="majorBidi" w:hAnsi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923862F" w14:textId="75BF9F7B" w:rsidR="001574A8" w:rsidRDefault="001574A8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574A8">
        <w:rPr>
          <w:rFonts w:asciiTheme="majorBidi" w:hAnsi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161C8F0" w14:textId="2F669101" w:rsidR="00837E1B" w:rsidRDefault="00837E1B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68C8E1A" w14:textId="2F4E7460" w:rsidR="00837E1B" w:rsidRPr="00854EFE" w:rsidRDefault="00837E1B" w:rsidP="00837E1B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lang w:val="en-US"/>
        </w:rPr>
      </w:pPr>
      <w:r w:rsidRPr="00854EFE">
        <w:rPr>
          <w:b/>
          <w:bCs/>
          <w:i/>
          <w:iCs/>
          <w:cs/>
          <w:lang w:val="en-US"/>
        </w:rPr>
        <w:t>เงินลงทุนในบริษัทย่อย</w:t>
      </w:r>
    </w:p>
    <w:p w14:paraId="1BA83F10" w14:textId="623E5126" w:rsidR="001574A8" w:rsidRPr="00B47AB3" w:rsidRDefault="001574A8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4"/>
          <w:szCs w:val="24"/>
        </w:rPr>
      </w:pPr>
    </w:p>
    <w:p w14:paraId="0BBC016A" w14:textId="479BC033" w:rsidR="001574A8" w:rsidRPr="00E10658" w:rsidRDefault="001574A8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10658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3DF35CE2" w14:textId="77777777" w:rsidR="001574A8" w:rsidRPr="00B47AB3" w:rsidRDefault="001574A8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15EF35EA" w14:textId="0E317834" w:rsidR="00B80112" w:rsidRPr="0016249F" w:rsidRDefault="00E10658" w:rsidP="007E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17E2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16249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05226689" w:rsidR="00577854" w:rsidRPr="00B47AB3" w:rsidRDefault="00577854" w:rsidP="002F69A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835CCA" w14:textId="2D41A8D8" w:rsidR="00FC480B" w:rsidRPr="003F7F67" w:rsidRDefault="006318BC" w:rsidP="003F7F67">
      <w:pPr>
        <w:spacing w:line="240" w:lineRule="auto"/>
        <w:ind w:left="540" w:right="45"/>
        <w:jc w:val="thaiDistribute"/>
        <w:rPr>
          <w:rFonts w:asciiTheme="majorBidi" w:hAnsiTheme="majorBidi"/>
          <w:sz w:val="30"/>
          <w:szCs w:val="30"/>
        </w:rPr>
      </w:pPr>
      <w:r w:rsidRPr="006318BC">
        <w:rPr>
          <w:rFonts w:asciiTheme="majorBidi" w:hAnsiTheme="majorBidi"/>
          <w:sz w:val="30"/>
          <w:szCs w:val="30"/>
          <w:cs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ความสัมพันธ์ที่มีกับบริษัทย่อยที่มีการเปลี่ยนแปลงอย่างมีสาระสำคัญได้เปิดเผยในหมายเหตุข้อ </w:t>
      </w:r>
      <w:r w:rsidR="00965A84" w:rsidRPr="003F7F67">
        <w:rPr>
          <w:rFonts w:asciiTheme="majorBidi" w:hAnsiTheme="majorBidi"/>
          <w:sz w:val="30"/>
          <w:szCs w:val="30"/>
        </w:rPr>
        <w:t>4</w:t>
      </w:r>
      <w:r w:rsidRPr="003F7F67">
        <w:rPr>
          <w:rFonts w:asciiTheme="majorBidi" w:hAnsiTheme="majorBidi"/>
          <w:sz w:val="30"/>
          <w:szCs w:val="30"/>
        </w:rPr>
        <w:t xml:space="preserve"> </w:t>
      </w:r>
      <w:r w:rsidR="004B2308" w:rsidRPr="003F7F67">
        <w:rPr>
          <w:rFonts w:asciiTheme="majorBidi" w:hAnsiTheme="majorBidi"/>
          <w:sz w:val="30"/>
          <w:szCs w:val="30"/>
          <w:cs/>
        </w:rPr>
        <w:t>สำหรับ</w:t>
      </w:r>
      <w:r w:rsidR="004B2308">
        <w:rPr>
          <w:rFonts w:asciiTheme="majorBidi" w:hAnsiTheme="majorBidi" w:hint="cs"/>
          <w:sz w:val="30"/>
          <w:szCs w:val="30"/>
          <w:cs/>
        </w:rPr>
        <w:t>ความสัมพันธ์กับผู้บริหารสำคัญและ</w:t>
      </w:r>
      <w:r w:rsidR="004B2308" w:rsidRPr="003F7F67">
        <w:rPr>
          <w:rFonts w:asciiTheme="majorBidi" w:hAnsiTheme="majorBidi"/>
          <w:sz w:val="30"/>
          <w:szCs w:val="30"/>
          <w:cs/>
        </w:rPr>
        <w:t>บุคคลหรือกิจการอื่นที่เกี่ยวข้องกัน</w:t>
      </w:r>
      <w:r w:rsidR="004B2308">
        <w:rPr>
          <w:rFonts w:asciiTheme="majorBidi" w:hAnsiTheme="majorBidi" w:hint="cs"/>
          <w:sz w:val="30"/>
          <w:szCs w:val="30"/>
          <w:cs/>
        </w:rPr>
        <w:t>อื่น ไม่มีการ</w:t>
      </w:r>
      <w:r w:rsidR="004B2308" w:rsidRPr="003F7F67">
        <w:rPr>
          <w:rFonts w:asciiTheme="majorBidi" w:hAnsiTheme="majorBidi"/>
          <w:sz w:val="30"/>
          <w:szCs w:val="30"/>
          <w:cs/>
        </w:rPr>
        <w:t>เปลี่ยนแปลงอย่างมีสาระสำคัญ</w:t>
      </w:r>
      <w:r w:rsidR="004B2308">
        <w:rPr>
          <w:rFonts w:asciiTheme="majorBidi" w:hAnsiTheme="majorBidi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="004B2308">
        <w:rPr>
          <w:rFonts w:asciiTheme="majorBidi" w:hAnsiTheme="majorBidi"/>
          <w:sz w:val="30"/>
          <w:szCs w:val="30"/>
        </w:rPr>
        <w:t xml:space="preserve">31 </w:t>
      </w:r>
      <w:r w:rsidR="004B230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4B2308">
        <w:rPr>
          <w:rFonts w:asciiTheme="majorBidi" w:hAnsiTheme="majorBidi"/>
          <w:sz w:val="30"/>
          <w:szCs w:val="30"/>
        </w:rPr>
        <w:t>2564</w:t>
      </w:r>
    </w:p>
    <w:p w14:paraId="1ACE2204" w14:textId="3FD5B674" w:rsidR="00DD390F" w:rsidRPr="00B47AB3" w:rsidRDefault="00DD390F" w:rsidP="00DD390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271"/>
        <w:gridCol w:w="1170"/>
        <w:gridCol w:w="267"/>
        <w:gridCol w:w="1109"/>
      </w:tblGrid>
      <w:tr w:rsidR="006017FC" w:rsidRPr="00AB62FF" w14:paraId="68B17373" w14:textId="77777777" w:rsidTr="00AF2978">
        <w:trPr>
          <w:tblHeader/>
        </w:trPr>
        <w:tc>
          <w:tcPr>
            <w:tcW w:w="2792" w:type="pct"/>
          </w:tcPr>
          <w:p w14:paraId="62B3E90D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2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648" w:type="pct"/>
          </w:tcPr>
          <w:p w14:paraId="2B007D67" w14:textId="77777777" w:rsidR="006017FC" w:rsidRPr="00AB62FF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CD79E8D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06EA61AA" w14:textId="77777777" w:rsidR="006017FC" w:rsidRPr="00AB62FF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7FC" w:rsidRPr="004155E9" w14:paraId="47092CB9" w14:textId="77777777" w:rsidTr="00AF2978">
        <w:trPr>
          <w:tblHeader/>
        </w:trPr>
        <w:tc>
          <w:tcPr>
            <w:tcW w:w="2792" w:type="pct"/>
          </w:tcPr>
          <w:p w14:paraId="7AA6E18F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8" w:type="pct"/>
          </w:tcPr>
          <w:p w14:paraId="2FB1A825" w14:textId="1BBAB4E9" w:rsidR="006017FC" w:rsidRPr="004155E9" w:rsidRDefault="006017FC" w:rsidP="0060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4D8C63FD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DE4C4DE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6C6137F6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8ACC4DC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017FC" w:rsidRPr="00AB62FF" w14:paraId="5C9699D9" w14:textId="77777777" w:rsidTr="00AF2978">
        <w:trPr>
          <w:tblHeader/>
        </w:trPr>
        <w:tc>
          <w:tcPr>
            <w:tcW w:w="2792" w:type="pct"/>
          </w:tcPr>
          <w:p w14:paraId="46059843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8" w:type="pct"/>
            <w:gridSpan w:val="5"/>
          </w:tcPr>
          <w:p w14:paraId="5FAF211F" w14:textId="77777777" w:rsidR="006017FC" w:rsidRPr="00AB62FF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17FC" w:rsidRPr="004155E9" w14:paraId="0BC2761D" w14:textId="77777777" w:rsidTr="00AF2978">
        <w:tc>
          <w:tcPr>
            <w:tcW w:w="2792" w:type="pct"/>
          </w:tcPr>
          <w:p w14:paraId="1898EFC7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48" w:type="pct"/>
          </w:tcPr>
          <w:p w14:paraId="0ACC136B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11B2EE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0A441C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38C04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47F1E84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7FC" w:rsidRPr="004155E9" w14:paraId="1851D4A6" w14:textId="77777777" w:rsidTr="00AF2978">
        <w:tc>
          <w:tcPr>
            <w:tcW w:w="2792" w:type="pct"/>
          </w:tcPr>
          <w:p w14:paraId="3E39F271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7042">
              <w:rPr>
                <w:rFonts w:asciiTheme="majorBidi" w:hAnsi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48" w:type="pct"/>
          </w:tcPr>
          <w:p w14:paraId="03A4D469" w14:textId="77DDBE12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50" w:type="pct"/>
          </w:tcPr>
          <w:p w14:paraId="65756A1A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4745CDB" w14:textId="6C5EDB91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48" w:type="pct"/>
          </w:tcPr>
          <w:p w14:paraId="5F1B2F99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0FDEBF5" w14:textId="77777777" w:rsidR="006017FC" w:rsidRPr="004155E9" w:rsidRDefault="0060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6017FC" w:rsidRPr="004155E9" w14:paraId="2425C093" w14:textId="77777777" w:rsidTr="00AF2978">
        <w:tc>
          <w:tcPr>
            <w:tcW w:w="2792" w:type="pct"/>
          </w:tcPr>
          <w:p w14:paraId="16579217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A7A319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128C0F0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37E7C45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724F0A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A4F02A8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7FC" w:rsidRPr="004155E9" w14:paraId="4777B7BC" w14:textId="77777777" w:rsidTr="00AF2978">
        <w:tc>
          <w:tcPr>
            <w:tcW w:w="2792" w:type="pct"/>
          </w:tcPr>
          <w:p w14:paraId="57597D33" w14:textId="77777777" w:rsidR="006017FC" w:rsidRPr="00E90D28" w:rsidRDefault="006017FC" w:rsidP="0060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D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2C9D2048" w14:textId="77777777" w:rsidR="006017FC" w:rsidRPr="004155E9" w:rsidRDefault="006017FC" w:rsidP="0060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EC3BD5" w14:textId="77777777" w:rsidR="006017FC" w:rsidRPr="004155E9" w:rsidRDefault="006017FC" w:rsidP="0060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BC00D67" w14:textId="77777777" w:rsidR="006017FC" w:rsidRPr="004155E9" w:rsidRDefault="006017FC" w:rsidP="0060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CF1D01" w14:textId="77777777" w:rsidR="006017FC" w:rsidRPr="004155E9" w:rsidRDefault="006017FC" w:rsidP="0060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198A17B" w14:textId="77777777" w:rsidR="006017FC" w:rsidRPr="004155E9" w:rsidRDefault="006017FC" w:rsidP="0060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7FC" w:rsidRPr="004155E9" w14:paraId="62285FB4" w14:textId="77777777" w:rsidTr="00AF2978">
        <w:tc>
          <w:tcPr>
            <w:tcW w:w="2792" w:type="pct"/>
          </w:tcPr>
          <w:p w14:paraId="56D08F25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48" w:type="pct"/>
          </w:tcPr>
          <w:p w14:paraId="69BAAF33" w14:textId="10D1A0B1" w:rsidR="006017FC" w:rsidRPr="004155E9" w:rsidRDefault="00B47AB3" w:rsidP="00B4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9E02346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B615E9" w14:textId="0E1A355A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273718B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1D7E2E6" w14:textId="77777777" w:rsidR="006017FC" w:rsidRPr="004155E9" w:rsidRDefault="006017FC" w:rsidP="00B4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17FC" w:rsidRPr="004155E9" w14:paraId="560B8CB8" w14:textId="77777777" w:rsidTr="00AF2978">
        <w:tc>
          <w:tcPr>
            <w:tcW w:w="2792" w:type="pct"/>
          </w:tcPr>
          <w:p w14:paraId="41EC678A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3A66198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FAC81A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FDB7D03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257C7C4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C975E5A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7FC" w:rsidRPr="004155E9" w14:paraId="3E2D7610" w14:textId="77777777" w:rsidTr="00AF2978">
        <w:tc>
          <w:tcPr>
            <w:tcW w:w="2792" w:type="pct"/>
            <w:shd w:val="clear" w:color="auto" w:fill="FFFFFF"/>
          </w:tcPr>
          <w:p w14:paraId="14226083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8" w:type="pct"/>
          </w:tcPr>
          <w:p w14:paraId="38A9FF80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BB95E8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372DF43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EC0275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126F262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7FC" w:rsidRPr="004155E9" w14:paraId="2EC46E3B" w14:textId="77777777" w:rsidTr="00AF2978">
        <w:tc>
          <w:tcPr>
            <w:tcW w:w="2792" w:type="pct"/>
            <w:shd w:val="clear" w:color="auto" w:fill="FFFFFF"/>
          </w:tcPr>
          <w:p w14:paraId="71172332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48" w:type="pct"/>
          </w:tcPr>
          <w:p w14:paraId="537F76DE" w14:textId="782968BE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2,366</w:t>
            </w:r>
          </w:p>
        </w:tc>
        <w:tc>
          <w:tcPr>
            <w:tcW w:w="150" w:type="pct"/>
          </w:tcPr>
          <w:p w14:paraId="5BFFF67E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5A0236F" w14:textId="1B0ED176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2,366</w:t>
            </w:r>
          </w:p>
        </w:tc>
        <w:tc>
          <w:tcPr>
            <w:tcW w:w="148" w:type="pct"/>
          </w:tcPr>
          <w:p w14:paraId="6B7BFCC3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0E9CC1D3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1,480</w:t>
            </w:r>
          </w:p>
        </w:tc>
      </w:tr>
      <w:tr w:rsidR="006017FC" w:rsidRPr="004155E9" w14:paraId="5E2803F9" w14:textId="77777777" w:rsidTr="00AF2978">
        <w:tc>
          <w:tcPr>
            <w:tcW w:w="2792" w:type="pct"/>
            <w:shd w:val="clear" w:color="auto" w:fill="FFFFFF"/>
          </w:tcPr>
          <w:p w14:paraId="40C59836" w14:textId="77777777" w:rsidR="006017FC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กำไรจากการขายที่ดิน</w:t>
            </w:r>
          </w:p>
        </w:tc>
        <w:tc>
          <w:tcPr>
            <w:tcW w:w="648" w:type="pct"/>
          </w:tcPr>
          <w:p w14:paraId="147F3737" w14:textId="67A43C21" w:rsidR="006017FC" w:rsidRPr="004155E9" w:rsidRDefault="00B47AB3" w:rsidP="00B4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F75EFAD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A78B09E" w14:textId="4F4EB9BA" w:rsidR="006017FC" w:rsidRPr="004155E9" w:rsidRDefault="00B47AB3" w:rsidP="00B4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1C5F1D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2799A7A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2,099</w:t>
            </w:r>
          </w:p>
        </w:tc>
      </w:tr>
      <w:tr w:rsidR="006017FC" w:rsidRPr="004155E9" w14:paraId="4496084E" w14:textId="77777777" w:rsidTr="00AF2978">
        <w:tc>
          <w:tcPr>
            <w:tcW w:w="2792" w:type="pct"/>
            <w:shd w:val="clear" w:color="auto" w:fill="FFFFFF"/>
          </w:tcPr>
          <w:p w14:paraId="402D5680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8" w:type="pct"/>
          </w:tcPr>
          <w:p w14:paraId="79138B77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DDA472B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E92F0A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BE5432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DB0D988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7FC" w:rsidRPr="004155E9" w14:paraId="5501C0DC" w14:textId="77777777" w:rsidTr="00AF2978">
        <w:tc>
          <w:tcPr>
            <w:tcW w:w="2792" w:type="pct"/>
            <w:shd w:val="clear" w:color="auto" w:fill="FFFFFF"/>
          </w:tcPr>
          <w:p w14:paraId="4AC96044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48" w:type="pct"/>
          </w:tcPr>
          <w:p w14:paraId="5027BE04" w14:textId="6CA632F1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16,705</w:t>
            </w:r>
          </w:p>
        </w:tc>
        <w:tc>
          <w:tcPr>
            <w:tcW w:w="150" w:type="pct"/>
          </w:tcPr>
          <w:p w14:paraId="1FB18F40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9D13E06" w14:textId="1A3C9835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16,705</w:t>
            </w:r>
          </w:p>
        </w:tc>
        <w:tc>
          <w:tcPr>
            <w:tcW w:w="148" w:type="pct"/>
          </w:tcPr>
          <w:p w14:paraId="6B4559B9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E8FFDA0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12,877</w:t>
            </w:r>
          </w:p>
        </w:tc>
      </w:tr>
      <w:tr w:rsidR="006017FC" w:rsidRPr="004155E9" w14:paraId="57ACCA00" w14:textId="77777777" w:rsidTr="00AF2978">
        <w:tc>
          <w:tcPr>
            <w:tcW w:w="2792" w:type="pct"/>
            <w:shd w:val="clear" w:color="auto" w:fill="FFFFFF"/>
          </w:tcPr>
          <w:p w14:paraId="3F509AAD" w14:textId="77777777" w:rsidR="006017FC" w:rsidRPr="00E90D28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4D2B489" w14:textId="3D292E68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166A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0" w:type="pct"/>
          </w:tcPr>
          <w:p w14:paraId="3264E0CF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3113466" w14:textId="6FE6295D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166A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8" w:type="pct"/>
          </w:tcPr>
          <w:p w14:paraId="261406AC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950B140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6017FC" w:rsidRPr="004155E9" w14:paraId="777C1066" w14:textId="77777777" w:rsidTr="00AF2978">
        <w:tc>
          <w:tcPr>
            <w:tcW w:w="2792" w:type="pct"/>
            <w:shd w:val="clear" w:color="auto" w:fill="FFFFFF"/>
          </w:tcPr>
          <w:p w14:paraId="1ACE5578" w14:textId="77777777" w:rsidR="006017FC" w:rsidRPr="00E90D28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91C8438" w14:textId="6BCDCFF7" w:rsidR="006017FC" w:rsidRPr="004155E9" w:rsidRDefault="00B4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3166AD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50" w:type="pct"/>
          </w:tcPr>
          <w:p w14:paraId="6609424A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C410AF2" w14:textId="51B0283F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</w:t>
            </w:r>
            <w:r w:rsidR="003166AD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8" w:type="pct"/>
          </w:tcPr>
          <w:p w14:paraId="364D9545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9644A1D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13,083</w:t>
            </w:r>
          </w:p>
        </w:tc>
      </w:tr>
      <w:tr w:rsidR="006017FC" w:rsidRPr="004155E9" w14:paraId="0C31E648" w14:textId="77777777" w:rsidTr="00AF2978">
        <w:tc>
          <w:tcPr>
            <w:tcW w:w="2792" w:type="pct"/>
            <w:shd w:val="clear" w:color="auto" w:fill="FFFFFF"/>
          </w:tcPr>
          <w:p w14:paraId="6D8E1F66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63D04447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7D84051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4E284C2D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FF31A3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2B202B82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7FC" w:rsidRPr="004155E9" w14:paraId="09AE0E75" w14:textId="77777777" w:rsidTr="00AF2978">
        <w:tc>
          <w:tcPr>
            <w:tcW w:w="2792" w:type="pct"/>
            <w:shd w:val="clear" w:color="auto" w:fill="FFFFFF"/>
          </w:tcPr>
          <w:p w14:paraId="715C19A4" w14:textId="77777777" w:rsidR="006017FC" w:rsidRPr="00E90D28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D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48" w:type="pct"/>
          </w:tcPr>
          <w:p w14:paraId="0D577BA1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2E97B7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67F4B94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834F99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4916A75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7FC" w:rsidRPr="004155E9" w14:paraId="6AAD1F87" w14:textId="77777777" w:rsidTr="00AF2978">
        <w:tc>
          <w:tcPr>
            <w:tcW w:w="2792" w:type="pct"/>
            <w:shd w:val="clear" w:color="auto" w:fill="FFFFFF"/>
          </w:tcPr>
          <w:p w14:paraId="756D4D08" w14:textId="77777777" w:rsidR="006017FC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8" w:type="pct"/>
          </w:tcPr>
          <w:p w14:paraId="05904033" w14:textId="1478787E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09FB9323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3485872" w14:textId="3EB26E56" w:rsidR="006017FC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5975BFC4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4A9E71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6017FC" w:rsidRPr="004155E9" w14:paraId="544EDC8B" w14:textId="77777777" w:rsidTr="00AF2978">
        <w:tc>
          <w:tcPr>
            <w:tcW w:w="2792" w:type="pct"/>
            <w:shd w:val="clear" w:color="auto" w:fill="FFFFFF"/>
          </w:tcPr>
          <w:p w14:paraId="0E9F6D04" w14:textId="77777777" w:rsidR="006017FC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48" w:type="pct"/>
          </w:tcPr>
          <w:p w14:paraId="4548DC32" w14:textId="6CB327ED" w:rsidR="006017FC" w:rsidRDefault="00B47AB3" w:rsidP="00B4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7343A44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9ABFCD9" w14:textId="5E3FB9D3" w:rsidR="006017FC" w:rsidRPr="004155E9" w:rsidRDefault="00B47AB3" w:rsidP="00B4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0FE8DF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659D43" w14:textId="77777777" w:rsidR="006017FC" w:rsidRPr="004155E9" w:rsidRDefault="0060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B47AB3" w:rsidRPr="004155E9" w14:paraId="58915495" w14:textId="77777777" w:rsidTr="00AF2978">
        <w:tc>
          <w:tcPr>
            <w:tcW w:w="2792" w:type="pct"/>
            <w:shd w:val="clear" w:color="auto" w:fill="FFFFFF"/>
          </w:tcPr>
          <w:p w14:paraId="4828777C" w14:textId="6340210B" w:rsidR="00B47AB3" w:rsidRDefault="00B47AB3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48" w:type="pct"/>
          </w:tcPr>
          <w:p w14:paraId="537C9FD8" w14:textId="6C23427E" w:rsidR="00B47AB3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50" w:type="pct"/>
          </w:tcPr>
          <w:p w14:paraId="6F0D0C77" w14:textId="77777777" w:rsidR="00B47AB3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2A419C1" w14:textId="6842E991" w:rsidR="00B47AB3" w:rsidRDefault="00B47AB3" w:rsidP="00B4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8" w:type="pct"/>
          </w:tcPr>
          <w:p w14:paraId="4C7CE9F0" w14:textId="77777777" w:rsidR="00B47AB3" w:rsidRPr="004155E9" w:rsidRDefault="00B47AB3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F277A72" w14:textId="775960D2" w:rsidR="00B47AB3" w:rsidRDefault="00B47AB3" w:rsidP="00B4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3764566" w14:textId="77777777" w:rsidR="00EB24A9" w:rsidRDefault="00EB24A9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171DA" w14:textId="5724379C" w:rsidR="00AD5FBE" w:rsidRPr="0016249F" w:rsidRDefault="00AD5FBE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326E07">
        <w:rPr>
          <w:rFonts w:asciiTheme="majorBidi" w:hAnsiTheme="majorBidi" w:cstheme="majorBidi"/>
          <w:sz w:val="30"/>
          <w:szCs w:val="30"/>
        </w:rPr>
        <w:t xml:space="preserve">30 </w:t>
      </w:r>
      <w:r w:rsidR="002F1F3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 w:rsidR="006F0676">
        <w:rPr>
          <w:rFonts w:asciiTheme="majorBidi" w:hAnsiTheme="majorBidi" w:cstheme="majorBidi" w:hint="cs"/>
          <w:sz w:val="30"/>
          <w:szCs w:val="30"/>
          <w:cs/>
        </w:rPr>
        <w:t>5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</w:t>
      </w:r>
      <w:r w:rsidRPr="0016249F">
        <w:rPr>
          <w:rFonts w:asciiTheme="majorBidi" w:hAnsiTheme="majorBidi" w:cstheme="majorBidi"/>
          <w:sz w:val="30"/>
          <w:szCs w:val="30"/>
        </w:rPr>
        <w:t xml:space="preserve"> 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 w:rsidR="006F0676">
        <w:rPr>
          <w:rFonts w:asciiTheme="majorBidi" w:hAnsiTheme="majorBidi" w:cstheme="majorBidi" w:hint="cs"/>
          <w:sz w:val="30"/>
          <w:szCs w:val="30"/>
          <w:cs/>
        </w:rPr>
        <w:t>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6790EBBE" w:rsidR="002C4FD1" w:rsidRDefault="002C4FD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271"/>
        <w:gridCol w:w="1170"/>
        <w:gridCol w:w="267"/>
        <w:gridCol w:w="1109"/>
      </w:tblGrid>
      <w:tr w:rsidR="0088498A" w:rsidRPr="00AB62FF" w14:paraId="510E749C" w14:textId="77777777" w:rsidTr="003F7F67">
        <w:trPr>
          <w:tblHeader/>
        </w:trPr>
        <w:tc>
          <w:tcPr>
            <w:tcW w:w="2792" w:type="pct"/>
          </w:tcPr>
          <w:p w14:paraId="4B03213E" w14:textId="2C176095" w:rsidR="0088498A" w:rsidRPr="004155E9" w:rsidRDefault="0088498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521F36DE" w14:textId="77777777" w:rsidR="0088498A" w:rsidRPr="00AB62FF" w:rsidRDefault="0088498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288B958" w14:textId="77777777" w:rsidR="0088498A" w:rsidRPr="004155E9" w:rsidRDefault="0088498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223B1E84" w14:textId="77777777" w:rsidR="0088498A" w:rsidRPr="00AB62FF" w:rsidRDefault="0088498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0EB8" w:rsidRPr="004155E9" w14:paraId="79853CAD" w14:textId="77777777" w:rsidTr="003F7F67">
        <w:trPr>
          <w:tblHeader/>
        </w:trPr>
        <w:tc>
          <w:tcPr>
            <w:tcW w:w="2792" w:type="pct"/>
          </w:tcPr>
          <w:p w14:paraId="7F25077E" w14:textId="523F0C56" w:rsidR="004A19E6" w:rsidRPr="0088498A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050B8F7" w14:textId="55338CD0" w:rsidR="004A19E6" w:rsidRPr="004155E9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14:paraId="23D4B51F" w14:textId="77777777" w:rsidR="004A19E6" w:rsidRPr="004155E9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35347D" w14:textId="7955E63F" w:rsidR="004A19E6" w:rsidRPr="004155E9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E2B6B2A" w14:textId="77777777" w:rsidR="004A19E6" w:rsidRPr="004155E9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2BAF63D" w14:textId="10EC3F24" w:rsidR="004A19E6" w:rsidRPr="004155E9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F0EB8" w:rsidRPr="004155E9" w14:paraId="24D8FBCB" w14:textId="77777777" w:rsidTr="003F7F67">
        <w:trPr>
          <w:tblHeader/>
        </w:trPr>
        <w:tc>
          <w:tcPr>
            <w:tcW w:w="2792" w:type="pct"/>
          </w:tcPr>
          <w:p w14:paraId="19F861F5" w14:textId="57C92B4A" w:rsidR="004A19E6" w:rsidRPr="0088498A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C406BB5" w14:textId="1501A8F9" w:rsidR="004A19E6" w:rsidRPr="004155E9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1E70B647" w14:textId="77777777" w:rsidR="004A19E6" w:rsidRPr="004155E9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50D8C1F" w14:textId="174FA5B4" w:rsidR="004A19E6" w:rsidRPr="004155E9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3C5624B" w14:textId="77777777" w:rsidR="004A19E6" w:rsidRPr="004155E9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658B9B3" w14:textId="6594B099" w:rsidR="004A19E6" w:rsidRPr="004155E9" w:rsidRDefault="004A19E6" w:rsidP="0088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8498A" w:rsidRPr="00AB62FF" w14:paraId="57ACD72D" w14:textId="77777777" w:rsidTr="003F7F67">
        <w:trPr>
          <w:tblHeader/>
        </w:trPr>
        <w:tc>
          <w:tcPr>
            <w:tcW w:w="2792" w:type="pct"/>
          </w:tcPr>
          <w:p w14:paraId="7DEF5B43" w14:textId="77777777" w:rsidR="0088498A" w:rsidRPr="004155E9" w:rsidRDefault="0088498A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8" w:type="pct"/>
            <w:gridSpan w:val="5"/>
          </w:tcPr>
          <w:p w14:paraId="628D095B" w14:textId="77777777" w:rsidR="0088498A" w:rsidRPr="00AB62FF" w:rsidRDefault="0088498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0EB8" w:rsidRPr="004155E9" w14:paraId="7A1CFF16" w14:textId="77777777" w:rsidTr="003F7F67">
        <w:tc>
          <w:tcPr>
            <w:tcW w:w="2792" w:type="pct"/>
          </w:tcPr>
          <w:p w14:paraId="11C7AD32" w14:textId="38F1892A" w:rsidR="004A19E6" w:rsidRDefault="004A19E6" w:rsidP="00E9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8" w:type="pct"/>
          </w:tcPr>
          <w:p w14:paraId="6AA76B54" w14:textId="77777777" w:rsidR="004A19E6" w:rsidRPr="004155E9" w:rsidRDefault="004A19E6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CD6037" w14:textId="77777777" w:rsidR="004A19E6" w:rsidRPr="004155E9" w:rsidRDefault="004A19E6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8F0EAA1" w14:textId="77777777" w:rsidR="004A19E6" w:rsidRPr="004155E9" w:rsidRDefault="004A19E6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661BB8" w14:textId="77777777" w:rsidR="004A19E6" w:rsidRPr="004155E9" w:rsidRDefault="004A19E6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1425E00" w14:textId="77777777" w:rsidR="004A19E6" w:rsidRPr="004155E9" w:rsidRDefault="004A19E6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EB8" w:rsidRPr="004155E9" w14:paraId="53E387D0" w14:textId="77777777" w:rsidTr="003F7F67">
        <w:tc>
          <w:tcPr>
            <w:tcW w:w="2792" w:type="pct"/>
          </w:tcPr>
          <w:p w14:paraId="43F8A3FD" w14:textId="77777777" w:rsidR="004A19E6" w:rsidRPr="0088498A" w:rsidRDefault="004A19E6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2E9A8867" w14:textId="795CDA00" w:rsidR="004A19E6" w:rsidRPr="004A19E6" w:rsidRDefault="004A19E6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9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6FB4C7" w14:textId="77777777" w:rsidR="004A19E6" w:rsidRPr="004155E9" w:rsidRDefault="004A19E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D771C92" w14:textId="10693D55" w:rsidR="004A19E6" w:rsidRPr="004155E9" w:rsidRDefault="004A19E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13,500</w:t>
            </w:r>
          </w:p>
        </w:tc>
        <w:tc>
          <w:tcPr>
            <w:tcW w:w="148" w:type="pct"/>
          </w:tcPr>
          <w:p w14:paraId="6D8FE4A1" w14:textId="77777777" w:rsidR="004A19E6" w:rsidRPr="004155E9" w:rsidRDefault="004A19E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442DB4A" w14:textId="6674E174" w:rsidR="004A19E6" w:rsidRPr="004155E9" w:rsidRDefault="004A19E6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EB8" w:rsidRPr="004155E9" w14:paraId="3E2786F9" w14:textId="77777777" w:rsidTr="003F7F67">
        <w:tc>
          <w:tcPr>
            <w:tcW w:w="2792" w:type="pct"/>
          </w:tcPr>
          <w:p w14:paraId="318047B2" w14:textId="77777777" w:rsidR="004A19E6" w:rsidRPr="0088498A" w:rsidRDefault="004A19E6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5789E57" w14:textId="5D2F3D30" w:rsidR="004A19E6" w:rsidRPr="0088498A" w:rsidRDefault="004A19E6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F5F2327" w14:textId="77777777" w:rsidR="004A19E6" w:rsidRPr="0088498A" w:rsidRDefault="004A19E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FD48E2B" w14:textId="76A8DC0A" w:rsidR="004A19E6" w:rsidRPr="0088498A" w:rsidRDefault="004A19E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13,500</w:t>
            </w:r>
          </w:p>
        </w:tc>
        <w:tc>
          <w:tcPr>
            <w:tcW w:w="148" w:type="pct"/>
          </w:tcPr>
          <w:p w14:paraId="185F0355" w14:textId="77777777" w:rsidR="004A19E6" w:rsidRPr="0088498A" w:rsidRDefault="004A19E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00F8329" w14:textId="71D400C4" w:rsidR="004A19E6" w:rsidRPr="0088498A" w:rsidRDefault="004A19E6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F0EB8" w:rsidRPr="004155E9" w14:paraId="3AE3255D" w14:textId="77777777" w:rsidTr="003F7F67">
        <w:tc>
          <w:tcPr>
            <w:tcW w:w="2792" w:type="pct"/>
          </w:tcPr>
          <w:p w14:paraId="7ABF54CD" w14:textId="77777777" w:rsidR="004A19E6" w:rsidRPr="00E96D22" w:rsidRDefault="004A19E6" w:rsidP="0057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C5F031C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4072376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0E83AFC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2BBC93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0EE23E0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EB8" w:rsidRPr="004155E9" w14:paraId="1E9615BF" w14:textId="77777777" w:rsidTr="003F7F67">
        <w:tc>
          <w:tcPr>
            <w:tcW w:w="2792" w:type="pct"/>
          </w:tcPr>
          <w:p w14:paraId="5D2938BD" w14:textId="4EB2BDA7" w:rsidR="004A19E6" w:rsidRPr="0088498A" w:rsidRDefault="004A19E6" w:rsidP="0057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48" w:type="pct"/>
          </w:tcPr>
          <w:p w14:paraId="403BA7EB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A5B039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6649FC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3102C5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443F836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EB8" w:rsidRPr="004155E9" w14:paraId="5F95C0CE" w14:textId="77777777" w:rsidTr="003F7F67">
        <w:tc>
          <w:tcPr>
            <w:tcW w:w="2792" w:type="pct"/>
          </w:tcPr>
          <w:p w14:paraId="7F9C06A4" w14:textId="5526FD9B" w:rsidR="004A19E6" w:rsidRPr="0088498A" w:rsidRDefault="004A19E6" w:rsidP="0057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5FBB6FA0" w14:textId="2D90B5DC" w:rsidR="004A19E6" w:rsidRPr="004155E9" w:rsidRDefault="004A19E6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4B62C82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BD659D5" w14:textId="470E51AF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9411BB7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1D1256E" w14:textId="53835EAD" w:rsidR="004A19E6" w:rsidRPr="004155E9" w:rsidRDefault="004A19E6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EB8" w:rsidRPr="004155E9" w14:paraId="4EAB13C3" w14:textId="77777777" w:rsidTr="003F7F67">
        <w:tc>
          <w:tcPr>
            <w:tcW w:w="2792" w:type="pct"/>
          </w:tcPr>
          <w:p w14:paraId="2095D907" w14:textId="77777777" w:rsidR="004A19E6" w:rsidRPr="0088498A" w:rsidRDefault="004A19E6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FB95BCD" w14:textId="5218B6D7" w:rsidR="004A19E6" w:rsidRPr="0088498A" w:rsidRDefault="004A19E6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50388BB" w14:textId="77777777" w:rsidR="004A19E6" w:rsidRPr="0088498A" w:rsidRDefault="004A19E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3A17628" w14:textId="0B608FB4" w:rsidR="004A19E6" w:rsidRPr="0088498A" w:rsidRDefault="004A19E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043E98B4" w14:textId="77777777" w:rsidR="004A19E6" w:rsidRPr="0088498A" w:rsidRDefault="004A19E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074DF65" w14:textId="6D2E4AF3" w:rsidR="004A19E6" w:rsidRPr="0088498A" w:rsidRDefault="004A19E6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F0EB8" w:rsidRPr="004155E9" w14:paraId="6EADD95B" w14:textId="77777777" w:rsidTr="003F7F67">
        <w:tc>
          <w:tcPr>
            <w:tcW w:w="2792" w:type="pct"/>
          </w:tcPr>
          <w:p w14:paraId="7E5E3735" w14:textId="77777777" w:rsidR="004A19E6" w:rsidRPr="00571281" w:rsidRDefault="004A19E6" w:rsidP="0057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0836173" w14:textId="77777777" w:rsidR="004A19E6" w:rsidRPr="004155E9" w:rsidRDefault="004A19E6" w:rsidP="009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B3E6EB6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52A38BA" w14:textId="77777777" w:rsidR="004A19E6" w:rsidRPr="004155E9" w:rsidRDefault="004A19E6" w:rsidP="009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CEEDBE" w14:textId="77777777" w:rsidR="004A19E6" w:rsidRPr="004155E9" w:rsidRDefault="004A19E6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0837861" w14:textId="77777777" w:rsidR="004A19E6" w:rsidRPr="004155E9" w:rsidRDefault="004A19E6" w:rsidP="009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EB8" w:rsidRPr="004155E9" w14:paraId="64694E38" w14:textId="77777777" w:rsidTr="003F7F67">
        <w:tc>
          <w:tcPr>
            <w:tcW w:w="2792" w:type="pct"/>
          </w:tcPr>
          <w:p w14:paraId="50F154BA" w14:textId="1C551615" w:rsidR="004A19E6" w:rsidRPr="0088498A" w:rsidRDefault="004A19E6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849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48" w:type="pct"/>
          </w:tcPr>
          <w:p w14:paraId="554C3CA9" w14:textId="77777777" w:rsidR="004A19E6" w:rsidRPr="004155E9" w:rsidRDefault="004A19E6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8BFF81C" w14:textId="77777777" w:rsidR="004A19E6" w:rsidRPr="004155E9" w:rsidRDefault="004A19E6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79E2669" w14:textId="77777777" w:rsidR="004A19E6" w:rsidRPr="004155E9" w:rsidRDefault="004A19E6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34549F" w14:textId="77777777" w:rsidR="004A19E6" w:rsidRPr="004155E9" w:rsidRDefault="004A19E6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79F46BA" w14:textId="77777777" w:rsidR="004A19E6" w:rsidRPr="004155E9" w:rsidRDefault="004A19E6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EB8" w:rsidRPr="004155E9" w14:paraId="7171614E" w14:textId="77777777" w:rsidTr="003F7F67">
        <w:tc>
          <w:tcPr>
            <w:tcW w:w="2792" w:type="pct"/>
          </w:tcPr>
          <w:p w14:paraId="03EA009C" w14:textId="77777777" w:rsidR="004A19E6" w:rsidRDefault="004A19E6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3261340" w14:textId="4EAD36AA" w:rsidR="004A19E6" w:rsidRDefault="004A19E6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50" w:type="pct"/>
          </w:tcPr>
          <w:p w14:paraId="26BD4908" w14:textId="77777777" w:rsidR="004A19E6" w:rsidRPr="004155E9" w:rsidRDefault="004A19E6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6A77606" w14:textId="77777777" w:rsidR="004A19E6" w:rsidRPr="004155E9" w:rsidRDefault="004A19E6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8" w:type="pct"/>
          </w:tcPr>
          <w:p w14:paraId="21678DE9" w14:textId="77777777" w:rsidR="004A19E6" w:rsidRPr="004155E9" w:rsidRDefault="004A19E6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CBBF34C" w14:textId="77777777" w:rsidR="004A19E6" w:rsidRDefault="004A19E6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F0EB8" w:rsidRPr="004155E9" w14:paraId="194DFDD0" w14:textId="77777777" w:rsidTr="003F7F67">
        <w:tc>
          <w:tcPr>
            <w:tcW w:w="2792" w:type="pct"/>
          </w:tcPr>
          <w:p w14:paraId="25AEDE1B" w14:textId="77777777" w:rsidR="00F745AF" w:rsidRPr="0088498A" w:rsidRDefault="00F745AF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08B7385" w14:textId="7F29583F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50" w:type="pct"/>
          </w:tcPr>
          <w:p w14:paraId="40DB9A9F" w14:textId="77777777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3C78F6B" w14:textId="17F8BEF8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8" w:type="pct"/>
          </w:tcPr>
          <w:p w14:paraId="59D5C48D" w14:textId="77777777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8E23667" w14:textId="6E04D9EB" w:rsidR="00F745AF" w:rsidRPr="0088498A" w:rsidRDefault="00F745AF" w:rsidP="003F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F0EB8" w:rsidRPr="004155E9" w14:paraId="00C311C1" w14:textId="77777777" w:rsidTr="003F7F67">
        <w:tc>
          <w:tcPr>
            <w:tcW w:w="2792" w:type="pct"/>
          </w:tcPr>
          <w:p w14:paraId="26C3BA01" w14:textId="77777777" w:rsidR="00F745AF" w:rsidRPr="00571281" w:rsidRDefault="00F745AF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DC371AF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DED1EB1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CBF3727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B3BE9E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0A47902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EB8" w:rsidRPr="004155E9" w14:paraId="4FD268FF" w14:textId="77777777" w:rsidTr="003F7F67">
        <w:tc>
          <w:tcPr>
            <w:tcW w:w="2792" w:type="pct"/>
          </w:tcPr>
          <w:p w14:paraId="1CC7C180" w14:textId="6509715B" w:rsidR="00F745AF" w:rsidRPr="0088498A" w:rsidRDefault="00F745AF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49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48" w:type="pct"/>
          </w:tcPr>
          <w:p w14:paraId="50911244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876985D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8C00393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55E56F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F4FB4A9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EB8" w:rsidRPr="004155E9" w14:paraId="2BFC9655" w14:textId="77777777" w:rsidTr="003F7F67">
        <w:tc>
          <w:tcPr>
            <w:tcW w:w="2792" w:type="pct"/>
          </w:tcPr>
          <w:p w14:paraId="5612E1EA" w14:textId="7A54E954" w:rsidR="00F745AF" w:rsidRPr="004155E9" w:rsidRDefault="00F745AF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8" w:type="pct"/>
          </w:tcPr>
          <w:p w14:paraId="01C83F89" w14:textId="1A770E6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150" w:type="pct"/>
          </w:tcPr>
          <w:p w14:paraId="7A3A20CB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308F28A" w14:textId="01C8D16C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148" w:type="pct"/>
          </w:tcPr>
          <w:p w14:paraId="294D53DA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96A31F" w14:textId="3D8C06ED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2,360</w:t>
            </w:r>
          </w:p>
        </w:tc>
      </w:tr>
      <w:tr w:rsidR="00BF0EB8" w:rsidRPr="004155E9" w14:paraId="4859DA9E" w14:textId="77777777" w:rsidTr="003F7F67">
        <w:tc>
          <w:tcPr>
            <w:tcW w:w="2792" w:type="pct"/>
          </w:tcPr>
          <w:p w14:paraId="50BC1225" w14:textId="5F68BFC8" w:rsidR="00F745AF" w:rsidRPr="0088498A" w:rsidRDefault="00F745AF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05F48CC" w14:textId="510E98E5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1,167</w:t>
            </w:r>
          </w:p>
        </w:tc>
        <w:tc>
          <w:tcPr>
            <w:tcW w:w="150" w:type="pct"/>
          </w:tcPr>
          <w:p w14:paraId="327864BF" w14:textId="77777777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FBDB46D" w14:textId="59DAE263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67</w:t>
            </w:r>
          </w:p>
        </w:tc>
        <w:tc>
          <w:tcPr>
            <w:tcW w:w="148" w:type="pct"/>
          </w:tcPr>
          <w:p w14:paraId="3BBF868D" w14:textId="77777777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D99979B" w14:textId="3A2DE7E1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2,360</w:t>
            </w:r>
          </w:p>
        </w:tc>
      </w:tr>
      <w:tr w:rsidR="00BF0EB8" w:rsidRPr="004155E9" w14:paraId="0B232D5F" w14:textId="77777777" w:rsidTr="003F7F67">
        <w:tc>
          <w:tcPr>
            <w:tcW w:w="2792" w:type="pct"/>
          </w:tcPr>
          <w:p w14:paraId="7D650F07" w14:textId="77777777" w:rsidR="00F745AF" w:rsidRDefault="00F745AF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200BF4" w14:textId="20E49CEE" w:rsidR="0070403D" w:rsidRPr="004155E9" w:rsidRDefault="0070403D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7CC4BB78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58D2D2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449C8F3E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3005E7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5E5F5A97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EB8" w:rsidRPr="004155E9" w14:paraId="56B507DE" w14:textId="77777777" w:rsidTr="003F7F67">
        <w:tc>
          <w:tcPr>
            <w:tcW w:w="2792" w:type="pct"/>
          </w:tcPr>
          <w:p w14:paraId="5F90592C" w14:textId="700674EE" w:rsidR="00F745AF" w:rsidRPr="0088498A" w:rsidRDefault="00F745AF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49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48" w:type="pct"/>
          </w:tcPr>
          <w:p w14:paraId="39EEFC57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5367F4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AC7C705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D2ADA51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006248E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EB8" w:rsidRPr="004155E9" w14:paraId="0FD04202" w14:textId="77777777" w:rsidTr="003F7F67">
        <w:tc>
          <w:tcPr>
            <w:tcW w:w="2792" w:type="pct"/>
          </w:tcPr>
          <w:p w14:paraId="79FBB6E5" w14:textId="7384BB0E" w:rsidR="00F745AF" w:rsidRPr="004155E9" w:rsidRDefault="00F745AF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8" w:type="pct"/>
          </w:tcPr>
          <w:p w14:paraId="30E72735" w14:textId="098EEA44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27,042</w:t>
            </w:r>
          </w:p>
        </w:tc>
        <w:tc>
          <w:tcPr>
            <w:tcW w:w="150" w:type="pct"/>
          </w:tcPr>
          <w:p w14:paraId="2ED7F9B1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2C22F" w14:textId="737C181E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27,042</w:t>
            </w:r>
          </w:p>
        </w:tc>
        <w:tc>
          <w:tcPr>
            <w:tcW w:w="148" w:type="pct"/>
          </w:tcPr>
          <w:p w14:paraId="4F305878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CBED3CE" w14:textId="18FBFCDB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27,437</w:t>
            </w:r>
          </w:p>
        </w:tc>
      </w:tr>
      <w:tr w:rsidR="00BF0EB8" w:rsidRPr="004155E9" w14:paraId="7920E1C6" w14:textId="77777777" w:rsidTr="003F7F67">
        <w:tc>
          <w:tcPr>
            <w:tcW w:w="2792" w:type="pct"/>
          </w:tcPr>
          <w:p w14:paraId="4380F4BC" w14:textId="42548985" w:rsidR="00F745AF" w:rsidRPr="004155E9" w:rsidRDefault="00F745AF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8" w:type="pct"/>
          </w:tcPr>
          <w:p w14:paraId="2343DFD1" w14:textId="528F5419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70,632</w:t>
            </w:r>
          </w:p>
        </w:tc>
        <w:tc>
          <w:tcPr>
            <w:tcW w:w="150" w:type="pct"/>
          </w:tcPr>
          <w:p w14:paraId="7DEE1536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1B0B2FA" w14:textId="118F6F1B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70,632</w:t>
            </w:r>
          </w:p>
        </w:tc>
        <w:tc>
          <w:tcPr>
            <w:tcW w:w="148" w:type="pct"/>
          </w:tcPr>
          <w:p w14:paraId="62CEEC1F" w14:textId="77777777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7455028" w14:textId="30F79000" w:rsidR="00F745AF" w:rsidRPr="004155E9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71,661</w:t>
            </w:r>
          </w:p>
        </w:tc>
      </w:tr>
      <w:tr w:rsidR="00BF0EB8" w:rsidRPr="0088498A" w14:paraId="6A4E44FE" w14:textId="77777777" w:rsidTr="003F7F67">
        <w:tc>
          <w:tcPr>
            <w:tcW w:w="2792" w:type="pct"/>
          </w:tcPr>
          <w:p w14:paraId="5F321A4C" w14:textId="77777777" w:rsidR="00F745AF" w:rsidRPr="0088498A" w:rsidRDefault="00F745AF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DEC228B" w14:textId="6887115C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97,674</w:t>
            </w:r>
          </w:p>
        </w:tc>
        <w:tc>
          <w:tcPr>
            <w:tcW w:w="150" w:type="pct"/>
          </w:tcPr>
          <w:p w14:paraId="46F605B6" w14:textId="77777777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7460170" w14:textId="3E118BEB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97,674</w:t>
            </w:r>
          </w:p>
        </w:tc>
        <w:tc>
          <w:tcPr>
            <w:tcW w:w="148" w:type="pct"/>
          </w:tcPr>
          <w:p w14:paraId="03B21C3A" w14:textId="77777777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2F19E2E" w14:textId="087C10E1" w:rsidR="00F745AF" w:rsidRPr="0088498A" w:rsidRDefault="00F745AF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99,098</w:t>
            </w:r>
          </w:p>
        </w:tc>
      </w:tr>
    </w:tbl>
    <w:p w14:paraId="14A80A81" w14:textId="77777777" w:rsidR="004A19E6" w:rsidRDefault="004A19E6" w:rsidP="003F7F67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BEABC" w14:textId="5E9C803B" w:rsidR="002C4FD1" w:rsidRPr="00326E07" w:rsidRDefault="002C4FD1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26E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0C68D6" w:rsidRPr="00326E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135D9EF1" w:rsidR="000C68D6" w:rsidRDefault="000C68D6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A7439E" w14:textId="79727C06" w:rsidR="00FC480B" w:rsidRDefault="00FC480B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บริษัทมีสัญญาที่สำคัญที่</w:t>
      </w:r>
      <w:r w:rsidR="006A5216">
        <w:rPr>
          <w:rFonts w:asciiTheme="majorBidi" w:hAnsiTheme="majorBidi" w:cstheme="majorBidi" w:hint="cs"/>
          <w:sz w:val="30"/>
          <w:szCs w:val="30"/>
          <w:cs/>
        </w:rPr>
        <w:t>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ใหม่กับบุคคลและกิจการที่เกี่ยวข้องกัน ดังนี้</w:t>
      </w:r>
    </w:p>
    <w:p w14:paraId="6D2D6A00" w14:textId="77777777" w:rsidR="00FC480B" w:rsidRDefault="00FC480B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441ADE" w14:textId="01C9A61F" w:rsidR="00975125" w:rsidRPr="00B64F80" w:rsidRDefault="00B64F80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64F8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</w:t>
      </w:r>
      <w:r w:rsidR="00216E2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B64F8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กู้ยืมเงินระยะสั้น</w:t>
      </w:r>
    </w:p>
    <w:p w14:paraId="14D25366" w14:textId="63D62E05" w:rsidR="00B64F80" w:rsidRDefault="00B64F80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057F9" w14:textId="0CB31C2F" w:rsidR="00B64F80" w:rsidRPr="00B64F80" w:rsidRDefault="00B64F80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64F80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บริษัทย่อย</w:t>
      </w:r>
    </w:p>
    <w:p w14:paraId="4E4CECB9" w14:textId="33C57EA0" w:rsidR="00B64F80" w:rsidRDefault="00B64F80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65815" w14:textId="21131494" w:rsidR="005C692D" w:rsidRDefault="00B64F80" w:rsidP="00AF297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96D22">
        <w:rPr>
          <w:rFonts w:asciiTheme="majorBidi" w:hAnsiTheme="majorBidi" w:cstheme="majorBidi" w:hint="cs"/>
          <w:sz w:val="30"/>
          <w:szCs w:val="30"/>
          <w:cs/>
        </w:rPr>
        <w:t>ในฐานะผู้ให้กู้</w:t>
      </w:r>
      <w:r>
        <w:rPr>
          <w:rFonts w:asciiTheme="majorBidi" w:hAnsiTheme="majorBidi" w:cstheme="majorBidi" w:hint="cs"/>
          <w:sz w:val="30"/>
          <w:szCs w:val="30"/>
          <w:cs/>
        </w:rPr>
        <w:t>ได้ทำสัญญา</w:t>
      </w:r>
      <w:r w:rsidR="00216E25">
        <w:rPr>
          <w:rFonts w:asciiTheme="majorBidi" w:hAnsiTheme="majorBidi" w:cstheme="majorBidi" w:hint="cs"/>
          <w:sz w:val="30"/>
          <w:szCs w:val="30"/>
          <w:cs/>
        </w:rPr>
        <w:t>ให้</w:t>
      </w:r>
      <w:r>
        <w:rPr>
          <w:rFonts w:asciiTheme="majorBidi" w:hAnsiTheme="majorBidi" w:cstheme="majorBidi" w:hint="cs"/>
          <w:sz w:val="30"/>
          <w:szCs w:val="30"/>
          <w:cs/>
        </w:rPr>
        <w:t>กู้ยืมเงินระยะสั้น ประเภทตั๋วสัญญาใช้เงินกับบริษัท</w:t>
      </w:r>
      <w:r w:rsidR="004A19E6">
        <w:rPr>
          <w:rFonts w:asciiTheme="majorBidi" w:hAnsiTheme="majorBidi" w:cstheme="majorBidi" w:hint="cs"/>
          <w:sz w:val="30"/>
          <w:szCs w:val="30"/>
          <w:cs/>
        </w:rPr>
        <w:t>ย่อย</w:t>
      </w:r>
      <w:r>
        <w:rPr>
          <w:rFonts w:asciiTheme="majorBidi" w:hAnsiTheme="majorBidi" w:cstheme="majorBidi" w:hint="cs"/>
          <w:sz w:val="30"/>
          <w:szCs w:val="30"/>
          <w:cs/>
        </w:rPr>
        <w:t>เพื่อใช้</w:t>
      </w:r>
      <w:r w:rsidR="004B4026">
        <w:rPr>
          <w:rFonts w:asciiTheme="majorBidi" w:hAnsiTheme="majorBidi" w:cstheme="majorBidi" w:hint="cs"/>
          <w:sz w:val="30"/>
          <w:szCs w:val="30"/>
          <w:cs/>
        </w:rPr>
        <w:t>ในการดำเนินงาน</w:t>
      </w:r>
      <w:r>
        <w:rPr>
          <w:rFonts w:asciiTheme="majorBidi" w:hAnsiTheme="majorBidi" w:cstheme="majorBidi" w:hint="cs"/>
          <w:sz w:val="30"/>
          <w:szCs w:val="30"/>
          <w:cs/>
        </w:rPr>
        <w:t>ในจำนวนเงิน</w:t>
      </w:r>
      <w:r w:rsidR="009D5B62">
        <w:rPr>
          <w:rFonts w:asciiTheme="majorBidi" w:hAnsiTheme="majorBidi" w:cstheme="majorBidi" w:hint="cs"/>
          <w:sz w:val="30"/>
          <w:szCs w:val="30"/>
          <w:cs/>
        </w:rPr>
        <w:t>รวม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ไม่เกิน </w:t>
      </w:r>
      <w:r>
        <w:rPr>
          <w:rFonts w:asciiTheme="majorBidi" w:hAnsiTheme="majorBidi" w:cstheme="majorBidi"/>
          <w:sz w:val="30"/>
          <w:szCs w:val="30"/>
        </w:rPr>
        <w:t>40</w:t>
      </w:r>
      <w:r w:rsidR="007E238F">
        <w:rPr>
          <w:rFonts w:asciiTheme="majorBidi" w:hAnsiTheme="majorBidi" w:cstheme="majorBidi"/>
          <w:sz w:val="30"/>
          <w:szCs w:val="30"/>
        </w:rPr>
        <w:t>.0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โดยมีอัตราดอกเบี้ยร้อยละ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7D56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238F">
        <w:rPr>
          <w:rFonts w:asciiTheme="majorBidi" w:hAnsiTheme="majorBidi" w:cstheme="majorBidi"/>
          <w:sz w:val="30"/>
          <w:szCs w:val="30"/>
        </w:rPr>
        <w:t xml:space="preserve">   </w:t>
      </w:r>
      <w:r w:rsidR="002C065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2C065C">
        <w:rPr>
          <w:rFonts w:asciiTheme="majorBidi" w:hAnsiTheme="majorBidi" w:cstheme="majorBidi"/>
          <w:sz w:val="30"/>
          <w:szCs w:val="30"/>
        </w:rPr>
        <w:t xml:space="preserve">30 </w:t>
      </w:r>
      <w:r w:rsidR="002C065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C065C">
        <w:rPr>
          <w:rFonts w:asciiTheme="majorBidi" w:hAnsiTheme="majorBidi" w:cstheme="majorBidi"/>
          <w:sz w:val="30"/>
          <w:szCs w:val="30"/>
        </w:rPr>
        <w:t xml:space="preserve">2565 </w:t>
      </w:r>
      <w:r w:rsidR="002C065C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724A35">
        <w:rPr>
          <w:rFonts w:asciiTheme="majorBidi" w:hAnsiTheme="majorBidi" w:cstheme="majorBidi" w:hint="cs"/>
          <w:sz w:val="30"/>
          <w:szCs w:val="30"/>
          <w:cs/>
        </w:rPr>
        <w:t xml:space="preserve">เบิกรับเงินกู้จากสัญญาให้กู้ยืมระยะสั้นดังกล่าวจำนวน </w:t>
      </w:r>
      <w:r w:rsidR="00724A35">
        <w:rPr>
          <w:rFonts w:asciiTheme="majorBidi" w:hAnsiTheme="majorBidi" w:cstheme="majorBidi"/>
          <w:sz w:val="30"/>
          <w:szCs w:val="30"/>
        </w:rPr>
        <w:t xml:space="preserve">13.5 </w:t>
      </w:r>
      <w:r w:rsidR="00724A35">
        <w:rPr>
          <w:rFonts w:asciiTheme="majorBidi" w:hAnsiTheme="majorBidi" w:cstheme="majorBidi" w:hint="cs"/>
          <w:sz w:val="30"/>
          <w:szCs w:val="30"/>
          <w:cs/>
        </w:rPr>
        <w:t>ล้านบาท โดยมีกำหนด</w:t>
      </w:r>
      <w:r w:rsidR="007D5667">
        <w:rPr>
          <w:rFonts w:asciiTheme="majorBidi" w:hAnsiTheme="majorBidi" w:cstheme="majorBidi" w:hint="cs"/>
          <w:sz w:val="30"/>
          <w:szCs w:val="30"/>
          <w:cs/>
        </w:rPr>
        <w:t>ชำระคืนทั้งจำนวนภาย</w:t>
      </w:r>
      <w:r w:rsidR="00547350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547350">
        <w:rPr>
          <w:rFonts w:asciiTheme="majorBidi" w:hAnsiTheme="majorBidi" w:cstheme="majorBidi"/>
          <w:sz w:val="30"/>
          <w:szCs w:val="30"/>
        </w:rPr>
        <w:t xml:space="preserve">27 </w:t>
      </w:r>
      <w:r w:rsidR="0054735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547350">
        <w:rPr>
          <w:rFonts w:asciiTheme="majorBidi" w:hAnsiTheme="majorBidi" w:cstheme="majorBidi"/>
          <w:sz w:val="30"/>
          <w:szCs w:val="30"/>
        </w:rPr>
        <w:t>2566</w:t>
      </w:r>
    </w:p>
    <w:p w14:paraId="764E40C2" w14:textId="77777777" w:rsidR="005C692D" w:rsidRPr="00111DBF" w:rsidRDefault="005C692D" w:rsidP="003F7F67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6D8E53" w14:textId="2DC56F80" w:rsidR="00D80081" w:rsidRDefault="00E10658" w:rsidP="00D80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4</w:t>
      </w:r>
      <w:r w:rsidR="00D8008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D80081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</w:t>
      </w:r>
      <w:r w:rsidR="006A5216">
        <w:rPr>
          <w:rFonts w:ascii="Angsana New" w:hAnsi="Angsana New" w:hint="cs"/>
          <w:b/>
          <w:bCs/>
          <w:sz w:val="30"/>
          <w:szCs w:val="30"/>
          <w:cs/>
          <w:lang w:val="th-TH"/>
        </w:rPr>
        <w:t>ล</w:t>
      </w:r>
      <w:r w:rsidR="00D80081">
        <w:rPr>
          <w:rFonts w:ascii="Angsana New" w:hAnsi="Angsana New" w:hint="cs"/>
          <w:b/>
          <w:bCs/>
          <w:sz w:val="30"/>
          <w:szCs w:val="30"/>
          <w:cs/>
          <w:lang w:val="th-TH"/>
        </w:rPr>
        <w:t>งทุนในบริษัทย่อย</w:t>
      </w:r>
    </w:p>
    <w:p w14:paraId="0A53538D" w14:textId="77777777" w:rsidR="007D5667" w:rsidRDefault="007D5667" w:rsidP="003F7F6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DA39266" w14:textId="331745CB" w:rsidR="005C692D" w:rsidRDefault="007D5667" w:rsidP="005C692D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รายการเคลื่อนไหวในระหว่างงวดเก้าเดือนสิ้นสุด</w:t>
      </w:r>
      <w:r w:rsidRPr="001624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5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EDD4534" w14:textId="29B4A82B" w:rsidR="005C692D" w:rsidRDefault="005C692D" w:rsidP="005C692D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45004" w14:textId="449E6D7D" w:rsidR="005C692D" w:rsidRDefault="005C692D" w:rsidP="005C692D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B2B8E" w14:textId="4F22A394" w:rsidR="005C692D" w:rsidRDefault="005C692D" w:rsidP="005C692D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A390E" w14:textId="7A9BDB8C" w:rsidR="005C692D" w:rsidRDefault="005C692D" w:rsidP="005C692D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287AA" w14:textId="77777777" w:rsidR="005C692D" w:rsidRPr="003F7F67" w:rsidRDefault="005C692D" w:rsidP="00AF297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D47060" w14:textId="77777777" w:rsidR="00124D3D" w:rsidRDefault="00124D3D" w:rsidP="0097512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  <w:lang w:val="en-GB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2160"/>
      </w:tblGrid>
      <w:tr w:rsidR="007D5667" w:rsidRPr="0016249F" w14:paraId="6C4C4116" w14:textId="77777777" w:rsidTr="003F7F67">
        <w:tc>
          <w:tcPr>
            <w:tcW w:w="6750" w:type="dxa"/>
          </w:tcPr>
          <w:p w14:paraId="53B11A04" w14:textId="606E36CB" w:rsidR="007D5667" w:rsidRPr="00210092" w:rsidRDefault="007D5667" w:rsidP="0021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00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160" w:type="dxa"/>
            <w:vAlign w:val="center"/>
          </w:tcPr>
          <w:p w14:paraId="58A27AC2" w14:textId="3442CD78" w:rsidR="007D5667" w:rsidRPr="005B3D93" w:rsidRDefault="007D5667" w:rsidP="0021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5B3D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D5667" w:rsidRPr="0016249F" w14:paraId="2962D108" w14:textId="77777777" w:rsidTr="003F7F67">
        <w:tc>
          <w:tcPr>
            <w:tcW w:w="6750" w:type="dxa"/>
          </w:tcPr>
          <w:p w14:paraId="70758274" w14:textId="77777777" w:rsidR="007D5667" w:rsidRPr="00210092" w:rsidRDefault="007D5667" w:rsidP="0021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center"/>
          </w:tcPr>
          <w:p w14:paraId="5D232C2E" w14:textId="7BDC56F4" w:rsidR="007D5667" w:rsidRPr="00965A84" w:rsidRDefault="007D5667" w:rsidP="0021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5A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667" w:rsidRPr="0016249F" w14:paraId="583D4430" w14:textId="77777777" w:rsidTr="003F7F67">
        <w:tc>
          <w:tcPr>
            <w:tcW w:w="6750" w:type="dxa"/>
            <w:hideMark/>
          </w:tcPr>
          <w:p w14:paraId="25CB505F" w14:textId="7F38F39E" w:rsidR="007D5667" w:rsidRPr="00210092" w:rsidRDefault="007D5667" w:rsidP="0021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160" w:type="dxa"/>
          </w:tcPr>
          <w:p w14:paraId="06968A1E" w14:textId="46E6E77D" w:rsidR="007D5667" w:rsidRPr="003F7F67" w:rsidRDefault="007D5667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667" w:rsidRPr="0016249F" w14:paraId="3B111E17" w14:textId="77777777" w:rsidTr="003F7F67">
        <w:tc>
          <w:tcPr>
            <w:tcW w:w="6750" w:type="dxa"/>
            <w:hideMark/>
          </w:tcPr>
          <w:p w14:paraId="416DD47B" w14:textId="234B8040" w:rsidR="007D5667" w:rsidRPr="00210092" w:rsidRDefault="007D5667" w:rsidP="0021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10092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ขึ้น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BA3195E" w14:textId="2283E8ED" w:rsidR="007D5667" w:rsidRPr="0016249F" w:rsidRDefault="007D5667" w:rsidP="003F7F67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</w:t>
            </w:r>
            <w:r w:rsidRPr="00965A84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7D5667" w:rsidRPr="0016249F" w14:paraId="1425F96C" w14:textId="77777777" w:rsidTr="003F7F67">
        <w:tc>
          <w:tcPr>
            <w:tcW w:w="6750" w:type="dxa"/>
          </w:tcPr>
          <w:p w14:paraId="7FC6B455" w14:textId="116CF51A" w:rsidR="007D5667" w:rsidRPr="003F7F67" w:rsidRDefault="007D5667" w:rsidP="0021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7F67">
              <w:rPr>
                <w:rFonts w:ascii="Angsana New" w:hAnsi="Angsana New"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5010B95" w14:textId="031013F4" w:rsidR="007D5667" w:rsidRPr="003F7F67" w:rsidRDefault="007D5667" w:rsidP="003F7F67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3F7F67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30,000</w:t>
            </w:r>
          </w:p>
        </w:tc>
      </w:tr>
    </w:tbl>
    <w:p w14:paraId="29197A58" w14:textId="77777777" w:rsidR="005C692D" w:rsidRDefault="005C692D" w:rsidP="0097512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A34685" w14:textId="1584F78C" w:rsidR="00EC551C" w:rsidRPr="003F7F67" w:rsidRDefault="00EC551C" w:rsidP="0097512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F7F67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รายละเอียดการเพิ่มขึ้นของเงินลงทุนในบริษัทย่อยในระหว่างงวดเก้าเดือนสิ้นสุดวันที่ </w:t>
      </w:r>
      <w:r w:rsidRPr="003F7F67">
        <w:rPr>
          <w:rFonts w:asciiTheme="majorBidi" w:hAnsiTheme="majorBidi" w:cstheme="majorBidi"/>
          <w:sz w:val="30"/>
          <w:szCs w:val="30"/>
        </w:rPr>
        <w:t xml:space="preserve">30 </w:t>
      </w:r>
      <w:r w:rsidRPr="003F7F6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3F7F67">
        <w:rPr>
          <w:rFonts w:asciiTheme="majorBidi" w:hAnsiTheme="majorBidi" w:cstheme="majorBidi"/>
          <w:sz w:val="30"/>
          <w:szCs w:val="30"/>
        </w:rPr>
        <w:t xml:space="preserve">2565 </w:t>
      </w:r>
      <w:r w:rsidRPr="003F7F6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DC588B2" w14:textId="77777777" w:rsidR="007D5667" w:rsidRDefault="007D5667" w:rsidP="003F7F67">
      <w:pPr>
        <w:pStyle w:val="BodyText2"/>
        <w:tabs>
          <w:tab w:val="left" w:pos="540"/>
        </w:tabs>
        <w:spacing w:line="240" w:lineRule="atLeast"/>
        <w:jc w:val="thaiDistribute"/>
        <w:rPr>
          <w:rFonts w:asciiTheme="majorBidi" w:hAnsiTheme="majorBidi"/>
          <w:sz w:val="30"/>
          <w:szCs w:val="30"/>
          <w:lang w:val="en-GB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2250"/>
      </w:tblGrid>
      <w:tr w:rsidR="00610089" w:rsidRPr="005B3D93" w14:paraId="41E494E3" w14:textId="77777777" w:rsidTr="00AF2978">
        <w:tc>
          <w:tcPr>
            <w:tcW w:w="6750" w:type="dxa"/>
          </w:tcPr>
          <w:p w14:paraId="6C0C9C10" w14:textId="0149D3F3" w:rsidR="00610089" w:rsidRPr="003F7F67" w:rsidRDefault="00610089" w:rsidP="009C1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F7F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  <w:t xml:space="preserve">   </w:t>
            </w:r>
          </w:p>
        </w:tc>
        <w:tc>
          <w:tcPr>
            <w:tcW w:w="2250" w:type="dxa"/>
            <w:vAlign w:val="center"/>
          </w:tcPr>
          <w:p w14:paraId="3ACC123E" w14:textId="77777777" w:rsidR="00610089" w:rsidRPr="005B3D93" w:rsidRDefault="00610089" w:rsidP="009C1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5B3D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10089" w:rsidRPr="00965A84" w14:paraId="7929C68C" w14:textId="77777777" w:rsidTr="00AF2978">
        <w:tc>
          <w:tcPr>
            <w:tcW w:w="6750" w:type="dxa"/>
          </w:tcPr>
          <w:p w14:paraId="7930A36D" w14:textId="3B4746C1" w:rsidR="00610089" w:rsidRPr="003F7F67" w:rsidRDefault="00610089" w:rsidP="009C1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250" w:type="dxa"/>
            <w:vAlign w:val="center"/>
          </w:tcPr>
          <w:p w14:paraId="59FA7A11" w14:textId="77777777" w:rsidR="00610089" w:rsidRPr="00965A84" w:rsidRDefault="00610089" w:rsidP="009C1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5A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551C" w:rsidRPr="009C1D4F" w14:paraId="26E1BB04" w14:textId="77777777" w:rsidTr="00AF2978">
        <w:tc>
          <w:tcPr>
            <w:tcW w:w="6750" w:type="dxa"/>
            <w:hideMark/>
          </w:tcPr>
          <w:p w14:paraId="52B2EA09" w14:textId="48F2D1D5" w:rsidR="00EC551C" w:rsidRPr="00210092" w:rsidRDefault="00EC551C" w:rsidP="00EC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แคร์ซูติก จำกัด</w:t>
            </w:r>
          </w:p>
        </w:tc>
        <w:tc>
          <w:tcPr>
            <w:tcW w:w="2250" w:type="dxa"/>
          </w:tcPr>
          <w:p w14:paraId="34C93ACE" w14:textId="17A415E0" w:rsidR="00EC551C" w:rsidRPr="009C1D4F" w:rsidRDefault="00EC551C" w:rsidP="003F7F67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</w:t>
            </w:r>
            <w:r w:rsidRPr="00965A84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</w:tbl>
    <w:p w14:paraId="34C45C10" w14:textId="77777777" w:rsidR="00610089" w:rsidRDefault="00610089" w:rsidP="007D566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531EE37C" w14:textId="3462F990" w:rsidR="00940D14" w:rsidRDefault="005B3D93" w:rsidP="00854EF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28 </w:t>
      </w:r>
      <w:r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z w:val="30"/>
          <w:szCs w:val="30"/>
        </w:rPr>
        <w:t xml:space="preserve">2565 </w:t>
      </w:r>
      <w:r w:rsidR="00716C8A" w:rsidRPr="00716C8A">
        <w:rPr>
          <w:rFonts w:asciiTheme="majorBidi" w:hAnsiTheme="majorBidi"/>
          <w:sz w:val="30"/>
          <w:szCs w:val="30"/>
          <w:cs/>
        </w:rPr>
        <w:t>คณะ</w:t>
      </w:r>
      <w:r w:rsidRPr="00716C8A">
        <w:rPr>
          <w:rFonts w:asciiTheme="majorBidi" w:hAnsiTheme="majorBidi"/>
          <w:sz w:val="30"/>
          <w:szCs w:val="30"/>
          <w:cs/>
        </w:rPr>
        <w:t>กรรมการ</w:t>
      </w:r>
      <w:r w:rsidR="00716C8A" w:rsidRPr="00716C8A">
        <w:rPr>
          <w:rFonts w:asciiTheme="majorBidi" w:hAnsiTheme="majorBidi"/>
          <w:sz w:val="30"/>
          <w:szCs w:val="30"/>
          <w:cs/>
        </w:rPr>
        <w:t>ของบริษัท</w:t>
      </w:r>
      <w:r w:rsidRPr="00716C8A">
        <w:rPr>
          <w:rFonts w:asciiTheme="majorBidi" w:hAnsiTheme="majorBidi"/>
          <w:sz w:val="30"/>
          <w:szCs w:val="30"/>
          <w:cs/>
        </w:rPr>
        <w:t>มีมติอนุมัติให้</w:t>
      </w:r>
      <w:r w:rsidRPr="00716C8A">
        <w:rPr>
          <w:rFonts w:asciiTheme="majorBidi" w:hAnsiTheme="majorBidi" w:cstheme="majorBidi"/>
          <w:sz w:val="30"/>
          <w:szCs w:val="30"/>
          <w:cs/>
        </w:rPr>
        <w:t xml:space="preserve">จัดตั้งบริษัท แคร์ซูติก จำกัด </w:t>
      </w:r>
      <w:r w:rsidR="004A6391">
        <w:rPr>
          <w:rFonts w:asciiTheme="majorBidi" w:hAnsiTheme="majorBidi" w:cstheme="majorBidi" w:hint="cs"/>
          <w:sz w:val="30"/>
          <w:szCs w:val="30"/>
          <w:cs/>
        </w:rPr>
        <w:t xml:space="preserve">เพื่อประกอบกิจการวิจัยพัฒนาผลิตภัณฑ์ และผลิตผลิตภัณฑ์เสริมอาหาร และเครื่องสำอาง </w:t>
      </w:r>
      <w:r w:rsidRPr="00716C8A">
        <w:rPr>
          <w:rFonts w:asciiTheme="majorBidi" w:hAnsiTheme="majorBidi" w:cstheme="majorBidi"/>
          <w:sz w:val="30"/>
          <w:szCs w:val="30"/>
          <w:cs/>
        </w:rPr>
        <w:t>โดยมีทุนจดทะเบียนจำนวน</w:t>
      </w:r>
      <w:r w:rsidR="007A0CD9" w:rsidRPr="00716C8A">
        <w:rPr>
          <w:rFonts w:asciiTheme="majorBidi" w:hAnsiTheme="majorBidi" w:cstheme="majorBidi"/>
          <w:sz w:val="30"/>
          <w:szCs w:val="30"/>
        </w:rPr>
        <w:t xml:space="preserve"> </w:t>
      </w:r>
      <w:r w:rsidR="004A6391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716C8A">
        <w:rPr>
          <w:rFonts w:asciiTheme="majorBidi" w:hAnsiTheme="majorBidi" w:cstheme="majorBidi"/>
          <w:sz w:val="30"/>
          <w:szCs w:val="30"/>
        </w:rPr>
        <w:t>5</w:t>
      </w:r>
      <w:r w:rsidR="007E238F">
        <w:rPr>
          <w:rFonts w:asciiTheme="majorBidi" w:hAnsiTheme="majorBidi" w:cstheme="majorBidi"/>
          <w:sz w:val="30"/>
          <w:szCs w:val="30"/>
        </w:rPr>
        <w:t>.0</w:t>
      </w:r>
      <w:r w:rsidRPr="00716C8A">
        <w:rPr>
          <w:rFonts w:asciiTheme="majorBidi" w:hAnsiTheme="majorBidi" w:cstheme="majorBidi"/>
          <w:sz w:val="30"/>
          <w:szCs w:val="30"/>
        </w:rPr>
        <w:t xml:space="preserve"> </w:t>
      </w:r>
      <w:r w:rsidRPr="00716C8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16C8A">
        <w:rPr>
          <w:rFonts w:asciiTheme="majorBidi" w:hAnsiTheme="majorBidi" w:cstheme="majorBidi"/>
          <w:sz w:val="30"/>
          <w:szCs w:val="30"/>
        </w:rPr>
        <w:t>(</w:t>
      </w:r>
      <w:r w:rsidRPr="00716C8A">
        <w:rPr>
          <w:rFonts w:asciiTheme="majorBidi" w:hAnsiTheme="majorBidi" w:cstheme="majorBidi"/>
          <w:sz w:val="30"/>
          <w:szCs w:val="30"/>
          <w:cs/>
        </w:rPr>
        <w:t>แบ่งออกเป็นหุ้นสามัญจำนวน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50,000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100 </w:t>
      </w:r>
      <w:r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5667">
        <w:rPr>
          <w:rFonts w:asciiTheme="majorBidi" w:hAnsiTheme="majorBidi" w:cstheme="majorBidi" w:hint="cs"/>
          <w:sz w:val="30"/>
          <w:szCs w:val="30"/>
          <w:cs/>
        </w:rPr>
        <w:t>และให้เรียกชำระค่าหุ้นใน</w:t>
      </w:r>
      <w:r w:rsidR="007D5667" w:rsidRPr="00301638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4B0A5E" w:rsidRPr="00301638">
        <w:rPr>
          <w:rFonts w:asciiTheme="majorBidi" w:hAnsiTheme="majorBidi" w:cstheme="majorBidi"/>
          <w:sz w:val="30"/>
          <w:szCs w:val="30"/>
        </w:rPr>
        <w:t>100</w:t>
      </w:r>
      <w:r w:rsidR="007D5667" w:rsidRPr="00301638">
        <w:rPr>
          <w:rFonts w:asciiTheme="majorBidi" w:hAnsiTheme="majorBidi" w:cstheme="majorBidi"/>
          <w:sz w:val="30"/>
          <w:szCs w:val="30"/>
        </w:rPr>
        <w:t xml:space="preserve"> </w:t>
      </w:r>
      <w:r w:rsidR="007D5667" w:rsidRPr="00301638">
        <w:rPr>
          <w:rFonts w:asciiTheme="majorBidi" w:hAnsiTheme="majorBidi" w:cstheme="majorBidi"/>
          <w:sz w:val="30"/>
          <w:szCs w:val="30"/>
          <w:cs/>
        </w:rPr>
        <w:t>คิดเป็นจำนวนเงิน</w:t>
      </w:r>
      <w:r w:rsidR="007D5667" w:rsidRPr="00301638">
        <w:rPr>
          <w:rFonts w:asciiTheme="majorBidi" w:hAnsiTheme="majorBidi" w:cstheme="majorBidi"/>
          <w:sz w:val="30"/>
          <w:szCs w:val="30"/>
        </w:rPr>
        <w:t xml:space="preserve"> </w:t>
      </w:r>
      <w:r w:rsidR="004B0A5E" w:rsidRPr="003F7F67">
        <w:rPr>
          <w:rFonts w:asciiTheme="majorBidi" w:hAnsiTheme="majorBidi" w:cstheme="majorBidi"/>
          <w:sz w:val="30"/>
          <w:szCs w:val="30"/>
        </w:rPr>
        <w:t>5</w:t>
      </w:r>
      <w:r w:rsidR="007E238F">
        <w:rPr>
          <w:rFonts w:asciiTheme="majorBidi" w:hAnsiTheme="majorBidi" w:cstheme="majorBidi"/>
          <w:sz w:val="30"/>
          <w:szCs w:val="30"/>
        </w:rPr>
        <w:t>.0</w:t>
      </w:r>
      <w:r w:rsidR="007D5667" w:rsidRPr="00301638">
        <w:rPr>
          <w:rFonts w:asciiTheme="majorBidi" w:hAnsiTheme="majorBidi" w:cstheme="majorBidi"/>
          <w:sz w:val="30"/>
          <w:szCs w:val="30"/>
        </w:rPr>
        <w:t xml:space="preserve"> </w:t>
      </w:r>
      <w:r w:rsidR="004B0A5E" w:rsidRPr="003F7F67">
        <w:rPr>
          <w:rFonts w:asciiTheme="majorBidi" w:hAnsiTheme="majorBidi" w:cstheme="majorBidi"/>
          <w:sz w:val="30"/>
          <w:szCs w:val="30"/>
          <w:cs/>
        </w:rPr>
        <w:t>ล้าน</w:t>
      </w:r>
      <w:r w:rsidR="007D5667" w:rsidRPr="00301638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8F497E" w:rsidRPr="00301638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7D5667" w:rsidRPr="00301638">
        <w:rPr>
          <w:rFonts w:asciiTheme="majorBidi" w:hAnsiTheme="majorBidi" w:cstheme="majorBidi"/>
          <w:sz w:val="30"/>
          <w:szCs w:val="30"/>
          <w:cs/>
        </w:rPr>
        <w:t>สัดส่วนเงินลงทุน</w:t>
      </w:r>
      <w:r w:rsidR="008F497E" w:rsidRPr="00301638">
        <w:rPr>
          <w:rFonts w:asciiTheme="majorBidi" w:hAnsiTheme="majorBidi" w:cstheme="majorBidi"/>
          <w:sz w:val="30"/>
          <w:szCs w:val="30"/>
          <w:cs/>
        </w:rPr>
        <w:t>ในบริษัทย่อย</w:t>
      </w:r>
      <w:r w:rsidR="007D5667" w:rsidRPr="00301638">
        <w:rPr>
          <w:rFonts w:asciiTheme="majorBidi" w:hAnsiTheme="majorBidi" w:cstheme="majorBidi"/>
          <w:sz w:val="30"/>
          <w:szCs w:val="30"/>
          <w:cs/>
        </w:rPr>
        <w:t>ดังกล่าวคิดเป็นอัตรา</w:t>
      </w:r>
      <w:r w:rsidR="008F497E" w:rsidRPr="00301638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8F497E" w:rsidRPr="00301638">
        <w:rPr>
          <w:rFonts w:asciiTheme="majorBidi" w:hAnsiTheme="majorBidi" w:cstheme="majorBidi"/>
          <w:sz w:val="30"/>
          <w:szCs w:val="30"/>
        </w:rPr>
        <w:t xml:space="preserve">99.99 </w:t>
      </w:r>
      <w:r w:rsidR="008F497E" w:rsidRPr="00301638">
        <w:rPr>
          <w:rFonts w:asciiTheme="majorBidi" w:hAnsiTheme="majorBidi" w:cstheme="majorBidi"/>
          <w:sz w:val="30"/>
          <w:szCs w:val="30"/>
          <w:cs/>
        </w:rPr>
        <w:t>ของทุน</w:t>
      </w:r>
      <w:r w:rsidR="007D5667" w:rsidRPr="00301638">
        <w:rPr>
          <w:rFonts w:asciiTheme="majorBidi" w:hAnsiTheme="majorBidi" w:cstheme="majorBidi"/>
          <w:sz w:val="30"/>
          <w:szCs w:val="30"/>
          <w:cs/>
        </w:rPr>
        <w:t>ที่</w:t>
      </w:r>
      <w:r w:rsidR="008F497E" w:rsidRPr="00301638">
        <w:rPr>
          <w:rFonts w:asciiTheme="majorBidi" w:hAnsiTheme="majorBidi" w:cstheme="majorBidi"/>
          <w:sz w:val="30"/>
          <w:szCs w:val="30"/>
          <w:cs/>
        </w:rPr>
        <w:t xml:space="preserve">ชำระแล้ว </w:t>
      </w:r>
      <w:r w:rsidR="007D5667" w:rsidRPr="00301638">
        <w:rPr>
          <w:rFonts w:asciiTheme="majorBidi" w:hAnsiTheme="majorBidi" w:cstheme="majorBidi"/>
          <w:sz w:val="30"/>
          <w:szCs w:val="30"/>
          <w:cs/>
        </w:rPr>
        <w:t>การดำเนินการ</w:t>
      </w:r>
      <w:r w:rsidRPr="00301638">
        <w:rPr>
          <w:rFonts w:asciiTheme="majorBidi" w:hAnsiTheme="majorBidi" w:cstheme="majorBidi"/>
          <w:sz w:val="30"/>
          <w:szCs w:val="30"/>
          <w:cs/>
        </w:rPr>
        <w:t>จดทะเบียนกับกระทรวงพาณิชย์</w:t>
      </w:r>
      <w:r w:rsidR="004B0A5E" w:rsidRPr="00301638">
        <w:rPr>
          <w:rFonts w:asciiTheme="majorBidi" w:hAnsiTheme="majorBidi" w:cstheme="majorBidi"/>
          <w:sz w:val="30"/>
          <w:szCs w:val="30"/>
          <w:cs/>
        </w:rPr>
        <w:t>และชำระค่าหุ้นได้แล้วเสร็จ</w:t>
      </w:r>
      <w:r w:rsidRPr="0030163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01638">
        <w:rPr>
          <w:rFonts w:asciiTheme="majorBidi" w:hAnsiTheme="majorBidi" w:cstheme="majorBidi"/>
          <w:sz w:val="30"/>
          <w:szCs w:val="30"/>
        </w:rPr>
        <w:t>26</w:t>
      </w:r>
      <w:r w:rsidRPr="0030163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301638">
        <w:rPr>
          <w:rFonts w:asciiTheme="majorBidi" w:hAnsiTheme="majorBidi" w:cstheme="majorBidi"/>
          <w:sz w:val="30"/>
          <w:szCs w:val="30"/>
        </w:rPr>
        <w:t>2565</w:t>
      </w:r>
    </w:p>
    <w:p w14:paraId="0D6ECB05" w14:textId="77777777" w:rsidR="00940D14" w:rsidRDefault="00940D14" w:rsidP="0097512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245165" w14:textId="1EEC216E" w:rsidR="005C692D" w:rsidRDefault="005B3D93" w:rsidP="00AF297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 w:rsidR="0027072D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="007D5667">
        <w:rPr>
          <w:rFonts w:asciiTheme="majorBidi" w:hAnsiTheme="majorBidi" w:cstheme="majorBidi" w:hint="cs"/>
          <w:sz w:val="30"/>
          <w:szCs w:val="30"/>
          <w:cs/>
        </w:rPr>
        <w:t>ของบริษัทย่อยดังกล่าวได้อนุมัติให้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เพิ่มทุนจดทะเบียนจาก </w:t>
      </w:r>
      <w:r>
        <w:rPr>
          <w:rFonts w:asciiTheme="majorBidi" w:hAnsiTheme="majorBidi" w:cstheme="majorBidi"/>
          <w:sz w:val="30"/>
          <w:szCs w:val="30"/>
        </w:rPr>
        <w:t>5</w:t>
      </w:r>
      <w:r w:rsidR="00EF0D90">
        <w:rPr>
          <w:rFonts w:asciiTheme="majorBidi" w:hAnsiTheme="majorBidi" w:cstheme="majorBidi"/>
          <w:sz w:val="30"/>
          <w:szCs w:val="30"/>
        </w:rPr>
        <w:t>.0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>
        <w:rPr>
          <w:rFonts w:asciiTheme="majorBidi" w:hAnsiTheme="majorBidi" w:cstheme="majorBidi"/>
          <w:sz w:val="30"/>
          <w:szCs w:val="30"/>
        </w:rPr>
        <w:t>30</w:t>
      </w:r>
      <w:r w:rsidR="00EF0D90">
        <w:rPr>
          <w:rFonts w:asciiTheme="majorBidi" w:hAnsiTheme="majorBidi" w:cstheme="majorBidi"/>
          <w:sz w:val="30"/>
          <w:szCs w:val="30"/>
        </w:rPr>
        <w:t>.0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(แบ่งออกเป็นหุ้นสามัญจำนวน </w:t>
      </w:r>
      <w:r>
        <w:rPr>
          <w:rFonts w:asciiTheme="majorBidi" w:hAnsiTheme="majorBidi" w:cstheme="majorBidi"/>
          <w:sz w:val="30"/>
          <w:szCs w:val="30"/>
        </w:rPr>
        <w:t xml:space="preserve">300,000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100 </w:t>
      </w:r>
      <w:r>
        <w:rPr>
          <w:rFonts w:asciiTheme="majorBidi" w:hAnsiTheme="majorBidi" w:cstheme="majorBidi" w:hint="cs"/>
          <w:sz w:val="30"/>
          <w:szCs w:val="30"/>
          <w:cs/>
        </w:rPr>
        <w:t>บาท)</w:t>
      </w:r>
      <w:r w:rsidR="00327B35">
        <w:rPr>
          <w:rFonts w:asciiTheme="majorBidi" w:hAnsiTheme="majorBidi" w:cstheme="majorBidi"/>
          <w:sz w:val="30"/>
          <w:szCs w:val="30"/>
        </w:rPr>
        <w:t xml:space="preserve"> </w:t>
      </w:r>
      <w:r w:rsidR="00327B35">
        <w:rPr>
          <w:rFonts w:asciiTheme="majorBidi" w:hAnsiTheme="majorBidi" w:cstheme="majorBidi" w:hint="cs"/>
          <w:sz w:val="30"/>
          <w:szCs w:val="30"/>
          <w:cs/>
        </w:rPr>
        <w:t xml:space="preserve">โดยออกหุ้นสามัญเพิ่มทุนใหม่จำนวน </w:t>
      </w:r>
      <w:r w:rsidR="00327B35">
        <w:rPr>
          <w:rFonts w:asciiTheme="majorBidi" w:hAnsiTheme="majorBidi" w:cstheme="majorBidi"/>
          <w:sz w:val="30"/>
          <w:szCs w:val="30"/>
        </w:rPr>
        <w:t xml:space="preserve">250,000 </w:t>
      </w:r>
      <w:r w:rsidR="00327B35">
        <w:rPr>
          <w:rFonts w:asciiTheme="majorBidi" w:hAnsiTheme="majorBidi" w:cstheme="majorBidi" w:hint="cs"/>
          <w:sz w:val="30"/>
          <w:szCs w:val="30"/>
          <w:cs/>
        </w:rPr>
        <w:t>หุ้น มูลค่าที่</w:t>
      </w:r>
      <w:r w:rsidR="00327B35" w:rsidRPr="00301638">
        <w:rPr>
          <w:rFonts w:asciiTheme="majorBidi" w:hAnsiTheme="majorBidi" w:cstheme="majorBidi"/>
          <w:sz w:val="30"/>
          <w:szCs w:val="30"/>
          <w:cs/>
        </w:rPr>
        <w:t xml:space="preserve">ตราไว้หุ้นละ </w:t>
      </w:r>
      <w:r w:rsidR="00327B35" w:rsidRPr="00301638">
        <w:rPr>
          <w:rFonts w:asciiTheme="majorBidi" w:hAnsiTheme="majorBidi" w:cstheme="majorBidi"/>
          <w:sz w:val="30"/>
          <w:szCs w:val="30"/>
        </w:rPr>
        <w:t xml:space="preserve">100 </w:t>
      </w:r>
      <w:r w:rsidR="00327B35" w:rsidRPr="00301638">
        <w:rPr>
          <w:rFonts w:asciiTheme="majorBidi" w:hAnsiTheme="majorBidi" w:cstheme="majorBidi"/>
          <w:sz w:val="30"/>
          <w:szCs w:val="30"/>
          <w:cs/>
        </w:rPr>
        <w:t>บาท</w:t>
      </w:r>
      <w:r w:rsidRPr="003016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5667" w:rsidRPr="00301638">
        <w:rPr>
          <w:rFonts w:asciiTheme="majorBidi" w:hAnsiTheme="majorBidi" w:cstheme="majorBidi"/>
          <w:sz w:val="30"/>
          <w:szCs w:val="30"/>
          <w:cs/>
        </w:rPr>
        <w:t>และให้เรียกชำระค่าหุ้นในอัตรา</w:t>
      </w:r>
      <w:r w:rsidR="007D5667" w:rsidRPr="003F7F6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D5667" w:rsidRPr="00301638">
        <w:rPr>
          <w:rFonts w:asciiTheme="majorBidi" w:hAnsiTheme="majorBidi" w:cstheme="majorBidi"/>
          <w:sz w:val="30"/>
          <w:szCs w:val="30"/>
        </w:rPr>
        <w:t xml:space="preserve">100 </w:t>
      </w:r>
      <w:r w:rsidR="007D5667" w:rsidRPr="00301638">
        <w:rPr>
          <w:rFonts w:asciiTheme="majorBidi" w:hAnsiTheme="majorBidi" w:cstheme="majorBidi"/>
          <w:sz w:val="30"/>
          <w:szCs w:val="30"/>
          <w:cs/>
        </w:rPr>
        <w:t>คิดเป็นจำนวนเงิน</w:t>
      </w:r>
      <w:r w:rsidR="007D5667" w:rsidRPr="00301638">
        <w:rPr>
          <w:rFonts w:asciiTheme="majorBidi" w:hAnsiTheme="majorBidi" w:cstheme="majorBidi"/>
          <w:sz w:val="30"/>
          <w:szCs w:val="30"/>
        </w:rPr>
        <w:t xml:space="preserve"> </w:t>
      </w:r>
      <w:r w:rsidR="007D5667" w:rsidRPr="003F7F67">
        <w:rPr>
          <w:rFonts w:asciiTheme="majorBidi" w:hAnsiTheme="majorBidi" w:cstheme="majorBidi"/>
          <w:sz w:val="30"/>
          <w:szCs w:val="30"/>
        </w:rPr>
        <w:t>25</w:t>
      </w:r>
      <w:r w:rsidR="007E238F">
        <w:rPr>
          <w:rFonts w:asciiTheme="majorBidi" w:hAnsiTheme="majorBidi" w:cstheme="majorBidi"/>
          <w:sz w:val="30"/>
          <w:szCs w:val="30"/>
        </w:rPr>
        <w:t>.0</w:t>
      </w:r>
      <w:r w:rsidR="007D5667" w:rsidRPr="003F7F67">
        <w:rPr>
          <w:rFonts w:asciiTheme="majorBidi" w:hAnsiTheme="majorBidi" w:cstheme="majorBidi"/>
          <w:sz w:val="30"/>
          <w:szCs w:val="30"/>
        </w:rPr>
        <w:t xml:space="preserve"> </w:t>
      </w:r>
      <w:r w:rsidR="007D5667" w:rsidRPr="003F7F6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D5667" w:rsidRPr="003016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0092" w:rsidRPr="0030163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B0A5E" w:rsidRPr="00301638">
        <w:rPr>
          <w:rFonts w:asciiTheme="majorBidi" w:hAnsiTheme="majorBidi" w:cstheme="majorBidi"/>
          <w:sz w:val="30"/>
          <w:szCs w:val="30"/>
          <w:cs/>
        </w:rPr>
        <w:t>มีสัดส่วนการลงทุนใน</w:t>
      </w:r>
      <w:r w:rsidR="00210092" w:rsidRPr="00301638">
        <w:rPr>
          <w:rFonts w:asciiTheme="majorBidi" w:hAnsiTheme="majorBidi" w:cstheme="majorBidi"/>
          <w:sz w:val="30"/>
          <w:szCs w:val="30"/>
          <w:cs/>
        </w:rPr>
        <w:t xml:space="preserve">บริษัทย่อยร้อยละ </w:t>
      </w:r>
      <w:r w:rsidR="00210092" w:rsidRPr="00301638">
        <w:rPr>
          <w:rFonts w:asciiTheme="majorBidi" w:hAnsiTheme="majorBidi" w:cstheme="majorBidi"/>
          <w:sz w:val="30"/>
          <w:szCs w:val="30"/>
        </w:rPr>
        <w:t xml:space="preserve">99.99 </w:t>
      </w:r>
      <w:r w:rsidR="004B0A5E" w:rsidRPr="00301638">
        <w:rPr>
          <w:rFonts w:asciiTheme="majorBidi" w:hAnsiTheme="majorBidi" w:cstheme="majorBidi"/>
          <w:sz w:val="30"/>
          <w:szCs w:val="30"/>
          <w:cs/>
        </w:rPr>
        <w:t>ของทุนที่ชำระแล้ว การดำเนินการ</w:t>
      </w:r>
      <w:r w:rsidR="00210092" w:rsidRPr="00301638">
        <w:rPr>
          <w:rFonts w:asciiTheme="majorBidi" w:hAnsiTheme="majorBidi" w:cstheme="majorBidi"/>
          <w:sz w:val="30"/>
          <w:szCs w:val="30"/>
          <w:cs/>
        </w:rPr>
        <w:t>จดทะเบียนเพิ่มทุน</w:t>
      </w:r>
      <w:r w:rsidR="00BD68B8" w:rsidRPr="00301638">
        <w:rPr>
          <w:rFonts w:asciiTheme="majorBidi" w:hAnsiTheme="majorBidi" w:cstheme="majorBidi"/>
          <w:sz w:val="30"/>
          <w:szCs w:val="30"/>
          <w:cs/>
        </w:rPr>
        <w:t>และชำระ</w:t>
      </w:r>
      <w:r w:rsidR="004B0A5E" w:rsidRPr="00301638">
        <w:rPr>
          <w:rFonts w:asciiTheme="majorBidi" w:hAnsiTheme="majorBidi" w:cstheme="majorBidi"/>
          <w:sz w:val="30"/>
          <w:szCs w:val="30"/>
          <w:cs/>
        </w:rPr>
        <w:t>ค่าหุ้นเพิ่มทุนดังกล่าวได้แล้วเสร็จกั</w:t>
      </w:r>
      <w:r w:rsidR="00210092" w:rsidRPr="00301638">
        <w:rPr>
          <w:rFonts w:asciiTheme="majorBidi" w:hAnsiTheme="majorBidi" w:cstheme="majorBidi"/>
          <w:sz w:val="30"/>
          <w:szCs w:val="30"/>
          <w:cs/>
        </w:rPr>
        <w:t>บกระทรวงพาณิชย์เมื่อวันที่</w:t>
      </w:r>
      <w:r w:rsidR="000101CF" w:rsidRPr="003016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0092" w:rsidRPr="00301638">
        <w:rPr>
          <w:rFonts w:asciiTheme="majorBidi" w:hAnsiTheme="majorBidi" w:cstheme="majorBidi"/>
          <w:sz w:val="30"/>
          <w:szCs w:val="30"/>
        </w:rPr>
        <w:t xml:space="preserve">28 </w:t>
      </w:r>
      <w:r w:rsidR="00210092" w:rsidRPr="0030163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10092" w:rsidRPr="00301638">
        <w:rPr>
          <w:rFonts w:asciiTheme="majorBidi" w:hAnsiTheme="majorBidi" w:cstheme="majorBidi"/>
          <w:sz w:val="30"/>
          <w:szCs w:val="30"/>
        </w:rPr>
        <w:t>2565</w:t>
      </w:r>
    </w:p>
    <w:p w14:paraId="20741C04" w14:textId="77777777" w:rsidR="005C692D" w:rsidRPr="005B3D93" w:rsidRDefault="005C692D" w:rsidP="0097512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</w:rPr>
      </w:pPr>
    </w:p>
    <w:p w14:paraId="644F09BF" w14:textId="63CB34AD" w:rsidR="00F54FE5" w:rsidRPr="0016249F" w:rsidRDefault="00E10658" w:rsidP="00F5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5</w:t>
      </w:r>
      <w:r w:rsidR="00F54FE5" w:rsidRPr="001624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C0B94E8" w14:textId="3D6E17A9" w:rsidR="002C4FD1" w:rsidRPr="00531CA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4ABAB36" w14:textId="3B0843B9" w:rsidR="00F54FE5" w:rsidRPr="0016249F" w:rsidRDefault="00F54FE5" w:rsidP="00F54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16249F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</w:t>
      </w:r>
      <w:r w:rsidR="005956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1612" w:rsidRPr="0016249F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</w:t>
      </w:r>
      <w:r w:rsidR="002644C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16249F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59568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53176">
        <w:rPr>
          <w:rFonts w:asciiTheme="majorBidi" w:hAnsiTheme="majorBidi" w:cstheme="majorBidi"/>
          <w:sz w:val="30"/>
          <w:szCs w:val="30"/>
        </w:rPr>
        <w:t xml:space="preserve">30 </w:t>
      </w:r>
      <w:r w:rsidR="0059568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6E2CDC" w:rsidRPr="0016249F">
        <w:rPr>
          <w:rFonts w:asciiTheme="majorBidi" w:hAnsiTheme="majorBidi" w:cstheme="majorBidi"/>
          <w:sz w:val="30"/>
          <w:szCs w:val="30"/>
        </w:rPr>
        <w:t>256</w:t>
      </w:r>
      <w:r w:rsidR="006E2CDC">
        <w:rPr>
          <w:rFonts w:asciiTheme="majorBidi" w:hAnsiTheme="majorBidi" w:cstheme="majorBidi"/>
          <w:sz w:val="30"/>
          <w:szCs w:val="30"/>
        </w:rPr>
        <w:t>5</w:t>
      </w:r>
      <w:r w:rsidR="006E2CDC"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1000CE6" w14:textId="77777777" w:rsidR="00F54FE5" w:rsidRPr="00531CA1" w:rsidRDefault="00F54FE5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4"/>
        <w:gridCol w:w="1281"/>
        <w:gridCol w:w="242"/>
        <w:gridCol w:w="1365"/>
        <w:gridCol w:w="244"/>
        <w:gridCol w:w="1281"/>
        <w:gridCol w:w="244"/>
        <w:gridCol w:w="1379"/>
      </w:tblGrid>
      <w:tr w:rsidR="00A65DBA" w:rsidRPr="0016249F" w14:paraId="67DC3056" w14:textId="77777777" w:rsidTr="00EF0D90">
        <w:trPr>
          <w:tblHeader/>
        </w:trPr>
        <w:tc>
          <w:tcPr>
            <w:tcW w:w="1612" w:type="pct"/>
          </w:tcPr>
          <w:p w14:paraId="57869E43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1" w:type="pct"/>
            <w:gridSpan w:val="3"/>
            <w:vAlign w:val="bottom"/>
          </w:tcPr>
          <w:p w14:paraId="6B774340" w14:textId="3CFF710B" w:rsidR="00A65DBA" w:rsidRPr="00A65DBA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595BD5A6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1" w:type="pct"/>
            <w:gridSpan w:val="3"/>
            <w:vAlign w:val="bottom"/>
          </w:tcPr>
          <w:p w14:paraId="1D33D0C1" w14:textId="17916F17" w:rsidR="00A65DBA" w:rsidRPr="00A65DBA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DBA" w:rsidRPr="0016249F" w14:paraId="002FB09C" w14:textId="6851DDA0" w:rsidTr="00EF0D90">
        <w:trPr>
          <w:tblHeader/>
        </w:trPr>
        <w:tc>
          <w:tcPr>
            <w:tcW w:w="1612" w:type="pct"/>
          </w:tcPr>
          <w:p w14:paraId="514EF9B3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9" w:type="pct"/>
            <w:vAlign w:val="bottom"/>
          </w:tcPr>
          <w:p w14:paraId="68DD6212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0084600" w14:textId="263020F3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136" w:type="pct"/>
          </w:tcPr>
          <w:p w14:paraId="28723256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</w:tcPr>
          <w:p w14:paraId="4001D9E5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210F910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7" w:type="pct"/>
          </w:tcPr>
          <w:p w14:paraId="7F1977CE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9" w:type="pct"/>
            <w:vAlign w:val="bottom"/>
          </w:tcPr>
          <w:p w14:paraId="4D366F29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1005625" w14:textId="3C535362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137" w:type="pct"/>
          </w:tcPr>
          <w:p w14:paraId="58CE85A8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63B2A81F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7B03505" w14:textId="57E89F14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F0D90" w:rsidRPr="0016249F" w14:paraId="6A49BC48" w14:textId="77777777" w:rsidTr="00EF0D90">
        <w:trPr>
          <w:tblHeader/>
        </w:trPr>
        <w:tc>
          <w:tcPr>
            <w:tcW w:w="1612" w:type="pct"/>
          </w:tcPr>
          <w:p w14:paraId="50EB4F40" w14:textId="77777777" w:rsidR="00EF0D90" w:rsidRPr="0016249F" w:rsidRDefault="00EF0D90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88" w:type="pct"/>
            <w:gridSpan w:val="7"/>
            <w:vAlign w:val="bottom"/>
          </w:tcPr>
          <w:p w14:paraId="0E26319B" w14:textId="4EDD8211" w:rsidR="00EF0D90" w:rsidRPr="0016249F" w:rsidRDefault="00EF0D90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77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27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1277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65DBA" w:rsidRPr="0016249F" w14:paraId="7705277C" w14:textId="49845583" w:rsidTr="00EF0D90">
        <w:trPr>
          <w:tblHeader/>
        </w:trPr>
        <w:tc>
          <w:tcPr>
            <w:tcW w:w="1612" w:type="pct"/>
          </w:tcPr>
          <w:p w14:paraId="2F82902E" w14:textId="6AFAE777" w:rsidR="00A65DBA" w:rsidRPr="0016249F" w:rsidRDefault="00A65DBA" w:rsidP="00D91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19" w:type="pct"/>
            <w:vAlign w:val="bottom"/>
          </w:tcPr>
          <w:p w14:paraId="3EE20CC1" w14:textId="1D0B6B3F" w:rsidR="00A65DBA" w:rsidRPr="0016249F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22,430</w:t>
            </w:r>
          </w:p>
        </w:tc>
        <w:tc>
          <w:tcPr>
            <w:tcW w:w="136" w:type="pct"/>
          </w:tcPr>
          <w:p w14:paraId="01100C01" w14:textId="77777777" w:rsidR="00A65DBA" w:rsidRPr="0016249F" w:rsidRDefault="00A65DBA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</w:tcPr>
          <w:p w14:paraId="5FA92534" w14:textId="291BE597" w:rsidR="00A65DBA" w:rsidRPr="0016249F" w:rsidRDefault="00D86B9E" w:rsidP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3E3A02A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3AD77238" w14:textId="4C799DD8" w:rsidR="00A65DBA" w:rsidRPr="001B2173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7" w:type="pct"/>
          </w:tcPr>
          <w:p w14:paraId="06178C37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74D162CB" w14:textId="448FD71A" w:rsidR="00A65DBA" w:rsidRPr="0016249F" w:rsidRDefault="00D86B9E" w:rsidP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DBA" w:rsidRPr="0016249F" w14:paraId="3FB646F7" w14:textId="1FC80EA4" w:rsidTr="00EF0D90">
        <w:trPr>
          <w:tblHeader/>
        </w:trPr>
        <w:tc>
          <w:tcPr>
            <w:tcW w:w="1612" w:type="pct"/>
          </w:tcPr>
          <w:p w14:paraId="4960CD98" w14:textId="2E11DDCC" w:rsidR="00A65DBA" w:rsidRPr="0016249F" w:rsidRDefault="00A65DBA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19" w:type="pct"/>
            <w:vAlign w:val="bottom"/>
          </w:tcPr>
          <w:p w14:paraId="21BC2C31" w14:textId="4D7C6FFE" w:rsidR="00A65DBA" w:rsidRPr="0016249F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</w:t>
            </w:r>
            <w:r w:rsidR="00941C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140</w:t>
            </w:r>
          </w:p>
        </w:tc>
        <w:tc>
          <w:tcPr>
            <w:tcW w:w="136" w:type="pct"/>
          </w:tcPr>
          <w:p w14:paraId="4AF823D3" w14:textId="77777777" w:rsidR="00A65DBA" w:rsidRPr="0016249F" w:rsidRDefault="00A65DBA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2C832F31" w14:textId="2E43A687" w:rsidR="00A65DBA" w:rsidRPr="0016249F" w:rsidRDefault="00D86B9E" w:rsidP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507EE7D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66C841F9" w14:textId="4296B735" w:rsidR="00A65DBA" w:rsidRPr="00D86B9E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8,128</w:t>
            </w:r>
          </w:p>
        </w:tc>
        <w:tc>
          <w:tcPr>
            <w:tcW w:w="137" w:type="pct"/>
          </w:tcPr>
          <w:p w14:paraId="29EBEF1D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58E67E05" w14:textId="5D3BCBF9" w:rsidR="00A65DBA" w:rsidRPr="0016249F" w:rsidRDefault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DBA" w:rsidRPr="0016249F" w14:paraId="5C9A060B" w14:textId="1D7D7ADB" w:rsidTr="00EF0D90">
        <w:trPr>
          <w:tblHeader/>
        </w:trPr>
        <w:tc>
          <w:tcPr>
            <w:tcW w:w="1612" w:type="pct"/>
          </w:tcPr>
          <w:p w14:paraId="3D078DCA" w14:textId="77777777" w:rsidR="00A65DBA" w:rsidRPr="0016249F" w:rsidRDefault="00A65DBA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19" w:type="pct"/>
            <w:vAlign w:val="bottom"/>
          </w:tcPr>
          <w:p w14:paraId="521D5FE9" w14:textId="1405EFC6" w:rsidR="00A65DBA" w:rsidRPr="001B2173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25,87</w:t>
            </w:r>
            <w:r w:rsidR="00941C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36" w:type="pct"/>
          </w:tcPr>
          <w:p w14:paraId="4BF54430" w14:textId="77777777" w:rsidR="00A65DBA" w:rsidRPr="0016249F" w:rsidRDefault="00A65DBA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1B45B769" w14:textId="13C70817" w:rsidR="00A65DBA" w:rsidRPr="0016249F" w:rsidRDefault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37" w:type="pct"/>
          </w:tcPr>
          <w:p w14:paraId="7FC3CB4C" w14:textId="77777777" w:rsidR="00A65DBA" w:rsidRPr="0016249F" w:rsidRDefault="00A65DBA" w:rsidP="00455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7A4C6EB1" w14:textId="4EB2B33A" w:rsidR="00A65DBA" w:rsidRPr="001B2173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25,847</w:t>
            </w:r>
          </w:p>
        </w:tc>
        <w:tc>
          <w:tcPr>
            <w:tcW w:w="137" w:type="pct"/>
          </w:tcPr>
          <w:p w14:paraId="63D1FB16" w14:textId="77777777" w:rsidR="00A65DBA" w:rsidRPr="0016249F" w:rsidRDefault="00A65DBA" w:rsidP="00455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71DEF2C1" w14:textId="30D7A8CA" w:rsidR="00A65DBA" w:rsidRPr="0016249F" w:rsidRDefault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941C81" w:rsidRPr="0016249F" w14:paraId="390EC051" w14:textId="77777777" w:rsidTr="00EF0D90">
        <w:trPr>
          <w:tblHeader/>
        </w:trPr>
        <w:tc>
          <w:tcPr>
            <w:tcW w:w="1612" w:type="pct"/>
          </w:tcPr>
          <w:p w14:paraId="2215083E" w14:textId="0498E0BB" w:rsidR="00941C81" w:rsidRPr="0016249F" w:rsidRDefault="00941C81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4" w:right="-131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19" w:type="pct"/>
            <w:vAlign w:val="bottom"/>
          </w:tcPr>
          <w:p w14:paraId="1BE9F031" w14:textId="52D687CC" w:rsidR="00941C81" w:rsidRDefault="00941C81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532</w:t>
            </w:r>
          </w:p>
        </w:tc>
        <w:tc>
          <w:tcPr>
            <w:tcW w:w="136" w:type="pct"/>
          </w:tcPr>
          <w:p w14:paraId="78B04E15" w14:textId="77777777" w:rsidR="00941C81" w:rsidRPr="0016249F" w:rsidRDefault="00941C81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1EB06402" w14:textId="0B248111" w:rsidR="00941C81" w:rsidRDefault="00941C81" w:rsidP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FF95540" w14:textId="77777777" w:rsidR="00941C81" w:rsidRPr="0016249F" w:rsidRDefault="00941C81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4B485EC0" w14:textId="43EAE987" w:rsidR="00941C81" w:rsidRPr="00941C81" w:rsidRDefault="00941C81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37" w:type="pct"/>
          </w:tcPr>
          <w:p w14:paraId="3267D82C" w14:textId="77777777" w:rsidR="00941C81" w:rsidRPr="0016249F" w:rsidRDefault="00941C81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54DCE374" w14:textId="260DC9B2" w:rsidR="00941C81" w:rsidRDefault="009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DBA" w:rsidRPr="0016249F" w14:paraId="3E9B2A2B" w14:textId="1113D618" w:rsidTr="00EF0D90">
        <w:trPr>
          <w:tblHeader/>
        </w:trPr>
        <w:tc>
          <w:tcPr>
            <w:tcW w:w="1612" w:type="pct"/>
          </w:tcPr>
          <w:p w14:paraId="7C0F485D" w14:textId="15352B02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4" w:right="-131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719" w:type="pct"/>
            <w:vAlign w:val="bottom"/>
          </w:tcPr>
          <w:p w14:paraId="715819C8" w14:textId="0314617C" w:rsidR="00A65DBA" w:rsidRPr="001B2173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</w:t>
            </w:r>
            <w:r w:rsidR="00941C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</w:t>
            </w:r>
          </w:p>
        </w:tc>
        <w:tc>
          <w:tcPr>
            <w:tcW w:w="136" w:type="pct"/>
          </w:tcPr>
          <w:p w14:paraId="5BE2138D" w14:textId="77777777" w:rsidR="00A65DBA" w:rsidRPr="0016249F" w:rsidRDefault="00A65DBA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0B14F8D8" w14:textId="558E0CA2" w:rsidR="00A65DBA" w:rsidRPr="0016249F" w:rsidRDefault="00D86B9E" w:rsidP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4113A35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58061BBC" w14:textId="39057C32" w:rsidR="00A65DBA" w:rsidRPr="001B2173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3,760</w:t>
            </w:r>
          </w:p>
        </w:tc>
        <w:tc>
          <w:tcPr>
            <w:tcW w:w="137" w:type="pct"/>
          </w:tcPr>
          <w:p w14:paraId="035BA289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4109137C" w14:textId="5C730B92" w:rsidR="00A65DBA" w:rsidRPr="0016249F" w:rsidRDefault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DBA" w:rsidRPr="0016249F" w14:paraId="3AB22DE1" w14:textId="143D61CD" w:rsidTr="00EF0D90">
        <w:trPr>
          <w:tblHeader/>
        </w:trPr>
        <w:tc>
          <w:tcPr>
            <w:tcW w:w="1612" w:type="pct"/>
          </w:tcPr>
          <w:p w14:paraId="6BCFF81E" w14:textId="0B40DCFF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4" w:right="-131" w:hanging="1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19" w:type="pct"/>
            <w:vAlign w:val="bottom"/>
          </w:tcPr>
          <w:p w14:paraId="0AB83AB3" w14:textId="03D8A418" w:rsidR="00A65DBA" w:rsidRPr="001B2173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124,010</w:t>
            </w:r>
          </w:p>
        </w:tc>
        <w:tc>
          <w:tcPr>
            <w:tcW w:w="136" w:type="pct"/>
          </w:tcPr>
          <w:p w14:paraId="58B08C97" w14:textId="77777777" w:rsidR="00A65DBA" w:rsidRPr="0016249F" w:rsidRDefault="00A65DBA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2896C28C" w14:textId="0B613C1D" w:rsidR="00A65DBA" w:rsidRPr="001B2173" w:rsidRDefault="00D86B9E" w:rsidP="001B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(8,553)</w:t>
            </w:r>
          </w:p>
        </w:tc>
        <w:tc>
          <w:tcPr>
            <w:tcW w:w="137" w:type="pct"/>
          </w:tcPr>
          <w:p w14:paraId="19BC3500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vAlign w:val="bottom"/>
          </w:tcPr>
          <w:p w14:paraId="557D3B88" w14:textId="3181F47E" w:rsidR="00A65DBA" w:rsidRPr="0016249F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123,900</w:t>
            </w:r>
          </w:p>
        </w:tc>
        <w:tc>
          <w:tcPr>
            <w:tcW w:w="137" w:type="pct"/>
          </w:tcPr>
          <w:p w14:paraId="0A603B9E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75" w:type="pct"/>
            <w:vAlign w:val="bottom"/>
          </w:tcPr>
          <w:p w14:paraId="11DDC294" w14:textId="4D039815" w:rsidR="00A65DBA" w:rsidRPr="001B2173" w:rsidRDefault="00D86B9E" w:rsidP="001B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(8,553)</w:t>
            </w:r>
          </w:p>
        </w:tc>
      </w:tr>
      <w:tr w:rsidR="00A65DBA" w:rsidRPr="0016249F" w14:paraId="0B89AF10" w14:textId="037E57B9" w:rsidTr="00EF0D90">
        <w:trPr>
          <w:tblHeader/>
        </w:trPr>
        <w:tc>
          <w:tcPr>
            <w:tcW w:w="1612" w:type="pct"/>
          </w:tcPr>
          <w:p w14:paraId="2019BEA2" w14:textId="77777777" w:rsidR="00A65DBA" w:rsidRPr="0016249F" w:rsidRDefault="00A65DBA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377F54D2" w14:textId="3B386AD4" w:rsidR="00A65DBA" w:rsidRPr="0016249F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941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1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136" w:type="pct"/>
          </w:tcPr>
          <w:p w14:paraId="2AE5CA4B" w14:textId="77777777" w:rsidR="00A65DBA" w:rsidRPr="0016249F" w:rsidRDefault="00A65DBA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</w:tcPr>
          <w:p w14:paraId="4C8E5618" w14:textId="647E368F" w:rsidR="00A65DBA" w:rsidRPr="0016249F" w:rsidRDefault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(8,557)</w:t>
            </w:r>
          </w:p>
        </w:tc>
        <w:tc>
          <w:tcPr>
            <w:tcW w:w="137" w:type="pct"/>
          </w:tcPr>
          <w:p w14:paraId="087BECB9" w14:textId="77777777" w:rsidR="00A65DBA" w:rsidRPr="0016249F" w:rsidRDefault="00A65DBA" w:rsidP="005D7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7CDB8F6B" w14:textId="60A33D05" w:rsidR="00A65DBA" w:rsidRPr="0016249F" w:rsidRDefault="00D86B9E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941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1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137" w:type="pct"/>
          </w:tcPr>
          <w:p w14:paraId="1394981E" w14:textId="77777777" w:rsidR="00A65DBA" w:rsidRPr="0016249F" w:rsidRDefault="00A65DBA" w:rsidP="005D7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81147" w14:textId="7A1CAB90" w:rsidR="00A65DBA" w:rsidRPr="0016249F" w:rsidRDefault="00D86B9E" w:rsidP="001B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(8,557)</w:t>
            </w:r>
          </w:p>
        </w:tc>
      </w:tr>
    </w:tbl>
    <w:p w14:paraId="22AC1569" w14:textId="080DBAE0" w:rsidR="0047748B" w:rsidRDefault="0047748B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E8774C9" w14:textId="77FDCBBA" w:rsidR="0025412A" w:rsidRPr="00B12774" w:rsidRDefault="00A35372" w:rsidP="00254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277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รายการเคลื่อนไหวของสินทรัพย์สิทธิการใช้ที่รับรู้เป็นที่ดิน อาคารและอุปกรณ์</w:t>
      </w:r>
      <w:r w:rsidR="005D7CC1" w:rsidRPr="00B12774">
        <w:rPr>
          <w:rFonts w:asciiTheme="majorBidi" w:hAnsiTheme="majorBidi" w:cstheme="majorBidi"/>
          <w:sz w:val="30"/>
          <w:szCs w:val="30"/>
        </w:rPr>
        <w:t xml:space="preserve"> </w:t>
      </w:r>
      <w:r w:rsidR="005D7CC1" w:rsidRPr="00B1277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9568C" w:rsidRPr="00B1277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D7CC1" w:rsidRPr="00B1277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53176" w:rsidRPr="00B12774">
        <w:rPr>
          <w:rFonts w:asciiTheme="majorBidi" w:hAnsiTheme="majorBidi" w:cstheme="majorBidi"/>
          <w:sz w:val="30"/>
          <w:szCs w:val="30"/>
        </w:rPr>
        <w:t xml:space="preserve">30 </w:t>
      </w:r>
      <w:r w:rsidR="0059568C" w:rsidRPr="00B1277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7CC1" w:rsidRPr="00B127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2CDC" w:rsidRPr="00B12774">
        <w:rPr>
          <w:rFonts w:asciiTheme="majorBidi" w:hAnsiTheme="majorBidi" w:cstheme="majorBidi"/>
          <w:sz w:val="30"/>
          <w:szCs w:val="30"/>
        </w:rPr>
        <w:t>2565</w:t>
      </w:r>
      <w:r w:rsidR="006E2CDC" w:rsidRPr="00B127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277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540A64" w14:textId="77777777" w:rsidR="00A35372" w:rsidRPr="00B12774" w:rsidRDefault="00A35372" w:rsidP="0002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0"/>
        <w:gridCol w:w="183"/>
        <w:gridCol w:w="1437"/>
        <w:gridCol w:w="180"/>
        <w:gridCol w:w="1350"/>
        <w:gridCol w:w="180"/>
        <w:gridCol w:w="1530"/>
      </w:tblGrid>
      <w:tr w:rsidR="001764A4" w:rsidRPr="00B12774" w14:paraId="7031D24D" w14:textId="77777777" w:rsidTr="00AF297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EB2BBDB" w14:textId="77777777" w:rsidR="001764A4" w:rsidRPr="00B12774" w:rsidRDefault="001764A4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1EA30CE1" w14:textId="05B0C823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1764A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และงบการเงินเฉพาะกิจการ</w:t>
            </w:r>
          </w:p>
        </w:tc>
      </w:tr>
      <w:tr w:rsidR="001764A4" w:rsidRPr="00B12774" w14:paraId="5D807801" w14:textId="77777777" w:rsidTr="00AF297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396A005A" w14:textId="77777777" w:rsidR="001764A4" w:rsidRPr="00B12774" w:rsidRDefault="001764A4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1277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7120FADF" w14:textId="74F6D296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สิทธิการเช่าที่ดิน และอาคาร</w:t>
            </w:r>
          </w:p>
        </w:tc>
        <w:tc>
          <w:tcPr>
            <w:tcW w:w="183" w:type="dxa"/>
          </w:tcPr>
          <w:p w14:paraId="19452E3B" w14:textId="77777777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7" w:type="dxa"/>
          </w:tcPr>
          <w:p w14:paraId="2F4ED946" w14:textId="40709CEE" w:rsidR="001764A4" w:rsidRPr="00B12774" w:rsidRDefault="001764A4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14:paraId="2D917650" w14:textId="77777777" w:rsidR="001764A4" w:rsidRPr="00B12774" w:rsidRDefault="001764A4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EE46294" w14:textId="024509B1" w:rsidR="001764A4" w:rsidRPr="00B12774" w:rsidRDefault="001764A4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E0B5299" w14:textId="27504E9B" w:rsidR="001764A4" w:rsidRPr="00B12774" w:rsidRDefault="001764A4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636C5DCB" w14:textId="77777777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F572703" w14:textId="77777777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764A4" w:rsidRPr="00B12774" w14:paraId="50205F3D" w14:textId="77777777" w:rsidTr="00AF297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6288E7D" w14:textId="77777777" w:rsidR="001764A4" w:rsidRPr="00B12774" w:rsidRDefault="001764A4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0F872EF0" w14:textId="0CEF7DCA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27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1277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764A4" w:rsidRPr="00B12774" w14:paraId="127AA2C3" w14:textId="77777777" w:rsidTr="00AF2978">
        <w:trPr>
          <w:trHeight w:val="20"/>
        </w:trPr>
        <w:tc>
          <w:tcPr>
            <w:tcW w:w="2610" w:type="dxa"/>
          </w:tcPr>
          <w:p w14:paraId="208ADEB8" w14:textId="4B52EE2C" w:rsidR="001764A4" w:rsidRPr="00B12774" w:rsidRDefault="001764A4" w:rsidP="00A3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27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27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277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2774">
              <w:rPr>
                <w:rFonts w:ascii="Angsana New" w:hAnsi="Angsana New"/>
                <w:sz w:val="30"/>
                <w:szCs w:val="30"/>
              </w:rPr>
              <w:t>256</w:t>
            </w:r>
            <w:r w:rsidRPr="00B1277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B1277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4CB1DF58" w14:textId="4ED5FD6D" w:rsidR="001764A4" w:rsidRPr="00B12774" w:rsidRDefault="001764A4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B12774">
              <w:rPr>
                <w:rFonts w:ascii="Angsana New" w:hAnsi="Angsana New"/>
                <w:sz w:val="30"/>
                <w:szCs w:val="30"/>
              </w:rPr>
              <w:t>96,903</w:t>
            </w:r>
          </w:p>
        </w:tc>
        <w:tc>
          <w:tcPr>
            <w:tcW w:w="183" w:type="dxa"/>
          </w:tcPr>
          <w:p w14:paraId="5ED20756" w14:textId="77777777" w:rsidR="001764A4" w:rsidRPr="00B12774" w:rsidRDefault="001764A4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C3A5A0E" w14:textId="3E6A2280" w:rsidR="001764A4" w:rsidRPr="00B12774" w:rsidRDefault="001764A4" w:rsidP="00AF297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2774">
              <w:rPr>
                <w:rFonts w:ascii="Angsana New" w:hAnsi="Angsana New" w:cs="Angsana New"/>
                <w:sz w:val="30"/>
                <w:szCs w:val="30"/>
                <w:lang w:bidi="th-TH"/>
              </w:rPr>
              <w:t>6,334</w:t>
            </w:r>
          </w:p>
        </w:tc>
        <w:tc>
          <w:tcPr>
            <w:tcW w:w="180" w:type="dxa"/>
          </w:tcPr>
          <w:p w14:paraId="13F0CBE7" w14:textId="77777777" w:rsidR="001764A4" w:rsidRPr="00B12774" w:rsidRDefault="001764A4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705C50" w14:textId="2359A451" w:rsidR="001764A4" w:rsidRPr="00B12774" w:rsidRDefault="001764A4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2774">
              <w:rPr>
                <w:rFonts w:ascii="Angsana New" w:hAnsi="Angsana New" w:cs="Angsana New"/>
                <w:sz w:val="30"/>
                <w:szCs w:val="30"/>
                <w:lang w:bidi="th-TH"/>
              </w:rPr>
              <w:t>2,038</w:t>
            </w:r>
          </w:p>
        </w:tc>
        <w:tc>
          <w:tcPr>
            <w:tcW w:w="180" w:type="dxa"/>
          </w:tcPr>
          <w:p w14:paraId="03923C63" w14:textId="77777777" w:rsidR="001764A4" w:rsidRPr="00B12774" w:rsidRDefault="001764A4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2354D8" w14:textId="2DCAB2B1" w:rsidR="001764A4" w:rsidRPr="00B12774" w:rsidRDefault="001764A4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2774">
              <w:rPr>
                <w:rFonts w:ascii="Angsana New" w:hAnsi="Angsana New" w:cs="Angsana New"/>
                <w:sz w:val="30"/>
                <w:szCs w:val="30"/>
                <w:lang w:bidi="th-TH"/>
              </w:rPr>
              <w:t>105,275</w:t>
            </w:r>
          </w:p>
        </w:tc>
      </w:tr>
      <w:tr w:rsidR="001764A4" w:rsidRPr="00B12774" w14:paraId="7F3B3145" w14:textId="77777777" w:rsidTr="00AF2978">
        <w:trPr>
          <w:trHeight w:val="20"/>
        </w:trPr>
        <w:tc>
          <w:tcPr>
            <w:tcW w:w="2610" w:type="dxa"/>
          </w:tcPr>
          <w:p w14:paraId="21DC574B" w14:textId="31D2DD09" w:rsidR="001764A4" w:rsidRPr="00B12774" w:rsidRDefault="001764A4" w:rsidP="00B4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2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530" w:type="dxa"/>
          </w:tcPr>
          <w:p w14:paraId="2E4B2C23" w14:textId="7848A7B0" w:rsidR="001764A4" w:rsidRPr="00AF2978" w:rsidRDefault="001764A4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AF2978">
              <w:rPr>
                <w:rFonts w:ascii="Angsana New" w:hAnsi="Angsana New"/>
                <w:sz w:val="30"/>
                <w:szCs w:val="30"/>
              </w:rPr>
              <w:t>10,410</w:t>
            </w:r>
          </w:p>
        </w:tc>
        <w:tc>
          <w:tcPr>
            <w:tcW w:w="183" w:type="dxa"/>
          </w:tcPr>
          <w:p w14:paraId="14E8F8FC" w14:textId="77777777" w:rsidR="001764A4" w:rsidRPr="00B12774" w:rsidRDefault="001764A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8A48CD9" w14:textId="39FA76D7" w:rsidR="001764A4" w:rsidRPr="00B12774" w:rsidRDefault="0017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B12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BC4E9A" w14:textId="77777777" w:rsidR="001764A4" w:rsidRPr="00B12774" w:rsidRDefault="001764A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22047C2" w14:textId="6892111B" w:rsidR="001764A4" w:rsidRPr="00B12774" w:rsidRDefault="001764A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2,485</w:t>
            </w:r>
          </w:p>
        </w:tc>
        <w:tc>
          <w:tcPr>
            <w:tcW w:w="180" w:type="dxa"/>
          </w:tcPr>
          <w:p w14:paraId="1B6DA0D7" w14:textId="77777777" w:rsidR="001764A4" w:rsidRPr="00B12774" w:rsidRDefault="001764A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016E5" w14:textId="379A5D07" w:rsidR="001764A4" w:rsidRPr="00F902B1" w:rsidRDefault="001764A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12,895</w:t>
            </w:r>
          </w:p>
        </w:tc>
      </w:tr>
      <w:tr w:rsidR="001764A4" w:rsidRPr="00B12774" w14:paraId="3857C5F2" w14:textId="77777777" w:rsidTr="00AF2978">
        <w:trPr>
          <w:trHeight w:val="20"/>
        </w:trPr>
        <w:tc>
          <w:tcPr>
            <w:tcW w:w="2610" w:type="dxa"/>
          </w:tcPr>
          <w:p w14:paraId="4B4BF2C4" w14:textId="23BC7BEF" w:rsidR="001764A4" w:rsidRPr="00B12774" w:rsidRDefault="001764A4" w:rsidP="00B4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2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530" w:type="dxa"/>
          </w:tcPr>
          <w:p w14:paraId="7D2BC2E5" w14:textId="69FAA0C8" w:rsidR="001764A4" w:rsidRPr="00B12774" w:rsidRDefault="001764A4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2E0D390" w14:textId="77777777" w:rsidR="001764A4" w:rsidRPr="00B12774" w:rsidRDefault="001764A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6210544" w14:textId="31BD478E" w:rsidR="001764A4" w:rsidRPr="00B12774" w:rsidRDefault="001764A4" w:rsidP="00AF2978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2774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Pr="00AF2978">
              <w:rPr>
                <w:rFonts w:ascii="Angsana New" w:hAnsi="Angsana New" w:cs="Angsana New"/>
                <w:sz w:val="30"/>
                <w:szCs w:val="30"/>
                <w:lang w:bidi="th-TH"/>
              </w:rPr>
              <w:t>136</w:t>
            </w:r>
            <w:r w:rsidRPr="00B127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D3E642" w14:textId="77777777" w:rsidR="001764A4" w:rsidRPr="00B12774" w:rsidRDefault="001764A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B3542AD" w14:textId="46A72B26" w:rsidR="001764A4" w:rsidRPr="00B12774" w:rsidRDefault="001764A4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4BB260" w14:textId="77777777" w:rsidR="001764A4" w:rsidRPr="00B12774" w:rsidRDefault="001764A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06EA50" w14:textId="7DF794DC" w:rsidR="001764A4" w:rsidRPr="00B12774" w:rsidRDefault="001764A4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(6,136)</w:t>
            </w:r>
          </w:p>
        </w:tc>
      </w:tr>
      <w:tr w:rsidR="001764A4" w:rsidRPr="00B12774" w14:paraId="025AD1B5" w14:textId="77777777" w:rsidTr="00AF2978">
        <w:trPr>
          <w:trHeight w:val="20"/>
        </w:trPr>
        <w:tc>
          <w:tcPr>
            <w:tcW w:w="2610" w:type="dxa"/>
          </w:tcPr>
          <w:p w14:paraId="345A6875" w14:textId="73DD5B1A" w:rsidR="001764A4" w:rsidRPr="00B12774" w:rsidRDefault="001764A4" w:rsidP="005B38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530" w:type="dxa"/>
          </w:tcPr>
          <w:p w14:paraId="66A79AD8" w14:textId="3DDFC66C" w:rsidR="001764A4" w:rsidRDefault="001764A4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46EC3D7D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FFFC943" w14:textId="054A496C" w:rsidR="001764A4" w:rsidRPr="00B12774" w:rsidRDefault="0017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B12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D8FBE9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944FB21" w14:textId="63A49202" w:rsidR="001764A4" w:rsidRDefault="001764A4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62E088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4C7615" w14:textId="2029A149" w:rsidR="001764A4" w:rsidRPr="003F7F67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(4,144)</w:t>
            </w:r>
          </w:p>
        </w:tc>
      </w:tr>
      <w:tr w:rsidR="001764A4" w:rsidRPr="00B12774" w14:paraId="73677ABB" w14:textId="77777777" w:rsidTr="00AF2978">
        <w:trPr>
          <w:trHeight w:val="20"/>
        </w:trPr>
        <w:tc>
          <w:tcPr>
            <w:tcW w:w="2610" w:type="dxa"/>
          </w:tcPr>
          <w:p w14:paraId="5CBCBF89" w14:textId="3C4F955F" w:rsidR="001764A4" w:rsidRPr="00B12774" w:rsidRDefault="001764A4" w:rsidP="005B38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12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D8B41D" w14:textId="637F5FA2" w:rsidR="001764A4" w:rsidRPr="00B12774" w:rsidRDefault="001764A4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(4,858)</w:t>
            </w:r>
          </w:p>
        </w:tc>
        <w:tc>
          <w:tcPr>
            <w:tcW w:w="183" w:type="dxa"/>
          </w:tcPr>
          <w:p w14:paraId="2282A0DE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3A62BA11" w14:textId="023421FC" w:rsidR="001764A4" w:rsidRPr="00B12774" w:rsidRDefault="001764A4" w:rsidP="00AF297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2774">
              <w:rPr>
                <w:rFonts w:ascii="Angsana New" w:hAnsi="Angsana New" w:cs="Angsana New"/>
                <w:sz w:val="30"/>
                <w:szCs w:val="30"/>
                <w:lang w:bidi="th-TH"/>
              </w:rPr>
              <w:t>(198)</w:t>
            </w:r>
          </w:p>
        </w:tc>
        <w:tc>
          <w:tcPr>
            <w:tcW w:w="180" w:type="dxa"/>
          </w:tcPr>
          <w:p w14:paraId="66268E81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622072" w14:textId="452D971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(567)</w:t>
            </w:r>
          </w:p>
        </w:tc>
        <w:tc>
          <w:tcPr>
            <w:tcW w:w="180" w:type="dxa"/>
          </w:tcPr>
          <w:p w14:paraId="378366F1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1107DD" w14:textId="1ADF660D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(5,623)</w:t>
            </w:r>
          </w:p>
        </w:tc>
      </w:tr>
      <w:tr w:rsidR="001764A4" w:rsidRPr="00B12774" w14:paraId="231529DA" w14:textId="77777777" w:rsidTr="00AF2978">
        <w:trPr>
          <w:trHeight w:val="20"/>
        </w:trPr>
        <w:tc>
          <w:tcPr>
            <w:tcW w:w="2610" w:type="dxa"/>
            <w:vAlign w:val="bottom"/>
          </w:tcPr>
          <w:p w14:paraId="63DC42C8" w14:textId="271EF33C" w:rsidR="001764A4" w:rsidRPr="00B12774" w:rsidRDefault="001764A4" w:rsidP="005B38E5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7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27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B127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B127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1277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B127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24DDF" w14:textId="513352A8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98,311</w:t>
            </w:r>
          </w:p>
        </w:tc>
        <w:tc>
          <w:tcPr>
            <w:tcW w:w="183" w:type="dxa"/>
          </w:tcPr>
          <w:p w14:paraId="77022C77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222AE" w14:textId="25086244" w:rsidR="001764A4" w:rsidRPr="00B12774" w:rsidRDefault="001764A4" w:rsidP="005B3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7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9367D7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0C3DF" w14:textId="3EBEE004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3,956</w:t>
            </w:r>
          </w:p>
        </w:tc>
        <w:tc>
          <w:tcPr>
            <w:tcW w:w="180" w:type="dxa"/>
          </w:tcPr>
          <w:p w14:paraId="6617188D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5D18F" w14:textId="27BDD054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102,267</w:t>
            </w:r>
          </w:p>
        </w:tc>
      </w:tr>
    </w:tbl>
    <w:p w14:paraId="6E0E274F" w14:textId="77777777" w:rsidR="0025412A" w:rsidRDefault="0025412A" w:rsidP="00D5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7C27B2" w14:textId="471AD4EB" w:rsidR="00F82787" w:rsidRDefault="00B5767C" w:rsidP="0002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19FB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ในระหว่างงวด</w:t>
      </w:r>
      <w:r w:rsidR="0059568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59568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</w:rPr>
        <w:t>2565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ที่ดินและอาคาร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sz w:val="30"/>
          <w:szCs w:val="30"/>
        </w:rPr>
        <w:t>3</w:t>
      </w:r>
      <w:r w:rsidRPr="00D519FB">
        <w:rPr>
          <w:rFonts w:asciiTheme="majorBidi" w:hAnsiTheme="majorBidi" w:cstheme="majorBidi"/>
          <w:sz w:val="30"/>
          <w:szCs w:val="30"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ปี สิ้นสุดในปี </w:t>
      </w:r>
      <w:r w:rsidRPr="00D519F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8 </w:t>
      </w:r>
      <w:r w:rsidRPr="00D519FB">
        <w:rPr>
          <w:rFonts w:asciiTheme="majorBidi" w:hAnsiTheme="majorBidi" w:cstheme="majorBidi"/>
          <w:sz w:val="30"/>
          <w:szCs w:val="30"/>
          <w:cs/>
        </w:rPr>
        <w:t>โดยมีค่าเช่าคงที่ตลอดอายุสัญญา</w:t>
      </w:r>
      <w:r w:rsidR="00F82787">
        <w:rPr>
          <w:rFonts w:asciiTheme="majorBidi" w:hAnsiTheme="majorBidi" w:cstheme="majorBidi"/>
          <w:sz w:val="30"/>
          <w:szCs w:val="30"/>
        </w:rPr>
        <w:t xml:space="preserve"> </w:t>
      </w:r>
      <w:r w:rsidR="00F82787">
        <w:rPr>
          <w:rFonts w:asciiTheme="majorBidi" w:hAnsiTheme="majorBidi" w:cstheme="majorBidi" w:hint="cs"/>
          <w:sz w:val="30"/>
          <w:szCs w:val="30"/>
          <w:cs/>
        </w:rPr>
        <w:t xml:space="preserve">ต่อมาบริษัทได้คืนพื้นที่เช่าบางส่วนจึงทำให้สินทรัพย์สิทธิการใช้ลดลงจำนวน </w:t>
      </w:r>
      <w:r w:rsidR="00F82787">
        <w:rPr>
          <w:rFonts w:asciiTheme="majorBidi" w:hAnsiTheme="majorBidi" w:cstheme="majorBidi"/>
          <w:sz w:val="30"/>
          <w:szCs w:val="30"/>
        </w:rPr>
        <w:t xml:space="preserve">4.1 </w:t>
      </w:r>
      <w:r w:rsidR="00F82787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B670480" w14:textId="77777777" w:rsidR="002644C7" w:rsidRDefault="002644C7" w:rsidP="0002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9A76F" w14:textId="4EF71017" w:rsidR="00F82787" w:rsidRDefault="00F82787" w:rsidP="00D5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19F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</w:rPr>
        <w:t>2565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ที่ดินและอาคาร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sz w:val="30"/>
          <w:szCs w:val="30"/>
        </w:rPr>
        <w:t>3</w:t>
      </w:r>
      <w:r w:rsidRPr="00D519FB">
        <w:rPr>
          <w:rFonts w:asciiTheme="majorBidi" w:hAnsiTheme="majorBidi" w:cstheme="majorBidi"/>
          <w:sz w:val="30"/>
          <w:szCs w:val="30"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ปี สิ้นสุดในปี </w:t>
      </w:r>
      <w:r w:rsidRPr="00D519F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บริษัทมีสิทธิต่ออายุสัญญาได้อีกสองครั้งคราวละ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และ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>ปีตามลำดับนับจากวันสิ้นสุดสัญญาแต่ละครั้ง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  <w:cs/>
        </w:rPr>
        <w:t>โดย</w:t>
      </w:r>
      <w:r>
        <w:rPr>
          <w:rFonts w:asciiTheme="majorBidi" w:hAnsiTheme="majorBidi" w:cstheme="majorBidi" w:hint="cs"/>
          <w:sz w:val="30"/>
          <w:szCs w:val="30"/>
          <w:cs/>
        </w:rPr>
        <w:t>ค่</w:t>
      </w:r>
      <w:r w:rsidRPr="00D519FB">
        <w:rPr>
          <w:rFonts w:asciiTheme="majorBidi" w:hAnsiTheme="majorBidi" w:cstheme="majorBidi"/>
          <w:sz w:val="30"/>
          <w:szCs w:val="30"/>
          <w:cs/>
        </w:rPr>
        <w:t>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จะปรับเพิ่มขึ้นร้อยละ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สำหรับการต่ออายุสัญญาเช่าแต่ละครั้ง</w:t>
      </w:r>
    </w:p>
    <w:p w14:paraId="49B72CDD" w14:textId="76AC6B1C" w:rsidR="00B5767C" w:rsidRPr="00D519FB" w:rsidRDefault="00B5767C" w:rsidP="00D5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5C9C5" w14:textId="3C6CBBDA" w:rsidR="000A011D" w:rsidRDefault="007812E7" w:rsidP="0011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19F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9568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53176">
        <w:rPr>
          <w:rFonts w:asciiTheme="majorBidi" w:hAnsiTheme="majorBidi" w:cstheme="majorBidi"/>
          <w:sz w:val="30"/>
          <w:szCs w:val="30"/>
        </w:rPr>
        <w:t xml:space="preserve">30 </w:t>
      </w:r>
      <w:r w:rsidR="0059568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2CDC" w:rsidRPr="00D519FB">
        <w:rPr>
          <w:rFonts w:asciiTheme="majorBidi" w:hAnsiTheme="majorBidi" w:cstheme="majorBidi"/>
          <w:sz w:val="30"/>
          <w:szCs w:val="30"/>
        </w:rPr>
        <w:t>2565</w:t>
      </w:r>
      <w:r w:rsidR="006E2CDC" w:rsidRPr="00D519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บริษัทได้ทำสัญญาเช่าซื้อยานพาหนะเป็นระยะเวลา </w:t>
      </w:r>
      <w:r w:rsidRPr="00D519FB">
        <w:rPr>
          <w:rFonts w:asciiTheme="majorBidi" w:hAnsiTheme="majorBidi" w:cstheme="majorBidi"/>
          <w:sz w:val="30"/>
          <w:szCs w:val="30"/>
        </w:rPr>
        <w:t xml:space="preserve">4 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5D7CC1" w:rsidRPr="00D519FB">
        <w:rPr>
          <w:rFonts w:asciiTheme="majorBidi" w:hAnsiTheme="majorBidi" w:cstheme="majorBidi"/>
          <w:sz w:val="30"/>
          <w:szCs w:val="30"/>
          <w:cs/>
        </w:rPr>
        <w:t xml:space="preserve">สิ้นสุดในปี </w:t>
      </w:r>
      <w:r w:rsidR="00DB2C14" w:rsidRPr="00D519FB">
        <w:rPr>
          <w:rFonts w:asciiTheme="majorBidi" w:hAnsiTheme="majorBidi" w:cstheme="majorBidi"/>
          <w:sz w:val="30"/>
          <w:szCs w:val="30"/>
        </w:rPr>
        <w:t>2569</w:t>
      </w:r>
      <w:r w:rsidR="00B5767C">
        <w:rPr>
          <w:rFonts w:asciiTheme="majorBidi" w:hAnsiTheme="majorBidi" w:cstheme="majorBidi"/>
          <w:sz w:val="30"/>
          <w:szCs w:val="30"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  <w:cs/>
        </w:rPr>
        <w:t>โดยมีค่าเช่าคงที่ตลอดอายุสัญญา</w:t>
      </w:r>
      <w:r w:rsidR="005D7CC1" w:rsidRPr="00D519FB">
        <w:rPr>
          <w:rFonts w:asciiTheme="majorBidi" w:hAnsiTheme="majorBidi" w:cstheme="majorBidi"/>
          <w:sz w:val="30"/>
          <w:szCs w:val="30"/>
        </w:rPr>
        <w:t xml:space="preserve"> </w:t>
      </w:r>
    </w:p>
    <w:p w14:paraId="656FE412" w14:textId="77777777" w:rsidR="009D5B62" w:rsidRDefault="009D5B62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5A293" w14:textId="10275A3A" w:rsidR="002C4FD1" w:rsidRPr="0016249F" w:rsidRDefault="00E10658" w:rsidP="00F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C4FD1" w:rsidRPr="0016249F">
        <w:rPr>
          <w:rFonts w:ascii="Angsana New" w:hAnsi="Angsana New"/>
          <w:b/>
          <w:bCs/>
          <w:sz w:val="30"/>
          <w:szCs w:val="30"/>
        </w:rPr>
        <w:tab/>
      </w:r>
      <w:r w:rsidR="002C4FD1" w:rsidRPr="0016249F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B070A3" w:rsidRDefault="002C4FD1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00DDF" w14:textId="36D8C293" w:rsidR="00EB24A9" w:rsidRPr="00B070A3" w:rsidRDefault="002C4FD1" w:rsidP="0085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Pr="00B070A3">
        <w:rPr>
          <w:rFonts w:asciiTheme="majorBidi" w:hAnsiTheme="majorBidi" w:cstheme="majorBidi"/>
          <w:sz w:val="30"/>
          <w:szCs w:val="30"/>
        </w:rPr>
        <w:t>3</w:t>
      </w:r>
      <w:r w:rsidR="00653176" w:rsidRPr="00B070A3">
        <w:rPr>
          <w:rFonts w:asciiTheme="majorBidi" w:hAnsiTheme="majorBidi" w:cstheme="majorBidi"/>
          <w:sz w:val="30"/>
          <w:szCs w:val="30"/>
        </w:rPr>
        <w:t>0</w:t>
      </w:r>
      <w:r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D91135" w:rsidRPr="00B070A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070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0071" w:rsidRPr="00B070A3">
        <w:rPr>
          <w:rFonts w:asciiTheme="majorBidi" w:hAnsiTheme="majorBidi" w:cstheme="majorBidi"/>
          <w:sz w:val="30"/>
          <w:szCs w:val="30"/>
        </w:rPr>
        <w:t>256</w:t>
      </w:r>
      <w:r w:rsidR="00D248C2" w:rsidRPr="00B070A3">
        <w:rPr>
          <w:rFonts w:asciiTheme="majorBidi" w:hAnsiTheme="majorBidi" w:cstheme="majorBidi"/>
          <w:sz w:val="30"/>
          <w:szCs w:val="30"/>
        </w:rPr>
        <w:t>5</w:t>
      </w:r>
      <w:r w:rsidR="00F30071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F30071" w:rsidRPr="00B070A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30071" w:rsidRPr="00B070A3">
        <w:rPr>
          <w:rFonts w:asciiTheme="majorBidi" w:hAnsiTheme="majorBidi" w:cstheme="majorBidi"/>
          <w:sz w:val="30"/>
          <w:szCs w:val="30"/>
        </w:rPr>
        <w:t xml:space="preserve">      31 </w:t>
      </w:r>
      <w:r w:rsidR="00F30071" w:rsidRPr="00B070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0071" w:rsidRPr="00B070A3">
        <w:rPr>
          <w:rFonts w:asciiTheme="majorBidi" w:hAnsiTheme="majorBidi" w:cstheme="majorBidi"/>
          <w:sz w:val="30"/>
          <w:szCs w:val="30"/>
        </w:rPr>
        <w:t>256</w:t>
      </w:r>
      <w:r w:rsidR="00D248C2" w:rsidRPr="00B070A3">
        <w:rPr>
          <w:rFonts w:asciiTheme="majorBidi" w:hAnsiTheme="majorBidi" w:cstheme="majorBidi"/>
          <w:sz w:val="30"/>
          <w:szCs w:val="30"/>
        </w:rPr>
        <w:t>4</w:t>
      </w:r>
      <w:r w:rsidR="00F30071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Pr="00B070A3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324D9FC" w14:textId="57CB5264" w:rsidR="00B12774" w:rsidRDefault="00B12774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7671EF" w:rsidRPr="00D519FB" w14:paraId="434B1A71" w14:textId="77777777" w:rsidTr="00AF2978">
        <w:trPr>
          <w:trHeight w:val="395"/>
          <w:tblHeader/>
        </w:trPr>
        <w:tc>
          <w:tcPr>
            <w:tcW w:w="2191" w:type="dxa"/>
            <w:vAlign w:val="bottom"/>
          </w:tcPr>
          <w:p w14:paraId="31AB660E" w14:textId="77777777" w:rsidR="007671EF" w:rsidRPr="00D519FB" w:rsidRDefault="007671EF" w:rsidP="00B576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71" w:type="dxa"/>
            <w:gridSpan w:val="5"/>
            <w:vAlign w:val="bottom"/>
          </w:tcPr>
          <w:p w14:paraId="61F8E916" w14:textId="77777777" w:rsidR="007671EF" w:rsidRPr="00D91135" w:rsidRDefault="007671EF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  <w:tc>
          <w:tcPr>
            <w:tcW w:w="233" w:type="dxa"/>
            <w:vAlign w:val="bottom"/>
          </w:tcPr>
          <w:p w14:paraId="2512DCBE" w14:textId="77777777" w:rsidR="007671EF" w:rsidRPr="00D91135" w:rsidRDefault="007671EF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125" w:type="dxa"/>
            <w:gridSpan w:val="5"/>
            <w:vAlign w:val="bottom"/>
          </w:tcPr>
          <w:p w14:paraId="25121F65" w14:textId="42FCEAFB" w:rsidR="007671EF" w:rsidRPr="00D91135" w:rsidRDefault="007671EF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C5B" w:rsidRPr="00D519FB" w14:paraId="580FCBF6" w14:textId="77777777" w:rsidTr="00AF2978">
        <w:trPr>
          <w:trHeight w:val="395"/>
          <w:tblHeader/>
        </w:trPr>
        <w:tc>
          <w:tcPr>
            <w:tcW w:w="2191" w:type="dxa"/>
            <w:vAlign w:val="bottom"/>
          </w:tcPr>
          <w:p w14:paraId="39E324D7" w14:textId="77777777" w:rsidR="00791C5B" w:rsidRPr="00D519FB" w:rsidRDefault="00791C5B" w:rsidP="00B576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71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3FDDE658" w:rsidR="00791C5B" w:rsidRPr="00D519FB" w:rsidRDefault="00653176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30 </w:t>
            </w:r>
            <w:r w:rsidR="00D9113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กันยายน</w:t>
            </w:r>
            <w:r w:rsidR="00791C5B"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791C5B"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D248C2"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33" w:type="dxa"/>
            <w:vAlign w:val="center"/>
          </w:tcPr>
          <w:p w14:paraId="49C8709B" w14:textId="77777777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125" w:type="dxa"/>
            <w:gridSpan w:val="5"/>
            <w:vAlign w:val="bottom"/>
          </w:tcPr>
          <w:p w14:paraId="2A13E39D" w14:textId="3E3A89D2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</w:t>
            </w: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ธันวาคม </w:t>
            </w: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D248C2"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</w:tr>
      <w:tr w:rsidR="007671EF" w:rsidRPr="00D519FB" w14:paraId="24D618DF" w14:textId="77777777" w:rsidTr="00AF2978">
        <w:trPr>
          <w:trHeight w:val="770"/>
          <w:tblHeader/>
        </w:trPr>
        <w:tc>
          <w:tcPr>
            <w:tcW w:w="2191" w:type="dxa"/>
            <w:vAlign w:val="bottom"/>
            <w:hideMark/>
          </w:tcPr>
          <w:p w14:paraId="2F67BEB6" w14:textId="77777777" w:rsidR="00362AC8" w:rsidRPr="00D519FB" w:rsidRDefault="00362AC8" w:rsidP="00B576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                                           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C0A4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4965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B09996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C690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E6F90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33" w:type="dxa"/>
            <w:vAlign w:val="center"/>
          </w:tcPr>
          <w:p w14:paraId="2C9A947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F93EB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78A9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93C083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489E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7A5F2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791C5B" w:rsidRPr="00D519FB" w14:paraId="07D751D5" w14:textId="77777777" w:rsidTr="00AF2978">
        <w:trPr>
          <w:trHeight w:val="385"/>
          <w:tblHeader/>
        </w:trPr>
        <w:tc>
          <w:tcPr>
            <w:tcW w:w="2191" w:type="dxa"/>
            <w:vAlign w:val="bottom"/>
          </w:tcPr>
          <w:p w14:paraId="2E94B367" w14:textId="77777777" w:rsidR="00791C5B" w:rsidRPr="00D519FB" w:rsidRDefault="00791C5B" w:rsidP="00B576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830" w:type="dxa"/>
            <w:gridSpan w:val="11"/>
            <w:vAlign w:val="bottom"/>
          </w:tcPr>
          <w:p w14:paraId="6BD93BC8" w14:textId="078ADFE1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D519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7671EF" w:rsidRPr="00D519FB" w14:paraId="77A45347" w14:textId="77777777" w:rsidTr="00AF2978">
        <w:trPr>
          <w:trHeight w:val="287"/>
        </w:trPr>
        <w:tc>
          <w:tcPr>
            <w:tcW w:w="2191" w:type="dxa"/>
            <w:vAlign w:val="bottom"/>
          </w:tcPr>
          <w:p w14:paraId="117C8B5A" w14:textId="0DA62A6C" w:rsidR="00362AC8" w:rsidRPr="00D519FB" w:rsidRDefault="00046687" w:rsidP="00B576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1FAA3C7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76A1051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7B00B330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4E72861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79" w:type="dxa"/>
            <w:vAlign w:val="bottom"/>
          </w:tcPr>
          <w:p w14:paraId="1304F977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3" w:type="dxa"/>
            <w:vAlign w:val="bottom"/>
          </w:tcPr>
          <w:p w14:paraId="40E3171B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62FA4E95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7A599EC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70ECCD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DD6748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87" w:type="dxa"/>
            <w:vAlign w:val="bottom"/>
          </w:tcPr>
          <w:p w14:paraId="67425ADA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7671EF" w:rsidRPr="00D519FB" w14:paraId="4F3C4145" w14:textId="77777777" w:rsidTr="00AF2978">
        <w:trPr>
          <w:trHeight w:val="781"/>
        </w:trPr>
        <w:tc>
          <w:tcPr>
            <w:tcW w:w="2191" w:type="dxa"/>
            <w:vAlign w:val="bottom"/>
          </w:tcPr>
          <w:p w14:paraId="132BBDFE" w14:textId="77777777" w:rsidR="00046687" w:rsidRPr="00D519FB" w:rsidRDefault="00046687" w:rsidP="00B5767C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</w:p>
          <w:p w14:paraId="75AB35D1" w14:textId="5776D02C" w:rsidR="00046687" w:rsidRPr="00D519FB" w:rsidRDefault="00046687" w:rsidP="00B5767C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 (</w:t>
            </w:r>
            <w:r w:rsidR="00B576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06" w:type="dxa"/>
            <w:vAlign w:val="bottom"/>
          </w:tcPr>
          <w:p w14:paraId="443C98AC" w14:textId="3D357C87" w:rsidR="00046687" w:rsidRPr="00D519FB" w:rsidRDefault="00E1193E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6,957</w:t>
            </w:r>
          </w:p>
        </w:tc>
        <w:tc>
          <w:tcPr>
            <w:tcW w:w="267" w:type="dxa"/>
            <w:vAlign w:val="bottom"/>
          </w:tcPr>
          <w:p w14:paraId="63B9E12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CFFEA90" w14:textId="14813554" w:rsidR="00046687" w:rsidRPr="00D519FB" w:rsidRDefault="00E1193E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38,973</w:t>
            </w:r>
          </w:p>
        </w:tc>
        <w:tc>
          <w:tcPr>
            <w:tcW w:w="238" w:type="dxa"/>
            <w:vAlign w:val="bottom"/>
          </w:tcPr>
          <w:p w14:paraId="30D67C24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79" w:type="dxa"/>
            <w:vAlign w:val="bottom"/>
          </w:tcPr>
          <w:p w14:paraId="2F654539" w14:textId="7AF25016" w:rsidR="00046687" w:rsidRPr="00D519FB" w:rsidRDefault="00E11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45,930</w:t>
            </w:r>
          </w:p>
        </w:tc>
        <w:tc>
          <w:tcPr>
            <w:tcW w:w="233" w:type="dxa"/>
            <w:vAlign w:val="bottom"/>
          </w:tcPr>
          <w:p w14:paraId="5B1D74DF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4196EB3" w14:textId="73D76499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12,870</w:t>
            </w:r>
          </w:p>
        </w:tc>
        <w:tc>
          <w:tcPr>
            <w:tcW w:w="240" w:type="dxa"/>
            <w:vAlign w:val="bottom"/>
          </w:tcPr>
          <w:p w14:paraId="2EB87AC8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4B1582" w14:textId="293B2DC8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69,635</w:t>
            </w:r>
          </w:p>
        </w:tc>
        <w:tc>
          <w:tcPr>
            <w:tcW w:w="239" w:type="dxa"/>
            <w:vAlign w:val="bottom"/>
          </w:tcPr>
          <w:p w14:paraId="398507AD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7" w:type="dxa"/>
            <w:vAlign w:val="bottom"/>
          </w:tcPr>
          <w:p w14:paraId="3F843D9B" w14:textId="5E581038" w:rsidR="00046687" w:rsidRPr="00D519FB" w:rsidRDefault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82,505</w:t>
            </w:r>
          </w:p>
        </w:tc>
      </w:tr>
      <w:tr w:rsidR="007671EF" w:rsidRPr="00D519FB" w14:paraId="0A297E71" w14:textId="77777777" w:rsidTr="00AF2978">
        <w:trPr>
          <w:trHeight w:val="385"/>
        </w:trPr>
        <w:tc>
          <w:tcPr>
            <w:tcW w:w="2191" w:type="dxa"/>
            <w:vAlign w:val="bottom"/>
            <w:hideMark/>
          </w:tcPr>
          <w:p w14:paraId="115C5BF7" w14:textId="67015727" w:rsidR="00046687" w:rsidRPr="00D519FB" w:rsidRDefault="00046687" w:rsidP="00B5767C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5767C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06" w:type="dxa"/>
            <w:vAlign w:val="bottom"/>
          </w:tcPr>
          <w:p w14:paraId="1F40C11D" w14:textId="605C0CF2" w:rsidR="00046687" w:rsidRPr="00D519FB" w:rsidRDefault="00E1193E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4,463</w:t>
            </w:r>
          </w:p>
        </w:tc>
        <w:tc>
          <w:tcPr>
            <w:tcW w:w="267" w:type="dxa"/>
            <w:vAlign w:val="bottom"/>
          </w:tcPr>
          <w:p w14:paraId="123D39B9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1DC2CEC" w14:textId="26605168" w:rsidR="00046687" w:rsidRPr="00D519FB" w:rsidRDefault="00E1193E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101,140</w:t>
            </w:r>
          </w:p>
        </w:tc>
        <w:tc>
          <w:tcPr>
            <w:tcW w:w="238" w:type="dxa"/>
            <w:vAlign w:val="bottom"/>
          </w:tcPr>
          <w:p w14:paraId="06B434D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79" w:type="dxa"/>
            <w:vAlign w:val="bottom"/>
          </w:tcPr>
          <w:p w14:paraId="4A5C3DE0" w14:textId="62E55DDC" w:rsidR="00046687" w:rsidRPr="00D519FB" w:rsidRDefault="00E11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105,603</w:t>
            </w:r>
          </w:p>
        </w:tc>
        <w:tc>
          <w:tcPr>
            <w:tcW w:w="233" w:type="dxa"/>
            <w:vAlign w:val="bottom"/>
          </w:tcPr>
          <w:p w14:paraId="4FBE9A6F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E3768EB" w14:textId="22F788D9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2,858</w:t>
            </w:r>
          </w:p>
        </w:tc>
        <w:tc>
          <w:tcPr>
            <w:tcW w:w="240" w:type="dxa"/>
            <w:vAlign w:val="bottom"/>
          </w:tcPr>
          <w:p w14:paraId="0EC0DBFC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7C41982" w14:textId="640BEFFB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98,086</w:t>
            </w:r>
          </w:p>
        </w:tc>
        <w:tc>
          <w:tcPr>
            <w:tcW w:w="239" w:type="dxa"/>
            <w:vAlign w:val="bottom"/>
          </w:tcPr>
          <w:p w14:paraId="5913443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7" w:type="dxa"/>
            <w:vAlign w:val="bottom"/>
          </w:tcPr>
          <w:p w14:paraId="532D4128" w14:textId="29DAAC26" w:rsidR="00046687" w:rsidRPr="00D519FB" w:rsidRDefault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100,944</w:t>
            </w:r>
          </w:p>
        </w:tc>
      </w:tr>
      <w:tr w:rsidR="00E1131B" w:rsidRPr="00D519FB" w14:paraId="7FB97BF3" w14:textId="77777777" w:rsidTr="00E1131B">
        <w:trPr>
          <w:trHeight w:val="793"/>
        </w:trPr>
        <w:tc>
          <w:tcPr>
            <w:tcW w:w="2191" w:type="dxa"/>
            <w:vAlign w:val="bottom"/>
            <w:hideMark/>
          </w:tcPr>
          <w:p w14:paraId="3B279850" w14:textId="08FBF6A6" w:rsidR="00046687" w:rsidRPr="00D519FB" w:rsidRDefault="00046687" w:rsidP="00AF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รวมหนี้สินที่มี</w:t>
            </w:r>
            <w:r w:rsidRPr="005A20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ภา</w:t>
            </w:r>
            <w:r w:rsidRPr="005A20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ระ</w:t>
            </w: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ดอกเบี้ย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560FE88D" w:rsidR="00046687" w:rsidRPr="00D519FB" w:rsidRDefault="00E1193E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11,420</w:t>
            </w:r>
          </w:p>
        </w:tc>
        <w:tc>
          <w:tcPr>
            <w:tcW w:w="267" w:type="dxa"/>
            <w:vAlign w:val="bottom"/>
          </w:tcPr>
          <w:p w14:paraId="365D7724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2BF7FEEA" w:rsidR="00046687" w:rsidRPr="00D519FB" w:rsidRDefault="00E1193E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140,113</w:t>
            </w:r>
          </w:p>
        </w:tc>
        <w:tc>
          <w:tcPr>
            <w:tcW w:w="238" w:type="dxa"/>
            <w:vAlign w:val="bottom"/>
          </w:tcPr>
          <w:p w14:paraId="2055F1A1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744AB090" w:rsidR="00046687" w:rsidRPr="00D519FB" w:rsidRDefault="00E11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151,533</w:t>
            </w:r>
          </w:p>
        </w:tc>
        <w:tc>
          <w:tcPr>
            <w:tcW w:w="233" w:type="dxa"/>
            <w:vAlign w:val="bottom"/>
          </w:tcPr>
          <w:p w14:paraId="182E48A9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1AB5211E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15,728</w:t>
            </w:r>
          </w:p>
        </w:tc>
        <w:tc>
          <w:tcPr>
            <w:tcW w:w="240" w:type="dxa"/>
            <w:vAlign w:val="bottom"/>
          </w:tcPr>
          <w:p w14:paraId="7B587E94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4012D936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167,721</w:t>
            </w:r>
          </w:p>
        </w:tc>
        <w:tc>
          <w:tcPr>
            <w:tcW w:w="239" w:type="dxa"/>
            <w:vAlign w:val="bottom"/>
          </w:tcPr>
          <w:p w14:paraId="5E6A8B60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6B0843B0" w:rsidR="00046687" w:rsidRPr="00D519FB" w:rsidRDefault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183,449</w:t>
            </w:r>
          </w:p>
        </w:tc>
      </w:tr>
    </w:tbl>
    <w:p w14:paraId="38EDCEFB" w14:textId="162A36D9" w:rsidR="007C383C" w:rsidRDefault="007C383C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26DEA" w14:textId="3B7FFCA9" w:rsidR="00805A41" w:rsidRPr="00B070A3" w:rsidRDefault="00805A41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BA6586" w:rsidRPr="00B070A3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Pr="00B070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53176" w:rsidRPr="00B070A3">
        <w:rPr>
          <w:rFonts w:asciiTheme="majorBidi" w:hAnsiTheme="majorBidi" w:cstheme="majorBidi"/>
          <w:sz w:val="30"/>
          <w:szCs w:val="30"/>
        </w:rPr>
        <w:t xml:space="preserve">30 </w:t>
      </w:r>
      <w:r w:rsidR="00D91135" w:rsidRPr="00B070A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</w:rPr>
        <w:t>256</w:t>
      </w:r>
      <w:r w:rsidR="00171680" w:rsidRPr="00B070A3">
        <w:rPr>
          <w:rFonts w:asciiTheme="majorBidi" w:hAnsiTheme="majorBidi" w:cstheme="majorBidi"/>
          <w:sz w:val="30"/>
          <w:szCs w:val="30"/>
        </w:rPr>
        <w:t>5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     31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B070A3">
        <w:rPr>
          <w:rFonts w:asciiTheme="majorBidi" w:hAnsiTheme="majorBidi" w:cstheme="majorBidi"/>
          <w:sz w:val="30"/>
          <w:szCs w:val="30"/>
        </w:rPr>
        <w:t>256</w:t>
      </w:r>
      <w:r w:rsidR="00171680" w:rsidRPr="00B070A3">
        <w:rPr>
          <w:rFonts w:asciiTheme="majorBidi" w:hAnsiTheme="majorBidi" w:cstheme="majorBidi"/>
          <w:sz w:val="30"/>
          <w:szCs w:val="30"/>
        </w:rPr>
        <w:t>4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Pr="00B070A3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มีรายละเอียดของหลักประกันซึ่งเป็นสินทรัพย์ของ</w:t>
      </w:r>
      <w:r w:rsidR="00B070A3" w:rsidRPr="00B070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0A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0A3" w:rsidRPr="00B070A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070A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910158" w14:textId="079455C3" w:rsidR="005D7B6A" w:rsidRDefault="005D7B6A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85B48" w14:textId="77777777" w:rsidR="0025412A" w:rsidRPr="00B070A3" w:rsidRDefault="0025412A" w:rsidP="00AF2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8"/>
        <w:gridCol w:w="2157"/>
        <w:gridCol w:w="269"/>
        <w:gridCol w:w="2050"/>
      </w:tblGrid>
      <w:tr w:rsidR="007671EF" w:rsidRPr="0016249F" w14:paraId="52A2D99F" w14:textId="77777777" w:rsidTr="00AF2978">
        <w:trPr>
          <w:trHeight w:val="691"/>
        </w:trPr>
        <w:tc>
          <w:tcPr>
            <w:tcW w:w="4498" w:type="dxa"/>
          </w:tcPr>
          <w:p w14:paraId="24C08719" w14:textId="77777777" w:rsidR="00BF5071" w:rsidRPr="0016249F" w:rsidRDefault="00BF5071" w:rsidP="00BF5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57" w:type="dxa"/>
            <w:vAlign w:val="center"/>
          </w:tcPr>
          <w:p w14:paraId="52FF2492" w14:textId="77777777" w:rsidR="00BF5071" w:rsidRDefault="00BF5071" w:rsidP="00BF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</w:p>
          <w:p w14:paraId="3B3D993B" w14:textId="67BD9AA5" w:rsidR="00BF5071" w:rsidRPr="00D91135" w:rsidDel="00BF5071" w:rsidRDefault="00BF5071" w:rsidP="00BF5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  <w:tc>
          <w:tcPr>
            <w:tcW w:w="269" w:type="dxa"/>
            <w:vAlign w:val="center"/>
          </w:tcPr>
          <w:p w14:paraId="788FC6EE" w14:textId="6FE29E48" w:rsidR="00BF5071" w:rsidRPr="00D91135" w:rsidRDefault="00BF5071" w:rsidP="00BF5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49" w:type="dxa"/>
            <w:vAlign w:val="center"/>
          </w:tcPr>
          <w:p w14:paraId="214441F3" w14:textId="00DB2020" w:rsidR="00BF5071" w:rsidRPr="00D91135" w:rsidRDefault="00BF5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1EF" w:rsidRPr="0016249F" w14:paraId="33443975" w14:textId="77777777" w:rsidTr="00AF2978">
        <w:trPr>
          <w:trHeight w:val="355"/>
        </w:trPr>
        <w:tc>
          <w:tcPr>
            <w:tcW w:w="4498" w:type="dxa"/>
          </w:tcPr>
          <w:p w14:paraId="06051AE7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57" w:type="dxa"/>
            <w:vAlign w:val="center"/>
            <w:hideMark/>
          </w:tcPr>
          <w:p w14:paraId="0CE5CB1D" w14:textId="304EDE88" w:rsidR="00805A41" w:rsidRPr="0016249F" w:rsidRDefault="00653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805A41" w:rsidRPr="0016249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D91135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center"/>
          </w:tcPr>
          <w:p w14:paraId="66ADDE0A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49" w:type="dxa"/>
            <w:vAlign w:val="center"/>
            <w:hideMark/>
          </w:tcPr>
          <w:p w14:paraId="372C22EA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16249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671EF" w:rsidRPr="0016249F" w14:paraId="5DE5541E" w14:textId="77777777" w:rsidTr="00AF2978">
        <w:trPr>
          <w:trHeight w:val="344"/>
        </w:trPr>
        <w:tc>
          <w:tcPr>
            <w:tcW w:w="4498" w:type="dxa"/>
          </w:tcPr>
          <w:p w14:paraId="5B5D1E29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57" w:type="dxa"/>
            <w:vAlign w:val="center"/>
            <w:hideMark/>
          </w:tcPr>
          <w:p w14:paraId="1E5AF0E0" w14:textId="6E1F3788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  <w:vAlign w:val="center"/>
          </w:tcPr>
          <w:p w14:paraId="21D77D05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49" w:type="dxa"/>
            <w:vAlign w:val="center"/>
            <w:hideMark/>
          </w:tcPr>
          <w:p w14:paraId="62E3F2C5" w14:textId="712D1371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05A41" w:rsidRPr="0016249F" w14:paraId="0559B7A2" w14:textId="77777777" w:rsidTr="00AF2978">
        <w:trPr>
          <w:trHeight w:val="344"/>
        </w:trPr>
        <w:tc>
          <w:tcPr>
            <w:tcW w:w="4498" w:type="dxa"/>
          </w:tcPr>
          <w:p w14:paraId="41D8F9F6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476" w:type="dxa"/>
            <w:gridSpan w:val="3"/>
            <w:hideMark/>
          </w:tcPr>
          <w:p w14:paraId="3BFA1DE5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71EF" w:rsidRPr="0016249F" w14:paraId="2A3A0BEC" w14:textId="77777777" w:rsidTr="00AF2978">
        <w:trPr>
          <w:trHeight w:val="344"/>
        </w:trPr>
        <w:tc>
          <w:tcPr>
            <w:tcW w:w="4498" w:type="dxa"/>
            <w:hideMark/>
          </w:tcPr>
          <w:p w14:paraId="5DE6625E" w14:textId="35C69AD6" w:rsidR="00805A41" w:rsidRPr="0016249F" w:rsidRDefault="00B32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157" w:type="dxa"/>
          </w:tcPr>
          <w:p w14:paraId="6A58A9E8" w14:textId="0EEDBE6A" w:rsidR="00805A41" w:rsidRPr="003F7F67" w:rsidRDefault="00A979EA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F7F67">
              <w:rPr>
                <w:rFonts w:ascii="Angsana New" w:hAnsi="Angsana New" w:cs="Angsana New"/>
                <w:sz w:val="30"/>
                <w:szCs w:val="30"/>
              </w:rPr>
              <w:t>8,925</w:t>
            </w:r>
          </w:p>
        </w:tc>
        <w:tc>
          <w:tcPr>
            <w:tcW w:w="269" w:type="dxa"/>
          </w:tcPr>
          <w:p w14:paraId="667B097D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49" w:type="dxa"/>
          </w:tcPr>
          <w:p w14:paraId="1927E2F2" w14:textId="03B9E7EF" w:rsidR="00805A41" w:rsidRPr="003F7F67" w:rsidRDefault="00171680" w:rsidP="00AF2978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7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697B64" w:rsidRPr="003F7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F7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904</w:t>
            </w:r>
          </w:p>
        </w:tc>
      </w:tr>
      <w:tr w:rsidR="007671EF" w:rsidRPr="0016249F" w14:paraId="6EB1F767" w14:textId="77777777" w:rsidTr="00AF2978">
        <w:trPr>
          <w:trHeight w:val="344"/>
        </w:trPr>
        <w:tc>
          <w:tcPr>
            <w:tcW w:w="4498" w:type="dxa"/>
            <w:hideMark/>
          </w:tcPr>
          <w:p w14:paraId="19A92FBD" w14:textId="21ADA57D" w:rsidR="00B40685" w:rsidRPr="0016249F" w:rsidRDefault="00B40685" w:rsidP="00B406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21E0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D21E0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57" w:type="dxa"/>
          </w:tcPr>
          <w:p w14:paraId="0A99273A" w14:textId="2CB33368" w:rsidR="00B40685" w:rsidRPr="003F7F67" w:rsidRDefault="00A979EA" w:rsidP="003F7F67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</w:rPr>
            </w:pPr>
            <w:r w:rsidRPr="003F7F67">
              <w:rPr>
                <w:rFonts w:ascii="Angsana New" w:hAnsi="Angsana New" w:cs="Angsana New"/>
                <w:sz w:val="30"/>
                <w:szCs w:val="30"/>
              </w:rPr>
              <w:t>70,087</w:t>
            </w:r>
          </w:p>
        </w:tc>
        <w:tc>
          <w:tcPr>
            <w:tcW w:w="269" w:type="dxa"/>
          </w:tcPr>
          <w:p w14:paraId="30828D13" w14:textId="77777777" w:rsidR="00B40685" w:rsidRPr="0016249F" w:rsidRDefault="00B40685" w:rsidP="00B406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49" w:type="dxa"/>
          </w:tcPr>
          <w:p w14:paraId="1B6AE3CD" w14:textId="0FC37951" w:rsidR="00B40685" w:rsidRPr="003F7F67" w:rsidRDefault="00171680" w:rsidP="00AF2978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="00B40685"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F7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087</w:t>
            </w:r>
          </w:p>
        </w:tc>
      </w:tr>
      <w:tr w:rsidR="007671EF" w:rsidRPr="0016249F" w14:paraId="27392DB5" w14:textId="77777777" w:rsidTr="00AF2978">
        <w:trPr>
          <w:trHeight w:val="355"/>
        </w:trPr>
        <w:tc>
          <w:tcPr>
            <w:tcW w:w="4498" w:type="dxa"/>
            <w:hideMark/>
          </w:tcPr>
          <w:p w14:paraId="3C6D12A5" w14:textId="77777777" w:rsidR="00BD03EC" w:rsidRPr="0016249F" w:rsidRDefault="00BD03EC" w:rsidP="00BD0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110E5" w14:textId="63DF1109" w:rsidR="00BD03EC" w:rsidRPr="003F7F67" w:rsidRDefault="00A979EA" w:rsidP="003F7F67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7F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056ABB" w:rsidRPr="003F7F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9,012</w:t>
            </w:r>
          </w:p>
        </w:tc>
        <w:tc>
          <w:tcPr>
            <w:tcW w:w="269" w:type="dxa"/>
          </w:tcPr>
          <w:p w14:paraId="6FA1E992" w14:textId="77777777" w:rsidR="00BD03EC" w:rsidRPr="0016249F" w:rsidRDefault="00BD03EC" w:rsidP="00BD0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A71B6" w14:textId="5D51EC60" w:rsidR="00BD03EC" w:rsidRPr="000207EE" w:rsidRDefault="00171680" w:rsidP="00AF2978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07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</w:t>
            </w:r>
            <w:r w:rsidR="00D30EFD" w:rsidRPr="000207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F7F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</w:tr>
    </w:tbl>
    <w:p w14:paraId="4F0B8ABE" w14:textId="1AC8781F" w:rsidR="00111DBF" w:rsidRDefault="00111DBF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84BDE" w14:textId="773130B9" w:rsidR="00EB24A9" w:rsidRDefault="004F56AB" w:rsidP="0085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B070A3">
        <w:rPr>
          <w:rFonts w:asciiTheme="majorBidi" w:hAnsiTheme="majorBidi" w:cstheme="majorBidi"/>
          <w:sz w:val="30"/>
          <w:szCs w:val="30"/>
        </w:rPr>
        <w:t xml:space="preserve">  </w:t>
      </w:r>
      <w:r w:rsidR="00653176" w:rsidRPr="00B070A3">
        <w:rPr>
          <w:rFonts w:asciiTheme="majorBidi" w:hAnsiTheme="majorBidi" w:cstheme="majorBidi"/>
          <w:sz w:val="30"/>
          <w:szCs w:val="30"/>
        </w:rPr>
        <w:t xml:space="preserve">30 </w:t>
      </w:r>
      <w:r w:rsidR="007B33C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</w:rPr>
        <w:t>256</w:t>
      </w:r>
      <w:r w:rsidR="00171680" w:rsidRPr="00B070A3">
        <w:rPr>
          <w:rFonts w:asciiTheme="majorBidi" w:hAnsiTheme="majorBidi" w:cstheme="majorBidi"/>
          <w:sz w:val="30"/>
          <w:szCs w:val="30"/>
        </w:rPr>
        <w:t>5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31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B070A3">
        <w:rPr>
          <w:rFonts w:asciiTheme="majorBidi" w:hAnsiTheme="majorBidi" w:cstheme="majorBidi"/>
          <w:sz w:val="30"/>
          <w:szCs w:val="30"/>
        </w:rPr>
        <w:t>256</w:t>
      </w:r>
      <w:r w:rsidR="00171680" w:rsidRPr="00B070A3">
        <w:rPr>
          <w:rFonts w:asciiTheme="majorBidi" w:hAnsiTheme="majorBidi" w:cstheme="majorBidi"/>
          <w:sz w:val="30"/>
          <w:szCs w:val="30"/>
        </w:rPr>
        <w:t>4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Pr="00B070A3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2F72C7" w14:textId="77777777" w:rsidR="002C4FD1" w:rsidRPr="00B070A3" w:rsidRDefault="002C4FD1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86"/>
        <w:gridCol w:w="2109"/>
        <w:gridCol w:w="263"/>
        <w:gridCol w:w="2095"/>
      </w:tblGrid>
      <w:tr w:rsidR="0025412A" w:rsidRPr="0016249F" w14:paraId="0D1A0A6D" w14:textId="77777777" w:rsidTr="00AF2978">
        <w:trPr>
          <w:trHeight w:val="732"/>
        </w:trPr>
        <w:tc>
          <w:tcPr>
            <w:tcW w:w="4486" w:type="dxa"/>
            <w:shd w:val="clear" w:color="auto" w:fill="auto"/>
          </w:tcPr>
          <w:p w14:paraId="7C79438D" w14:textId="77777777" w:rsidR="00BF5071" w:rsidRPr="0016249F" w:rsidRDefault="00BF5071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14:paraId="0578F4E2" w14:textId="77777777" w:rsidR="00BF5071" w:rsidRDefault="00BF5071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</w:p>
          <w:p w14:paraId="5158AF80" w14:textId="61369181" w:rsidR="00BF5071" w:rsidRDefault="00BF5071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3CA5CF4" w14:textId="58736AAE" w:rsidR="00BF5071" w:rsidRPr="00B070A3" w:rsidRDefault="00BF5071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94" w:type="dxa"/>
            <w:shd w:val="clear" w:color="auto" w:fill="auto"/>
            <w:vAlign w:val="bottom"/>
          </w:tcPr>
          <w:p w14:paraId="43BEE312" w14:textId="28119228" w:rsidR="00BF5071" w:rsidRPr="00B070A3" w:rsidRDefault="00BF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A" w:rsidRPr="0016249F" w14:paraId="00F225A7" w14:textId="77777777" w:rsidTr="00AF2978">
        <w:trPr>
          <w:trHeight w:val="346"/>
        </w:trPr>
        <w:tc>
          <w:tcPr>
            <w:tcW w:w="4486" w:type="dxa"/>
            <w:shd w:val="clear" w:color="auto" w:fill="auto"/>
          </w:tcPr>
          <w:p w14:paraId="6252FF6D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14:paraId="251DEF36" w14:textId="48423D85" w:rsidR="00EE14CE" w:rsidRPr="0016249F" w:rsidRDefault="00B20AEF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65317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E14CE" w:rsidRPr="0016249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B070A3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86EB2B4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19CA4CD4" w14:textId="306A4A28" w:rsidR="00EE14CE" w:rsidRPr="0016249F" w:rsidRDefault="00B20AEF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="00EE14CE" w:rsidRPr="0016249F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25412A" w:rsidRPr="0016249F" w14:paraId="10A6E4C6" w14:textId="77777777" w:rsidTr="00AF2978">
        <w:trPr>
          <w:trHeight w:val="346"/>
        </w:trPr>
        <w:tc>
          <w:tcPr>
            <w:tcW w:w="4486" w:type="dxa"/>
            <w:shd w:val="clear" w:color="auto" w:fill="auto"/>
          </w:tcPr>
          <w:p w14:paraId="2F49B85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14:paraId="3A30E693" w14:textId="6CD7F6C0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10A6581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06E4C003" w14:textId="1AE16F60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C4FD1" w:rsidRPr="0016249F" w14:paraId="3A07DBF6" w14:textId="77777777" w:rsidTr="00AF2978">
        <w:trPr>
          <w:trHeight w:val="346"/>
        </w:trPr>
        <w:tc>
          <w:tcPr>
            <w:tcW w:w="4486" w:type="dxa"/>
            <w:shd w:val="clear" w:color="auto" w:fill="auto"/>
          </w:tcPr>
          <w:p w14:paraId="649B39D4" w14:textId="77777777" w:rsidR="002C4FD1" w:rsidRPr="0016249F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467" w:type="dxa"/>
            <w:gridSpan w:val="3"/>
            <w:shd w:val="clear" w:color="auto" w:fill="auto"/>
          </w:tcPr>
          <w:p w14:paraId="320662C5" w14:textId="77777777" w:rsidR="002C4FD1" w:rsidRPr="0016249F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412A" w:rsidRPr="0016249F" w14:paraId="3999840E" w14:textId="77777777" w:rsidTr="00AF2978">
        <w:trPr>
          <w:trHeight w:val="346"/>
        </w:trPr>
        <w:tc>
          <w:tcPr>
            <w:tcW w:w="4486" w:type="dxa"/>
            <w:shd w:val="clear" w:color="auto" w:fill="auto"/>
          </w:tcPr>
          <w:p w14:paraId="5A8E2F47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09" w:type="dxa"/>
            <w:shd w:val="clear" w:color="auto" w:fill="auto"/>
          </w:tcPr>
          <w:p w14:paraId="1BB89881" w14:textId="1B613CF8" w:rsidR="00EE14CE" w:rsidRPr="0016249F" w:rsidRDefault="00A979EA" w:rsidP="003F7F67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6,957</w:t>
            </w:r>
          </w:p>
        </w:tc>
        <w:tc>
          <w:tcPr>
            <w:tcW w:w="263" w:type="dxa"/>
            <w:shd w:val="clear" w:color="auto" w:fill="auto"/>
          </w:tcPr>
          <w:p w14:paraId="13BF3AF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4" w:type="dxa"/>
            <w:shd w:val="clear" w:color="auto" w:fill="auto"/>
          </w:tcPr>
          <w:p w14:paraId="2A452497" w14:textId="589CC51B" w:rsidR="00EE14CE" w:rsidRPr="0016249F" w:rsidRDefault="00171680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12</w:t>
            </w:r>
            <w:r w:rsidR="00352F75"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870</w:t>
            </w:r>
          </w:p>
        </w:tc>
      </w:tr>
      <w:tr w:rsidR="0025412A" w:rsidRPr="0016249F" w14:paraId="7B92AB13" w14:textId="77777777" w:rsidTr="00AF2978">
        <w:trPr>
          <w:trHeight w:val="346"/>
        </w:trPr>
        <w:tc>
          <w:tcPr>
            <w:tcW w:w="4486" w:type="dxa"/>
          </w:tcPr>
          <w:p w14:paraId="516BE6B3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2109" w:type="dxa"/>
          </w:tcPr>
          <w:p w14:paraId="337E4429" w14:textId="4A1C4359" w:rsidR="00EE14CE" w:rsidRPr="0016249F" w:rsidRDefault="00A979EA" w:rsidP="003F7F67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29,696</w:t>
            </w:r>
          </w:p>
        </w:tc>
        <w:tc>
          <w:tcPr>
            <w:tcW w:w="263" w:type="dxa"/>
          </w:tcPr>
          <w:p w14:paraId="0E09984A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4" w:type="dxa"/>
          </w:tcPr>
          <w:p w14:paraId="2123F59F" w14:textId="77D9553A" w:rsidR="00EE14CE" w:rsidRPr="0016249F" w:rsidRDefault="00171680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352F75" w:rsidRPr="00162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BB9">
              <w:rPr>
                <w:rFonts w:ascii="Angsana New" w:hAnsi="Angsana New" w:cs="Angsana New"/>
                <w:sz w:val="30"/>
                <w:szCs w:val="30"/>
              </w:rPr>
              <w:t>943</w:t>
            </w:r>
          </w:p>
        </w:tc>
      </w:tr>
      <w:tr w:rsidR="0025412A" w:rsidRPr="0016249F" w14:paraId="7B92B92C" w14:textId="77777777" w:rsidTr="00AF2978">
        <w:trPr>
          <w:trHeight w:val="346"/>
        </w:trPr>
        <w:tc>
          <w:tcPr>
            <w:tcW w:w="4486" w:type="dxa"/>
          </w:tcPr>
          <w:p w14:paraId="44BA01B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2109" w:type="dxa"/>
          </w:tcPr>
          <w:p w14:paraId="2EDFE501" w14:textId="3908508B" w:rsidR="00EE14CE" w:rsidRPr="0016249F" w:rsidRDefault="00A979EA" w:rsidP="003F7F67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9,277</w:t>
            </w:r>
          </w:p>
        </w:tc>
        <w:tc>
          <w:tcPr>
            <w:tcW w:w="263" w:type="dxa"/>
          </w:tcPr>
          <w:p w14:paraId="5E611AF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4" w:type="dxa"/>
          </w:tcPr>
          <w:p w14:paraId="4E53AFF9" w14:textId="3FE7DBB0" w:rsidR="00EE14CE" w:rsidRPr="0016249F" w:rsidRDefault="00171680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52F75" w:rsidRPr="0016249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692</w:t>
            </w:r>
          </w:p>
        </w:tc>
      </w:tr>
      <w:tr w:rsidR="0025412A" w:rsidRPr="0016249F" w14:paraId="7234F4B6" w14:textId="77777777" w:rsidTr="00AF2978">
        <w:trPr>
          <w:trHeight w:val="346"/>
        </w:trPr>
        <w:tc>
          <w:tcPr>
            <w:tcW w:w="4486" w:type="dxa"/>
          </w:tcPr>
          <w:p w14:paraId="46D6C565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09" w:type="dxa"/>
            <w:tcBorders>
              <w:top w:val="single" w:sz="4" w:space="0" w:color="auto"/>
              <w:bottom w:val="double" w:sz="4" w:space="0" w:color="auto"/>
            </w:tcBorders>
          </w:tcPr>
          <w:p w14:paraId="385F89A3" w14:textId="27E17827" w:rsidR="00EE14CE" w:rsidRPr="0016249F" w:rsidRDefault="00A979EA" w:rsidP="003F7F67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45,930</w:t>
            </w:r>
          </w:p>
        </w:tc>
        <w:tc>
          <w:tcPr>
            <w:tcW w:w="263" w:type="dxa"/>
          </w:tcPr>
          <w:p w14:paraId="442FF2CE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4" w:type="dxa"/>
            <w:tcBorders>
              <w:top w:val="single" w:sz="4" w:space="0" w:color="auto"/>
              <w:bottom w:val="double" w:sz="4" w:space="0" w:color="auto"/>
            </w:tcBorders>
          </w:tcPr>
          <w:p w14:paraId="7E829256" w14:textId="4E6770A1" w:rsidR="00EE14CE" w:rsidRPr="0016249F" w:rsidRDefault="00171680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  <w:r w:rsidR="00352F75" w:rsidRPr="001624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</w:t>
            </w:r>
          </w:p>
        </w:tc>
      </w:tr>
    </w:tbl>
    <w:p w14:paraId="749CD38A" w14:textId="1A82D998" w:rsidR="002C4FD1" w:rsidRPr="00B070A3" w:rsidRDefault="002C4FD1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2D862" w14:textId="0C6A7EAC" w:rsidR="001B2173" w:rsidRDefault="008B2830" w:rsidP="007D5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932D4" w:rsidRPr="00B070A3">
        <w:rPr>
          <w:rFonts w:asciiTheme="majorBidi" w:hAnsiTheme="majorBidi" w:cstheme="majorBidi"/>
          <w:sz w:val="30"/>
          <w:szCs w:val="30"/>
        </w:rPr>
        <w:t>30</w:t>
      </w:r>
      <w:r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B070A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E14CE" w:rsidRPr="00B070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70A3">
        <w:rPr>
          <w:rFonts w:asciiTheme="majorBidi" w:hAnsiTheme="majorBidi" w:cstheme="majorBidi"/>
          <w:sz w:val="30"/>
          <w:szCs w:val="30"/>
        </w:rPr>
        <w:t>256</w:t>
      </w:r>
      <w:r w:rsidR="00815192" w:rsidRPr="00B070A3">
        <w:rPr>
          <w:rFonts w:asciiTheme="majorBidi" w:hAnsiTheme="majorBidi" w:cstheme="majorBidi"/>
          <w:sz w:val="30"/>
          <w:szCs w:val="30"/>
        </w:rPr>
        <w:t>5</w:t>
      </w:r>
      <w:r w:rsidR="00E91C47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B070A3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B070A3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บริษัทมีวงเงินสินเชื่อที่ยังมิได้เบิกใช้</w:t>
      </w:r>
      <w:r w:rsidR="00CF7BB9" w:rsidRPr="00B070A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979EA">
        <w:rPr>
          <w:rFonts w:asciiTheme="majorBidi" w:hAnsiTheme="majorBidi" w:cstheme="majorBidi"/>
          <w:sz w:val="30"/>
          <w:szCs w:val="30"/>
        </w:rPr>
        <w:t>108</w:t>
      </w:r>
      <w:r w:rsidR="007E238F">
        <w:rPr>
          <w:rFonts w:asciiTheme="majorBidi" w:hAnsiTheme="majorBidi" w:cstheme="majorBidi"/>
          <w:sz w:val="30"/>
          <w:szCs w:val="30"/>
        </w:rPr>
        <w:t>.0</w:t>
      </w:r>
      <w:r w:rsidR="00CF7BB9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4036DA" w:rsidRPr="00B070A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CF7BB9" w:rsidRPr="00B070A3">
        <w:rPr>
          <w:rFonts w:asciiTheme="majorBidi" w:hAnsiTheme="majorBidi" w:cstheme="majorBidi"/>
          <w:sz w:val="30"/>
          <w:szCs w:val="30"/>
          <w:cs/>
        </w:rPr>
        <w:t>บาท</w:t>
      </w:r>
      <w:r w:rsidR="002D44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373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1131B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="00CA373C">
        <w:rPr>
          <w:rFonts w:asciiTheme="majorBidi" w:hAnsiTheme="majorBidi" w:cstheme="majorBidi"/>
          <w:sz w:val="30"/>
          <w:szCs w:val="30"/>
        </w:rPr>
        <w:t>108</w:t>
      </w:r>
      <w:r w:rsidR="007E238F">
        <w:rPr>
          <w:rFonts w:asciiTheme="majorBidi" w:hAnsiTheme="majorBidi" w:cstheme="majorBidi"/>
          <w:sz w:val="30"/>
          <w:szCs w:val="30"/>
        </w:rPr>
        <w:t>.0</w:t>
      </w:r>
      <w:r w:rsidR="00CA373C">
        <w:rPr>
          <w:rFonts w:asciiTheme="majorBidi" w:hAnsiTheme="majorBidi" w:cstheme="majorBidi"/>
          <w:sz w:val="30"/>
          <w:szCs w:val="30"/>
        </w:rPr>
        <w:t xml:space="preserve"> </w:t>
      </w:r>
      <w:r w:rsidR="00CA373C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2125DB" w:rsidRPr="003F7F67">
        <w:rPr>
          <w:rFonts w:ascii="Angsana New" w:hAnsi="Angsana New"/>
          <w:i/>
          <w:iCs/>
          <w:sz w:val="30"/>
          <w:szCs w:val="30"/>
          <w:lang w:eastAsia="x-none"/>
        </w:rPr>
        <w:t xml:space="preserve"> (31 </w:t>
      </w:r>
      <w:r w:rsidR="002125DB" w:rsidRPr="003F7F67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ธันวาคม </w:t>
      </w:r>
      <w:r w:rsidR="002125DB" w:rsidRPr="003F7F67">
        <w:rPr>
          <w:rFonts w:ascii="Angsana New" w:hAnsi="Angsana New"/>
          <w:i/>
          <w:iCs/>
          <w:sz w:val="30"/>
          <w:szCs w:val="30"/>
          <w:lang w:eastAsia="x-none"/>
        </w:rPr>
        <w:t>2564:</w:t>
      </w:r>
      <w:r w:rsidR="002125D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2125D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บริษัทมีวงเงินสินเชื่อที่ยังมิได้เบิกใช้จำนวน </w:t>
      </w:r>
      <w:r w:rsidR="002125DB">
        <w:rPr>
          <w:rFonts w:ascii="Angsana New" w:hAnsi="Angsana New"/>
          <w:i/>
          <w:iCs/>
          <w:sz w:val="30"/>
          <w:szCs w:val="30"/>
          <w:lang w:eastAsia="x-none"/>
        </w:rPr>
        <w:t>108</w:t>
      </w:r>
      <w:r w:rsidR="007E238F">
        <w:rPr>
          <w:rFonts w:ascii="Angsana New" w:hAnsi="Angsana New"/>
          <w:i/>
          <w:iCs/>
          <w:sz w:val="30"/>
          <w:szCs w:val="30"/>
          <w:lang w:eastAsia="x-none"/>
        </w:rPr>
        <w:t>.0</w:t>
      </w:r>
      <w:r w:rsidR="002125D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2125D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ล้านบาท</w:t>
      </w:r>
      <w:r w:rsidR="002125DB">
        <w:rPr>
          <w:rFonts w:ascii="Angsana New" w:hAnsi="Angsana New"/>
          <w:i/>
          <w:iCs/>
          <w:sz w:val="30"/>
          <w:szCs w:val="30"/>
          <w:lang w:eastAsia="x-none"/>
        </w:rPr>
        <w:t>)</w:t>
      </w:r>
    </w:p>
    <w:p w14:paraId="3D7907C7" w14:textId="77777777" w:rsidR="00A75B6D" w:rsidRDefault="00A75B6D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E3C3C" w14:textId="46AB7CA6" w:rsidR="002C4FD1" w:rsidRPr="0016249F" w:rsidRDefault="002C4FD1" w:rsidP="00AF2978">
      <w:pPr>
        <w:pStyle w:val="FSContent"/>
        <w:numPr>
          <w:ilvl w:val="0"/>
          <w:numId w:val="43"/>
        </w:numPr>
        <w:ind w:left="540" w:hanging="540"/>
        <w:rPr>
          <w:b/>
          <w:bCs/>
          <w:i/>
          <w:iCs/>
          <w:lang w:val="en-US"/>
        </w:rPr>
      </w:pPr>
      <w:r w:rsidRPr="0016249F">
        <w:rPr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E6433A" w:rsidRDefault="002C4FD1" w:rsidP="002C4FD1">
      <w:pPr>
        <w:pStyle w:val="FSContent"/>
        <w:rPr>
          <w:sz w:val="22"/>
          <w:szCs w:val="22"/>
          <w:lang w:val="en-US"/>
        </w:rPr>
      </w:pPr>
    </w:p>
    <w:p w14:paraId="0D7EFD6B" w14:textId="4E7FB9D4" w:rsidR="00886378" w:rsidRDefault="002C4FD1" w:rsidP="009F2E14">
      <w:pPr>
        <w:pStyle w:val="FSContent"/>
        <w:rPr>
          <w:lang w:val="en-US"/>
        </w:rPr>
      </w:pPr>
      <w:r w:rsidRPr="0016249F">
        <w:rPr>
          <w:cs/>
          <w:lang w:val="en-US"/>
        </w:rPr>
        <w:t xml:space="preserve">ณ วันที่ </w:t>
      </w:r>
      <w:r w:rsidR="006932D4">
        <w:t>30</w:t>
      </w:r>
      <w:r w:rsidR="006932D4" w:rsidRPr="0016249F">
        <w:t xml:space="preserve"> </w:t>
      </w:r>
      <w:r w:rsidR="00B070A3">
        <w:rPr>
          <w:rFonts w:hint="cs"/>
          <w:cs/>
        </w:rPr>
        <w:t>กันยายน</w:t>
      </w:r>
      <w:r w:rsidR="005F4184" w:rsidRPr="0016249F">
        <w:rPr>
          <w:cs/>
          <w:lang w:val="en-US"/>
        </w:rPr>
        <w:t xml:space="preserve"> </w:t>
      </w:r>
      <w:r w:rsidR="00040C78" w:rsidRPr="0016249F">
        <w:rPr>
          <w:lang w:val="en-US"/>
        </w:rPr>
        <w:t>256</w:t>
      </w:r>
      <w:r w:rsidR="00040C78">
        <w:rPr>
          <w:lang w:val="en-US"/>
        </w:rPr>
        <w:t>5</w:t>
      </w:r>
      <w:r w:rsidR="00040C78" w:rsidRPr="0016249F">
        <w:rPr>
          <w:lang w:val="en-US"/>
        </w:rPr>
        <w:t xml:space="preserve"> </w:t>
      </w:r>
      <w:r w:rsidR="00B070A3">
        <w:rPr>
          <w:rFonts w:hint="cs"/>
          <w:cs/>
          <w:lang w:val="en-US"/>
        </w:rPr>
        <w:t>กลุ่มบริษัทและ</w:t>
      </w:r>
      <w:r w:rsidRPr="0016249F">
        <w:rPr>
          <w:cs/>
          <w:lang w:val="en-US"/>
        </w:rPr>
        <w:t>บริษัทมีเงินกู้ยืมระยะยาว</w:t>
      </w:r>
      <w:r w:rsidR="002D447D" w:rsidRPr="0016249F">
        <w:rPr>
          <w:cs/>
          <w:lang w:val="en-US"/>
        </w:rPr>
        <w:t>จากสถาบันการเงินหลายแห่ง</w:t>
      </w:r>
      <w:r w:rsidRPr="0016249F">
        <w:rPr>
          <w:cs/>
          <w:lang w:val="en-US"/>
        </w:rPr>
        <w:t xml:space="preserve">จำนวน </w:t>
      </w:r>
      <w:r w:rsidR="00CF7B94">
        <w:rPr>
          <w:lang w:val="en-US"/>
        </w:rPr>
        <w:t xml:space="preserve">               </w:t>
      </w:r>
      <w:r w:rsidR="00A979EA">
        <w:rPr>
          <w:lang w:val="en-US"/>
        </w:rPr>
        <w:t>45.9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>ล้านบาท</w:t>
      </w:r>
      <w:r w:rsidR="002D447D">
        <w:rPr>
          <w:rFonts w:hint="cs"/>
          <w:cs/>
          <w:lang w:val="en-US"/>
        </w:rPr>
        <w:t xml:space="preserve"> และ </w:t>
      </w:r>
      <w:r w:rsidR="00A979EA">
        <w:rPr>
          <w:lang w:val="en-US"/>
        </w:rPr>
        <w:t>45.9</w:t>
      </w:r>
      <w:r w:rsidR="002D447D">
        <w:rPr>
          <w:lang w:val="en-US"/>
        </w:rPr>
        <w:t xml:space="preserve"> </w:t>
      </w:r>
      <w:r w:rsidR="002D447D">
        <w:rPr>
          <w:rFonts w:hint="cs"/>
          <w:cs/>
          <w:lang w:val="en-US"/>
        </w:rPr>
        <w:t>ล้านบาท ตามลำดับ</w:t>
      </w:r>
      <w:r w:rsidRPr="0016249F">
        <w:rPr>
          <w:cs/>
          <w:lang w:val="en-US"/>
        </w:rPr>
        <w:t xml:space="preserve"> </w:t>
      </w:r>
      <w:r w:rsidRPr="0016249F">
        <w:rPr>
          <w:i/>
          <w:iCs/>
          <w:lang w:val="en-US"/>
        </w:rPr>
        <w:t>(</w:t>
      </w:r>
      <w:r w:rsidR="0050646B" w:rsidRPr="0016249F">
        <w:rPr>
          <w:i/>
          <w:iCs/>
          <w:lang w:val="en-US"/>
        </w:rPr>
        <w:t xml:space="preserve">31 </w:t>
      </w:r>
      <w:r w:rsidR="0050646B" w:rsidRPr="0016249F">
        <w:rPr>
          <w:i/>
          <w:iCs/>
          <w:cs/>
          <w:lang w:val="en-US"/>
        </w:rPr>
        <w:t xml:space="preserve">ธันวาคม </w:t>
      </w:r>
      <w:r w:rsidR="00040C78" w:rsidRPr="0016249F">
        <w:rPr>
          <w:i/>
          <w:iCs/>
          <w:lang w:val="en-US"/>
        </w:rPr>
        <w:t>256</w:t>
      </w:r>
      <w:r w:rsidR="00040C78">
        <w:rPr>
          <w:i/>
          <w:iCs/>
          <w:lang w:val="en-US"/>
        </w:rPr>
        <w:t>4</w:t>
      </w:r>
      <w:r w:rsidRPr="0016249F">
        <w:rPr>
          <w:i/>
          <w:iCs/>
          <w:lang w:val="en-US"/>
        </w:rPr>
        <w:t xml:space="preserve">: </w:t>
      </w:r>
      <w:r w:rsidR="00097988">
        <w:rPr>
          <w:rFonts w:hint="cs"/>
          <w:i/>
          <w:iCs/>
          <w:cs/>
          <w:lang w:val="en-US"/>
        </w:rPr>
        <w:t>บริษัทมีเงินกู้ยืมระยะยาวจากสถาบันการเงิน</w:t>
      </w:r>
      <w:r w:rsidR="00D966B4">
        <w:rPr>
          <w:rFonts w:hint="cs"/>
          <w:i/>
          <w:iCs/>
          <w:cs/>
          <w:lang w:val="en-US"/>
        </w:rPr>
        <w:lastRenderedPageBreak/>
        <w:t>หลายแห่ง</w:t>
      </w:r>
      <w:r w:rsidR="00097988">
        <w:rPr>
          <w:rFonts w:hint="cs"/>
          <w:i/>
          <w:iCs/>
          <w:cs/>
          <w:lang w:val="en-US"/>
        </w:rPr>
        <w:t xml:space="preserve">จำนวน </w:t>
      </w:r>
      <w:r w:rsidR="00040C78">
        <w:rPr>
          <w:i/>
          <w:iCs/>
          <w:lang w:val="en-US"/>
        </w:rPr>
        <w:t>82.5</w:t>
      </w:r>
      <w:r w:rsidRPr="0016249F">
        <w:rPr>
          <w:i/>
          <w:iCs/>
          <w:lang w:val="en-US"/>
        </w:rPr>
        <w:t xml:space="preserve"> </w:t>
      </w:r>
      <w:r w:rsidRPr="0016249F">
        <w:rPr>
          <w:i/>
          <w:iCs/>
          <w:cs/>
          <w:lang w:val="en-US"/>
        </w:rPr>
        <w:t>ล้านบาท</w:t>
      </w:r>
      <w:r w:rsidRPr="0016249F">
        <w:rPr>
          <w:i/>
          <w:iCs/>
          <w:lang w:val="en-US"/>
        </w:rPr>
        <w:t xml:space="preserve">) </w:t>
      </w:r>
      <w:r w:rsidRPr="0016249F">
        <w:rPr>
          <w:cs/>
          <w:lang w:val="en-US"/>
        </w:rPr>
        <w:t>โดย</w:t>
      </w:r>
      <w:r w:rsidR="003D1E39" w:rsidRPr="0016249F">
        <w:rPr>
          <w:cs/>
          <w:lang w:val="en-US"/>
        </w:rPr>
        <w:t>เ</w:t>
      </w:r>
      <w:r w:rsidRPr="0016249F">
        <w:rPr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16249F">
        <w:rPr>
          <w:lang w:val="en-US"/>
        </w:rPr>
        <w:t>25</w:t>
      </w:r>
      <w:r w:rsidR="00AB27F2" w:rsidRPr="0016249F">
        <w:rPr>
          <w:lang w:val="en-US"/>
        </w:rPr>
        <w:t>73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>ซึ่งมีรายละเอี</w:t>
      </w:r>
      <w:r w:rsidR="003D1E39" w:rsidRPr="0016249F">
        <w:rPr>
          <w:cs/>
          <w:lang w:val="en-US"/>
        </w:rPr>
        <w:t>ย</w:t>
      </w:r>
      <w:r w:rsidRPr="0016249F">
        <w:rPr>
          <w:cs/>
          <w:lang w:val="en-US"/>
        </w:rPr>
        <w:t>ด</w:t>
      </w:r>
      <w:r w:rsidR="004C35C5">
        <w:rPr>
          <w:rFonts w:hint="cs"/>
          <w:cs/>
          <w:lang w:val="en-US"/>
        </w:rPr>
        <w:t>ดัง</w:t>
      </w:r>
      <w:r w:rsidRPr="0016249F">
        <w:rPr>
          <w:cs/>
          <w:lang w:val="en-US"/>
        </w:rPr>
        <w:t>นี้</w:t>
      </w:r>
    </w:p>
    <w:p w14:paraId="3E72A516" w14:textId="2EF8F2DF" w:rsidR="009F2E14" w:rsidRPr="00E6433A" w:rsidRDefault="009F2E14" w:rsidP="008450E2">
      <w:pPr>
        <w:pStyle w:val="FSContent"/>
        <w:rPr>
          <w:sz w:val="22"/>
          <w:szCs w:val="22"/>
          <w:lang w:val="en-US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440"/>
        <w:gridCol w:w="2790"/>
        <w:gridCol w:w="2160"/>
        <w:gridCol w:w="270"/>
        <w:gridCol w:w="1620"/>
      </w:tblGrid>
      <w:tr w:rsidR="00AC2302" w:rsidRPr="0016249F" w14:paraId="0274B45A" w14:textId="77777777" w:rsidTr="003F7F67">
        <w:trPr>
          <w:tblHeader/>
        </w:trPr>
        <w:tc>
          <w:tcPr>
            <w:tcW w:w="1440" w:type="dxa"/>
          </w:tcPr>
          <w:p w14:paraId="5B8272E5" w14:textId="77777777" w:rsidR="00AC2302" w:rsidRPr="0016249F" w:rsidRDefault="00AC2302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</w:tcPr>
          <w:p w14:paraId="367E96AE" w14:textId="77777777" w:rsidR="00AC2302" w:rsidRPr="0016249F" w:rsidRDefault="00AC2302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90" w:type="dxa"/>
            <w:shd w:val="clear" w:color="auto" w:fill="auto"/>
          </w:tcPr>
          <w:p w14:paraId="316762BC" w14:textId="77777777" w:rsidR="00AC2302" w:rsidRPr="0016249F" w:rsidRDefault="00AC2302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160" w:type="dxa"/>
            <w:shd w:val="clear" w:color="auto" w:fill="auto"/>
          </w:tcPr>
          <w:p w14:paraId="4BE3772D" w14:textId="77777777" w:rsidR="00AC2302" w:rsidRDefault="00AC2302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3010D5C7" w14:textId="5FD231D5" w:rsidR="00AC2302" w:rsidRDefault="00AC2302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1ED47838" w14:textId="1DCE9D03" w:rsidR="00AC2302" w:rsidRPr="002D447D" w:rsidRDefault="00AC2302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3B4938" w14:textId="1AD6E212" w:rsidR="00AC2302" w:rsidRPr="002D447D" w:rsidRDefault="00AC2302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02" w:rsidRPr="0016249F" w14:paraId="030D5FAD" w14:textId="77777777" w:rsidTr="003F7F67">
        <w:trPr>
          <w:tblHeader/>
        </w:trPr>
        <w:tc>
          <w:tcPr>
            <w:tcW w:w="1440" w:type="dxa"/>
          </w:tcPr>
          <w:p w14:paraId="0EFCCED0" w14:textId="77777777" w:rsidR="00EB24A9" w:rsidRPr="0016249F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</w:tcPr>
          <w:p w14:paraId="1396C573" w14:textId="61762080" w:rsidR="00EB24A9" w:rsidRPr="0016249F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ระยะเวลาครบกำหนดของ</w:t>
            </w:r>
          </w:p>
        </w:tc>
        <w:tc>
          <w:tcPr>
            <w:tcW w:w="2790" w:type="dxa"/>
            <w:shd w:val="clear" w:color="auto" w:fill="auto"/>
          </w:tcPr>
          <w:p w14:paraId="1A2195FC" w14:textId="77777777" w:rsidR="00EB24A9" w:rsidRPr="0016249F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160" w:type="dxa"/>
            <w:shd w:val="clear" w:color="auto" w:fill="auto"/>
          </w:tcPr>
          <w:p w14:paraId="7BDE23A2" w14:textId="77777777" w:rsidR="00EB24A9" w:rsidRPr="0016249F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16249F">
              <w:rPr>
                <w:rFonts w:ascii="Angsana New" w:hAnsi="Angsana New"/>
                <w:sz w:val="30"/>
                <w:szCs w:val="30"/>
              </w:rPr>
              <w:t>256</w:t>
            </w:r>
            <w:r w:rsidRPr="007C31E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46DBFF0" w14:textId="70475B8D" w:rsidR="00EB24A9" w:rsidRPr="0016249F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77153133" w14:textId="5F5E45A8" w:rsidR="00EB24A9" w:rsidRPr="0016249F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6249F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AC2302" w:rsidRPr="0016249F" w14:paraId="7BDB41D7" w14:textId="77777777" w:rsidTr="003F7F67">
        <w:trPr>
          <w:tblHeader/>
        </w:trPr>
        <w:tc>
          <w:tcPr>
            <w:tcW w:w="1440" w:type="dxa"/>
          </w:tcPr>
          <w:p w14:paraId="331C23ED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40" w:type="dxa"/>
          </w:tcPr>
          <w:p w14:paraId="599AF7CA" w14:textId="0BC9C20B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790" w:type="dxa"/>
            <w:shd w:val="clear" w:color="auto" w:fill="auto"/>
          </w:tcPr>
          <w:p w14:paraId="2920F62C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4050" w:type="dxa"/>
            <w:gridSpan w:val="3"/>
            <w:shd w:val="clear" w:color="auto" w:fill="auto"/>
          </w:tcPr>
          <w:p w14:paraId="7090BE23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302" w:rsidRPr="0016249F" w14:paraId="5E35771C" w14:textId="77777777" w:rsidTr="003F7F67">
        <w:tc>
          <w:tcPr>
            <w:tcW w:w="1440" w:type="dxa"/>
          </w:tcPr>
          <w:p w14:paraId="76F01248" w14:textId="77777777" w:rsidR="00097988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1 : </w:t>
            </w:r>
          </w:p>
          <w:p w14:paraId="34FBDE11" w14:textId="2490643A" w:rsidR="00483EC3" w:rsidRPr="0016249F" w:rsidRDefault="00097988" w:rsidP="003F7F67">
            <w:pPr>
              <w:tabs>
                <w:tab w:val="clear" w:pos="227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 xml:space="preserve">   </w:t>
            </w:r>
            <w:r w:rsidR="00483EC3" w:rsidRPr="003F7F67">
              <w:rPr>
                <w:rFonts w:ascii="Angsana New" w:hAnsi="Angsana New"/>
                <w:sz w:val="30"/>
                <w:szCs w:val="30"/>
                <w:lang w:val="en-GB" w:eastAsia="x-none"/>
              </w:rPr>
              <w:t>MLR</w:t>
            </w:r>
            <w:r w:rsidR="00483EC3" w:rsidRPr="0016249F">
              <w:rPr>
                <w:rFonts w:ascii="Angsana New" w:hAnsi="Angsana New"/>
                <w:sz w:val="30"/>
                <w:szCs w:val="30"/>
                <w:lang w:eastAsia="x-none"/>
              </w:rPr>
              <w:t>-4.1%</w:t>
            </w:r>
          </w:p>
          <w:p w14:paraId="3D830C9D" w14:textId="45F88B24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2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3 : MLR-3.1%</w:t>
            </w:r>
          </w:p>
          <w:p w14:paraId="6787C617" w14:textId="4A108ECF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4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5 : MLR-2.1%</w:t>
            </w:r>
          </w:p>
          <w:p w14:paraId="11559670" w14:textId="0CFE53D5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6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: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br/>
              <w:t>MLR-1.6%</w:t>
            </w:r>
          </w:p>
        </w:tc>
        <w:tc>
          <w:tcPr>
            <w:tcW w:w="1440" w:type="dxa"/>
          </w:tcPr>
          <w:p w14:paraId="1B78FD17" w14:textId="1CCE194E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790" w:type="dxa"/>
            <w:shd w:val="clear" w:color="auto" w:fill="auto"/>
          </w:tcPr>
          <w:p w14:paraId="0B9209E4" w14:textId="5717C7B9" w:rsidR="00483EC3" w:rsidRPr="0016249F" w:rsidRDefault="00483EC3" w:rsidP="007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2160" w:type="dxa"/>
            <w:shd w:val="clear" w:color="auto" w:fill="auto"/>
          </w:tcPr>
          <w:p w14:paraId="7C921B95" w14:textId="6482BA25" w:rsidR="00483EC3" w:rsidRPr="0016249F" w:rsidRDefault="00A979EA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25,794</w:t>
            </w:r>
          </w:p>
        </w:tc>
        <w:tc>
          <w:tcPr>
            <w:tcW w:w="270" w:type="dxa"/>
            <w:shd w:val="clear" w:color="auto" w:fill="auto"/>
          </w:tcPr>
          <w:p w14:paraId="0C392655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7804075" w14:textId="0A53350B" w:rsidR="00483EC3" w:rsidRPr="0016249F" w:rsidRDefault="00E46F8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27,877</w:t>
            </w:r>
            <w:r w:rsidR="00483EC3" w:rsidRPr="001624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AC2302" w:rsidRPr="0016249F" w14:paraId="194117C8" w14:textId="77777777" w:rsidTr="003F7F67">
        <w:tc>
          <w:tcPr>
            <w:tcW w:w="1440" w:type="dxa"/>
          </w:tcPr>
          <w:p w14:paraId="4D63BD97" w14:textId="5E9104EA" w:rsidR="00483EC3" w:rsidRPr="0016249F" w:rsidRDefault="00483EC3" w:rsidP="003F7F67">
            <w:pPr>
              <w:tabs>
                <w:tab w:val="clear" w:pos="227"/>
                <w:tab w:val="left" w:pos="336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1 - 2 : </w:t>
            </w:r>
            <w:r w:rsidR="0009798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MLR-2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255825D2" w14:textId="75DD6C73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: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440" w:type="dxa"/>
          </w:tcPr>
          <w:p w14:paraId="41AFA083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790" w:type="dxa"/>
            <w:shd w:val="clear" w:color="auto" w:fill="auto"/>
          </w:tcPr>
          <w:p w14:paraId="09AD966A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2160" w:type="dxa"/>
            <w:shd w:val="clear" w:color="auto" w:fill="auto"/>
          </w:tcPr>
          <w:p w14:paraId="6370054C" w14:textId="4C54D2D1" w:rsidR="00483EC3" w:rsidRPr="0016249F" w:rsidRDefault="00A979EA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18,580</w:t>
            </w:r>
          </w:p>
        </w:tc>
        <w:tc>
          <w:tcPr>
            <w:tcW w:w="270" w:type="dxa"/>
            <w:shd w:val="clear" w:color="auto" w:fill="auto"/>
          </w:tcPr>
          <w:p w14:paraId="5B881591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EB0372B" w14:textId="4736A772" w:rsidR="00483EC3" w:rsidRPr="0016249F" w:rsidRDefault="00E46F8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483EC3"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</w:t>
            </w:r>
          </w:p>
        </w:tc>
      </w:tr>
      <w:tr w:rsidR="00AC2302" w:rsidRPr="0016249F" w14:paraId="695818B1" w14:textId="77777777" w:rsidTr="003F7F67">
        <w:tc>
          <w:tcPr>
            <w:tcW w:w="1440" w:type="dxa"/>
          </w:tcPr>
          <w:p w14:paraId="695531C8" w14:textId="62049875" w:rsidR="00E46F87" w:rsidRPr="0016249F" w:rsidRDefault="00E46F87" w:rsidP="003F7F67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1 - 2 : </w:t>
            </w:r>
            <w:r w:rsidR="0009798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3C7D2336" w14:textId="30D35551" w:rsidR="00E46F87" w:rsidRPr="009A0D17" w:rsidRDefault="009A0D17" w:rsidP="007C31E0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จนครบกำหนด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>: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7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440" w:type="dxa"/>
          </w:tcPr>
          <w:p w14:paraId="27BC9B58" w14:textId="584C0685" w:rsidR="00E46F87" w:rsidRPr="0016249F" w:rsidRDefault="009A0D1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790" w:type="dxa"/>
            <w:shd w:val="clear" w:color="auto" w:fill="auto"/>
          </w:tcPr>
          <w:p w14:paraId="09A058D0" w14:textId="4BB3CF51" w:rsidR="00E46F87" w:rsidRPr="0016249F" w:rsidRDefault="009A0D1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2160" w:type="dxa"/>
            <w:shd w:val="clear" w:color="auto" w:fill="auto"/>
          </w:tcPr>
          <w:p w14:paraId="677BCEDE" w14:textId="4E7C2EA0" w:rsidR="00E46F87" w:rsidRPr="0016249F" w:rsidRDefault="00A979EA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1,278</w:t>
            </w:r>
          </w:p>
        </w:tc>
        <w:tc>
          <w:tcPr>
            <w:tcW w:w="270" w:type="dxa"/>
            <w:shd w:val="clear" w:color="auto" w:fill="auto"/>
          </w:tcPr>
          <w:p w14:paraId="13BC1A67" w14:textId="77777777" w:rsidR="00E46F87" w:rsidRPr="0016249F" w:rsidRDefault="00E46F8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24DAFA5" w14:textId="295A7239" w:rsidR="00E46F87" w:rsidRDefault="009A0D1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1,500</w:t>
            </w:r>
          </w:p>
        </w:tc>
      </w:tr>
      <w:tr w:rsidR="00AC2302" w:rsidRPr="0016249F" w14:paraId="758A9CD8" w14:textId="77777777" w:rsidTr="003F7F67">
        <w:tc>
          <w:tcPr>
            <w:tcW w:w="1440" w:type="dxa"/>
          </w:tcPr>
          <w:p w14:paraId="59E7BE4B" w14:textId="77777777" w:rsidR="00097988" w:rsidRDefault="00483EC3" w:rsidP="00483EC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2.0 </w:t>
            </w:r>
          </w:p>
          <w:p w14:paraId="38194879" w14:textId="7EC80153" w:rsidR="00483EC3" w:rsidRPr="0016249F" w:rsidRDefault="00483EC3" w:rsidP="00AF2978">
            <w:pPr>
              <w:ind w:left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440" w:type="dxa"/>
          </w:tcPr>
          <w:p w14:paraId="3CFE2AEA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90" w:type="dxa"/>
            <w:shd w:val="clear" w:color="auto" w:fill="auto"/>
          </w:tcPr>
          <w:p w14:paraId="7DC12E7E" w14:textId="5441426D" w:rsidR="001B2173" w:rsidRPr="0016249F" w:rsidRDefault="00483EC3" w:rsidP="00E6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2160" w:type="dxa"/>
            <w:shd w:val="clear" w:color="auto" w:fill="auto"/>
          </w:tcPr>
          <w:p w14:paraId="77218FA8" w14:textId="2F79F9AE" w:rsidR="00483EC3" w:rsidRPr="0016249F" w:rsidRDefault="00A979EA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5D9111D9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21668860" w14:textId="6FB664F3" w:rsidR="00483EC3" w:rsidRPr="0016249F" w:rsidRDefault="009A0D1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656</w:t>
            </w:r>
          </w:p>
        </w:tc>
      </w:tr>
      <w:tr w:rsidR="00AC2302" w:rsidRPr="0016249F" w14:paraId="4CCD72EF" w14:textId="77777777" w:rsidTr="003F7F67">
        <w:tc>
          <w:tcPr>
            <w:tcW w:w="1440" w:type="dxa"/>
          </w:tcPr>
          <w:p w14:paraId="7812940A" w14:textId="77777777" w:rsidR="00097988" w:rsidRDefault="00901258" w:rsidP="00901258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1 : </w:t>
            </w:r>
          </w:p>
          <w:p w14:paraId="6F27C1B8" w14:textId="2A7C27E0" w:rsidR="00901258" w:rsidRPr="0016249F" w:rsidRDefault="00901258" w:rsidP="003F7F67">
            <w:pPr>
              <w:ind w:left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MLR-1.47%</w:t>
            </w:r>
          </w:p>
          <w:p w14:paraId="4EE9CDB1" w14:textId="49D2CED1" w:rsidR="00901258" w:rsidRPr="0016249F" w:rsidRDefault="00901258" w:rsidP="0090533C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2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: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MLR-1.1%</w:t>
            </w:r>
          </w:p>
        </w:tc>
        <w:tc>
          <w:tcPr>
            <w:tcW w:w="1440" w:type="dxa"/>
          </w:tcPr>
          <w:p w14:paraId="7A84D59D" w14:textId="1D2F0FA9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2571</w:t>
            </w:r>
          </w:p>
        </w:tc>
        <w:tc>
          <w:tcPr>
            <w:tcW w:w="2790" w:type="dxa"/>
            <w:shd w:val="clear" w:color="auto" w:fill="auto"/>
          </w:tcPr>
          <w:p w14:paraId="0DD5F779" w14:textId="77777777" w:rsidR="00901258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  <w:p w14:paraId="5503F1D4" w14:textId="64838352" w:rsidR="00901258" w:rsidRPr="0016249F" w:rsidRDefault="00901258" w:rsidP="009F2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160" w:type="dxa"/>
            <w:shd w:val="clear" w:color="auto" w:fill="auto"/>
          </w:tcPr>
          <w:p w14:paraId="13612D5B" w14:textId="6CD451E0" w:rsidR="00901258" w:rsidRDefault="00383F52" w:rsidP="00E91C47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lastRenderedPageBreak/>
              <w:t>-</w:t>
            </w:r>
          </w:p>
        </w:tc>
        <w:tc>
          <w:tcPr>
            <w:tcW w:w="270" w:type="dxa"/>
            <w:shd w:val="clear" w:color="auto" w:fill="auto"/>
          </w:tcPr>
          <w:p w14:paraId="1215BFA6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6765F0A2" w14:textId="226A1446" w:rsidR="00901258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19,926</w:t>
            </w:r>
            <w:r w:rsidRPr="001624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AC2302" w:rsidRPr="0016249F" w14:paraId="685FFFE7" w14:textId="77777777" w:rsidTr="003F7F67">
        <w:tc>
          <w:tcPr>
            <w:tcW w:w="1440" w:type="dxa"/>
          </w:tcPr>
          <w:p w14:paraId="0C0983C4" w14:textId="77777777" w:rsidR="00A979EA" w:rsidRPr="0016249F" w:rsidRDefault="00A979EA" w:rsidP="00C92491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MLR-1.775%</w:t>
            </w:r>
          </w:p>
        </w:tc>
        <w:tc>
          <w:tcPr>
            <w:tcW w:w="1440" w:type="dxa"/>
          </w:tcPr>
          <w:p w14:paraId="6410A5A2" w14:textId="77777777" w:rsidR="00A979EA" w:rsidRPr="0016249F" w:rsidRDefault="00A979EA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2567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DAF10DD" w14:textId="77777777" w:rsidR="00A979EA" w:rsidRPr="0016249F" w:rsidRDefault="00A979EA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</w:t>
            </w:r>
          </w:p>
        </w:tc>
        <w:tc>
          <w:tcPr>
            <w:tcW w:w="2160" w:type="dxa"/>
            <w:shd w:val="clear" w:color="auto" w:fill="auto"/>
          </w:tcPr>
          <w:p w14:paraId="7026E665" w14:textId="77777777" w:rsidR="00A979EA" w:rsidRPr="00A979EA" w:rsidRDefault="00A979EA" w:rsidP="00C92491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A979EA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19120" w14:textId="77777777" w:rsidR="00A979EA" w:rsidRPr="0016249F" w:rsidRDefault="00A979EA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0949C5" w14:textId="77777777" w:rsidR="00A979EA" w:rsidRPr="0016249F" w:rsidRDefault="00A979EA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Pr="001624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AC2302" w:rsidRPr="0016249F" w14:paraId="3CF6EFEA" w14:textId="77777777" w:rsidTr="003F7F67">
        <w:tc>
          <w:tcPr>
            <w:tcW w:w="1440" w:type="dxa"/>
          </w:tcPr>
          <w:p w14:paraId="45E92C24" w14:textId="77777777" w:rsidR="00A979EA" w:rsidRPr="0016249F" w:rsidRDefault="00A979EA" w:rsidP="003F7F67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1 - 2 : 2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1D4F3826" w14:textId="77777777" w:rsidR="00A979EA" w:rsidRPr="009A0D17" w:rsidRDefault="00A979EA" w:rsidP="00C92491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 MRR</w:t>
            </w:r>
          </w:p>
        </w:tc>
        <w:tc>
          <w:tcPr>
            <w:tcW w:w="1440" w:type="dxa"/>
          </w:tcPr>
          <w:p w14:paraId="0329BFD5" w14:textId="77777777" w:rsidR="00A979EA" w:rsidRPr="0016249F" w:rsidRDefault="00A979EA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790" w:type="dxa"/>
            <w:shd w:val="clear" w:color="auto" w:fill="auto"/>
          </w:tcPr>
          <w:p w14:paraId="73B1006E" w14:textId="77777777" w:rsidR="00A979EA" w:rsidRPr="0016249F" w:rsidRDefault="00A979EA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2160" w:type="dxa"/>
            <w:shd w:val="clear" w:color="auto" w:fill="auto"/>
          </w:tcPr>
          <w:p w14:paraId="686A62B0" w14:textId="77777777" w:rsidR="00A979EA" w:rsidRPr="0016249F" w:rsidRDefault="00A979EA" w:rsidP="00C92491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58EBE7" w14:textId="77777777" w:rsidR="00A979EA" w:rsidRPr="0016249F" w:rsidRDefault="00A979EA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25EE152" w14:textId="77777777" w:rsidR="00A979EA" w:rsidRPr="0016249F" w:rsidRDefault="00A979EA" w:rsidP="00C924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3,760</w:t>
            </w:r>
          </w:p>
        </w:tc>
      </w:tr>
      <w:tr w:rsidR="00AC2302" w:rsidRPr="0016249F" w14:paraId="78499582" w14:textId="77777777" w:rsidTr="003F7F67">
        <w:tc>
          <w:tcPr>
            <w:tcW w:w="1440" w:type="dxa"/>
          </w:tcPr>
          <w:p w14:paraId="322AC6A1" w14:textId="1FAA0856" w:rsidR="00901258" w:rsidRPr="0016249F" w:rsidRDefault="00901258" w:rsidP="0090125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440" w:type="dxa"/>
          </w:tcPr>
          <w:p w14:paraId="2E12D885" w14:textId="590E7B6B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4092B7A" w14:textId="27FBFF24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ที่ดินที่เป็นกรรมสิทธิ์ของผู้บริหารสำคัญ ผู้บริหารสำคัญ 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2160" w:type="dxa"/>
            <w:shd w:val="clear" w:color="auto" w:fill="auto"/>
          </w:tcPr>
          <w:p w14:paraId="0ED5B3E6" w14:textId="2855DDB0" w:rsidR="00901258" w:rsidRPr="0016249F" w:rsidRDefault="00383F52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34A75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772C446A" w14:textId="7FE68F1A" w:rsidR="00901258" w:rsidRPr="0016249F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416</w:t>
            </w:r>
          </w:p>
        </w:tc>
      </w:tr>
      <w:tr w:rsidR="00AC2302" w:rsidRPr="0016249F" w14:paraId="24A88FC5" w14:textId="77777777" w:rsidTr="003F7F67">
        <w:tc>
          <w:tcPr>
            <w:tcW w:w="1440" w:type="dxa"/>
          </w:tcPr>
          <w:p w14:paraId="347AB366" w14:textId="5751E0D4" w:rsidR="00901258" w:rsidRPr="0016249F" w:rsidRDefault="00901258" w:rsidP="00901258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MLR-1</w:t>
            </w:r>
            <w:r w:rsidR="001E73CB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440" w:type="dxa"/>
          </w:tcPr>
          <w:p w14:paraId="62412FD0" w14:textId="5B43CB45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9D41DA5" w14:textId="0977CC91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ผู้บริหารสำคัญ และบริษัทใหญ่ในลำดับสูงสุด</w:t>
            </w:r>
          </w:p>
        </w:tc>
        <w:tc>
          <w:tcPr>
            <w:tcW w:w="2160" w:type="dxa"/>
            <w:shd w:val="clear" w:color="auto" w:fill="auto"/>
          </w:tcPr>
          <w:p w14:paraId="59823009" w14:textId="01265E37" w:rsidR="00901258" w:rsidRPr="0016249F" w:rsidRDefault="00383F52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9B517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42251BCE" w14:textId="726E13E3" w:rsidR="00901258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 w:bidi="th-TH"/>
              </w:rPr>
              <w:t>146</w:t>
            </w:r>
          </w:p>
        </w:tc>
      </w:tr>
      <w:tr w:rsidR="00AC2302" w:rsidRPr="0016249F" w14:paraId="3EAFFA62" w14:textId="77777777" w:rsidTr="003F7F67">
        <w:tc>
          <w:tcPr>
            <w:tcW w:w="1440" w:type="dxa"/>
          </w:tcPr>
          <w:p w14:paraId="27E8D5A4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58B2FF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</w:tcPr>
          <w:p w14:paraId="27D79FE1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61D39E8" w14:textId="42CAE2FF" w:rsidR="00901258" w:rsidRPr="0016249F" w:rsidRDefault="00A979EA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45,930</w:t>
            </w:r>
          </w:p>
        </w:tc>
        <w:tc>
          <w:tcPr>
            <w:tcW w:w="270" w:type="dxa"/>
          </w:tcPr>
          <w:p w14:paraId="7A433179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ECDF7FF" w14:textId="1C2AB7B6" w:rsidR="00901258" w:rsidRPr="0016249F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82,505</w:t>
            </w:r>
          </w:p>
        </w:tc>
      </w:tr>
    </w:tbl>
    <w:p w14:paraId="31BB674A" w14:textId="01EE2D55" w:rsidR="00C54A1E" w:rsidRDefault="00C54A1E">
      <w:pPr>
        <w:pStyle w:val="FSContent"/>
        <w:ind w:left="0"/>
        <w:rPr>
          <w:lang w:val="en-US"/>
        </w:rPr>
      </w:pPr>
    </w:p>
    <w:p w14:paraId="294DB8B9" w14:textId="25B45672" w:rsidR="00C15D10" w:rsidRDefault="00C15D10">
      <w:pPr>
        <w:pStyle w:val="FSContent"/>
        <w:ind w:left="0"/>
        <w:rPr>
          <w:lang w:val="en-US"/>
        </w:rPr>
      </w:pPr>
    </w:p>
    <w:p w14:paraId="1265179A" w14:textId="4B472DA9" w:rsidR="00C15D10" w:rsidRDefault="00C15D10">
      <w:pPr>
        <w:pStyle w:val="FSContent"/>
        <w:ind w:left="0"/>
        <w:rPr>
          <w:lang w:val="en-US"/>
        </w:rPr>
      </w:pPr>
    </w:p>
    <w:p w14:paraId="04AF8783" w14:textId="5CEE5B45" w:rsidR="00C15D10" w:rsidRDefault="00C15D10">
      <w:pPr>
        <w:pStyle w:val="FSContent"/>
        <w:ind w:left="0"/>
        <w:rPr>
          <w:lang w:val="en-US"/>
        </w:rPr>
      </w:pPr>
    </w:p>
    <w:p w14:paraId="3F304620" w14:textId="39FF0E38" w:rsidR="00C15D10" w:rsidRDefault="00C15D10">
      <w:pPr>
        <w:pStyle w:val="FSContent"/>
        <w:ind w:left="0"/>
        <w:rPr>
          <w:lang w:val="en-US"/>
        </w:rPr>
      </w:pPr>
    </w:p>
    <w:p w14:paraId="08D156F5" w14:textId="6201BBF6" w:rsidR="00C15D10" w:rsidRDefault="00C15D10">
      <w:pPr>
        <w:pStyle w:val="FSContent"/>
        <w:ind w:left="0"/>
        <w:rPr>
          <w:lang w:val="en-US"/>
        </w:rPr>
      </w:pPr>
    </w:p>
    <w:p w14:paraId="7794A6BA" w14:textId="1CCD3006" w:rsidR="00C15D10" w:rsidRDefault="00C15D10">
      <w:pPr>
        <w:pStyle w:val="FSContent"/>
        <w:ind w:left="0"/>
        <w:rPr>
          <w:lang w:val="en-US"/>
        </w:rPr>
      </w:pPr>
    </w:p>
    <w:p w14:paraId="06B812CD" w14:textId="5EB5F3EC" w:rsidR="00C15D10" w:rsidRDefault="00C15D10">
      <w:pPr>
        <w:pStyle w:val="FSContent"/>
        <w:ind w:left="0"/>
        <w:rPr>
          <w:lang w:val="en-US"/>
        </w:rPr>
      </w:pPr>
    </w:p>
    <w:p w14:paraId="055BA072" w14:textId="2726E49F" w:rsidR="00C15D10" w:rsidRDefault="00C15D10">
      <w:pPr>
        <w:pStyle w:val="FSContent"/>
        <w:ind w:left="0"/>
        <w:rPr>
          <w:lang w:val="en-US"/>
        </w:rPr>
      </w:pPr>
    </w:p>
    <w:p w14:paraId="1A1D6BE0" w14:textId="75C0281E" w:rsidR="00C15D10" w:rsidRDefault="00C15D10">
      <w:pPr>
        <w:pStyle w:val="FSContent"/>
        <w:ind w:left="0"/>
        <w:rPr>
          <w:lang w:val="en-US"/>
        </w:rPr>
      </w:pPr>
    </w:p>
    <w:p w14:paraId="67D00C7E" w14:textId="337C38E2" w:rsidR="00C15D10" w:rsidRDefault="00C15D10">
      <w:pPr>
        <w:pStyle w:val="FSContent"/>
        <w:ind w:left="0"/>
        <w:rPr>
          <w:lang w:val="en-US"/>
        </w:rPr>
      </w:pPr>
    </w:p>
    <w:p w14:paraId="3F9EFA49" w14:textId="77777777" w:rsidR="00C15D10" w:rsidRDefault="00C15D10">
      <w:pPr>
        <w:pStyle w:val="FSContent"/>
        <w:ind w:left="0"/>
        <w:rPr>
          <w:lang w:val="en-US"/>
        </w:rPr>
      </w:pPr>
    </w:p>
    <w:p w14:paraId="40631AE1" w14:textId="05C8CD71" w:rsidR="00D71541" w:rsidRPr="00DD0649" w:rsidRDefault="00D71541" w:rsidP="00AF2978">
      <w:pPr>
        <w:pStyle w:val="FSContent"/>
        <w:numPr>
          <w:ilvl w:val="0"/>
          <w:numId w:val="43"/>
        </w:numPr>
        <w:ind w:left="540" w:hanging="540"/>
        <w:rPr>
          <w:b/>
          <w:bCs/>
          <w:i/>
          <w:iCs/>
          <w:lang w:val="en-US"/>
        </w:rPr>
      </w:pPr>
      <w:r w:rsidRPr="00DD0649">
        <w:rPr>
          <w:b/>
          <w:bCs/>
          <w:i/>
          <w:iCs/>
          <w:cs/>
          <w:lang w:val="en-US"/>
        </w:rPr>
        <w:t>หนี้สินตามสัญญาเช่า</w:t>
      </w:r>
    </w:p>
    <w:p w14:paraId="5786318D" w14:textId="5227C297" w:rsidR="00D71541" w:rsidRPr="00DD0649" w:rsidRDefault="00D71541" w:rsidP="00DD0649">
      <w:pPr>
        <w:pStyle w:val="FSContent"/>
        <w:rPr>
          <w:lang w:val="en-US"/>
        </w:rPr>
      </w:pPr>
    </w:p>
    <w:p w14:paraId="57A03F6B" w14:textId="59B60345" w:rsidR="00D71541" w:rsidRPr="00DD0649" w:rsidRDefault="00D71541" w:rsidP="00D71541">
      <w:pPr>
        <w:pStyle w:val="FSContent"/>
        <w:rPr>
          <w:cs/>
          <w:lang w:val="en-US"/>
        </w:rPr>
      </w:pPr>
      <w:r w:rsidRPr="0016249F">
        <w:rPr>
          <w:cs/>
          <w:lang w:val="en-US"/>
        </w:rPr>
        <w:t>หนี้สินตามสัญญาเช่าแสดงตามระยะเวลาครบกำหนดการจ่ายชำระได้ดังนี้</w:t>
      </w:r>
    </w:p>
    <w:p w14:paraId="39ADC51D" w14:textId="77777777" w:rsidR="00D71541" w:rsidRPr="00DD0649" w:rsidRDefault="00D71541" w:rsidP="00DD0649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7B0431" w:rsidRPr="008D373A" w14:paraId="12C34D30" w14:textId="77777777" w:rsidTr="003F7F67">
        <w:tc>
          <w:tcPr>
            <w:tcW w:w="1620" w:type="dxa"/>
          </w:tcPr>
          <w:p w14:paraId="234E3AB7" w14:textId="77777777" w:rsidR="007B0431" w:rsidRPr="0016249F" w:rsidRDefault="007B043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2B819725" w14:textId="77777777" w:rsidR="007B0431" w:rsidRPr="00BA3703" w:rsidRDefault="007B043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5903DE2" w14:textId="77777777" w:rsidR="007B0431" w:rsidRPr="00BA3703" w:rsidRDefault="007B043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7"/>
            <w:shd w:val="clear" w:color="auto" w:fill="auto"/>
          </w:tcPr>
          <w:p w14:paraId="16493D59" w14:textId="166CC132" w:rsidR="007B0431" w:rsidRPr="00BA3703" w:rsidRDefault="007B043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541" w:rsidRPr="008D373A" w14:paraId="34EF8F3F" w14:textId="77777777" w:rsidTr="00E6433A">
        <w:tc>
          <w:tcPr>
            <w:tcW w:w="1620" w:type="dxa"/>
          </w:tcPr>
          <w:p w14:paraId="5A6FA9D3" w14:textId="77777777" w:rsidR="00D71541" w:rsidRPr="0016249F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D2D7A7" w14:textId="3F8B953E" w:rsidR="00D71541" w:rsidRPr="008D373A" w:rsidRDefault="006932D4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370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71541" w:rsidRPr="008D37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71541" w:rsidRPr="008D373A">
              <w:rPr>
                <w:rFonts w:ascii="Angsana New" w:hAnsi="Angsana New"/>
                <w:sz w:val="30"/>
                <w:szCs w:val="30"/>
              </w:rPr>
              <w:t>256</w:t>
            </w:r>
            <w:r w:rsidR="00D74E30" w:rsidRPr="008D373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BA7C689" w14:textId="77777777" w:rsidR="00D71541" w:rsidRPr="002D099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783756" w14:textId="666D8852" w:rsidR="00D71541" w:rsidRPr="008D373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37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37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373A">
              <w:rPr>
                <w:rFonts w:ascii="Angsana New" w:hAnsi="Angsana New"/>
                <w:sz w:val="30"/>
                <w:szCs w:val="30"/>
              </w:rPr>
              <w:t>256</w:t>
            </w:r>
            <w:r w:rsidR="00D74E30" w:rsidRPr="008D373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D30EFD" w:rsidRPr="008D373A" w14:paraId="08A3FDDC" w14:textId="77777777" w:rsidTr="00E6433A">
        <w:tc>
          <w:tcPr>
            <w:tcW w:w="1620" w:type="dxa"/>
            <w:shd w:val="clear" w:color="auto" w:fill="auto"/>
          </w:tcPr>
          <w:p w14:paraId="655735C8" w14:textId="77777777" w:rsidR="00D30EFD" w:rsidRPr="008D373A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57869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F8ABE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5C70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8FE1D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709E4" w14:textId="6E9C6BF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33FB4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1F35D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698F9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75C3B" w14:textId="092974B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9F9C1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26A8" w14:textId="20364DD1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8D373A" w14:paraId="5017CEA6" w14:textId="77777777" w:rsidTr="00E6433A">
        <w:trPr>
          <w:trHeight w:val="317"/>
        </w:trPr>
        <w:tc>
          <w:tcPr>
            <w:tcW w:w="1620" w:type="dxa"/>
          </w:tcPr>
          <w:p w14:paraId="164E9A18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07A54E5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3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8D373A" w14:paraId="000BC8BC" w14:textId="77777777" w:rsidTr="00E6433A">
        <w:tc>
          <w:tcPr>
            <w:tcW w:w="1620" w:type="dxa"/>
          </w:tcPr>
          <w:p w14:paraId="3C5FA101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B07004" w14:textId="6E94ED15" w:rsidR="00D71541" w:rsidRPr="008B02C1" w:rsidRDefault="00A979EA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C61C52" w14:textId="11FB8771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3971F3" w14:textId="506A9BC3" w:rsidR="00D71541" w:rsidRPr="008B02C1" w:rsidRDefault="00A979E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(4,570)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52A01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94113" w14:textId="58FC6F52" w:rsidR="00D71541" w:rsidRPr="008B02C1" w:rsidRDefault="00A979E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7881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5B76B" w14:textId="1ECF6BAF" w:rsidR="00D71541" w:rsidRPr="007C31E0" w:rsidRDefault="00447808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EA5373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B901282" w14:textId="1662D68B" w:rsidR="00D71541" w:rsidRPr="007C31E0" w:rsidRDefault="00447808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22D3C0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0225460" w14:textId="68CD4E49" w:rsidR="00D71541" w:rsidRPr="007C31E0" w:rsidRDefault="00447808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2,858</w:t>
            </w:r>
          </w:p>
        </w:tc>
      </w:tr>
      <w:tr w:rsidR="00D71541" w:rsidRPr="008D373A" w14:paraId="2D09EF9B" w14:textId="77777777" w:rsidTr="00E6433A">
        <w:tc>
          <w:tcPr>
            <w:tcW w:w="1620" w:type="dxa"/>
          </w:tcPr>
          <w:p w14:paraId="5F209050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4D39DB" w14:textId="01619E82" w:rsidR="00D71541" w:rsidRPr="008B02C1" w:rsidRDefault="00A979EA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33,145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B18A82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1B721F" w14:textId="1CAC365F" w:rsidR="00D71541" w:rsidRPr="008B02C1" w:rsidRDefault="00A979E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(16,382)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5E163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44970" w14:textId="6B9FB3EC" w:rsidR="00D71541" w:rsidRPr="008B02C1" w:rsidRDefault="00A979E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298D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0D439" w14:textId="274144C7" w:rsidR="00D71541" w:rsidRPr="007C31E0" w:rsidRDefault="00447808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27,843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A6BEC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1BAEEB7" w14:textId="0DF83C3F" w:rsidR="00D71541" w:rsidRPr="007C31E0" w:rsidRDefault="00447808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(16,467)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649BD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DBCBF76" w14:textId="072BE7F9" w:rsidR="00D71541" w:rsidRPr="007C31E0" w:rsidRDefault="00447808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11,376</w:t>
            </w:r>
          </w:p>
        </w:tc>
      </w:tr>
      <w:tr w:rsidR="00D71541" w:rsidRPr="008D373A" w14:paraId="28CB6ACD" w14:textId="77777777" w:rsidTr="00E6433A">
        <w:tc>
          <w:tcPr>
            <w:tcW w:w="1620" w:type="dxa"/>
          </w:tcPr>
          <w:p w14:paraId="7139C9B3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FBC14D" w14:textId="53B8FB69" w:rsidR="00D71541" w:rsidRPr="008B02C1" w:rsidRDefault="00A979EA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111,424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388C1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122F88" w14:textId="35271867" w:rsidR="00D71541" w:rsidRPr="008B02C1" w:rsidRDefault="00A979E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(27,04</w:t>
            </w:r>
            <w:r w:rsidR="00D9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899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A7528" w14:textId="37DFF02D" w:rsidR="00D71541" w:rsidRPr="008B02C1" w:rsidRDefault="00A979E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84,37</w:t>
            </w:r>
            <w:r w:rsidR="00D9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55A0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AA9A7" w14:textId="3A6EFFF1" w:rsidR="00D71541" w:rsidRPr="007C31E0" w:rsidRDefault="00447808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116,573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B2CE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8678851" w14:textId="4F5D9B23" w:rsidR="00D71541" w:rsidRPr="007C31E0" w:rsidRDefault="00447808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(29,863)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6E56DC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AB264A1" w14:textId="1AF82542" w:rsidR="00D71541" w:rsidRPr="007C31E0" w:rsidRDefault="00447808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86,710</w:t>
            </w:r>
          </w:p>
        </w:tc>
      </w:tr>
      <w:tr w:rsidR="00D71541" w:rsidRPr="00FB5CF5" w14:paraId="6A97213E" w14:textId="77777777" w:rsidTr="00E6433A">
        <w:tc>
          <w:tcPr>
            <w:tcW w:w="1620" w:type="dxa"/>
          </w:tcPr>
          <w:p w14:paraId="1ECD0D1F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1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D1F26" w14:textId="1607C0C6" w:rsidR="00D71541" w:rsidRPr="008B02C1" w:rsidRDefault="00A979EA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153,602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0DA2F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F0DB2" w14:textId="250DB023" w:rsidR="00D71541" w:rsidRPr="008B02C1" w:rsidRDefault="00A979E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(47,99</w:t>
            </w:r>
            <w:r w:rsidR="00D9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5095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96C0C" w14:textId="192AF4A0" w:rsidR="00D71541" w:rsidRPr="008B02C1" w:rsidRDefault="00A979E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105,60</w:t>
            </w:r>
            <w:r w:rsidR="00D966B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2F561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C6F2A" w14:textId="34AABC4C" w:rsidR="00D71541" w:rsidRPr="007C31E0" w:rsidRDefault="00447808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151,687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B191D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5FC57" w14:textId="15068195" w:rsidR="00D71541" w:rsidRPr="007C31E0" w:rsidRDefault="00447808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(50,743)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1E77C3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35A60008" w:rsidR="00D71541" w:rsidRPr="007C31E0" w:rsidRDefault="00447808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100,944</w:t>
            </w:r>
          </w:p>
        </w:tc>
      </w:tr>
    </w:tbl>
    <w:p w14:paraId="52124129" w14:textId="63A3B121" w:rsidR="006932D4" w:rsidRDefault="006932D4" w:rsidP="005253D6">
      <w:pPr>
        <w:pStyle w:val="FSContent"/>
        <w:ind w:left="630"/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70"/>
        <w:gridCol w:w="2160"/>
      </w:tblGrid>
      <w:tr w:rsidR="007B0431" w14:paraId="1A5AC75A" w14:textId="77777777" w:rsidTr="00AF2978">
        <w:trPr>
          <w:trHeight w:val="271"/>
        </w:trPr>
        <w:tc>
          <w:tcPr>
            <w:tcW w:w="4770" w:type="dxa"/>
            <w:shd w:val="clear" w:color="auto" w:fill="auto"/>
          </w:tcPr>
          <w:p w14:paraId="38D5D03D" w14:textId="77777777" w:rsidR="007B043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2204CAF" w14:textId="77777777" w:rsidR="007B043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70D8A663" w14:textId="3018CA94" w:rsidR="007B043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74255E" w14:textId="77777777" w:rsidR="007B043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1C6954E" w14:textId="7574BE66" w:rsidR="007B0431" w:rsidRDefault="007B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431" w14:paraId="74C9BE7C" w14:textId="77777777" w:rsidTr="003F7F67">
        <w:trPr>
          <w:trHeight w:val="264"/>
        </w:trPr>
        <w:tc>
          <w:tcPr>
            <w:tcW w:w="4770" w:type="dxa"/>
            <w:shd w:val="clear" w:color="auto" w:fill="auto"/>
          </w:tcPr>
          <w:p w14:paraId="279E7E65" w14:textId="77777777" w:rsidR="007B0431" w:rsidRPr="00936886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663B319" w14:textId="1BC8EDA1" w:rsidR="007B043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DA87B8" w14:textId="77777777" w:rsidR="007B0431" w:rsidRPr="004773D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F957C2F" w14:textId="77777777" w:rsidR="007B043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B0431" w:rsidRPr="004773D1" w14:paraId="3F97C7A8" w14:textId="77777777" w:rsidTr="003F7F67">
        <w:trPr>
          <w:trHeight w:val="271"/>
        </w:trPr>
        <w:tc>
          <w:tcPr>
            <w:tcW w:w="4770" w:type="dxa"/>
            <w:shd w:val="clear" w:color="auto" w:fill="auto"/>
          </w:tcPr>
          <w:p w14:paraId="7A9D89B6" w14:textId="77777777" w:rsidR="007B0431" w:rsidRPr="009D0F59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590" w:type="dxa"/>
            <w:gridSpan w:val="3"/>
          </w:tcPr>
          <w:p w14:paraId="08B91643" w14:textId="285CA59F" w:rsidR="007B0431" w:rsidRPr="004773D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431" w:rsidRPr="004773D1" w14:paraId="12ED9CB7" w14:textId="77777777" w:rsidTr="003F7F67">
        <w:trPr>
          <w:trHeight w:val="271"/>
        </w:trPr>
        <w:tc>
          <w:tcPr>
            <w:tcW w:w="4770" w:type="dxa"/>
          </w:tcPr>
          <w:p w14:paraId="3CD33E2A" w14:textId="77777777" w:rsidR="007B0431" w:rsidRPr="00510DF0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0" w:type="dxa"/>
          </w:tcPr>
          <w:p w14:paraId="0F04ABB3" w14:textId="546E187B" w:rsidR="007B0431" w:rsidRPr="004773D1" w:rsidRDefault="007B0431" w:rsidP="005535D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BAEB8" w14:textId="77777777" w:rsidR="007B0431" w:rsidRPr="004773D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</w:tcPr>
          <w:p w14:paraId="29AAA7A1" w14:textId="77777777" w:rsidR="007B0431" w:rsidRPr="004773D1" w:rsidRDefault="007B0431" w:rsidP="003F7F6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0431" w14:paraId="15EFA588" w14:textId="77777777" w:rsidTr="003F7F67">
        <w:trPr>
          <w:trHeight w:val="271"/>
        </w:trPr>
        <w:tc>
          <w:tcPr>
            <w:tcW w:w="4770" w:type="dxa"/>
            <w:shd w:val="clear" w:color="auto" w:fill="auto"/>
          </w:tcPr>
          <w:p w14:paraId="40A1C80F" w14:textId="77777777" w:rsidR="007B0431" w:rsidRPr="00936886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3688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3688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93688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984CE67" w14:textId="132BF3CE" w:rsidR="007B043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EF0EED" w14:textId="77777777" w:rsidR="007B0431" w:rsidRPr="004773D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C1C54D7" w14:textId="77777777" w:rsidR="007B0431" w:rsidRDefault="007B0431" w:rsidP="003F7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431" w:rsidRPr="00BA3703" w14:paraId="547AB1F4" w14:textId="77777777" w:rsidTr="003F7F67">
        <w:trPr>
          <w:trHeight w:val="271"/>
        </w:trPr>
        <w:tc>
          <w:tcPr>
            <w:tcW w:w="4770" w:type="dxa"/>
          </w:tcPr>
          <w:p w14:paraId="25AE1BC3" w14:textId="77777777" w:rsidR="007B0431" w:rsidRPr="00510DF0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82253" w:rsidDel="009A474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14:paraId="236BDB03" w14:textId="3F6D5921" w:rsidR="007B0431" w:rsidRPr="008B02C1" w:rsidRDefault="007B0431" w:rsidP="00AF2978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3,418</w:t>
            </w:r>
          </w:p>
        </w:tc>
        <w:tc>
          <w:tcPr>
            <w:tcW w:w="270" w:type="dxa"/>
          </w:tcPr>
          <w:p w14:paraId="7BBDCD64" w14:textId="77777777" w:rsidR="007B0431" w:rsidRPr="004773D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</w:tcPr>
          <w:p w14:paraId="3B7D6439" w14:textId="77777777" w:rsidR="007B0431" w:rsidRPr="00BA3703" w:rsidRDefault="007B0431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2,201</w:t>
            </w:r>
          </w:p>
        </w:tc>
      </w:tr>
      <w:tr w:rsidR="007B0431" w:rsidRPr="00600741" w14:paraId="4DF31725" w14:textId="77777777" w:rsidTr="003F7F67">
        <w:trPr>
          <w:trHeight w:val="257"/>
        </w:trPr>
        <w:tc>
          <w:tcPr>
            <w:tcW w:w="4770" w:type="dxa"/>
          </w:tcPr>
          <w:p w14:paraId="0209AFEA" w14:textId="77777777" w:rsidR="007B0431" w:rsidRPr="00510DF0" w:rsidRDefault="007B0431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ค่าใช้จ่ายที่เกี่ยวกับสัญญาเช่าสินทรัพย์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ระยะสั้นหรือ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2160" w:type="dxa"/>
          </w:tcPr>
          <w:p w14:paraId="1B749459" w14:textId="77777777" w:rsidR="007B33C6" w:rsidRDefault="007B33C6" w:rsidP="00AF2978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8AE686B" w14:textId="6F474024" w:rsidR="007B0431" w:rsidRPr="00600741" w:rsidRDefault="007B0431" w:rsidP="00AF2978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792</w:t>
            </w:r>
          </w:p>
        </w:tc>
        <w:tc>
          <w:tcPr>
            <w:tcW w:w="270" w:type="dxa"/>
          </w:tcPr>
          <w:p w14:paraId="65E8A47E" w14:textId="77777777" w:rsidR="007B0431" w:rsidRPr="0060074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101DEFC" w14:textId="77777777" w:rsidR="007B33C6" w:rsidRDefault="007B33C6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8FB5B87" w14:textId="626BEA21" w:rsidR="007B0431" w:rsidRPr="003F7F67" w:rsidRDefault="007B0431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7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</w:p>
        </w:tc>
      </w:tr>
    </w:tbl>
    <w:p w14:paraId="19CF17EE" w14:textId="77777777" w:rsidR="00EB24A9" w:rsidRDefault="00EB24A9" w:rsidP="003F7F67">
      <w:pPr>
        <w:pStyle w:val="FSContent"/>
        <w:ind w:left="0"/>
      </w:pPr>
    </w:p>
    <w:p w14:paraId="6EAB4E79" w14:textId="1FF763A9" w:rsidR="00C15D10" w:rsidRPr="003F7F67" w:rsidRDefault="00D71541" w:rsidP="00376E50">
      <w:pPr>
        <w:pStyle w:val="FSContent"/>
        <w:rPr>
          <w:cs/>
          <w:lang w:val="en-US"/>
        </w:rPr>
      </w:pPr>
      <w:r w:rsidRPr="005253D6">
        <w:rPr>
          <w:cs/>
        </w:rPr>
        <w:t>กระแสเงินสดจ่ายทั้งหมดของสัญญาเช่าที่แสดงในงบกระแสเงินสด</w:t>
      </w:r>
      <w:r w:rsidR="00CF7BFB">
        <w:rPr>
          <w:rFonts w:hint="cs"/>
          <w:cs/>
          <w:lang w:val="en-US"/>
        </w:rPr>
        <w:t>รวม</w:t>
      </w:r>
      <w:r w:rsidR="00D966B4">
        <w:rPr>
          <w:rFonts w:hint="cs"/>
          <w:cs/>
          <w:lang w:val="en-US"/>
        </w:rPr>
        <w:t>และงบกระแสเงินสดเฉพาะกิจการ</w:t>
      </w:r>
      <w:r w:rsidRPr="005253D6">
        <w:rPr>
          <w:cs/>
        </w:rPr>
        <w:t>สำหรับงวด</w:t>
      </w:r>
      <w:r w:rsidR="00BA3703">
        <w:rPr>
          <w:rFonts w:hint="cs"/>
          <w:cs/>
        </w:rPr>
        <w:t>เก้า</w:t>
      </w:r>
      <w:r w:rsidRPr="005253D6">
        <w:rPr>
          <w:cs/>
        </w:rPr>
        <w:t>เดือนสิ้นสุดวันที่</w:t>
      </w:r>
      <w:r w:rsidR="00D966B4">
        <w:rPr>
          <w:rFonts w:hint="cs"/>
          <w:cs/>
          <w:lang w:val="en-US"/>
        </w:rPr>
        <w:t xml:space="preserve"> </w:t>
      </w:r>
      <w:r w:rsidR="006932D4">
        <w:rPr>
          <w:lang w:val="en-US"/>
        </w:rPr>
        <w:t xml:space="preserve">30 </w:t>
      </w:r>
      <w:r w:rsidR="00BA3703">
        <w:rPr>
          <w:rFonts w:hint="cs"/>
          <w:cs/>
          <w:lang w:val="en-US"/>
        </w:rPr>
        <w:t>กันยายน</w:t>
      </w:r>
      <w:r w:rsidRPr="005253D6">
        <w:rPr>
          <w:cs/>
        </w:rPr>
        <w:t xml:space="preserve"> </w:t>
      </w:r>
      <w:r w:rsidR="008D373A" w:rsidRPr="005253D6">
        <w:t>2565</w:t>
      </w:r>
      <w:r w:rsidR="008D373A" w:rsidRPr="005253D6">
        <w:rPr>
          <w:cs/>
        </w:rPr>
        <w:t xml:space="preserve"> </w:t>
      </w:r>
      <w:r w:rsidRPr="005253D6">
        <w:rPr>
          <w:cs/>
        </w:rPr>
        <w:t xml:space="preserve">มีจำนวน </w:t>
      </w:r>
      <w:r w:rsidR="00481E9A">
        <w:rPr>
          <w:lang w:val="en-US"/>
        </w:rPr>
        <w:t>4.</w:t>
      </w:r>
      <w:r w:rsidR="00CA019C">
        <w:rPr>
          <w:lang w:val="en-US"/>
        </w:rPr>
        <w:t>1</w:t>
      </w:r>
      <w:r w:rsidRPr="005253D6">
        <w:t xml:space="preserve"> </w:t>
      </w:r>
      <w:r w:rsidRPr="005253D6">
        <w:rPr>
          <w:cs/>
        </w:rPr>
        <w:t>ล้านบาท</w:t>
      </w:r>
      <w:r w:rsidR="00D966B4">
        <w:rPr>
          <w:rFonts w:hint="cs"/>
          <w:cs/>
        </w:rPr>
        <w:t xml:space="preserve">และ </w:t>
      </w:r>
      <w:r w:rsidR="00D966B4">
        <w:rPr>
          <w:lang w:val="en-US"/>
        </w:rPr>
        <w:t>4.1</w:t>
      </w:r>
      <w:r w:rsidR="00D966B4">
        <w:rPr>
          <w:rFonts w:hint="cs"/>
          <w:cs/>
          <w:lang w:val="en-US"/>
        </w:rPr>
        <w:t xml:space="preserve"> ล้านบาท ตามลำดับ</w:t>
      </w:r>
      <w:r w:rsidR="00BA3703">
        <w:rPr>
          <w:rFonts w:hint="cs"/>
          <w:cs/>
        </w:rPr>
        <w:t xml:space="preserve"> </w:t>
      </w:r>
      <w:r w:rsidR="00D966B4">
        <w:rPr>
          <w:rFonts w:hint="cs"/>
          <w:cs/>
        </w:rPr>
        <w:t xml:space="preserve">                  </w:t>
      </w:r>
      <w:r w:rsidRPr="00EA1C6A">
        <w:rPr>
          <w:i/>
          <w:iCs/>
        </w:rPr>
        <w:t>(</w:t>
      </w:r>
      <w:r w:rsidR="008D373A" w:rsidRPr="00EA1C6A">
        <w:rPr>
          <w:i/>
          <w:iCs/>
        </w:rPr>
        <w:t>2564</w:t>
      </w:r>
      <w:r w:rsidRPr="00EA1C6A">
        <w:rPr>
          <w:i/>
          <w:iCs/>
        </w:rPr>
        <w:t xml:space="preserve">: </w:t>
      </w:r>
      <w:r w:rsidR="00EB24A9">
        <w:rPr>
          <w:rFonts w:hint="cs"/>
          <w:i/>
          <w:iCs/>
          <w:cs/>
        </w:rPr>
        <w:t>งบการเงินเฉพาะกิจการ</w:t>
      </w:r>
      <w:r w:rsidR="00CF7BFB">
        <w:rPr>
          <w:rFonts w:hint="cs"/>
          <w:i/>
          <w:iCs/>
          <w:cs/>
        </w:rPr>
        <w:t xml:space="preserve"> </w:t>
      </w:r>
      <w:r w:rsidR="00CF7BFB">
        <w:rPr>
          <w:i/>
          <w:iCs/>
          <w:lang w:val="en-US"/>
        </w:rPr>
        <w:t xml:space="preserve">6.2 </w:t>
      </w:r>
      <w:r w:rsidR="00CF7BFB">
        <w:rPr>
          <w:rFonts w:hint="cs"/>
          <w:i/>
          <w:iCs/>
          <w:cs/>
          <w:lang w:val="en-US"/>
        </w:rPr>
        <w:t>ล้านบาท</w:t>
      </w:r>
      <w:r w:rsidRPr="00EA1C6A">
        <w:rPr>
          <w:i/>
          <w:iCs/>
        </w:rPr>
        <w:t>)</w:t>
      </w:r>
    </w:p>
    <w:p w14:paraId="75E205B1" w14:textId="77777777" w:rsidR="00687928" w:rsidRPr="008E6F4B" w:rsidRDefault="00687928" w:rsidP="007D5667">
      <w:pPr>
        <w:pStyle w:val="FSContent"/>
      </w:pPr>
    </w:p>
    <w:p w14:paraId="52A9FDBE" w14:textId="70B71372" w:rsidR="008E4D61" w:rsidRPr="005253D6" w:rsidRDefault="00D71541" w:rsidP="00854EFE">
      <w:pPr>
        <w:pStyle w:val="FSContent"/>
      </w:pPr>
      <w:r w:rsidRPr="0016249F">
        <w:rPr>
          <w:cs/>
        </w:rPr>
        <w:t>บริษัททำสัญญาเช่า</w:t>
      </w:r>
      <w:r w:rsidRPr="005253D6">
        <w:rPr>
          <w:cs/>
        </w:rPr>
        <w:t>กับ</w:t>
      </w:r>
      <w:r w:rsidRPr="00734814">
        <w:rPr>
          <w:cs/>
        </w:rPr>
        <w:t>บริษัทในประเทศหลายแห่ง และบุคคลและกิจการที่เกี่ยวข้องกัน เพื่อเช่ายานพาหนะ</w:t>
      </w:r>
      <w:r w:rsidR="00374374" w:rsidRPr="00734814">
        <w:rPr>
          <w:cs/>
        </w:rPr>
        <w:t xml:space="preserve"> </w:t>
      </w:r>
      <w:r w:rsidRPr="00734814">
        <w:rPr>
          <w:cs/>
        </w:rPr>
        <w:t>และอุปกรณ์ และสิทธิการเช่าที่ดินและอาคาร ตามลำดับ</w:t>
      </w:r>
      <w:r w:rsidRPr="005253D6">
        <w:t xml:space="preserve"> </w:t>
      </w:r>
      <w:r w:rsidRPr="005253D6">
        <w:rPr>
          <w:cs/>
        </w:rPr>
        <w:t>ภายใต้เงื่อนไขของสัญญา บริษัทต้องปฏิบัติตามเงื่อนไขเกี่ยวกับสินทรัพย์ที่เช่า</w:t>
      </w:r>
    </w:p>
    <w:p w14:paraId="12E36CAD" w14:textId="77777777" w:rsidR="005B38E5" w:rsidRDefault="005B38E5" w:rsidP="003F7F67">
      <w:pPr>
        <w:pStyle w:val="FSContent"/>
        <w:ind w:left="0"/>
      </w:pPr>
    </w:p>
    <w:p w14:paraId="64B5EF69" w14:textId="4216AE81" w:rsidR="00306013" w:rsidRPr="0016249F" w:rsidRDefault="00E10658" w:rsidP="0037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306013"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0601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ทุนเรือนหุ้น</w:t>
      </w:r>
      <w:r w:rsidR="00521DDF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และใบสำคัญแสดงสิทธิ</w:t>
      </w:r>
      <w:r w:rsidR="0027492D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Default="00306013" w:rsidP="008E6F4B">
      <w:pPr>
        <w:pStyle w:val="FSContent"/>
      </w:pPr>
    </w:p>
    <w:p w14:paraId="51F3F487" w14:textId="6CBC37BA" w:rsidR="00306013" w:rsidRDefault="008E6F4B" w:rsidP="00376E50">
      <w:pPr>
        <w:pStyle w:val="FSContent"/>
        <w:rPr>
          <w:lang w:val="en-US"/>
        </w:rPr>
      </w:pPr>
      <w:r>
        <w:rPr>
          <w:rFonts w:hint="cs"/>
          <w:cs/>
        </w:rPr>
        <w:t>ในการ</w:t>
      </w:r>
      <w:r>
        <w:rPr>
          <w:rFonts w:hint="cs"/>
          <w:cs/>
          <w:lang w:val="en-US"/>
        </w:rPr>
        <w:t>ประชุมวิสามัญผู้ถือหุ้น</w:t>
      </w:r>
      <w:r w:rsidR="00A1365D" w:rsidRPr="00376E50">
        <w:rPr>
          <w:rFonts w:hint="cs"/>
          <w:cs/>
        </w:rPr>
        <w:t>เมื่อ</w:t>
      </w:r>
      <w:r w:rsidR="00A1365D">
        <w:rPr>
          <w:rFonts w:hint="cs"/>
          <w:cs/>
          <w:lang w:val="en-US"/>
        </w:rPr>
        <w:t xml:space="preserve">วันที่ </w:t>
      </w:r>
      <w:r>
        <w:rPr>
          <w:lang w:val="en-US"/>
        </w:rPr>
        <w:t xml:space="preserve">16 </w:t>
      </w:r>
      <w:r>
        <w:rPr>
          <w:rFonts w:hint="cs"/>
          <w:cs/>
          <w:lang w:val="en-US"/>
        </w:rPr>
        <w:t>สิงหาคม</w:t>
      </w:r>
      <w:r w:rsidR="00A1365D">
        <w:rPr>
          <w:rFonts w:hint="cs"/>
          <w:cs/>
          <w:lang w:val="en-US"/>
        </w:rPr>
        <w:t xml:space="preserve"> </w:t>
      </w:r>
      <w:r w:rsidR="00A1365D">
        <w:rPr>
          <w:lang w:val="en-US"/>
        </w:rPr>
        <w:t xml:space="preserve">2565 </w:t>
      </w:r>
      <w:r>
        <w:rPr>
          <w:rFonts w:hint="cs"/>
          <w:cs/>
          <w:lang w:val="en-US"/>
        </w:rPr>
        <w:t>ผู้ถือหุ้น</w:t>
      </w:r>
      <w:r w:rsidR="00A1365D">
        <w:rPr>
          <w:rFonts w:hint="cs"/>
          <w:cs/>
          <w:lang w:val="en-US"/>
        </w:rPr>
        <w:t>มีมติดังนี้</w:t>
      </w:r>
    </w:p>
    <w:p w14:paraId="077D09E9" w14:textId="62F1D448" w:rsidR="00A1365D" w:rsidRDefault="00A1365D" w:rsidP="008E6F4B">
      <w:pPr>
        <w:pStyle w:val="FSContent"/>
        <w:rPr>
          <w:lang w:val="en-US"/>
        </w:rPr>
      </w:pPr>
    </w:p>
    <w:p w14:paraId="4E8A5833" w14:textId="469FE374" w:rsidR="001B3C78" w:rsidRDefault="001B3C78" w:rsidP="00A1365D">
      <w:pPr>
        <w:pStyle w:val="FSContent"/>
        <w:numPr>
          <w:ilvl w:val="0"/>
          <w:numId w:val="42"/>
        </w:numPr>
        <w:rPr>
          <w:lang w:val="en-US"/>
        </w:rPr>
      </w:pPr>
      <w:r w:rsidRPr="001B3C78">
        <w:rPr>
          <w:cs/>
          <w:lang w:val="en-US"/>
        </w:rPr>
        <w:t>อนุมัติการออกและเสนอขายใบสำคัญแสดงสิทธิที่จะซื้อหุ้นสามัญของบริษัท (</w:t>
      </w:r>
      <w:r w:rsidR="006A50F6">
        <w:rPr>
          <w:lang w:val="en-US"/>
        </w:rPr>
        <w:t>JP</w:t>
      </w:r>
      <w:r w:rsidRPr="001B3C78">
        <w:rPr>
          <w:lang w:val="en-US"/>
        </w:rPr>
        <w:t>-W</w:t>
      </w:r>
      <w:r w:rsidR="006A50F6">
        <w:rPr>
          <w:lang w:val="en-US"/>
        </w:rPr>
        <w:t>1</w:t>
      </w:r>
      <w:r w:rsidR="008E6F4B">
        <w:rPr>
          <w:lang w:val="en-US"/>
        </w:rPr>
        <w:t xml:space="preserve"> </w:t>
      </w:r>
      <w:r w:rsidR="008E6F4B">
        <w:rPr>
          <w:rFonts w:hint="cs"/>
          <w:cs/>
          <w:lang w:val="en-US"/>
        </w:rPr>
        <w:t xml:space="preserve">ซึ่งต่อมาเปลี่ยนชื่อย่อหลักทรัพย์เป็น </w:t>
      </w:r>
      <w:r w:rsidR="008E6F4B">
        <w:rPr>
          <w:lang w:val="en-US"/>
        </w:rPr>
        <w:t xml:space="preserve">JSP-W1 </w:t>
      </w:r>
      <w:r w:rsidR="008E6F4B">
        <w:rPr>
          <w:rFonts w:hint="cs"/>
          <w:cs/>
          <w:lang w:val="en-US"/>
        </w:rPr>
        <w:t xml:space="preserve">เมื่อวันที่ </w:t>
      </w:r>
      <w:r w:rsidR="008E6F4B">
        <w:rPr>
          <w:lang w:val="en-US"/>
        </w:rPr>
        <w:t xml:space="preserve">22 </w:t>
      </w:r>
      <w:r w:rsidR="008E6F4B">
        <w:rPr>
          <w:rFonts w:hint="cs"/>
          <w:cs/>
          <w:lang w:val="en-US"/>
        </w:rPr>
        <w:t xml:space="preserve">กันยายน </w:t>
      </w:r>
      <w:r w:rsidR="008E6F4B">
        <w:rPr>
          <w:lang w:val="en-US"/>
        </w:rPr>
        <w:t>2565</w:t>
      </w:r>
      <w:r w:rsidRPr="001B3C78">
        <w:rPr>
          <w:lang w:val="en-US"/>
        </w:rPr>
        <w:t xml:space="preserve">) </w:t>
      </w:r>
      <w:r w:rsidRPr="001B3C78">
        <w:rPr>
          <w:cs/>
          <w:lang w:val="en-US"/>
        </w:rPr>
        <w:t>ให้แก่ผู้ถือหุ้นเดิม ตามสัดส่วนการถือหุ้นจำนวน</w:t>
      </w:r>
      <w:r w:rsidR="005535D7">
        <w:rPr>
          <w:lang w:val="en-US"/>
        </w:rPr>
        <w:t xml:space="preserve"> </w:t>
      </w:r>
      <w:r w:rsidRPr="001B3C78">
        <w:rPr>
          <w:cs/>
          <w:lang w:val="en-US"/>
        </w:rPr>
        <w:t xml:space="preserve">ไม่เกิน </w:t>
      </w:r>
      <w:r w:rsidR="006A50F6">
        <w:rPr>
          <w:lang w:val="en-US"/>
        </w:rPr>
        <w:t>227.5</w:t>
      </w:r>
      <w:r w:rsidRPr="001B3C78">
        <w:rPr>
          <w:lang w:val="en-US"/>
        </w:rPr>
        <w:t xml:space="preserve"> </w:t>
      </w:r>
      <w:r w:rsidR="006A50F6">
        <w:rPr>
          <w:rFonts w:hint="cs"/>
          <w:cs/>
          <w:lang w:val="en-US"/>
        </w:rPr>
        <w:t>ล้าน</w:t>
      </w:r>
      <w:r w:rsidRPr="001B3C78">
        <w:rPr>
          <w:cs/>
          <w:lang w:val="en-US"/>
        </w:rPr>
        <w:t xml:space="preserve">หน่วย ในอัตรา </w:t>
      </w:r>
      <w:r w:rsidR="006A50F6">
        <w:rPr>
          <w:lang w:val="en-US"/>
        </w:rPr>
        <w:t>2</w:t>
      </w:r>
      <w:r w:rsidRPr="001B3C78">
        <w:rPr>
          <w:lang w:val="en-US"/>
        </w:rPr>
        <w:t xml:space="preserve"> </w:t>
      </w:r>
      <w:r w:rsidRPr="001B3C78">
        <w:rPr>
          <w:cs/>
          <w:lang w:val="en-US"/>
        </w:rPr>
        <w:t xml:space="preserve">หุ้นสามัญเดิมต่อ </w:t>
      </w:r>
      <w:r w:rsidRPr="001B3C78">
        <w:rPr>
          <w:lang w:val="en-US"/>
        </w:rPr>
        <w:t xml:space="preserve">1 </w:t>
      </w:r>
      <w:r w:rsidRPr="001B3C78">
        <w:rPr>
          <w:cs/>
          <w:lang w:val="en-US"/>
        </w:rPr>
        <w:t xml:space="preserve">ใบสำคัญแสดงสิทธิ ที่ราคาใช้สิทธิหุ้นละ </w:t>
      </w:r>
      <w:r w:rsidR="006A50F6">
        <w:rPr>
          <w:lang w:val="en-US"/>
        </w:rPr>
        <w:t>2.5</w:t>
      </w:r>
      <w:r w:rsidRPr="001B3C78">
        <w:rPr>
          <w:lang w:val="en-US"/>
        </w:rPr>
        <w:t xml:space="preserve"> </w:t>
      </w:r>
      <w:r w:rsidRPr="001B3C78">
        <w:rPr>
          <w:cs/>
          <w:lang w:val="en-US"/>
        </w:rPr>
        <w:t>บาท</w:t>
      </w:r>
    </w:p>
    <w:p w14:paraId="4F8A83A1" w14:textId="54AAA8D5" w:rsidR="00FF0170" w:rsidRDefault="009B66BB" w:rsidP="00A1365D">
      <w:pPr>
        <w:pStyle w:val="FSContent"/>
        <w:numPr>
          <w:ilvl w:val="0"/>
          <w:numId w:val="42"/>
        </w:numPr>
        <w:rPr>
          <w:lang w:val="en-US"/>
        </w:rPr>
      </w:pPr>
      <w:r>
        <w:rPr>
          <w:rFonts w:hint="cs"/>
          <w:cs/>
          <w:lang w:val="en-US"/>
        </w:rPr>
        <w:t>อนุมัติ</w:t>
      </w:r>
      <w:r w:rsidR="00FF0170" w:rsidRPr="00FF0170">
        <w:rPr>
          <w:cs/>
          <w:lang w:val="en-US"/>
        </w:rPr>
        <w:t>การเพิ่มทุนจดทะเบียนของบริษัท</w:t>
      </w:r>
      <w:r w:rsidR="00472033">
        <w:rPr>
          <w:rFonts w:hint="cs"/>
          <w:cs/>
          <w:lang w:val="en-US"/>
        </w:rPr>
        <w:t xml:space="preserve">จาก </w:t>
      </w:r>
      <w:r w:rsidR="00472033">
        <w:rPr>
          <w:lang w:val="en-US"/>
        </w:rPr>
        <w:t xml:space="preserve">227.5 </w:t>
      </w:r>
      <w:r w:rsidR="00472033">
        <w:rPr>
          <w:rFonts w:hint="cs"/>
          <w:cs/>
          <w:lang w:val="en-US"/>
        </w:rPr>
        <w:t xml:space="preserve">ล้านบาท (แบ่งเป็น </w:t>
      </w:r>
      <w:r w:rsidR="00472033">
        <w:rPr>
          <w:lang w:val="en-US"/>
        </w:rPr>
        <w:t xml:space="preserve">455.0 </w:t>
      </w:r>
      <w:r w:rsidR="00472033">
        <w:rPr>
          <w:rFonts w:hint="cs"/>
          <w:cs/>
          <w:lang w:val="en-US"/>
        </w:rPr>
        <w:t xml:space="preserve">ล้านหุ้น มูลค่าหุ้นละ </w:t>
      </w:r>
      <w:r w:rsidR="00472033">
        <w:rPr>
          <w:lang w:val="en-US"/>
        </w:rPr>
        <w:t xml:space="preserve">0.5 </w:t>
      </w:r>
      <w:r w:rsidR="00472033">
        <w:rPr>
          <w:rFonts w:hint="cs"/>
          <w:cs/>
          <w:lang w:val="en-US"/>
        </w:rPr>
        <w:t xml:space="preserve">บาท) เป็น </w:t>
      </w:r>
      <w:r w:rsidR="00472033">
        <w:rPr>
          <w:lang w:val="en-US"/>
        </w:rPr>
        <w:t xml:space="preserve">341.3 </w:t>
      </w:r>
      <w:r w:rsidR="00472033">
        <w:rPr>
          <w:rFonts w:hint="cs"/>
          <w:cs/>
          <w:lang w:val="en-US"/>
        </w:rPr>
        <w:t>ล้านบาท (</w:t>
      </w:r>
      <w:r w:rsidR="006E53D0">
        <w:rPr>
          <w:rFonts w:hint="cs"/>
          <w:cs/>
          <w:lang w:val="en-US"/>
        </w:rPr>
        <w:t xml:space="preserve">แบ่งเป็น </w:t>
      </w:r>
      <w:r w:rsidR="006E53D0">
        <w:rPr>
          <w:lang w:val="en-US"/>
        </w:rPr>
        <w:t xml:space="preserve">682.5 </w:t>
      </w:r>
      <w:r w:rsidR="006E53D0">
        <w:rPr>
          <w:rFonts w:hint="cs"/>
          <w:cs/>
          <w:lang w:val="en-US"/>
        </w:rPr>
        <w:t xml:space="preserve">ล้านหุ้น มูลค่าหุ้นละ </w:t>
      </w:r>
      <w:r w:rsidR="006E53D0">
        <w:rPr>
          <w:lang w:val="en-US"/>
        </w:rPr>
        <w:t xml:space="preserve">0.5 </w:t>
      </w:r>
      <w:r w:rsidR="006E53D0">
        <w:rPr>
          <w:rFonts w:hint="cs"/>
          <w:cs/>
          <w:lang w:val="en-US"/>
        </w:rPr>
        <w:t>บาท</w:t>
      </w:r>
      <w:r w:rsidR="00472033">
        <w:rPr>
          <w:rFonts w:hint="cs"/>
          <w:cs/>
          <w:lang w:val="en-US"/>
        </w:rPr>
        <w:t xml:space="preserve">) </w:t>
      </w:r>
      <w:r w:rsidR="006E53D0">
        <w:rPr>
          <w:rFonts w:hint="cs"/>
          <w:cs/>
          <w:lang w:val="en-US"/>
        </w:rPr>
        <w:t>โดยออกหุ้นสามัญใหม่</w:t>
      </w:r>
      <w:r w:rsidR="00FF0170" w:rsidRPr="00FF0170">
        <w:rPr>
          <w:cs/>
          <w:lang w:val="en-US"/>
        </w:rPr>
        <w:t>จำนวน</w:t>
      </w:r>
      <w:r w:rsidR="005535D7">
        <w:rPr>
          <w:lang w:val="en-US"/>
        </w:rPr>
        <w:t xml:space="preserve">               </w:t>
      </w:r>
      <w:r w:rsidR="00FF0170" w:rsidRPr="00FF0170">
        <w:rPr>
          <w:cs/>
          <w:lang w:val="en-US"/>
        </w:rPr>
        <w:t xml:space="preserve"> </w:t>
      </w:r>
      <w:r w:rsidR="006E53D0">
        <w:rPr>
          <w:lang w:val="en-US"/>
        </w:rPr>
        <w:t>227.5</w:t>
      </w:r>
      <w:r w:rsidR="00FF0170" w:rsidRPr="00FF0170">
        <w:rPr>
          <w:lang w:val="en-US"/>
        </w:rPr>
        <w:t xml:space="preserve"> </w:t>
      </w:r>
      <w:r w:rsidR="00FF0170" w:rsidRPr="00FF0170">
        <w:rPr>
          <w:cs/>
          <w:lang w:val="en-US"/>
        </w:rPr>
        <w:t>ล้าน</w:t>
      </w:r>
      <w:r w:rsidR="006E53D0">
        <w:rPr>
          <w:rFonts w:hint="cs"/>
          <w:cs/>
          <w:lang w:val="en-US"/>
        </w:rPr>
        <w:t xml:space="preserve">หุ้น มูลค่าหุ้นละ </w:t>
      </w:r>
      <w:r w:rsidR="006E53D0">
        <w:rPr>
          <w:lang w:val="en-US"/>
        </w:rPr>
        <w:t xml:space="preserve">0.5 </w:t>
      </w:r>
      <w:r w:rsidR="006E53D0">
        <w:rPr>
          <w:rFonts w:hint="cs"/>
          <w:cs/>
          <w:lang w:val="en-US"/>
        </w:rPr>
        <w:t xml:space="preserve">บาท รวมเป็นเงิน </w:t>
      </w:r>
      <w:r w:rsidR="006E53D0">
        <w:rPr>
          <w:lang w:val="en-US"/>
        </w:rPr>
        <w:t xml:space="preserve">113.8 </w:t>
      </w:r>
      <w:r w:rsidR="006E53D0">
        <w:rPr>
          <w:rFonts w:hint="cs"/>
          <w:cs/>
          <w:lang w:val="en-US"/>
        </w:rPr>
        <w:t>ล้าน</w:t>
      </w:r>
      <w:r w:rsidR="008A76D9">
        <w:rPr>
          <w:rFonts w:hint="cs"/>
          <w:cs/>
          <w:lang w:val="en-US"/>
        </w:rPr>
        <w:t>บาท</w:t>
      </w:r>
      <w:r w:rsidR="000101CF">
        <w:rPr>
          <w:rFonts w:hint="cs"/>
          <w:cs/>
          <w:lang w:val="en-US"/>
        </w:rPr>
        <w:t xml:space="preserve"> ทั้งนี้บริษัทได้จดทะเบียนเพิ่มทุนกับกระทรวงพาณิชย์แล้วเมื่อวันที่ </w:t>
      </w:r>
      <w:r w:rsidR="000101CF">
        <w:rPr>
          <w:lang w:val="en-US"/>
        </w:rPr>
        <w:t xml:space="preserve">18 </w:t>
      </w:r>
      <w:r w:rsidR="000101CF">
        <w:rPr>
          <w:rFonts w:hint="cs"/>
          <w:cs/>
          <w:lang w:val="en-US"/>
        </w:rPr>
        <w:t xml:space="preserve">สิงหาคม </w:t>
      </w:r>
      <w:r w:rsidR="000101CF">
        <w:rPr>
          <w:lang w:val="en-US"/>
        </w:rPr>
        <w:t>2565</w:t>
      </w:r>
    </w:p>
    <w:p w14:paraId="115D7CF6" w14:textId="545429F7" w:rsidR="00C15D10" w:rsidRPr="000207EE" w:rsidRDefault="009B66BB" w:rsidP="003F7F67">
      <w:pPr>
        <w:pStyle w:val="FSContent"/>
        <w:numPr>
          <w:ilvl w:val="0"/>
          <w:numId w:val="42"/>
        </w:numPr>
        <w:rPr>
          <w:lang w:val="en-US"/>
        </w:rPr>
      </w:pPr>
      <w:r w:rsidRPr="000101CF">
        <w:rPr>
          <w:rFonts w:hint="cs"/>
          <w:cs/>
          <w:lang w:val="en-US"/>
        </w:rPr>
        <w:t>อนุมัติ</w:t>
      </w:r>
      <w:r w:rsidR="00FF0170" w:rsidRPr="000101CF">
        <w:rPr>
          <w:cs/>
          <w:lang w:val="en-US"/>
        </w:rPr>
        <w:t xml:space="preserve">การจัดสรรหุ้นสามัญเพิ่มทุนของบริษัทจำนวน </w:t>
      </w:r>
      <w:r w:rsidR="00FF0170" w:rsidRPr="000101CF">
        <w:rPr>
          <w:lang w:val="en-US"/>
        </w:rPr>
        <w:t xml:space="preserve">227.5 </w:t>
      </w:r>
      <w:r w:rsidR="00FF0170" w:rsidRPr="000101CF">
        <w:rPr>
          <w:cs/>
          <w:lang w:val="en-US"/>
        </w:rPr>
        <w:t xml:space="preserve">ล้านหุ้น มูลค่าที่ตราไว้หุ้นละ </w:t>
      </w:r>
      <w:r w:rsidR="00FF0170" w:rsidRPr="000101CF">
        <w:rPr>
          <w:lang w:val="en-US"/>
        </w:rPr>
        <w:t xml:space="preserve">0.50 </w:t>
      </w:r>
      <w:r w:rsidR="00FF0170" w:rsidRPr="000101CF">
        <w:rPr>
          <w:cs/>
          <w:lang w:val="en-US"/>
        </w:rPr>
        <w:t>บาท เพื่อรองรับการใช้สิทธิตาม</w:t>
      </w:r>
      <w:r w:rsidR="008A76D9" w:rsidRPr="000101CF">
        <w:rPr>
          <w:cs/>
          <w:lang w:val="en-US"/>
        </w:rPr>
        <w:t>ใบสำคัญแสดงสิทธิที่จะซื้อหุ้นสามัญของบริษัท (</w:t>
      </w:r>
      <w:r w:rsidR="008A76D9" w:rsidRPr="000101CF">
        <w:rPr>
          <w:lang w:val="en-US"/>
        </w:rPr>
        <w:t>JP-W</w:t>
      </w:r>
      <w:r w:rsidR="008A76D9" w:rsidRPr="000101CF">
        <w:rPr>
          <w:cs/>
          <w:lang w:val="en-US"/>
        </w:rPr>
        <w:t>1</w:t>
      </w:r>
      <w:r w:rsidR="008E6F4B" w:rsidRPr="000101CF">
        <w:rPr>
          <w:lang w:val="en-US"/>
        </w:rPr>
        <w:t xml:space="preserve"> </w:t>
      </w:r>
      <w:r w:rsidR="008E6F4B" w:rsidRPr="000101CF">
        <w:rPr>
          <w:rFonts w:hint="cs"/>
          <w:cs/>
          <w:lang w:val="en-US"/>
        </w:rPr>
        <w:t xml:space="preserve">ซึ่งต่อมาเปลี่ยนชื่อย่อหลักทรัพย์เป็น </w:t>
      </w:r>
      <w:r w:rsidR="008E6F4B" w:rsidRPr="000101CF">
        <w:rPr>
          <w:lang w:val="en-US"/>
        </w:rPr>
        <w:t xml:space="preserve">JSP-W1 </w:t>
      </w:r>
      <w:r w:rsidR="008E6F4B" w:rsidRPr="000101CF">
        <w:rPr>
          <w:rFonts w:hint="cs"/>
          <w:cs/>
          <w:lang w:val="en-US"/>
        </w:rPr>
        <w:t xml:space="preserve">เมื่อวันที่ </w:t>
      </w:r>
      <w:r w:rsidR="008E6F4B" w:rsidRPr="000101CF">
        <w:rPr>
          <w:lang w:val="en-US"/>
        </w:rPr>
        <w:t xml:space="preserve">22 </w:t>
      </w:r>
      <w:r w:rsidR="008E6F4B" w:rsidRPr="000101CF">
        <w:rPr>
          <w:rFonts w:hint="cs"/>
          <w:cs/>
          <w:lang w:val="en-US"/>
        </w:rPr>
        <w:t xml:space="preserve">กันยายน </w:t>
      </w:r>
      <w:r w:rsidR="008E6F4B" w:rsidRPr="000101CF">
        <w:rPr>
          <w:lang w:val="en-US"/>
        </w:rPr>
        <w:t>2565</w:t>
      </w:r>
      <w:r w:rsidR="008A76D9" w:rsidRPr="000101CF">
        <w:rPr>
          <w:cs/>
          <w:lang w:val="en-US"/>
        </w:rPr>
        <w:t>)</w:t>
      </w:r>
      <w:r w:rsidR="00FF0170" w:rsidRPr="000101CF">
        <w:rPr>
          <w:lang w:val="en-US"/>
        </w:rPr>
        <w:t xml:space="preserve"> </w:t>
      </w:r>
      <w:r w:rsidR="00FF0170" w:rsidRPr="000101CF">
        <w:rPr>
          <w:cs/>
          <w:lang w:val="en-US"/>
        </w:rPr>
        <w:t xml:space="preserve">จำนวน </w:t>
      </w:r>
      <w:r w:rsidR="00FF0170" w:rsidRPr="000101CF">
        <w:rPr>
          <w:lang w:val="en-US"/>
        </w:rPr>
        <w:t xml:space="preserve">227.5 </w:t>
      </w:r>
      <w:r w:rsidR="00FF0170" w:rsidRPr="000101CF">
        <w:rPr>
          <w:cs/>
          <w:lang w:val="en-US"/>
        </w:rPr>
        <w:t>ล้านหน่วย ที่จัดสรรให้แก่ผู้ถือหุ้นเดิมตามสัดส่วนการถือหุ้น</w:t>
      </w:r>
    </w:p>
    <w:p w14:paraId="0407CA8E" w14:textId="77777777" w:rsidR="00C15D10" w:rsidRPr="000101CF" w:rsidRDefault="00C15D10" w:rsidP="003F7F67">
      <w:pPr>
        <w:pStyle w:val="FSContent"/>
        <w:rPr>
          <w:lang w:val="en-US"/>
        </w:rPr>
      </w:pPr>
    </w:p>
    <w:p w14:paraId="725F9C63" w14:textId="33750218" w:rsidR="000F01EC" w:rsidRPr="0016249F" w:rsidRDefault="00E10658" w:rsidP="0037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0F01EC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0F01EC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58FF6432" w14:textId="77777777" w:rsidR="000F01EC" w:rsidRPr="000F01EC" w:rsidRDefault="000F01EC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009DEB3F" w14:textId="0806A9D2" w:rsidR="000F01EC" w:rsidRPr="000F01EC" w:rsidRDefault="000F01EC" w:rsidP="0002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3F7F67">
        <w:rPr>
          <w:rFonts w:ascii="Angsana New" w:hAnsi="Angsana New"/>
          <w:sz w:val="30"/>
          <w:szCs w:val="30"/>
          <w:cs/>
          <w:lang w:val="x-none" w:eastAsia="x-none"/>
        </w:rPr>
        <w:t>เงินปันผลที่บริษัทจ่ายให้ผู้ถือหุ้น มีดังนี้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38"/>
        <w:gridCol w:w="1530"/>
        <w:gridCol w:w="1530"/>
        <w:gridCol w:w="270"/>
        <w:gridCol w:w="1350"/>
      </w:tblGrid>
      <w:tr w:rsidR="000F01EC" w:rsidRPr="001D2D9C" w14:paraId="1545362E" w14:textId="77777777" w:rsidTr="003F7F67">
        <w:trPr>
          <w:tblHeader/>
        </w:trPr>
        <w:tc>
          <w:tcPr>
            <w:tcW w:w="2952" w:type="dxa"/>
            <w:vAlign w:val="bottom"/>
          </w:tcPr>
          <w:p w14:paraId="45567739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2128AD69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30916312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4927FC8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133CF81F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25077649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A518AC3" w14:textId="77777777" w:rsidR="000F01EC" w:rsidRPr="001D2D9C" w:rsidDel="00D43E7A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F01EC" w:rsidRPr="001D2D9C" w14:paraId="0618B425" w14:textId="77777777" w:rsidTr="003F7F67">
        <w:trPr>
          <w:tblHeader/>
        </w:trPr>
        <w:tc>
          <w:tcPr>
            <w:tcW w:w="2952" w:type="dxa"/>
          </w:tcPr>
          <w:p w14:paraId="1B3C464D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7261A54D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0F770E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572623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55EBC39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679054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1EC" w:rsidRPr="001D2D9C" w14:paraId="058E1D92" w14:textId="77777777" w:rsidTr="003F7F67">
        <w:tc>
          <w:tcPr>
            <w:tcW w:w="2952" w:type="dxa"/>
          </w:tcPr>
          <w:p w14:paraId="7CC3A9CF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38" w:type="dxa"/>
          </w:tcPr>
          <w:p w14:paraId="79565724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5A047B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6A94AA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5F727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77809E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1EC" w:rsidRPr="001D2D9C" w14:paraId="2502E014" w14:textId="77777777" w:rsidTr="003F7F67">
        <w:tc>
          <w:tcPr>
            <w:tcW w:w="2952" w:type="dxa"/>
          </w:tcPr>
          <w:p w14:paraId="38111A4B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</w:tcPr>
          <w:p w14:paraId="032A8831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11B76438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438C7676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0.0132</w:t>
            </w:r>
          </w:p>
        </w:tc>
        <w:tc>
          <w:tcPr>
            <w:tcW w:w="270" w:type="dxa"/>
          </w:tcPr>
          <w:p w14:paraId="7EA96D99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DE7387" w14:textId="77777777" w:rsidR="000F01EC" w:rsidRPr="001D2D9C" w:rsidRDefault="000F01EC" w:rsidP="0082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6,006</w:t>
            </w:r>
          </w:p>
        </w:tc>
      </w:tr>
    </w:tbl>
    <w:p w14:paraId="1025CEB2" w14:textId="4287A4A0" w:rsidR="00C15D10" w:rsidRDefault="00C15D10" w:rsidP="005B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กำไรต่อหุ้น</w:t>
      </w:r>
    </w:p>
    <w:p w14:paraId="013007AA" w14:textId="77777777" w:rsidR="005535D7" w:rsidRPr="0016249F" w:rsidRDefault="005535D7" w:rsidP="001B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0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8"/>
        <w:gridCol w:w="1244"/>
        <w:gridCol w:w="11"/>
        <w:gridCol w:w="253"/>
        <w:gridCol w:w="11"/>
        <w:gridCol w:w="1009"/>
        <w:gridCol w:w="11"/>
        <w:gridCol w:w="244"/>
        <w:gridCol w:w="11"/>
        <w:gridCol w:w="1019"/>
        <w:gridCol w:w="7"/>
      </w:tblGrid>
      <w:tr w:rsidR="001B3C2E" w:rsidRPr="00AB62FF" w14:paraId="3A12808B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19058F20" w14:textId="77777777" w:rsidR="001B3C2E" w:rsidRPr="004155E9" w:rsidRDefault="001B3C2E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05507BD8" w14:textId="77777777" w:rsidR="001B3C2E" w:rsidRPr="00AB62FF" w:rsidRDefault="001B3C2E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7BABD04D" w14:textId="77777777" w:rsidR="001B3C2E" w:rsidRPr="004155E9" w:rsidRDefault="001B3C2E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6"/>
          </w:tcPr>
          <w:p w14:paraId="09631B14" w14:textId="77777777" w:rsidR="001B3C2E" w:rsidRPr="00AB62FF" w:rsidRDefault="001B3C2E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E9A" w:rsidRPr="004155E9" w14:paraId="767EDE33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72DA29C3" w14:textId="3F6AA5EA" w:rsidR="00481E9A" w:rsidRPr="0088498A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785916C7" w14:textId="4899C396" w:rsidR="00481E9A" w:rsidRPr="004155E9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gridSpan w:val="2"/>
          </w:tcPr>
          <w:p w14:paraId="0CCBD54B" w14:textId="77777777" w:rsidR="00481E9A" w:rsidRPr="004155E9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02C2619C" w14:textId="77777777" w:rsidR="00481E9A" w:rsidRPr="004155E9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gridSpan w:val="2"/>
          </w:tcPr>
          <w:p w14:paraId="76275C75" w14:textId="77777777" w:rsidR="00481E9A" w:rsidRPr="004155E9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F12FCF3" w14:textId="77777777" w:rsidR="00481E9A" w:rsidRPr="004155E9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B3C2E" w:rsidRPr="00AB62FF" w14:paraId="16096220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7C1F4841" w14:textId="77777777" w:rsidR="001B3C2E" w:rsidRPr="004155E9" w:rsidRDefault="001B3C2E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9" w:type="pct"/>
            <w:gridSpan w:val="9"/>
          </w:tcPr>
          <w:p w14:paraId="5723DE06" w14:textId="77777777" w:rsidR="001B3C2E" w:rsidRPr="00AB62FF" w:rsidRDefault="001B3C2E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D43A6" w:rsidRPr="00AB62FF" w14:paraId="6CD80149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65AA17F6" w14:textId="205E090E" w:rsidR="00ED43A6" w:rsidRPr="004155E9" w:rsidRDefault="00ED43A6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109" w:type="pct"/>
            <w:gridSpan w:val="9"/>
          </w:tcPr>
          <w:p w14:paraId="496618F3" w14:textId="77777777" w:rsidR="00ED43A6" w:rsidRDefault="00ED43A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D43A6" w:rsidRPr="00AB62FF" w14:paraId="7326537E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6091A933" w14:textId="77777777" w:rsidR="00ED43A6" w:rsidRPr="00AF2978" w:rsidRDefault="00ED43A6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09" w:type="pct"/>
            <w:gridSpan w:val="9"/>
          </w:tcPr>
          <w:p w14:paraId="4F14FC77" w14:textId="77777777" w:rsidR="00ED43A6" w:rsidRPr="00AF2978" w:rsidRDefault="00ED43A6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481E9A" w:rsidRPr="004155E9" w14:paraId="04B79116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01062638" w14:textId="53FB1C8E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2E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 (ขาดทุน) สำหรับงวดที่เป็นส่วนของผู้ถือหุ้นสามัญของบริษัท (ขั้นพื้นฐานและปรับลด)</w:t>
            </w:r>
          </w:p>
        </w:tc>
        <w:tc>
          <w:tcPr>
            <w:tcW w:w="688" w:type="pct"/>
            <w:tcBorders>
              <w:bottom w:val="double" w:sz="4" w:space="0" w:color="auto"/>
            </w:tcBorders>
            <w:vAlign w:val="bottom"/>
          </w:tcPr>
          <w:p w14:paraId="4880E80E" w14:textId="796BDE3E" w:rsidR="00481E9A" w:rsidRPr="001B3C2E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1D7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</w:tcPr>
          <w:p w14:paraId="145348B7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double" w:sz="4" w:space="0" w:color="auto"/>
            </w:tcBorders>
            <w:vAlign w:val="bottom"/>
          </w:tcPr>
          <w:p w14:paraId="5A194FF9" w14:textId="2B73B65B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46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  <w:gridSpan w:val="2"/>
          </w:tcPr>
          <w:p w14:paraId="181DE5D7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double" w:sz="4" w:space="0" w:color="auto"/>
            </w:tcBorders>
            <w:vAlign w:val="bottom"/>
          </w:tcPr>
          <w:p w14:paraId="4E072F8A" w14:textId="11277ECD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</w:t>
            </w:r>
            <w:r w:rsidR="008E4D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481E9A" w:rsidRPr="004155E9" w14:paraId="56E66981" w14:textId="77777777" w:rsidTr="00AF2978">
        <w:trPr>
          <w:gridAfter w:val="1"/>
          <w:wAfter w:w="4" w:type="pct"/>
          <w:trHeight w:val="144"/>
        </w:trPr>
        <w:tc>
          <w:tcPr>
            <w:tcW w:w="2887" w:type="pct"/>
          </w:tcPr>
          <w:p w14:paraId="1145A534" w14:textId="77777777" w:rsidR="00481E9A" w:rsidRPr="00AF2978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2244F647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  <w:gridSpan w:val="2"/>
          </w:tcPr>
          <w:p w14:paraId="4AA8C9E0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14:paraId="4855662C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0F3D90FC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</w:tcPr>
          <w:p w14:paraId="47EFD5B5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1E9A" w:rsidRPr="004155E9" w14:paraId="70C6C380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606A5127" w14:textId="77777777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88" w:type="pct"/>
          </w:tcPr>
          <w:p w14:paraId="46DED739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6DF3761A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3006BFD4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DF9EF93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8689FC9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E9A" w:rsidRPr="004155E9" w14:paraId="0C86AD68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1446EB68" w14:textId="77777777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55BF0118" w14:textId="192378F3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6" w:type="pct"/>
            <w:gridSpan w:val="2"/>
          </w:tcPr>
          <w:p w14:paraId="1B99D7E1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14:paraId="77FB8443" w14:textId="287FDD2B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1" w:type="pct"/>
            <w:gridSpan w:val="2"/>
          </w:tcPr>
          <w:p w14:paraId="070E0105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3F49C7E7" w14:textId="3FD9EE63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340,000</w:t>
            </w:r>
          </w:p>
        </w:tc>
      </w:tr>
      <w:tr w:rsidR="00481E9A" w:rsidRPr="004155E9" w14:paraId="3C5EA6B5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25B72302" w14:textId="6383452F" w:rsidR="00481E9A" w:rsidRPr="00416F21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</w:t>
            </w:r>
            <w:r w:rsidRPr="00416F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8FF" w14:textId="56BD2DB0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6" w:type="pct"/>
            <w:gridSpan w:val="2"/>
          </w:tcPr>
          <w:p w14:paraId="752B1E23" w14:textId="77777777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02B10" w14:textId="317BA5F9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1" w:type="pct"/>
            <w:gridSpan w:val="2"/>
          </w:tcPr>
          <w:p w14:paraId="5CF0D283" w14:textId="77777777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D34B" w14:textId="269B27C1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340,000</w:t>
            </w:r>
          </w:p>
        </w:tc>
      </w:tr>
      <w:tr w:rsidR="00481E9A" w:rsidRPr="004155E9" w14:paraId="56CF0117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162E4C04" w14:textId="77777777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88" w:type="pct"/>
            <w:tcBorders>
              <w:top w:val="double" w:sz="4" w:space="0" w:color="auto"/>
              <w:bottom w:val="single" w:sz="4" w:space="0" w:color="auto"/>
            </w:tcBorders>
          </w:tcPr>
          <w:p w14:paraId="51E1DD88" w14:textId="4274D512" w:rsidR="00481E9A" w:rsidRPr="007422E7" w:rsidRDefault="00F54DBE" w:rsidP="00481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481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146" w:type="pct"/>
            <w:gridSpan w:val="2"/>
          </w:tcPr>
          <w:p w14:paraId="60FC8C90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53A94834" w14:textId="171ED973" w:rsidR="00481E9A" w:rsidRPr="007422E7" w:rsidRDefault="00F54DBE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29,922</w:t>
            </w:r>
          </w:p>
        </w:tc>
        <w:tc>
          <w:tcPr>
            <w:tcW w:w="141" w:type="pct"/>
            <w:gridSpan w:val="2"/>
          </w:tcPr>
          <w:p w14:paraId="2043CF34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6470CF56" w14:textId="2950DE26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E9A" w:rsidRPr="004155E9" w14:paraId="56850596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5E69A9F1" w14:textId="3E01FCE2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</w:t>
            </w:r>
            <w:r w:rsidRPr="00416F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ถัวเฉลี่ยถ่วงน้ำหนัก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BB9B" w14:textId="1588D650" w:rsidR="00481E9A" w:rsidRPr="009C7CA1" w:rsidRDefault="00F5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484,922</w:t>
            </w:r>
          </w:p>
        </w:tc>
        <w:tc>
          <w:tcPr>
            <w:tcW w:w="146" w:type="pct"/>
            <w:gridSpan w:val="2"/>
          </w:tcPr>
          <w:p w14:paraId="6932F85B" w14:textId="77777777" w:rsidR="00481E9A" w:rsidRPr="009C7CA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EAD19" w14:textId="3D92841E" w:rsidR="00481E9A" w:rsidRPr="009C7CA1" w:rsidRDefault="00F54DBE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484,922</w:t>
            </w:r>
          </w:p>
        </w:tc>
        <w:tc>
          <w:tcPr>
            <w:tcW w:w="141" w:type="pct"/>
            <w:gridSpan w:val="2"/>
          </w:tcPr>
          <w:p w14:paraId="27F38375" w14:textId="77777777" w:rsidR="00481E9A" w:rsidRPr="009C7CA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DE25" w14:textId="1E6712C7" w:rsidR="00481E9A" w:rsidRPr="009C7CA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340,000</w:t>
            </w:r>
          </w:p>
        </w:tc>
      </w:tr>
      <w:tr w:rsidR="00481E9A" w:rsidRPr="004155E9" w14:paraId="409EE2B3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483424A8" w14:textId="77777777" w:rsidR="00481E9A" w:rsidRPr="00AF2978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1FBC8C70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1F6469C6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14:paraId="6A3A9689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64ADFC28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</w:tcPr>
          <w:p w14:paraId="01AF6413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1E9A" w:rsidRPr="004155E9" w14:paraId="72409E2B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2A6BD6E8" w14:textId="711545A6" w:rsidR="00481E9A" w:rsidRPr="00416F21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416F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14:paraId="2EDB95C3" w14:textId="11BDDC77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746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</w:tcPr>
          <w:p w14:paraId="390D3328" w14:textId="77777777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double" w:sz="4" w:space="0" w:color="auto"/>
            </w:tcBorders>
          </w:tcPr>
          <w:p w14:paraId="4A704CCA" w14:textId="3B20D319" w:rsidR="00481E9A" w:rsidRPr="00416F21" w:rsidRDefault="00481E9A" w:rsidP="003F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746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  <w:gridSpan w:val="2"/>
          </w:tcPr>
          <w:p w14:paraId="513EB141" w14:textId="77777777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double" w:sz="4" w:space="0" w:color="auto"/>
            </w:tcBorders>
          </w:tcPr>
          <w:p w14:paraId="6D22FC94" w14:textId="73480DE5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</w:p>
        </w:tc>
      </w:tr>
      <w:tr w:rsidR="00481E9A" w:rsidRPr="004155E9" w14:paraId="6952BB50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3400C0BF" w14:textId="05E224D1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ต่อหุ้น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16F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88" w:type="pct"/>
            <w:tcBorders>
              <w:top w:val="double" w:sz="4" w:space="0" w:color="auto"/>
              <w:bottom w:val="double" w:sz="4" w:space="0" w:color="auto"/>
            </w:tcBorders>
          </w:tcPr>
          <w:p w14:paraId="402D3629" w14:textId="7CA48EC8" w:rsidR="00481E9A" w:rsidRPr="005A7FC5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746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</w:tcPr>
          <w:p w14:paraId="21839984" w14:textId="77777777" w:rsidR="00481E9A" w:rsidRPr="005A7FC5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0A50F87" w14:textId="268C60B5" w:rsidR="00481E9A" w:rsidRPr="005A7FC5" w:rsidRDefault="00481E9A" w:rsidP="003F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746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  <w:gridSpan w:val="2"/>
          </w:tcPr>
          <w:p w14:paraId="67519F2F" w14:textId="77777777" w:rsidR="00481E9A" w:rsidRPr="005A7FC5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154B28E" w14:textId="2E49ED79" w:rsidR="00481E9A" w:rsidRPr="005A7FC5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</w:p>
        </w:tc>
      </w:tr>
      <w:tr w:rsidR="00481E9A" w:rsidRPr="004155E9" w14:paraId="0390E998" w14:textId="77777777" w:rsidTr="003F7F67">
        <w:tc>
          <w:tcPr>
            <w:tcW w:w="2887" w:type="pct"/>
          </w:tcPr>
          <w:p w14:paraId="25E8E214" w14:textId="5EF3EC06" w:rsidR="00C15D10" w:rsidRPr="00AF2978" w:rsidRDefault="00C15D10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4" w:type="pct"/>
            <w:gridSpan w:val="2"/>
            <w:tcBorders>
              <w:top w:val="double" w:sz="4" w:space="0" w:color="auto"/>
            </w:tcBorders>
          </w:tcPr>
          <w:p w14:paraId="37D05D6E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  <w:gridSpan w:val="2"/>
          </w:tcPr>
          <w:p w14:paraId="4F9D03E6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14:paraId="55AB7E92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2F239616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</w:tcBorders>
          </w:tcPr>
          <w:p w14:paraId="034184D1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1E9A" w:rsidRPr="004155E9" w14:paraId="186DEBA7" w14:textId="77777777" w:rsidTr="003F7F67">
        <w:tc>
          <w:tcPr>
            <w:tcW w:w="2887" w:type="pct"/>
          </w:tcPr>
          <w:p w14:paraId="247E7355" w14:textId="1AE0424B" w:rsidR="00481E9A" w:rsidRPr="0088498A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4" w:type="pct"/>
            <w:gridSpan w:val="2"/>
          </w:tcPr>
          <w:p w14:paraId="46549F9E" w14:textId="7266B45A" w:rsidR="00481E9A" w:rsidRPr="004155E9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77C5028" w14:textId="77777777" w:rsidR="00481E9A" w:rsidRPr="004155E9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371BED9E" w14:textId="6921CE2A" w:rsidR="00481E9A" w:rsidRPr="004155E9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5778D21" w14:textId="77777777" w:rsidR="00481E9A" w:rsidRPr="004155E9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166E16D0" w14:textId="50EF09A2" w:rsidR="00481E9A" w:rsidRPr="004155E9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7CA1" w:rsidRPr="00AB62FF" w14:paraId="4F617456" w14:textId="77777777" w:rsidTr="003F7F67">
        <w:trPr>
          <w:gridAfter w:val="1"/>
          <w:wAfter w:w="4" w:type="pct"/>
        </w:trPr>
        <w:tc>
          <w:tcPr>
            <w:tcW w:w="2887" w:type="pct"/>
          </w:tcPr>
          <w:p w14:paraId="4BF62116" w14:textId="77777777" w:rsidR="009C7CA1" w:rsidRPr="00AF2978" w:rsidRDefault="009C7CA1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09" w:type="pct"/>
            <w:gridSpan w:val="9"/>
          </w:tcPr>
          <w:p w14:paraId="3C602468" w14:textId="7D5166A9" w:rsidR="009C7CA1" w:rsidRPr="00AF2978" w:rsidRDefault="009C7CA1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</w:tr>
      <w:tr w:rsidR="00481E9A" w:rsidRPr="004155E9" w14:paraId="1250FFD9" w14:textId="77777777" w:rsidTr="003F7F67">
        <w:tc>
          <w:tcPr>
            <w:tcW w:w="2887" w:type="pct"/>
          </w:tcPr>
          <w:p w14:paraId="6621BADB" w14:textId="7444DD1D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2E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 (ขาดทุน) สำหรับงวดที่เป็นส่วนของผู้ถือหุ้นสามัญของบริษัท (ขั้นพื้นฐานและปรับลด)</w:t>
            </w:r>
          </w:p>
        </w:tc>
        <w:tc>
          <w:tcPr>
            <w:tcW w:w="694" w:type="pct"/>
            <w:gridSpan w:val="2"/>
            <w:tcBorders>
              <w:bottom w:val="double" w:sz="4" w:space="0" w:color="auto"/>
            </w:tcBorders>
            <w:vAlign w:val="bottom"/>
          </w:tcPr>
          <w:p w14:paraId="33E2136B" w14:textId="27FC7291" w:rsidR="00481E9A" w:rsidRPr="001B3C2E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46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</w:tcPr>
          <w:p w14:paraId="030FC990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double" w:sz="4" w:space="0" w:color="auto"/>
            </w:tcBorders>
            <w:vAlign w:val="bottom"/>
          </w:tcPr>
          <w:p w14:paraId="0FB45D0D" w14:textId="6830CBDA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746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  <w:gridSpan w:val="2"/>
          </w:tcPr>
          <w:p w14:paraId="156276FF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bottom w:val="double" w:sz="4" w:space="0" w:color="auto"/>
            </w:tcBorders>
            <w:vAlign w:val="bottom"/>
          </w:tcPr>
          <w:p w14:paraId="7D7BD2C0" w14:textId="33095FE9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</w:t>
            </w:r>
            <w:r w:rsidR="00316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</w:tr>
      <w:tr w:rsidR="00481E9A" w:rsidRPr="004155E9" w14:paraId="215B94CF" w14:textId="77777777" w:rsidTr="003F7F67">
        <w:tc>
          <w:tcPr>
            <w:tcW w:w="2887" w:type="pct"/>
          </w:tcPr>
          <w:p w14:paraId="4873D11E" w14:textId="77777777" w:rsidR="00481E9A" w:rsidRPr="00AF2978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694" w:type="pct"/>
            <w:gridSpan w:val="2"/>
            <w:tcBorders>
              <w:top w:val="double" w:sz="4" w:space="0" w:color="auto"/>
            </w:tcBorders>
          </w:tcPr>
          <w:p w14:paraId="7958A090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  <w:gridSpan w:val="2"/>
          </w:tcPr>
          <w:p w14:paraId="5814B902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14:paraId="2E0A75F1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625B6DD3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</w:tcBorders>
          </w:tcPr>
          <w:p w14:paraId="6891183C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1E9A" w:rsidRPr="004155E9" w14:paraId="309B7326" w14:textId="77777777" w:rsidTr="003F7F67">
        <w:tc>
          <w:tcPr>
            <w:tcW w:w="2887" w:type="pct"/>
          </w:tcPr>
          <w:p w14:paraId="516888F6" w14:textId="77777777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จำนวนหุ้นสามัญที่ออกจำหน่ายแล้ว</w:t>
            </w:r>
          </w:p>
        </w:tc>
        <w:tc>
          <w:tcPr>
            <w:tcW w:w="694" w:type="pct"/>
            <w:gridSpan w:val="2"/>
          </w:tcPr>
          <w:p w14:paraId="0A19343D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3F5AB75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02BF49D3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F7FDE78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678691FD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E9A" w:rsidRPr="004155E9" w14:paraId="46F65B88" w14:textId="77777777" w:rsidTr="003F7F67">
        <w:tc>
          <w:tcPr>
            <w:tcW w:w="2887" w:type="pct"/>
          </w:tcPr>
          <w:p w14:paraId="569D4348" w14:textId="2C912F2A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</w:tcPr>
          <w:p w14:paraId="25B38742" w14:textId="1A0E9AB9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6" w:type="pct"/>
            <w:gridSpan w:val="2"/>
          </w:tcPr>
          <w:p w14:paraId="7358B3C2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14:paraId="2CF50FF1" w14:textId="1BAE6B53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1" w:type="pct"/>
            <w:gridSpan w:val="2"/>
          </w:tcPr>
          <w:p w14:paraId="50714AC5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bottom w:val="single" w:sz="4" w:space="0" w:color="auto"/>
            </w:tcBorders>
          </w:tcPr>
          <w:p w14:paraId="254E4694" w14:textId="2B827D59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340,000</w:t>
            </w:r>
          </w:p>
        </w:tc>
      </w:tr>
      <w:tr w:rsidR="00481E9A" w:rsidRPr="004155E9" w14:paraId="2B7D9413" w14:textId="77777777" w:rsidTr="003F7F67">
        <w:tc>
          <w:tcPr>
            <w:tcW w:w="2887" w:type="pct"/>
          </w:tcPr>
          <w:p w14:paraId="742239FC" w14:textId="10E38CB0" w:rsidR="00481E9A" w:rsidRPr="00416F21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</w:t>
            </w:r>
            <w:r w:rsidRPr="00416F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9CAB4" w14:textId="2776C480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6" w:type="pct"/>
            <w:gridSpan w:val="2"/>
          </w:tcPr>
          <w:p w14:paraId="5B821FF3" w14:textId="77777777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08ED6" w14:textId="4C5610B3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1" w:type="pct"/>
            <w:gridSpan w:val="2"/>
          </w:tcPr>
          <w:p w14:paraId="58446E40" w14:textId="77777777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6642A" w14:textId="480F7FD8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340,000</w:t>
            </w:r>
          </w:p>
        </w:tc>
      </w:tr>
      <w:tr w:rsidR="00481E9A" w:rsidRPr="004155E9" w14:paraId="75CC796F" w14:textId="77777777" w:rsidTr="003F7F67">
        <w:tc>
          <w:tcPr>
            <w:tcW w:w="2887" w:type="pct"/>
          </w:tcPr>
          <w:p w14:paraId="0BA65733" w14:textId="77777777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94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774C17F2" w14:textId="38E3508F" w:rsidR="00481E9A" w:rsidRPr="007422E7" w:rsidRDefault="00F54DBE" w:rsidP="00481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10,084</w:t>
            </w:r>
          </w:p>
        </w:tc>
        <w:tc>
          <w:tcPr>
            <w:tcW w:w="146" w:type="pct"/>
            <w:gridSpan w:val="2"/>
          </w:tcPr>
          <w:p w14:paraId="3D3F8378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48A36371" w14:textId="039659BE" w:rsidR="00481E9A" w:rsidRPr="007422E7" w:rsidRDefault="00F54DBE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10,084</w:t>
            </w:r>
          </w:p>
        </w:tc>
        <w:tc>
          <w:tcPr>
            <w:tcW w:w="141" w:type="pct"/>
            <w:gridSpan w:val="2"/>
          </w:tcPr>
          <w:p w14:paraId="3F2ABF84" w14:textId="77777777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66020025" w14:textId="15A86A5F" w:rsidR="00481E9A" w:rsidRPr="007422E7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E9A" w:rsidRPr="004155E9" w14:paraId="602C11B7" w14:textId="77777777" w:rsidTr="003F7F67">
        <w:tc>
          <w:tcPr>
            <w:tcW w:w="2887" w:type="pct"/>
          </w:tcPr>
          <w:p w14:paraId="405B8A0A" w14:textId="0498E5D4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</w:t>
            </w:r>
            <w:r w:rsidRPr="00416F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ถัวเฉลี่ยถ่วงน้ำหนัก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BAEA0" w14:textId="39FD6EB1" w:rsidR="00481E9A" w:rsidRPr="009C7CA1" w:rsidRDefault="00F54DBE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465,084</w:t>
            </w:r>
          </w:p>
        </w:tc>
        <w:tc>
          <w:tcPr>
            <w:tcW w:w="146" w:type="pct"/>
            <w:gridSpan w:val="2"/>
          </w:tcPr>
          <w:p w14:paraId="3BA736B2" w14:textId="77777777" w:rsidR="00481E9A" w:rsidRPr="009C7CA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A2D33" w14:textId="4A8C5DA2" w:rsidR="00481E9A" w:rsidRPr="009C7CA1" w:rsidRDefault="00F54DBE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465,084</w:t>
            </w:r>
          </w:p>
        </w:tc>
        <w:tc>
          <w:tcPr>
            <w:tcW w:w="141" w:type="pct"/>
            <w:gridSpan w:val="2"/>
          </w:tcPr>
          <w:p w14:paraId="6AD4AB88" w14:textId="77777777" w:rsidR="00481E9A" w:rsidRPr="009C7CA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56E79" w14:textId="79057D60" w:rsidR="00481E9A" w:rsidRPr="009C7CA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340,000</w:t>
            </w:r>
          </w:p>
        </w:tc>
      </w:tr>
      <w:tr w:rsidR="00481E9A" w:rsidRPr="004155E9" w14:paraId="2807AD9C" w14:textId="77777777" w:rsidTr="003F7F67">
        <w:tc>
          <w:tcPr>
            <w:tcW w:w="2887" w:type="pct"/>
          </w:tcPr>
          <w:p w14:paraId="15B079C4" w14:textId="77777777" w:rsidR="00481E9A" w:rsidRPr="00AF2978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4" w:type="pct"/>
            <w:gridSpan w:val="2"/>
            <w:tcBorders>
              <w:top w:val="double" w:sz="4" w:space="0" w:color="auto"/>
            </w:tcBorders>
          </w:tcPr>
          <w:p w14:paraId="1CF07DA4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  <w:gridSpan w:val="2"/>
          </w:tcPr>
          <w:p w14:paraId="5110CC60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14:paraId="0C7D69E0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42537889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</w:tcBorders>
          </w:tcPr>
          <w:p w14:paraId="17440886" w14:textId="77777777" w:rsidR="00481E9A" w:rsidRPr="00AF2978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1E9A" w:rsidRPr="004155E9" w14:paraId="151EA7A7" w14:textId="77777777" w:rsidTr="003F7F67">
        <w:tc>
          <w:tcPr>
            <w:tcW w:w="2887" w:type="pct"/>
          </w:tcPr>
          <w:p w14:paraId="499C049A" w14:textId="2E92F4B4" w:rsidR="00481E9A" w:rsidRPr="00416F21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416F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94" w:type="pct"/>
            <w:gridSpan w:val="2"/>
            <w:tcBorders>
              <w:bottom w:val="double" w:sz="4" w:space="0" w:color="auto"/>
            </w:tcBorders>
          </w:tcPr>
          <w:p w14:paraId="5E1E9CCF" w14:textId="2EC43302" w:rsidR="00481E9A" w:rsidRPr="00416F21" w:rsidRDefault="00481E9A" w:rsidP="003F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146" w:type="pct"/>
            <w:gridSpan w:val="2"/>
          </w:tcPr>
          <w:p w14:paraId="577292AE" w14:textId="77777777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double" w:sz="4" w:space="0" w:color="auto"/>
            </w:tcBorders>
          </w:tcPr>
          <w:p w14:paraId="6172031D" w14:textId="09B12ED6" w:rsidR="00481E9A" w:rsidRPr="00416F21" w:rsidRDefault="00481E9A" w:rsidP="003F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746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  <w:gridSpan w:val="2"/>
          </w:tcPr>
          <w:p w14:paraId="6DEE4A92" w14:textId="77777777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bottom w:val="double" w:sz="4" w:space="0" w:color="auto"/>
            </w:tcBorders>
          </w:tcPr>
          <w:p w14:paraId="69AFB77A" w14:textId="62A7B4EC" w:rsidR="00481E9A" w:rsidRPr="00416F21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</w:tr>
      <w:tr w:rsidR="00481E9A" w:rsidRPr="004155E9" w14:paraId="0EB913A0" w14:textId="77777777" w:rsidTr="003F7F67">
        <w:tc>
          <w:tcPr>
            <w:tcW w:w="2887" w:type="pct"/>
          </w:tcPr>
          <w:p w14:paraId="54126D76" w14:textId="655ED46C" w:rsidR="00481E9A" w:rsidRPr="007422E7" w:rsidRDefault="00481E9A" w:rsidP="009C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ต่อหุ้น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16F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9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123E3D4" w14:textId="05F0E7D2" w:rsidR="00481E9A" w:rsidRPr="005A7FC5" w:rsidRDefault="00481E9A" w:rsidP="003F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7469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54D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</w:tcPr>
          <w:p w14:paraId="38E826F0" w14:textId="77777777" w:rsidR="00481E9A" w:rsidRPr="005A7FC5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2AA6BF" w14:textId="05FA2036" w:rsidR="00481E9A" w:rsidRPr="005A7FC5" w:rsidRDefault="00481E9A" w:rsidP="003F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F54D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  <w:gridSpan w:val="2"/>
          </w:tcPr>
          <w:p w14:paraId="284BB3E5" w14:textId="77777777" w:rsidR="00481E9A" w:rsidRPr="005A7FC5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B412F1B" w14:textId="56D4B50C" w:rsidR="00481E9A" w:rsidRPr="005A7FC5" w:rsidRDefault="00481E9A" w:rsidP="009C7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</w:tr>
    </w:tbl>
    <w:p w14:paraId="16DB2DD9" w14:textId="0DD63696" w:rsidR="00C15D10" w:rsidRPr="0016249F" w:rsidRDefault="00C15D10" w:rsidP="00C1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16249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</w:p>
    <w:p w14:paraId="4412D98E" w14:textId="77777777" w:rsidR="002C4FD1" w:rsidRPr="0016249F" w:rsidRDefault="002C4FD1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257F4B81" w14:textId="3360EB08" w:rsidR="00742E5E" w:rsidRPr="0016249F" w:rsidRDefault="00A22181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  <w:r w:rsidRPr="00A22181">
        <w:rPr>
          <w:rFonts w:ascii="Angsana New" w:eastAsia="Cordia New" w:hAnsi="Angsana New"/>
          <w:sz w:val="30"/>
          <w:szCs w:val="30"/>
          <w:cs/>
          <w:lang w:val="en-GB"/>
        </w:rPr>
        <w:t>ผู้บริหารพิจารณาว่า</w:t>
      </w:r>
      <w:r w:rsidR="00334E2D">
        <w:rPr>
          <w:rFonts w:ascii="Angsana New" w:eastAsia="Cordia New" w:hAnsi="Angsana New" w:hint="cs"/>
          <w:sz w:val="30"/>
          <w:szCs w:val="30"/>
          <w:cs/>
          <w:lang w:val="en-GB"/>
        </w:rPr>
        <w:t>กลุ่มบริษัท</w:t>
      </w:r>
      <w:r w:rsidR="00334E2D">
        <w:rPr>
          <w:rFonts w:ascii="Angsana New" w:eastAsia="Cordia New" w:hAnsi="Angsana New"/>
          <w:sz w:val="30"/>
          <w:szCs w:val="30"/>
        </w:rPr>
        <w:t>/</w:t>
      </w:r>
      <w:r w:rsidRPr="00A22181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บริษัทมี </w:t>
      </w:r>
      <w:r>
        <w:rPr>
          <w:rFonts w:ascii="Angsana New" w:eastAsia="Cordia New" w:hAnsi="Angsana New"/>
          <w:sz w:val="30"/>
          <w:szCs w:val="30"/>
          <w:lang w:val="en-GB"/>
        </w:rPr>
        <w:t>2</w:t>
      </w:r>
      <w:r w:rsidRPr="00A22181">
        <w:rPr>
          <w:rFonts w:ascii="Angsana New" w:eastAsia="Cordia New" w:hAnsi="Angsana New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</w:t>
      </w:r>
      <w:r w:rsidR="006526F7">
        <w:rPr>
          <w:rFonts w:ascii="Angsana New" w:eastAsia="Cordia New" w:hAnsi="Angsana New" w:hint="cs"/>
          <w:sz w:val="30"/>
          <w:szCs w:val="30"/>
          <w:cs/>
          <w:lang w:val="en-GB"/>
        </w:rPr>
        <w:t>กลุ่ม</w:t>
      </w:r>
      <w:r w:rsidRPr="00A22181">
        <w:rPr>
          <w:rFonts w:ascii="Angsana New" w:eastAsia="Cordia New" w:hAnsi="Angsana New"/>
          <w:sz w:val="30"/>
          <w:szCs w:val="30"/>
          <w:cs/>
          <w:lang w:val="en-GB"/>
        </w:rPr>
        <w:t>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="006526F7">
        <w:rPr>
          <w:rFonts w:ascii="Angsana New" w:eastAsia="Cordia New" w:hAnsi="Angsana New" w:hint="cs"/>
          <w:sz w:val="30"/>
          <w:szCs w:val="30"/>
          <w:cs/>
          <w:lang w:val="en-GB"/>
        </w:rPr>
        <w:t>กลุ่ม</w:t>
      </w:r>
      <w:r w:rsidRPr="00A22181">
        <w:rPr>
          <w:rFonts w:ascii="Angsana New" w:eastAsia="Cordia New" w:hAnsi="Angsana New"/>
          <w:sz w:val="30"/>
          <w:szCs w:val="30"/>
          <w:cs/>
          <w:lang w:val="en-GB"/>
        </w:rPr>
        <w:t>บริษัท โดยสรุปมีดังนี้</w:t>
      </w:r>
    </w:p>
    <w:p w14:paraId="62DDB294" w14:textId="77777777" w:rsidR="00925A0C" w:rsidRPr="0016249F" w:rsidRDefault="00925A0C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63"/>
        <w:gridCol w:w="7299"/>
      </w:tblGrid>
      <w:tr w:rsidR="00742E5E" w:rsidRPr="0016249F" w14:paraId="49F37BF3" w14:textId="77777777" w:rsidTr="007C31E0">
        <w:trPr>
          <w:cantSplit/>
        </w:trPr>
        <w:tc>
          <w:tcPr>
            <w:tcW w:w="1863" w:type="dxa"/>
          </w:tcPr>
          <w:p w14:paraId="1F8067B6" w14:textId="292C3D8F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A2218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16249F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299" w:type="dxa"/>
          </w:tcPr>
          <w:p w14:paraId="1C176E69" w14:textId="77777777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16249F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742E5E" w:rsidRPr="0016249F" w14:paraId="7C34CC20" w14:textId="77777777" w:rsidTr="007C31E0">
        <w:trPr>
          <w:cantSplit/>
        </w:trPr>
        <w:tc>
          <w:tcPr>
            <w:tcW w:w="1863" w:type="dxa"/>
          </w:tcPr>
          <w:p w14:paraId="1CE6EFE6" w14:textId="5E214F76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A2218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16249F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299" w:type="dxa"/>
          </w:tcPr>
          <w:p w14:paraId="628DFD21" w14:textId="77777777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16249F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</w:tbl>
    <w:p w14:paraId="5C4BF434" w14:textId="77777777" w:rsidR="003A1DA7" w:rsidRDefault="003A1DA7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74AFDBA6" w14:textId="78D346B1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7C31E0">
        <w:rPr>
          <w:rFonts w:ascii="Angsana New" w:eastAsia="Cordia New" w:hAnsi="Angsana New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7C31E0">
        <w:rPr>
          <w:rFonts w:ascii="Angsana New" w:eastAsia="Cordia New" w:hAnsi="Angsana New"/>
          <w:sz w:val="30"/>
          <w:szCs w:val="30"/>
          <w:lang w:val="en-GB"/>
        </w:rPr>
        <w:t>2565</w:t>
      </w:r>
      <w:r w:rsidRPr="007C31E0">
        <w:rPr>
          <w:rFonts w:ascii="Angsana New" w:eastAsia="Cordia New" w:hAnsi="Angsana New"/>
          <w:sz w:val="30"/>
          <w:szCs w:val="30"/>
          <w:cs/>
          <w:lang w:val="en-GB"/>
        </w:rPr>
        <w:t xml:space="preserve"> หรือ </w:t>
      </w:r>
      <w:r w:rsidRPr="007C31E0">
        <w:rPr>
          <w:rFonts w:ascii="Angsana New" w:eastAsia="Cordia New" w:hAnsi="Angsana New"/>
          <w:sz w:val="30"/>
          <w:szCs w:val="30"/>
          <w:lang w:val="en-GB"/>
        </w:rPr>
        <w:t>2564</w:t>
      </w:r>
    </w:p>
    <w:p w14:paraId="198A6026" w14:textId="77777777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6C975A8F" w14:textId="5F8CFECC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7C31E0">
        <w:rPr>
          <w:rFonts w:ascii="Angsana New" w:eastAsia="Cordia New" w:hAnsi="Angsana New"/>
          <w:sz w:val="30"/>
          <w:szCs w:val="30"/>
          <w:cs/>
          <w:lang w:val="en-GB"/>
        </w:rPr>
        <w:t>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270430">
        <w:rPr>
          <w:rFonts w:ascii="Angsana New" w:eastAsia="Cordia New" w:hAnsi="Angsana New" w:hint="cs"/>
          <w:sz w:val="30"/>
          <w:szCs w:val="30"/>
          <w:cs/>
          <w:lang w:val="en-GB"/>
        </w:rPr>
        <w:t>กลุ่ม</w:t>
      </w:r>
      <w:r w:rsidRPr="007C31E0">
        <w:rPr>
          <w:rFonts w:ascii="Angsana New" w:eastAsia="Cordia New" w:hAnsi="Angsana New"/>
          <w:sz w:val="30"/>
          <w:szCs w:val="30"/>
          <w:cs/>
          <w:lang w:val="en-GB"/>
        </w:rPr>
        <w:t>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057A081A" w14:textId="77777777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0CEC7EA1" w14:textId="01F7446C" w:rsidR="00C46FC3" w:rsidRPr="0016249F" w:rsidRDefault="00742E5E" w:rsidP="00481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6249F">
        <w:rPr>
          <w:rFonts w:ascii="Angsana New" w:hAnsi="Angsana New"/>
          <w:sz w:val="30"/>
          <w:szCs w:val="30"/>
          <w:cs/>
          <w:lang w:val="en-GB"/>
        </w:rPr>
        <w:t>รายได้หลักของ</w:t>
      </w:r>
      <w:r w:rsidR="006526F7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Pr="0016249F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="00334E2D">
        <w:rPr>
          <w:rFonts w:ascii="Angsana New" w:hAnsi="Angsana New"/>
          <w:sz w:val="30"/>
          <w:szCs w:val="30"/>
          <w:lang w:val="en-GB"/>
        </w:rPr>
        <w:t>/</w:t>
      </w:r>
      <w:r w:rsidR="00334E2D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16249F">
        <w:rPr>
          <w:rFonts w:ascii="Angsana New" w:hAnsi="Angsana New"/>
          <w:sz w:val="30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2E1F1FEA" w14:textId="752AFB02" w:rsidR="00C46FC3" w:rsidRPr="0016249F" w:rsidRDefault="00C46FC3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C46FC3" w:rsidRPr="0016249F" w:rsidSect="0059568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379" w:bottom="576" w:left="1152" w:header="720" w:footer="720" w:gutter="0"/>
          <w:pgNumType w:start="14"/>
          <w:cols w:space="720"/>
          <w:docGrid w:linePitch="245"/>
        </w:sectPr>
      </w:pPr>
    </w:p>
    <w:tbl>
      <w:tblPr>
        <w:tblW w:w="4510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5130"/>
        <w:gridCol w:w="2064"/>
        <w:gridCol w:w="267"/>
        <w:gridCol w:w="1983"/>
        <w:gridCol w:w="267"/>
        <w:gridCol w:w="1997"/>
        <w:gridCol w:w="272"/>
        <w:gridCol w:w="2061"/>
      </w:tblGrid>
      <w:tr w:rsidR="00A75B6D" w:rsidRPr="007F749F" w14:paraId="1A613BF8" w14:textId="77777777" w:rsidTr="003F7F67">
        <w:trPr>
          <w:trHeight w:val="446"/>
        </w:trPr>
        <w:tc>
          <w:tcPr>
            <w:tcW w:w="1827" w:type="pct"/>
          </w:tcPr>
          <w:p w14:paraId="43BD065B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173" w:type="pct"/>
            <w:gridSpan w:val="7"/>
            <w:vAlign w:val="bottom"/>
          </w:tcPr>
          <w:p w14:paraId="45A9B3BD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5B6D" w:rsidRPr="007F749F" w14:paraId="70ADBBE5" w14:textId="77777777" w:rsidTr="003F7F67">
        <w:trPr>
          <w:trHeight w:val="446"/>
        </w:trPr>
        <w:tc>
          <w:tcPr>
            <w:tcW w:w="1827" w:type="pct"/>
          </w:tcPr>
          <w:p w14:paraId="1F46588F" w14:textId="77777777" w:rsidR="00F862CB" w:rsidRPr="007F749F" w:rsidRDefault="00F862CB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735" w:type="pct"/>
            <w:vAlign w:val="bottom"/>
          </w:tcPr>
          <w:p w14:paraId="68C03A04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5" w:type="pct"/>
            <w:vAlign w:val="bottom"/>
          </w:tcPr>
          <w:p w14:paraId="317EA404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  <w:vAlign w:val="bottom"/>
          </w:tcPr>
          <w:p w14:paraId="6266EAE4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5" w:type="pct"/>
            <w:vAlign w:val="bottom"/>
          </w:tcPr>
          <w:p w14:paraId="214E2AEF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Align w:val="bottom"/>
          </w:tcPr>
          <w:p w14:paraId="4ED1E133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7" w:type="pct"/>
            <w:vAlign w:val="bottom"/>
          </w:tcPr>
          <w:p w14:paraId="64B93B37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31219715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75B6D" w:rsidRPr="007F749F" w14:paraId="3FFC02E9" w14:textId="77777777" w:rsidTr="003F7F67">
        <w:trPr>
          <w:trHeight w:val="446"/>
        </w:trPr>
        <w:tc>
          <w:tcPr>
            <w:tcW w:w="1827" w:type="pct"/>
          </w:tcPr>
          <w:p w14:paraId="540E3408" w14:textId="77777777" w:rsidR="00F862CB" w:rsidRPr="007F749F" w:rsidRDefault="00F862CB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735" w:type="pct"/>
          </w:tcPr>
          <w:p w14:paraId="3FEEE9DA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5" w:type="pct"/>
          </w:tcPr>
          <w:p w14:paraId="4B8E2CF5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285F87E6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5" w:type="pct"/>
          </w:tcPr>
          <w:p w14:paraId="73ED54AC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72D64DAE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7" w:type="pct"/>
          </w:tcPr>
          <w:p w14:paraId="226F0E83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98C8CA3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5B6D" w:rsidRPr="007F749F" w14:paraId="172473E4" w14:textId="77777777" w:rsidTr="003F7F67">
        <w:trPr>
          <w:trHeight w:val="446"/>
        </w:trPr>
        <w:tc>
          <w:tcPr>
            <w:tcW w:w="1827" w:type="pct"/>
          </w:tcPr>
          <w:p w14:paraId="4208793D" w14:textId="77777777" w:rsidR="00F862CB" w:rsidRPr="007F749F" w:rsidRDefault="00F862CB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3" w:type="pct"/>
            <w:gridSpan w:val="7"/>
          </w:tcPr>
          <w:p w14:paraId="5A1FF5C5" w14:textId="77777777" w:rsidR="00F862CB" w:rsidRPr="007F749F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B6D" w:rsidRPr="007F749F" w14:paraId="14EA7318" w14:textId="77777777" w:rsidTr="003F7F67">
        <w:trPr>
          <w:trHeight w:val="446"/>
        </w:trPr>
        <w:tc>
          <w:tcPr>
            <w:tcW w:w="1827" w:type="pct"/>
          </w:tcPr>
          <w:p w14:paraId="6C7EA5D3" w14:textId="77777777" w:rsidR="00F862CB" w:rsidRPr="007F749F" w:rsidRDefault="00F862CB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735" w:type="pct"/>
          </w:tcPr>
          <w:p w14:paraId="51AC921A" w14:textId="77777777" w:rsidR="00F862CB" w:rsidRPr="008B2633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169,972</w:t>
            </w:r>
          </w:p>
        </w:tc>
        <w:tc>
          <w:tcPr>
            <w:tcW w:w="95" w:type="pct"/>
          </w:tcPr>
          <w:p w14:paraId="646DD26C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</w:tcPr>
          <w:p w14:paraId="642E7769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109,622</w:t>
            </w:r>
          </w:p>
        </w:tc>
        <w:tc>
          <w:tcPr>
            <w:tcW w:w="95" w:type="pct"/>
          </w:tcPr>
          <w:p w14:paraId="65A7F2D9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71C6AC3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7,575</w:t>
            </w:r>
          </w:p>
        </w:tc>
        <w:tc>
          <w:tcPr>
            <w:tcW w:w="97" w:type="pct"/>
          </w:tcPr>
          <w:p w14:paraId="1838A551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pct"/>
          </w:tcPr>
          <w:p w14:paraId="502ACC3F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287,169</w:t>
            </w:r>
          </w:p>
        </w:tc>
      </w:tr>
      <w:tr w:rsidR="00A75B6D" w:rsidRPr="007F749F" w14:paraId="7A530ADF" w14:textId="77777777" w:rsidTr="003F7F67">
        <w:trPr>
          <w:trHeight w:val="446"/>
        </w:trPr>
        <w:tc>
          <w:tcPr>
            <w:tcW w:w="1827" w:type="pct"/>
          </w:tcPr>
          <w:p w14:paraId="014E09E8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F74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9DEC6E0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12,578</w:t>
            </w:r>
          </w:p>
        </w:tc>
        <w:tc>
          <w:tcPr>
            <w:tcW w:w="95" w:type="pct"/>
          </w:tcPr>
          <w:p w14:paraId="62803EB0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CF1DDEF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4,655</w:t>
            </w:r>
          </w:p>
        </w:tc>
        <w:tc>
          <w:tcPr>
            <w:tcW w:w="95" w:type="pct"/>
          </w:tcPr>
          <w:p w14:paraId="15DC02E0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34671854" w14:textId="40E33EFD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(54</w:t>
            </w:r>
            <w:r w:rsidR="00A36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97" w:type="pct"/>
          </w:tcPr>
          <w:p w14:paraId="721D16E5" w14:textId="77777777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</w:tcPr>
          <w:p w14:paraId="61043ADD" w14:textId="68F446FA" w:rsidR="00F862CB" w:rsidRPr="007F749F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16,68</w:t>
            </w:r>
            <w:r w:rsidR="00A36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</w:tr>
      <w:tr w:rsidR="00A75B6D" w:rsidRPr="007F749F" w14:paraId="310CF3E7" w14:textId="77777777" w:rsidTr="003F7F67">
        <w:trPr>
          <w:trHeight w:val="446"/>
        </w:trPr>
        <w:tc>
          <w:tcPr>
            <w:tcW w:w="1827" w:type="pct"/>
          </w:tcPr>
          <w:p w14:paraId="5ED4FE01" w14:textId="77777777" w:rsidR="005D4590" w:rsidRPr="007F749F" w:rsidRDefault="005D4590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7D7ADC82" w14:textId="77777777" w:rsidR="005D4590" w:rsidRPr="007F749F" w:rsidRDefault="005D4590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6D6A71B1" w14:textId="77777777" w:rsidR="005D4590" w:rsidRPr="007F749F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592FC66" w14:textId="77777777" w:rsidR="005D4590" w:rsidRPr="007F749F" w:rsidRDefault="005D4590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32E9ACF2" w14:textId="77777777" w:rsidR="005D4590" w:rsidRPr="007F749F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725F68CC" w14:textId="77777777" w:rsidR="005D4590" w:rsidRPr="007F749F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51445B0F" w14:textId="77777777" w:rsidR="005D4590" w:rsidRPr="007F749F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12430B16" w14:textId="77777777" w:rsidR="005D4590" w:rsidRPr="007F749F" w:rsidRDefault="005D4590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6D" w:rsidRPr="007F749F" w14:paraId="7878EDE8" w14:textId="77777777" w:rsidTr="003F7F67">
        <w:trPr>
          <w:trHeight w:val="446"/>
        </w:trPr>
        <w:tc>
          <w:tcPr>
            <w:tcW w:w="1827" w:type="pct"/>
          </w:tcPr>
          <w:p w14:paraId="58F5C580" w14:textId="77777777" w:rsidR="005D4590" w:rsidRPr="007F749F" w:rsidRDefault="005D4590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735" w:type="pct"/>
          </w:tcPr>
          <w:p w14:paraId="0ABBB7A4" w14:textId="77777777" w:rsidR="005D4590" w:rsidRPr="007F749F" w:rsidRDefault="005D4590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5E80D070" w14:textId="77777777" w:rsidR="005D4590" w:rsidRPr="007F749F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59121CCE" w14:textId="77777777" w:rsidR="005D4590" w:rsidRPr="007F749F" w:rsidRDefault="005D4590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26E7E4FA" w14:textId="77777777" w:rsidR="005D4590" w:rsidRPr="007F749F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7241BCA" w14:textId="77777777" w:rsidR="005D4590" w:rsidRPr="007F749F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6F4AF869" w14:textId="77777777" w:rsidR="005D4590" w:rsidRPr="007F749F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2A28C0CB" w14:textId="77777777" w:rsidR="005D4590" w:rsidRPr="007F749F" w:rsidRDefault="005D4590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4,240</w:t>
            </w:r>
          </w:p>
        </w:tc>
      </w:tr>
      <w:tr w:rsidR="00A75B6D" w:rsidRPr="007F749F" w14:paraId="424D231D" w14:textId="77777777" w:rsidTr="003F7F67">
        <w:trPr>
          <w:trHeight w:val="446"/>
        </w:trPr>
        <w:tc>
          <w:tcPr>
            <w:tcW w:w="1827" w:type="pct"/>
          </w:tcPr>
          <w:p w14:paraId="524BC608" w14:textId="77777777" w:rsidR="005D4590" w:rsidRPr="007F749F" w:rsidRDefault="005D4590" w:rsidP="005D459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735" w:type="pct"/>
          </w:tcPr>
          <w:p w14:paraId="68243356" w14:textId="77777777" w:rsidR="005D4590" w:rsidRPr="007F749F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4FD252D7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4D81AFF4" w14:textId="77777777" w:rsidR="005D4590" w:rsidRPr="007F749F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0348128A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73C2670E" w14:textId="77777777" w:rsidR="005D4590" w:rsidRPr="005D4590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03F87BFA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6EB8CAE8" w14:textId="7E53C134" w:rsidR="005D4590" w:rsidRPr="007F749F" w:rsidRDefault="005D4590" w:rsidP="005D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(51,88</w:t>
            </w:r>
            <w:r w:rsidR="00A3609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A75B6D" w:rsidRPr="007F749F" w14:paraId="63D2F974" w14:textId="77777777" w:rsidTr="003F7F67">
        <w:trPr>
          <w:trHeight w:val="446"/>
        </w:trPr>
        <w:tc>
          <w:tcPr>
            <w:tcW w:w="1827" w:type="pct"/>
          </w:tcPr>
          <w:p w14:paraId="2448DAB1" w14:textId="77777777" w:rsidR="005D4590" w:rsidRPr="007F749F" w:rsidRDefault="005D4590" w:rsidP="005D459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0160">
              <w:rPr>
                <w:rFonts w:asciiTheme="majorBidi" w:hAnsi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735" w:type="pct"/>
          </w:tcPr>
          <w:p w14:paraId="19FA72E6" w14:textId="77777777" w:rsidR="005D4590" w:rsidRPr="007F749F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381696AE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11334938" w14:textId="77777777" w:rsidR="005D4590" w:rsidRPr="007F749F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778CB458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2B20BB72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21C3DDE1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7223D5EE" w14:textId="77777777" w:rsidR="005D4590" w:rsidRPr="007F749F" w:rsidRDefault="005D4590" w:rsidP="005D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1,089</w:t>
            </w:r>
          </w:p>
        </w:tc>
      </w:tr>
      <w:tr w:rsidR="00A75B6D" w:rsidRPr="007F749F" w14:paraId="39CED35B" w14:textId="77777777" w:rsidTr="003F7F67">
        <w:trPr>
          <w:trHeight w:val="446"/>
        </w:trPr>
        <w:tc>
          <w:tcPr>
            <w:tcW w:w="3363" w:type="pct"/>
            <w:gridSpan w:val="4"/>
          </w:tcPr>
          <w:p w14:paraId="2FB8C9DB" w14:textId="77777777" w:rsidR="005D4590" w:rsidRPr="007F749F" w:rsidRDefault="005D4590" w:rsidP="005D459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</w:t>
            </w:r>
            <w:r w:rsidRPr="007F749F">
              <w:rPr>
                <w:rFonts w:asciiTheme="majorBidi" w:hAnsiTheme="majorBidi"/>
                <w:sz w:val="30"/>
                <w:szCs w:val="30"/>
                <w:cs/>
              </w:rPr>
              <w:t xml:space="preserve">ด้อยค่าที่รับรู้ในกำไรหรือขาดทุนซึ่งเป็นไปตาม </w:t>
            </w:r>
            <w:r w:rsidRPr="007F749F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5" w:type="pct"/>
          </w:tcPr>
          <w:p w14:paraId="5F24B3EB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22C91720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1788E664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79FB53E8" w14:textId="77777777" w:rsidR="005D4590" w:rsidRPr="007F749F" w:rsidRDefault="005D4590" w:rsidP="005D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713</w:t>
            </w:r>
          </w:p>
        </w:tc>
      </w:tr>
      <w:tr w:rsidR="00A75B6D" w:rsidRPr="007F749F" w14:paraId="5F8FFD3B" w14:textId="77777777" w:rsidTr="003F7F67">
        <w:trPr>
          <w:trHeight w:val="446"/>
        </w:trPr>
        <w:tc>
          <w:tcPr>
            <w:tcW w:w="1827" w:type="pct"/>
          </w:tcPr>
          <w:p w14:paraId="4E8F2F70" w14:textId="77777777" w:rsidR="005D4590" w:rsidRPr="007F749F" w:rsidRDefault="005D4590" w:rsidP="005D459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35" w:type="pct"/>
          </w:tcPr>
          <w:p w14:paraId="0D7EDE52" w14:textId="77777777" w:rsidR="005D4590" w:rsidRPr="007F749F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5723B64C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68301F6E" w14:textId="77777777" w:rsidR="005D4590" w:rsidRPr="007F749F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1932A4F1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7ECC2073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7805D2D6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2764DB6" w14:textId="77777777" w:rsidR="005D4590" w:rsidRPr="007F749F" w:rsidRDefault="005D4590" w:rsidP="005D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(5,438)</w:t>
            </w:r>
          </w:p>
        </w:tc>
      </w:tr>
      <w:tr w:rsidR="00A75B6D" w:rsidRPr="0016249F" w14:paraId="6C6D4D1E" w14:textId="77777777" w:rsidTr="003F7F67">
        <w:trPr>
          <w:trHeight w:val="446"/>
        </w:trPr>
        <w:tc>
          <w:tcPr>
            <w:tcW w:w="1827" w:type="pct"/>
          </w:tcPr>
          <w:p w14:paraId="31F2B087" w14:textId="77777777" w:rsidR="005D4590" w:rsidRPr="007F749F" w:rsidRDefault="005D4590" w:rsidP="005D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F74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735" w:type="pct"/>
          </w:tcPr>
          <w:p w14:paraId="1BABFB31" w14:textId="77777777" w:rsidR="005D4590" w:rsidRPr="007F749F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2FD04870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3EA20D4F" w14:textId="77777777" w:rsidR="005D4590" w:rsidRPr="007F749F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69E57467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751388B2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096FFADF" w14:textId="77777777" w:rsidR="005D4590" w:rsidRPr="007F749F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7F7E733" w14:textId="77777777" w:rsidR="005D4590" w:rsidRPr="0016249F" w:rsidRDefault="005D4590" w:rsidP="005D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(34,598)</w:t>
            </w:r>
          </w:p>
        </w:tc>
      </w:tr>
    </w:tbl>
    <w:p w14:paraId="13068F91" w14:textId="77777777" w:rsidR="00F862CB" w:rsidRDefault="00F86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2A774362" w14:textId="7D6512E0" w:rsidR="005A7FC5" w:rsidRDefault="005A7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228912DD" w14:textId="7FA57E26" w:rsidR="00EB1AF0" w:rsidRDefault="00EB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0AE57E28" w14:textId="77777777" w:rsidR="00EB1AF0" w:rsidRDefault="00EB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701B80DE" w14:textId="0F8C93DE" w:rsidR="00216E25" w:rsidRDefault="00216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</w:p>
    <w:tbl>
      <w:tblPr>
        <w:tblW w:w="4511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305"/>
        <w:gridCol w:w="1103"/>
        <w:gridCol w:w="257"/>
        <w:gridCol w:w="1109"/>
        <w:gridCol w:w="255"/>
        <w:gridCol w:w="1106"/>
        <w:gridCol w:w="258"/>
        <w:gridCol w:w="1104"/>
        <w:gridCol w:w="258"/>
        <w:gridCol w:w="1107"/>
        <w:gridCol w:w="256"/>
        <w:gridCol w:w="1107"/>
        <w:gridCol w:w="261"/>
        <w:gridCol w:w="1188"/>
        <w:gridCol w:w="236"/>
        <w:gridCol w:w="1135"/>
      </w:tblGrid>
      <w:tr w:rsidR="00216E25" w:rsidRPr="007F749F" w14:paraId="181F905E" w14:textId="77777777" w:rsidTr="003F7F67">
        <w:trPr>
          <w:trHeight w:val="446"/>
        </w:trPr>
        <w:tc>
          <w:tcPr>
            <w:tcW w:w="1177" w:type="pct"/>
          </w:tcPr>
          <w:p w14:paraId="0F24C643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823" w:type="pct"/>
            <w:gridSpan w:val="15"/>
            <w:vAlign w:val="bottom"/>
          </w:tcPr>
          <w:p w14:paraId="10D6B662" w14:textId="4650D366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B6D" w:rsidRPr="007F749F" w14:paraId="0C272C6E" w14:textId="77777777" w:rsidTr="003F7F67">
        <w:trPr>
          <w:trHeight w:val="446"/>
        </w:trPr>
        <w:tc>
          <w:tcPr>
            <w:tcW w:w="1177" w:type="pct"/>
          </w:tcPr>
          <w:p w14:paraId="0DF2138F" w14:textId="77777777" w:rsidR="00216E25" w:rsidRPr="00F862CB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2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880" w:type="pct"/>
            <w:gridSpan w:val="3"/>
            <w:vAlign w:val="bottom"/>
          </w:tcPr>
          <w:p w14:paraId="1AE50B46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1" w:type="pct"/>
            <w:vAlign w:val="bottom"/>
          </w:tcPr>
          <w:p w14:paraId="5FEE4A5A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9" w:type="pct"/>
            <w:gridSpan w:val="3"/>
            <w:vAlign w:val="bottom"/>
          </w:tcPr>
          <w:p w14:paraId="53A75B4D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2" w:type="pct"/>
            <w:vAlign w:val="bottom"/>
          </w:tcPr>
          <w:p w14:paraId="5666756F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9" w:type="pct"/>
            <w:gridSpan w:val="3"/>
            <w:vAlign w:val="bottom"/>
          </w:tcPr>
          <w:p w14:paraId="33B402B6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3" w:type="pct"/>
            <w:vAlign w:val="bottom"/>
          </w:tcPr>
          <w:p w14:paraId="1BD8BC5D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pct"/>
            <w:gridSpan w:val="3"/>
            <w:vAlign w:val="bottom"/>
          </w:tcPr>
          <w:p w14:paraId="64BEF0C2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75B6D" w:rsidRPr="007F749F" w14:paraId="2F5A6B07" w14:textId="77777777" w:rsidTr="003F7F67">
        <w:trPr>
          <w:trHeight w:val="446"/>
        </w:trPr>
        <w:tc>
          <w:tcPr>
            <w:tcW w:w="1177" w:type="pct"/>
          </w:tcPr>
          <w:p w14:paraId="55E0254B" w14:textId="77777777" w:rsidR="00216E25" w:rsidRPr="00F862CB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F862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F862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Pr="00F862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393" w:type="pct"/>
          </w:tcPr>
          <w:p w14:paraId="130383F8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2" w:type="pct"/>
          </w:tcPr>
          <w:p w14:paraId="08EA6CC8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</w:tcPr>
          <w:p w14:paraId="245BE42A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1" w:type="pct"/>
          </w:tcPr>
          <w:p w14:paraId="744CD8E0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4328FD5D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2" w:type="pct"/>
          </w:tcPr>
          <w:p w14:paraId="168CB985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2FB5E9E6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2" w:type="pct"/>
          </w:tcPr>
          <w:p w14:paraId="70DAFA70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BC68B62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1" w:type="pct"/>
          </w:tcPr>
          <w:p w14:paraId="2ADDE946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E4ADE86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3" w:type="pct"/>
          </w:tcPr>
          <w:p w14:paraId="39478815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083C5976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2" w:type="pct"/>
          </w:tcPr>
          <w:p w14:paraId="0E40B074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62BE0889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16E25" w:rsidRPr="007F749F" w14:paraId="06FA4616" w14:textId="77777777" w:rsidTr="003F7F67">
        <w:trPr>
          <w:trHeight w:val="446"/>
        </w:trPr>
        <w:tc>
          <w:tcPr>
            <w:tcW w:w="1177" w:type="pct"/>
          </w:tcPr>
          <w:p w14:paraId="3AC8BDAA" w14:textId="77777777" w:rsidR="00216E25" w:rsidRPr="00F862CB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pct"/>
            <w:gridSpan w:val="15"/>
          </w:tcPr>
          <w:p w14:paraId="4220FF98" w14:textId="77777777" w:rsidR="00216E25" w:rsidRPr="00F862CB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B6D" w:rsidRPr="007F749F" w14:paraId="58017927" w14:textId="77777777" w:rsidTr="003F7F67">
        <w:trPr>
          <w:trHeight w:val="446"/>
        </w:trPr>
        <w:tc>
          <w:tcPr>
            <w:tcW w:w="1177" w:type="pct"/>
          </w:tcPr>
          <w:p w14:paraId="4A5F61A1" w14:textId="77777777" w:rsidR="00216E25" w:rsidRPr="00F862CB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93" w:type="pct"/>
          </w:tcPr>
          <w:p w14:paraId="48313AB3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</w:rPr>
              <w:t>169,972</w:t>
            </w:r>
          </w:p>
        </w:tc>
        <w:tc>
          <w:tcPr>
            <w:tcW w:w="92" w:type="pct"/>
          </w:tcPr>
          <w:p w14:paraId="23A5BD5F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5" w:type="pct"/>
          </w:tcPr>
          <w:p w14:paraId="285E9EE9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</w:rPr>
              <w:t>190,922</w:t>
            </w:r>
          </w:p>
        </w:tc>
        <w:tc>
          <w:tcPr>
            <w:tcW w:w="91" w:type="pct"/>
          </w:tcPr>
          <w:p w14:paraId="5103095D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</w:tcPr>
          <w:p w14:paraId="7C8B21E1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109,622</w:t>
            </w:r>
          </w:p>
        </w:tc>
        <w:tc>
          <w:tcPr>
            <w:tcW w:w="92" w:type="pct"/>
          </w:tcPr>
          <w:p w14:paraId="009FA090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3" w:type="pct"/>
          </w:tcPr>
          <w:p w14:paraId="06DF767A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113,782</w:t>
            </w:r>
          </w:p>
        </w:tc>
        <w:tc>
          <w:tcPr>
            <w:tcW w:w="92" w:type="pct"/>
          </w:tcPr>
          <w:p w14:paraId="45D0E8B5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7A7C4A8B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7,575</w:t>
            </w:r>
          </w:p>
        </w:tc>
        <w:tc>
          <w:tcPr>
            <w:tcW w:w="91" w:type="pct"/>
          </w:tcPr>
          <w:p w14:paraId="0D44B67A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20192317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6,216</w:t>
            </w:r>
          </w:p>
        </w:tc>
        <w:tc>
          <w:tcPr>
            <w:tcW w:w="93" w:type="pct"/>
          </w:tcPr>
          <w:p w14:paraId="7F63E8BE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23" w:type="pct"/>
          </w:tcPr>
          <w:p w14:paraId="36E4B47D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287,169</w:t>
            </w:r>
          </w:p>
        </w:tc>
        <w:tc>
          <w:tcPr>
            <w:tcW w:w="82" w:type="pct"/>
          </w:tcPr>
          <w:p w14:paraId="7EECF5CD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639EA3DE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310,920</w:t>
            </w:r>
          </w:p>
        </w:tc>
      </w:tr>
      <w:tr w:rsidR="00A75B6D" w:rsidRPr="007F749F" w14:paraId="7C21CAD9" w14:textId="77777777" w:rsidTr="003F7F67">
        <w:trPr>
          <w:trHeight w:val="446"/>
        </w:trPr>
        <w:tc>
          <w:tcPr>
            <w:tcW w:w="1177" w:type="pct"/>
          </w:tcPr>
          <w:p w14:paraId="4B91B086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 จากการดำเนินงาน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</w:tcPr>
          <w:p w14:paraId="2F2DD8FA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12,578</w:t>
            </w:r>
          </w:p>
        </w:tc>
        <w:tc>
          <w:tcPr>
            <w:tcW w:w="92" w:type="pct"/>
          </w:tcPr>
          <w:p w14:paraId="0CE9AF90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7C00D863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35,308</w:t>
            </w:r>
          </w:p>
        </w:tc>
        <w:tc>
          <w:tcPr>
            <w:tcW w:w="91" w:type="pct"/>
          </w:tcPr>
          <w:p w14:paraId="477A4D31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39F03B20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4,655</w:t>
            </w:r>
          </w:p>
        </w:tc>
        <w:tc>
          <w:tcPr>
            <w:tcW w:w="92" w:type="pct"/>
          </w:tcPr>
          <w:p w14:paraId="50190ACC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</w:tcPr>
          <w:p w14:paraId="6BC01B95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34,919</w:t>
            </w:r>
          </w:p>
        </w:tc>
        <w:tc>
          <w:tcPr>
            <w:tcW w:w="92" w:type="pct"/>
          </w:tcPr>
          <w:p w14:paraId="43EF1D69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47482FC4" w14:textId="6E27E6AB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(54</w:t>
            </w:r>
            <w:r w:rsidR="00A36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91" w:type="pct"/>
          </w:tcPr>
          <w:p w14:paraId="375D5E40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13F5943F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887</w:t>
            </w:r>
          </w:p>
        </w:tc>
        <w:tc>
          <w:tcPr>
            <w:tcW w:w="93" w:type="pct"/>
          </w:tcPr>
          <w:p w14:paraId="4F44E3F1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20E97117" w14:textId="0BC914DA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16,68</w:t>
            </w:r>
            <w:r w:rsidR="00A36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82" w:type="pct"/>
          </w:tcPr>
          <w:p w14:paraId="36A43F58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14:paraId="561EF174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71,114</w:t>
            </w:r>
          </w:p>
        </w:tc>
      </w:tr>
      <w:tr w:rsidR="00A75B6D" w:rsidRPr="007F749F" w14:paraId="68D52485" w14:textId="77777777" w:rsidTr="003F7F67">
        <w:trPr>
          <w:trHeight w:val="446"/>
        </w:trPr>
        <w:tc>
          <w:tcPr>
            <w:tcW w:w="1177" w:type="pct"/>
          </w:tcPr>
          <w:p w14:paraId="376FF3A0" w14:textId="77777777" w:rsidR="00216E25" w:rsidRPr="003F7F67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5CE2004A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" w:type="pct"/>
          </w:tcPr>
          <w:p w14:paraId="6531F571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48A1D2BB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</w:tcPr>
          <w:p w14:paraId="031E323E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387A33FD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432944FB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21483A63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6AF49C56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451E8E2C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4040FC6F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18210EFC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47489929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47289BE7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7BF1B6DE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</w:tcPr>
          <w:p w14:paraId="03016D92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6D" w:rsidRPr="007F749F" w14:paraId="41D64610" w14:textId="77777777" w:rsidTr="003F7F67">
        <w:trPr>
          <w:trHeight w:val="446"/>
        </w:trPr>
        <w:tc>
          <w:tcPr>
            <w:tcW w:w="1177" w:type="pct"/>
          </w:tcPr>
          <w:p w14:paraId="53E70225" w14:textId="77777777" w:rsidR="00216E25" w:rsidRPr="00F862CB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393" w:type="pct"/>
          </w:tcPr>
          <w:p w14:paraId="604A31A3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" w:type="pct"/>
          </w:tcPr>
          <w:p w14:paraId="195F1F25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5" w:type="pct"/>
          </w:tcPr>
          <w:p w14:paraId="713A9B9D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</w:tcPr>
          <w:p w14:paraId="7070D9AE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4" w:type="pct"/>
          </w:tcPr>
          <w:p w14:paraId="345BEDF5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45C4B2AF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2607C5E2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33F2E92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79EA44BE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B5C2596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091AA903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ED2906F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4EFBE2F1" w14:textId="4F50DE0B" w:rsidR="00216E25" w:rsidRPr="003F7F67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4,24</w:t>
            </w:r>
            <w:r w:rsidR="00F862CB" w:rsidRPr="003F7F6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2" w:type="pct"/>
          </w:tcPr>
          <w:p w14:paraId="303E119E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58369A9C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5,857</w:t>
            </w:r>
          </w:p>
        </w:tc>
      </w:tr>
      <w:tr w:rsidR="00A75B6D" w:rsidRPr="007F749F" w14:paraId="2E85CF4C" w14:textId="77777777" w:rsidTr="003F7F67">
        <w:trPr>
          <w:trHeight w:val="446"/>
        </w:trPr>
        <w:tc>
          <w:tcPr>
            <w:tcW w:w="1177" w:type="pct"/>
          </w:tcPr>
          <w:p w14:paraId="544AA329" w14:textId="77777777" w:rsidR="00216E25" w:rsidRPr="00F862CB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393" w:type="pct"/>
          </w:tcPr>
          <w:p w14:paraId="4E624372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" w:type="pct"/>
          </w:tcPr>
          <w:p w14:paraId="2AC2474E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5" w:type="pct"/>
          </w:tcPr>
          <w:p w14:paraId="7A363B79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</w:tcPr>
          <w:p w14:paraId="0D947D62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4" w:type="pct"/>
          </w:tcPr>
          <w:p w14:paraId="149AC5C9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0A277CE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43DACDC3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3C1486F5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7A8A4C07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6939F62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08562961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6C7E193F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3C9B69C4" w14:textId="3C31A3DF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(51,</w:t>
            </w:r>
            <w:r w:rsidR="00F862CB" w:rsidRPr="003F7F6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</w:t>
            </w:r>
            <w:r w:rsidR="00A3609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82" w:type="pct"/>
          </w:tcPr>
          <w:p w14:paraId="313562FD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68235521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(37,098)</w:t>
            </w:r>
          </w:p>
        </w:tc>
      </w:tr>
      <w:tr w:rsidR="00A75B6D" w:rsidRPr="007F749F" w14:paraId="66B13B58" w14:textId="77777777" w:rsidTr="003F7F67">
        <w:trPr>
          <w:trHeight w:val="446"/>
        </w:trPr>
        <w:tc>
          <w:tcPr>
            <w:tcW w:w="1662" w:type="pct"/>
            <w:gridSpan w:val="3"/>
          </w:tcPr>
          <w:p w14:paraId="5E6E5732" w14:textId="77777777" w:rsidR="00216E25" w:rsidRPr="00F862CB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395" w:type="pct"/>
          </w:tcPr>
          <w:p w14:paraId="4A140908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</w:tcPr>
          <w:p w14:paraId="7DAB5903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4" w:type="pct"/>
          </w:tcPr>
          <w:p w14:paraId="3182B184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7DE0DE4E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36BD4FDF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7ADE978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05E250B4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63EAE08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3DA73BED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3B2D6D4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0EE853CB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1,089</w:t>
            </w:r>
          </w:p>
        </w:tc>
        <w:tc>
          <w:tcPr>
            <w:tcW w:w="82" w:type="pct"/>
          </w:tcPr>
          <w:p w14:paraId="01E33EE2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05F0170F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75B6D" w:rsidRPr="007F749F" w14:paraId="2145F034" w14:textId="77777777" w:rsidTr="003F7F67">
        <w:trPr>
          <w:trHeight w:val="446"/>
        </w:trPr>
        <w:tc>
          <w:tcPr>
            <w:tcW w:w="3027" w:type="pct"/>
            <w:gridSpan w:val="8"/>
          </w:tcPr>
          <w:p w14:paraId="383E85D6" w14:textId="77777777" w:rsidR="00216E25" w:rsidRPr="00F862CB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/>
                <w:sz w:val="30"/>
                <w:szCs w:val="30"/>
                <w:cs/>
              </w:rPr>
              <w:t xml:space="preserve">กลับรายการขาดทุนจากการด้อยค่าที่รับรู้ในกำไรหรือขาดทุนซึ่งเป็นไปตาม </w:t>
            </w:r>
            <w:r w:rsidRPr="00F862CB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2" w:type="pct"/>
          </w:tcPr>
          <w:p w14:paraId="51A13C5B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31955231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487EE131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4691E1E7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6594313C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0131AE3B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713</w:t>
            </w:r>
          </w:p>
        </w:tc>
        <w:tc>
          <w:tcPr>
            <w:tcW w:w="82" w:type="pct"/>
          </w:tcPr>
          <w:p w14:paraId="69F5C255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142D19DD" w14:textId="77777777" w:rsidR="00216E25" w:rsidRPr="00F862CB" w:rsidRDefault="00216E25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</w:t>
            </w:r>
          </w:p>
        </w:tc>
      </w:tr>
      <w:tr w:rsidR="00A75B6D" w:rsidRPr="007F749F" w14:paraId="3C0EF7E4" w14:textId="77777777" w:rsidTr="003F7F67">
        <w:trPr>
          <w:trHeight w:val="446"/>
        </w:trPr>
        <w:tc>
          <w:tcPr>
            <w:tcW w:w="1177" w:type="pct"/>
          </w:tcPr>
          <w:p w14:paraId="131CC838" w14:textId="77777777" w:rsidR="00216E25" w:rsidRPr="00F862CB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93" w:type="pct"/>
          </w:tcPr>
          <w:p w14:paraId="5239D134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" w:type="pct"/>
          </w:tcPr>
          <w:p w14:paraId="0F1B8EF6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5" w:type="pct"/>
          </w:tcPr>
          <w:p w14:paraId="2F482964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</w:tcPr>
          <w:p w14:paraId="7E68B9BD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4" w:type="pct"/>
          </w:tcPr>
          <w:p w14:paraId="12AA94C1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351964CA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2A3C6776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6A59D7AE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3B428CC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018DD3E2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39063A4D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3EF77477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363BCC07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(5,438)</w:t>
            </w:r>
          </w:p>
        </w:tc>
        <w:tc>
          <w:tcPr>
            <w:tcW w:w="82" w:type="pct"/>
          </w:tcPr>
          <w:p w14:paraId="2F0EF75E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6C34AE48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(7,723)</w:t>
            </w:r>
          </w:p>
        </w:tc>
      </w:tr>
      <w:tr w:rsidR="00A75B6D" w:rsidRPr="0016249F" w14:paraId="1179F905" w14:textId="77777777" w:rsidTr="003F7F67">
        <w:trPr>
          <w:trHeight w:val="446"/>
        </w:trPr>
        <w:tc>
          <w:tcPr>
            <w:tcW w:w="1177" w:type="pct"/>
          </w:tcPr>
          <w:p w14:paraId="2548C9DC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 ก่อนภาษีเงินได้</w:t>
            </w:r>
          </w:p>
        </w:tc>
        <w:tc>
          <w:tcPr>
            <w:tcW w:w="393" w:type="pct"/>
          </w:tcPr>
          <w:p w14:paraId="7474C334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" w:type="pct"/>
          </w:tcPr>
          <w:p w14:paraId="3E718A44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5" w:type="pct"/>
          </w:tcPr>
          <w:p w14:paraId="24D22D98" w14:textId="77777777" w:rsidR="00216E25" w:rsidRPr="003F7F67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</w:tcPr>
          <w:p w14:paraId="2E2BE05C" w14:textId="77777777" w:rsidR="00216E25" w:rsidRPr="003F7F67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4" w:type="pct"/>
          </w:tcPr>
          <w:p w14:paraId="644AEF7A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29D21528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7B826057" w14:textId="77777777" w:rsidR="00216E25" w:rsidRPr="00F862CB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53B6EE61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2BE3D3FC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E482EBB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235A104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E6ECB34" w14:textId="77777777" w:rsidR="00216E25" w:rsidRPr="00F862CB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6B765EEF" w14:textId="5BDC929D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(34,</w:t>
            </w:r>
            <w:r w:rsidR="00F862CB" w:rsidRPr="003F7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360</w:t>
            </w: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82" w:type="pct"/>
          </w:tcPr>
          <w:p w14:paraId="3724D6E2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</w:tcPr>
          <w:p w14:paraId="1B5470D9" w14:textId="77777777" w:rsidR="00216E25" w:rsidRPr="00F862CB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62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32,179</w:t>
            </w:r>
          </w:p>
        </w:tc>
      </w:tr>
    </w:tbl>
    <w:p w14:paraId="2BC71565" w14:textId="77A35A5B" w:rsidR="00216E25" w:rsidRDefault="00216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04F91FC3" w14:textId="0E2D7D76" w:rsidR="00B075F5" w:rsidRPr="0016249F" w:rsidRDefault="00124D3D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="00B075F5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75F5"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4441C95" w14:textId="77777777" w:rsidR="00B075F5" w:rsidRPr="002519AE" w:rsidRDefault="00B075F5" w:rsidP="00251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2409686E" w14:textId="77777777" w:rsidR="00B075F5" w:rsidRPr="0016249F" w:rsidRDefault="00B075F5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249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7F817CF" w14:textId="77777777" w:rsidR="00B075F5" w:rsidRPr="002519AE" w:rsidRDefault="00B075F5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0BBB31A" w14:textId="63D2BC2F" w:rsidR="00B075F5" w:rsidRDefault="00F14FCE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897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14FC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219751" w14:textId="38BE4B83" w:rsidR="00B075F5" w:rsidRPr="002519AE" w:rsidRDefault="00B075F5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744"/>
        <w:gridCol w:w="236"/>
        <w:gridCol w:w="1834"/>
        <w:gridCol w:w="270"/>
        <w:gridCol w:w="1890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2519AE" w:rsidRPr="00802A34" w14:paraId="2AE42B01" w14:textId="77777777" w:rsidTr="003F7F67">
        <w:trPr>
          <w:trHeight w:val="261"/>
          <w:tblHeader/>
        </w:trPr>
        <w:tc>
          <w:tcPr>
            <w:tcW w:w="2880" w:type="dxa"/>
            <w:vAlign w:val="bottom"/>
          </w:tcPr>
          <w:p w14:paraId="5EA6DD56" w14:textId="77777777" w:rsidR="002519AE" w:rsidRPr="00A75B6D" w:rsidRDefault="002519AE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2860D6D" w14:textId="77777777" w:rsidR="002519AE" w:rsidRPr="00A75B6D" w:rsidRDefault="002519AE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1A1175E2" w14:textId="256E1CC5" w:rsidR="002519AE" w:rsidRPr="00A75B6D" w:rsidRDefault="002519AE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075F5" w:rsidRPr="00802A34" w14:paraId="2738B745" w14:textId="77777777" w:rsidTr="003F7F67">
        <w:trPr>
          <w:trHeight w:val="261"/>
          <w:tblHeader/>
        </w:trPr>
        <w:tc>
          <w:tcPr>
            <w:tcW w:w="2880" w:type="dxa"/>
            <w:vAlign w:val="bottom"/>
          </w:tcPr>
          <w:p w14:paraId="1B7542D0" w14:textId="77777777" w:rsidR="00B075F5" w:rsidRPr="00A75B6D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C90D956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54" w:type="dxa"/>
            <w:gridSpan w:val="7"/>
          </w:tcPr>
          <w:p w14:paraId="5BEEA5C9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D5AFF6F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vAlign w:val="bottom"/>
          </w:tcPr>
          <w:p w14:paraId="57064959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075F5" w:rsidRPr="00802A34" w14:paraId="1A4369AC" w14:textId="77777777" w:rsidTr="003F7F67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45DBA709" w14:textId="77777777" w:rsidR="00B075F5" w:rsidRPr="00A75B6D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  <w:hideMark/>
          </w:tcPr>
          <w:p w14:paraId="16A3DD5D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276FEB24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9C79F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FF501F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39B17DDE" w14:textId="77777777" w:rsidR="00B075F5" w:rsidRPr="00A75B6D" w:rsidRDefault="00B075F5" w:rsidP="001E73C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4" w:type="dxa"/>
            <w:vAlign w:val="bottom"/>
            <w:hideMark/>
          </w:tcPr>
          <w:p w14:paraId="693687DC" w14:textId="1C1B4B99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C06F76F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24F4878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69C1A3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7DA62B5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AD9520A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2D34B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74BCCF6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202BE9A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56ED7D" w14:textId="77777777" w:rsidR="00B075F5" w:rsidRPr="00A75B6D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7E1C28D" w14:textId="77777777" w:rsidR="00B075F5" w:rsidRPr="00A75B6D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AF19BE0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1F5B592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075F5" w:rsidRPr="00802A34" w14:paraId="723789CC" w14:textId="77777777" w:rsidTr="003F7F67">
        <w:trPr>
          <w:trHeight w:val="261"/>
          <w:tblHeader/>
        </w:trPr>
        <w:tc>
          <w:tcPr>
            <w:tcW w:w="2880" w:type="dxa"/>
          </w:tcPr>
          <w:p w14:paraId="2739B7D7" w14:textId="77777777" w:rsidR="00B075F5" w:rsidRPr="00A75B6D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6C4E6A1A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17494DBA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075F5" w:rsidRPr="00802A34" w14:paraId="585BC389" w14:textId="77777777" w:rsidTr="003F7F67">
        <w:trPr>
          <w:trHeight w:val="261"/>
        </w:trPr>
        <w:tc>
          <w:tcPr>
            <w:tcW w:w="2880" w:type="dxa"/>
          </w:tcPr>
          <w:p w14:paraId="57AE3DE9" w14:textId="77777777" w:rsidR="00B075F5" w:rsidRPr="00A75B6D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289F593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119EF1C1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D3B6D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25CD94EC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D6F0C8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2E01AB3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D0A09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26E046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6C895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F9A603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2AF8A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1F4EAB9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D6769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D52DCA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A87F5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4E994B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6DA6586A" w14:textId="77777777" w:rsidTr="003F7F67">
        <w:trPr>
          <w:trHeight w:val="261"/>
        </w:trPr>
        <w:tc>
          <w:tcPr>
            <w:tcW w:w="2880" w:type="dxa"/>
          </w:tcPr>
          <w:p w14:paraId="5369512F" w14:textId="772B6896" w:rsidR="00B075F5" w:rsidRPr="00A75B6D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23713"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519AE"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A5C5FEE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14D8D780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FF927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0E963B17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5A6BD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ABA8224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F84FC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3D6C38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D94C8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DF1A0FC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B9C5C7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6E54226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7AA5C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0BF5D52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BDAB9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B2AD11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48138659" w14:textId="77777777" w:rsidTr="003F7F67">
        <w:trPr>
          <w:trHeight w:val="261"/>
        </w:trPr>
        <w:tc>
          <w:tcPr>
            <w:tcW w:w="2880" w:type="dxa"/>
          </w:tcPr>
          <w:p w14:paraId="219AC26F" w14:textId="72DAC705" w:rsidR="00CA019C" w:rsidRPr="00A75B6D" w:rsidRDefault="00B075F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เงินลงทุนในหุ้นกู้อนุพันธ์ระยะสั้น</w:t>
            </w:r>
          </w:p>
        </w:tc>
        <w:tc>
          <w:tcPr>
            <w:tcW w:w="236" w:type="dxa"/>
          </w:tcPr>
          <w:p w14:paraId="4921F3C4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36917F12" w14:textId="7BD84C1F" w:rsidR="00B075F5" w:rsidRPr="00A75B6D" w:rsidRDefault="0028586E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6C4995A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3F3BD3EF" w14:textId="61FCF3C2" w:rsidR="00B075F5" w:rsidRPr="00A75B6D" w:rsidRDefault="0028586E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332A8" w:rsidRPr="00A75B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3332A8" w:rsidRPr="00A75B6D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70" w:type="dxa"/>
          </w:tcPr>
          <w:p w14:paraId="753E412D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05754E1" w14:textId="7EAAD59E" w:rsidR="00B075F5" w:rsidRPr="00A75B6D" w:rsidRDefault="0028586E" w:rsidP="003F7F6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02D8D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1C07721" w14:textId="40203770" w:rsidR="00B075F5" w:rsidRPr="00A75B6D" w:rsidRDefault="003332A8" w:rsidP="001E7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321,089</w:t>
            </w:r>
          </w:p>
        </w:tc>
        <w:tc>
          <w:tcPr>
            <w:tcW w:w="270" w:type="dxa"/>
          </w:tcPr>
          <w:p w14:paraId="0FA6FEF7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48FF245" w14:textId="1B61391A" w:rsidR="00B075F5" w:rsidRPr="00A75B6D" w:rsidRDefault="0028586E" w:rsidP="001E73C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4DFECE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8351873" w14:textId="2EFB94FC" w:rsidR="00B075F5" w:rsidRPr="00A75B6D" w:rsidRDefault="003332A8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321,089</w:t>
            </w:r>
          </w:p>
        </w:tc>
        <w:tc>
          <w:tcPr>
            <w:tcW w:w="236" w:type="dxa"/>
          </w:tcPr>
          <w:p w14:paraId="07F7D81C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A2A65F7" w14:textId="2B55BAE1" w:rsidR="00B075F5" w:rsidRPr="00A75B6D" w:rsidRDefault="0028586E" w:rsidP="001E73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968C9F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9E9862B" w14:textId="048F6476" w:rsidR="00B075F5" w:rsidRDefault="003332A8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321,089</w:t>
            </w:r>
          </w:p>
          <w:p w14:paraId="03DF2B58" w14:textId="77777777" w:rsidR="00CA019C" w:rsidRDefault="00CA019C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51F68E" w14:textId="77777777" w:rsidR="00CA019C" w:rsidRDefault="00CA019C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9D8C13" w14:textId="238E7602" w:rsidR="00CA019C" w:rsidRPr="00A75B6D" w:rsidRDefault="00CA019C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770D934" w14:textId="77777777" w:rsidR="003F7F67" w:rsidRDefault="003F7F67"/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744"/>
        <w:gridCol w:w="236"/>
        <w:gridCol w:w="1834"/>
        <w:gridCol w:w="270"/>
        <w:gridCol w:w="1890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3F7F67" w:rsidRPr="00A75B6D" w14:paraId="49839CCB" w14:textId="77777777" w:rsidTr="00832376">
        <w:trPr>
          <w:trHeight w:val="261"/>
          <w:tblHeader/>
        </w:trPr>
        <w:tc>
          <w:tcPr>
            <w:tcW w:w="2880" w:type="dxa"/>
            <w:vAlign w:val="bottom"/>
          </w:tcPr>
          <w:p w14:paraId="541D89C3" w14:textId="77777777" w:rsidR="003F7F67" w:rsidRPr="00A75B6D" w:rsidRDefault="003F7F67" w:rsidP="008323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C3ADFB3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49A4920B" w14:textId="1E4D372F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F7F67" w:rsidRPr="00A75B6D" w14:paraId="0159453A" w14:textId="77777777" w:rsidTr="00832376">
        <w:trPr>
          <w:trHeight w:val="261"/>
          <w:tblHeader/>
        </w:trPr>
        <w:tc>
          <w:tcPr>
            <w:tcW w:w="2880" w:type="dxa"/>
            <w:vAlign w:val="bottom"/>
          </w:tcPr>
          <w:p w14:paraId="5922E7B2" w14:textId="77777777" w:rsidR="003F7F67" w:rsidRPr="00A75B6D" w:rsidRDefault="003F7F67" w:rsidP="008323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B1F6A3D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54" w:type="dxa"/>
            <w:gridSpan w:val="7"/>
          </w:tcPr>
          <w:p w14:paraId="6F3B6014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3E1C8C4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vAlign w:val="bottom"/>
          </w:tcPr>
          <w:p w14:paraId="17DFD774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F7F67" w:rsidRPr="00A75B6D" w14:paraId="50B2881D" w14:textId="77777777" w:rsidTr="00832376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58C16B81" w14:textId="77777777" w:rsidR="003F7F67" w:rsidRPr="00A75B6D" w:rsidRDefault="003F7F67" w:rsidP="008323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  <w:hideMark/>
          </w:tcPr>
          <w:p w14:paraId="0F461EDE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101AD1EA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F3B860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F527D1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1F058154" w14:textId="77777777" w:rsidR="003F7F67" w:rsidRPr="00A75B6D" w:rsidRDefault="003F7F67" w:rsidP="0083237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4" w:type="dxa"/>
            <w:vAlign w:val="bottom"/>
            <w:hideMark/>
          </w:tcPr>
          <w:p w14:paraId="313F257E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E8E3288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0356A7E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C432A81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7C282AF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C1C5C1A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70613D5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F33A9AC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C00F66A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BFA0C8F" w14:textId="77777777" w:rsidR="003F7F67" w:rsidRPr="00A75B6D" w:rsidRDefault="003F7F67" w:rsidP="0083237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2C0B1CC" w14:textId="77777777" w:rsidR="003F7F67" w:rsidRPr="00A75B6D" w:rsidRDefault="003F7F67" w:rsidP="0083237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71D605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B2C61D8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F7F67" w:rsidRPr="00A75B6D" w14:paraId="084C06D1" w14:textId="77777777" w:rsidTr="00832376">
        <w:trPr>
          <w:trHeight w:val="261"/>
          <w:tblHeader/>
        </w:trPr>
        <w:tc>
          <w:tcPr>
            <w:tcW w:w="2880" w:type="dxa"/>
          </w:tcPr>
          <w:p w14:paraId="6C1CA8E8" w14:textId="77777777" w:rsidR="003F7F67" w:rsidRPr="00A75B6D" w:rsidRDefault="003F7F67" w:rsidP="0083237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288CD76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753EE109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F7F67" w:rsidRPr="00A75B6D" w14:paraId="2DAEA9E3" w14:textId="77777777" w:rsidTr="00832376">
        <w:trPr>
          <w:trHeight w:val="261"/>
        </w:trPr>
        <w:tc>
          <w:tcPr>
            <w:tcW w:w="2880" w:type="dxa"/>
          </w:tcPr>
          <w:p w14:paraId="67AE2CCE" w14:textId="77777777" w:rsidR="003F7F67" w:rsidRPr="00A75B6D" w:rsidRDefault="003F7F67" w:rsidP="0083237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FF9D379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4E328D5E" w14:textId="77777777" w:rsidR="003F7F67" w:rsidRPr="00A75B6D" w:rsidRDefault="003F7F67" w:rsidP="0083237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6622C6" w14:textId="77777777" w:rsidR="003F7F67" w:rsidRPr="00A75B6D" w:rsidRDefault="003F7F67" w:rsidP="0083237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5D50AE51" w14:textId="77777777" w:rsidR="003F7F67" w:rsidRPr="00A75B6D" w:rsidRDefault="003F7F67" w:rsidP="0083237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C2F97" w14:textId="77777777" w:rsidR="003F7F67" w:rsidRPr="00A75B6D" w:rsidRDefault="003F7F67" w:rsidP="0083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EFAAFB6" w14:textId="77777777" w:rsidR="003F7F67" w:rsidRPr="00A75B6D" w:rsidRDefault="003F7F67" w:rsidP="0083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33BCB3" w14:textId="77777777" w:rsidR="003F7F67" w:rsidRPr="00A75B6D" w:rsidRDefault="003F7F67" w:rsidP="0083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5DAE1DE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7B608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DAEF3BF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9D1FB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8898418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9D5494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4C26CA9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CF6064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BB1C3BB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7F67" w:rsidRPr="00A75B6D" w14:paraId="771A2DB3" w14:textId="77777777" w:rsidTr="00832376">
        <w:trPr>
          <w:trHeight w:val="261"/>
        </w:trPr>
        <w:tc>
          <w:tcPr>
            <w:tcW w:w="2880" w:type="dxa"/>
          </w:tcPr>
          <w:p w14:paraId="20B831D9" w14:textId="58D4253B" w:rsidR="003F7F67" w:rsidRPr="00A75B6D" w:rsidRDefault="003F7F67" w:rsidP="003F7F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55D1724" w14:textId="77777777" w:rsidR="003F7F67" w:rsidRPr="00A75B6D" w:rsidRDefault="003F7F67" w:rsidP="003F7F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6F4D9A97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07CE2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52339E7A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5386E3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C6A80C4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DAB1ED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E898F5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40A9E5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C2AD8E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88E1B4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64763F3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22589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7F6E4D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B4FD1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B5D5887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7F67" w:rsidRPr="00A75B6D" w14:paraId="6468A9F6" w14:textId="77777777" w:rsidTr="00AF2978">
        <w:trPr>
          <w:trHeight w:val="261"/>
        </w:trPr>
        <w:tc>
          <w:tcPr>
            <w:tcW w:w="2880" w:type="dxa"/>
          </w:tcPr>
          <w:p w14:paraId="42581334" w14:textId="262BA60E" w:rsidR="003F7F67" w:rsidRPr="00A75B6D" w:rsidRDefault="003F7F67" w:rsidP="003F7F6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236" w:type="dxa"/>
          </w:tcPr>
          <w:p w14:paraId="47E59060" w14:textId="77777777" w:rsidR="003F7F67" w:rsidRPr="00A75B6D" w:rsidRDefault="003F7F67" w:rsidP="003F7F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4CE08E96" w14:textId="32A87DEB" w:rsidR="003F7F67" w:rsidRPr="00A75B6D" w:rsidRDefault="003F7F67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CAF6EB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4E6F7AD3" w14:textId="5D1E7D07" w:rsidR="003F7F67" w:rsidRPr="00A75B6D" w:rsidRDefault="003F7F67" w:rsidP="003F7F6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70" w:type="dxa"/>
          </w:tcPr>
          <w:p w14:paraId="25C7C83F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C59D952" w14:textId="62E6C45D" w:rsidR="003F7F67" w:rsidRPr="00A75B6D" w:rsidRDefault="003F7F67" w:rsidP="003F7F6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1DF32716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42F3A0E" w14:textId="3411C154" w:rsidR="003F7F67" w:rsidRPr="00A75B6D" w:rsidRDefault="003F7F67" w:rsidP="003F7F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70" w:type="dxa"/>
            <w:vAlign w:val="bottom"/>
          </w:tcPr>
          <w:p w14:paraId="72D2F45D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F5865A" w14:textId="31FEE06D" w:rsidR="003F7F67" w:rsidRPr="00A75B6D" w:rsidRDefault="003F7F67" w:rsidP="003F7F67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2FFA3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29E1F4A" w14:textId="56BF46E4" w:rsidR="003F7F67" w:rsidRPr="00A75B6D" w:rsidRDefault="003F7F67" w:rsidP="003F7F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36" w:type="dxa"/>
            <w:vAlign w:val="bottom"/>
          </w:tcPr>
          <w:p w14:paraId="47232C87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B701E4C" w14:textId="063B32EE" w:rsidR="003F7F67" w:rsidRPr="00A75B6D" w:rsidRDefault="003F7F67" w:rsidP="003F7F6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4708A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B9E567C" w14:textId="10342803" w:rsidR="003F7F67" w:rsidRPr="00A75B6D" w:rsidRDefault="003F7F67" w:rsidP="003F7F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</w:tr>
    </w:tbl>
    <w:p w14:paraId="17A3ABD2" w14:textId="1391924D" w:rsidR="003F7F67" w:rsidRPr="00882253" w:rsidRDefault="003F7F67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sectPr w:rsidR="003F7F67" w:rsidRPr="00882253" w:rsidSect="00192B50">
          <w:footerReference w:type="default" r:id="rId17"/>
          <w:pgSz w:w="16834" w:h="11909" w:orient="landscape" w:code="9"/>
          <w:pgMar w:top="1379" w:right="576" w:bottom="1152" w:left="691" w:header="720" w:footer="720" w:gutter="0"/>
          <w:cols w:space="720"/>
          <w:docGrid w:linePitch="245"/>
        </w:sectPr>
      </w:pPr>
    </w:p>
    <w:p w14:paraId="789B5D42" w14:textId="38E2FBAC" w:rsidR="00C76809" w:rsidRDefault="002519AE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124D3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DDB9BE" w14:textId="332B9A12" w:rsidR="00BF3FCF" w:rsidRDefault="00BF3FCF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1235"/>
        <w:gridCol w:w="268"/>
        <w:gridCol w:w="1064"/>
        <w:gridCol w:w="265"/>
        <w:gridCol w:w="1039"/>
      </w:tblGrid>
      <w:tr w:rsidR="00BF3FCF" w:rsidRPr="00AB62FF" w14:paraId="24394079" w14:textId="77777777" w:rsidTr="003F7F67">
        <w:trPr>
          <w:trHeight w:val="432"/>
          <w:tblHeader/>
        </w:trPr>
        <w:tc>
          <w:tcPr>
            <w:tcW w:w="2850" w:type="pct"/>
          </w:tcPr>
          <w:p w14:paraId="020FA592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2D4F7FF9" w14:textId="77777777" w:rsidR="00BF3FCF" w:rsidRPr="00AB62FF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DED3432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6FF8509B" w14:textId="77777777" w:rsidR="00BF3FCF" w:rsidRPr="00AB62FF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FCF" w:rsidRPr="004155E9" w14:paraId="0D3A71D5" w14:textId="77777777" w:rsidTr="003F7F67">
        <w:trPr>
          <w:trHeight w:val="443"/>
          <w:tblHeader/>
        </w:trPr>
        <w:tc>
          <w:tcPr>
            <w:tcW w:w="2850" w:type="pct"/>
          </w:tcPr>
          <w:p w14:paraId="436B26AB" w14:textId="77777777" w:rsidR="00BF3FCF" w:rsidRPr="0088498A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00B73741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0FCF76E2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5106D68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024201B2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947A966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F3FCF" w:rsidRPr="004155E9" w14:paraId="689AFFD3" w14:textId="77777777" w:rsidTr="003F7F67">
        <w:trPr>
          <w:trHeight w:val="432"/>
          <w:tblHeader/>
        </w:trPr>
        <w:tc>
          <w:tcPr>
            <w:tcW w:w="2850" w:type="pct"/>
          </w:tcPr>
          <w:p w14:paraId="162DBAEB" w14:textId="77777777" w:rsidR="00BF3FCF" w:rsidRPr="0088498A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7368883C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0C3F4EDA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3C0A7C8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0F19267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E8A3EE1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F3FCF" w:rsidRPr="00AB62FF" w14:paraId="551D0136" w14:textId="77777777" w:rsidTr="003F7F67">
        <w:trPr>
          <w:trHeight w:val="420"/>
          <w:tblHeader/>
        </w:trPr>
        <w:tc>
          <w:tcPr>
            <w:tcW w:w="2850" w:type="pct"/>
          </w:tcPr>
          <w:p w14:paraId="1D552370" w14:textId="77777777" w:rsidR="00BF3FCF" w:rsidRPr="004155E9" w:rsidRDefault="00BF3FCF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0" w:type="pct"/>
            <w:gridSpan w:val="5"/>
          </w:tcPr>
          <w:p w14:paraId="663D34BC" w14:textId="77777777" w:rsidR="00BF3FCF" w:rsidRPr="00AB62FF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3FCF" w:rsidRPr="004155E9" w14:paraId="3CEC3B98" w14:textId="77777777" w:rsidTr="003F7F67">
        <w:trPr>
          <w:trHeight w:val="443"/>
        </w:trPr>
        <w:tc>
          <w:tcPr>
            <w:tcW w:w="2850" w:type="pct"/>
          </w:tcPr>
          <w:p w14:paraId="54C46A8E" w14:textId="77777777" w:rsidR="00BF3FCF" w:rsidRDefault="00BF3FCF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6" w:type="pct"/>
          </w:tcPr>
          <w:p w14:paraId="0E389FAF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D52A4BD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86A7EC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E4EA98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08853D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FCF" w:rsidRPr="004155E9" w14:paraId="2B33687C" w14:textId="77777777" w:rsidTr="003F7F67">
        <w:trPr>
          <w:trHeight w:val="409"/>
        </w:trPr>
        <w:tc>
          <w:tcPr>
            <w:tcW w:w="2850" w:type="pct"/>
          </w:tcPr>
          <w:p w14:paraId="4DB7062B" w14:textId="77777777" w:rsidR="00BF3FCF" w:rsidRPr="0088498A" w:rsidRDefault="00BF3FCF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86" w:type="pct"/>
          </w:tcPr>
          <w:p w14:paraId="01747232" w14:textId="77777777" w:rsidR="00BF3FCF" w:rsidRPr="004155E9" w:rsidRDefault="00BF3FCF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67,022</w:t>
            </w:r>
          </w:p>
        </w:tc>
        <w:tc>
          <w:tcPr>
            <w:tcW w:w="149" w:type="pct"/>
          </w:tcPr>
          <w:p w14:paraId="6B4DA215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C4FE922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66,752</w:t>
            </w:r>
          </w:p>
        </w:tc>
        <w:tc>
          <w:tcPr>
            <w:tcW w:w="147" w:type="pct"/>
          </w:tcPr>
          <w:p w14:paraId="40AF72C7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D30354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14,236</w:t>
            </w:r>
          </w:p>
        </w:tc>
      </w:tr>
      <w:tr w:rsidR="00BF3FCF" w:rsidRPr="004155E9" w14:paraId="45D5E7EC" w14:textId="77777777" w:rsidTr="003F7F67">
        <w:trPr>
          <w:trHeight w:val="420"/>
        </w:trPr>
        <w:tc>
          <w:tcPr>
            <w:tcW w:w="2850" w:type="pct"/>
          </w:tcPr>
          <w:p w14:paraId="6E3C3503" w14:textId="77777777" w:rsidR="00BF3FCF" w:rsidRPr="00E96D22" w:rsidRDefault="00BF3FCF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686" w:type="pct"/>
          </w:tcPr>
          <w:p w14:paraId="16CA975F" w14:textId="77777777" w:rsidR="00BF3FCF" w:rsidRPr="004155E9" w:rsidRDefault="00BF3FCF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79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9" w:type="pct"/>
          </w:tcPr>
          <w:p w14:paraId="751DE4E9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6E3B0D7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79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7" w:type="pct"/>
          </w:tcPr>
          <w:p w14:paraId="3803D4B0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0340B4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</w:tr>
      <w:tr w:rsidR="00A75B6D" w:rsidRPr="0088498A" w14:paraId="3B8A88B1" w14:textId="77777777" w:rsidTr="00A75B6D">
        <w:trPr>
          <w:trHeight w:val="420"/>
        </w:trPr>
        <w:tc>
          <w:tcPr>
            <w:tcW w:w="2850" w:type="pct"/>
          </w:tcPr>
          <w:p w14:paraId="3A2F1ADB" w14:textId="77777777" w:rsidR="00BF3FCF" w:rsidRPr="0088498A" w:rsidRDefault="00BF3FCF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C262065" w14:textId="77777777" w:rsidR="00BF3FCF" w:rsidRPr="0088498A" w:rsidRDefault="00BF3FCF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67,190</w:t>
            </w:r>
          </w:p>
        </w:tc>
        <w:tc>
          <w:tcPr>
            <w:tcW w:w="149" w:type="pct"/>
          </w:tcPr>
          <w:p w14:paraId="1DB59E8E" w14:textId="77777777" w:rsidR="00BF3FCF" w:rsidRPr="0088498A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B907B96" w14:textId="77777777" w:rsidR="00BF3FCF" w:rsidRPr="0088498A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66,920</w:t>
            </w:r>
          </w:p>
        </w:tc>
        <w:tc>
          <w:tcPr>
            <w:tcW w:w="147" w:type="pct"/>
          </w:tcPr>
          <w:p w14:paraId="50E206B4" w14:textId="77777777" w:rsidR="00BF3FCF" w:rsidRPr="0088498A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A27FFBC" w14:textId="77777777" w:rsidR="00BF3FCF" w:rsidRPr="0088498A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15,409</w:t>
            </w:r>
          </w:p>
        </w:tc>
      </w:tr>
      <w:tr w:rsidR="00A75B6D" w:rsidRPr="004155E9" w14:paraId="3D7E5E93" w14:textId="77777777" w:rsidTr="00A75B6D">
        <w:trPr>
          <w:trHeight w:val="420"/>
        </w:trPr>
        <w:tc>
          <w:tcPr>
            <w:tcW w:w="2850" w:type="pct"/>
          </w:tcPr>
          <w:p w14:paraId="4CAACD62" w14:textId="77777777" w:rsidR="00BF3FCF" w:rsidRPr="004155E9" w:rsidRDefault="00BF3FCF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4F9615B2" w14:textId="77777777" w:rsidR="00BF3FCF" w:rsidRPr="004155E9" w:rsidRDefault="00BF3FCF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CB397C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E69327F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C313EB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ADFF9C9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FCF" w:rsidRPr="004155E9" w14:paraId="42B84837" w14:textId="77777777" w:rsidTr="003F7F67">
        <w:trPr>
          <w:trHeight w:val="432"/>
        </w:trPr>
        <w:tc>
          <w:tcPr>
            <w:tcW w:w="2850" w:type="pct"/>
          </w:tcPr>
          <w:p w14:paraId="33FEFCFA" w14:textId="77777777" w:rsidR="00BF3FCF" w:rsidRPr="0088498A" w:rsidRDefault="00BF3FCF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86" w:type="pct"/>
          </w:tcPr>
          <w:p w14:paraId="583BD8E9" w14:textId="77777777" w:rsidR="00BF3FCF" w:rsidRPr="004155E9" w:rsidRDefault="00BF3FCF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AFD5789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13E408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A1FE8C2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316339" w14:textId="77777777" w:rsidR="00BF3FCF" w:rsidRPr="004155E9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6D" w:rsidRPr="0088498A" w14:paraId="43839DBB" w14:textId="77777777" w:rsidTr="00A75B6D">
        <w:trPr>
          <w:trHeight w:val="420"/>
        </w:trPr>
        <w:tc>
          <w:tcPr>
            <w:tcW w:w="2850" w:type="pct"/>
          </w:tcPr>
          <w:p w14:paraId="32B73CE6" w14:textId="77777777" w:rsidR="00BF3FCF" w:rsidRPr="002861F9" w:rsidRDefault="00BF3FCF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3AA81201" w14:textId="77777777" w:rsidR="00BF3FCF" w:rsidRPr="0088498A" w:rsidRDefault="00BF3FCF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2,756</w:t>
            </w:r>
          </w:p>
        </w:tc>
        <w:tc>
          <w:tcPr>
            <w:tcW w:w="149" w:type="pct"/>
          </w:tcPr>
          <w:p w14:paraId="5CC79105" w14:textId="77777777" w:rsidR="00BF3FCF" w:rsidRPr="0088498A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F1352CB" w14:textId="77777777" w:rsidR="00BF3FCF" w:rsidRPr="0088498A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2,756</w:t>
            </w:r>
          </w:p>
        </w:tc>
        <w:tc>
          <w:tcPr>
            <w:tcW w:w="147" w:type="pct"/>
          </w:tcPr>
          <w:p w14:paraId="535C17C0" w14:textId="77777777" w:rsidR="00BF3FCF" w:rsidRPr="0088498A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F081112" w14:textId="77777777" w:rsidR="00BF3FCF" w:rsidRPr="0088498A" w:rsidRDefault="00BF3FCF" w:rsidP="00E8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1,830</w:t>
            </w:r>
          </w:p>
        </w:tc>
      </w:tr>
    </w:tbl>
    <w:p w14:paraId="2741CF05" w14:textId="77777777" w:rsidR="00C76809" w:rsidRPr="0016249F" w:rsidRDefault="00C76809" w:rsidP="003F7F67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F75D94" w14:textId="60E152D8" w:rsidR="00C76809" w:rsidRPr="00643C50" w:rsidRDefault="00C76809" w:rsidP="003F7F6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2321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Pr="008577D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bookmarkStart w:id="0" w:name="_Hlk39513395"/>
      <w:r w:rsidR="00B075F5" w:rsidRPr="008577D9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>1.</w:t>
      </w:r>
      <w:r w:rsidR="00D8669D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ออกให้แก่การไฟฟ้านครหลวงเพื่อการใช้ไฟฟ้าจำนวน 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0.6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="00D8669D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และ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ออกให้กองทุนความปลอดภัย อาชีวอนามัย </w:t>
      </w:r>
      <w:r w:rsidR="00D75FF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สภาพแวดล้อมในการทำงานเพื่อค้ำประกันเงินกู้ยืมจำนวน </w:t>
      </w:r>
      <w:r w:rsidR="00A75B6D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  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0.4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43C50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7C27E4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7C27E4" w:rsidRPr="00643C5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7C27E4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  <w:r w:rsidR="00643C50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="00B075F5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643C5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บริษัทมีหนังสือค้ำประกันที่สถาบันการเงินแห่งหนึ่งออกให้แก่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การไฟฟ้าส่วนภูมิภาคเพื่อการใช้ไฟฟ้าเป็นจำนวน </w:t>
      </w:r>
      <w:r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0.8 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="00301E89" w:rsidRPr="00643C5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ออกให้แก่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การไฟฟ้านครหลวงเพื่อการใช้ไฟฟ้าเป็นจำนวน </w:t>
      </w:r>
      <w:r w:rsidR="00301E89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0.6 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และ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ออกให้กองทุนความปลอดภัย อาชีวอนามัย และสภาพแวดล้อมในการทำงานเพื่อค้ำประกันเงินกู้ยืมเป็นจำนวน </w:t>
      </w:r>
      <w:r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0.4 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bookmarkEnd w:id="0"/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)</w:t>
      </w:r>
    </w:p>
    <w:p w14:paraId="021AD63E" w14:textId="4F1D33CE" w:rsidR="00B075F5" w:rsidRDefault="00B075F5" w:rsidP="00B075F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53042A" w14:textId="77777777" w:rsidR="00D87001" w:rsidRPr="007C31E0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สัญญาสำคัญที่ทำกับบุคคลหรือกิจการอื่นที่ไม่เกี่ยวข้องกัน</w:t>
      </w:r>
    </w:p>
    <w:p w14:paraId="04D3AFCE" w14:textId="77777777" w:rsidR="00D87001" w:rsidRPr="00D87001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B4C7149" w14:textId="2E362807" w:rsidR="00F162BD" w:rsidRPr="00D87001" w:rsidRDefault="00D87001" w:rsidP="00F54DB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ตุลาคม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บริษัทได้ทำบันทึกข้อตกลงกับลูกค้ารายหนึ่ง ในการสนับสนุนการจัดจำหน่ายผลิตภัณฑ์ตามที่กำหนดโดยมีระยะเวลาตามข้อตกลงตั้งแต่วันที่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ตุลาคม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ภายใต้บันทึกข้อตกลงดังกล่าว บริษัทตกลงจ่ายสิ่งตอบแทนให้กับลูกค้ามูลค่ารวม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50.0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ตลอดระยะเวลาที่กำหนดไว้ในบันทึกข้อตกลง</w:t>
      </w:r>
      <w:r w:rsidR="006F28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4698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ในระหว่างงวดเก้าเดือนสิ้นสุดวันที่ </w:t>
      </w:r>
      <w:r w:rsidR="0074698A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74698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="0074698A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="0074698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ทั้งสองฝ่ายตกลงแก้ไขมูลค่าสิ่งตอ</w:t>
      </w:r>
      <w:r w:rsidR="00E4625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</w:t>
      </w:r>
      <w:r w:rsidR="0074698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แทนรวมจาก </w:t>
      </w:r>
      <w:r w:rsidR="0074698A">
        <w:rPr>
          <w:rFonts w:asciiTheme="majorBidi" w:hAnsiTheme="majorBidi" w:cstheme="majorBidi"/>
          <w:sz w:val="30"/>
          <w:szCs w:val="30"/>
          <w:lang w:val="en-US" w:bidi="th-TH"/>
        </w:rPr>
        <w:t xml:space="preserve">50.0 </w:t>
      </w:r>
      <w:r w:rsidR="0074698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เป็น </w:t>
      </w:r>
      <w:r w:rsidR="0074698A">
        <w:rPr>
          <w:rFonts w:asciiTheme="majorBidi" w:hAnsiTheme="majorBidi" w:cstheme="majorBidi"/>
          <w:sz w:val="30"/>
          <w:szCs w:val="30"/>
          <w:lang w:val="en-US" w:bidi="th-TH"/>
        </w:rPr>
        <w:t xml:space="preserve">33.3 </w:t>
      </w:r>
      <w:r w:rsidR="0074698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74698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5B46F85" w14:textId="49CCF519" w:rsidR="006F285D" w:rsidRPr="00AF2978" w:rsidRDefault="00D87001" w:rsidP="00EF4A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ณ วันที่ 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E2321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บริษัทบันทึกเงินจ่ายล่วงหน้าจากสัญญาจากข้อตกลงดังกล่าวจำนวน </w:t>
      </w:r>
      <w:r w:rsidR="00B56A75">
        <w:rPr>
          <w:rFonts w:asciiTheme="majorBidi" w:hAnsiTheme="majorBidi" w:cstheme="majorBidi"/>
          <w:sz w:val="30"/>
          <w:szCs w:val="30"/>
          <w:lang w:val="en-US" w:bidi="th-TH"/>
        </w:rPr>
        <w:t>11.8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และบันทึกสิ่งตอบแทนที่จ่ายให้กับลูกค้ารายการดังกล่าวสุทธิจากรายได้จากการขายสำหรับ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งวด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สามเดือนและ</w:t>
      </w:r>
      <w:r w:rsidR="00E2321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เดือน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E2321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จำนวน </w:t>
      </w:r>
      <w:r w:rsidR="0074698A">
        <w:rPr>
          <w:rFonts w:asciiTheme="majorBidi" w:hAnsiTheme="majorBidi" w:cstheme="majorBidi"/>
          <w:sz w:val="30"/>
          <w:szCs w:val="30"/>
          <w:lang w:val="en-US" w:bidi="th-TH"/>
        </w:rPr>
        <w:t>3.1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 และ </w:t>
      </w:r>
      <w:r w:rsidR="0074698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B56A75">
        <w:rPr>
          <w:rFonts w:asciiTheme="majorBidi" w:hAnsiTheme="majorBidi" w:cstheme="majorBidi"/>
          <w:sz w:val="30"/>
          <w:szCs w:val="30"/>
          <w:lang w:val="en-US" w:bidi="th-TH"/>
        </w:rPr>
        <w:t>8.8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3A1D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ตามลำดับ</w:t>
      </w:r>
    </w:p>
    <w:p w14:paraId="2DF8A195" w14:textId="77777777" w:rsidR="005B263C" w:rsidRDefault="005B263C" w:rsidP="00D8700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9D446FA" w14:textId="0035B65E" w:rsidR="00C76809" w:rsidRPr="0016249F" w:rsidRDefault="005C3B67" w:rsidP="00C76809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124D3D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3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bookmarkStart w:id="1" w:name="_Hlk107849354"/>
      <w:r w:rsidR="00C76809" w:rsidRPr="0016249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7FB39CDD" w14:textId="77777777" w:rsidR="00C76809" w:rsidRPr="0016249F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"/>
    <w:p w14:paraId="6606198C" w14:textId="75EE17B1" w:rsidR="00AB43EF" w:rsidRPr="00111DBF" w:rsidRDefault="003A1DA7" w:rsidP="00724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3A1DA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11</w:t>
      </w:r>
      <w:r w:rsidRPr="003A1DA7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2562</w:t>
      </w:r>
      <w:r w:rsidRPr="003A1DA7">
        <w:rPr>
          <w:rFonts w:asciiTheme="majorBidi" w:hAnsiTheme="majorBidi"/>
          <w:sz w:val="30"/>
          <w:szCs w:val="30"/>
          <w:cs/>
        </w:rPr>
        <w:t xml:space="preserve"> บริษัทถูกฟ้องร้องในคดีที่เกี่ยวกับละเมิดใช้สิทธิเครื่องหมายการค้าโดยไม่สุจริต โดยมีทุนทรัพย์ที่ถูกฟ้องร้องเป็นจำนวน </w:t>
      </w:r>
      <w:r>
        <w:rPr>
          <w:rFonts w:asciiTheme="majorBidi" w:hAnsiTheme="majorBidi"/>
          <w:sz w:val="30"/>
          <w:szCs w:val="30"/>
        </w:rPr>
        <w:t>50.0</w:t>
      </w:r>
      <w:r w:rsidRPr="003A1DA7">
        <w:rPr>
          <w:rFonts w:asciiTheme="majorBidi" w:hAnsiTheme="majorBidi"/>
          <w:sz w:val="30"/>
          <w:szCs w:val="30"/>
          <w:cs/>
        </w:rPr>
        <w:t xml:space="preserve"> ล้านบาท เมื่อวันที่ </w:t>
      </w:r>
      <w:r>
        <w:rPr>
          <w:rFonts w:asciiTheme="majorBidi" w:hAnsiTheme="majorBidi"/>
          <w:sz w:val="30"/>
          <w:szCs w:val="30"/>
        </w:rPr>
        <w:t>14</w:t>
      </w:r>
      <w:r w:rsidRPr="003A1DA7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3A1DA7">
        <w:rPr>
          <w:rFonts w:asciiTheme="majorBidi" w:hAnsiTheme="majorBidi"/>
          <w:sz w:val="30"/>
          <w:szCs w:val="30"/>
          <w:cs/>
        </w:rPr>
        <w:t xml:space="preserve">ศาลทรัพย์สินทางปัญญาและการค้าระหว่างประเทศกลาง (“ศาล”) ได้อ่านคำพิพากษายกฟ้อง อย่างไรก็ตาม เมื่อวันที่ </w:t>
      </w:r>
      <w:r>
        <w:rPr>
          <w:rFonts w:asciiTheme="majorBidi" w:hAnsiTheme="majorBidi"/>
          <w:sz w:val="30"/>
          <w:szCs w:val="30"/>
        </w:rPr>
        <w:t>20</w:t>
      </w:r>
      <w:r w:rsidRPr="003A1DA7">
        <w:rPr>
          <w:rFonts w:asciiTheme="majorBidi" w:hAnsiTheme="majorBidi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z w:val="30"/>
          <w:szCs w:val="30"/>
        </w:rPr>
        <w:t>2565</w:t>
      </w:r>
      <w:r w:rsidRPr="003A1DA7">
        <w:rPr>
          <w:rFonts w:asciiTheme="majorBidi" w:hAnsiTheme="majorBidi"/>
          <w:sz w:val="30"/>
          <w:szCs w:val="30"/>
          <w:cs/>
        </w:rPr>
        <w:t xml:space="preserve">โจทก์ได้ยื่นอุทธรณ์ต่อศาลและศาลรับเป็นอุทธรณ์ และบริษัทยื่นคำแก้อุทธรณ์ต่อศาลเมื่อวันที่ </w:t>
      </w:r>
      <w:r>
        <w:rPr>
          <w:rFonts w:asciiTheme="majorBidi" w:hAnsiTheme="majorBidi"/>
          <w:sz w:val="30"/>
          <w:szCs w:val="30"/>
        </w:rPr>
        <w:t>23</w:t>
      </w:r>
      <w:r w:rsidRPr="003A1DA7">
        <w:rPr>
          <w:rFonts w:asciiTheme="majorBidi" w:hAnsi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/>
          <w:sz w:val="30"/>
          <w:szCs w:val="30"/>
        </w:rPr>
        <w:t>2565</w:t>
      </w:r>
      <w:r w:rsidRPr="003A1DA7">
        <w:rPr>
          <w:rFonts w:asciiTheme="majorBidi" w:hAnsiTheme="majorBidi"/>
          <w:sz w:val="30"/>
          <w:szCs w:val="30"/>
          <w:cs/>
        </w:rPr>
        <w:t xml:space="preserve"> จากนั้นศาลจะรวบรวมสำนวนและเอกสารทั้งหมดส่งให้ศาลอุทธรณ์ชำนัญพิเศษพิจารณาพิพากษา และเมื่อศาลอุทธรณ์ชำนัญพิเศษทำคำพิพากษาเสร็จแล้วจะส่งคำพิพากษาให้ศาลนัดอ่านคำพิพากษาต่อไป ทั้งนี้ ผลที่สุดของคดียังไม่สามารถสรุปได้ ณ วันที่ </w:t>
      </w:r>
      <w:r>
        <w:rPr>
          <w:rFonts w:asciiTheme="majorBidi" w:hAnsiTheme="majorBidi"/>
          <w:sz w:val="30"/>
          <w:szCs w:val="30"/>
        </w:rPr>
        <w:t>30</w:t>
      </w:r>
      <w:r w:rsidRPr="003A1DA7">
        <w:rPr>
          <w:rFonts w:asciiTheme="majorBidi" w:hAnsiTheme="majorBidi"/>
          <w:sz w:val="30"/>
          <w:szCs w:val="30"/>
          <w:cs/>
        </w:rPr>
        <w:t xml:space="preserve"> </w:t>
      </w:r>
      <w:r w:rsidR="00E23216">
        <w:rPr>
          <w:rFonts w:asciiTheme="majorBidi" w:hAnsiTheme="majorBidi" w:hint="cs"/>
          <w:sz w:val="30"/>
          <w:szCs w:val="30"/>
          <w:cs/>
        </w:rPr>
        <w:t>กันยายน</w:t>
      </w:r>
      <w:r w:rsidRPr="003A1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3A1DA7">
        <w:rPr>
          <w:rFonts w:asciiTheme="majorBidi" w:hAnsiTheme="majorBidi"/>
          <w:sz w:val="30"/>
          <w:szCs w:val="30"/>
          <w:cs/>
        </w:rPr>
        <w:t xml:space="preserve"> บริษัทไม่ได้ตั้งประมาณการหนี้สินสำหรับค่าเสียหายคดีความเนื่องจากผู้บริหารเชื่อว่าบริษัทไม่ได้กระทำผิดตามฟ้อง</w:t>
      </w:r>
    </w:p>
    <w:sectPr w:rsidR="00AB43EF" w:rsidRPr="00111DBF" w:rsidSect="00192B50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26D28" w14:textId="77777777" w:rsidR="00F57238" w:rsidRDefault="00F57238">
      <w:r>
        <w:separator/>
      </w:r>
    </w:p>
  </w:endnote>
  <w:endnote w:type="continuationSeparator" w:id="0">
    <w:p w14:paraId="06F35E7E" w14:textId="77777777" w:rsidR="00F57238" w:rsidRDefault="00F5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0477" w14:textId="77777777" w:rsidR="00407BD7" w:rsidRDefault="00407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1C13" w14:textId="77777777" w:rsidR="00407BD7" w:rsidRDefault="00407B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40BA2" w14:textId="77777777" w:rsidR="00F57238" w:rsidRDefault="00F57238">
      <w:r>
        <w:separator/>
      </w:r>
    </w:p>
  </w:footnote>
  <w:footnote w:type="continuationSeparator" w:id="0">
    <w:p w14:paraId="74543C98" w14:textId="77777777" w:rsidR="00F57238" w:rsidRDefault="00F57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F6C4B" w14:textId="77777777" w:rsidR="00407BD7" w:rsidRDefault="00407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79E512C4" w:rsidR="00564357" w:rsidRPr="00DC2A92" w:rsidRDefault="0056435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C2A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C2A92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DC2A92">
      <w:rPr>
        <w:rFonts w:ascii="Angsana New" w:hAnsi="Angsana New"/>
        <w:b/>
        <w:bCs/>
        <w:sz w:val="32"/>
        <w:szCs w:val="32"/>
      </w:rPr>
      <w:t>(</w:t>
    </w:r>
    <w:r w:rsidRPr="00DC2A92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DC2A92">
      <w:rPr>
        <w:rFonts w:ascii="Angsana New" w:hAnsi="Angsana New"/>
        <w:b/>
        <w:bCs/>
        <w:sz w:val="32"/>
        <w:szCs w:val="32"/>
      </w:rPr>
      <w:t>)</w:t>
    </w:r>
    <w:r w:rsidRPr="00DC2A92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C2A92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="006708D7">
      <w:rPr>
        <w:rFonts w:ascii="Angsana New" w:hAnsi="Angsana New"/>
        <w:b/>
        <w:bCs/>
        <w:sz w:val="32"/>
        <w:szCs w:val="32"/>
      </w:rPr>
      <w:t xml:space="preserve"> </w:t>
    </w:r>
    <w:r w:rsidR="006708D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D3B4C4A" w14:textId="55E1B7E9" w:rsidR="00564357" w:rsidRPr="00DC2A92" w:rsidRDefault="0056435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C2A92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DC2A92">
      <w:rPr>
        <w:rFonts w:ascii="Angsana New" w:hAnsi="Angsana New" w:hint="cs"/>
        <w:b/>
        <w:bCs/>
        <w:sz w:val="32"/>
        <w:szCs w:val="32"/>
        <w:cs/>
      </w:rPr>
      <w:t>งบ</w:t>
    </w:r>
    <w:r w:rsidRPr="00DC2A92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DC2A92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EA7858" w14:textId="52B6F786" w:rsidR="00564357" w:rsidRPr="00DC2A92" w:rsidRDefault="00564357" w:rsidP="0091491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bidi="th-TH"/>
      </w:rPr>
    </w:pP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="0045515A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</w:t>
    </w:r>
    <w:r w:rsidR="006708D7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เดือนสิ้นสุดวันที</w:t>
    </w:r>
    <w:r w:rsidRPr="00DC2A92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่ </w:t>
    </w:r>
    <w:r w:rsidR="00DC2A92" w:rsidRPr="00DC2A92">
      <w:rPr>
        <w:rFonts w:ascii="Angsana New" w:hAnsi="Angsana New" w:cs="Angsana New"/>
        <w:bCs/>
        <w:sz w:val="32"/>
        <w:szCs w:val="32"/>
        <w:lang w:bidi="th-TH"/>
      </w:rPr>
      <w:t xml:space="preserve">30 </w:t>
    </w:r>
    <w:r w:rsidR="006708D7"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 w:rsidRPr="00DC2A92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DC2A92">
      <w:rPr>
        <w:rFonts w:ascii="Angsana New" w:hAnsi="Angsana New" w:cs="Angsana New"/>
        <w:bCs/>
        <w:sz w:val="32"/>
        <w:szCs w:val="32"/>
        <w:lang w:bidi="th-TH"/>
      </w:rPr>
      <w:t>2565 (</w:t>
    </w: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DC2A92">
      <w:rPr>
        <w:rFonts w:ascii="Angsana New" w:hAnsi="Angsana New" w:cs="Angsana New"/>
        <w:bCs/>
        <w:sz w:val="32"/>
        <w:szCs w:val="32"/>
        <w:lang w:bidi="th-TH"/>
      </w:rPr>
      <w:t>)</w:t>
    </w:r>
  </w:p>
  <w:p w14:paraId="5E181CDE" w14:textId="77777777" w:rsidR="00564357" w:rsidRPr="006C0E37" w:rsidRDefault="0056435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0D84" w14:textId="77777777" w:rsidR="00407BD7" w:rsidRDefault="00407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78A26614"/>
    <w:lvl w:ilvl="0" w:tplc="67603918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7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2"/>
  </w:num>
  <w:num w:numId="13">
    <w:abstractNumId w:val="35"/>
  </w:num>
  <w:num w:numId="14">
    <w:abstractNumId w:val="24"/>
  </w:num>
  <w:num w:numId="15">
    <w:abstractNumId w:val="27"/>
  </w:num>
  <w:num w:numId="16">
    <w:abstractNumId w:val="12"/>
  </w:num>
  <w:num w:numId="17">
    <w:abstractNumId w:val="14"/>
  </w:num>
  <w:num w:numId="18">
    <w:abstractNumId w:val="11"/>
  </w:num>
  <w:num w:numId="19">
    <w:abstractNumId w:val="28"/>
  </w:num>
  <w:num w:numId="20">
    <w:abstractNumId w:val="19"/>
  </w:num>
  <w:num w:numId="21">
    <w:abstractNumId w:val="37"/>
  </w:num>
  <w:num w:numId="22">
    <w:abstractNumId w:val="23"/>
  </w:num>
  <w:num w:numId="23">
    <w:abstractNumId w:val="15"/>
  </w:num>
  <w:num w:numId="24">
    <w:abstractNumId w:val="41"/>
  </w:num>
  <w:num w:numId="25">
    <w:abstractNumId w:val="39"/>
  </w:num>
  <w:num w:numId="26">
    <w:abstractNumId w:val="1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32"/>
  </w:num>
  <w:num w:numId="30">
    <w:abstractNumId w:val="30"/>
  </w:num>
  <w:num w:numId="31">
    <w:abstractNumId w:val="36"/>
  </w:num>
  <w:num w:numId="32">
    <w:abstractNumId w:val="34"/>
  </w:num>
  <w:num w:numId="33">
    <w:abstractNumId w:val="31"/>
  </w:num>
  <w:num w:numId="34">
    <w:abstractNumId w:val="20"/>
  </w:num>
  <w:num w:numId="35">
    <w:abstractNumId w:val="38"/>
  </w:num>
  <w:num w:numId="36">
    <w:abstractNumId w:val="17"/>
  </w:num>
  <w:num w:numId="37">
    <w:abstractNumId w:val="40"/>
  </w:num>
  <w:num w:numId="38">
    <w:abstractNumId w:val="16"/>
  </w:num>
  <w:num w:numId="39">
    <w:abstractNumId w:val="21"/>
  </w:num>
  <w:num w:numId="40">
    <w:abstractNumId w:val="42"/>
  </w:num>
  <w:num w:numId="41">
    <w:abstractNumId w:val="18"/>
  </w:num>
  <w:num w:numId="42">
    <w:abstractNumId w:val="29"/>
  </w:num>
  <w:num w:numId="43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7745"/>
    <w:rsid w:val="000101CF"/>
    <w:rsid w:val="0001088E"/>
    <w:rsid w:val="00010A06"/>
    <w:rsid w:val="00010B16"/>
    <w:rsid w:val="00010FCF"/>
    <w:rsid w:val="00011DCD"/>
    <w:rsid w:val="00012AA9"/>
    <w:rsid w:val="00012B92"/>
    <w:rsid w:val="00012C81"/>
    <w:rsid w:val="0001309F"/>
    <w:rsid w:val="00013C03"/>
    <w:rsid w:val="00013DFF"/>
    <w:rsid w:val="000146C6"/>
    <w:rsid w:val="000151A7"/>
    <w:rsid w:val="0001653B"/>
    <w:rsid w:val="000175A6"/>
    <w:rsid w:val="00017C0A"/>
    <w:rsid w:val="00017FF4"/>
    <w:rsid w:val="00020217"/>
    <w:rsid w:val="00020477"/>
    <w:rsid w:val="000207EE"/>
    <w:rsid w:val="00020DC4"/>
    <w:rsid w:val="00020F45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1F2D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69A"/>
    <w:rsid w:val="00040C78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D0F"/>
    <w:rsid w:val="00044EB6"/>
    <w:rsid w:val="00046397"/>
    <w:rsid w:val="00046687"/>
    <w:rsid w:val="00046ACF"/>
    <w:rsid w:val="00047360"/>
    <w:rsid w:val="00050F0E"/>
    <w:rsid w:val="000513E7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ABB"/>
    <w:rsid w:val="00057C6E"/>
    <w:rsid w:val="00057E90"/>
    <w:rsid w:val="00057F11"/>
    <w:rsid w:val="00060A97"/>
    <w:rsid w:val="000615E5"/>
    <w:rsid w:val="00061864"/>
    <w:rsid w:val="00061E5B"/>
    <w:rsid w:val="00061FE3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252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DF8"/>
    <w:rsid w:val="00075190"/>
    <w:rsid w:val="00075918"/>
    <w:rsid w:val="000762B7"/>
    <w:rsid w:val="0007647F"/>
    <w:rsid w:val="00076788"/>
    <w:rsid w:val="0007687A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97988"/>
    <w:rsid w:val="000A00C6"/>
    <w:rsid w:val="000A011D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7F5"/>
    <w:rsid w:val="000A294D"/>
    <w:rsid w:val="000A2E91"/>
    <w:rsid w:val="000A2EA5"/>
    <w:rsid w:val="000A33AA"/>
    <w:rsid w:val="000A37ED"/>
    <w:rsid w:val="000A3C44"/>
    <w:rsid w:val="000A45A8"/>
    <w:rsid w:val="000A61C6"/>
    <w:rsid w:val="000A7619"/>
    <w:rsid w:val="000A7CAA"/>
    <w:rsid w:val="000B0843"/>
    <w:rsid w:val="000B0966"/>
    <w:rsid w:val="000B09DA"/>
    <w:rsid w:val="000B1498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B45"/>
    <w:rsid w:val="000B7E32"/>
    <w:rsid w:val="000C0332"/>
    <w:rsid w:val="000C10DA"/>
    <w:rsid w:val="000C1A6D"/>
    <w:rsid w:val="000C2472"/>
    <w:rsid w:val="000C2C46"/>
    <w:rsid w:val="000C3510"/>
    <w:rsid w:val="000C354F"/>
    <w:rsid w:val="000C387C"/>
    <w:rsid w:val="000C3F70"/>
    <w:rsid w:val="000C514B"/>
    <w:rsid w:val="000C5773"/>
    <w:rsid w:val="000C62F5"/>
    <w:rsid w:val="000C634C"/>
    <w:rsid w:val="000C6369"/>
    <w:rsid w:val="000C68D6"/>
    <w:rsid w:val="000C7476"/>
    <w:rsid w:val="000C7753"/>
    <w:rsid w:val="000C7934"/>
    <w:rsid w:val="000C7CDE"/>
    <w:rsid w:val="000D0022"/>
    <w:rsid w:val="000D0631"/>
    <w:rsid w:val="000D0E99"/>
    <w:rsid w:val="000D0FA3"/>
    <w:rsid w:val="000D148F"/>
    <w:rsid w:val="000D22B9"/>
    <w:rsid w:val="000D29BB"/>
    <w:rsid w:val="000D2DEB"/>
    <w:rsid w:val="000D30C4"/>
    <w:rsid w:val="000D30CE"/>
    <w:rsid w:val="000D31C7"/>
    <w:rsid w:val="000D34ED"/>
    <w:rsid w:val="000D3766"/>
    <w:rsid w:val="000D3B7F"/>
    <w:rsid w:val="000D4827"/>
    <w:rsid w:val="000D491F"/>
    <w:rsid w:val="000D49B4"/>
    <w:rsid w:val="000D5101"/>
    <w:rsid w:val="000D57C5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5CFB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1EC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880"/>
    <w:rsid w:val="00104F89"/>
    <w:rsid w:val="0010549E"/>
    <w:rsid w:val="00105BCC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1DBF"/>
    <w:rsid w:val="00112378"/>
    <w:rsid w:val="00112DAF"/>
    <w:rsid w:val="00112E98"/>
    <w:rsid w:val="00113069"/>
    <w:rsid w:val="0011321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D3D"/>
    <w:rsid w:val="001267C8"/>
    <w:rsid w:val="001306D6"/>
    <w:rsid w:val="00130A91"/>
    <w:rsid w:val="00130C96"/>
    <w:rsid w:val="001318D3"/>
    <w:rsid w:val="001323ED"/>
    <w:rsid w:val="00133BCC"/>
    <w:rsid w:val="00133DEF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D0"/>
    <w:rsid w:val="001400DB"/>
    <w:rsid w:val="00140BCE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F04"/>
    <w:rsid w:val="00145712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4A8"/>
    <w:rsid w:val="00157C9F"/>
    <w:rsid w:val="00157DA4"/>
    <w:rsid w:val="00160118"/>
    <w:rsid w:val="0016037E"/>
    <w:rsid w:val="001606FA"/>
    <w:rsid w:val="0016199C"/>
    <w:rsid w:val="00161A16"/>
    <w:rsid w:val="00161B74"/>
    <w:rsid w:val="00161BC4"/>
    <w:rsid w:val="00161C03"/>
    <w:rsid w:val="00162454"/>
    <w:rsid w:val="0016249F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67999"/>
    <w:rsid w:val="0017006C"/>
    <w:rsid w:val="00170519"/>
    <w:rsid w:val="0017092D"/>
    <w:rsid w:val="00171680"/>
    <w:rsid w:val="0017262E"/>
    <w:rsid w:val="001726E5"/>
    <w:rsid w:val="00172BF1"/>
    <w:rsid w:val="00173313"/>
    <w:rsid w:val="001733DC"/>
    <w:rsid w:val="00173F4C"/>
    <w:rsid w:val="00174409"/>
    <w:rsid w:val="001753F8"/>
    <w:rsid w:val="001764A4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14A"/>
    <w:rsid w:val="00187D39"/>
    <w:rsid w:val="001904F8"/>
    <w:rsid w:val="001915D4"/>
    <w:rsid w:val="001915E5"/>
    <w:rsid w:val="001918B2"/>
    <w:rsid w:val="0019227A"/>
    <w:rsid w:val="0019238A"/>
    <w:rsid w:val="00192632"/>
    <w:rsid w:val="00192B50"/>
    <w:rsid w:val="00193E0D"/>
    <w:rsid w:val="00193FF3"/>
    <w:rsid w:val="00194444"/>
    <w:rsid w:val="00195176"/>
    <w:rsid w:val="001957BE"/>
    <w:rsid w:val="00196863"/>
    <w:rsid w:val="00196D38"/>
    <w:rsid w:val="00197286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D91"/>
    <w:rsid w:val="001B1E30"/>
    <w:rsid w:val="001B2173"/>
    <w:rsid w:val="001B27F1"/>
    <w:rsid w:val="001B2BBA"/>
    <w:rsid w:val="001B3172"/>
    <w:rsid w:val="001B38C0"/>
    <w:rsid w:val="001B3C2E"/>
    <w:rsid w:val="001B3C78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D7AD8"/>
    <w:rsid w:val="001D7DEA"/>
    <w:rsid w:val="001E0740"/>
    <w:rsid w:val="001E0F62"/>
    <w:rsid w:val="001E1828"/>
    <w:rsid w:val="001E1C59"/>
    <w:rsid w:val="001E47EE"/>
    <w:rsid w:val="001E58EF"/>
    <w:rsid w:val="001E64C0"/>
    <w:rsid w:val="001E6A24"/>
    <w:rsid w:val="001E6A32"/>
    <w:rsid w:val="001E73CB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1F7FCC"/>
    <w:rsid w:val="0020017A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7C8C"/>
    <w:rsid w:val="00207FD9"/>
    <w:rsid w:val="00210092"/>
    <w:rsid w:val="0021032E"/>
    <w:rsid w:val="002108AF"/>
    <w:rsid w:val="00211151"/>
    <w:rsid w:val="00211780"/>
    <w:rsid w:val="00211E99"/>
    <w:rsid w:val="002125DB"/>
    <w:rsid w:val="00212861"/>
    <w:rsid w:val="00212A3F"/>
    <w:rsid w:val="00212B4D"/>
    <w:rsid w:val="002133C3"/>
    <w:rsid w:val="00213BB6"/>
    <w:rsid w:val="00213BD9"/>
    <w:rsid w:val="00214703"/>
    <w:rsid w:val="00214C03"/>
    <w:rsid w:val="00215114"/>
    <w:rsid w:val="00215C3F"/>
    <w:rsid w:val="00216091"/>
    <w:rsid w:val="00216E25"/>
    <w:rsid w:val="002174B3"/>
    <w:rsid w:val="002202F0"/>
    <w:rsid w:val="00220D3C"/>
    <w:rsid w:val="00221A4B"/>
    <w:rsid w:val="00221C04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3F2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EAF"/>
    <w:rsid w:val="002507FA"/>
    <w:rsid w:val="002508C6"/>
    <w:rsid w:val="00250D12"/>
    <w:rsid w:val="00250E74"/>
    <w:rsid w:val="002519AE"/>
    <w:rsid w:val="00251EDC"/>
    <w:rsid w:val="002521B4"/>
    <w:rsid w:val="00252291"/>
    <w:rsid w:val="00252439"/>
    <w:rsid w:val="0025288F"/>
    <w:rsid w:val="0025412A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4C7"/>
    <w:rsid w:val="002647D5"/>
    <w:rsid w:val="002647E0"/>
    <w:rsid w:val="0026534D"/>
    <w:rsid w:val="00265A31"/>
    <w:rsid w:val="002664A8"/>
    <w:rsid w:val="00266CC9"/>
    <w:rsid w:val="00266FAD"/>
    <w:rsid w:val="002671BD"/>
    <w:rsid w:val="00267CF4"/>
    <w:rsid w:val="00267DED"/>
    <w:rsid w:val="00267F7E"/>
    <w:rsid w:val="0027001C"/>
    <w:rsid w:val="00270430"/>
    <w:rsid w:val="0027072D"/>
    <w:rsid w:val="00270A20"/>
    <w:rsid w:val="002723CD"/>
    <w:rsid w:val="002737DC"/>
    <w:rsid w:val="00273C05"/>
    <w:rsid w:val="00274380"/>
    <w:rsid w:val="002744A2"/>
    <w:rsid w:val="0027492D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50FC"/>
    <w:rsid w:val="00285339"/>
    <w:rsid w:val="0028586E"/>
    <w:rsid w:val="00285A84"/>
    <w:rsid w:val="00285BB2"/>
    <w:rsid w:val="002861F9"/>
    <w:rsid w:val="002864D0"/>
    <w:rsid w:val="00287D7E"/>
    <w:rsid w:val="00290241"/>
    <w:rsid w:val="00290E27"/>
    <w:rsid w:val="00291984"/>
    <w:rsid w:val="002919EF"/>
    <w:rsid w:val="00291E45"/>
    <w:rsid w:val="00292337"/>
    <w:rsid w:val="00292D81"/>
    <w:rsid w:val="002939F2"/>
    <w:rsid w:val="00294369"/>
    <w:rsid w:val="00294565"/>
    <w:rsid w:val="00294F2B"/>
    <w:rsid w:val="00295190"/>
    <w:rsid w:val="002966E3"/>
    <w:rsid w:val="002969C4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3EEA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065C"/>
    <w:rsid w:val="002C0AB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534B"/>
    <w:rsid w:val="002C64FC"/>
    <w:rsid w:val="002C6E45"/>
    <w:rsid w:val="002C6FC7"/>
    <w:rsid w:val="002D0227"/>
    <w:rsid w:val="002D099A"/>
    <w:rsid w:val="002D0C38"/>
    <w:rsid w:val="002D0D4D"/>
    <w:rsid w:val="002D1823"/>
    <w:rsid w:val="002D1E0B"/>
    <w:rsid w:val="002D1FC3"/>
    <w:rsid w:val="002D23E6"/>
    <w:rsid w:val="002D33BD"/>
    <w:rsid w:val="002D425F"/>
    <w:rsid w:val="002D447D"/>
    <w:rsid w:val="002D4A7C"/>
    <w:rsid w:val="002D5D69"/>
    <w:rsid w:val="002D6036"/>
    <w:rsid w:val="002D61CC"/>
    <w:rsid w:val="002D6696"/>
    <w:rsid w:val="002D67BA"/>
    <w:rsid w:val="002D7268"/>
    <w:rsid w:val="002D75E0"/>
    <w:rsid w:val="002D7955"/>
    <w:rsid w:val="002D7ABE"/>
    <w:rsid w:val="002E0FF4"/>
    <w:rsid w:val="002E13E0"/>
    <w:rsid w:val="002E18A5"/>
    <w:rsid w:val="002E1C09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1F38"/>
    <w:rsid w:val="002F298D"/>
    <w:rsid w:val="002F3680"/>
    <w:rsid w:val="002F3773"/>
    <w:rsid w:val="002F4793"/>
    <w:rsid w:val="002F4CE0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638"/>
    <w:rsid w:val="00301E89"/>
    <w:rsid w:val="0030230B"/>
    <w:rsid w:val="003024C6"/>
    <w:rsid w:val="0030381E"/>
    <w:rsid w:val="00303863"/>
    <w:rsid w:val="00303C46"/>
    <w:rsid w:val="003045C8"/>
    <w:rsid w:val="003045C9"/>
    <w:rsid w:val="00304956"/>
    <w:rsid w:val="00304C6C"/>
    <w:rsid w:val="00305812"/>
    <w:rsid w:val="00305C67"/>
    <w:rsid w:val="00306013"/>
    <w:rsid w:val="003062F4"/>
    <w:rsid w:val="00306638"/>
    <w:rsid w:val="00306841"/>
    <w:rsid w:val="003068A0"/>
    <w:rsid w:val="00306E3A"/>
    <w:rsid w:val="003076C2"/>
    <w:rsid w:val="003105F0"/>
    <w:rsid w:val="003108C4"/>
    <w:rsid w:val="003109AD"/>
    <w:rsid w:val="003111B4"/>
    <w:rsid w:val="003116E2"/>
    <w:rsid w:val="003130BF"/>
    <w:rsid w:val="003148FE"/>
    <w:rsid w:val="00314BD9"/>
    <w:rsid w:val="003151A9"/>
    <w:rsid w:val="003166AD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E07"/>
    <w:rsid w:val="00326FE1"/>
    <w:rsid w:val="00327712"/>
    <w:rsid w:val="00327815"/>
    <w:rsid w:val="00327822"/>
    <w:rsid w:val="00327B35"/>
    <w:rsid w:val="00330CC2"/>
    <w:rsid w:val="0033116E"/>
    <w:rsid w:val="00332344"/>
    <w:rsid w:val="003323FD"/>
    <w:rsid w:val="003332A8"/>
    <w:rsid w:val="003335C8"/>
    <w:rsid w:val="0033363E"/>
    <w:rsid w:val="0033381C"/>
    <w:rsid w:val="00333C08"/>
    <w:rsid w:val="003342B7"/>
    <w:rsid w:val="00334E2D"/>
    <w:rsid w:val="0033531F"/>
    <w:rsid w:val="00335FA2"/>
    <w:rsid w:val="003365DB"/>
    <w:rsid w:val="003371D1"/>
    <w:rsid w:val="00337B91"/>
    <w:rsid w:val="003402E2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F30"/>
    <w:rsid w:val="0034502D"/>
    <w:rsid w:val="0034523D"/>
    <w:rsid w:val="00345615"/>
    <w:rsid w:val="0034593E"/>
    <w:rsid w:val="003463CD"/>
    <w:rsid w:val="00346AB0"/>
    <w:rsid w:val="0034749E"/>
    <w:rsid w:val="00347AB0"/>
    <w:rsid w:val="00347AF3"/>
    <w:rsid w:val="00347B24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466"/>
    <w:rsid w:val="003575EA"/>
    <w:rsid w:val="00357669"/>
    <w:rsid w:val="00357722"/>
    <w:rsid w:val="00357C71"/>
    <w:rsid w:val="00360473"/>
    <w:rsid w:val="00362073"/>
    <w:rsid w:val="003626DD"/>
    <w:rsid w:val="00362AC8"/>
    <w:rsid w:val="00363AB1"/>
    <w:rsid w:val="003648D5"/>
    <w:rsid w:val="003650D1"/>
    <w:rsid w:val="00365114"/>
    <w:rsid w:val="00365218"/>
    <w:rsid w:val="00365AF9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374"/>
    <w:rsid w:val="003749F2"/>
    <w:rsid w:val="00374D0C"/>
    <w:rsid w:val="00374EB4"/>
    <w:rsid w:val="0037548C"/>
    <w:rsid w:val="00375CEC"/>
    <w:rsid w:val="003764DA"/>
    <w:rsid w:val="00376D7A"/>
    <w:rsid w:val="00376D94"/>
    <w:rsid w:val="00376E50"/>
    <w:rsid w:val="00377192"/>
    <w:rsid w:val="003775E5"/>
    <w:rsid w:val="003801E1"/>
    <w:rsid w:val="003803B0"/>
    <w:rsid w:val="0038071C"/>
    <w:rsid w:val="00380BCE"/>
    <w:rsid w:val="00380FAC"/>
    <w:rsid w:val="003815E5"/>
    <w:rsid w:val="00381998"/>
    <w:rsid w:val="00382AE3"/>
    <w:rsid w:val="00382ECD"/>
    <w:rsid w:val="00382F66"/>
    <w:rsid w:val="00383F52"/>
    <w:rsid w:val="00384666"/>
    <w:rsid w:val="003868D2"/>
    <w:rsid w:val="00387115"/>
    <w:rsid w:val="00387848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9C0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7B5C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3A6B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3F7F67"/>
    <w:rsid w:val="00401715"/>
    <w:rsid w:val="004018C6"/>
    <w:rsid w:val="00402D8C"/>
    <w:rsid w:val="00402F7A"/>
    <w:rsid w:val="0040340A"/>
    <w:rsid w:val="004036D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BD7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5E9"/>
    <w:rsid w:val="004156DF"/>
    <w:rsid w:val="00415C24"/>
    <w:rsid w:val="0041613D"/>
    <w:rsid w:val="0041638B"/>
    <w:rsid w:val="0041638F"/>
    <w:rsid w:val="00416C29"/>
    <w:rsid w:val="00416F21"/>
    <w:rsid w:val="004177A2"/>
    <w:rsid w:val="0042007A"/>
    <w:rsid w:val="00420B7D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5F03"/>
    <w:rsid w:val="0042680D"/>
    <w:rsid w:val="00426AB5"/>
    <w:rsid w:val="00426AC1"/>
    <w:rsid w:val="00426CBB"/>
    <w:rsid w:val="00427260"/>
    <w:rsid w:val="004279E0"/>
    <w:rsid w:val="00427B7F"/>
    <w:rsid w:val="00427DD6"/>
    <w:rsid w:val="00427FC5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6F98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7287"/>
    <w:rsid w:val="00447808"/>
    <w:rsid w:val="00450695"/>
    <w:rsid w:val="00450C57"/>
    <w:rsid w:val="00451030"/>
    <w:rsid w:val="00451964"/>
    <w:rsid w:val="00452804"/>
    <w:rsid w:val="004541A8"/>
    <w:rsid w:val="00454F89"/>
    <w:rsid w:val="00455095"/>
    <w:rsid w:val="0045515A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033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8B"/>
    <w:rsid w:val="004774DF"/>
    <w:rsid w:val="0047761F"/>
    <w:rsid w:val="0047780E"/>
    <w:rsid w:val="00481E9A"/>
    <w:rsid w:val="004821E8"/>
    <w:rsid w:val="0048235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33"/>
    <w:rsid w:val="004974F6"/>
    <w:rsid w:val="004977A5"/>
    <w:rsid w:val="00497BC2"/>
    <w:rsid w:val="004A09C6"/>
    <w:rsid w:val="004A09F5"/>
    <w:rsid w:val="004A19E6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391"/>
    <w:rsid w:val="004A6CCF"/>
    <w:rsid w:val="004A6CDA"/>
    <w:rsid w:val="004A6D28"/>
    <w:rsid w:val="004A72CD"/>
    <w:rsid w:val="004A7C34"/>
    <w:rsid w:val="004A7C6D"/>
    <w:rsid w:val="004B0368"/>
    <w:rsid w:val="004B06D2"/>
    <w:rsid w:val="004B0A5E"/>
    <w:rsid w:val="004B0F3D"/>
    <w:rsid w:val="004B1311"/>
    <w:rsid w:val="004B1659"/>
    <w:rsid w:val="004B1C46"/>
    <w:rsid w:val="004B2308"/>
    <w:rsid w:val="004B2E16"/>
    <w:rsid w:val="004B3ADD"/>
    <w:rsid w:val="004B3DF6"/>
    <w:rsid w:val="004B4026"/>
    <w:rsid w:val="004B4E59"/>
    <w:rsid w:val="004B5005"/>
    <w:rsid w:val="004B557E"/>
    <w:rsid w:val="004B58E7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195D"/>
    <w:rsid w:val="004C2C03"/>
    <w:rsid w:val="004C2D6B"/>
    <w:rsid w:val="004C34E0"/>
    <w:rsid w:val="004C35C5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E7C0B"/>
    <w:rsid w:val="004E7DCE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D57"/>
    <w:rsid w:val="00506E2E"/>
    <w:rsid w:val="0050705E"/>
    <w:rsid w:val="0050708F"/>
    <w:rsid w:val="00507A62"/>
    <w:rsid w:val="00507BCB"/>
    <w:rsid w:val="0051032B"/>
    <w:rsid w:val="00510368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93F"/>
    <w:rsid w:val="00517FE5"/>
    <w:rsid w:val="005203DA"/>
    <w:rsid w:val="00520C9C"/>
    <w:rsid w:val="0052166B"/>
    <w:rsid w:val="00521DDF"/>
    <w:rsid w:val="005221AD"/>
    <w:rsid w:val="005221DD"/>
    <w:rsid w:val="0052264F"/>
    <w:rsid w:val="00522B30"/>
    <w:rsid w:val="00522D93"/>
    <w:rsid w:val="00523709"/>
    <w:rsid w:val="00523F32"/>
    <w:rsid w:val="00523F52"/>
    <w:rsid w:val="005253D6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CA1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71D4"/>
    <w:rsid w:val="00547350"/>
    <w:rsid w:val="005476E2"/>
    <w:rsid w:val="0055050E"/>
    <w:rsid w:val="00550547"/>
    <w:rsid w:val="005512BE"/>
    <w:rsid w:val="005519D0"/>
    <w:rsid w:val="00551A75"/>
    <w:rsid w:val="00551A8A"/>
    <w:rsid w:val="005531F8"/>
    <w:rsid w:val="005535D7"/>
    <w:rsid w:val="00553BA3"/>
    <w:rsid w:val="0055423A"/>
    <w:rsid w:val="0055497F"/>
    <w:rsid w:val="00554A65"/>
    <w:rsid w:val="00555186"/>
    <w:rsid w:val="005557A7"/>
    <w:rsid w:val="00555C94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4357"/>
    <w:rsid w:val="005650B5"/>
    <w:rsid w:val="0056514B"/>
    <w:rsid w:val="00565505"/>
    <w:rsid w:val="00565684"/>
    <w:rsid w:val="005658DF"/>
    <w:rsid w:val="00565999"/>
    <w:rsid w:val="005659FA"/>
    <w:rsid w:val="005665F2"/>
    <w:rsid w:val="00566BDA"/>
    <w:rsid w:val="00567CF1"/>
    <w:rsid w:val="00570253"/>
    <w:rsid w:val="0057104D"/>
    <w:rsid w:val="00571105"/>
    <w:rsid w:val="00571281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20F"/>
    <w:rsid w:val="00573ECC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E2F"/>
    <w:rsid w:val="0058424C"/>
    <w:rsid w:val="00585054"/>
    <w:rsid w:val="005858C3"/>
    <w:rsid w:val="0058590D"/>
    <w:rsid w:val="00587380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68C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001"/>
    <w:rsid w:val="005A03A0"/>
    <w:rsid w:val="005A0613"/>
    <w:rsid w:val="005A06DC"/>
    <w:rsid w:val="005A205A"/>
    <w:rsid w:val="005A2831"/>
    <w:rsid w:val="005A2B5C"/>
    <w:rsid w:val="005A304F"/>
    <w:rsid w:val="005A3624"/>
    <w:rsid w:val="005A37E3"/>
    <w:rsid w:val="005A3AE5"/>
    <w:rsid w:val="005A3B03"/>
    <w:rsid w:val="005A3E88"/>
    <w:rsid w:val="005A45BA"/>
    <w:rsid w:val="005A49BC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A7FC5"/>
    <w:rsid w:val="005B04C4"/>
    <w:rsid w:val="005B051A"/>
    <w:rsid w:val="005B0871"/>
    <w:rsid w:val="005B0C4B"/>
    <w:rsid w:val="005B14A7"/>
    <w:rsid w:val="005B1729"/>
    <w:rsid w:val="005B263C"/>
    <w:rsid w:val="005B27B0"/>
    <w:rsid w:val="005B2A2D"/>
    <w:rsid w:val="005B3042"/>
    <w:rsid w:val="005B38E5"/>
    <w:rsid w:val="005B3BDC"/>
    <w:rsid w:val="005B3C10"/>
    <w:rsid w:val="005B3D93"/>
    <w:rsid w:val="005B4D3C"/>
    <w:rsid w:val="005B4D66"/>
    <w:rsid w:val="005B4F5D"/>
    <w:rsid w:val="005B517D"/>
    <w:rsid w:val="005B538B"/>
    <w:rsid w:val="005B60D4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1C49"/>
    <w:rsid w:val="005C2602"/>
    <w:rsid w:val="005C2B90"/>
    <w:rsid w:val="005C301C"/>
    <w:rsid w:val="005C3B67"/>
    <w:rsid w:val="005C3F05"/>
    <w:rsid w:val="005C4D50"/>
    <w:rsid w:val="005C597F"/>
    <w:rsid w:val="005C60A2"/>
    <w:rsid w:val="005C63D1"/>
    <w:rsid w:val="005C692D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590"/>
    <w:rsid w:val="005D4A76"/>
    <w:rsid w:val="005D4ED3"/>
    <w:rsid w:val="005D5C8F"/>
    <w:rsid w:val="005D6056"/>
    <w:rsid w:val="005D62E1"/>
    <w:rsid w:val="005D64DB"/>
    <w:rsid w:val="005D6978"/>
    <w:rsid w:val="005D6A43"/>
    <w:rsid w:val="005D7B6A"/>
    <w:rsid w:val="005D7CC1"/>
    <w:rsid w:val="005D7E9A"/>
    <w:rsid w:val="005E0195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70F0"/>
    <w:rsid w:val="005F025B"/>
    <w:rsid w:val="005F110E"/>
    <w:rsid w:val="005F12A5"/>
    <w:rsid w:val="005F169D"/>
    <w:rsid w:val="005F1ADE"/>
    <w:rsid w:val="005F2303"/>
    <w:rsid w:val="005F24BC"/>
    <w:rsid w:val="005F2687"/>
    <w:rsid w:val="005F2AA1"/>
    <w:rsid w:val="005F2C90"/>
    <w:rsid w:val="005F369F"/>
    <w:rsid w:val="005F4184"/>
    <w:rsid w:val="005F463D"/>
    <w:rsid w:val="005F655E"/>
    <w:rsid w:val="005F70AF"/>
    <w:rsid w:val="005F73F8"/>
    <w:rsid w:val="005F7A4F"/>
    <w:rsid w:val="005F7C89"/>
    <w:rsid w:val="005F7D32"/>
    <w:rsid w:val="00600511"/>
    <w:rsid w:val="00600545"/>
    <w:rsid w:val="00600693"/>
    <w:rsid w:val="0060135C"/>
    <w:rsid w:val="006017FC"/>
    <w:rsid w:val="00602579"/>
    <w:rsid w:val="00602A8E"/>
    <w:rsid w:val="0060381D"/>
    <w:rsid w:val="006043C8"/>
    <w:rsid w:val="00605D8B"/>
    <w:rsid w:val="00606FA6"/>
    <w:rsid w:val="006073CA"/>
    <w:rsid w:val="0060787E"/>
    <w:rsid w:val="006078D8"/>
    <w:rsid w:val="00610089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3E0"/>
    <w:rsid w:val="00616677"/>
    <w:rsid w:val="00616A40"/>
    <w:rsid w:val="00616E86"/>
    <w:rsid w:val="00617753"/>
    <w:rsid w:val="00617961"/>
    <w:rsid w:val="00620FB5"/>
    <w:rsid w:val="0062184B"/>
    <w:rsid w:val="006226E5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8BC"/>
    <w:rsid w:val="00631C72"/>
    <w:rsid w:val="006323CF"/>
    <w:rsid w:val="006324E8"/>
    <w:rsid w:val="0063354F"/>
    <w:rsid w:val="00634318"/>
    <w:rsid w:val="0063454F"/>
    <w:rsid w:val="00634948"/>
    <w:rsid w:val="00635093"/>
    <w:rsid w:val="006357D5"/>
    <w:rsid w:val="0063625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37EC"/>
    <w:rsid w:val="00643C50"/>
    <w:rsid w:val="0064408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0B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6F7"/>
    <w:rsid w:val="00652BF5"/>
    <w:rsid w:val="00652DA6"/>
    <w:rsid w:val="00652E11"/>
    <w:rsid w:val="00653176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042"/>
    <w:rsid w:val="0066743F"/>
    <w:rsid w:val="00667824"/>
    <w:rsid w:val="00667DF2"/>
    <w:rsid w:val="0067016F"/>
    <w:rsid w:val="006708D7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C6"/>
    <w:rsid w:val="00684049"/>
    <w:rsid w:val="006847B9"/>
    <w:rsid w:val="00684EB1"/>
    <w:rsid w:val="00685254"/>
    <w:rsid w:val="00685B13"/>
    <w:rsid w:val="006863E4"/>
    <w:rsid w:val="00686F4A"/>
    <w:rsid w:val="00687169"/>
    <w:rsid w:val="006875B3"/>
    <w:rsid w:val="0068765B"/>
    <w:rsid w:val="00687928"/>
    <w:rsid w:val="00690198"/>
    <w:rsid w:val="00690C10"/>
    <w:rsid w:val="00692204"/>
    <w:rsid w:val="006925C9"/>
    <w:rsid w:val="00692614"/>
    <w:rsid w:val="006932D4"/>
    <w:rsid w:val="006938E8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4DB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503D"/>
    <w:rsid w:val="006A50F6"/>
    <w:rsid w:val="006A5216"/>
    <w:rsid w:val="006A533C"/>
    <w:rsid w:val="006A57F2"/>
    <w:rsid w:val="006A5AC7"/>
    <w:rsid w:val="006A5B16"/>
    <w:rsid w:val="006A6349"/>
    <w:rsid w:val="006A6FB8"/>
    <w:rsid w:val="006A7F2A"/>
    <w:rsid w:val="006A7FBD"/>
    <w:rsid w:val="006B261F"/>
    <w:rsid w:val="006B2FD2"/>
    <w:rsid w:val="006B32F2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1FE6"/>
    <w:rsid w:val="006D230B"/>
    <w:rsid w:val="006D3B2C"/>
    <w:rsid w:val="006D3F55"/>
    <w:rsid w:val="006D4370"/>
    <w:rsid w:val="006D4674"/>
    <w:rsid w:val="006D4EDC"/>
    <w:rsid w:val="006D534C"/>
    <w:rsid w:val="006D56D0"/>
    <w:rsid w:val="006D57A2"/>
    <w:rsid w:val="006D5FA7"/>
    <w:rsid w:val="006D66F7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3C5A"/>
    <w:rsid w:val="006E42B8"/>
    <w:rsid w:val="006E47ED"/>
    <w:rsid w:val="006E4FB1"/>
    <w:rsid w:val="006E4FBE"/>
    <w:rsid w:val="006E53D0"/>
    <w:rsid w:val="006E5AE9"/>
    <w:rsid w:val="006E5BD6"/>
    <w:rsid w:val="006E649D"/>
    <w:rsid w:val="006E76D9"/>
    <w:rsid w:val="006E78FC"/>
    <w:rsid w:val="006E7A37"/>
    <w:rsid w:val="006E7D00"/>
    <w:rsid w:val="006F0676"/>
    <w:rsid w:val="006F09F5"/>
    <w:rsid w:val="006F1497"/>
    <w:rsid w:val="006F226F"/>
    <w:rsid w:val="006F285D"/>
    <w:rsid w:val="006F2B5D"/>
    <w:rsid w:val="006F3F0E"/>
    <w:rsid w:val="006F4B39"/>
    <w:rsid w:val="006F4B6C"/>
    <w:rsid w:val="006F5154"/>
    <w:rsid w:val="006F5207"/>
    <w:rsid w:val="006F5754"/>
    <w:rsid w:val="006F5D41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19B7"/>
    <w:rsid w:val="00702305"/>
    <w:rsid w:val="0070232C"/>
    <w:rsid w:val="007038FA"/>
    <w:rsid w:val="0070403D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082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C8A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A35"/>
    <w:rsid w:val="00724B74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22F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3DC0"/>
    <w:rsid w:val="00734072"/>
    <w:rsid w:val="007342F5"/>
    <w:rsid w:val="00734814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2E7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698A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1EF"/>
    <w:rsid w:val="0076741D"/>
    <w:rsid w:val="00767728"/>
    <w:rsid w:val="00767AEE"/>
    <w:rsid w:val="00767E6B"/>
    <w:rsid w:val="00767F30"/>
    <w:rsid w:val="00770232"/>
    <w:rsid w:val="007708A1"/>
    <w:rsid w:val="0077186B"/>
    <w:rsid w:val="007721F2"/>
    <w:rsid w:val="00772617"/>
    <w:rsid w:val="007729B2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2E7"/>
    <w:rsid w:val="00781BEC"/>
    <w:rsid w:val="00783014"/>
    <w:rsid w:val="00783238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C5B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D9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1BB"/>
    <w:rsid w:val="007A4E61"/>
    <w:rsid w:val="007A57D6"/>
    <w:rsid w:val="007A5938"/>
    <w:rsid w:val="007A5AC4"/>
    <w:rsid w:val="007A5CA8"/>
    <w:rsid w:val="007A68D5"/>
    <w:rsid w:val="007A6CA5"/>
    <w:rsid w:val="007A7D11"/>
    <w:rsid w:val="007B0035"/>
    <w:rsid w:val="007B0431"/>
    <w:rsid w:val="007B0582"/>
    <w:rsid w:val="007B086A"/>
    <w:rsid w:val="007B2967"/>
    <w:rsid w:val="007B2C0D"/>
    <w:rsid w:val="007B2E17"/>
    <w:rsid w:val="007B33C6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383C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667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1D5"/>
    <w:rsid w:val="007E17E2"/>
    <w:rsid w:val="007E1E97"/>
    <w:rsid w:val="007E2152"/>
    <w:rsid w:val="007E238F"/>
    <w:rsid w:val="007E327A"/>
    <w:rsid w:val="007E32CB"/>
    <w:rsid w:val="007E3837"/>
    <w:rsid w:val="007E4C0F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B8C"/>
    <w:rsid w:val="007F5171"/>
    <w:rsid w:val="007F5CBA"/>
    <w:rsid w:val="007F620D"/>
    <w:rsid w:val="007F749F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555"/>
    <w:rsid w:val="00806B06"/>
    <w:rsid w:val="00807016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5192"/>
    <w:rsid w:val="0081611A"/>
    <w:rsid w:val="0082059A"/>
    <w:rsid w:val="00820AF8"/>
    <w:rsid w:val="00820B0A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CC"/>
    <w:rsid w:val="0082644E"/>
    <w:rsid w:val="008269E9"/>
    <w:rsid w:val="00826C34"/>
    <w:rsid w:val="00830345"/>
    <w:rsid w:val="00830CE8"/>
    <w:rsid w:val="00830E58"/>
    <w:rsid w:val="00831591"/>
    <w:rsid w:val="00832156"/>
    <w:rsid w:val="00832945"/>
    <w:rsid w:val="0083334B"/>
    <w:rsid w:val="008336E3"/>
    <w:rsid w:val="008340B9"/>
    <w:rsid w:val="00834467"/>
    <w:rsid w:val="00834E0B"/>
    <w:rsid w:val="008352BD"/>
    <w:rsid w:val="0083556F"/>
    <w:rsid w:val="00836789"/>
    <w:rsid w:val="00836B1C"/>
    <w:rsid w:val="00837081"/>
    <w:rsid w:val="0083720C"/>
    <w:rsid w:val="00837714"/>
    <w:rsid w:val="008379C0"/>
    <w:rsid w:val="00837CE7"/>
    <w:rsid w:val="00837E1B"/>
    <w:rsid w:val="00840C15"/>
    <w:rsid w:val="00841F96"/>
    <w:rsid w:val="00842091"/>
    <w:rsid w:val="008424EA"/>
    <w:rsid w:val="00843D69"/>
    <w:rsid w:val="008441AB"/>
    <w:rsid w:val="00844A44"/>
    <w:rsid w:val="00844FF4"/>
    <w:rsid w:val="008450E2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4EFE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7D9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3AD"/>
    <w:rsid w:val="00865342"/>
    <w:rsid w:val="00865F28"/>
    <w:rsid w:val="00866028"/>
    <w:rsid w:val="00866194"/>
    <w:rsid w:val="008662A6"/>
    <w:rsid w:val="0086684A"/>
    <w:rsid w:val="00866C4A"/>
    <w:rsid w:val="008703E3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B60"/>
    <w:rsid w:val="00874D5B"/>
    <w:rsid w:val="00874F06"/>
    <w:rsid w:val="008757D8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253"/>
    <w:rsid w:val="008829E6"/>
    <w:rsid w:val="00882E4F"/>
    <w:rsid w:val="00883719"/>
    <w:rsid w:val="00883D2E"/>
    <w:rsid w:val="008844A5"/>
    <w:rsid w:val="0088498A"/>
    <w:rsid w:val="00885005"/>
    <w:rsid w:val="00886378"/>
    <w:rsid w:val="00886AD0"/>
    <w:rsid w:val="008875BB"/>
    <w:rsid w:val="00890BF9"/>
    <w:rsid w:val="00890FE8"/>
    <w:rsid w:val="00891888"/>
    <w:rsid w:val="00892010"/>
    <w:rsid w:val="008922D8"/>
    <w:rsid w:val="00892735"/>
    <w:rsid w:val="00893366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A76D9"/>
    <w:rsid w:val="008B02C1"/>
    <w:rsid w:val="008B0BB0"/>
    <w:rsid w:val="008B0E2F"/>
    <w:rsid w:val="008B1205"/>
    <w:rsid w:val="008B2633"/>
    <w:rsid w:val="008B2830"/>
    <w:rsid w:val="008B2850"/>
    <w:rsid w:val="008B2C72"/>
    <w:rsid w:val="008B2C8A"/>
    <w:rsid w:val="008B3C59"/>
    <w:rsid w:val="008B3CD0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69F"/>
    <w:rsid w:val="008B77C0"/>
    <w:rsid w:val="008C0682"/>
    <w:rsid w:val="008C13A3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2D8"/>
    <w:rsid w:val="008D179F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D61"/>
    <w:rsid w:val="008E4F81"/>
    <w:rsid w:val="008E58C7"/>
    <w:rsid w:val="008E5A58"/>
    <w:rsid w:val="008E5B7F"/>
    <w:rsid w:val="008E6150"/>
    <w:rsid w:val="008E64B8"/>
    <w:rsid w:val="008E67D6"/>
    <w:rsid w:val="008E6CE8"/>
    <w:rsid w:val="008E6F4B"/>
    <w:rsid w:val="008E7921"/>
    <w:rsid w:val="008E7F90"/>
    <w:rsid w:val="008F0168"/>
    <w:rsid w:val="008F0309"/>
    <w:rsid w:val="008F06AB"/>
    <w:rsid w:val="008F1115"/>
    <w:rsid w:val="008F152A"/>
    <w:rsid w:val="008F229C"/>
    <w:rsid w:val="008F262A"/>
    <w:rsid w:val="008F2B62"/>
    <w:rsid w:val="008F4318"/>
    <w:rsid w:val="008F497E"/>
    <w:rsid w:val="008F50F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1258"/>
    <w:rsid w:val="00901482"/>
    <w:rsid w:val="00901754"/>
    <w:rsid w:val="00902A9D"/>
    <w:rsid w:val="0090322F"/>
    <w:rsid w:val="009033D1"/>
    <w:rsid w:val="00903C81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2C99"/>
    <w:rsid w:val="00923713"/>
    <w:rsid w:val="00923E94"/>
    <w:rsid w:val="00924254"/>
    <w:rsid w:val="0092456C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886"/>
    <w:rsid w:val="00936A64"/>
    <w:rsid w:val="009371D0"/>
    <w:rsid w:val="00937402"/>
    <w:rsid w:val="00937EDB"/>
    <w:rsid w:val="00940D14"/>
    <w:rsid w:val="009410E9"/>
    <w:rsid w:val="00941C81"/>
    <w:rsid w:val="00941CF0"/>
    <w:rsid w:val="00942C6E"/>
    <w:rsid w:val="0094308F"/>
    <w:rsid w:val="009434A4"/>
    <w:rsid w:val="00944615"/>
    <w:rsid w:val="009446B5"/>
    <w:rsid w:val="00944870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2603"/>
    <w:rsid w:val="009531DB"/>
    <w:rsid w:val="00953223"/>
    <w:rsid w:val="00954508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79C"/>
    <w:rsid w:val="009645BE"/>
    <w:rsid w:val="009647D0"/>
    <w:rsid w:val="0096491A"/>
    <w:rsid w:val="00964BFC"/>
    <w:rsid w:val="00964C99"/>
    <w:rsid w:val="009652EE"/>
    <w:rsid w:val="009657ED"/>
    <w:rsid w:val="00965A84"/>
    <w:rsid w:val="00965DD7"/>
    <w:rsid w:val="009663B5"/>
    <w:rsid w:val="0096666B"/>
    <w:rsid w:val="00966FE5"/>
    <w:rsid w:val="0096769B"/>
    <w:rsid w:val="00967A53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63"/>
    <w:rsid w:val="00973AC3"/>
    <w:rsid w:val="00973FCF"/>
    <w:rsid w:val="00974081"/>
    <w:rsid w:val="00974AF7"/>
    <w:rsid w:val="00975125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912"/>
    <w:rsid w:val="00992E8B"/>
    <w:rsid w:val="00993948"/>
    <w:rsid w:val="0099575E"/>
    <w:rsid w:val="00995CC4"/>
    <w:rsid w:val="00995DA8"/>
    <w:rsid w:val="009970F1"/>
    <w:rsid w:val="009973BC"/>
    <w:rsid w:val="0099793E"/>
    <w:rsid w:val="00997DF6"/>
    <w:rsid w:val="009A0303"/>
    <w:rsid w:val="009A0D17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D67"/>
    <w:rsid w:val="009A7EC2"/>
    <w:rsid w:val="009B044E"/>
    <w:rsid w:val="009B05A5"/>
    <w:rsid w:val="009B08F0"/>
    <w:rsid w:val="009B0B37"/>
    <w:rsid w:val="009B0F17"/>
    <w:rsid w:val="009B24FD"/>
    <w:rsid w:val="009B273F"/>
    <w:rsid w:val="009B3353"/>
    <w:rsid w:val="009B35FD"/>
    <w:rsid w:val="009B3630"/>
    <w:rsid w:val="009B4378"/>
    <w:rsid w:val="009B4955"/>
    <w:rsid w:val="009B5FC4"/>
    <w:rsid w:val="009B6481"/>
    <w:rsid w:val="009B66BB"/>
    <w:rsid w:val="009B6A17"/>
    <w:rsid w:val="009B6BFA"/>
    <w:rsid w:val="009C0C0A"/>
    <w:rsid w:val="009C0CF5"/>
    <w:rsid w:val="009C1319"/>
    <w:rsid w:val="009C1592"/>
    <w:rsid w:val="009C167B"/>
    <w:rsid w:val="009C1F0C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7CA1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5B62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87E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E7D8B"/>
    <w:rsid w:val="009F070F"/>
    <w:rsid w:val="009F07EE"/>
    <w:rsid w:val="009F0C71"/>
    <w:rsid w:val="009F1273"/>
    <w:rsid w:val="009F205A"/>
    <w:rsid w:val="009F2666"/>
    <w:rsid w:val="009F2E14"/>
    <w:rsid w:val="009F310F"/>
    <w:rsid w:val="009F32A8"/>
    <w:rsid w:val="009F35CE"/>
    <w:rsid w:val="009F3FAC"/>
    <w:rsid w:val="009F4260"/>
    <w:rsid w:val="009F4447"/>
    <w:rsid w:val="009F4FC1"/>
    <w:rsid w:val="009F5B59"/>
    <w:rsid w:val="009F610A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65D"/>
    <w:rsid w:val="00A13758"/>
    <w:rsid w:val="00A13870"/>
    <w:rsid w:val="00A14871"/>
    <w:rsid w:val="00A150BC"/>
    <w:rsid w:val="00A151B0"/>
    <w:rsid w:val="00A15945"/>
    <w:rsid w:val="00A15B44"/>
    <w:rsid w:val="00A16442"/>
    <w:rsid w:val="00A16EB8"/>
    <w:rsid w:val="00A1742E"/>
    <w:rsid w:val="00A17CAD"/>
    <w:rsid w:val="00A200B1"/>
    <w:rsid w:val="00A21291"/>
    <w:rsid w:val="00A213DB"/>
    <w:rsid w:val="00A22181"/>
    <w:rsid w:val="00A22407"/>
    <w:rsid w:val="00A2264C"/>
    <w:rsid w:val="00A22A75"/>
    <w:rsid w:val="00A239BA"/>
    <w:rsid w:val="00A23C8D"/>
    <w:rsid w:val="00A2413E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025"/>
    <w:rsid w:val="00A272B0"/>
    <w:rsid w:val="00A2751C"/>
    <w:rsid w:val="00A27EC4"/>
    <w:rsid w:val="00A300D2"/>
    <w:rsid w:val="00A303C8"/>
    <w:rsid w:val="00A303CA"/>
    <w:rsid w:val="00A30685"/>
    <w:rsid w:val="00A30A1A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609A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AE2"/>
    <w:rsid w:val="00A46F45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8E2"/>
    <w:rsid w:val="00A53F34"/>
    <w:rsid w:val="00A54AD0"/>
    <w:rsid w:val="00A54BF5"/>
    <w:rsid w:val="00A5528D"/>
    <w:rsid w:val="00A552AA"/>
    <w:rsid w:val="00A553E0"/>
    <w:rsid w:val="00A5570C"/>
    <w:rsid w:val="00A56701"/>
    <w:rsid w:val="00A56CA0"/>
    <w:rsid w:val="00A56FD9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DB7"/>
    <w:rsid w:val="00A65DBA"/>
    <w:rsid w:val="00A663A8"/>
    <w:rsid w:val="00A6669D"/>
    <w:rsid w:val="00A6677F"/>
    <w:rsid w:val="00A67DA2"/>
    <w:rsid w:val="00A70AF3"/>
    <w:rsid w:val="00A70F68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6D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CF2"/>
    <w:rsid w:val="00A82115"/>
    <w:rsid w:val="00A821B9"/>
    <w:rsid w:val="00A821BF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6BC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548"/>
    <w:rsid w:val="00A96708"/>
    <w:rsid w:val="00A96E43"/>
    <w:rsid w:val="00A979EA"/>
    <w:rsid w:val="00A97BCE"/>
    <w:rsid w:val="00AA00C9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28C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2FF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302"/>
    <w:rsid w:val="00AC2AD0"/>
    <w:rsid w:val="00AC3162"/>
    <w:rsid w:val="00AC3198"/>
    <w:rsid w:val="00AC31F2"/>
    <w:rsid w:val="00AC3A69"/>
    <w:rsid w:val="00AC4896"/>
    <w:rsid w:val="00AC493F"/>
    <w:rsid w:val="00AC4BC8"/>
    <w:rsid w:val="00AC4DBA"/>
    <w:rsid w:val="00AC586B"/>
    <w:rsid w:val="00AC58EA"/>
    <w:rsid w:val="00AC6029"/>
    <w:rsid w:val="00AC69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64D2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60EB"/>
    <w:rsid w:val="00AE7C06"/>
    <w:rsid w:val="00AF01AE"/>
    <w:rsid w:val="00AF0E0A"/>
    <w:rsid w:val="00AF15FD"/>
    <w:rsid w:val="00AF1733"/>
    <w:rsid w:val="00AF224F"/>
    <w:rsid w:val="00AF23B4"/>
    <w:rsid w:val="00AF2640"/>
    <w:rsid w:val="00AF2978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67E2"/>
    <w:rsid w:val="00B070A3"/>
    <w:rsid w:val="00B075F5"/>
    <w:rsid w:val="00B0775A"/>
    <w:rsid w:val="00B07F71"/>
    <w:rsid w:val="00B10175"/>
    <w:rsid w:val="00B10B68"/>
    <w:rsid w:val="00B114A0"/>
    <w:rsid w:val="00B11526"/>
    <w:rsid w:val="00B11AE2"/>
    <w:rsid w:val="00B12774"/>
    <w:rsid w:val="00B12799"/>
    <w:rsid w:val="00B12929"/>
    <w:rsid w:val="00B13082"/>
    <w:rsid w:val="00B1368F"/>
    <w:rsid w:val="00B1384C"/>
    <w:rsid w:val="00B13AC5"/>
    <w:rsid w:val="00B13D2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42AE"/>
    <w:rsid w:val="00B25E18"/>
    <w:rsid w:val="00B268E4"/>
    <w:rsid w:val="00B26A37"/>
    <w:rsid w:val="00B274A8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19B"/>
    <w:rsid w:val="00B322B4"/>
    <w:rsid w:val="00B32479"/>
    <w:rsid w:val="00B325BD"/>
    <w:rsid w:val="00B326F9"/>
    <w:rsid w:val="00B32BF8"/>
    <w:rsid w:val="00B33454"/>
    <w:rsid w:val="00B3387D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685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B3"/>
    <w:rsid w:val="00B47AD5"/>
    <w:rsid w:val="00B53057"/>
    <w:rsid w:val="00B5349B"/>
    <w:rsid w:val="00B53A32"/>
    <w:rsid w:val="00B543E3"/>
    <w:rsid w:val="00B54AAA"/>
    <w:rsid w:val="00B55968"/>
    <w:rsid w:val="00B56561"/>
    <w:rsid w:val="00B56A75"/>
    <w:rsid w:val="00B56AA4"/>
    <w:rsid w:val="00B572A5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F80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42A0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742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4C8"/>
    <w:rsid w:val="00BA1561"/>
    <w:rsid w:val="00BA17F2"/>
    <w:rsid w:val="00BA19B0"/>
    <w:rsid w:val="00BA3362"/>
    <w:rsid w:val="00BA3703"/>
    <w:rsid w:val="00BA3EDF"/>
    <w:rsid w:val="00BA4028"/>
    <w:rsid w:val="00BA4DC3"/>
    <w:rsid w:val="00BA5457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294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3EC"/>
    <w:rsid w:val="00BD0643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8B8"/>
    <w:rsid w:val="00BD6A92"/>
    <w:rsid w:val="00BD6C11"/>
    <w:rsid w:val="00BE0146"/>
    <w:rsid w:val="00BE10F7"/>
    <w:rsid w:val="00BE13DD"/>
    <w:rsid w:val="00BE1769"/>
    <w:rsid w:val="00BE2317"/>
    <w:rsid w:val="00BE3D77"/>
    <w:rsid w:val="00BE4372"/>
    <w:rsid w:val="00BE43E8"/>
    <w:rsid w:val="00BE45CA"/>
    <w:rsid w:val="00BE4CDE"/>
    <w:rsid w:val="00BE530B"/>
    <w:rsid w:val="00BE6297"/>
    <w:rsid w:val="00BE7AF7"/>
    <w:rsid w:val="00BE7BFD"/>
    <w:rsid w:val="00BE7E44"/>
    <w:rsid w:val="00BF0032"/>
    <w:rsid w:val="00BF015C"/>
    <w:rsid w:val="00BF0991"/>
    <w:rsid w:val="00BF0C0B"/>
    <w:rsid w:val="00BF0EB8"/>
    <w:rsid w:val="00BF0FA5"/>
    <w:rsid w:val="00BF1611"/>
    <w:rsid w:val="00BF2633"/>
    <w:rsid w:val="00BF277A"/>
    <w:rsid w:val="00BF3189"/>
    <w:rsid w:val="00BF32CC"/>
    <w:rsid w:val="00BF3FCF"/>
    <w:rsid w:val="00BF4151"/>
    <w:rsid w:val="00BF4238"/>
    <w:rsid w:val="00BF4477"/>
    <w:rsid w:val="00BF47B1"/>
    <w:rsid w:val="00BF49A9"/>
    <w:rsid w:val="00BF4AE7"/>
    <w:rsid w:val="00BF5071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376B"/>
    <w:rsid w:val="00C03DF5"/>
    <w:rsid w:val="00C03E81"/>
    <w:rsid w:val="00C046B8"/>
    <w:rsid w:val="00C047A3"/>
    <w:rsid w:val="00C052E5"/>
    <w:rsid w:val="00C0537E"/>
    <w:rsid w:val="00C05EA0"/>
    <w:rsid w:val="00C065B6"/>
    <w:rsid w:val="00C0669E"/>
    <w:rsid w:val="00C07984"/>
    <w:rsid w:val="00C07A4F"/>
    <w:rsid w:val="00C07A90"/>
    <w:rsid w:val="00C100EC"/>
    <w:rsid w:val="00C102E1"/>
    <w:rsid w:val="00C10591"/>
    <w:rsid w:val="00C10BCA"/>
    <w:rsid w:val="00C10F7D"/>
    <w:rsid w:val="00C117CC"/>
    <w:rsid w:val="00C12517"/>
    <w:rsid w:val="00C12E35"/>
    <w:rsid w:val="00C12F6E"/>
    <w:rsid w:val="00C137F8"/>
    <w:rsid w:val="00C1483F"/>
    <w:rsid w:val="00C14E8E"/>
    <w:rsid w:val="00C15157"/>
    <w:rsid w:val="00C15492"/>
    <w:rsid w:val="00C15D10"/>
    <w:rsid w:val="00C15DBF"/>
    <w:rsid w:val="00C1606F"/>
    <w:rsid w:val="00C1655A"/>
    <w:rsid w:val="00C1699B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30627"/>
    <w:rsid w:val="00C306B6"/>
    <w:rsid w:val="00C30B23"/>
    <w:rsid w:val="00C3125B"/>
    <w:rsid w:val="00C3227F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4DEF"/>
    <w:rsid w:val="00C4556C"/>
    <w:rsid w:val="00C45AEA"/>
    <w:rsid w:val="00C46623"/>
    <w:rsid w:val="00C469ED"/>
    <w:rsid w:val="00C46FC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4A1E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77E89"/>
    <w:rsid w:val="00C8025E"/>
    <w:rsid w:val="00C8034D"/>
    <w:rsid w:val="00C80532"/>
    <w:rsid w:val="00C80A2D"/>
    <w:rsid w:val="00C81139"/>
    <w:rsid w:val="00C811C2"/>
    <w:rsid w:val="00C83C8A"/>
    <w:rsid w:val="00C848B5"/>
    <w:rsid w:val="00C85539"/>
    <w:rsid w:val="00C8562A"/>
    <w:rsid w:val="00C862D6"/>
    <w:rsid w:val="00C8641C"/>
    <w:rsid w:val="00C86461"/>
    <w:rsid w:val="00C86B4A"/>
    <w:rsid w:val="00C86DD2"/>
    <w:rsid w:val="00C90AFA"/>
    <w:rsid w:val="00C9151A"/>
    <w:rsid w:val="00C91E43"/>
    <w:rsid w:val="00C91FB0"/>
    <w:rsid w:val="00C9216F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19C"/>
    <w:rsid w:val="00CA05AA"/>
    <w:rsid w:val="00CA07CB"/>
    <w:rsid w:val="00CA0B14"/>
    <w:rsid w:val="00CA0D11"/>
    <w:rsid w:val="00CA123E"/>
    <w:rsid w:val="00CA345B"/>
    <w:rsid w:val="00CA373C"/>
    <w:rsid w:val="00CA413D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781"/>
    <w:rsid w:val="00CB1AB5"/>
    <w:rsid w:val="00CB27AB"/>
    <w:rsid w:val="00CB33AC"/>
    <w:rsid w:val="00CB4C8B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644"/>
    <w:rsid w:val="00CD3DC7"/>
    <w:rsid w:val="00CD3EC2"/>
    <w:rsid w:val="00CD4155"/>
    <w:rsid w:val="00CD4905"/>
    <w:rsid w:val="00CD4F09"/>
    <w:rsid w:val="00CD4F4C"/>
    <w:rsid w:val="00CD5F8D"/>
    <w:rsid w:val="00CD5F93"/>
    <w:rsid w:val="00CD64C5"/>
    <w:rsid w:val="00CD7F58"/>
    <w:rsid w:val="00CE008E"/>
    <w:rsid w:val="00CE042A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F21DD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B94"/>
    <w:rsid w:val="00CF7BB9"/>
    <w:rsid w:val="00CF7BFB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51"/>
    <w:rsid w:val="00D110A2"/>
    <w:rsid w:val="00D1161A"/>
    <w:rsid w:val="00D11A52"/>
    <w:rsid w:val="00D12F53"/>
    <w:rsid w:val="00D13338"/>
    <w:rsid w:val="00D1337E"/>
    <w:rsid w:val="00D135BA"/>
    <w:rsid w:val="00D13CB9"/>
    <w:rsid w:val="00D15C88"/>
    <w:rsid w:val="00D15C8F"/>
    <w:rsid w:val="00D15D47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0EFD"/>
    <w:rsid w:val="00D31AD6"/>
    <w:rsid w:val="00D31ED4"/>
    <w:rsid w:val="00D32F73"/>
    <w:rsid w:val="00D33170"/>
    <w:rsid w:val="00D331B5"/>
    <w:rsid w:val="00D333EB"/>
    <w:rsid w:val="00D33791"/>
    <w:rsid w:val="00D33BA6"/>
    <w:rsid w:val="00D33EB6"/>
    <w:rsid w:val="00D3587A"/>
    <w:rsid w:val="00D35C41"/>
    <w:rsid w:val="00D36080"/>
    <w:rsid w:val="00D36473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670"/>
    <w:rsid w:val="00D501E3"/>
    <w:rsid w:val="00D50C83"/>
    <w:rsid w:val="00D51248"/>
    <w:rsid w:val="00D51451"/>
    <w:rsid w:val="00D51956"/>
    <w:rsid w:val="00D519FB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6AFA"/>
    <w:rsid w:val="00D57644"/>
    <w:rsid w:val="00D578CB"/>
    <w:rsid w:val="00D57D3B"/>
    <w:rsid w:val="00D57D9B"/>
    <w:rsid w:val="00D6033F"/>
    <w:rsid w:val="00D60582"/>
    <w:rsid w:val="00D6078A"/>
    <w:rsid w:val="00D615B6"/>
    <w:rsid w:val="00D617F3"/>
    <w:rsid w:val="00D618E0"/>
    <w:rsid w:val="00D61E10"/>
    <w:rsid w:val="00D62091"/>
    <w:rsid w:val="00D62D86"/>
    <w:rsid w:val="00D62F9A"/>
    <w:rsid w:val="00D63D97"/>
    <w:rsid w:val="00D64FA5"/>
    <w:rsid w:val="00D6587B"/>
    <w:rsid w:val="00D665EC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217E"/>
    <w:rsid w:val="00D73267"/>
    <w:rsid w:val="00D73403"/>
    <w:rsid w:val="00D73650"/>
    <w:rsid w:val="00D73D30"/>
    <w:rsid w:val="00D745D0"/>
    <w:rsid w:val="00D747D0"/>
    <w:rsid w:val="00D74C46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80081"/>
    <w:rsid w:val="00D8019B"/>
    <w:rsid w:val="00D80AEA"/>
    <w:rsid w:val="00D81306"/>
    <w:rsid w:val="00D82121"/>
    <w:rsid w:val="00D822BC"/>
    <w:rsid w:val="00D82447"/>
    <w:rsid w:val="00D82578"/>
    <w:rsid w:val="00D826F2"/>
    <w:rsid w:val="00D82E7F"/>
    <w:rsid w:val="00D83177"/>
    <w:rsid w:val="00D85450"/>
    <w:rsid w:val="00D8669D"/>
    <w:rsid w:val="00D86840"/>
    <w:rsid w:val="00D86A89"/>
    <w:rsid w:val="00D86B9E"/>
    <w:rsid w:val="00D86D6E"/>
    <w:rsid w:val="00D87001"/>
    <w:rsid w:val="00D87696"/>
    <w:rsid w:val="00D8787A"/>
    <w:rsid w:val="00D87950"/>
    <w:rsid w:val="00D91135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6B4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518"/>
    <w:rsid w:val="00DA4DF8"/>
    <w:rsid w:val="00DA5088"/>
    <w:rsid w:val="00DA6011"/>
    <w:rsid w:val="00DA74AE"/>
    <w:rsid w:val="00DA78A4"/>
    <w:rsid w:val="00DB02B7"/>
    <w:rsid w:val="00DB0344"/>
    <w:rsid w:val="00DB03D3"/>
    <w:rsid w:val="00DB0604"/>
    <w:rsid w:val="00DB06FB"/>
    <w:rsid w:val="00DB15B2"/>
    <w:rsid w:val="00DB24AD"/>
    <w:rsid w:val="00DB2B54"/>
    <w:rsid w:val="00DB2C14"/>
    <w:rsid w:val="00DB2C31"/>
    <w:rsid w:val="00DB2D53"/>
    <w:rsid w:val="00DB335F"/>
    <w:rsid w:val="00DB4D24"/>
    <w:rsid w:val="00DB58B4"/>
    <w:rsid w:val="00DB5CE6"/>
    <w:rsid w:val="00DB6093"/>
    <w:rsid w:val="00DB68AC"/>
    <w:rsid w:val="00DB6D0D"/>
    <w:rsid w:val="00DB7EC0"/>
    <w:rsid w:val="00DC008D"/>
    <w:rsid w:val="00DC08E5"/>
    <w:rsid w:val="00DC2A92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649"/>
    <w:rsid w:val="00DD1588"/>
    <w:rsid w:val="00DD2072"/>
    <w:rsid w:val="00DD2767"/>
    <w:rsid w:val="00DD3386"/>
    <w:rsid w:val="00DD3413"/>
    <w:rsid w:val="00DD3770"/>
    <w:rsid w:val="00DD390F"/>
    <w:rsid w:val="00DD3968"/>
    <w:rsid w:val="00DD3D2C"/>
    <w:rsid w:val="00DD3D94"/>
    <w:rsid w:val="00DD3F50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C38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546"/>
    <w:rsid w:val="00DF66B0"/>
    <w:rsid w:val="00DF6A91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1BEC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C18"/>
    <w:rsid w:val="00E05FBE"/>
    <w:rsid w:val="00E07509"/>
    <w:rsid w:val="00E1063D"/>
    <w:rsid w:val="00E10658"/>
    <w:rsid w:val="00E106DB"/>
    <w:rsid w:val="00E10F03"/>
    <w:rsid w:val="00E1131B"/>
    <w:rsid w:val="00E11783"/>
    <w:rsid w:val="00E1193E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AAC"/>
    <w:rsid w:val="00E1533A"/>
    <w:rsid w:val="00E15DFD"/>
    <w:rsid w:val="00E160A8"/>
    <w:rsid w:val="00E16B79"/>
    <w:rsid w:val="00E174EF"/>
    <w:rsid w:val="00E176FD"/>
    <w:rsid w:val="00E17E30"/>
    <w:rsid w:val="00E23216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39F"/>
    <w:rsid w:val="00E355FC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4E2B"/>
    <w:rsid w:val="00E45141"/>
    <w:rsid w:val="00E45B90"/>
    <w:rsid w:val="00E45C74"/>
    <w:rsid w:val="00E45D98"/>
    <w:rsid w:val="00E46257"/>
    <w:rsid w:val="00E46725"/>
    <w:rsid w:val="00E46F87"/>
    <w:rsid w:val="00E47355"/>
    <w:rsid w:val="00E5040F"/>
    <w:rsid w:val="00E507EE"/>
    <w:rsid w:val="00E509D5"/>
    <w:rsid w:val="00E50FA8"/>
    <w:rsid w:val="00E511FA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84"/>
    <w:rsid w:val="00E62B63"/>
    <w:rsid w:val="00E63AD5"/>
    <w:rsid w:val="00E6433A"/>
    <w:rsid w:val="00E64432"/>
    <w:rsid w:val="00E64529"/>
    <w:rsid w:val="00E65522"/>
    <w:rsid w:val="00E6592C"/>
    <w:rsid w:val="00E659C0"/>
    <w:rsid w:val="00E65A7B"/>
    <w:rsid w:val="00E65D46"/>
    <w:rsid w:val="00E6640F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F28"/>
    <w:rsid w:val="00E711E9"/>
    <w:rsid w:val="00E7121A"/>
    <w:rsid w:val="00E719A9"/>
    <w:rsid w:val="00E71CC5"/>
    <w:rsid w:val="00E721C4"/>
    <w:rsid w:val="00E72FED"/>
    <w:rsid w:val="00E742FC"/>
    <w:rsid w:val="00E74349"/>
    <w:rsid w:val="00E74F69"/>
    <w:rsid w:val="00E75E62"/>
    <w:rsid w:val="00E75F91"/>
    <w:rsid w:val="00E763DB"/>
    <w:rsid w:val="00E76BB9"/>
    <w:rsid w:val="00E81CB2"/>
    <w:rsid w:val="00E81CCC"/>
    <w:rsid w:val="00E82533"/>
    <w:rsid w:val="00E82FDE"/>
    <w:rsid w:val="00E832F1"/>
    <w:rsid w:val="00E8404A"/>
    <w:rsid w:val="00E84BA9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CD3"/>
    <w:rsid w:val="00E90D28"/>
    <w:rsid w:val="00E90E6E"/>
    <w:rsid w:val="00E911F5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D22"/>
    <w:rsid w:val="00E96F6B"/>
    <w:rsid w:val="00E97615"/>
    <w:rsid w:val="00E97914"/>
    <w:rsid w:val="00EA0101"/>
    <w:rsid w:val="00EA02B0"/>
    <w:rsid w:val="00EA090C"/>
    <w:rsid w:val="00EA0B77"/>
    <w:rsid w:val="00EA1A19"/>
    <w:rsid w:val="00EA1C6A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AF0"/>
    <w:rsid w:val="00EB1BDC"/>
    <w:rsid w:val="00EB24A9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342"/>
    <w:rsid w:val="00EC19DE"/>
    <w:rsid w:val="00EC2064"/>
    <w:rsid w:val="00EC38B0"/>
    <w:rsid w:val="00EC4720"/>
    <w:rsid w:val="00EC4DDF"/>
    <w:rsid w:val="00EC51EF"/>
    <w:rsid w:val="00EC54E5"/>
    <w:rsid w:val="00EC551C"/>
    <w:rsid w:val="00EC5BF6"/>
    <w:rsid w:val="00EC6BBB"/>
    <w:rsid w:val="00EC6C05"/>
    <w:rsid w:val="00EC71EE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DD"/>
    <w:rsid w:val="00ED2B43"/>
    <w:rsid w:val="00ED40FE"/>
    <w:rsid w:val="00ED4191"/>
    <w:rsid w:val="00ED4330"/>
    <w:rsid w:val="00ED43A6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378"/>
    <w:rsid w:val="00EF0D90"/>
    <w:rsid w:val="00EF187A"/>
    <w:rsid w:val="00EF228F"/>
    <w:rsid w:val="00EF2808"/>
    <w:rsid w:val="00EF28A0"/>
    <w:rsid w:val="00EF29D8"/>
    <w:rsid w:val="00EF3224"/>
    <w:rsid w:val="00EF3829"/>
    <w:rsid w:val="00EF4AAC"/>
    <w:rsid w:val="00EF4CE1"/>
    <w:rsid w:val="00EF4F62"/>
    <w:rsid w:val="00EF50BB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565"/>
    <w:rsid w:val="00F07108"/>
    <w:rsid w:val="00F111D6"/>
    <w:rsid w:val="00F11C9E"/>
    <w:rsid w:val="00F12467"/>
    <w:rsid w:val="00F12F25"/>
    <w:rsid w:val="00F13391"/>
    <w:rsid w:val="00F133BF"/>
    <w:rsid w:val="00F141BB"/>
    <w:rsid w:val="00F1456A"/>
    <w:rsid w:val="00F14725"/>
    <w:rsid w:val="00F14972"/>
    <w:rsid w:val="00F14D8A"/>
    <w:rsid w:val="00F14F68"/>
    <w:rsid w:val="00F14FCE"/>
    <w:rsid w:val="00F15876"/>
    <w:rsid w:val="00F16039"/>
    <w:rsid w:val="00F162BD"/>
    <w:rsid w:val="00F164E2"/>
    <w:rsid w:val="00F16B31"/>
    <w:rsid w:val="00F1733A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14"/>
    <w:rsid w:val="00F230DA"/>
    <w:rsid w:val="00F23322"/>
    <w:rsid w:val="00F23500"/>
    <w:rsid w:val="00F23750"/>
    <w:rsid w:val="00F239E4"/>
    <w:rsid w:val="00F2463C"/>
    <w:rsid w:val="00F25163"/>
    <w:rsid w:val="00F25FC5"/>
    <w:rsid w:val="00F262BF"/>
    <w:rsid w:val="00F26B93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5FD8"/>
    <w:rsid w:val="00F462FC"/>
    <w:rsid w:val="00F46CD8"/>
    <w:rsid w:val="00F46FF7"/>
    <w:rsid w:val="00F47120"/>
    <w:rsid w:val="00F471E3"/>
    <w:rsid w:val="00F47908"/>
    <w:rsid w:val="00F47B04"/>
    <w:rsid w:val="00F5003A"/>
    <w:rsid w:val="00F50731"/>
    <w:rsid w:val="00F515A2"/>
    <w:rsid w:val="00F51FE7"/>
    <w:rsid w:val="00F52187"/>
    <w:rsid w:val="00F53482"/>
    <w:rsid w:val="00F5478C"/>
    <w:rsid w:val="00F547D8"/>
    <w:rsid w:val="00F54DBE"/>
    <w:rsid w:val="00F54FE5"/>
    <w:rsid w:val="00F55324"/>
    <w:rsid w:val="00F55A63"/>
    <w:rsid w:val="00F55EDA"/>
    <w:rsid w:val="00F5633C"/>
    <w:rsid w:val="00F56829"/>
    <w:rsid w:val="00F57238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4D78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06C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5AF"/>
    <w:rsid w:val="00F74C4D"/>
    <w:rsid w:val="00F74EAC"/>
    <w:rsid w:val="00F75D5D"/>
    <w:rsid w:val="00F76E24"/>
    <w:rsid w:val="00F77010"/>
    <w:rsid w:val="00F77C5C"/>
    <w:rsid w:val="00F81716"/>
    <w:rsid w:val="00F81910"/>
    <w:rsid w:val="00F81D41"/>
    <w:rsid w:val="00F81F92"/>
    <w:rsid w:val="00F824DA"/>
    <w:rsid w:val="00F82787"/>
    <w:rsid w:val="00F828CF"/>
    <w:rsid w:val="00F82EF5"/>
    <w:rsid w:val="00F83053"/>
    <w:rsid w:val="00F83141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2CB"/>
    <w:rsid w:val="00F8679D"/>
    <w:rsid w:val="00F87052"/>
    <w:rsid w:val="00F901C6"/>
    <w:rsid w:val="00F901DA"/>
    <w:rsid w:val="00F902B1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4A3B"/>
    <w:rsid w:val="00FB5580"/>
    <w:rsid w:val="00FB558B"/>
    <w:rsid w:val="00FB579D"/>
    <w:rsid w:val="00FB58AB"/>
    <w:rsid w:val="00FB5CF5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AA6"/>
    <w:rsid w:val="00FC3BE4"/>
    <w:rsid w:val="00FC4292"/>
    <w:rsid w:val="00FC480B"/>
    <w:rsid w:val="00FC4CAA"/>
    <w:rsid w:val="00FC51BC"/>
    <w:rsid w:val="00FC5947"/>
    <w:rsid w:val="00FC6508"/>
    <w:rsid w:val="00FC66CD"/>
    <w:rsid w:val="00FC6E9B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5E24"/>
    <w:rsid w:val="00FD61E9"/>
    <w:rsid w:val="00FD6322"/>
    <w:rsid w:val="00FD6912"/>
    <w:rsid w:val="00FD7CA7"/>
    <w:rsid w:val="00FE08F1"/>
    <w:rsid w:val="00FE0954"/>
    <w:rsid w:val="00FE0BC2"/>
    <w:rsid w:val="00FE0DCD"/>
    <w:rsid w:val="00FE11A4"/>
    <w:rsid w:val="00FE1645"/>
    <w:rsid w:val="00FE2176"/>
    <w:rsid w:val="00FE2185"/>
    <w:rsid w:val="00FE229B"/>
    <w:rsid w:val="00FE26C9"/>
    <w:rsid w:val="00FE2ACC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170"/>
    <w:rsid w:val="00FF0559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100"/>
    <w:rsid w:val="00FF54AD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D17D2447BB814F8CB4962D4CDAC3D0" ma:contentTypeVersion="2" ma:contentTypeDescription="Create a new document." ma:contentTypeScope="" ma:versionID="4277763a03bd00ccc7b4315c9274a2b2">
  <xsd:schema xmlns:xsd="http://www.w3.org/2001/XMLSchema" xmlns:xs="http://www.w3.org/2001/XMLSchema" xmlns:p="http://schemas.microsoft.com/office/2006/metadata/properties" xmlns:ns2="96461863-300a-429d-ac6c-2799925cc95a" targetNamespace="http://schemas.microsoft.com/office/2006/metadata/properties" ma:root="true" ma:fieldsID="7ef394e97c0307c92c459ad2d5268145" ns2:_="">
    <xsd:import namespace="96461863-300a-429d-ac6c-2799925cc9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1863-300a-429d-ac6c-2799925cc9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65F856-D69F-44F4-AC2D-B012B0368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1863-300a-429d-ac6c-2799925cc9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21</Pages>
  <Words>3341</Words>
  <Characters>19046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22343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creator>tadsong_h22</dc:creator>
  <cp:lastModifiedBy>Somjai, Nigonyanont</cp:lastModifiedBy>
  <cp:revision>2</cp:revision>
  <cp:lastPrinted>2022-11-09T10:50:00Z</cp:lastPrinted>
  <dcterms:created xsi:type="dcterms:W3CDTF">2022-11-14T03:24:00Z</dcterms:created>
  <dcterms:modified xsi:type="dcterms:W3CDTF">2022-11-14T03:24:00Z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0x0101003BD17D2447BB814F8CB4962D4CDAC3D0</vt:lpwstr>
  </property>
  <property fmtid="{D5CDD505-2E9C-101B-9397-08002B2CF9AE}" pid="3" name="PBCListName">
    <vt:lpwstr>Q1 22</vt:lpwstr>
  </property>
</Properties>
</file>