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66502C0C" w:rsidR="003776E4" w:rsidRPr="009A176D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14762244" w14:textId="169D53CD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2407EE">
        <w:rPr>
          <w:rFonts w:ascii="Angsana New" w:hAnsi="Angsana New" w:hint="cs"/>
          <w:sz w:val="30"/>
          <w:szCs w:val="30"/>
          <w:cs/>
        </w:rPr>
        <w:t>ย่อยและบริษัท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7ED4F3D8" w14:textId="236B558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5E1E579" w14:textId="48B6BF5B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5D7DE8D" w14:textId="7FAB414F" w:rsidR="003763A7" w:rsidRDefault="003763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62D30FE" w14:textId="2546A112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0F8019B0" w14:textId="11826F44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40249724" w14:textId="2F0DEEB2" w:rsidR="00553BE8" w:rsidRDefault="00553BE8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448AE0A1" w14:textId="6F8C128C" w:rsidR="00FD14D9" w:rsidRPr="00553BE8" w:rsidRDefault="00FD14D9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1A1143">
        <w:rPr>
          <w:rFonts w:ascii="Angsana New" w:hAnsi="Angsana New" w:hint="cs"/>
          <w:sz w:val="30"/>
          <w:szCs w:val="30"/>
          <w:cs/>
        </w:rPr>
        <w:t>ปรับปรุงรายการ</w:t>
      </w:r>
    </w:p>
    <w:p w14:paraId="3AEB11E9" w14:textId="2729D311" w:rsidR="00BE6DB1" w:rsidRPr="00BE6DB1" w:rsidRDefault="00BE6DB1" w:rsidP="001A1F58">
      <w:pPr>
        <w:spacing w:line="240" w:lineRule="auto"/>
        <w:ind w:left="1555"/>
        <w:rPr>
          <w:rFonts w:ascii="Angsana New" w:hAnsi="Angsana New"/>
          <w:sz w:val="30"/>
          <w:szCs w:val="30"/>
          <w:lang w:val="en-US"/>
        </w:rPr>
      </w:pPr>
    </w:p>
    <w:p w14:paraId="7E8C9E43" w14:textId="77777777" w:rsidR="00671861" w:rsidRDefault="00671861" w:rsidP="00FC2922">
      <w:pPr>
        <w:pStyle w:val="Bo-C1Content"/>
        <w:ind w:left="0" w:firstLine="547"/>
      </w:pPr>
    </w:p>
    <w:p w14:paraId="59E5A1D5" w14:textId="3FBE31E3" w:rsidR="007B2482" w:rsidRPr="00C33BDE" w:rsidRDefault="000D77DB" w:rsidP="00FC2922">
      <w:pPr>
        <w:pStyle w:val="Bo-C1Content"/>
        <w:ind w:left="0" w:firstLine="547"/>
      </w:pPr>
      <w:r w:rsidRPr="00671861">
        <w:rPr>
          <w:cs/>
        </w:rPr>
        <w:br w:type="page"/>
      </w:r>
      <w:r w:rsidR="00203EEF" w:rsidRPr="00C33BDE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C33BDE">
        <w:rPr>
          <w:rFonts w:hint="cs"/>
          <w:cs/>
        </w:rPr>
        <w:t>ระหว่างกาล</w:t>
      </w:r>
      <w:r w:rsidR="00203EEF" w:rsidRPr="00C33BDE">
        <w:rPr>
          <w:cs/>
        </w:rPr>
        <w:t>นี้</w:t>
      </w:r>
    </w:p>
    <w:p w14:paraId="597E5566" w14:textId="77777777" w:rsidR="007B2482" w:rsidRPr="00E827E0" w:rsidRDefault="007B2482" w:rsidP="00E827E0">
      <w:pPr>
        <w:pStyle w:val="Bo-Blankline"/>
      </w:pPr>
    </w:p>
    <w:p w14:paraId="5E9F0EE8" w14:textId="400AFD0F" w:rsidR="007B2482" w:rsidRPr="00C33BDE" w:rsidRDefault="00203EEF" w:rsidP="009B7A42">
      <w:pPr>
        <w:pStyle w:val="Bo-C1Content"/>
        <w:ind w:right="-25"/>
        <w:rPr>
          <w:lang w:val="en-US"/>
        </w:rPr>
      </w:pPr>
      <w:r w:rsidRPr="00C33BDE">
        <w:rPr>
          <w:cs/>
        </w:rPr>
        <w:t>งบการเงิน</w:t>
      </w:r>
      <w:r w:rsidR="00821424" w:rsidRPr="00C33BDE">
        <w:rPr>
          <w:rFonts w:hint="cs"/>
          <w:cs/>
        </w:rPr>
        <w:t>ระหว่างกาล</w:t>
      </w:r>
      <w:r w:rsidRPr="00C33BDE">
        <w:rPr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3763A7">
        <w:rPr>
          <w:lang w:val="en-US"/>
        </w:rPr>
        <w:t xml:space="preserve">14 </w:t>
      </w:r>
      <w:r w:rsidR="003763A7">
        <w:rPr>
          <w:rFonts w:hint="cs"/>
          <w:cs/>
          <w:lang w:val="en-US"/>
        </w:rPr>
        <w:t>พฤศจิกายน</w:t>
      </w:r>
      <w:r w:rsidR="003B0D7E" w:rsidRPr="00C33BDE">
        <w:rPr>
          <w:rFonts w:hint="cs"/>
          <w:cs/>
          <w:lang w:val="en-US"/>
        </w:rPr>
        <w:t xml:space="preserve"> </w:t>
      </w:r>
      <w:r w:rsidR="0057505D" w:rsidRPr="00C33BDE">
        <w:rPr>
          <w:lang w:val="en-US"/>
        </w:rPr>
        <w:t>2565</w:t>
      </w:r>
    </w:p>
    <w:p w14:paraId="170BC6DB" w14:textId="77777777" w:rsidR="007B2482" w:rsidRPr="00E827E0" w:rsidRDefault="007B2482" w:rsidP="00E827E0">
      <w:pPr>
        <w:pStyle w:val="Bo-Blankline"/>
        <w:rPr>
          <w:cs/>
        </w:rPr>
      </w:pPr>
    </w:p>
    <w:p w14:paraId="22025EAB" w14:textId="77777777" w:rsidR="007B2482" w:rsidRPr="00C33BDE" w:rsidRDefault="007B2482" w:rsidP="00DB700D">
      <w:pPr>
        <w:pStyle w:val="Caption"/>
        <w:ind w:hanging="900"/>
      </w:pPr>
      <w:r w:rsidRPr="00C33BDE">
        <w:rPr>
          <w:cs/>
        </w:rPr>
        <w:t>เกณฑ์</w:t>
      </w:r>
      <w:r w:rsidRPr="00C33BDE">
        <w:rPr>
          <w:rFonts w:hint="cs"/>
          <w:cs/>
        </w:rPr>
        <w:t>การจัดทำงบการเงิน</w:t>
      </w:r>
      <w:r w:rsidR="00F53050" w:rsidRPr="00C33BDE">
        <w:rPr>
          <w:rFonts w:hint="cs"/>
          <w:cs/>
        </w:rPr>
        <w:t>ระหว่างกาล</w:t>
      </w:r>
    </w:p>
    <w:p w14:paraId="4FF68416" w14:textId="77777777" w:rsidR="007B2482" w:rsidRPr="00C33BDE" w:rsidRDefault="007B2482" w:rsidP="00E827E0">
      <w:pPr>
        <w:pStyle w:val="Bo-Blankline"/>
      </w:pPr>
    </w:p>
    <w:p w14:paraId="0B0FEB45" w14:textId="65310251" w:rsidR="007B2482" w:rsidRPr="00C33BDE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646C2" w:rsidRPr="00C33BDE">
        <w:rPr>
          <w:rFonts w:ascii="Angsana New" w:hAnsi="Angsana New"/>
          <w:spacing w:val="-6"/>
          <w:sz w:val="30"/>
          <w:szCs w:val="30"/>
        </w:rPr>
        <w:t>34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 เรื่อง </w:t>
      </w:r>
      <w:r w:rsidR="008F34EE" w:rsidRPr="00C33BDE">
        <w:rPr>
          <w:rFonts w:ascii="Angsana New" w:hAnsi="Angsana New"/>
          <w:spacing w:val="-6"/>
          <w:sz w:val="30"/>
          <w:szCs w:val="30"/>
        </w:rPr>
        <w:br/>
      </w:r>
      <w:r w:rsidRPr="00C33BDE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C33BDE">
        <w:rPr>
          <w:rFonts w:ascii="Angsana New" w:hAnsi="Angsana New"/>
          <w:spacing w:val="-6"/>
          <w:sz w:val="30"/>
          <w:szCs w:val="30"/>
        </w:rPr>
        <w:br/>
      </w:r>
      <w:r w:rsidRPr="00C33BDE">
        <w:rPr>
          <w:rFonts w:ascii="Angsana New" w:hAnsi="Angsana New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33BDE">
        <w:rPr>
          <w:rFonts w:ascii="Angsana New" w:hAnsi="Angsana New"/>
          <w:spacing w:val="-6"/>
          <w:sz w:val="30"/>
          <w:szCs w:val="30"/>
        </w:rPr>
        <w:t xml:space="preserve"> 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 w:rsidRPr="00C33BDE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F47DB8" w:rsidRPr="00C33BDE">
        <w:rPr>
          <w:rFonts w:ascii="Angsana New" w:hAnsi="Angsana New"/>
          <w:spacing w:val="-6"/>
          <w:sz w:val="30"/>
          <w:szCs w:val="30"/>
        </w:rPr>
        <w:t>2564</w:t>
      </w:r>
    </w:p>
    <w:p w14:paraId="5E6352AE" w14:textId="5893DA83" w:rsidR="00EB766D" w:rsidRPr="00E827E0" w:rsidRDefault="00EB766D" w:rsidP="00E827E0">
      <w:pPr>
        <w:pStyle w:val="Bo-Blankline"/>
      </w:pPr>
    </w:p>
    <w:p w14:paraId="3B32BFB6" w14:textId="215779F9" w:rsidR="00EB766D" w:rsidRPr="00C33BDE" w:rsidRDefault="00EB766D" w:rsidP="00EB766D">
      <w:pPr>
        <w:pStyle w:val="Ang15"/>
        <w:rPr>
          <w:cs/>
        </w:rPr>
      </w:pPr>
      <w:r w:rsidRPr="00C33BDE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33BDE">
        <w:t xml:space="preserve">31 </w:t>
      </w:r>
      <w:r w:rsidRPr="00C33BDE">
        <w:rPr>
          <w:cs/>
        </w:rPr>
        <w:t xml:space="preserve">ธันวาคม </w:t>
      </w:r>
      <w:r w:rsidR="00F47DB8" w:rsidRPr="00C33BDE">
        <w:t>2564</w:t>
      </w:r>
    </w:p>
    <w:p w14:paraId="25874DD0" w14:textId="645BC157" w:rsidR="00F47DB8" w:rsidRPr="00C33BDE" w:rsidRDefault="00F47DB8" w:rsidP="00E827E0">
      <w:pPr>
        <w:pStyle w:val="Bo-Blankline"/>
      </w:pPr>
    </w:p>
    <w:p w14:paraId="7918C21F" w14:textId="77777777" w:rsidR="004B6888" w:rsidRPr="00C33BDE" w:rsidRDefault="004B6888" w:rsidP="00621F7F">
      <w:pPr>
        <w:pStyle w:val="Caption"/>
        <w:ind w:hanging="900"/>
        <w:rPr>
          <w:cs/>
        </w:rPr>
      </w:pPr>
      <w:r w:rsidRPr="00C33BDE">
        <w:rPr>
          <w:rFonts w:hint="cs"/>
          <w:cs/>
        </w:rPr>
        <w:t>บุคคลหรือ</w:t>
      </w:r>
      <w:r w:rsidRPr="00C33BDE">
        <w:rPr>
          <w:cs/>
        </w:rPr>
        <w:t>กิจการที่เกี่ยวข้องกัน</w:t>
      </w:r>
    </w:p>
    <w:p w14:paraId="45DC11D4" w14:textId="77777777" w:rsidR="004B6888" w:rsidRPr="00C33BDE" w:rsidRDefault="004B6888" w:rsidP="00E827E0">
      <w:pPr>
        <w:pStyle w:val="Bo-Blankline"/>
        <w:rPr>
          <w:lang w:val="en-US"/>
        </w:rPr>
      </w:pPr>
    </w:p>
    <w:p w14:paraId="26A4C184" w14:textId="78678D5D" w:rsidR="00F91B1B" w:rsidRPr="00C33BDE" w:rsidRDefault="00EA4D1F" w:rsidP="00AE1428">
      <w:pPr>
        <w:pStyle w:val="Bo-Blankline"/>
        <w:jc w:val="thaiDistribute"/>
        <w:rPr>
          <w:b/>
          <w:sz w:val="30"/>
          <w:szCs w:val="30"/>
        </w:rPr>
      </w:pPr>
      <w:r w:rsidRPr="00C33BDE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FD14D9" w:rsidRPr="00C33BDE">
        <w:rPr>
          <w:spacing w:val="-4"/>
          <w:sz w:val="30"/>
          <w:szCs w:val="30"/>
          <w:lang w:val="en-US"/>
        </w:rPr>
        <w:t>4</w:t>
      </w:r>
      <w:r w:rsidRPr="00C33BDE">
        <w:rPr>
          <w:b/>
          <w:sz w:val="30"/>
          <w:szCs w:val="30"/>
          <w:cs/>
        </w:rPr>
        <w:t xml:space="preserve"> </w:t>
      </w:r>
      <w:r w:rsidR="00247690" w:rsidRPr="00C33BDE">
        <w:rPr>
          <w:rFonts w:hint="cs"/>
          <w:b/>
          <w:sz w:val="30"/>
          <w:szCs w:val="30"/>
          <w:cs/>
        </w:rPr>
        <w:t>สำหรับ</w:t>
      </w:r>
      <w:r w:rsidRPr="00C33BDE">
        <w:rPr>
          <w:b/>
          <w:sz w:val="30"/>
          <w:szCs w:val="30"/>
          <w:cs/>
        </w:rPr>
        <w:t>บุคคลหรือกิจการอื่นที่เกี่ยวข้องกัน</w:t>
      </w:r>
      <w:r w:rsidR="00482849" w:rsidRPr="00C33BDE">
        <w:rPr>
          <w:rFonts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19A0B414" w14:textId="77777777" w:rsidR="00EA4D1F" w:rsidRPr="00E827E0" w:rsidRDefault="00EA4D1F" w:rsidP="00E827E0">
      <w:pPr>
        <w:pStyle w:val="Bo-Blankline"/>
      </w:pPr>
    </w:p>
    <w:p w14:paraId="65C3E8AE" w14:textId="15361F8E" w:rsidR="00482849" w:rsidRPr="00C33BDE" w:rsidRDefault="00482849" w:rsidP="00482849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33BD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3763A7">
        <w:rPr>
          <w:rFonts w:ascii="Angsana New" w:hAnsi="Angsana New" w:hint="cs"/>
          <w:spacing w:val="-4"/>
          <w:sz w:val="30"/>
          <w:szCs w:val="30"/>
          <w:cs/>
          <w:lang w:val="en-US"/>
        </w:rPr>
        <w:t>เก้า</w:t>
      </w:r>
      <w:r w:rsidRPr="00C33BD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C33BD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C33BDE" w:rsidRPr="00C33BDE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C33BDE" w:rsidRPr="00C33BD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3763A7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</w:t>
      </w:r>
      <w:r w:rsidR="00C33BDE" w:rsidRPr="00C33BD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ยน </w:t>
      </w:r>
      <w:r w:rsidR="0057505D" w:rsidRPr="00C33BDE">
        <w:rPr>
          <w:rFonts w:ascii="Angsana New" w:hAnsi="Angsana New"/>
          <w:spacing w:val="-4"/>
          <w:sz w:val="30"/>
          <w:szCs w:val="30"/>
          <w:lang w:val="en-US"/>
        </w:rPr>
        <w:t>2565</w:t>
      </w:r>
    </w:p>
    <w:p w14:paraId="27C24A68" w14:textId="77777777" w:rsidR="00482849" w:rsidRPr="00C33BDE" w:rsidRDefault="00482849" w:rsidP="00E827E0">
      <w:pPr>
        <w:pStyle w:val="Bo-Blankline"/>
        <w:rPr>
          <w:lang w:val="en-US"/>
        </w:rPr>
      </w:pPr>
    </w:p>
    <w:p w14:paraId="0C8DC8E2" w14:textId="2D9BD608" w:rsidR="00F91B1B" w:rsidRDefault="00482849" w:rsidP="00482849">
      <w:pPr>
        <w:pStyle w:val="Bo-Blankline"/>
        <w:rPr>
          <w:sz w:val="30"/>
          <w:szCs w:val="30"/>
          <w:lang w:val="en-US"/>
        </w:rPr>
      </w:pPr>
      <w:r w:rsidRPr="00C33BDE"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4E6ECB58" w14:textId="488B76E5" w:rsidR="00E827E0" w:rsidRDefault="00E827E0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E6144A" w:rsidRPr="00482416" w14:paraId="48952775" w14:textId="77777777" w:rsidTr="005F5796">
        <w:trPr>
          <w:tblHeader/>
        </w:trPr>
        <w:tc>
          <w:tcPr>
            <w:tcW w:w="4137" w:type="dxa"/>
          </w:tcPr>
          <w:p w14:paraId="168BEAF5" w14:textId="77777777" w:rsidR="00E6144A" w:rsidRPr="00482416" w:rsidRDefault="00E6144A" w:rsidP="005F5796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lastRenderedPageBreak/>
              <w:br w:type="page"/>
            </w:r>
            <w:r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0C16896" w14:textId="77777777" w:rsidR="00E6144A" w:rsidRPr="00482416" w:rsidRDefault="00E6144A" w:rsidP="005F5796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6D60314" w14:textId="77777777" w:rsidR="00E6144A" w:rsidRPr="00482416" w:rsidRDefault="00E6144A" w:rsidP="005F579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B410622" w14:textId="77777777" w:rsidR="00E6144A" w:rsidRPr="00482416" w:rsidRDefault="00E6144A" w:rsidP="005F5796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44A" w:rsidRPr="00482416" w14:paraId="302F9EB8" w14:textId="77777777" w:rsidTr="005F5796">
        <w:trPr>
          <w:tblHeader/>
        </w:trPr>
        <w:tc>
          <w:tcPr>
            <w:tcW w:w="4137" w:type="dxa"/>
          </w:tcPr>
          <w:p w14:paraId="1D179CEE" w14:textId="77777777" w:rsidR="00E6144A" w:rsidRPr="00482416" w:rsidRDefault="00E6144A" w:rsidP="005F5796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2DEC1FBE" w14:textId="7E470627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</w:tcPr>
          <w:p w14:paraId="568A8839" w14:textId="77777777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B98E87F" w14:textId="0B5637C4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39" w:type="dxa"/>
          </w:tcPr>
          <w:p w14:paraId="541C184B" w14:textId="77777777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4DCCC03" w14:textId="3B7E39F4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39" w:type="dxa"/>
          </w:tcPr>
          <w:p w14:paraId="358B75F8" w14:textId="77777777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2396DA1" w14:textId="09DAFD73" w:rsidR="00E6144A" w:rsidRPr="00482416" w:rsidRDefault="00E6144A" w:rsidP="005F579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E6144A" w:rsidRPr="00482416" w14:paraId="45C05B10" w14:textId="77777777" w:rsidTr="005F5796">
        <w:trPr>
          <w:tblHeader/>
        </w:trPr>
        <w:tc>
          <w:tcPr>
            <w:tcW w:w="4137" w:type="dxa"/>
          </w:tcPr>
          <w:p w14:paraId="2DE8BB88" w14:textId="77777777" w:rsidR="00E6144A" w:rsidRPr="00482416" w:rsidRDefault="00E6144A" w:rsidP="005F5796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546F1D35" w14:textId="77777777" w:rsidR="00E6144A" w:rsidRPr="00482416" w:rsidRDefault="00E6144A" w:rsidP="005F579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144A" w:rsidRPr="00482416" w14:paraId="73006CEA" w14:textId="77777777" w:rsidTr="00E6144A">
        <w:trPr>
          <w:trHeight w:val="60"/>
        </w:trPr>
        <w:tc>
          <w:tcPr>
            <w:tcW w:w="4137" w:type="dxa"/>
          </w:tcPr>
          <w:p w14:paraId="7F72425C" w14:textId="77777777" w:rsidR="00E6144A" w:rsidRPr="00482416" w:rsidRDefault="00E6144A" w:rsidP="005F5796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D68C38C" w14:textId="77777777" w:rsidR="00E6144A" w:rsidRPr="00482416" w:rsidRDefault="00E6144A" w:rsidP="005F579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22C314" w14:textId="77777777" w:rsidR="00E6144A" w:rsidRPr="00482416" w:rsidRDefault="00E6144A" w:rsidP="005F579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A29B5A" w14:textId="77777777" w:rsidR="00E6144A" w:rsidRPr="00482416" w:rsidRDefault="00E6144A" w:rsidP="005F579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82E914E" w14:textId="77777777" w:rsidR="00E6144A" w:rsidRPr="00482416" w:rsidRDefault="00E6144A" w:rsidP="005F579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D892D5C" w14:textId="77777777" w:rsidR="00E6144A" w:rsidRPr="00482416" w:rsidRDefault="00E6144A" w:rsidP="005F579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9DFBF7" w14:textId="77777777" w:rsidR="00E6144A" w:rsidRPr="00482416" w:rsidRDefault="00E6144A" w:rsidP="005F579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1D7E888" w14:textId="77777777" w:rsidR="00E6144A" w:rsidRPr="00482416" w:rsidRDefault="00E6144A" w:rsidP="005F579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7DC5DD1E" w14:textId="77777777" w:rsidTr="005F5796">
        <w:tc>
          <w:tcPr>
            <w:tcW w:w="4137" w:type="dxa"/>
          </w:tcPr>
          <w:p w14:paraId="725F4018" w14:textId="77777777" w:rsidR="00A66344" w:rsidRPr="00482416" w:rsidRDefault="00A66344" w:rsidP="00A66344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4B2AD8EC" w14:textId="443EF761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0A77B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0B5FA0A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046421A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62ABA5" w14:textId="248BF2F7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9,006,702</w:t>
            </w:r>
          </w:p>
        </w:tc>
        <w:tc>
          <w:tcPr>
            <w:tcW w:w="239" w:type="dxa"/>
            <w:shd w:val="clear" w:color="auto" w:fill="auto"/>
          </w:tcPr>
          <w:p w14:paraId="4E5FCEBA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8AA417" w14:textId="51CCCFE1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11,446,498</w:t>
            </w:r>
          </w:p>
        </w:tc>
      </w:tr>
      <w:tr w:rsidR="00A66344" w:rsidRPr="00482416" w14:paraId="11FD41E5" w14:textId="77777777" w:rsidTr="005F5796">
        <w:tc>
          <w:tcPr>
            <w:tcW w:w="4137" w:type="dxa"/>
          </w:tcPr>
          <w:p w14:paraId="2AC0D524" w14:textId="77777777" w:rsidR="00A66344" w:rsidRPr="00482416" w:rsidRDefault="00A66344" w:rsidP="00A66344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42BD88B1" w14:textId="3EA5292B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31B42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D86148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D18D469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C997E09" w14:textId="5F5B72FC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140,887</w:t>
            </w:r>
          </w:p>
        </w:tc>
        <w:tc>
          <w:tcPr>
            <w:tcW w:w="239" w:type="dxa"/>
            <w:shd w:val="clear" w:color="auto" w:fill="auto"/>
          </w:tcPr>
          <w:p w14:paraId="0784FA76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3893685" w14:textId="4620BD53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139,121</w:t>
            </w:r>
          </w:p>
        </w:tc>
      </w:tr>
      <w:tr w:rsidR="00A66344" w:rsidRPr="00482416" w14:paraId="104B377B" w14:textId="77777777" w:rsidTr="005F5796">
        <w:tc>
          <w:tcPr>
            <w:tcW w:w="4137" w:type="dxa"/>
          </w:tcPr>
          <w:p w14:paraId="3BD59CCC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0CED1734" w14:textId="612923CC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9FD83D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5379EC2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D26965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21745" w14:textId="1567AA44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416,457</w:t>
            </w:r>
          </w:p>
        </w:tc>
        <w:tc>
          <w:tcPr>
            <w:tcW w:w="239" w:type="dxa"/>
            <w:shd w:val="clear" w:color="auto" w:fill="auto"/>
          </w:tcPr>
          <w:p w14:paraId="06E361CD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2B9DA2" w14:textId="70454529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250,028</w:t>
            </w:r>
          </w:p>
        </w:tc>
      </w:tr>
      <w:tr w:rsidR="00A66344" w:rsidRPr="00482416" w14:paraId="702F34F7" w14:textId="77777777" w:rsidTr="005F5796">
        <w:tc>
          <w:tcPr>
            <w:tcW w:w="4137" w:type="dxa"/>
          </w:tcPr>
          <w:p w14:paraId="309C252E" w14:textId="77777777" w:rsidR="00A66344" w:rsidRPr="00482416" w:rsidRDefault="00A66344" w:rsidP="00A66344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714B11BA" w14:textId="024F2666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F3F95D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5B25B1A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5DA0A6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E906F4" w14:textId="343EE091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1,074,384</w:t>
            </w:r>
          </w:p>
        </w:tc>
        <w:tc>
          <w:tcPr>
            <w:tcW w:w="239" w:type="dxa"/>
            <w:shd w:val="clear" w:color="auto" w:fill="auto"/>
          </w:tcPr>
          <w:p w14:paraId="06BC81DB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CE5F6B" w14:textId="0D7B32F8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1,419,677</w:t>
            </w:r>
          </w:p>
        </w:tc>
      </w:tr>
      <w:tr w:rsidR="00A66344" w:rsidRPr="00482416" w14:paraId="4E7DD1C0" w14:textId="77777777" w:rsidTr="005F5796">
        <w:tc>
          <w:tcPr>
            <w:tcW w:w="4137" w:type="dxa"/>
          </w:tcPr>
          <w:p w14:paraId="5E0FECEA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2400B4EF" w14:textId="3180D000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2A0C3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A2285B2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6FEBF6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BBFE3B" w14:textId="3FF39143" w:rsidR="00A66344" w:rsidRPr="00802702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25,826</w:t>
            </w:r>
          </w:p>
        </w:tc>
        <w:tc>
          <w:tcPr>
            <w:tcW w:w="239" w:type="dxa"/>
            <w:shd w:val="clear" w:color="auto" w:fill="auto"/>
          </w:tcPr>
          <w:p w14:paraId="5814EA4F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6DC07A" w14:textId="3E30357E" w:rsidR="00A66344" w:rsidRPr="00B40CC9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24,952</w:t>
            </w:r>
          </w:p>
        </w:tc>
      </w:tr>
      <w:tr w:rsidR="00A66344" w:rsidRPr="00482416" w14:paraId="0A5C0E74" w14:textId="77777777" w:rsidTr="005F5796">
        <w:tc>
          <w:tcPr>
            <w:tcW w:w="4137" w:type="dxa"/>
          </w:tcPr>
          <w:p w14:paraId="4BE48CE3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19FDCE03" w14:textId="35B86BA4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D511FF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20335C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B5F3474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E6C0C6B" w14:textId="5694F8FE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79,791</w:t>
            </w:r>
          </w:p>
        </w:tc>
        <w:tc>
          <w:tcPr>
            <w:tcW w:w="239" w:type="dxa"/>
            <w:shd w:val="clear" w:color="auto" w:fill="auto"/>
          </w:tcPr>
          <w:p w14:paraId="1225739D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D1028F" w14:textId="1EFDE084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84,852</w:t>
            </w:r>
          </w:p>
        </w:tc>
      </w:tr>
      <w:tr w:rsidR="00A66344" w:rsidRPr="00482416" w14:paraId="37C9638F" w14:textId="77777777" w:rsidTr="005F5796">
        <w:tc>
          <w:tcPr>
            <w:tcW w:w="4137" w:type="dxa"/>
          </w:tcPr>
          <w:p w14:paraId="08A33E34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995FDFF" w14:textId="7F0642AC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3E06D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98380D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AB0012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52E98F8" w14:textId="44223072" w:rsidR="00A66344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1,526,562</w:t>
            </w:r>
          </w:p>
        </w:tc>
        <w:tc>
          <w:tcPr>
            <w:tcW w:w="239" w:type="dxa"/>
            <w:shd w:val="clear" w:color="auto" w:fill="auto"/>
          </w:tcPr>
          <w:p w14:paraId="67AF212E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98DFAA" w14:textId="2C5C7713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1,771,125</w:t>
            </w:r>
          </w:p>
        </w:tc>
      </w:tr>
      <w:tr w:rsidR="00A66344" w:rsidRPr="00482416" w14:paraId="706C6FD7" w14:textId="77777777" w:rsidTr="005F5796">
        <w:tc>
          <w:tcPr>
            <w:tcW w:w="4137" w:type="dxa"/>
          </w:tcPr>
          <w:p w14:paraId="43FD46E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6950F16" w14:textId="2E38C75B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70A7AA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DD1B72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72B378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5BA7E8" w14:textId="286BAD3E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11,141</w:t>
            </w:r>
          </w:p>
        </w:tc>
        <w:tc>
          <w:tcPr>
            <w:tcW w:w="239" w:type="dxa"/>
            <w:shd w:val="clear" w:color="auto" w:fill="auto"/>
          </w:tcPr>
          <w:p w14:paraId="16455AA8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B3A922" w14:textId="221CED78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23,880</w:t>
            </w:r>
          </w:p>
        </w:tc>
      </w:tr>
      <w:tr w:rsidR="00A66344" w:rsidRPr="00482416" w14:paraId="542E74EF" w14:textId="77777777" w:rsidTr="005F5796">
        <w:tc>
          <w:tcPr>
            <w:tcW w:w="4137" w:type="dxa"/>
          </w:tcPr>
          <w:p w14:paraId="0B0B79EE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52514573" w14:textId="5344C619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E22A24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97766FF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4B6F5CA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002637" w14:textId="5485A9D1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39" w:type="dxa"/>
            <w:shd w:val="clear" w:color="auto" w:fill="auto"/>
          </w:tcPr>
          <w:p w14:paraId="32C6F209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4005E2" w14:textId="7DD1FEAF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</w:tr>
      <w:tr w:rsidR="00A66344" w:rsidRPr="00482416" w14:paraId="7D9787F6" w14:textId="77777777" w:rsidTr="005F5796">
        <w:tc>
          <w:tcPr>
            <w:tcW w:w="4137" w:type="dxa"/>
          </w:tcPr>
          <w:p w14:paraId="4340640B" w14:textId="77777777" w:rsidR="00A66344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84AE17A" w14:textId="10709755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B8B2E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B325FF" w14:textId="77777777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C593AF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BF7791" w14:textId="0D8789AA" w:rsidR="00A66344" w:rsidRPr="004F5741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368,853</w:t>
            </w:r>
          </w:p>
        </w:tc>
        <w:tc>
          <w:tcPr>
            <w:tcW w:w="239" w:type="dxa"/>
            <w:shd w:val="clear" w:color="auto" w:fill="auto"/>
          </w:tcPr>
          <w:p w14:paraId="185ACB19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2E3441" w14:textId="02D9AE80" w:rsidR="00A66344" w:rsidRPr="00651B2A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305,250</w:t>
            </w:r>
          </w:p>
        </w:tc>
      </w:tr>
      <w:tr w:rsidR="00A66344" w:rsidRPr="00482416" w14:paraId="0B9017F9" w14:textId="77777777" w:rsidTr="005F5796">
        <w:tc>
          <w:tcPr>
            <w:tcW w:w="4137" w:type="dxa"/>
          </w:tcPr>
          <w:p w14:paraId="3947ED5E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1769F283" w14:textId="4A6A6115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94A6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74D51" w14:textId="77777777" w:rsidR="00A66344" w:rsidRPr="00482416" w:rsidRDefault="00A66344" w:rsidP="00A66344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5E13B7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270D8C" w14:textId="35E0F253" w:rsidR="00A66344" w:rsidRPr="00860725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24,234</w:t>
            </w:r>
          </w:p>
        </w:tc>
        <w:tc>
          <w:tcPr>
            <w:tcW w:w="239" w:type="dxa"/>
            <w:shd w:val="clear" w:color="auto" w:fill="auto"/>
          </w:tcPr>
          <w:p w14:paraId="6A3FAB4B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79B4AC4" w14:textId="771F1163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21,703</w:t>
            </w:r>
          </w:p>
        </w:tc>
      </w:tr>
      <w:tr w:rsidR="00A66344" w:rsidRPr="00482416" w14:paraId="08E69A43" w14:textId="77777777" w:rsidTr="005F5796">
        <w:tc>
          <w:tcPr>
            <w:tcW w:w="4137" w:type="dxa"/>
          </w:tcPr>
          <w:p w14:paraId="31F46BF9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8DEF1FF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68280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F9518C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BA5B2C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4895CD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A7CC30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4512AE0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6F63BF28" w14:textId="77777777" w:rsidTr="005F5796">
        <w:tc>
          <w:tcPr>
            <w:tcW w:w="4137" w:type="dxa"/>
          </w:tcPr>
          <w:p w14:paraId="11B8A960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44681B7" w14:textId="19C3E8AF" w:rsidR="00A66344" w:rsidRPr="00F033E9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236" w:type="dxa"/>
            <w:shd w:val="clear" w:color="auto" w:fill="auto"/>
          </w:tcPr>
          <w:p w14:paraId="4FEB5260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C40153" w14:textId="17FA39C4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1,826</w:t>
            </w:r>
          </w:p>
        </w:tc>
        <w:tc>
          <w:tcPr>
            <w:tcW w:w="239" w:type="dxa"/>
            <w:shd w:val="clear" w:color="auto" w:fill="auto"/>
          </w:tcPr>
          <w:p w14:paraId="27737577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6E256F" w14:textId="79D2DE21" w:rsidR="00A66344" w:rsidRPr="00CD2B69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239" w:type="dxa"/>
          </w:tcPr>
          <w:p w14:paraId="039EC694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34D887" w14:textId="3950381D" w:rsidR="00A66344" w:rsidRPr="00B40CC9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B69">
              <w:rPr>
                <w:rFonts w:ascii="Angsana New" w:hAnsi="Angsana New"/>
                <w:sz w:val="30"/>
                <w:szCs w:val="30"/>
              </w:rPr>
              <w:t>1,7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A66344" w:rsidRPr="00482416" w14:paraId="69C0419B" w14:textId="77777777" w:rsidTr="005F5796">
        <w:tc>
          <w:tcPr>
            <w:tcW w:w="4137" w:type="dxa"/>
          </w:tcPr>
          <w:p w14:paraId="60A95525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5B3450C5" w14:textId="75B9633E" w:rsidR="00A66344" w:rsidRPr="004F5741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415,391</w:t>
            </w:r>
          </w:p>
        </w:tc>
        <w:tc>
          <w:tcPr>
            <w:tcW w:w="236" w:type="dxa"/>
            <w:shd w:val="clear" w:color="auto" w:fill="auto"/>
          </w:tcPr>
          <w:p w14:paraId="010B77BA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FCCC19" w14:textId="5102D4B9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398,106</w:t>
            </w:r>
          </w:p>
        </w:tc>
        <w:tc>
          <w:tcPr>
            <w:tcW w:w="239" w:type="dxa"/>
            <w:shd w:val="clear" w:color="auto" w:fill="auto"/>
          </w:tcPr>
          <w:p w14:paraId="102EB766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3E7AA3" w14:textId="768F753B" w:rsidR="00A66344" w:rsidRPr="00CD2B69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387,143</w:t>
            </w:r>
          </w:p>
        </w:tc>
        <w:tc>
          <w:tcPr>
            <w:tcW w:w="239" w:type="dxa"/>
          </w:tcPr>
          <w:p w14:paraId="56F3B8B6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F01F927" w14:textId="7E681E90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  <w:r w:rsidRPr="00CD2B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A66344" w:rsidRPr="00482416" w14:paraId="027D1D6D" w14:textId="77777777" w:rsidTr="005F5796">
        <w:tc>
          <w:tcPr>
            <w:tcW w:w="4137" w:type="dxa"/>
          </w:tcPr>
          <w:p w14:paraId="0FA1BB7E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AA27EA1" w14:textId="09C9DAA7" w:rsidR="00A66344" w:rsidRPr="004F5741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2,146</w:t>
            </w:r>
          </w:p>
        </w:tc>
        <w:tc>
          <w:tcPr>
            <w:tcW w:w="236" w:type="dxa"/>
            <w:shd w:val="clear" w:color="auto" w:fill="auto"/>
          </w:tcPr>
          <w:p w14:paraId="56E0C69F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309D54" w14:textId="5ED2DC94" w:rsidR="00A66344" w:rsidRPr="004F5741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4,711</w:t>
            </w:r>
          </w:p>
        </w:tc>
        <w:tc>
          <w:tcPr>
            <w:tcW w:w="239" w:type="dxa"/>
            <w:shd w:val="clear" w:color="auto" w:fill="auto"/>
          </w:tcPr>
          <w:p w14:paraId="4C1051A4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18EE46" w14:textId="09F59220" w:rsidR="00A66344" w:rsidRPr="00CD2B69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9" w:type="dxa"/>
          </w:tcPr>
          <w:p w14:paraId="3C79CA46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751A6EA" w14:textId="168882FB" w:rsidR="00A66344" w:rsidRPr="00B40CC9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A66344" w:rsidRPr="00482416" w14:paraId="7D075841" w14:textId="77777777" w:rsidTr="005F5796">
        <w:tc>
          <w:tcPr>
            <w:tcW w:w="4137" w:type="dxa"/>
          </w:tcPr>
          <w:p w14:paraId="14DE9DD7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B5A0046" w14:textId="1FD5DE5C" w:rsidR="00A66344" w:rsidRPr="004F5741" w:rsidRDefault="007C288C" w:rsidP="007C288C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C94CA2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38D961A" w14:textId="6FF33B2F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19C44694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D45B3C" w14:textId="2CF37B9D" w:rsidR="00A66344" w:rsidRPr="00CD2B69" w:rsidRDefault="00A66344" w:rsidP="00A66344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2BCBA82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4BB910" w14:textId="6E60A570" w:rsidR="00A66344" w:rsidRPr="00E6144A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66344" w:rsidRPr="00482416" w14:paraId="15327F57" w14:textId="77777777" w:rsidTr="005F5796">
        <w:tc>
          <w:tcPr>
            <w:tcW w:w="4137" w:type="dxa"/>
          </w:tcPr>
          <w:p w14:paraId="1DD1A45C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0E9B22E2" w14:textId="4BE40B97" w:rsidR="00A66344" w:rsidRPr="004F5741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13,768</w:t>
            </w:r>
          </w:p>
        </w:tc>
        <w:tc>
          <w:tcPr>
            <w:tcW w:w="236" w:type="dxa"/>
            <w:shd w:val="clear" w:color="auto" w:fill="auto"/>
          </w:tcPr>
          <w:p w14:paraId="7095FA30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ABE538" w14:textId="6411BB02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20,056</w:t>
            </w:r>
          </w:p>
        </w:tc>
        <w:tc>
          <w:tcPr>
            <w:tcW w:w="239" w:type="dxa"/>
            <w:shd w:val="clear" w:color="auto" w:fill="auto"/>
          </w:tcPr>
          <w:p w14:paraId="118570D6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466CE7" w14:textId="56EB6FFB" w:rsidR="00A66344" w:rsidRPr="00CD2B69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10,836</w:t>
            </w:r>
          </w:p>
        </w:tc>
        <w:tc>
          <w:tcPr>
            <w:tcW w:w="239" w:type="dxa"/>
          </w:tcPr>
          <w:p w14:paraId="73CCA55E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CF103FC" w14:textId="7FB96DB1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14,354</w:t>
            </w:r>
          </w:p>
        </w:tc>
      </w:tr>
      <w:tr w:rsidR="00A66344" w:rsidRPr="00482416" w14:paraId="5E164BA3" w14:textId="77777777" w:rsidTr="005F5796">
        <w:tc>
          <w:tcPr>
            <w:tcW w:w="4137" w:type="dxa"/>
          </w:tcPr>
          <w:p w14:paraId="73E5166C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9A201A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CE4A74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0B2924" w14:textId="77777777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1364496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F207BC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1F7796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3B897D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5975D378" w14:textId="77777777" w:rsidTr="005F5796">
        <w:tc>
          <w:tcPr>
            <w:tcW w:w="4137" w:type="dxa"/>
          </w:tcPr>
          <w:p w14:paraId="18609425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4C200072" w14:textId="5C707735" w:rsidR="00A66344" w:rsidRPr="00B40CC9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1,484</w:t>
            </w:r>
          </w:p>
        </w:tc>
        <w:tc>
          <w:tcPr>
            <w:tcW w:w="236" w:type="dxa"/>
            <w:shd w:val="clear" w:color="auto" w:fill="auto"/>
          </w:tcPr>
          <w:p w14:paraId="02BDE75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A5FAFFE" w14:textId="15D7D02E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39" w:type="dxa"/>
            <w:shd w:val="clear" w:color="auto" w:fill="auto"/>
          </w:tcPr>
          <w:p w14:paraId="53EF8B80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C79162" w14:textId="0581F0CD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39" w:type="dxa"/>
          </w:tcPr>
          <w:p w14:paraId="2E2114F3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D7888" w14:textId="5721CD0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A66344" w:rsidRPr="00482416" w14:paraId="479C47DD" w14:textId="77777777" w:rsidTr="005F5796">
        <w:tc>
          <w:tcPr>
            <w:tcW w:w="4137" w:type="dxa"/>
          </w:tcPr>
          <w:p w14:paraId="183E892C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32212A03" w14:textId="6F751B08" w:rsidR="00A66344" w:rsidRPr="00B40CC9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3D558470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4C6A43E" w14:textId="05CA1F58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2397930D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F119DD" w14:textId="64FF9F65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2479F958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65F7870" w14:textId="4F8B2BA5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66344" w:rsidRPr="00482416" w14:paraId="676802F5" w14:textId="77777777" w:rsidTr="005F5796">
        <w:tc>
          <w:tcPr>
            <w:tcW w:w="4137" w:type="dxa"/>
          </w:tcPr>
          <w:p w14:paraId="517DC7C5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165AC47" w14:textId="34F5ED8B" w:rsidR="00A66344" w:rsidRPr="00B40CC9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3,971</w:t>
            </w:r>
          </w:p>
        </w:tc>
        <w:tc>
          <w:tcPr>
            <w:tcW w:w="236" w:type="dxa"/>
            <w:shd w:val="clear" w:color="auto" w:fill="auto"/>
          </w:tcPr>
          <w:p w14:paraId="148F0639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EE77CC" w14:textId="333E4561" w:rsidR="00A66344" w:rsidRPr="00405A5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3,407</w:t>
            </w:r>
          </w:p>
        </w:tc>
        <w:tc>
          <w:tcPr>
            <w:tcW w:w="239" w:type="dxa"/>
            <w:shd w:val="clear" w:color="auto" w:fill="auto"/>
          </w:tcPr>
          <w:p w14:paraId="5076A4B3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994DD4" w14:textId="655907CD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239" w:type="dxa"/>
          </w:tcPr>
          <w:p w14:paraId="7E4B9FF2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43F057" w14:textId="544ACCF5" w:rsidR="00A66344" w:rsidRPr="00B40CC9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A66344" w:rsidRPr="00482416" w14:paraId="6244402D" w14:textId="77777777" w:rsidTr="005F5796">
        <w:tc>
          <w:tcPr>
            <w:tcW w:w="4137" w:type="dxa"/>
          </w:tcPr>
          <w:p w14:paraId="1C466A8A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471FB6F" w14:textId="2F22A6E0" w:rsidR="00A66344" w:rsidRPr="00B40CC9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204,937</w:t>
            </w:r>
          </w:p>
        </w:tc>
        <w:tc>
          <w:tcPr>
            <w:tcW w:w="236" w:type="dxa"/>
            <w:shd w:val="clear" w:color="auto" w:fill="auto"/>
          </w:tcPr>
          <w:p w14:paraId="33C7C038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25F798" w14:textId="32790CBC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180,465</w:t>
            </w:r>
          </w:p>
        </w:tc>
        <w:tc>
          <w:tcPr>
            <w:tcW w:w="239" w:type="dxa"/>
            <w:shd w:val="clear" w:color="auto" w:fill="auto"/>
          </w:tcPr>
          <w:p w14:paraId="78982E20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2E6C67" w14:textId="1CAD58BF" w:rsidR="00A66344" w:rsidRPr="009F1ED2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96,318</w:t>
            </w:r>
          </w:p>
        </w:tc>
        <w:tc>
          <w:tcPr>
            <w:tcW w:w="239" w:type="dxa"/>
          </w:tcPr>
          <w:p w14:paraId="6D0158BF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7B69378" w14:textId="721E5510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88,241</w:t>
            </w:r>
          </w:p>
        </w:tc>
      </w:tr>
      <w:tr w:rsidR="00A66344" w:rsidRPr="00482416" w14:paraId="4C596ECD" w14:textId="77777777" w:rsidTr="005F5796">
        <w:tc>
          <w:tcPr>
            <w:tcW w:w="4137" w:type="dxa"/>
          </w:tcPr>
          <w:p w14:paraId="6F5EF987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2997A190" w14:textId="6BD9DD3F" w:rsidR="00A66344" w:rsidRPr="00B40CC9" w:rsidRDefault="007C288C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45,875</w:t>
            </w:r>
          </w:p>
        </w:tc>
        <w:tc>
          <w:tcPr>
            <w:tcW w:w="236" w:type="dxa"/>
            <w:shd w:val="clear" w:color="auto" w:fill="auto"/>
          </w:tcPr>
          <w:p w14:paraId="391DCBFB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273EA4" w14:textId="015F3A6D" w:rsidR="00A66344" w:rsidRPr="00E6144A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53,876</w:t>
            </w:r>
          </w:p>
        </w:tc>
        <w:tc>
          <w:tcPr>
            <w:tcW w:w="239" w:type="dxa"/>
            <w:shd w:val="clear" w:color="auto" w:fill="auto"/>
          </w:tcPr>
          <w:p w14:paraId="479AE6FB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9BF703" w14:textId="56579E5E" w:rsidR="00A66344" w:rsidRPr="00F15B0D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43,167</w:t>
            </w:r>
          </w:p>
        </w:tc>
        <w:tc>
          <w:tcPr>
            <w:tcW w:w="239" w:type="dxa"/>
          </w:tcPr>
          <w:p w14:paraId="2660010A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149308" w14:textId="1EE8BDD5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50,960</w:t>
            </w:r>
          </w:p>
        </w:tc>
      </w:tr>
      <w:tr w:rsidR="00A66344" w:rsidRPr="00482416" w14:paraId="3AB4AFC8" w14:textId="77777777" w:rsidTr="005F5796">
        <w:tc>
          <w:tcPr>
            <w:tcW w:w="4137" w:type="dxa"/>
          </w:tcPr>
          <w:p w14:paraId="1DFC8099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DE240D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1A08F3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CD6206D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DA6E0BF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08CFA3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12684B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37FB68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786E099F" w14:textId="77777777" w:rsidTr="005F5796">
        <w:tc>
          <w:tcPr>
            <w:tcW w:w="4137" w:type="dxa"/>
          </w:tcPr>
          <w:p w14:paraId="3334181A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8D64D9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62DD01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C55917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FF78639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5E4FB64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C8D1E7E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CD7A8A7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11C82086" w14:textId="77777777" w:rsidTr="005F5796">
        <w:tc>
          <w:tcPr>
            <w:tcW w:w="4137" w:type="dxa"/>
          </w:tcPr>
          <w:p w14:paraId="5BD7A901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7B6D24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16FFDB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2623F1E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E1C0B1C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4E30743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9A8A3A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B5BAB1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2CC3F26D" w14:textId="77777777" w:rsidTr="005F5796">
        <w:tc>
          <w:tcPr>
            <w:tcW w:w="4137" w:type="dxa"/>
          </w:tcPr>
          <w:p w14:paraId="37B43F99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F8B404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1EB25B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CAD09AC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55909AA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3D4941B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427F04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B0F8090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1C73BF04" w14:textId="77777777" w:rsidTr="005F5796">
        <w:tc>
          <w:tcPr>
            <w:tcW w:w="4137" w:type="dxa"/>
          </w:tcPr>
          <w:p w14:paraId="1FEA8DE9" w14:textId="77777777" w:rsidR="00A66344" w:rsidRPr="00482416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52E12A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94C09A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ADC490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5AA274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170352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E7500F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DF71F2C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5931192E" w14:textId="77777777" w:rsidTr="005F5796">
        <w:tc>
          <w:tcPr>
            <w:tcW w:w="4137" w:type="dxa"/>
          </w:tcPr>
          <w:p w14:paraId="40C84DD1" w14:textId="77777777" w:rsidR="00A66344" w:rsidRPr="005E3969" w:rsidRDefault="00A66344" w:rsidP="00A663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F5E33AD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F14B24" w14:textId="77777777" w:rsidR="00A66344" w:rsidRPr="00482416" w:rsidRDefault="00A66344" w:rsidP="00A6634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2DC6F02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D9B6BC7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829924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39F0D7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0D93E1F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4E2A3794" w14:textId="77777777" w:rsidTr="005F5796">
        <w:tc>
          <w:tcPr>
            <w:tcW w:w="4137" w:type="dxa"/>
          </w:tcPr>
          <w:p w14:paraId="4B9FE588" w14:textId="77777777" w:rsidR="00A66344" w:rsidRPr="00482416" w:rsidRDefault="00A66344" w:rsidP="00A6634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0357ADB" w14:textId="7777777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70557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E54B605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D7A85F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631416" w14:textId="77777777" w:rsidR="00A66344" w:rsidRPr="00482416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2066617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872885" w14:textId="77777777" w:rsidR="00A66344" w:rsidRPr="00482416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482416" w14:paraId="7E7947C5" w14:textId="77777777" w:rsidTr="005F5796">
        <w:tc>
          <w:tcPr>
            <w:tcW w:w="4137" w:type="dxa"/>
          </w:tcPr>
          <w:p w14:paraId="44A30A9F" w14:textId="77777777" w:rsidR="00A66344" w:rsidRPr="00482416" w:rsidRDefault="00A66344" w:rsidP="00A6634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DDB5825" w14:textId="7190E6C4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260,619</w:t>
            </w:r>
          </w:p>
        </w:tc>
        <w:tc>
          <w:tcPr>
            <w:tcW w:w="236" w:type="dxa"/>
          </w:tcPr>
          <w:p w14:paraId="22D149E0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20BE653" w14:textId="086E9604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240,327</w:t>
            </w:r>
          </w:p>
        </w:tc>
        <w:tc>
          <w:tcPr>
            <w:tcW w:w="239" w:type="dxa"/>
          </w:tcPr>
          <w:p w14:paraId="2D8FD0BA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47297E" w14:textId="6F6A0054" w:rsidR="00A66344" w:rsidRPr="00B40CC9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193,153</w:t>
            </w:r>
          </w:p>
        </w:tc>
        <w:tc>
          <w:tcPr>
            <w:tcW w:w="239" w:type="dxa"/>
          </w:tcPr>
          <w:p w14:paraId="220F89E9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92A7FE5" w14:textId="594B2A97" w:rsidR="00A66344" w:rsidRPr="00B40CC9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Pr="00B40C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A66344" w:rsidRPr="00482416" w14:paraId="0DECF408" w14:textId="77777777" w:rsidTr="005F5796">
        <w:tc>
          <w:tcPr>
            <w:tcW w:w="4137" w:type="dxa"/>
          </w:tcPr>
          <w:p w14:paraId="0DC35558" w14:textId="77777777" w:rsidR="00A66344" w:rsidRPr="00482416" w:rsidRDefault="00A66344" w:rsidP="00A6634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ADBF5A" w14:textId="2585A04F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2,991</w:t>
            </w:r>
          </w:p>
        </w:tc>
        <w:tc>
          <w:tcPr>
            <w:tcW w:w="236" w:type="dxa"/>
          </w:tcPr>
          <w:p w14:paraId="3992A3E1" w14:textId="77777777" w:rsidR="00A66344" w:rsidRPr="00482416" w:rsidRDefault="00A66344" w:rsidP="00A6634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9A5D3D1" w14:textId="18F83A71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3,645</w:t>
            </w:r>
          </w:p>
        </w:tc>
        <w:tc>
          <w:tcPr>
            <w:tcW w:w="239" w:type="dxa"/>
          </w:tcPr>
          <w:p w14:paraId="79BBD409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5C258AD" w14:textId="509B937F" w:rsidR="00A66344" w:rsidRPr="00482416" w:rsidRDefault="00A66344" w:rsidP="00A6634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BD0C4FA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321ACC0" w14:textId="2E23A832" w:rsidR="00A66344" w:rsidRPr="00482416" w:rsidRDefault="00A66344" w:rsidP="00A66344">
            <w:pPr>
              <w:tabs>
                <w:tab w:val="decimal" w:pos="601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344" w:rsidRPr="00482416" w14:paraId="4DADBA64" w14:textId="77777777" w:rsidTr="005F5796">
        <w:tc>
          <w:tcPr>
            <w:tcW w:w="4137" w:type="dxa"/>
          </w:tcPr>
          <w:p w14:paraId="565A85CF" w14:textId="77777777" w:rsidR="00A66344" w:rsidRPr="00482416" w:rsidRDefault="00A66344" w:rsidP="00A6634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CC4B29" w14:textId="01B0D2C7" w:rsidR="00A66344" w:rsidRPr="00B40CC9" w:rsidRDefault="00A66344" w:rsidP="00A6634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263,610</w:t>
            </w:r>
          </w:p>
        </w:tc>
        <w:tc>
          <w:tcPr>
            <w:tcW w:w="236" w:type="dxa"/>
          </w:tcPr>
          <w:p w14:paraId="5D6C527D" w14:textId="77777777" w:rsidR="00A66344" w:rsidRPr="00B40CC9" w:rsidRDefault="00A66344" w:rsidP="00A6634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56326" w14:textId="009C9A3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243,972</w:t>
            </w:r>
          </w:p>
        </w:tc>
        <w:tc>
          <w:tcPr>
            <w:tcW w:w="239" w:type="dxa"/>
          </w:tcPr>
          <w:p w14:paraId="26D96533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0C186F" w14:textId="3FD5F58B" w:rsidR="00A66344" w:rsidRPr="00B40CC9" w:rsidRDefault="00A66344" w:rsidP="00A6634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193,153</w:t>
            </w:r>
          </w:p>
        </w:tc>
        <w:tc>
          <w:tcPr>
            <w:tcW w:w="239" w:type="dxa"/>
          </w:tcPr>
          <w:p w14:paraId="54126265" w14:textId="77777777" w:rsidR="00A66344" w:rsidRPr="00482416" w:rsidRDefault="00A66344" w:rsidP="00A6634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59122" w14:textId="5965B09B" w:rsidR="00A66344" w:rsidRPr="008A3C6B" w:rsidRDefault="00A66344" w:rsidP="00A6634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CC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Pr="00B40C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</w:tr>
    </w:tbl>
    <w:p w14:paraId="28350EF7" w14:textId="77777777" w:rsidR="00E6144A" w:rsidRPr="00E827E0" w:rsidRDefault="00E6144A" w:rsidP="00E827E0">
      <w:pPr>
        <w:pStyle w:val="Bo-Blankline"/>
      </w:pPr>
    </w:p>
    <w:p w14:paraId="5AB13424" w14:textId="04EEB335" w:rsidR="00C45000" w:rsidRPr="00EF24D9" w:rsidRDefault="00C45000" w:rsidP="00BB3DBA">
      <w:pPr>
        <w:pStyle w:val="Bo-C1Content"/>
        <w:ind w:hanging="7"/>
      </w:pPr>
      <w:r w:rsidRPr="00EF24D9">
        <w:rPr>
          <w:cs/>
        </w:rPr>
        <w:t xml:space="preserve">ยอดคงเหลือกับกิจการที่เกี่ยวข้องกัน ณ วันที่ </w:t>
      </w:r>
      <w:r w:rsidR="00EF24D9" w:rsidRPr="00EF24D9">
        <w:rPr>
          <w:lang w:val="en-US"/>
        </w:rPr>
        <w:t>30</w:t>
      </w:r>
      <w:r w:rsidR="00EF24D9" w:rsidRPr="00EF24D9">
        <w:t xml:space="preserve"> </w:t>
      </w:r>
      <w:r w:rsidR="00450289">
        <w:rPr>
          <w:rFonts w:hint="cs"/>
          <w:cs/>
        </w:rPr>
        <w:t>กันยา</w:t>
      </w:r>
      <w:r w:rsidR="00EF24D9" w:rsidRPr="00EF24D9">
        <w:rPr>
          <w:rFonts w:hint="cs"/>
          <w:cs/>
        </w:rPr>
        <w:t xml:space="preserve">ยน </w:t>
      </w:r>
      <w:r w:rsidR="0057505D" w:rsidRPr="00EF24D9">
        <w:rPr>
          <w:lang w:val="en-US"/>
        </w:rPr>
        <w:t>2565</w:t>
      </w:r>
      <w:r w:rsidR="00DC04CF" w:rsidRPr="00EF24D9">
        <w:t xml:space="preserve"> </w:t>
      </w:r>
      <w:r w:rsidR="00DC04CF" w:rsidRPr="00EF24D9">
        <w:rPr>
          <w:rFonts w:hint="cs"/>
          <w:cs/>
        </w:rPr>
        <w:t xml:space="preserve">และ </w:t>
      </w:r>
      <w:r w:rsidR="00984B3F" w:rsidRPr="00EF24D9">
        <w:rPr>
          <w:lang w:val="en-US"/>
        </w:rPr>
        <w:t>31</w:t>
      </w:r>
      <w:r w:rsidR="00DC04CF" w:rsidRPr="00EF24D9">
        <w:rPr>
          <w:cs/>
        </w:rPr>
        <w:t xml:space="preserve"> ธันวาคม </w:t>
      </w:r>
      <w:r w:rsidR="00F47DB8" w:rsidRPr="00EF24D9">
        <w:rPr>
          <w:lang w:val="en-US"/>
        </w:rPr>
        <w:t>2564</w:t>
      </w:r>
      <w:r w:rsidR="00DC04CF" w:rsidRPr="00EF24D9">
        <w:t xml:space="preserve"> </w:t>
      </w:r>
      <w:r w:rsidRPr="00EF24D9">
        <w:rPr>
          <w:cs/>
        </w:rPr>
        <w:t>มีดังนี้</w:t>
      </w:r>
    </w:p>
    <w:p w14:paraId="399D6E9F" w14:textId="77777777" w:rsidR="00D5525C" w:rsidRPr="00EF24D9" w:rsidRDefault="00D5525C" w:rsidP="00E827E0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D5525C" w:rsidRPr="00D5525C" w14:paraId="23024226" w14:textId="77777777" w:rsidTr="003763A7">
        <w:trPr>
          <w:tblHeader/>
        </w:trPr>
        <w:tc>
          <w:tcPr>
            <w:tcW w:w="4140" w:type="dxa"/>
          </w:tcPr>
          <w:p w14:paraId="67A98960" w14:textId="55E54FD1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E0809E1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FED0E" w14:textId="77777777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1E616B6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E08" w:rsidRPr="00D5525C" w14:paraId="66C0F82D" w14:textId="77777777" w:rsidTr="003763A7">
        <w:trPr>
          <w:tblHeader/>
        </w:trPr>
        <w:tc>
          <w:tcPr>
            <w:tcW w:w="4140" w:type="dxa"/>
          </w:tcPr>
          <w:p w14:paraId="610C4EC2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6587F" w14:textId="69E084DF" w:rsidR="00CB1E08" w:rsidRPr="00D5525C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FEDC8D2" w14:textId="77777777" w:rsidR="00CB1E08" w:rsidRPr="00D5525C" w:rsidRDefault="00CB1E08" w:rsidP="00CB1E0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03DDB1B" w14:textId="69D4C8B1" w:rsidR="00CB1E08" w:rsidRPr="001A69B6" w:rsidRDefault="00CB1E08" w:rsidP="00CB1E08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00B8B33" w14:textId="77777777" w:rsidR="00CB1E08" w:rsidRPr="00D5525C" w:rsidRDefault="00CB1E08" w:rsidP="00CB1E0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05E80F0E" w14:textId="4CE79451" w:rsidR="00CB1E08" w:rsidRPr="00D5525C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2963260" w14:textId="77777777" w:rsidR="00CB1E08" w:rsidRPr="00D5525C" w:rsidRDefault="00CB1E08" w:rsidP="00CB1E0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175FBF" w14:textId="3AA3845E" w:rsidR="00CB1E08" w:rsidRPr="00D5525C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B1E08" w:rsidRPr="00D5525C" w14:paraId="2EA40286" w14:textId="77777777" w:rsidTr="003763A7">
        <w:trPr>
          <w:tblHeader/>
        </w:trPr>
        <w:tc>
          <w:tcPr>
            <w:tcW w:w="4140" w:type="dxa"/>
          </w:tcPr>
          <w:p w14:paraId="28B0735D" w14:textId="44B29C78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67C2C" w14:textId="55E6ABD7" w:rsidR="00CB1E08" w:rsidRPr="001A69B6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F165F1A" w14:textId="77777777" w:rsidR="00CB1E08" w:rsidRPr="00D5525C" w:rsidRDefault="00CB1E08" w:rsidP="00CB1E0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84B4E59" w14:textId="422517FB" w:rsidR="00CB1E08" w:rsidRPr="00D5525C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C098760" w14:textId="77777777" w:rsidR="00CB1E08" w:rsidRPr="00D5525C" w:rsidRDefault="00CB1E08" w:rsidP="00CB1E0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649B1596" w14:textId="0C26B285" w:rsidR="00CB1E08" w:rsidRPr="00D5525C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C97FFAC" w14:textId="77777777" w:rsidR="00CB1E08" w:rsidRPr="00D5525C" w:rsidRDefault="00CB1E08" w:rsidP="00CB1E0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383DB4" w14:textId="09318E2A" w:rsidR="00CB1E08" w:rsidRPr="00D5525C" w:rsidRDefault="00CB1E08" w:rsidP="00CB1E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B1E08" w:rsidRPr="00D5525C" w14:paraId="1A1A91CA" w14:textId="77777777" w:rsidTr="003763A7">
        <w:trPr>
          <w:tblHeader/>
        </w:trPr>
        <w:tc>
          <w:tcPr>
            <w:tcW w:w="4140" w:type="dxa"/>
          </w:tcPr>
          <w:p w14:paraId="6501AA3D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ECE504" w14:textId="77777777" w:rsidR="00CB1E08" w:rsidRPr="00D5525C" w:rsidRDefault="00CB1E08" w:rsidP="00CB1E0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1E08" w:rsidRPr="00D5525C" w14:paraId="11A6861E" w14:textId="77777777" w:rsidTr="003763A7">
        <w:tc>
          <w:tcPr>
            <w:tcW w:w="4140" w:type="dxa"/>
          </w:tcPr>
          <w:p w14:paraId="0857A2DD" w14:textId="3A14C76A" w:rsidR="00CB1E08" w:rsidRPr="00D5525C" w:rsidRDefault="00CB1E08" w:rsidP="00CB1E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50FBFC5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CA6FB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DED0C8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C948B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DB9D7F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5D47F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5F14A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E08" w:rsidRPr="00D5525C" w14:paraId="4505A49E" w14:textId="77777777" w:rsidTr="003763A7">
        <w:tc>
          <w:tcPr>
            <w:tcW w:w="4140" w:type="dxa"/>
          </w:tcPr>
          <w:p w14:paraId="48BEA758" w14:textId="5A6C1645" w:rsidR="00CB1E08" w:rsidRPr="00D5525C" w:rsidRDefault="00CB1E08" w:rsidP="00CB1E0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26B58E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0FF994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4E67950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89DAC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559E62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9F9B4" w14:textId="77777777" w:rsidR="00CB1E08" w:rsidRPr="00D5525C" w:rsidRDefault="00CB1E08" w:rsidP="00CB1E0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DD6202" w14:textId="77777777" w:rsidR="00CB1E08" w:rsidRPr="00D5525C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5248EB0D" w14:textId="77777777" w:rsidTr="003763A7">
        <w:tc>
          <w:tcPr>
            <w:tcW w:w="4140" w:type="dxa"/>
          </w:tcPr>
          <w:p w14:paraId="3C73E578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370BC1" w14:textId="53CD18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CAB8D0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20EB43" w14:textId="777777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E522B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D2F385" w14:textId="5C1C76C0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113,470</w:t>
            </w:r>
          </w:p>
        </w:tc>
        <w:tc>
          <w:tcPr>
            <w:tcW w:w="236" w:type="dxa"/>
          </w:tcPr>
          <w:p w14:paraId="7CD4FC1F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D9240E" w14:textId="19CAF0C2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1,524,103</w:t>
            </w:r>
          </w:p>
        </w:tc>
      </w:tr>
      <w:tr w:rsidR="00A66344" w:rsidRPr="00D5525C" w14:paraId="5F6D4D9E" w14:textId="77777777" w:rsidTr="003763A7">
        <w:tc>
          <w:tcPr>
            <w:tcW w:w="4140" w:type="dxa"/>
            <w:vAlign w:val="bottom"/>
          </w:tcPr>
          <w:p w14:paraId="526E33E1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8C916A1" w14:textId="7E307048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75FACE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35BEC" w14:textId="777777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8A3138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8F0BEF" w14:textId="46341DD6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236" w:type="dxa"/>
          </w:tcPr>
          <w:p w14:paraId="7BC99A73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372AB0" w14:textId="19830C6F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122,773</w:t>
            </w:r>
          </w:p>
        </w:tc>
      </w:tr>
      <w:tr w:rsidR="00A66344" w:rsidRPr="00D5525C" w14:paraId="727E0653" w14:textId="77777777" w:rsidTr="003763A7">
        <w:tc>
          <w:tcPr>
            <w:tcW w:w="4140" w:type="dxa"/>
            <w:vAlign w:val="bottom"/>
          </w:tcPr>
          <w:p w14:paraId="7F47A2A1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A36E8DB" w14:textId="23507F4E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9008D4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AF7CD0" w14:textId="777777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54228F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BEB07A" w14:textId="1DA9B024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452,563</w:t>
            </w:r>
          </w:p>
        </w:tc>
        <w:tc>
          <w:tcPr>
            <w:tcW w:w="236" w:type="dxa"/>
          </w:tcPr>
          <w:p w14:paraId="7284FAC7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95A8EA" w14:textId="5380BC84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444,953</w:t>
            </w:r>
          </w:p>
        </w:tc>
      </w:tr>
      <w:tr w:rsidR="00A66344" w:rsidRPr="00D5525C" w14:paraId="0F89FEF7" w14:textId="77777777" w:rsidTr="003763A7">
        <w:tc>
          <w:tcPr>
            <w:tcW w:w="4140" w:type="dxa"/>
            <w:vAlign w:val="bottom"/>
          </w:tcPr>
          <w:p w14:paraId="67C59EF4" w14:textId="6E94A998" w:rsidR="00A66344" w:rsidRPr="00D5525C" w:rsidRDefault="00A66344" w:rsidP="00A66344">
            <w:pPr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ซิลิกอน โพลีน จำกัด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เดิมชื่อ บริษัท พลาสติก โพลีน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FD9C6" w14:textId="6230A4A2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024052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26A56E5" w14:textId="1368F146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943F2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4751E0" w14:textId="00986821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154,334</w:t>
            </w:r>
          </w:p>
        </w:tc>
        <w:tc>
          <w:tcPr>
            <w:tcW w:w="236" w:type="dxa"/>
          </w:tcPr>
          <w:p w14:paraId="491CB34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166768" w14:textId="3BFCC853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5,601,944</w:t>
            </w:r>
          </w:p>
        </w:tc>
      </w:tr>
      <w:tr w:rsidR="00A66344" w:rsidRPr="00D5525C" w14:paraId="192221CC" w14:textId="77777777" w:rsidTr="003763A7">
        <w:tc>
          <w:tcPr>
            <w:tcW w:w="4140" w:type="dxa"/>
            <w:vAlign w:val="bottom"/>
          </w:tcPr>
          <w:p w14:paraId="3C06F8B6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28033AF" w14:textId="7F28B7C2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4BAB0C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0EDC98B" w14:textId="777777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BFB3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71C0694" w14:textId="064699C3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10,896</w:t>
            </w:r>
          </w:p>
        </w:tc>
        <w:tc>
          <w:tcPr>
            <w:tcW w:w="236" w:type="dxa"/>
          </w:tcPr>
          <w:p w14:paraId="2935195C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1A9DBC" w14:textId="2B6CA633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A66344" w:rsidRPr="00D5525C" w14:paraId="21ADA60D" w14:textId="77777777" w:rsidTr="003763A7">
        <w:tc>
          <w:tcPr>
            <w:tcW w:w="4140" w:type="dxa"/>
            <w:vAlign w:val="bottom"/>
          </w:tcPr>
          <w:p w14:paraId="4D77432F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73594520" w14:textId="581E96AB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BDE1C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98B3A3B" w14:textId="777777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D459FFB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174304" w14:textId="56E4695D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4,613</w:t>
            </w:r>
          </w:p>
        </w:tc>
        <w:tc>
          <w:tcPr>
            <w:tcW w:w="236" w:type="dxa"/>
          </w:tcPr>
          <w:p w14:paraId="1E72BA5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632C77" w14:textId="0230A99B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66344" w:rsidRPr="00D5525C" w14:paraId="60C9DC8B" w14:textId="77777777" w:rsidTr="003763A7">
        <w:tc>
          <w:tcPr>
            <w:tcW w:w="4140" w:type="dxa"/>
          </w:tcPr>
          <w:p w14:paraId="1DC80BE1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1E7C7156" w14:textId="28870E71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14A55E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18D8AB" w14:textId="77777777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3D09EF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2B312A8" w14:textId="13AAF42C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DF822E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922607" w14:textId="1FE73FD4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A66344" w:rsidRPr="00D5525C" w14:paraId="3BFC9D25" w14:textId="77777777" w:rsidTr="003763A7">
        <w:tc>
          <w:tcPr>
            <w:tcW w:w="4140" w:type="dxa"/>
          </w:tcPr>
          <w:p w14:paraId="3B1EA008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0EE1D16" w14:textId="77777777" w:rsidR="00A66344" w:rsidRPr="00D5525C" w:rsidRDefault="00A66344" w:rsidP="00A6634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EA81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33EB1" w14:textId="77777777" w:rsidR="00A66344" w:rsidRPr="00D5525C" w:rsidRDefault="00A66344" w:rsidP="00A6634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E8D8F4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D7DB83" w14:textId="77777777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D0663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B69D" w14:textId="77777777" w:rsidR="00A66344" w:rsidRPr="00D5525C" w:rsidRDefault="00A66344" w:rsidP="00A66344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7CD49898" w14:textId="77777777" w:rsidTr="003763A7">
        <w:tc>
          <w:tcPr>
            <w:tcW w:w="4140" w:type="dxa"/>
            <w:vAlign w:val="bottom"/>
          </w:tcPr>
          <w:p w14:paraId="652574CC" w14:textId="77777777" w:rsidR="00A66344" w:rsidRPr="00D5525C" w:rsidRDefault="00A66344" w:rsidP="00A66344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8FEA693" w14:textId="19F62474" w:rsidR="00A66344" w:rsidRPr="00D5525C" w:rsidRDefault="007C288C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C4947E5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257E4A5" w14:textId="7890418E" w:rsidR="00A66344" w:rsidRPr="00D5525C" w:rsidRDefault="00A66344" w:rsidP="00A6634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EB8095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B0AAAC" w14:textId="2065F83B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05A74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B0967" w14:textId="342F535E" w:rsidR="00A66344" w:rsidRPr="00D5525C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344" w:rsidRPr="00D5525C" w14:paraId="7DD370C8" w14:textId="77777777" w:rsidTr="003763A7">
        <w:tc>
          <w:tcPr>
            <w:tcW w:w="4140" w:type="dxa"/>
          </w:tcPr>
          <w:p w14:paraId="02EEF9CE" w14:textId="1ACA18E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4F20D9C" w14:textId="6BA07E2D" w:rsidR="00A66344" w:rsidRPr="00D5525C" w:rsidRDefault="007C288C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7500CEDF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0D3081" w14:textId="512FD38E" w:rsidR="00A66344" w:rsidRPr="00D5525C" w:rsidRDefault="00A66344" w:rsidP="00A6634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040AA97F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8151E71" w14:textId="64E013BA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4D3D9C75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A81250" w14:textId="169E1C4F" w:rsidR="00A66344" w:rsidRPr="00D5525C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66344" w:rsidRPr="00D5525C" w14:paraId="25363877" w14:textId="77777777" w:rsidTr="003763A7">
        <w:tc>
          <w:tcPr>
            <w:tcW w:w="4140" w:type="dxa"/>
          </w:tcPr>
          <w:p w14:paraId="1849A052" w14:textId="285A22AA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B983371" w14:textId="303B2823" w:rsidR="00A66344" w:rsidRPr="00D5525C" w:rsidRDefault="007C288C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36" w:type="dxa"/>
          </w:tcPr>
          <w:p w14:paraId="78FA6517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9052AE7" w14:textId="17BDD7A5" w:rsidR="00A66344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4BAA0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FC6744E" w14:textId="5AE07256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36" w:type="dxa"/>
          </w:tcPr>
          <w:p w14:paraId="2B68C328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13A1E1" w14:textId="6F8F3A43" w:rsidR="00A66344" w:rsidRDefault="00A66344" w:rsidP="00A6634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344" w:rsidRPr="00D5525C" w14:paraId="10CE6E00" w14:textId="77777777" w:rsidTr="003763A7">
        <w:tc>
          <w:tcPr>
            <w:tcW w:w="4140" w:type="dxa"/>
          </w:tcPr>
          <w:p w14:paraId="5AD1E52E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20847" w14:textId="77777777" w:rsidR="00A66344" w:rsidRPr="00D5525C" w:rsidRDefault="00A66344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45B39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EFC3B80" w14:textId="77777777" w:rsidR="00A66344" w:rsidRDefault="00A66344" w:rsidP="00A6634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37444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7105295" w14:textId="77777777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CFDF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E7AC6B" w14:textId="77777777" w:rsidR="00A66344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3BEA7687" w14:textId="77777777" w:rsidTr="003763A7">
        <w:tc>
          <w:tcPr>
            <w:tcW w:w="4140" w:type="dxa"/>
          </w:tcPr>
          <w:p w14:paraId="116A365C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B41EF2" w14:textId="77777777" w:rsidR="00A66344" w:rsidRPr="00D5525C" w:rsidRDefault="00A66344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3F43E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F8DCF8E" w14:textId="77777777" w:rsidR="00A66344" w:rsidRDefault="00A66344" w:rsidP="00A6634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605D0B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1DE3C8C" w14:textId="77777777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C5A0A1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FE4D5" w14:textId="77777777" w:rsidR="00A66344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0D33738B" w14:textId="77777777" w:rsidTr="003763A7">
        <w:tc>
          <w:tcPr>
            <w:tcW w:w="4140" w:type="dxa"/>
          </w:tcPr>
          <w:p w14:paraId="6306ACDF" w14:textId="77777777" w:rsidR="00A66344" w:rsidRPr="00D5525C" w:rsidRDefault="00A66344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22D4DC" w14:textId="77777777" w:rsidR="00A66344" w:rsidRPr="00D5525C" w:rsidRDefault="00A66344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CBA56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3955AD8" w14:textId="77777777" w:rsidR="00A66344" w:rsidRDefault="00A66344" w:rsidP="00A6634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AF5FE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4C1632" w14:textId="77777777" w:rsidR="00A66344" w:rsidRPr="00D5525C" w:rsidRDefault="00A66344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FC5EFF" w14:textId="77777777" w:rsidR="00A66344" w:rsidRPr="00D5525C" w:rsidRDefault="00A66344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D52683" w14:textId="77777777" w:rsidR="00A66344" w:rsidRDefault="00A66344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7E0" w:rsidRPr="00D5525C" w14:paraId="67A22CAE" w14:textId="77777777" w:rsidTr="003763A7">
        <w:tc>
          <w:tcPr>
            <w:tcW w:w="4140" w:type="dxa"/>
          </w:tcPr>
          <w:p w14:paraId="3AD79B72" w14:textId="77777777" w:rsidR="00E827E0" w:rsidRPr="00D5525C" w:rsidRDefault="00E827E0" w:rsidP="00A663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3449E" w14:textId="77777777" w:rsidR="00E827E0" w:rsidRPr="00D5525C" w:rsidRDefault="00E827E0" w:rsidP="00A6634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C6A4A" w14:textId="77777777" w:rsidR="00E827E0" w:rsidRPr="00D5525C" w:rsidRDefault="00E827E0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62693B0" w14:textId="77777777" w:rsidR="00E827E0" w:rsidRDefault="00E827E0" w:rsidP="00A66344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CBC0D" w14:textId="77777777" w:rsidR="00E827E0" w:rsidRPr="00D5525C" w:rsidRDefault="00E827E0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AC714F7" w14:textId="77777777" w:rsidR="00E827E0" w:rsidRPr="00D5525C" w:rsidRDefault="00E827E0" w:rsidP="00A6634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C2432" w14:textId="77777777" w:rsidR="00E827E0" w:rsidRPr="00D5525C" w:rsidRDefault="00E827E0" w:rsidP="00A663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854B2F" w14:textId="77777777" w:rsidR="00E827E0" w:rsidRDefault="00E827E0" w:rsidP="00A663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56E6A90F" w14:textId="77777777" w:rsidTr="003763A7">
        <w:tc>
          <w:tcPr>
            <w:tcW w:w="4140" w:type="dxa"/>
          </w:tcPr>
          <w:p w14:paraId="6EB8CF7A" w14:textId="2382E829" w:rsidR="00A66344" w:rsidRPr="006A32C9" w:rsidRDefault="00A66344" w:rsidP="00A66344">
            <w:pPr>
              <w:spacing w:line="36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A32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ลูกหนี้การค้า </w:t>
            </w:r>
            <w:r w:rsidRPr="006A32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6A32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Pr="006A32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FC79F3" w14:textId="77777777" w:rsidR="00A66344" w:rsidRPr="00D5525C" w:rsidRDefault="00A66344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DF3837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7C8720" w14:textId="77777777" w:rsidR="00A66344" w:rsidRPr="00D5525C" w:rsidRDefault="00A66344" w:rsidP="00A66344">
            <w:pPr>
              <w:tabs>
                <w:tab w:val="decimal" w:pos="821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5894E5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54C67F" w14:textId="77777777" w:rsidR="00A66344" w:rsidRPr="00D5525C" w:rsidRDefault="00A66344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BD8B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75B4E" w14:textId="77777777" w:rsidR="00A66344" w:rsidRPr="00D5525C" w:rsidRDefault="00A66344" w:rsidP="00A66344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02363E74" w14:textId="77777777" w:rsidTr="003763A7">
        <w:tc>
          <w:tcPr>
            <w:tcW w:w="4140" w:type="dxa"/>
          </w:tcPr>
          <w:p w14:paraId="3C96791D" w14:textId="774A9108" w:rsidR="00A66344" w:rsidRPr="00D5525C" w:rsidRDefault="00A66344" w:rsidP="00A6634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3B122CD" w14:textId="77777777" w:rsidR="00A66344" w:rsidRPr="00D5525C" w:rsidRDefault="00A66344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91076F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FD71BFE" w14:textId="77777777" w:rsidR="00A66344" w:rsidRPr="00D5525C" w:rsidRDefault="00A66344" w:rsidP="00A66344">
            <w:pPr>
              <w:tabs>
                <w:tab w:val="decimal" w:pos="821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59C40E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0C30C66" w14:textId="77777777" w:rsidR="00A66344" w:rsidRPr="00D5525C" w:rsidRDefault="00A66344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BF918D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3FA8AA" w14:textId="77777777" w:rsidR="00A66344" w:rsidRPr="00D5525C" w:rsidRDefault="00A66344" w:rsidP="00A66344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344" w:rsidRPr="00D5525C" w14:paraId="355E2C70" w14:textId="77777777" w:rsidTr="003763A7">
        <w:trPr>
          <w:trHeight w:val="353"/>
        </w:trPr>
        <w:tc>
          <w:tcPr>
            <w:tcW w:w="4140" w:type="dxa"/>
          </w:tcPr>
          <w:p w14:paraId="69F0899A" w14:textId="77777777" w:rsidR="00A66344" w:rsidRPr="00D5525C" w:rsidRDefault="00A66344" w:rsidP="00A6634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DBBB07" w14:textId="02CC3E6F" w:rsidR="00A66344" w:rsidRPr="00D5525C" w:rsidRDefault="007C288C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47A2CC77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B8AD1AA" w14:textId="57D2F5FD" w:rsidR="00A66344" w:rsidRPr="00D5525C" w:rsidRDefault="00A66344" w:rsidP="00A6634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279A37D5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25CAE62" w14:textId="7D86E303" w:rsidR="00A66344" w:rsidRPr="006A32C9" w:rsidRDefault="006A32C9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89AD4CC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E25EDE" w14:textId="65694E90" w:rsidR="00A66344" w:rsidRPr="00D5525C" w:rsidRDefault="00A66344" w:rsidP="00A6634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66344" w:rsidRPr="00D5525C" w14:paraId="650B6564" w14:textId="77777777" w:rsidTr="003763A7">
        <w:tc>
          <w:tcPr>
            <w:tcW w:w="4140" w:type="dxa"/>
          </w:tcPr>
          <w:p w14:paraId="78DB8A98" w14:textId="09AC25A1" w:rsidR="00A66344" w:rsidRPr="00D5525C" w:rsidRDefault="00A66344" w:rsidP="00A66344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960D51E" w14:textId="69BDF4F2" w:rsidR="00A66344" w:rsidRPr="00D5525C" w:rsidRDefault="007C288C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32DCA8F4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64A764D" w14:textId="5333C14D" w:rsidR="00A66344" w:rsidRPr="00D5525C" w:rsidRDefault="00A66344" w:rsidP="00A6634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01A943C4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9956DF" w14:textId="7035A96F" w:rsidR="00A66344" w:rsidRPr="00D5525C" w:rsidRDefault="006A32C9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76A68A57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163565" w14:textId="13F7E57F" w:rsidR="00A66344" w:rsidRPr="00D5525C" w:rsidRDefault="00A66344" w:rsidP="00A6634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66344" w:rsidRPr="00D5525C" w14:paraId="4F78B8C5" w14:textId="77777777" w:rsidTr="003763A7">
        <w:tc>
          <w:tcPr>
            <w:tcW w:w="4140" w:type="dxa"/>
          </w:tcPr>
          <w:p w14:paraId="013D975B" w14:textId="77777777" w:rsidR="00A66344" w:rsidRPr="00D5525C" w:rsidRDefault="00A66344" w:rsidP="00A66344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2E4325C" w14:textId="15FC7643" w:rsidR="00A66344" w:rsidRPr="00D5525C" w:rsidRDefault="007C288C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76CC504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F2EBE" w14:textId="038B9160" w:rsidR="00A66344" w:rsidRPr="00D5525C" w:rsidRDefault="00A66344" w:rsidP="00A6634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140E9B2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2520DC2" w14:textId="29EBB6F6" w:rsidR="00A66344" w:rsidRPr="00D5525C" w:rsidRDefault="006A32C9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0E698E2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83C710" w14:textId="282C044B" w:rsidR="00A66344" w:rsidRPr="00D5525C" w:rsidRDefault="00A66344" w:rsidP="00A6634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66344" w:rsidRPr="00D5525C" w14:paraId="55980C8A" w14:textId="77777777" w:rsidTr="003763A7">
        <w:tc>
          <w:tcPr>
            <w:tcW w:w="4140" w:type="dxa"/>
          </w:tcPr>
          <w:p w14:paraId="30E8F8A7" w14:textId="46BCF739" w:rsidR="00A66344" w:rsidRPr="00D5525C" w:rsidRDefault="00A66344" w:rsidP="00A66344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497EE04" w14:textId="6B0E962D" w:rsidR="00A66344" w:rsidRPr="00D5525C" w:rsidRDefault="007C288C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36" w:type="dxa"/>
          </w:tcPr>
          <w:p w14:paraId="0392F702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C67" w14:textId="5A651E59" w:rsidR="00A66344" w:rsidRDefault="00A66344" w:rsidP="00A6634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74BA897E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398AF4" w14:textId="52D6C5D8" w:rsidR="00A66344" w:rsidRPr="00D5525C" w:rsidRDefault="006A32C9" w:rsidP="00A66344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9486EF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965EC" w14:textId="744A1199" w:rsidR="00A66344" w:rsidRDefault="00A66344" w:rsidP="006A32C9">
            <w:pPr>
              <w:spacing w:line="34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344" w:rsidRPr="00D5525C" w14:paraId="6A4A3F4E" w14:textId="77777777" w:rsidTr="003763A7">
        <w:tc>
          <w:tcPr>
            <w:tcW w:w="4140" w:type="dxa"/>
          </w:tcPr>
          <w:p w14:paraId="5FAF15ED" w14:textId="77777777" w:rsidR="00A66344" w:rsidRPr="00D5525C" w:rsidRDefault="00A66344" w:rsidP="00A66344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E91F14" w14:textId="27ADCCC2" w:rsidR="00A66344" w:rsidRPr="00D5525C" w:rsidRDefault="007C288C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5,308</w:t>
            </w:r>
          </w:p>
        </w:tc>
        <w:tc>
          <w:tcPr>
            <w:tcW w:w="236" w:type="dxa"/>
            <w:shd w:val="clear" w:color="auto" w:fill="auto"/>
          </w:tcPr>
          <w:p w14:paraId="3C5A3761" w14:textId="77777777" w:rsidR="00A66344" w:rsidRPr="00D5525C" w:rsidRDefault="00A66344" w:rsidP="00A66344">
            <w:pPr>
              <w:tabs>
                <w:tab w:val="decimal" w:pos="821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C0B5A67" w14:textId="6C17C11E" w:rsidR="00A66344" w:rsidRPr="00D5525C" w:rsidRDefault="00A66344" w:rsidP="00A6634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0A981D47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8A7EA03" w14:textId="53148E33" w:rsidR="00A66344" w:rsidRPr="00244986" w:rsidRDefault="006A32C9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742,553</w:t>
            </w:r>
          </w:p>
        </w:tc>
        <w:tc>
          <w:tcPr>
            <w:tcW w:w="236" w:type="dxa"/>
          </w:tcPr>
          <w:p w14:paraId="2CC937ED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7359D6" w14:textId="74914B2A" w:rsidR="00A66344" w:rsidRPr="00D5525C" w:rsidRDefault="00A66344" w:rsidP="00A6634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</w:tr>
      <w:tr w:rsidR="00A66344" w:rsidRPr="00D5525C" w14:paraId="398B4FF5" w14:textId="77777777" w:rsidTr="003763A7">
        <w:tc>
          <w:tcPr>
            <w:tcW w:w="4140" w:type="dxa"/>
            <w:vAlign w:val="bottom"/>
          </w:tcPr>
          <w:p w14:paraId="3D6B8800" w14:textId="120AB464" w:rsidR="00A66344" w:rsidRPr="00D5525C" w:rsidRDefault="00A66344" w:rsidP="00A66344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D3AB8" w14:textId="5194F894" w:rsidR="00A66344" w:rsidRPr="00D5525C" w:rsidRDefault="007C288C" w:rsidP="00A66344">
            <w:pPr>
              <w:spacing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29310" w14:textId="77777777" w:rsidR="00A66344" w:rsidRPr="00D5525C" w:rsidRDefault="00A66344" w:rsidP="00A66344">
            <w:pPr>
              <w:tabs>
                <w:tab w:val="decimal" w:pos="821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B60AE12" w14:textId="424D18BB" w:rsidR="00A66344" w:rsidRPr="00D5525C" w:rsidRDefault="00A66344" w:rsidP="006A32C9">
            <w:pPr>
              <w:spacing w:line="34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2B9B0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E9A63E9" w14:textId="56A02A3F" w:rsidR="00A66344" w:rsidRPr="00D5525C" w:rsidRDefault="006A32C9" w:rsidP="00A66344">
            <w:pPr>
              <w:spacing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F7CCB9" w14:textId="77777777" w:rsidR="00A66344" w:rsidRPr="00D5525C" w:rsidRDefault="00A66344" w:rsidP="00A6634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75780C" w14:textId="1130E60D" w:rsidR="00A66344" w:rsidRPr="00D5525C" w:rsidRDefault="00A66344" w:rsidP="006A32C9">
            <w:pPr>
              <w:spacing w:line="34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344" w:rsidRPr="00D5525C" w14:paraId="4715ABAA" w14:textId="77777777" w:rsidTr="003763A7">
        <w:trPr>
          <w:trHeight w:val="67"/>
        </w:trPr>
        <w:tc>
          <w:tcPr>
            <w:tcW w:w="4140" w:type="dxa"/>
            <w:vAlign w:val="bottom"/>
          </w:tcPr>
          <w:p w14:paraId="573C7494" w14:textId="77777777" w:rsidR="00A66344" w:rsidRPr="00D5525C" w:rsidRDefault="00A66344" w:rsidP="00A6634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34D2" w14:textId="2A9B41A4" w:rsidR="00A66344" w:rsidRPr="00D5525C" w:rsidRDefault="007C288C" w:rsidP="00A6634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5,308</w:t>
            </w:r>
          </w:p>
        </w:tc>
        <w:tc>
          <w:tcPr>
            <w:tcW w:w="236" w:type="dxa"/>
            <w:shd w:val="clear" w:color="auto" w:fill="auto"/>
          </w:tcPr>
          <w:p w14:paraId="57643B12" w14:textId="77777777" w:rsidR="00A66344" w:rsidRPr="00D5525C" w:rsidRDefault="00A66344" w:rsidP="00A66344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B1920" w14:textId="4DB16C33" w:rsidR="00A66344" w:rsidRPr="00D5525C" w:rsidRDefault="00A66344" w:rsidP="00A6634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653FB691" w14:textId="77777777" w:rsidR="00A66344" w:rsidRPr="00D5525C" w:rsidRDefault="00A66344" w:rsidP="00A66344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BFA0" w14:textId="363C18AA" w:rsidR="00A66344" w:rsidRPr="00D5525C" w:rsidRDefault="006A32C9" w:rsidP="00A6634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742,553</w:t>
            </w:r>
          </w:p>
        </w:tc>
        <w:tc>
          <w:tcPr>
            <w:tcW w:w="236" w:type="dxa"/>
          </w:tcPr>
          <w:p w14:paraId="6D034CFE" w14:textId="77777777" w:rsidR="00A66344" w:rsidRPr="00D5525C" w:rsidRDefault="00A66344" w:rsidP="00A66344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2AD8D62" w14:textId="60570682" w:rsidR="00A66344" w:rsidRPr="00D5525C" w:rsidRDefault="00A66344" w:rsidP="00A6634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</w:tr>
    </w:tbl>
    <w:p w14:paraId="0012F692" w14:textId="4C6335C7" w:rsidR="00482849" w:rsidRPr="00EF24D9" w:rsidRDefault="00482849" w:rsidP="00E827E0">
      <w:pPr>
        <w:pStyle w:val="Bo-Blanklin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720"/>
        <w:gridCol w:w="180"/>
        <w:gridCol w:w="900"/>
        <w:gridCol w:w="90"/>
        <w:gridCol w:w="270"/>
        <w:gridCol w:w="540"/>
        <w:gridCol w:w="270"/>
        <w:gridCol w:w="360"/>
        <w:gridCol w:w="270"/>
        <w:gridCol w:w="180"/>
        <w:gridCol w:w="236"/>
        <w:gridCol w:w="664"/>
        <w:gridCol w:w="180"/>
        <w:gridCol w:w="90"/>
        <w:gridCol w:w="180"/>
        <w:gridCol w:w="900"/>
      </w:tblGrid>
      <w:tr w:rsidR="003173E1" w:rsidRPr="00F472FE" w14:paraId="147FDCE3" w14:textId="77777777" w:rsidTr="007C288C">
        <w:trPr>
          <w:trHeight w:val="24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8DA7FA8" w14:textId="77777777" w:rsidR="003173E1" w:rsidRPr="00F472FE" w:rsidRDefault="003173E1" w:rsidP="00EF24D9">
            <w:pPr>
              <w:spacing w:line="340" w:lineRule="exac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1160059C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13"/>
            <w:tcBorders>
              <w:top w:val="nil"/>
              <w:bottom w:val="nil"/>
            </w:tcBorders>
          </w:tcPr>
          <w:p w14:paraId="2BC3E047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173E1" w:rsidRPr="00F472FE" w14:paraId="022974BE" w14:textId="77777777" w:rsidTr="007C288C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0849A2D2" w14:textId="77777777" w:rsidR="003173E1" w:rsidRPr="00F472FE" w:rsidRDefault="003173E1" w:rsidP="00EF24D9">
            <w:pPr>
              <w:tabs>
                <w:tab w:val="left" w:pos="720"/>
              </w:tabs>
              <w:spacing w:line="340" w:lineRule="exact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0BF8082A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455DFDBD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41DC0444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C7EEB" w14:textId="77777777" w:rsidR="003173E1" w:rsidRPr="00F472FE" w:rsidRDefault="003173E1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EBDCB85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359877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</w:tcPr>
          <w:p w14:paraId="6D26DD7A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70B7FC5" w14:textId="77777777" w:rsidR="003173E1" w:rsidRPr="00F472FE" w:rsidRDefault="003173E1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315226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EF24D9" w:rsidRPr="00F472FE" w14:paraId="5FB8E5E3" w14:textId="77777777" w:rsidTr="007C288C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0B7056F2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6FC4450D" w14:textId="6759529B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900" w:type="dxa"/>
            <w:tcBorders>
              <w:top w:val="nil"/>
            </w:tcBorders>
          </w:tcPr>
          <w:p w14:paraId="5799EAF7" w14:textId="0FBC1118" w:rsidR="00EF24D9" w:rsidRPr="00640271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CB1E0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ยน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46D7DBF9" w14:textId="5D3C2ECE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EBBEB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501C05C1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159FB8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</w:tcPr>
          <w:p w14:paraId="7E9D312E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749BA8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84763D" w14:textId="384E25D1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CB1E0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ยน</w:t>
            </w:r>
          </w:p>
        </w:tc>
      </w:tr>
      <w:tr w:rsidR="00EF24D9" w:rsidRPr="00F472FE" w14:paraId="484BF71F" w14:textId="77777777" w:rsidTr="007C288C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53582C9A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78B3E270" w14:textId="19664BBC" w:rsidR="00EF24D9" w:rsidRPr="00283DA1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</w:tcBorders>
          </w:tcPr>
          <w:p w14:paraId="2802E25E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11B2F769" w14:textId="6EEA3950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A20A8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A5398A1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136341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</w:tcPr>
          <w:p w14:paraId="26D39DBD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572F82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C64B84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EF24D9" w:rsidRPr="00F472FE" w14:paraId="6F1F8597" w14:textId="77777777" w:rsidTr="007C288C">
        <w:trPr>
          <w:trHeight w:val="240"/>
        </w:trPr>
        <w:tc>
          <w:tcPr>
            <w:tcW w:w="3150" w:type="dxa"/>
          </w:tcPr>
          <w:p w14:paraId="255436F5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2ACD0E8D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13"/>
            <w:tcBorders>
              <w:top w:val="nil"/>
              <w:bottom w:val="nil"/>
            </w:tcBorders>
          </w:tcPr>
          <w:p w14:paraId="17B3FDE2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EF24D9" w:rsidRPr="00F472FE" w14:paraId="3C7B02A9" w14:textId="77777777" w:rsidTr="007C288C">
        <w:trPr>
          <w:trHeight w:val="240"/>
        </w:trPr>
        <w:tc>
          <w:tcPr>
            <w:tcW w:w="3150" w:type="dxa"/>
          </w:tcPr>
          <w:p w14:paraId="2754DE6E" w14:textId="77777777" w:rsidR="00EF24D9" w:rsidRPr="00D72059" w:rsidRDefault="00EF24D9" w:rsidP="00EF24D9">
            <w:pPr>
              <w:tabs>
                <w:tab w:val="left" w:pos="720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7205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แก่กิจการที่เกี่ยวข้อ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800" w:type="dxa"/>
            <w:gridSpan w:val="3"/>
          </w:tcPr>
          <w:p w14:paraId="7DE5DD13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13"/>
            <w:tcBorders>
              <w:top w:val="nil"/>
              <w:bottom w:val="nil"/>
            </w:tcBorders>
          </w:tcPr>
          <w:p w14:paraId="765F2E2A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EF24D9" w:rsidRPr="00F472FE" w14:paraId="71834690" w14:textId="77777777" w:rsidTr="007C288C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21DB8B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6BF04EA4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D05E009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</w:tcBorders>
          </w:tcPr>
          <w:p w14:paraId="6570C037" w14:textId="77777777" w:rsidR="00EF24D9" w:rsidRPr="00F472FE" w:rsidRDefault="00EF24D9" w:rsidP="00EF24D9">
            <w:pPr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8ADD11" w14:textId="77777777" w:rsidR="00EF24D9" w:rsidRPr="00F472FE" w:rsidRDefault="00EF24D9" w:rsidP="00EF24D9">
            <w:pPr>
              <w:tabs>
                <w:tab w:val="decimal" w:pos="711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</w:tcBorders>
          </w:tcPr>
          <w:p w14:paraId="374F9BE9" w14:textId="77777777" w:rsidR="00EF24D9" w:rsidRPr="00F472FE" w:rsidRDefault="00EF24D9" w:rsidP="00EF24D9">
            <w:pPr>
              <w:tabs>
                <w:tab w:val="decimal" w:pos="711"/>
              </w:tabs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1CFF1B" w14:textId="77777777" w:rsidR="00EF24D9" w:rsidRPr="00F472FE" w:rsidRDefault="00EF24D9" w:rsidP="00EF24D9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</w:tcBorders>
          </w:tcPr>
          <w:p w14:paraId="677370E5" w14:textId="77777777" w:rsidR="00EF24D9" w:rsidRPr="00F472FE" w:rsidRDefault="00EF24D9" w:rsidP="00EF24D9">
            <w:pPr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2BEE2F9" w14:textId="77777777" w:rsidR="00EF24D9" w:rsidRPr="00F472FE" w:rsidRDefault="00EF24D9" w:rsidP="00EF24D9">
            <w:pPr>
              <w:tabs>
                <w:tab w:val="decimal" w:pos="972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01645E0" w14:textId="77777777" w:rsidR="00EF24D9" w:rsidRPr="00F472FE" w:rsidRDefault="00EF24D9" w:rsidP="00EF24D9">
            <w:pPr>
              <w:tabs>
                <w:tab w:val="decimal" w:pos="972"/>
              </w:tabs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A32C9" w:rsidRPr="00F472FE" w14:paraId="447CB45A" w14:textId="77777777" w:rsidTr="007C288C">
        <w:tc>
          <w:tcPr>
            <w:tcW w:w="3150" w:type="dxa"/>
          </w:tcPr>
          <w:p w14:paraId="5436F840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5BDE9321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4BF37B4" w14:textId="49BFC786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36C89848" w14:textId="77777777" w:rsidR="006A32C9" w:rsidRPr="0099421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86DC38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BB36EB" w14:textId="77777777" w:rsidR="006A32C9" w:rsidRPr="00857198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36C8C3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C0B030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3408FE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9ACF3" w14:textId="4CF06446" w:rsidR="006A32C9" w:rsidRPr="00F472FE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</w:tr>
      <w:tr w:rsidR="006A32C9" w:rsidRPr="00F472FE" w14:paraId="0023AA83" w14:textId="77777777" w:rsidTr="007C288C">
        <w:tc>
          <w:tcPr>
            <w:tcW w:w="3150" w:type="dxa"/>
          </w:tcPr>
          <w:p w14:paraId="7F1FC4DF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  <w:gridSpan w:val="2"/>
          </w:tcPr>
          <w:p w14:paraId="00D09999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DA13C5A" w14:textId="3294D5CD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0D952443" w14:textId="77777777" w:rsidR="006A32C9" w:rsidRPr="0099421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9CDBEF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5AE1F23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ED6E36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A9E80E" w14:textId="6CDCAA38" w:rsidR="006A32C9" w:rsidRPr="00F472FE" w:rsidRDefault="006A32C9" w:rsidP="006A32C9">
            <w:pPr>
              <w:tabs>
                <w:tab w:val="decimal" w:pos="624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384424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AF7DD" w14:textId="799E4D16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A32C9" w:rsidRPr="00F472FE" w14:paraId="4D6D78E0" w14:textId="77777777" w:rsidTr="007C288C">
        <w:tc>
          <w:tcPr>
            <w:tcW w:w="3150" w:type="dxa"/>
          </w:tcPr>
          <w:p w14:paraId="7351132B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gridSpan w:val="2"/>
          </w:tcPr>
          <w:p w14:paraId="08593F94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62E8C24B" w14:textId="50C711AD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16729390" w14:textId="77777777" w:rsidR="006A32C9" w:rsidRPr="00F472FE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93A665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35B89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BB97B8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85EEA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1DEE28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64262" w14:textId="66173E5E" w:rsidR="006A32C9" w:rsidRPr="00F472FE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6A32C9" w:rsidRPr="00F472FE" w14:paraId="7411A89D" w14:textId="77777777" w:rsidTr="007C288C">
        <w:tc>
          <w:tcPr>
            <w:tcW w:w="3150" w:type="dxa"/>
          </w:tcPr>
          <w:p w14:paraId="7BC309F4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  <w:gridSpan w:val="2"/>
          </w:tcPr>
          <w:p w14:paraId="0461DB04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1BE838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7EA875EB" w14:textId="77777777" w:rsidR="006A32C9" w:rsidRPr="00F472FE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0C6D0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7D894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5C7663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69EE3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A4C19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628A2" w14:textId="77777777" w:rsidR="006A32C9" w:rsidRPr="00F472FE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A32C9" w:rsidRPr="00F472FE" w14:paraId="2598450E" w14:textId="77777777" w:rsidTr="007C288C">
        <w:tc>
          <w:tcPr>
            <w:tcW w:w="3150" w:type="dxa"/>
          </w:tcPr>
          <w:p w14:paraId="647E801A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14:paraId="64054307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38E95EBA" w14:textId="3AC5C28F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6BE3D0B9" w14:textId="77777777" w:rsidR="006A32C9" w:rsidRPr="00F472FE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B2A2B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D68E6" w14:textId="77777777" w:rsidR="006A32C9" w:rsidRPr="00857198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4DF8A7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8E1E1" w14:textId="77777777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E4BF5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4C577" w14:textId="24C0942F" w:rsidR="006A32C9" w:rsidRPr="00F472FE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6A32C9" w:rsidRPr="00F472FE" w14:paraId="7A28BB59" w14:textId="77777777" w:rsidTr="007C288C">
        <w:tc>
          <w:tcPr>
            <w:tcW w:w="3150" w:type="dxa"/>
          </w:tcPr>
          <w:p w14:paraId="5D9DEB92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  <w:gridSpan w:val="2"/>
          </w:tcPr>
          <w:p w14:paraId="0E6336CE" w14:textId="77777777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F3A2C7E" w14:textId="7DB5AD44" w:rsidR="006A32C9" w:rsidRPr="00F472FE" w:rsidRDefault="006A32C9" w:rsidP="006A32C9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45C9A554" w14:textId="77777777" w:rsidR="006A32C9" w:rsidRPr="00F472FE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D87343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AB2D3" w14:textId="77777777" w:rsidR="006A32C9" w:rsidRPr="00857198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3B0831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61AD7" w14:textId="52CB50EC" w:rsidR="006A32C9" w:rsidRPr="00F472FE" w:rsidRDefault="006A32C9" w:rsidP="006A32C9">
            <w:pPr>
              <w:tabs>
                <w:tab w:val="decimal" w:pos="624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308F2F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1D944" w14:textId="47019F80" w:rsidR="006A32C9" w:rsidRPr="00F472FE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A32C9" w:rsidRPr="00F472FE" w14:paraId="607A63C0" w14:textId="77777777" w:rsidTr="007C288C">
        <w:tc>
          <w:tcPr>
            <w:tcW w:w="3150" w:type="dxa"/>
          </w:tcPr>
          <w:p w14:paraId="07A847A3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DD0E6E5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36BF40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</w:tcPr>
          <w:p w14:paraId="7953CED7" w14:textId="77777777" w:rsidR="006A32C9" w:rsidRPr="0099421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417,032</w:t>
            </w:r>
          </w:p>
        </w:tc>
        <w:tc>
          <w:tcPr>
            <w:tcW w:w="270" w:type="dxa"/>
          </w:tcPr>
          <w:p w14:paraId="1F331115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231997" w14:textId="77777777" w:rsidR="006A32C9" w:rsidRPr="00AC09D4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9969DB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7ED2A5" w14:textId="677AC427" w:rsidR="006A32C9" w:rsidRPr="00F472FE" w:rsidRDefault="006A32C9" w:rsidP="006A32C9">
            <w:pPr>
              <w:tabs>
                <w:tab w:val="decimal" w:pos="624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(45,153)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63E6D8" w14:textId="77777777" w:rsidR="006A32C9" w:rsidRPr="006A32C9" w:rsidRDefault="006A32C9" w:rsidP="006A32C9">
            <w:pPr>
              <w:tabs>
                <w:tab w:val="decimal" w:pos="624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9BE3AD" w14:textId="7ECCA628" w:rsidR="006A32C9" w:rsidRPr="00F472FE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371,879</w:t>
            </w:r>
          </w:p>
        </w:tc>
      </w:tr>
      <w:tr w:rsidR="006A32C9" w:rsidRPr="00F472FE" w14:paraId="531E83F7" w14:textId="77777777" w:rsidTr="007C288C">
        <w:trPr>
          <w:trHeight w:val="80"/>
        </w:trPr>
        <w:tc>
          <w:tcPr>
            <w:tcW w:w="3150" w:type="dxa"/>
          </w:tcPr>
          <w:p w14:paraId="525198FC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  <w:gridSpan w:val="2"/>
          </w:tcPr>
          <w:p w14:paraId="1F66EC64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8780EF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single" w:sz="4" w:space="0" w:color="auto"/>
            </w:tcBorders>
          </w:tcPr>
          <w:p w14:paraId="4B6A2B0A" w14:textId="77777777" w:rsidR="006A32C9" w:rsidRPr="0099421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1,348</w:t>
            </w:r>
          </w:p>
        </w:tc>
        <w:tc>
          <w:tcPr>
            <w:tcW w:w="270" w:type="dxa"/>
            <w:tcBorders>
              <w:bottom w:val="nil"/>
            </w:tcBorders>
          </w:tcPr>
          <w:p w14:paraId="4301ECC8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59FCE" w14:textId="1DC33E42" w:rsidR="006A32C9" w:rsidRPr="00AC09D4" w:rsidRDefault="006A32C9" w:rsidP="006A32C9">
            <w:pPr>
              <w:tabs>
                <w:tab w:val="decimal" w:pos="60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3071EE" w14:textId="77777777" w:rsidR="006A32C9" w:rsidRPr="00F472FE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FBE55" w14:textId="240DD8E5" w:rsidR="006A32C9" w:rsidRPr="00F472FE" w:rsidRDefault="006A32C9" w:rsidP="006A32C9">
            <w:pPr>
              <w:tabs>
                <w:tab w:val="decimal" w:pos="624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(11,321)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9859AEC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5139E" w14:textId="339C150E" w:rsidR="006A32C9" w:rsidRPr="00F472FE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1,165</w:t>
            </w:r>
          </w:p>
        </w:tc>
      </w:tr>
      <w:tr w:rsidR="006A32C9" w:rsidRPr="00F472FE" w14:paraId="1D6B3D3D" w14:textId="77777777" w:rsidTr="007C288C">
        <w:tc>
          <w:tcPr>
            <w:tcW w:w="3150" w:type="dxa"/>
          </w:tcPr>
          <w:p w14:paraId="54B98654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6C63180F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9EE598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</w:tcPr>
          <w:p w14:paraId="5ADAD2A8" w14:textId="77777777" w:rsidR="006A32C9" w:rsidRPr="00AC09D4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D05A17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CDCC7" w14:textId="561A4EFE" w:rsidR="006A32C9" w:rsidRPr="00AC09D4" w:rsidRDefault="006A32C9" w:rsidP="006A32C9">
            <w:pPr>
              <w:tabs>
                <w:tab w:val="decimal" w:pos="60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4E8F85" w14:textId="77777777" w:rsidR="006A32C9" w:rsidRPr="00AC09D4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490E5" w14:textId="4A50A576" w:rsidR="006A32C9" w:rsidRPr="00AC09D4" w:rsidRDefault="006A32C9" w:rsidP="006A32C9">
            <w:pPr>
              <w:tabs>
                <w:tab w:val="decimal" w:pos="624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(56,474)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978826" w14:textId="77777777" w:rsidR="006A32C9" w:rsidRPr="00F472FE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4EC869" w14:textId="3B8FFFE3" w:rsidR="006A32C9" w:rsidRPr="00AC09D4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373,044</w:t>
            </w:r>
          </w:p>
        </w:tc>
      </w:tr>
      <w:tr w:rsidR="006A32C9" w:rsidRPr="00F472FE" w14:paraId="35171165" w14:textId="77777777" w:rsidTr="007C288C">
        <w:tc>
          <w:tcPr>
            <w:tcW w:w="3150" w:type="dxa"/>
            <w:tcBorders>
              <w:top w:val="nil"/>
              <w:bottom w:val="nil"/>
            </w:tcBorders>
          </w:tcPr>
          <w:p w14:paraId="59ED1212" w14:textId="3FB70C50" w:rsidR="006A32C9" w:rsidRPr="00DA64FF" w:rsidRDefault="006A32C9" w:rsidP="006A32C9">
            <w:pPr>
              <w:spacing w:line="340" w:lineRule="exact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6DB2A28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ED36C4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5AEF52" w14:textId="77777777" w:rsidR="006A32C9" w:rsidRPr="00857198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E8C4" w14:textId="77777777" w:rsidR="006A32C9" w:rsidRPr="00F472FE" w:rsidRDefault="006A32C9" w:rsidP="006A32C9">
            <w:pPr>
              <w:spacing w:line="340" w:lineRule="exact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D8817" w14:textId="77777777" w:rsidR="006A32C9" w:rsidRPr="000F348C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A8883" w14:textId="77777777" w:rsidR="006A32C9" w:rsidRPr="000F348C" w:rsidRDefault="006A32C9" w:rsidP="006A32C9">
            <w:pPr>
              <w:spacing w:line="340" w:lineRule="exact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3DF3C" w14:textId="77777777" w:rsidR="006A32C9" w:rsidRPr="000F348C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7CBDF" w14:textId="77777777" w:rsidR="006A32C9" w:rsidRPr="000F348C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652A5E" w14:textId="1E588414" w:rsidR="006A32C9" w:rsidRPr="000F348C" w:rsidRDefault="006A32C9" w:rsidP="006A32C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A32C9" w:rsidRPr="00F472FE" w14:paraId="2462BA2D" w14:textId="77777777" w:rsidTr="007C288C">
        <w:tc>
          <w:tcPr>
            <w:tcW w:w="3150" w:type="dxa"/>
            <w:tcBorders>
              <w:bottom w:val="nil"/>
            </w:tcBorders>
          </w:tcPr>
          <w:p w14:paraId="510320D7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00FA716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3899556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2F3BE" w14:textId="77777777" w:rsidR="006A32C9" w:rsidRPr="00F472FE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BD65B6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5F3DEF9" w14:textId="77777777" w:rsidR="006A32C9" w:rsidRPr="000F348C" w:rsidRDefault="006A32C9" w:rsidP="006A32C9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DAEE1" w14:textId="77777777" w:rsidR="006A32C9" w:rsidRPr="000F348C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EABEF5" w14:textId="77777777" w:rsidR="006A32C9" w:rsidRPr="000F348C" w:rsidRDefault="006A32C9" w:rsidP="006A32C9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2ACB94F" w14:textId="77777777" w:rsidR="006A32C9" w:rsidRPr="000F348C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F2A7" w14:textId="6A209842" w:rsidR="006A32C9" w:rsidRPr="000F348C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373,044</w:t>
            </w:r>
          </w:p>
        </w:tc>
      </w:tr>
      <w:tr w:rsidR="006A32C9" w:rsidRPr="00F472FE" w14:paraId="38713B3E" w14:textId="77777777" w:rsidTr="007C288C">
        <w:tc>
          <w:tcPr>
            <w:tcW w:w="3150" w:type="dxa"/>
            <w:tcBorders>
              <w:bottom w:val="nil"/>
            </w:tcBorders>
          </w:tcPr>
          <w:p w14:paraId="23E1AECA" w14:textId="77777777" w:rsidR="006A32C9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3FB3EBF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8A2E42C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18746E" w14:textId="77777777" w:rsidR="006A32C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3770F5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6F54E67" w14:textId="77777777" w:rsidR="006A32C9" w:rsidRPr="000F348C" w:rsidRDefault="006A32C9" w:rsidP="006A32C9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CDB8BC" w14:textId="77777777" w:rsidR="006A32C9" w:rsidRPr="000F348C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34CCC0" w14:textId="77777777" w:rsidR="006A32C9" w:rsidRPr="000F348C" w:rsidRDefault="006A32C9" w:rsidP="006A32C9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A9FD464" w14:textId="77777777" w:rsidR="006A32C9" w:rsidRPr="000F348C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3D6B8" w14:textId="77777777" w:rsidR="006A32C9" w:rsidRPr="000F348C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A32C9" w:rsidRPr="00F472FE" w14:paraId="3FB153A8" w14:textId="77777777" w:rsidTr="007C288C">
        <w:tc>
          <w:tcPr>
            <w:tcW w:w="3150" w:type="dxa"/>
            <w:tcBorders>
              <w:bottom w:val="nil"/>
            </w:tcBorders>
          </w:tcPr>
          <w:p w14:paraId="73C7B9F1" w14:textId="77777777" w:rsidR="006A32C9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50354E7B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810AF4F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3222F62" w14:textId="77777777" w:rsidR="006A32C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809997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D9131A2" w14:textId="77777777" w:rsidR="006A32C9" w:rsidRPr="000F348C" w:rsidRDefault="006A32C9" w:rsidP="006A32C9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2A16C0" w14:textId="77777777" w:rsidR="006A32C9" w:rsidRPr="000F348C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B7AA2D" w14:textId="77777777" w:rsidR="006A32C9" w:rsidRPr="000F348C" w:rsidRDefault="006A32C9" w:rsidP="006A32C9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C0865E0" w14:textId="77777777" w:rsidR="006A32C9" w:rsidRPr="000F348C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93920F0" w14:textId="77777777" w:rsidR="006A32C9" w:rsidRPr="000F348C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A32C9" w:rsidRPr="00F472FE" w14:paraId="78904F40" w14:textId="77777777" w:rsidTr="007C288C">
        <w:tc>
          <w:tcPr>
            <w:tcW w:w="3150" w:type="dxa"/>
            <w:tcBorders>
              <w:bottom w:val="nil"/>
            </w:tcBorders>
          </w:tcPr>
          <w:p w14:paraId="760AB9FD" w14:textId="77777777" w:rsidR="006A32C9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148E2902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C7E7C0" w14:textId="77777777" w:rsidR="006A32C9" w:rsidRPr="00F472FE" w:rsidRDefault="006A32C9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12892B" w14:textId="77777777" w:rsidR="006A32C9" w:rsidRDefault="006A32C9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24F6FC" w14:textId="77777777" w:rsidR="006A32C9" w:rsidRPr="00F472FE" w:rsidRDefault="006A32C9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B23FC83" w14:textId="77777777" w:rsidR="006A32C9" w:rsidRPr="000F348C" w:rsidRDefault="006A32C9" w:rsidP="006A32C9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9AF4B3" w14:textId="77777777" w:rsidR="006A32C9" w:rsidRPr="000F348C" w:rsidRDefault="006A32C9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AA38F7" w14:textId="77777777" w:rsidR="006A32C9" w:rsidRPr="000F348C" w:rsidRDefault="006A32C9" w:rsidP="006A32C9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2582F93" w14:textId="77777777" w:rsidR="006A32C9" w:rsidRPr="000F348C" w:rsidRDefault="006A32C9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C25FE0F" w14:textId="77777777" w:rsidR="006A32C9" w:rsidRPr="000F348C" w:rsidRDefault="006A32C9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C288C" w:rsidRPr="00F472FE" w14:paraId="5A0C23EA" w14:textId="77777777" w:rsidTr="007C288C">
        <w:tc>
          <w:tcPr>
            <w:tcW w:w="3150" w:type="dxa"/>
            <w:tcBorders>
              <w:bottom w:val="nil"/>
            </w:tcBorders>
          </w:tcPr>
          <w:p w14:paraId="0D2B2006" w14:textId="77777777" w:rsidR="007C288C" w:rsidRDefault="007C288C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4A784C9D" w14:textId="77777777" w:rsidR="007C288C" w:rsidRPr="00F472FE" w:rsidRDefault="007C288C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1FF2FD" w14:textId="77777777" w:rsidR="007C288C" w:rsidRPr="00F472FE" w:rsidRDefault="007C288C" w:rsidP="006A32C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B9801E" w14:textId="77777777" w:rsidR="007C288C" w:rsidRDefault="007C288C" w:rsidP="006A32C9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74DF2E" w14:textId="77777777" w:rsidR="007C288C" w:rsidRPr="00F472FE" w:rsidRDefault="007C288C" w:rsidP="006A32C9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1A2D136" w14:textId="77777777" w:rsidR="007C288C" w:rsidRPr="000F348C" w:rsidRDefault="007C288C" w:rsidP="006A32C9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40D4DD" w14:textId="77777777" w:rsidR="007C288C" w:rsidRPr="000F348C" w:rsidRDefault="007C288C" w:rsidP="006A32C9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3310BB" w14:textId="77777777" w:rsidR="007C288C" w:rsidRPr="000F348C" w:rsidRDefault="007C288C" w:rsidP="006A32C9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A15A5E1" w14:textId="77777777" w:rsidR="007C288C" w:rsidRPr="000F348C" w:rsidRDefault="007C288C" w:rsidP="006A32C9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B89A1AD" w14:textId="77777777" w:rsidR="007C288C" w:rsidRPr="000F348C" w:rsidRDefault="007C288C" w:rsidP="006A32C9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A32C9" w:rsidRPr="001A69B6" w14:paraId="082053C2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0B56FB3E" w14:textId="73DD2598" w:rsidR="006A32C9" w:rsidRPr="001A69B6" w:rsidRDefault="006A32C9" w:rsidP="006A32C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</w:tcPr>
          <w:p w14:paraId="22F14162" w14:textId="77777777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6077F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7"/>
          </w:tcPr>
          <w:p w14:paraId="113A6423" w14:textId="77777777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2C9" w:rsidRPr="001A69B6" w14:paraId="185D1896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5B39E010" w14:textId="05F82774" w:rsidR="006A32C9" w:rsidRPr="001A69B6" w:rsidRDefault="006A32C9" w:rsidP="006A32C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5655B48E" w14:textId="5833811C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0FC9742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543997D" w14:textId="2170C0FD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D643A6E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39228EFD" w14:textId="1F3AF965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DD451A7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4D7A63" w14:textId="0B51E6A6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A32C9" w:rsidRPr="001A69B6" w14:paraId="0E9A91DB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26082C16" w14:textId="77777777" w:rsidR="006A32C9" w:rsidRPr="001A69B6" w:rsidRDefault="006A32C9" w:rsidP="006A32C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22902222" w14:textId="0B2355DE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E7A3989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1FE05AE" w14:textId="358464D9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92C8D93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0D3FFE13" w14:textId="0FC55343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6B02D5D0" w14:textId="77777777" w:rsidR="006A32C9" w:rsidRPr="001A69B6" w:rsidRDefault="006A32C9" w:rsidP="006A32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D182FA" w14:textId="130EFCAC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A32C9" w:rsidRPr="001A69B6" w14:paraId="08D07245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4684E631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15"/>
          </w:tcPr>
          <w:p w14:paraId="737FCC60" w14:textId="77777777" w:rsidR="006A32C9" w:rsidRPr="001A69B6" w:rsidRDefault="006A32C9" w:rsidP="006A32C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A32C9" w:rsidRPr="001A69B6" w14:paraId="0B2DEBD4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2673253F" w14:textId="6E7691BB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310" w:type="dxa"/>
            <w:gridSpan w:val="15"/>
          </w:tcPr>
          <w:p w14:paraId="2A68A27A" w14:textId="77777777" w:rsidR="006A32C9" w:rsidRPr="001A69B6" w:rsidRDefault="006A32C9" w:rsidP="006A32C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A32C9" w:rsidRPr="001A69B6" w14:paraId="222A495C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55530BBF" w14:textId="6AF1B4A5" w:rsidR="006A32C9" w:rsidRPr="001A69B6" w:rsidRDefault="006A32C9" w:rsidP="006A32C9">
            <w:pPr>
              <w:tabs>
                <w:tab w:val="left" w:pos="197"/>
              </w:tabs>
              <w:spacing w:line="240" w:lineRule="atLeast"/>
              <w:ind w:right="65" w:firstLine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310" w:type="dxa"/>
            <w:gridSpan w:val="15"/>
          </w:tcPr>
          <w:p w14:paraId="6DF66FC2" w14:textId="77777777" w:rsidR="006A32C9" w:rsidRPr="001A69B6" w:rsidRDefault="006A32C9" w:rsidP="006A32C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A32C9" w:rsidRPr="001A69B6" w14:paraId="0C6AAC26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0"/>
        </w:trPr>
        <w:tc>
          <w:tcPr>
            <w:tcW w:w="3870" w:type="dxa"/>
            <w:gridSpan w:val="2"/>
          </w:tcPr>
          <w:p w14:paraId="3FBC6A0D" w14:textId="77777777" w:rsidR="006A32C9" w:rsidRPr="001A69B6" w:rsidRDefault="006A32C9" w:rsidP="006A32C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</w:tcPr>
          <w:p w14:paraId="3A3D5C46" w14:textId="77777777" w:rsidR="006A32C9" w:rsidRPr="001A69B6" w:rsidRDefault="006A32C9" w:rsidP="006A32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9C451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4BD3DEE" w14:textId="77777777" w:rsidR="006A32C9" w:rsidRPr="001A69B6" w:rsidRDefault="006A32C9" w:rsidP="006A32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D9985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DF756CA" w14:textId="77777777" w:rsidR="006A32C9" w:rsidRPr="001A69B6" w:rsidRDefault="006A32C9" w:rsidP="006A32C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C94433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4A1093" w14:textId="77777777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2C9" w:rsidRPr="001A69B6" w14:paraId="06271860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735AF1FD" w14:textId="77777777" w:rsidR="006A32C9" w:rsidRPr="001A69B6" w:rsidRDefault="006A32C9" w:rsidP="006A32C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3025BFE" w14:textId="4D60FC8B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8FD41A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4C89F1A" w14:textId="6AF3DF17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8C4EA7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4B21950" w14:textId="4FCD61B5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  <w:tc>
          <w:tcPr>
            <w:tcW w:w="270" w:type="dxa"/>
            <w:gridSpan w:val="2"/>
          </w:tcPr>
          <w:p w14:paraId="1F81F14C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12C547" w14:textId="60F7602E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</w:tr>
      <w:tr w:rsidR="006A32C9" w:rsidRPr="001A69B6" w14:paraId="41F47F95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  <w:vAlign w:val="bottom"/>
          </w:tcPr>
          <w:p w14:paraId="24DEDDB7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EC69DC" w14:textId="1CC53611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A5CF20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007CCEE" w14:textId="423C9949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4D72D2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43AAA25" w14:textId="25138C5B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414,005</w:t>
            </w:r>
          </w:p>
        </w:tc>
        <w:tc>
          <w:tcPr>
            <w:tcW w:w="270" w:type="dxa"/>
            <w:gridSpan w:val="2"/>
          </w:tcPr>
          <w:p w14:paraId="499E2EB3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725A06" w14:textId="0D31A526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74,970</w:t>
            </w:r>
          </w:p>
        </w:tc>
      </w:tr>
      <w:tr w:rsidR="006A32C9" w:rsidRPr="001A69B6" w14:paraId="678E6B09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  <w:vAlign w:val="bottom"/>
          </w:tcPr>
          <w:p w14:paraId="5BCF4414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973A203" w14:textId="54B7EE49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1B1267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D9DAD92" w14:textId="61F62A90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187DB3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79B16B0" w14:textId="52A6CF4C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12,120</w:t>
            </w:r>
          </w:p>
        </w:tc>
        <w:tc>
          <w:tcPr>
            <w:tcW w:w="270" w:type="dxa"/>
            <w:gridSpan w:val="2"/>
          </w:tcPr>
          <w:p w14:paraId="13C255E7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662B0E" w14:textId="44994D84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16,508</w:t>
            </w:r>
          </w:p>
        </w:tc>
      </w:tr>
      <w:tr w:rsidR="006A32C9" w:rsidRPr="001A69B6" w14:paraId="5E80315D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  <w:vAlign w:val="bottom"/>
          </w:tcPr>
          <w:p w14:paraId="2D51D58E" w14:textId="07F6B283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8C43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ซิลิกอน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77A6FC5" w14:textId="2F3D44A1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F1EA178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5256EAF" w14:textId="42F89F11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13ED3E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F8129CD" w14:textId="702494D9" w:rsidR="006A32C9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71,829</w:t>
            </w:r>
          </w:p>
        </w:tc>
        <w:tc>
          <w:tcPr>
            <w:tcW w:w="270" w:type="dxa"/>
            <w:gridSpan w:val="2"/>
          </w:tcPr>
          <w:p w14:paraId="192DAC37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346E82" w14:textId="48760E33" w:rsidR="006A32C9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200,014</w:t>
            </w:r>
          </w:p>
        </w:tc>
      </w:tr>
      <w:tr w:rsidR="006A32C9" w:rsidRPr="001A69B6" w14:paraId="4080FEC9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  <w:vAlign w:val="bottom"/>
          </w:tcPr>
          <w:p w14:paraId="4261405A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7EE878D" w14:textId="5C7EB3B9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D2F14F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B80294F" w14:textId="14C96358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BD8BB8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8A611BE" w14:textId="102FB609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106,599</w:t>
            </w:r>
          </w:p>
        </w:tc>
        <w:tc>
          <w:tcPr>
            <w:tcW w:w="270" w:type="dxa"/>
            <w:gridSpan w:val="2"/>
          </w:tcPr>
          <w:p w14:paraId="1603A8A0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68CCAE" w14:textId="740B8348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98,994</w:t>
            </w:r>
          </w:p>
        </w:tc>
      </w:tr>
      <w:tr w:rsidR="006A32C9" w:rsidRPr="001A69B6" w14:paraId="2C2E165C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  <w:vAlign w:val="bottom"/>
          </w:tcPr>
          <w:p w14:paraId="2FBB3B1D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CD7960F" w14:textId="03C194E1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4A513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85DABC3" w14:textId="2A922063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313DC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16DA55C" w14:textId="1AE97E22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  <w:gridSpan w:val="2"/>
          </w:tcPr>
          <w:p w14:paraId="666D6401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A2734D" w14:textId="78B8494E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6A32C9" w:rsidRPr="001A69B6" w14:paraId="32EBFEA8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  <w:vAlign w:val="bottom"/>
          </w:tcPr>
          <w:p w14:paraId="7F1C8289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3C8CE0A" w14:textId="347938F5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950A4F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5B946C6" w14:textId="3B84668E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DCFE1B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C0D4C77" w14:textId="268FDAC5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14:paraId="653B5854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B88C52" w14:textId="50E121C2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6A32C9" w:rsidRPr="001A69B6" w14:paraId="66A35C1B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229536D8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165BEB4" w14:textId="298AD1D7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51EF1C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D4ED858" w14:textId="1C3DD3AD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E7346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F290CF6" w14:textId="211B673F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7C28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4E30C9D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67B54F" w14:textId="67D8E305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6A32C9" w:rsidRPr="001A69B6" w14:paraId="0A3C04D6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241171CB" w14:textId="77777777" w:rsidR="006A32C9" w:rsidRPr="001A69B6" w:rsidRDefault="006A32C9" w:rsidP="006A32C9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C47477F" w14:textId="4DA0FFD8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8EA94D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01EAD5" w14:textId="75214B11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9AAA85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18C928B" w14:textId="7C6978F8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8DEE3B8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D2E22F" w14:textId="068A24F7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6A32C9" w:rsidRPr="001A69B6" w14:paraId="6D7A40F8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3B923E77" w14:textId="6592B9D3" w:rsidR="006A32C9" w:rsidRPr="001A69B6" w:rsidRDefault="006A32C9" w:rsidP="006A32C9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8150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พลังชีวมวล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7321F6" w14:textId="3483DA09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EAC62F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CC207F6" w14:textId="3EC43D4B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B85131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C0FA323" w14:textId="7552BC26" w:rsidR="006A32C9" w:rsidRPr="004A307D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3EF2437E" w14:textId="77777777" w:rsidR="006A32C9" w:rsidRPr="004A307D" w:rsidRDefault="006A32C9" w:rsidP="006A32C9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140114" w14:textId="7CB8CBA7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6A32C9" w:rsidRPr="001A69B6" w14:paraId="34E24E0A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7E996C98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EE811BB" w14:textId="41505992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FD1F5C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4A8B988" w14:textId="503B9FE2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E25739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138DDC1" w14:textId="5D120038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A009DB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FA7011C" w14:textId="5869C126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6A32C9" w:rsidRPr="001A69B6" w14:paraId="672DE270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68D89851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8584E97" w14:textId="428908C3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CBD7AA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D1D624E" w14:textId="0DE26899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14A76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8A28216" w14:textId="52CFAF4C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14,059</w:t>
            </w:r>
          </w:p>
        </w:tc>
        <w:tc>
          <w:tcPr>
            <w:tcW w:w="270" w:type="dxa"/>
            <w:gridSpan w:val="2"/>
          </w:tcPr>
          <w:p w14:paraId="7D654B26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200E3BF" w14:textId="6C23B5D4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36,319</w:t>
            </w:r>
          </w:p>
        </w:tc>
      </w:tr>
      <w:tr w:rsidR="006A32C9" w:rsidRPr="001A69B6" w14:paraId="2B6B9007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350CC75E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6493166" w14:textId="1E21E8B3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F8DE24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66EB483" w14:textId="67160EBF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FF097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E8D9E7B" w14:textId="793A3B0C" w:rsidR="006A32C9" w:rsidRPr="00925592" w:rsidRDefault="006A32C9" w:rsidP="006A32C9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gridSpan w:val="2"/>
          </w:tcPr>
          <w:p w14:paraId="5A05B56A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80D9075" w14:textId="31037CDA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6A32C9" w:rsidRPr="001A69B6" w14:paraId="40F15DB8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588126DF" w14:textId="77777777" w:rsidR="006A32C9" w:rsidRPr="001A69B6" w:rsidRDefault="006A32C9" w:rsidP="006A32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DBD1A0B" w14:textId="15E8D5ED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CFA75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34101B1" w14:textId="50BCDC73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ABD11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B63FFE1" w14:textId="33A3699C" w:rsidR="006A32C9" w:rsidRPr="001A69B6" w:rsidRDefault="006A32C9" w:rsidP="006A32C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  <w:gridSpan w:val="2"/>
          </w:tcPr>
          <w:p w14:paraId="265C3840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AE6BD1A" w14:textId="6DD99454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6A32C9" w:rsidRPr="001A69B6" w14:paraId="174CF5EF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334DFA09" w14:textId="77777777" w:rsidR="006A32C9" w:rsidRPr="001A69B6" w:rsidRDefault="006A32C9" w:rsidP="006A32C9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17DFD17" w14:textId="20638FBC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342AE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001F98F" w14:textId="77777777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CFAF74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88ABA13" w14:textId="1F17527A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D1148F0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B27F775" w14:textId="4F1C5240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A32C9" w:rsidRPr="001A69B6" w14:paraId="28409586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77C9B183" w14:textId="4DF70A8F" w:rsidR="006A32C9" w:rsidRPr="001A69B6" w:rsidRDefault="006A32C9" w:rsidP="006A32C9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ศูนย์กระจายสินค้า ทีพีไอ จำกัด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เดิมชื่อ บริษัท ทีพีไอ โอเลฟินส์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FABF264" w14:textId="268DE056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EAD49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0CAA3E2" w14:textId="757218FB" w:rsidR="006A32C9" w:rsidRPr="001A69B6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8FDF130" w14:textId="77777777" w:rsidR="006A32C9" w:rsidRPr="001A69B6" w:rsidRDefault="006A32C9" w:rsidP="006A32C9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11AA158" w14:textId="5CC3CCC3" w:rsidR="006A32C9" w:rsidRPr="001A69B6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15AC7DD2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639465" w14:textId="0C8C4548" w:rsidR="006A32C9" w:rsidRPr="00E84E3C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A32C9" w:rsidRPr="001A69B6" w14:paraId="5529DDEB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182F70CD" w14:textId="6E95EE21" w:rsidR="006A32C9" w:rsidRDefault="006A32C9" w:rsidP="006A32C9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F0718E0" w14:textId="2BE41032" w:rsidR="006A32C9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23040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211F03A" w14:textId="4CEBDAD6" w:rsidR="006A32C9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39A6FA" w14:textId="77777777" w:rsidR="006A32C9" w:rsidRPr="001A69B6" w:rsidRDefault="006A32C9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FC7B0B8" w14:textId="5E9348C1" w:rsidR="006A32C9" w:rsidRDefault="006A32C9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AD34BE6" w14:textId="77777777" w:rsidR="006A32C9" w:rsidRPr="001A69B6" w:rsidRDefault="006A32C9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139437" w14:textId="4E57673E" w:rsidR="006A32C9" w:rsidRDefault="006A32C9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29D" w:rsidRPr="001A69B6" w14:paraId="6F229705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39FE65F1" w14:textId="2F2D2CD3" w:rsidR="0067629D" w:rsidRPr="00B37E56" w:rsidRDefault="0067629D" w:rsidP="006A32C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F9990B6" w14:textId="52514B30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517EDD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E7CE217" w14:textId="1AEA4B5E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FA654B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C0CDF63" w14:textId="295A0D6C" w:rsidR="0067629D" w:rsidRDefault="0067629D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74E2BD97" w14:textId="77777777" w:rsidR="0067629D" w:rsidRPr="001A69B6" w:rsidRDefault="0067629D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99047E3" w14:textId="66DDEB80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29D" w:rsidRPr="001A69B6" w14:paraId="638A946B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768B0E4B" w14:textId="79BFACFF" w:rsidR="0067629D" w:rsidRPr="00B37E56" w:rsidRDefault="0067629D" w:rsidP="006A32C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FB03CD2" w14:textId="13BE493B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1A1B95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FA0EE0E" w14:textId="060C24BE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D98180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249F36D" w14:textId="7EC1AB84" w:rsidR="0067629D" w:rsidRDefault="0067629D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2A0C73F7" w14:textId="77777777" w:rsidR="0067629D" w:rsidRPr="001A69B6" w:rsidRDefault="0067629D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AC99CA1" w14:textId="6AA073C6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29D" w:rsidRPr="001A69B6" w14:paraId="3D81D1CC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1408BB7F" w14:textId="77777777" w:rsidR="0067629D" w:rsidRPr="00B37E56" w:rsidRDefault="0067629D" w:rsidP="006A32C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E0DBF72" w14:textId="77777777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7636C1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21F68C0" w14:textId="77777777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025108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5EBA474" w14:textId="77777777" w:rsidR="0067629D" w:rsidRDefault="0067629D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10DC6A" w14:textId="77777777" w:rsidR="0067629D" w:rsidRPr="001A69B6" w:rsidRDefault="0067629D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DE4CC64" w14:textId="77777777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29D" w:rsidRPr="001A69B6" w14:paraId="02587D63" w14:textId="77777777" w:rsidTr="007C288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70" w:type="dxa"/>
            <w:gridSpan w:val="2"/>
          </w:tcPr>
          <w:p w14:paraId="5A50DC09" w14:textId="77777777" w:rsidR="0067629D" w:rsidRPr="00B37E56" w:rsidRDefault="0067629D" w:rsidP="006A32C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B162C12" w14:textId="77777777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A59078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6A43506" w14:textId="77777777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92CA18" w14:textId="77777777" w:rsidR="0067629D" w:rsidRPr="001A69B6" w:rsidRDefault="0067629D" w:rsidP="006A32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E5FED48" w14:textId="77777777" w:rsidR="0067629D" w:rsidRDefault="0067629D" w:rsidP="006A32C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1ED8F1" w14:textId="77777777" w:rsidR="0067629D" w:rsidRPr="001A69B6" w:rsidRDefault="0067629D" w:rsidP="006A32C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758412" w14:textId="77777777" w:rsidR="0067629D" w:rsidRDefault="0067629D" w:rsidP="006A32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CDE6A40" w14:textId="209C0263" w:rsidR="00362E34" w:rsidRPr="0067629D" w:rsidRDefault="00362E3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362E34" w:rsidRPr="001A69B6" w14:paraId="35F0F427" w14:textId="77777777" w:rsidTr="00414341">
        <w:tc>
          <w:tcPr>
            <w:tcW w:w="3870" w:type="dxa"/>
          </w:tcPr>
          <w:p w14:paraId="505E72D1" w14:textId="77777777" w:rsidR="00362E34" w:rsidRPr="001A69B6" w:rsidRDefault="00362E34" w:rsidP="0041434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678E45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C9DECE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0757AB4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E34" w:rsidRPr="001A69B6" w14:paraId="708DD057" w14:textId="77777777" w:rsidTr="00414341">
        <w:tc>
          <w:tcPr>
            <w:tcW w:w="3870" w:type="dxa"/>
          </w:tcPr>
          <w:p w14:paraId="77D34ED0" w14:textId="77777777" w:rsidR="00362E34" w:rsidRPr="001A69B6" w:rsidRDefault="00362E34" w:rsidP="00362E3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837448" w14:textId="285B8F67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B1E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4E10A53A" w14:textId="77777777" w:rsidR="00362E34" w:rsidRPr="001A69B6" w:rsidRDefault="00362E34" w:rsidP="00362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F8F50" w14:textId="77777777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49F549" w14:textId="77777777" w:rsidR="00362E34" w:rsidRPr="001A69B6" w:rsidRDefault="00362E34" w:rsidP="00362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53C9DC" w14:textId="071C369C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B1E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6873DCAE" w14:textId="77777777" w:rsidR="00362E34" w:rsidRPr="001A69B6" w:rsidRDefault="00362E34" w:rsidP="00362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5DE4C" w14:textId="77777777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2E34" w:rsidRPr="001A69B6" w14:paraId="7363830A" w14:textId="77777777" w:rsidTr="00414341">
        <w:tc>
          <w:tcPr>
            <w:tcW w:w="3870" w:type="dxa"/>
          </w:tcPr>
          <w:p w14:paraId="0B7E856E" w14:textId="77777777" w:rsidR="00362E34" w:rsidRPr="001A69B6" w:rsidRDefault="00362E34" w:rsidP="0041434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D18F20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6C8102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E2761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459A59A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32FE55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53C03E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301A9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62E34" w:rsidRPr="001A69B6" w14:paraId="5DF97B0C" w14:textId="77777777" w:rsidTr="00414341">
        <w:tc>
          <w:tcPr>
            <w:tcW w:w="3870" w:type="dxa"/>
          </w:tcPr>
          <w:p w14:paraId="4BA6FDE2" w14:textId="77777777" w:rsidR="00362E34" w:rsidRPr="001A69B6" w:rsidRDefault="00362E34" w:rsidP="004143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66ACA1" w14:textId="77777777" w:rsidR="00362E34" w:rsidRPr="001A69B6" w:rsidRDefault="00362E34" w:rsidP="0041434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2E34" w:rsidRPr="001A69B6" w14:paraId="21829201" w14:textId="77777777" w:rsidTr="00362E34">
        <w:tc>
          <w:tcPr>
            <w:tcW w:w="3870" w:type="dxa"/>
          </w:tcPr>
          <w:p w14:paraId="26699DB4" w14:textId="1462DD91" w:rsidR="00362E34" w:rsidRPr="001A69B6" w:rsidRDefault="00362E34" w:rsidP="00362E3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3CD3B86A" w14:textId="77777777" w:rsidR="00362E34" w:rsidRPr="008E06D1" w:rsidRDefault="00362E3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5692E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F4E77" w14:textId="77777777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1DFD5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4B57C" w14:textId="77777777" w:rsidR="00362E34" w:rsidRPr="001A69B6" w:rsidRDefault="00362E34" w:rsidP="00362E3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33E59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5BB02D" w14:textId="77777777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2E34" w:rsidRPr="001A69B6" w14:paraId="485BD79E" w14:textId="77777777" w:rsidTr="00362E34">
        <w:tc>
          <w:tcPr>
            <w:tcW w:w="3870" w:type="dxa"/>
          </w:tcPr>
          <w:p w14:paraId="09F13F54" w14:textId="18CBAB8A" w:rsidR="00362E34" w:rsidRPr="001A69B6" w:rsidRDefault="00362E34" w:rsidP="00362E34">
            <w:pPr>
              <w:spacing w:line="240" w:lineRule="auto"/>
              <w:ind w:left="524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07172235" w14:textId="77777777" w:rsidR="00362E34" w:rsidRPr="008E06D1" w:rsidRDefault="00362E3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7F092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24D60D" w14:textId="77777777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6F5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116EE" w14:textId="77777777" w:rsidR="00362E34" w:rsidRPr="001A69B6" w:rsidRDefault="00362E34" w:rsidP="00362E3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998A1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612F2E" w14:textId="77777777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629D" w:rsidRPr="001A69B6" w14:paraId="13629C71" w14:textId="77777777" w:rsidTr="00362E34">
        <w:tc>
          <w:tcPr>
            <w:tcW w:w="3870" w:type="dxa"/>
          </w:tcPr>
          <w:p w14:paraId="402BFBD0" w14:textId="6BDEC2EE" w:rsidR="0067629D" w:rsidRPr="001A69B6" w:rsidRDefault="0067629D" w:rsidP="007265EE">
            <w:pPr>
              <w:ind w:left="342" w:right="-250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2683898" w14:textId="77777777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501DDA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5E6C5" w14:textId="77777777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C304B5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98783C" w14:textId="77777777" w:rsidR="0067629D" w:rsidRPr="001A69B6" w:rsidRDefault="0067629D" w:rsidP="0067629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95F86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E28DB1" w14:textId="77777777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629D" w:rsidRPr="001A69B6" w14:paraId="4FB75515" w14:textId="77777777" w:rsidTr="002F7E3E">
        <w:tc>
          <w:tcPr>
            <w:tcW w:w="3870" w:type="dxa"/>
            <w:vAlign w:val="bottom"/>
          </w:tcPr>
          <w:p w14:paraId="0F8280E7" w14:textId="5BE9245D" w:rsidR="0067629D" w:rsidRPr="001A69B6" w:rsidRDefault="0067629D" w:rsidP="007265E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C97E673" w14:textId="1A24E006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1,429</w:t>
            </w:r>
          </w:p>
        </w:tc>
        <w:tc>
          <w:tcPr>
            <w:tcW w:w="270" w:type="dxa"/>
            <w:shd w:val="clear" w:color="auto" w:fill="auto"/>
          </w:tcPr>
          <w:p w14:paraId="0A709D07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4C174" w14:textId="13B310A9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5,415</w:t>
            </w:r>
          </w:p>
        </w:tc>
        <w:tc>
          <w:tcPr>
            <w:tcW w:w="270" w:type="dxa"/>
          </w:tcPr>
          <w:p w14:paraId="71BE438C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324BD8" w14:textId="5792EC00" w:rsidR="0067629D" w:rsidRPr="001A69B6" w:rsidRDefault="0067629D" w:rsidP="0067629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270" w:type="dxa"/>
          </w:tcPr>
          <w:p w14:paraId="43946C38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087683" w14:textId="3A749637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4,642</w:t>
            </w:r>
          </w:p>
        </w:tc>
      </w:tr>
      <w:tr w:rsidR="0067629D" w:rsidRPr="001A69B6" w14:paraId="6F156231" w14:textId="77777777" w:rsidTr="002F7E3E">
        <w:tc>
          <w:tcPr>
            <w:tcW w:w="3870" w:type="dxa"/>
            <w:vAlign w:val="bottom"/>
          </w:tcPr>
          <w:p w14:paraId="77A60940" w14:textId="25B38A22" w:rsidR="0067629D" w:rsidRPr="001A69B6" w:rsidRDefault="0067629D" w:rsidP="007265EE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7BDC30D" w14:textId="73C6FF22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5F0ABA8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60F04" w14:textId="3436B1D0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6AAF522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AC362" w14:textId="31505925" w:rsidR="0067629D" w:rsidRPr="001A69B6" w:rsidRDefault="0067629D" w:rsidP="0067629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682FB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8BC51A" w14:textId="7278BF73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7629D" w:rsidRPr="001A69B6" w14:paraId="2571AB11" w14:textId="77777777" w:rsidTr="00362E34">
        <w:tc>
          <w:tcPr>
            <w:tcW w:w="3870" w:type="dxa"/>
          </w:tcPr>
          <w:p w14:paraId="726039E0" w14:textId="2BF42CD4" w:rsidR="0067629D" w:rsidRPr="001A69B6" w:rsidRDefault="0067629D" w:rsidP="006762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993D82" w14:textId="0796F6E9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D99D3C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EE1F" w14:textId="516882E0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C9079C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5B82D" w14:textId="718D36A6" w:rsidR="0067629D" w:rsidRPr="001A69B6" w:rsidRDefault="0067629D" w:rsidP="0067629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75B49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A5B731" w14:textId="3171BE9E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629D" w:rsidRPr="001A69B6" w14:paraId="6E281AB7" w14:textId="77777777" w:rsidTr="00362E34">
        <w:tc>
          <w:tcPr>
            <w:tcW w:w="3870" w:type="dxa"/>
            <w:vAlign w:val="bottom"/>
          </w:tcPr>
          <w:p w14:paraId="14BC83F8" w14:textId="6D5018FD" w:rsidR="0067629D" w:rsidRPr="001A69B6" w:rsidRDefault="0067629D" w:rsidP="006762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1F7DF0" w14:textId="5FA6A1C7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167,025</w:t>
            </w:r>
          </w:p>
        </w:tc>
        <w:tc>
          <w:tcPr>
            <w:tcW w:w="270" w:type="dxa"/>
            <w:shd w:val="clear" w:color="auto" w:fill="auto"/>
          </w:tcPr>
          <w:p w14:paraId="162F268C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691D7" w14:textId="40CDA343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86,615</w:t>
            </w:r>
          </w:p>
        </w:tc>
        <w:tc>
          <w:tcPr>
            <w:tcW w:w="270" w:type="dxa"/>
          </w:tcPr>
          <w:p w14:paraId="0D75BBCD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26104" w14:textId="03E398D6" w:rsidR="0067629D" w:rsidRPr="001A69B6" w:rsidRDefault="0067629D" w:rsidP="0067629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69,386</w:t>
            </w:r>
          </w:p>
        </w:tc>
        <w:tc>
          <w:tcPr>
            <w:tcW w:w="270" w:type="dxa"/>
          </w:tcPr>
          <w:p w14:paraId="6E40C379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97DDE3" w14:textId="766103C7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35,173</w:t>
            </w:r>
          </w:p>
        </w:tc>
      </w:tr>
      <w:tr w:rsidR="0067629D" w:rsidRPr="001A69B6" w14:paraId="7697858D" w14:textId="77777777" w:rsidTr="00362E34">
        <w:tc>
          <w:tcPr>
            <w:tcW w:w="3870" w:type="dxa"/>
            <w:vAlign w:val="bottom"/>
          </w:tcPr>
          <w:p w14:paraId="1395C2BD" w14:textId="6A7CB8DE" w:rsidR="0067629D" w:rsidRPr="001A69B6" w:rsidRDefault="0067629D" w:rsidP="006762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35C81A2" w14:textId="5278F98A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3EE60DCD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C4552" w14:textId="2BFD0E98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2,718</w:t>
            </w:r>
          </w:p>
        </w:tc>
        <w:tc>
          <w:tcPr>
            <w:tcW w:w="270" w:type="dxa"/>
          </w:tcPr>
          <w:p w14:paraId="5DEC1814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4A76F" w14:textId="3EB3B661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823F1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07AD7E" w14:textId="02DAF39D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67629D" w:rsidRPr="001A69B6" w14:paraId="075A3EB5" w14:textId="77777777" w:rsidTr="00362E34">
        <w:tc>
          <w:tcPr>
            <w:tcW w:w="3870" w:type="dxa"/>
            <w:vAlign w:val="bottom"/>
          </w:tcPr>
          <w:p w14:paraId="2DEB56B4" w14:textId="0F68CC8A" w:rsidR="0067629D" w:rsidRPr="001A69B6" w:rsidRDefault="0067629D" w:rsidP="006762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6A0132" w14:textId="060A0298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BCB1C8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D1E99" w14:textId="2625A693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038B9E5D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713E7" w14:textId="43B2D575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34EA6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D05F3" w14:textId="24C08D80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67629D" w:rsidRPr="001A69B6" w14:paraId="199E8E04" w14:textId="77777777" w:rsidTr="00362E34">
        <w:tc>
          <w:tcPr>
            <w:tcW w:w="3870" w:type="dxa"/>
            <w:vAlign w:val="bottom"/>
          </w:tcPr>
          <w:p w14:paraId="33D0CC4A" w14:textId="059DE1C7" w:rsidR="0067629D" w:rsidRPr="001A69B6" w:rsidRDefault="0067629D" w:rsidP="006762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C3A1004" w14:textId="4912446E" w:rsidR="0067629D" w:rsidRPr="008E06D1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856131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E5278" w14:textId="3C455AB5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DE8BE1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8F8C1" w14:textId="1DF136A9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BB890" w14:textId="77777777" w:rsidR="0067629D" w:rsidRPr="0067629D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44BD9" w14:textId="6C57393C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7629D" w:rsidRPr="001A69B6" w14:paraId="4A15CFBA" w14:textId="77777777" w:rsidTr="00362E34">
        <w:tc>
          <w:tcPr>
            <w:tcW w:w="3870" w:type="dxa"/>
            <w:vAlign w:val="bottom"/>
          </w:tcPr>
          <w:p w14:paraId="227AFD94" w14:textId="0AD74DC4" w:rsidR="0067629D" w:rsidRPr="001A69B6" w:rsidRDefault="0067629D" w:rsidP="006762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4076">
              <w:rPr>
                <w:rFonts w:ascii="Angsana New" w:hAnsi="Angsana New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35ED7A7" w14:textId="5CD8072D" w:rsidR="0067629D" w:rsidRPr="008E06D1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884070C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F27FC" w14:textId="4BB59A49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3C7DB31B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F45E" w14:textId="4D6AF247" w:rsidR="0067629D" w:rsidRPr="00BC7383" w:rsidRDefault="0067629D" w:rsidP="0067629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4780A8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F83F2" w14:textId="693BB3E5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67629D" w:rsidRPr="001A69B6" w14:paraId="11899FDD" w14:textId="77777777" w:rsidTr="00362E34">
        <w:tc>
          <w:tcPr>
            <w:tcW w:w="3870" w:type="dxa"/>
            <w:vAlign w:val="bottom"/>
          </w:tcPr>
          <w:p w14:paraId="41CEF34E" w14:textId="078BDACA" w:rsidR="0067629D" w:rsidRPr="001A69B6" w:rsidRDefault="0067629D" w:rsidP="006762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58BDEB" w14:textId="1E56EA1E" w:rsidR="0067629D" w:rsidRPr="00A96A33" w:rsidRDefault="0067629D" w:rsidP="006762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168,920</w:t>
            </w:r>
          </w:p>
        </w:tc>
        <w:tc>
          <w:tcPr>
            <w:tcW w:w="270" w:type="dxa"/>
            <w:shd w:val="clear" w:color="auto" w:fill="auto"/>
          </w:tcPr>
          <w:p w14:paraId="567ABE41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E1B44E" w14:textId="10ECB5C5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</w:tcPr>
          <w:p w14:paraId="16CEF55F" w14:textId="77777777" w:rsidR="0067629D" w:rsidRPr="001A69B6" w:rsidRDefault="0067629D" w:rsidP="006762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A7F99B" w14:textId="7CEA9C39" w:rsidR="0067629D" w:rsidRPr="00A96A33" w:rsidRDefault="0067629D" w:rsidP="0067629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692,593</w:t>
            </w:r>
          </w:p>
        </w:tc>
        <w:tc>
          <w:tcPr>
            <w:tcW w:w="270" w:type="dxa"/>
          </w:tcPr>
          <w:p w14:paraId="731F7CB5" w14:textId="77777777" w:rsidR="0067629D" w:rsidRPr="001A69B6" w:rsidRDefault="0067629D" w:rsidP="0067629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001DF2" w14:textId="32715732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470,831</w:t>
            </w:r>
          </w:p>
        </w:tc>
      </w:tr>
      <w:tr w:rsidR="0067629D" w:rsidRPr="001A69B6" w14:paraId="45A6D8BC" w14:textId="77777777" w:rsidTr="00362E34">
        <w:tc>
          <w:tcPr>
            <w:tcW w:w="3870" w:type="dxa"/>
            <w:vAlign w:val="bottom"/>
          </w:tcPr>
          <w:p w14:paraId="151D4D4C" w14:textId="77777777" w:rsidR="0067629D" w:rsidRDefault="0067629D" w:rsidP="0067629D">
            <w:pPr>
              <w:spacing w:line="240" w:lineRule="auto"/>
              <w:ind w:left="254" w:hanging="2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617223" w14:textId="79D2553F" w:rsidR="0067629D" w:rsidRPr="001A69B6" w:rsidRDefault="0067629D" w:rsidP="0067629D">
            <w:pPr>
              <w:spacing w:line="240" w:lineRule="auto"/>
              <w:ind w:left="254" w:hanging="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28D0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61BC" w14:textId="076052CD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4BE8" w14:textId="77777777" w:rsidR="0067629D" w:rsidRPr="001A69B6" w:rsidRDefault="0067629D" w:rsidP="006762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AB841" w14:textId="06123412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B7F91" w14:textId="77777777" w:rsidR="0067629D" w:rsidRPr="001A69B6" w:rsidRDefault="0067629D" w:rsidP="006762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8B02" w14:textId="4F783629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6A173" w14:textId="77777777" w:rsidR="0067629D" w:rsidRPr="001A69B6" w:rsidRDefault="0067629D" w:rsidP="006762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C6476" w14:textId="3B6C769F" w:rsidR="0067629D" w:rsidRPr="001A69B6" w:rsidRDefault="0067629D" w:rsidP="006762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7629D" w:rsidRPr="001A69B6" w14:paraId="0363F04F" w14:textId="77777777" w:rsidTr="00362E34">
        <w:tc>
          <w:tcPr>
            <w:tcW w:w="3870" w:type="dxa"/>
            <w:vAlign w:val="bottom"/>
          </w:tcPr>
          <w:p w14:paraId="627612E6" w14:textId="302050F6" w:rsidR="0067629D" w:rsidRPr="00AE28D0" w:rsidRDefault="0067629D" w:rsidP="0067629D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FDACB" w14:textId="4672F877" w:rsidR="0067629D" w:rsidRPr="00A96A33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168,920</w:t>
            </w:r>
          </w:p>
        </w:tc>
        <w:tc>
          <w:tcPr>
            <w:tcW w:w="270" w:type="dxa"/>
            <w:shd w:val="clear" w:color="auto" w:fill="auto"/>
          </w:tcPr>
          <w:p w14:paraId="69398465" w14:textId="77777777" w:rsidR="0067629D" w:rsidRPr="001A69B6" w:rsidRDefault="0067629D" w:rsidP="006762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110C" w14:textId="4F83F4E0" w:rsidR="0067629D" w:rsidRPr="001A69B6" w:rsidRDefault="0067629D" w:rsidP="006762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312FEAF4" w14:textId="77777777" w:rsidR="0067629D" w:rsidRPr="001A69B6" w:rsidRDefault="0067629D" w:rsidP="006762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5435" w14:textId="49B69471" w:rsidR="0067629D" w:rsidRPr="00EB67CE" w:rsidRDefault="0067629D" w:rsidP="0067629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692,593</w:t>
            </w:r>
          </w:p>
        </w:tc>
        <w:tc>
          <w:tcPr>
            <w:tcW w:w="270" w:type="dxa"/>
            <w:shd w:val="clear" w:color="auto" w:fill="auto"/>
          </w:tcPr>
          <w:p w14:paraId="628C2641" w14:textId="77777777" w:rsidR="0067629D" w:rsidRPr="001A69B6" w:rsidRDefault="0067629D" w:rsidP="0067629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83E0" w14:textId="14560B05" w:rsidR="0067629D" w:rsidRPr="001A69B6" w:rsidRDefault="0067629D" w:rsidP="006762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470,831</w:t>
            </w:r>
          </w:p>
        </w:tc>
      </w:tr>
    </w:tbl>
    <w:p w14:paraId="05665CF4" w14:textId="08B9913C" w:rsidR="00A3057C" w:rsidRDefault="00A3057C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2F2A0E07" w14:textId="77777777" w:rsidTr="004F7299">
        <w:tc>
          <w:tcPr>
            <w:tcW w:w="3870" w:type="dxa"/>
          </w:tcPr>
          <w:p w14:paraId="6F3EC54F" w14:textId="17C58941" w:rsidR="001A69B6" w:rsidRPr="003445BE" w:rsidRDefault="001A69B6" w:rsidP="004F729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20" w:type="dxa"/>
            <w:gridSpan w:val="3"/>
          </w:tcPr>
          <w:p w14:paraId="562455D8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FE19E8" w14:textId="77777777" w:rsidR="001A69B6" w:rsidRPr="008B4D50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1134BC57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E08" w:rsidRPr="00744476" w14:paraId="2F3E35FB" w14:textId="77777777" w:rsidTr="004F7299">
        <w:tc>
          <w:tcPr>
            <w:tcW w:w="3870" w:type="dxa"/>
          </w:tcPr>
          <w:p w14:paraId="7B68F3C3" w14:textId="77777777" w:rsidR="00CB1E08" w:rsidRPr="00744476" w:rsidRDefault="00CB1E08" w:rsidP="00CB1E0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7C26" w14:textId="489B4B09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B137E77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79211" w14:textId="7BB556B3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B734F" w14:textId="77777777" w:rsidR="00CB1E08" w:rsidRPr="008B4D50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39570" w14:textId="45F3329C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5E8A75A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691457" w14:textId="34371426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B1E08" w:rsidRPr="00744476" w14:paraId="38128EC8" w14:textId="77777777" w:rsidTr="004F7299">
        <w:tc>
          <w:tcPr>
            <w:tcW w:w="3870" w:type="dxa"/>
          </w:tcPr>
          <w:p w14:paraId="72AAF4B5" w14:textId="77777777" w:rsidR="00CB1E08" w:rsidRPr="00744476" w:rsidRDefault="00CB1E08" w:rsidP="00CB1E0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63F" w14:textId="50E2A9E3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5AE5758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973E" w14:textId="38FFDF65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40C2248" w14:textId="77777777" w:rsidR="00CB1E08" w:rsidRPr="008B4D50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BE844" w14:textId="6344312C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25A56D1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C148CB" w14:textId="22151A6C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B1E08" w:rsidRPr="00744476" w14:paraId="2BFFD82B" w14:textId="77777777" w:rsidTr="004F7299">
        <w:tc>
          <w:tcPr>
            <w:tcW w:w="3870" w:type="dxa"/>
          </w:tcPr>
          <w:p w14:paraId="00A9B900" w14:textId="77777777" w:rsidR="00CB1E08" w:rsidRPr="00744476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0A2AEE2D" w14:textId="77777777" w:rsidR="00CB1E08" w:rsidRPr="008B4D50" w:rsidRDefault="00CB1E08" w:rsidP="00CB1E0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1E08" w:rsidRPr="00744476" w14:paraId="67CA1AF7" w14:textId="77777777" w:rsidTr="004F7299">
        <w:tc>
          <w:tcPr>
            <w:tcW w:w="3870" w:type="dxa"/>
          </w:tcPr>
          <w:p w14:paraId="1114A1DC" w14:textId="1CDAFA6B" w:rsidR="00CB1E08" w:rsidRDefault="00CB1E08" w:rsidP="00CB1E0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80" w:type="dxa"/>
          </w:tcPr>
          <w:p w14:paraId="5F92218A" w14:textId="77777777" w:rsidR="00CB1E08" w:rsidRPr="00717049" w:rsidRDefault="00CB1E08" w:rsidP="00CB1E0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1D9E90" w14:textId="77777777" w:rsidR="00CB1E08" w:rsidRPr="00744476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8B9FF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47AFA" w14:textId="77777777" w:rsidR="00CB1E08" w:rsidRPr="008B4D50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E8EBB" w14:textId="77777777" w:rsidR="00CB1E08" w:rsidRPr="00744476" w:rsidRDefault="00CB1E08" w:rsidP="00CB1E0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66177" w14:textId="77777777" w:rsidR="00CB1E08" w:rsidRPr="00744476" w:rsidRDefault="00CB1E08" w:rsidP="00CB1E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9601A5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1E08" w:rsidRPr="00744476" w14:paraId="0C71436F" w14:textId="77777777" w:rsidTr="004F7299">
        <w:tc>
          <w:tcPr>
            <w:tcW w:w="3870" w:type="dxa"/>
          </w:tcPr>
          <w:p w14:paraId="5AD1A4B0" w14:textId="27C6499D" w:rsidR="00CB1E08" w:rsidRDefault="00CB1E08" w:rsidP="00CB1E0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7A7E860" w14:textId="77777777" w:rsidR="00CB1E08" w:rsidRPr="00717049" w:rsidRDefault="00CB1E08" w:rsidP="00CB1E0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8A8F0E" w14:textId="77777777" w:rsidR="00CB1E08" w:rsidRPr="00744476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E04E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F079" w14:textId="77777777" w:rsidR="00CB1E08" w:rsidRPr="008B4D50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90729" w14:textId="77777777" w:rsidR="00CB1E08" w:rsidRPr="00744476" w:rsidRDefault="00CB1E08" w:rsidP="00CB1E0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46205" w14:textId="77777777" w:rsidR="00CB1E08" w:rsidRPr="00744476" w:rsidRDefault="00CB1E08" w:rsidP="00CB1E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914784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1E08" w:rsidRPr="002A2E92" w14:paraId="7D10CE61" w14:textId="77777777" w:rsidTr="004F7299">
        <w:tc>
          <w:tcPr>
            <w:tcW w:w="3870" w:type="dxa"/>
            <w:vAlign w:val="bottom"/>
          </w:tcPr>
          <w:p w14:paraId="4F7951AB" w14:textId="77777777" w:rsidR="00CB1E08" w:rsidRPr="009154B5" w:rsidRDefault="00CB1E08" w:rsidP="00CB1E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3EE216" w14:textId="79F5657C" w:rsidR="00CB1E08" w:rsidRPr="002A2E92" w:rsidRDefault="00796EA5" w:rsidP="00CB1E0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3746573" w14:textId="77777777" w:rsidR="00CB1E08" w:rsidRPr="004D6741" w:rsidRDefault="00CB1E08" w:rsidP="00CB1E0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49F34" w14:textId="4ECA4B80" w:rsidR="00CB1E08" w:rsidRPr="002A2E92" w:rsidRDefault="00CB1E08" w:rsidP="00CB1E0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63C7118" w14:textId="77777777" w:rsidR="00CB1E08" w:rsidRPr="008B4D50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CB9272" w14:textId="56434DE4" w:rsidR="00CB1E08" w:rsidRPr="006C117A" w:rsidRDefault="00796EA5" w:rsidP="00CB1E0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7BDC21C" w14:textId="77777777" w:rsidR="00CB1E08" w:rsidRPr="004D6741" w:rsidRDefault="00CB1E08" w:rsidP="00CB1E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5CC6378" w14:textId="644E4D30" w:rsidR="00CB1E08" w:rsidRPr="00FC705E" w:rsidRDefault="00CB1E08" w:rsidP="00CB1E0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722A4F4" w14:textId="457C4A06" w:rsidR="007265EE" w:rsidRDefault="007265E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C30AB9C" w14:textId="77777777" w:rsidR="007265EE" w:rsidRDefault="007265EE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1A69B6" w:rsidRPr="00744476" w14:paraId="426BA52E" w14:textId="77777777" w:rsidTr="00664668">
        <w:tc>
          <w:tcPr>
            <w:tcW w:w="3960" w:type="dxa"/>
          </w:tcPr>
          <w:p w14:paraId="5701BDE9" w14:textId="0D8DC9FF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DF8768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A92F9" w14:textId="77777777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C52D67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E08" w:rsidRPr="00744476" w14:paraId="57D5E571" w14:textId="77777777" w:rsidTr="00664668">
        <w:tc>
          <w:tcPr>
            <w:tcW w:w="3960" w:type="dxa"/>
          </w:tcPr>
          <w:p w14:paraId="36ACAA9B" w14:textId="138AF137" w:rsidR="00CB1E08" w:rsidRPr="00FD68FC" w:rsidRDefault="00CB1E08" w:rsidP="00CB1E0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E6F" w14:textId="630B60A6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E112ECD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D23F9" w14:textId="0CEB15DF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899D574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9EC6B7" w14:textId="3356A999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63A32D3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820D" w14:textId="08523E48" w:rsidR="00CB1E08" w:rsidRPr="00744476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B1E08" w:rsidRPr="00744476" w14:paraId="55719937" w14:textId="77777777" w:rsidTr="00664668">
        <w:tc>
          <w:tcPr>
            <w:tcW w:w="3960" w:type="dxa"/>
          </w:tcPr>
          <w:p w14:paraId="2B2C7FA9" w14:textId="100441E5" w:rsidR="00CB1E08" w:rsidRPr="00744476" w:rsidRDefault="00CB1E08" w:rsidP="00CB1E0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A3063" w14:textId="30E9FA94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E8F366F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0C73" w14:textId="7BF57047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6728698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267F0" w14:textId="51800B66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B7A1930" w14:textId="77777777" w:rsidR="00CB1E08" w:rsidRPr="00744476" w:rsidRDefault="00CB1E08" w:rsidP="00CB1E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5065C" w14:textId="0915F55B" w:rsidR="00CB1E08" w:rsidRDefault="00CB1E08" w:rsidP="00CB1E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B1E08" w:rsidRPr="00744476" w14:paraId="396962CA" w14:textId="77777777" w:rsidTr="00664668">
        <w:tc>
          <w:tcPr>
            <w:tcW w:w="3960" w:type="dxa"/>
          </w:tcPr>
          <w:p w14:paraId="43D00D25" w14:textId="77777777" w:rsidR="00CB1E08" w:rsidRPr="00744476" w:rsidRDefault="00CB1E08" w:rsidP="00CB1E0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F953044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1E08" w:rsidRPr="00744476" w14:paraId="2508BF98" w14:textId="77777777" w:rsidTr="00664668">
        <w:tc>
          <w:tcPr>
            <w:tcW w:w="3960" w:type="dxa"/>
          </w:tcPr>
          <w:p w14:paraId="73F430E6" w14:textId="75E0BE89" w:rsidR="00CB1E08" w:rsidRPr="00744476" w:rsidRDefault="00CB1E08" w:rsidP="00CB1E0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7A04CBBB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1E08" w:rsidRPr="00744476" w14:paraId="23BC5D48" w14:textId="77777777" w:rsidTr="00664668">
        <w:tc>
          <w:tcPr>
            <w:tcW w:w="3960" w:type="dxa"/>
          </w:tcPr>
          <w:p w14:paraId="1C6BB76D" w14:textId="49FA844E" w:rsidR="00CB1E08" w:rsidRPr="00744476" w:rsidRDefault="00CB1E08" w:rsidP="00CB1E08">
            <w:pPr>
              <w:tabs>
                <w:tab w:val="left" w:pos="720"/>
              </w:tabs>
              <w:spacing w:line="240" w:lineRule="auto"/>
              <w:ind w:right="-108" w:firstLine="2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6B6884D2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1E08" w:rsidRPr="00744476" w14:paraId="0F6E8E3B" w14:textId="77777777" w:rsidTr="00664668">
        <w:tc>
          <w:tcPr>
            <w:tcW w:w="3960" w:type="dxa"/>
          </w:tcPr>
          <w:p w14:paraId="1AFFC12B" w14:textId="77777777" w:rsidR="00CB1E08" w:rsidRPr="00744476" w:rsidRDefault="00CB1E08" w:rsidP="00CB1E0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A243AB" w14:textId="77777777" w:rsidR="00CB1E08" w:rsidRPr="00744476" w:rsidRDefault="00CB1E08" w:rsidP="00CB1E08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AE80A" w14:textId="77777777" w:rsidR="00CB1E08" w:rsidRPr="00744476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49735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258" w14:textId="77777777" w:rsidR="00CB1E08" w:rsidRPr="00744476" w:rsidRDefault="00CB1E08" w:rsidP="00CB1E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5FEDC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FF30" w14:textId="77777777" w:rsidR="00CB1E08" w:rsidRPr="00744476" w:rsidRDefault="00CB1E08" w:rsidP="00CB1E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08FEE" w14:textId="77777777" w:rsidR="00CB1E08" w:rsidRPr="00744476" w:rsidRDefault="00CB1E08" w:rsidP="00CB1E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EA5" w:rsidRPr="00744476" w14:paraId="57F420A3" w14:textId="77777777" w:rsidTr="00664668">
        <w:tc>
          <w:tcPr>
            <w:tcW w:w="3960" w:type="dxa"/>
            <w:vAlign w:val="bottom"/>
          </w:tcPr>
          <w:p w14:paraId="1F532F13" w14:textId="77777777" w:rsidR="00796EA5" w:rsidRPr="00744476" w:rsidRDefault="00796EA5" w:rsidP="00796E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5541A3DF" w14:textId="666377F1" w:rsidR="00796EA5" w:rsidRPr="00744476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2389626" w14:textId="77777777" w:rsidR="00796EA5" w:rsidRPr="00744476" w:rsidRDefault="00796EA5" w:rsidP="00796E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51E79" w14:textId="77777777" w:rsidR="00796EA5" w:rsidRPr="00744476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EECA8" w14:textId="77777777" w:rsidR="00796EA5" w:rsidRPr="00744476" w:rsidRDefault="00796EA5" w:rsidP="00796E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9EE07" w14:textId="474339C2" w:rsidR="00796EA5" w:rsidRPr="00E072EC" w:rsidRDefault="00796EA5" w:rsidP="00796EA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690D6C44" w14:textId="77777777" w:rsidR="00796EA5" w:rsidRPr="00BC5D5C" w:rsidRDefault="00796EA5" w:rsidP="00796EA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F51DB" w14:textId="4FCA1BE8" w:rsidR="00796EA5" w:rsidRPr="00BC5D5C" w:rsidRDefault="00796EA5" w:rsidP="00796EA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796EA5" w:rsidRPr="00744476" w14:paraId="06246A85" w14:textId="77777777" w:rsidTr="009E59DE">
        <w:tc>
          <w:tcPr>
            <w:tcW w:w="3960" w:type="dxa"/>
            <w:vAlign w:val="bottom"/>
          </w:tcPr>
          <w:p w14:paraId="4B950480" w14:textId="2114BEFB" w:rsidR="00796EA5" w:rsidRPr="00744476" w:rsidRDefault="00796EA5" w:rsidP="00796EA5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A82EF" w14:textId="10FD3803" w:rsidR="00796EA5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DDDBE6" w14:textId="77777777" w:rsidR="00796EA5" w:rsidRPr="00744476" w:rsidRDefault="00796EA5" w:rsidP="00796E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9CE8F" w14:textId="77777777" w:rsidR="00796EA5" w:rsidRPr="00744476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63325" w14:textId="77777777" w:rsidR="00796EA5" w:rsidRPr="00744476" w:rsidRDefault="00796EA5" w:rsidP="00796E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DB32" w14:textId="38578BF5" w:rsidR="00796EA5" w:rsidRDefault="007265EE" w:rsidP="00796EA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(862)</w:t>
            </w:r>
          </w:p>
        </w:tc>
        <w:tc>
          <w:tcPr>
            <w:tcW w:w="270" w:type="dxa"/>
          </w:tcPr>
          <w:p w14:paraId="2E39F551" w14:textId="77777777" w:rsidR="00796EA5" w:rsidRPr="00BC5D5C" w:rsidRDefault="00796EA5" w:rsidP="00796EA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4EA7D" w14:textId="179D64E2" w:rsidR="00796EA5" w:rsidRPr="00BC5D5C" w:rsidRDefault="00796EA5" w:rsidP="00796EA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(869)</w:t>
            </w:r>
          </w:p>
        </w:tc>
      </w:tr>
      <w:tr w:rsidR="00796EA5" w:rsidRPr="00744476" w14:paraId="43A2080B" w14:textId="77777777" w:rsidTr="009E59DE">
        <w:tc>
          <w:tcPr>
            <w:tcW w:w="3960" w:type="dxa"/>
            <w:vAlign w:val="bottom"/>
          </w:tcPr>
          <w:p w14:paraId="3E173122" w14:textId="77777777" w:rsidR="00796EA5" w:rsidRPr="00413A72" w:rsidRDefault="00796EA5" w:rsidP="00796EA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4A8E6" w14:textId="5D5A8E4D" w:rsidR="00796EA5" w:rsidRPr="00413A72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9034FC" w14:textId="77777777" w:rsidR="00796EA5" w:rsidRPr="00413A72" w:rsidRDefault="00796EA5" w:rsidP="00796E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D4838" w14:textId="77777777" w:rsidR="00796EA5" w:rsidRPr="00413A72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84751" w14:textId="77777777" w:rsidR="00796EA5" w:rsidRPr="00413A72" w:rsidRDefault="00796EA5" w:rsidP="00796EA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4A007" w14:textId="43D642E6" w:rsidR="00796EA5" w:rsidRPr="00413A72" w:rsidRDefault="007265EE" w:rsidP="00796EA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549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1,122</w:t>
            </w:r>
          </w:p>
        </w:tc>
        <w:tc>
          <w:tcPr>
            <w:tcW w:w="270" w:type="dxa"/>
          </w:tcPr>
          <w:p w14:paraId="00EC0FD4" w14:textId="77777777" w:rsidR="00796EA5" w:rsidRPr="00413A72" w:rsidRDefault="00796EA5" w:rsidP="00796EA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27DEFA" w14:textId="0C33DE2A" w:rsidR="00796EA5" w:rsidRPr="00413A72" w:rsidRDefault="00796EA5" w:rsidP="00796EA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421,115</w:t>
            </w:r>
          </w:p>
        </w:tc>
      </w:tr>
    </w:tbl>
    <w:p w14:paraId="1DDE3548" w14:textId="262CD62F" w:rsidR="00CE198C" w:rsidRDefault="00CE198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900E345" w14:textId="321D9B08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984B3F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984B3F">
        <w:rPr>
          <w:spacing w:val="2"/>
          <w:lang w:val="en-US"/>
        </w:rPr>
        <w:t>47</w:t>
      </w:r>
      <w:r w:rsidR="00984B3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984B3F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984B3F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984B3F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2405AF43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984B3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84B3F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5367E068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362E34">
        <w:rPr>
          <w:spacing w:val="6"/>
          <w:lang w:val="en-US"/>
        </w:rPr>
        <w:t>30</w:t>
      </w:r>
      <w:r w:rsidR="00362E34">
        <w:rPr>
          <w:spacing w:val="-2"/>
        </w:rPr>
        <w:t xml:space="preserve"> </w:t>
      </w:r>
      <w:r w:rsidR="00CB1E08">
        <w:rPr>
          <w:rFonts w:hint="cs"/>
          <w:spacing w:val="-2"/>
          <w:cs/>
        </w:rPr>
        <w:t>กันยา</w:t>
      </w:r>
      <w:r w:rsidR="00362E34">
        <w:rPr>
          <w:rFonts w:hint="cs"/>
          <w:spacing w:val="-2"/>
          <w:cs/>
        </w:rPr>
        <w:t>ยน</w:t>
      </w:r>
      <w:r w:rsidR="00362E34" w:rsidRPr="00E4496F">
        <w:rPr>
          <w:rFonts w:hint="cs"/>
          <w:spacing w:val="-2"/>
          <w:cs/>
          <w:lang w:val="en-US"/>
        </w:rPr>
        <w:t xml:space="preserve"> </w:t>
      </w:r>
      <w:r w:rsidR="0057505D">
        <w:rPr>
          <w:spacing w:val="6"/>
          <w:lang w:val="en-US"/>
        </w:rPr>
        <w:t>2565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7265EE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="00534E53">
        <w:rPr>
          <w:spacing w:val="6"/>
          <w:lang w:val="en-US"/>
        </w:rPr>
        <w:t xml:space="preserve"> </w:t>
      </w:r>
      <w:r w:rsidRPr="00E4496F">
        <w:rPr>
          <w:rFonts w:hint="cs"/>
          <w:cs/>
          <w:lang w:val="en-US"/>
        </w:rPr>
        <w:t>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4435C0">
        <w:rPr>
          <w:lang w:val="en-US"/>
        </w:rPr>
        <w:t xml:space="preserve"> </w:t>
      </w:r>
      <w:r w:rsidR="007265EE">
        <w:rPr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</w:t>
      </w:r>
      <w:r w:rsidR="00534E53" w:rsidRPr="001247E7">
        <w:rPr>
          <w:rFonts w:hint="cs"/>
          <w:cs/>
          <w:lang w:val="en-US"/>
        </w:rPr>
        <w:t xml:space="preserve"> </w:t>
      </w:r>
      <w:r w:rsidRPr="00E4496F">
        <w:rPr>
          <w:rFonts w:hint="cs"/>
          <w:cs/>
          <w:lang w:val="en-US"/>
        </w:rPr>
        <w:t xml:space="preserve">และดอกเบี้ยรับรอรับรู้ </w:t>
      </w:r>
      <w:r w:rsidR="007265EE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8440A9">
        <w:rPr>
          <w:i/>
          <w:iCs/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5CB794C4" w:rsidR="00482849" w:rsidRDefault="00482849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901A37" w:rsidRPr="00744476" w14:paraId="72E9DCA7" w14:textId="77777777" w:rsidTr="000221B7">
        <w:trPr>
          <w:tblHeader/>
        </w:trPr>
        <w:tc>
          <w:tcPr>
            <w:tcW w:w="3817" w:type="dxa"/>
          </w:tcPr>
          <w:p w14:paraId="0983AA8D" w14:textId="3AB9F44C" w:rsidR="00901A37" w:rsidRPr="00744476" w:rsidRDefault="00901A37" w:rsidP="00901A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B32938E" w14:textId="77777777" w:rsidR="00901A37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536821" w14:textId="77777777" w:rsidR="00901A37" w:rsidRPr="00744476" w:rsidRDefault="00901A37" w:rsidP="00901A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60CEA702" w14:textId="77777777" w:rsidR="00901A37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A37" w:rsidRPr="00744476" w14:paraId="10A771BE" w14:textId="77777777" w:rsidTr="004420A4">
        <w:trPr>
          <w:tblHeader/>
        </w:trPr>
        <w:tc>
          <w:tcPr>
            <w:tcW w:w="3817" w:type="dxa"/>
          </w:tcPr>
          <w:p w14:paraId="61AFEF1A" w14:textId="0ADDD8FC" w:rsidR="00901A37" w:rsidRPr="00744476" w:rsidRDefault="00901A37" w:rsidP="00901A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74955B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492A6E3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1942B6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920F756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00BD996E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4B3B5C1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5067B4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20023" w:rsidRPr="00744476" w14:paraId="24A99421" w14:textId="77777777" w:rsidTr="000221B7">
        <w:trPr>
          <w:tblHeader/>
        </w:trPr>
        <w:tc>
          <w:tcPr>
            <w:tcW w:w="3817" w:type="dxa"/>
          </w:tcPr>
          <w:p w14:paraId="02C3384E" w14:textId="77777777" w:rsidR="00120023" w:rsidRPr="00744476" w:rsidRDefault="00120023" w:rsidP="000221B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653B73E" w14:textId="77777777" w:rsidR="00120023" w:rsidRPr="00744476" w:rsidRDefault="00120023" w:rsidP="000221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382C" w:rsidRPr="00744476" w14:paraId="3E08FB24" w14:textId="77777777" w:rsidTr="004420A4">
        <w:tc>
          <w:tcPr>
            <w:tcW w:w="3817" w:type="dxa"/>
          </w:tcPr>
          <w:p w14:paraId="28799D1F" w14:textId="2112A772" w:rsidR="00E7382C" w:rsidRPr="00744476" w:rsidRDefault="00E7382C" w:rsidP="00E738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6" w:type="dxa"/>
            <w:shd w:val="clear" w:color="auto" w:fill="auto"/>
          </w:tcPr>
          <w:p w14:paraId="5C8D6B54" w14:textId="165980DB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5B50C7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36C546" w14:textId="0F42F263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A3AE63F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9FD43B" w14:textId="1D4F88E1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9DB100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9C377A" w14:textId="76AE71C5" w:rsidR="00E7382C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0A4" w:rsidRPr="00744476" w14:paraId="516B37BA" w14:textId="77777777" w:rsidTr="004420A4">
        <w:tc>
          <w:tcPr>
            <w:tcW w:w="5003" w:type="dxa"/>
            <w:gridSpan w:val="2"/>
          </w:tcPr>
          <w:p w14:paraId="4882AB2C" w14:textId="1AFCE3E6" w:rsidR="004420A4" w:rsidRPr="00744476" w:rsidRDefault="004420A4" w:rsidP="004420A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57ED9DDC" w14:textId="77777777" w:rsidR="004420A4" w:rsidRPr="00744476" w:rsidRDefault="004420A4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CDE9D2" w14:textId="77777777" w:rsidR="004420A4" w:rsidRPr="00744476" w:rsidRDefault="004420A4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3900284" w14:textId="77777777" w:rsidR="004420A4" w:rsidRPr="00744476" w:rsidRDefault="004420A4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6BD6B01" w14:textId="77777777" w:rsidR="004420A4" w:rsidRPr="00744476" w:rsidRDefault="004420A4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BBED22A" w14:textId="77777777" w:rsidR="004420A4" w:rsidRPr="00744476" w:rsidRDefault="004420A4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917610" w14:textId="77777777" w:rsidR="004420A4" w:rsidRPr="00744476" w:rsidRDefault="004420A4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60D0F" w:rsidRPr="00744476" w14:paraId="5CDCC0B5" w14:textId="77777777" w:rsidTr="004420A4">
        <w:tc>
          <w:tcPr>
            <w:tcW w:w="3817" w:type="dxa"/>
          </w:tcPr>
          <w:p w14:paraId="5DAA233A" w14:textId="35AEEC54" w:rsidR="00260D0F" w:rsidRPr="007E7E83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186" w:type="dxa"/>
            <w:shd w:val="clear" w:color="auto" w:fill="auto"/>
          </w:tcPr>
          <w:p w14:paraId="63165BE8" w14:textId="138CF045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D0CC70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3FD9E0" w14:textId="24744F04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964382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FA8C9F5" w14:textId="43C7BD5A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958C640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DBA3DAC" w14:textId="57AA16DB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D0F" w:rsidRPr="00744476" w14:paraId="07DA79C4" w14:textId="77777777" w:rsidTr="004420A4">
        <w:tc>
          <w:tcPr>
            <w:tcW w:w="3817" w:type="dxa"/>
          </w:tcPr>
          <w:p w14:paraId="79977A48" w14:textId="03157E56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44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6" w:type="dxa"/>
            <w:shd w:val="clear" w:color="auto" w:fill="auto"/>
          </w:tcPr>
          <w:p w14:paraId="433B03B5" w14:textId="20EA3227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A0A11CB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F5966D1" w14:textId="1385383B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3CA6A78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76351E4" w14:textId="60B7F5B8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5891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D78A1F" w14:textId="190B665B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D0F" w:rsidRPr="00744476" w14:paraId="1BC872B1" w14:textId="77777777" w:rsidTr="004420A4">
        <w:tc>
          <w:tcPr>
            <w:tcW w:w="3817" w:type="dxa"/>
          </w:tcPr>
          <w:p w14:paraId="637E1803" w14:textId="0D4FDCFE" w:rsidR="00260D0F" w:rsidRPr="00744476" w:rsidRDefault="00260D0F" w:rsidP="00260D0F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เกี่ยวข้องกัน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76C13B0" w14:textId="5392C6A7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3C36A9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9099E48" w14:textId="0C8398C1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109DC10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24C3C97" w14:textId="0C5A6D63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BD1A1D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9F994A" w14:textId="08415AB9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556A066" w14:textId="77777777" w:rsidR="00120023" w:rsidRDefault="00120023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4F7299" w:rsidRPr="00744476" w14:paraId="0EEE65EB" w14:textId="77777777" w:rsidTr="00120023">
        <w:trPr>
          <w:tblHeader/>
        </w:trPr>
        <w:tc>
          <w:tcPr>
            <w:tcW w:w="3817" w:type="dxa"/>
          </w:tcPr>
          <w:p w14:paraId="4A924520" w14:textId="34D3854E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58" w:type="dxa"/>
            <w:gridSpan w:val="3"/>
          </w:tcPr>
          <w:p w14:paraId="6872AB5F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5580C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3DAF737D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977" w:rsidRPr="00744476" w14:paraId="6DF2E98F" w14:textId="77777777" w:rsidTr="00120023">
        <w:trPr>
          <w:tblHeader/>
        </w:trPr>
        <w:tc>
          <w:tcPr>
            <w:tcW w:w="3817" w:type="dxa"/>
          </w:tcPr>
          <w:p w14:paraId="6AC8A43D" w14:textId="77777777" w:rsidR="00CA4977" w:rsidRPr="00744476" w:rsidRDefault="00CA4977" w:rsidP="00CA497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519705" w14:textId="4F62DF32" w:rsidR="00CA4977" w:rsidRPr="00745748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B1B7329" w14:textId="77777777" w:rsidR="00CA4977" w:rsidRPr="00744476" w:rsidRDefault="00CA4977" w:rsidP="00CA497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1DA54A" w14:textId="47EB73F8" w:rsidR="00CA4977" w:rsidRPr="00744476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AE6F8" w14:textId="77777777" w:rsidR="00CA4977" w:rsidRPr="00744476" w:rsidRDefault="00CA4977" w:rsidP="00CA497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55B7ED3" w14:textId="00A37E0E" w:rsidR="00CA4977" w:rsidRPr="00744476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621D5079" w14:textId="77777777" w:rsidR="00CA4977" w:rsidRPr="00744476" w:rsidRDefault="00CA4977" w:rsidP="00CA497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51A69" w14:textId="31C86229" w:rsidR="00CA4977" w:rsidRPr="00744476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A4977" w:rsidRPr="00744476" w14:paraId="0216EE02" w14:textId="77777777" w:rsidTr="00120023">
        <w:trPr>
          <w:tblHeader/>
        </w:trPr>
        <w:tc>
          <w:tcPr>
            <w:tcW w:w="3817" w:type="dxa"/>
          </w:tcPr>
          <w:p w14:paraId="29CB869A" w14:textId="63A85775" w:rsidR="00CA4977" w:rsidRPr="00744476" w:rsidRDefault="00CA4977" w:rsidP="00CA497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F78035" w14:textId="3DAD8430" w:rsidR="00CA4977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4FE6F48" w14:textId="77777777" w:rsidR="00CA4977" w:rsidRPr="00744476" w:rsidRDefault="00CA4977" w:rsidP="00CA497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0000B14" w14:textId="7E951FF3" w:rsidR="00CA4977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B5C3A6" w14:textId="77777777" w:rsidR="00CA4977" w:rsidRPr="00744476" w:rsidRDefault="00CA4977" w:rsidP="00CA497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41F98C9" w14:textId="6FA94D57" w:rsidR="00CA4977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B353CED" w14:textId="77777777" w:rsidR="00CA4977" w:rsidRPr="00744476" w:rsidRDefault="00CA4977" w:rsidP="00CA497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6F04C6" w14:textId="6B2F173A" w:rsidR="00CA4977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A4977" w:rsidRPr="00744476" w14:paraId="03D61134" w14:textId="77777777" w:rsidTr="00745748">
        <w:trPr>
          <w:tblHeader/>
        </w:trPr>
        <w:tc>
          <w:tcPr>
            <w:tcW w:w="3817" w:type="dxa"/>
          </w:tcPr>
          <w:p w14:paraId="1AF714BA" w14:textId="77777777" w:rsidR="00CA4977" w:rsidRPr="00744476" w:rsidRDefault="00CA4977" w:rsidP="00CA497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3E2EE21" w14:textId="77777777" w:rsidR="00CA4977" w:rsidRPr="00744476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A4977" w:rsidRPr="00744476" w14:paraId="0E340D8A" w14:textId="77777777" w:rsidTr="00745748">
        <w:trPr>
          <w:tblHeader/>
        </w:trPr>
        <w:tc>
          <w:tcPr>
            <w:tcW w:w="3817" w:type="dxa"/>
          </w:tcPr>
          <w:p w14:paraId="02223C87" w14:textId="06C3D4FD" w:rsidR="00CA4977" w:rsidRPr="00744476" w:rsidRDefault="00CA4977" w:rsidP="00CA497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4" w:type="dxa"/>
            <w:gridSpan w:val="7"/>
          </w:tcPr>
          <w:p w14:paraId="7678AA8E" w14:textId="77777777" w:rsidR="00CA4977" w:rsidRPr="00744476" w:rsidRDefault="00CA4977" w:rsidP="00CA497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4977" w:rsidRPr="00744476" w14:paraId="43B4F8A6" w14:textId="77777777" w:rsidTr="00120023">
        <w:tc>
          <w:tcPr>
            <w:tcW w:w="3817" w:type="dxa"/>
          </w:tcPr>
          <w:p w14:paraId="465EA79F" w14:textId="77777777" w:rsidR="00CA4977" w:rsidRPr="00744476" w:rsidRDefault="00CA4977" w:rsidP="00CA497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8514D4A" w14:textId="77777777" w:rsidR="00CA4977" w:rsidRPr="00744476" w:rsidRDefault="00CA4977" w:rsidP="00CA49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D126" w14:textId="77777777" w:rsidR="00CA4977" w:rsidRPr="00744476" w:rsidRDefault="00CA4977" w:rsidP="00CA49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7A5A4D" w14:textId="77777777" w:rsidR="00CA4977" w:rsidRPr="00744476" w:rsidRDefault="00CA4977" w:rsidP="00CA49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6F7FD" w14:textId="77777777" w:rsidR="00CA4977" w:rsidRPr="00744476" w:rsidRDefault="00CA4977" w:rsidP="00CA49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C491B5" w14:textId="77777777" w:rsidR="00CA4977" w:rsidRPr="00744476" w:rsidRDefault="00CA4977" w:rsidP="00CA4977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169CB3" w14:textId="77777777" w:rsidR="00CA4977" w:rsidRPr="00744476" w:rsidRDefault="00CA4977" w:rsidP="00CA49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8677F6" w14:textId="77777777" w:rsidR="00CA4977" w:rsidRPr="00744476" w:rsidRDefault="00CA4977" w:rsidP="00CA4977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0D0F" w:rsidRPr="00744476" w14:paraId="67EF431A" w14:textId="77777777" w:rsidTr="00120023">
        <w:tc>
          <w:tcPr>
            <w:tcW w:w="3817" w:type="dxa"/>
            <w:vAlign w:val="bottom"/>
          </w:tcPr>
          <w:p w14:paraId="073DDEC8" w14:textId="77A126AB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86" w:type="dxa"/>
            <w:shd w:val="clear" w:color="auto" w:fill="auto"/>
          </w:tcPr>
          <w:p w14:paraId="6B985CD8" w14:textId="00459241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2EC187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FC34A02" w14:textId="7B2B0201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FB1322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819C21C" w14:textId="7982206C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38A64E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50DB05" w14:textId="33A2B343" w:rsidR="00260D0F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260D0F" w:rsidRPr="00744476" w14:paraId="5718DE37" w14:textId="77777777" w:rsidTr="00120023">
        <w:tc>
          <w:tcPr>
            <w:tcW w:w="3817" w:type="dxa"/>
            <w:vAlign w:val="bottom"/>
          </w:tcPr>
          <w:p w14:paraId="417AD81A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20C1454C" w14:textId="08086DAE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8C4502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4033BE" w14:textId="234B3C0C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0DEDF1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86E225F" w14:textId="377839F0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53,781</w:t>
            </w:r>
          </w:p>
        </w:tc>
        <w:tc>
          <w:tcPr>
            <w:tcW w:w="236" w:type="dxa"/>
          </w:tcPr>
          <w:p w14:paraId="14297EF7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88527" w14:textId="03C3E1D1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43,595</w:t>
            </w:r>
          </w:p>
        </w:tc>
      </w:tr>
      <w:tr w:rsidR="00260D0F" w:rsidRPr="00744476" w14:paraId="49F8FC55" w14:textId="77777777" w:rsidTr="00120023">
        <w:tc>
          <w:tcPr>
            <w:tcW w:w="3817" w:type="dxa"/>
            <w:vAlign w:val="bottom"/>
          </w:tcPr>
          <w:p w14:paraId="7011D4E5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86" w:type="dxa"/>
            <w:shd w:val="clear" w:color="auto" w:fill="auto"/>
          </w:tcPr>
          <w:p w14:paraId="77214B20" w14:textId="46646A2E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4C073B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BE3EF9" w14:textId="1EB9DF1C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829672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BD271E7" w14:textId="1A674781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22,370</w:t>
            </w:r>
          </w:p>
        </w:tc>
        <w:tc>
          <w:tcPr>
            <w:tcW w:w="236" w:type="dxa"/>
          </w:tcPr>
          <w:p w14:paraId="23686058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44D6FF" w14:textId="0CBAC58D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13,872</w:t>
            </w:r>
          </w:p>
        </w:tc>
      </w:tr>
      <w:tr w:rsidR="00260D0F" w:rsidRPr="00744476" w14:paraId="37391F95" w14:textId="77777777" w:rsidTr="00120023">
        <w:tc>
          <w:tcPr>
            <w:tcW w:w="3817" w:type="dxa"/>
            <w:vAlign w:val="bottom"/>
          </w:tcPr>
          <w:p w14:paraId="6FF520EB" w14:textId="29AAC4E8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1186" w:type="dxa"/>
            <w:shd w:val="clear" w:color="auto" w:fill="auto"/>
          </w:tcPr>
          <w:p w14:paraId="29FCC19F" w14:textId="154A30E2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CBA1D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79CE411" w14:textId="30A86E23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E651D7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DE9414" w14:textId="40DE692D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</w:tcPr>
          <w:p w14:paraId="73E3771D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5D880C" w14:textId="743975A8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</w:tr>
      <w:tr w:rsidR="00260D0F" w:rsidRPr="00744476" w14:paraId="3303AEB2" w14:textId="77777777" w:rsidTr="00120023">
        <w:tc>
          <w:tcPr>
            <w:tcW w:w="3817" w:type="dxa"/>
            <w:vAlign w:val="bottom"/>
          </w:tcPr>
          <w:p w14:paraId="257D6E46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86" w:type="dxa"/>
            <w:shd w:val="clear" w:color="auto" w:fill="auto"/>
          </w:tcPr>
          <w:p w14:paraId="57FC306C" w14:textId="5A4211E9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DA7388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78EE925" w14:textId="3D43AB95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9307E3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3A24D6E" w14:textId="2F75A968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481571E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F7F1CA" w14:textId="5B639A27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260D0F" w:rsidRPr="00744476" w14:paraId="6F19E31A" w14:textId="77777777" w:rsidTr="00120023">
        <w:tc>
          <w:tcPr>
            <w:tcW w:w="3817" w:type="dxa"/>
          </w:tcPr>
          <w:p w14:paraId="2F51B41D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86" w:type="dxa"/>
            <w:shd w:val="clear" w:color="auto" w:fill="auto"/>
          </w:tcPr>
          <w:p w14:paraId="6C778104" w14:textId="33B6003F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9D7768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FA9B7D" w14:textId="513BD7F8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BC18F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AD58CC" w14:textId="61765B24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7,360</w:t>
            </w:r>
          </w:p>
        </w:tc>
        <w:tc>
          <w:tcPr>
            <w:tcW w:w="236" w:type="dxa"/>
          </w:tcPr>
          <w:p w14:paraId="19347FC0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5A2F9" w14:textId="171DA835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9,288</w:t>
            </w:r>
          </w:p>
        </w:tc>
      </w:tr>
      <w:tr w:rsidR="00260D0F" w:rsidRPr="00744476" w14:paraId="725E23D7" w14:textId="77777777" w:rsidTr="00120023">
        <w:tc>
          <w:tcPr>
            <w:tcW w:w="3817" w:type="dxa"/>
          </w:tcPr>
          <w:p w14:paraId="4F2A4292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86" w:type="dxa"/>
            <w:shd w:val="clear" w:color="auto" w:fill="auto"/>
          </w:tcPr>
          <w:p w14:paraId="2348CB0F" w14:textId="68343A3D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A2C721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1E2C" w14:textId="460079F4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984803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E0F869C" w14:textId="4E1189C6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8,765</w:t>
            </w:r>
          </w:p>
        </w:tc>
        <w:tc>
          <w:tcPr>
            <w:tcW w:w="236" w:type="dxa"/>
          </w:tcPr>
          <w:p w14:paraId="34AC019D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C6B016" w14:textId="67CAAB27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4,499</w:t>
            </w:r>
          </w:p>
        </w:tc>
      </w:tr>
      <w:tr w:rsidR="00260D0F" w:rsidRPr="00744476" w14:paraId="3C74F04D" w14:textId="77777777" w:rsidTr="00120023">
        <w:tc>
          <w:tcPr>
            <w:tcW w:w="3817" w:type="dxa"/>
          </w:tcPr>
          <w:p w14:paraId="50B09B0D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6" w:type="dxa"/>
            <w:shd w:val="clear" w:color="auto" w:fill="auto"/>
          </w:tcPr>
          <w:p w14:paraId="22392D19" w14:textId="77777777" w:rsidR="00260D0F" w:rsidRPr="00744476" w:rsidRDefault="00260D0F" w:rsidP="00260D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83D6BA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AD14B5B" w14:textId="77777777" w:rsidR="00260D0F" w:rsidRPr="00744476" w:rsidRDefault="00260D0F" w:rsidP="00260D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4494DD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0F9B9B" w14:textId="77777777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D1616C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935D73" w14:textId="77777777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0D0F" w:rsidRPr="00744476" w14:paraId="32340109" w14:textId="77777777" w:rsidTr="003173E1">
        <w:tc>
          <w:tcPr>
            <w:tcW w:w="3817" w:type="dxa"/>
          </w:tcPr>
          <w:p w14:paraId="6D33869F" w14:textId="77777777" w:rsidR="00260D0F" w:rsidRPr="00744476" w:rsidRDefault="00260D0F" w:rsidP="00260D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86" w:type="dxa"/>
            <w:shd w:val="clear" w:color="auto" w:fill="auto"/>
          </w:tcPr>
          <w:p w14:paraId="6CC07AFE" w14:textId="6155B577" w:rsidR="00260D0F" w:rsidRPr="00744476" w:rsidRDefault="007265EE" w:rsidP="00260D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2,487</w:t>
            </w:r>
          </w:p>
        </w:tc>
        <w:tc>
          <w:tcPr>
            <w:tcW w:w="236" w:type="dxa"/>
          </w:tcPr>
          <w:p w14:paraId="2F3B5E95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A83ACC" w14:textId="390EC7FE" w:rsidR="00260D0F" w:rsidRPr="00744476" w:rsidRDefault="00260D0F" w:rsidP="00260D0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36" w:type="dxa"/>
          </w:tcPr>
          <w:p w14:paraId="37E44E38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C999754" w14:textId="11DF4993" w:rsidR="00260D0F" w:rsidRPr="00744476" w:rsidRDefault="00260D0F" w:rsidP="00260D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4F5B51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6EF82E" w14:textId="703A8AFE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260D0F" w:rsidRPr="00744476" w14:paraId="0DBF36C6" w14:textId="77777777" w:rsidTr="003173E1">
        <w:tc>
          <w:tcPr>
            <w:tcW w:w="3817" w:type="dxa"/>
          </w:tcPr>
          <w:p w14:paraId="101887B8" w14:textId="77777777" w:rsidR="00260D0F" w:rsidRPr="00744476" w:rsidRDefault="00260D0F" w:rsidP="00260D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86" w:type="dxa"/>
            <w:shd w:val="clear" w:color="auto" w:fill="auto"/>
          </w:tcPr>
          <w:p w14:paraId="181B6255" w14:textId="5AB29F6E" w:rsidR="00260D0F" w:rsidRPr="00744476" w:rsidRDefault="007265EE" w:rsidP="00260D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138,572</w:t>
            </w:r>
          </w:p>
        </w:tc>
        <w:tc>
          <w:tcPr>
            <w:tcW w:w="236" w:type="dxa"/>
          </w:tcPr>
          <w:p w14:paraId="6D980B1A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D56F" w14:textId="071B28D4" w:rsidR="00260D0F" w:rsidRPr="00744476" w:rsidRDefault="00260D0F" w:rsidP="00260D0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142,098</w:t>
            </w:r>
          </w:p>
        </w:tc>
        <w:tc>
          <w:tcPr>
            <w:tcW w:w="236" w:type="dxa"/>
          </w:tcPr>
          <w:p w14:paraId="717F003A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38A97B" w14:textId="77D94BCB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138,414</w:t>
            </w:r>
          </w:p>
        </w:tc>
        <w:tc>
          <w:tcPr>
            <w:tcW w:w="236" w:type="dxa"/>
          </w:tcPr>
          <w:p w14:paraId="08CAA9A1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DA4613" w14:textId="10F31EFF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141,620</w:t>
            </w:r>
          </w:p>
        </w:tc>
      </w:tr>
      <w:tr w:rsidR="00260D0F" w:rsidRPr="00744476" w14:paraId="4E0DB586" w14:textId="77777777" w:rsidTr="003173E1">
        <w:tc>
          <w:tcPr>
            <w:tcW w:w="3817" w:type="dxa"/>
          </w:tcPr>
          <w:p w14:paraId="7BA504AC" w14:textId="77777777" w:rsidR="00260D0F" w:rsidRPr="00744476" w:rsidRDefault="00260D0F" w:rsidP="00260D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86" w:type="dxa"/>
            <w:shd w:val="clear" w:color="auto" w:fill="auto"/>
          </w:tcPr>
          <w:p w14:paraId="04B123EA" w14:textId="0DEC4106" w:rsidR="00260D0F" w:rsidRPr="00744476" w:rsidRDefault="007265EE" w:rsidP="00260D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212,552</w:t>
            </w:r>
          </w:p>
        </w:tc>
        <w:tc>
          <w:tcPr>
            <w:tcW w:w="236" w:type="dxa"/>
          </w:tcPr>
          <w:p w14:paraId="1ABB6B00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304B22C" w14:textId="37FA006B" w:rsidR="00260D0F" w:rsidRPr="00744476" w:rsidRDefault="00260D0F" w:rsidP="00260D0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167,372</w:t>
            </w:r>
          </w:p>
        </w:tc>
        <w:tc>
          <w:tcPr>
            <w:tcW w:w="236" w:type="dxa"/>
          </w:tcPr>
          <w:p w14:paraId="06340D4B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5EE986B" w14:textId="618D61C3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204,147</w:t>
            </w:r>
          </w:p>
        </w:tc>
        <w:tc>
          <w:tcPr>
            <w:tcW w:w="236" w:type="dxa"/>
          </w:tcPr>
          <w:p w14:paraId="7D59EDC0" w14:textId="77777777" w:rsidR="00260D0F" w:rsidRPr="00744476" w:rsidRDefault="00260D0F" w:rsidP="00260D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2D762" w14:textId="59F8E5B1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159,573</w:t>
            </w:r>
          </w:p>
        </w:tc>
      </w:tr>
      <w:tr w:rsidR="00260D0F" w:rsidRPr="00744476" w14:paraId="714E3A59" w14:textId="77777777" w:rsidTr="003173E1">
        <w:tc>
          <w:tcPr>
            <w:tcW w:w="3817" w:type="dxa"/>
            <w:vAlign w:val="bottom"/>
          </w:tcPr>
          <w:p w14:paraId="7EF9B74F" w14:textId="77777777" w:rsidR="00260D0F" w:rsidRPr="00744476" w:rsidRDefault="00260D0F" w:rsidP="00260D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458A" w14:textId="32780632" w:rsidR="00260D0F" w:rsidRPr="00744476" w:rsidRDefault="007265EE" w:rsidP="00260D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353,611</w:t>
            </w:r>
          </w:p>
        </w:tc>
        <w:tc>
          <w:tcPr>
            <w:tcW w:w="236" w:type="dxa"/>
          </w:tcPr>
          <w:p w14:paraId="384A9214" w14:textId="77777777" w:rsidR="00260D0F" w:rsidRPr="00744476" w:rsidRDefault="00260D0F" w:rsidP="00260D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FD2E607" w14:textId="0CEED394" w:rsidR="00260D0F" w:rsidRPr="00744476" w:rsidRDefault="00260D0F" w:rsidP="00260D0F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312,029</w:t>
            </w:r>
          </w:p>
        </w:tc>
        <w:tc>
          <w:tcPr>
            <w:tcW w:w="236" w:type="dxa"/>
          </w:tcPr>
          <w:p w14:paraId="78CF6F6F" w14:textId="77777777" w:rsidR="00260D0F" w:rsidRPr="00744476" w:rsidRDefault="00260D0F" w:rsidP="00260D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EDCF" w14:textId="6C41ACD6" w:rsidR="00260D0F" w:rsidRPr="00744476" w:rsidRDefault="00260D0F" w:rsidP="00260D0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435,289</w:t>
            </w:r>
          </w:p>
        </w:tc>
        <w:tc>
          <w:tcPr>
            <w:tcW w:w="236" w:type="dxa"/>
          </w:tcPr>
          <w:p w14:paraId="2A99FB09" w14:textId="77777777" w:rsidR="00260D0F" w:rsidRPr="00744476" w:rsidRDefault="00260D0F" w:rsidP="00260D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0406421" w14:textId="3C9094F6" w:rsidR="00260D0F" w:rsidRPr="00744476" w:rsidRDefault="00260D0F" w:rsidP="00260D0F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373,773</w:t>
            </w:r>
          </w:p>
        </w:tc>
      </w:tr>
    </w:tbl>
    <w:p w14:paraId="1A98170E" w14:textId="77777777" w:rsidR="000221B7" w:rsidRDefault="000221B7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A195B" w:rsidRPr="000E72B7" w14:paraId="43536FF1" w14:textId="77777777" w:rsidTr="006743FA">
        <w:trPr>
          <w:tblHeader/>
        </w:trPr>
        <w:tc>
          <w:tcPr>
            <w:tcW w:w="3240" w:type="dxa"/>
            <w:vAlign w:val="bottom"/>
          </w:tcPr>
          <w:p w14:paraId="6E25CDA4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AFE8761" w14:textId="02DCC602" w:rsidR="000A195B" w:rsidRPr="00435338" w:rsidRDefault="000A195B" w:rsidP="003322E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33F9FAD" w14:textId="4C49EC64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ADDA018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95B" w:rsidRPr="000E72B7" w14:paraId="5A9E0F43" w14:textId="77777777" w:rsidTr="00796EA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2FA455E" w14:textId="7725DF1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7187F62" w14:textId="2ED7BC50" w:rsidR="000A195B" w:rsidRPr="000A195B" w:rsidRDefault="006743FA" w:rsidP="006743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0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A497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E0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4568ECD0" w14:textId="219C5FEB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237C2" w14:textId="66697A79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17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173E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317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2921B664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5ED48D" w14:textId="36979EE8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A0CDDDF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73C7" w14:textId="71B7F548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6E62E0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3B4A4D" w14:textId="63C36B9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0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A497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E0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A195B" w:rsidRPr="000E72B7" w14:paraId="37BF4A4A" w14:textId="77777777" w:rsidTr="006743FA">
        <w:trPr>
          <w:tblHeader/>
        </w:trPr>
        <w:tc>
          <w:tcPr>
            <w:tcW w:w="3240" w:type="dxa"/>
          </w:tcPr>
          <w:p w14:paraId="0D799E6C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1D285A" w14:textId="7CAB32C1" w:rsidR="000A195B" w:rsidRPr="00435338" w:rsidRDefault="000A195B" w:rsidP="000A1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F6373A1" w14:textId="49153849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2557E37F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95B" w:rsidRPr="000E72B7" w14:paraId="4A7E7A5F" w14:textId="77777777" w:rsidTr="006743FA">
        <w:trPr>
          <w:tblHeader/>
        </w:trPr>
        <w:tc>
          <w:tcPr>
            <w:tcW w:w="3240" w:type="dxa"/>
            <w:vAlign w:val="bottom"/>
          </w:tcPr>
          <w:p w14:paraId="2C674644" w14:textId="7357471A" w:rsidR="000A195B" w:rsidRPr="00BD080F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260" w:type="dxa"/>
          </w:tcPr>
          <w:p w14:paraId="11B78A5D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A33B6" w14:textId="4FA1EABF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1B3E9247" w14:textId="77777777" w:rsidR="000A195B" w:rsidRPr="00435338" w:rsidRDefault="000A195B" w:rsidP="00201E1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A195B" w:rsidRPr="000E72B7" w14:paraId="73A7B660" w14:textId="77777777" w:rsidTr="00796EA5">
        <w:tc>
          <w:tcPr>
            <w:tcW w:w="3240" w:type="dxa"/>
            <w:vAlign w:val="bottom"/>
          </w:tcPr>
          <w:p w14:paraId="4091D9D7" w14:textId="664A8F50" w:rsidR="000A195B" w:rsidRPr="00BD080F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B3AD54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9B2DE" w14:textId="4943D79E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F9A42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DA4E0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B097C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780EF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A3515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326EB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8D95F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080F" w:rsidRPr="000E72B7" w14:paraId="59B52999" w14:textId="77777777" w:rsidTr="00796EA5">
        <w:tc>
          <w:tcPr>
            <w:tcW w:w="3240" w:type="dxa"/>
            <w:vAlign w:val="bottom"/>
          </w:tcPr>
          <w:p w14:paraId="16EB81E3" w14:textId="7F8406B9" w:rsidR="00BD080F" w:rsidRPr="00BD080F" w:rsidRDefault="00BD080F" w:rsidP="00BD080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3E29430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5BF485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C04831" w14:textId="77777777" w:rsidR="00BD080F" w:rsidRPr="00435338" w:rsidRDefault="00BD080F" w:rsidP="00201E12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E4A48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9474C3" w14:textId="77777777" w:rsidR="00BD080F" w:rsidRPr="00435338" w:rsidRDefault="00BD080F" w:rsidP="00201E12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0370D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5CE23D" w14:textId="77777777" w:rsidR="00BD080F" w:rsidRPr="00435338" w:rsidRDefault="00BD080F" w:rsidP="00201E1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002F2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5DCE03" w14:textId="77777777" w:rsidR="00BD080F" w:rsidRPr="00435338" w:rsidRDefault="00BD080F" w:rsidP="00201E12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195B" w:rsidRPr="000E72B7" w14:paraId="2A6D3FCA" w14:textId="77777777" w:rsidTr="00796EA5">
        <w:tc>
          <w:tcPr>
            <w:tcW w:w="3240" w:type="dxa"/>
          </w:tcPr>
          <w:p w14:paraId="040C68CE" w14:textId="77777777" w:rsidR="000A195B" w:rsidRPr="00BD080F" w:rsidRDefault="000A195B" w:rsidP="00201E12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8DE2F97" w14:textId="41B0FB12" w:rsidR="000A195B" w:rsidRPr="00435338" w:rsidRDefault="00796EA5" w:rsidP="007B4F25">
            <w:pPr>
              <w:tabs>
                <w:tab w:val="clear" w:pos="680"/>
                <w:tab w:val="left" w:pos="61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1.45</w:t>
            </w:r>
          </w:p>
        </w:tc>
        <w:tc>
          <w:tcPr>
            <w:tcW w:w="270" w:type="dxa"/>
          </w:tcPr>
          <w:p w14:paraId="22BA386B" w14:textId="6A0D3CB1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1321FB" w14:textId="753FA19C" w:rsidR="000A195B" w:rsidRPr="00435338" w:rsidRDefault="000A195B" w:rsidP="00201E1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B9477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B83DA" w14:textId="456F11AA" w:rsidR="000A195B" w:rsidRPr="003833DF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590E2E3E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0D785" w14:textId="161A5C4A" w:rsidR="000A195B" w:rsidRPr="00435338" w:rsidRDefault="00796EA5" w:rsidP="00201E12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7128B85E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5F10C" w14:textId="0C5349D8" w:rsidR="000A195B" w:rsidRPr="007A7237" w:rsidRDefault="00796EA5" w:rsidP="00796EA5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96EA5" w:rsidRPr="000E72B7" w14:paraId="2CA558B2" w14:textId="77777777" w:rsidTr="00796EA5">
        <w:tc>
          <w:tcPr>
            <w:tcW w:w="3240" w:type="dxa"/>
          </w:tcPr>
          <w:p w14:paraId="3E7A282C" w14:textId="0CFE80F3" w:rsidR="00796EA5" w:rsidRPr="00BD080F" w:rsidRDefault="00796EA5" w:rsidP="00201E12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260" w:type="dxa"/>
            <w:vAlign w:val="bottom"/>
          </w:tcPr>
          <w:p w14:paraId="6F64013D" w14:textId="5A0DEE79" w:rsidR="00796EA5" w:rsidRPr="00796EA5" w:rsidRDefault="00796EA5" w:rsidP="007B4F25">
            <w:pPr>
              <w:tabs>
                <w:tab w:val="clear" w:pos="680"/>
                <w:tab w:val="left" w:pos="7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</w:t>
            </w:r>
            <w:r w:rsidRPr="007B4F2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6A907885" w14:textId="77777777" w:rsidR="00796EA5" w:rsidRPr="00435338" w:rsidRDefault="00796EA5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6C6DCB" w14:textId="731A6BA3" w:rsidR="00796EA5" w:rsidRDefault="00796EA5" w:rsidP="00201E1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BCD8AB" w14:textId="77777777" w:rsidR="00796EA5" w:rsidRPr="00435338" w:rsidRDefault="00796EA5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D0DC62" w14:textId="2E65A5F0" w:rsidR="00796EA5" w:rsidRDefault="00796EA5" w:rsidP="00201E12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270" w:type="dxa"/>
          </w:tcPr>
          <w:p w14:paraId="4BA36149" w14:textId="77777777" w:rsidR="00796EA5" w:rsidRPr="00435338" w:rsidRDefault="00796EA5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D80483" w14:textId="193EFFA1" w:rsidR="00796EA5" w:rsidRPr="00435338" w:rsidRDefault="00796EA5" w:rsidP="00201E12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(150,000)</w:t>
            </w:r>
          </w:p>
        </w:tc>
        <w:tc>
          <w:tcPr>
            <w:tcW w:w="270" w:type="dxa"/>
          </w:tcPr>
          <w:p w14:paraId="5B31EB02" w14:textId="77777777" w:rsidR="00796EA5" w:rsidRPr="00435338" w:rsidRDefault="00796EA5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118844" w14:textId="72449777" w:rsidR="00796EA5" w:rsidRPr="007A7237" w:rsidRDefault="00796EA5" w:rsidP="000A195B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195B" w:rsidRPr="000E72B7" w14:paraId="7D51992D" w14:textId="77777777" w:rsidTr="00796EA5">
        <w:tc>
          <w:tcPr>
            <w:tcW w:w="3240" w:type="dxa"/>
          </w:tcPr>
          <w:p w14:paraId="3C34E779" w14:textId="77777777" w:rsidR="000A195B" w:rsidRPr="00BD080F" w:rsidRDefault="000A195B" w:rsidP="000A195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8DF870F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3B781" w14:textId="0E62A1A2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33922E" w14:textId="7C45DCCF" w:rsidR="000A195B" w:rsidRDefault="000A195B" w:rsidP="000A195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B98AD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9CCD89" w14:textId="22E9469A" w:rsidR="000A195B" w:rsidRPr="006F5372" w:rsidRDefault="00796EA5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0A19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70" w:type="dxa"/>
          </w:tcPr>
          <w:p w14:paraId="3885CC73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011CCA" w14:textId="621EEAB3" w:rsidR="000A195B" w:rsidRDefault="00796EA5" w:rsidP="000A195B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(850,000)</w:t>
            </w:r>
          </w:p>
        </w:tc>
        <w:tc>
          <w:tcPr>
            <w:tcW w:w="270" w:type="dxa"/>
          </w:tcPr>
          <w:p w14:paraId="45BA3006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D12A54" w14:textId="4C73B2AE" w:rsidR="000A195B" w:rsidRPr="007A7237" w:rsidRDefault="00796EA5" w:rsidP="000A195B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195B" w:rsidRPr="000E72B7" w14:paraId="4021D0F2" w14:textId="77777777" w:rsidTr="00796EA5">
        <w:tc>
          <w:tcPr>
            <w:tcW w:w="3240" w:type="dxa"/>
          </w:tcPr>
          <w:p w14:paraId="3E6E4A2F" w14:textId="77777777" w:rsidR="000A195B" w:rsidRPr="00BD080F" w:rsidRDefault="000A195B" w:rsidP="000A195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</w:tcPr>
          <w:p w14:paraId="59D11EDD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3B718" w14:textId="324D4808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3DDF8" w14:textId="134FECA7" w:rsidR="000A195B" w:rsidRDefault="000A195B" w:rsidP="000A195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77386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C79C0B" w14:textId="25F19A13" w:rsidR="000A195B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</w:t>
            </w:r>
            <w:r w:rsidR="00796E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7BA2CF6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5BA079" w14:textId="7795F713" w:rsidR="000A195B" w:rsidRDefault="00796EA5" w:rsidP="00796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Pr="00796EA5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282A42" w14:textId="77777777" w:rsidR="000A195B" w:rsidRPr="00435338" w:rsidRDefault="000A195B" w:rsidP="000A195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E9F9D3" w14:textId="6F056988" w:rsidR="000A195B" w:rsidRDefault="00796EA5" w:rsidP="00796EA5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195B" w:rsidRPr="000E72B7" w14:paraId="7E43CA33" w14:textId="77777777" w:rsidTr="00796EA5">
        <w:tc>
          <w:tcPr>
            <w:tcW w:w="3240" w:type="dxa"/>
          </w:tcPr>
          <w:p w14:paraId="6C599DB7" w14:textId="77777777" w:rsidR="000A195B" w:rsidRPr="00BD080F" w:rsidRDefault="000A195B" w:rsidP="000A195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C3831C4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FC74C" w14:textId="4699FAD2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9EB4" w14:textId="4717E841" w:rsidR="000A195B" w:rsidRPr="007620FD" w:rsidRDefault="000A195B" w:rsidP="000A195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BAE2F0A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F6FB1" w14:textId="71A93AD0" w:rsidR="000A195B" w:rsidRPr="003833DF" w:rsidRDefault="00796EA5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0A19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0A19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67CCA12" w14:textId="77777777" w:rsidR="000A195B" w:rsidRPr="007620FD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0D641" w14:textId="4AEA32B9" w:rsidR="000A195B" w:rsidRPr="00796EA5" w:rsidRDefault="00796EA5" w:rsidP="00796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(852,356)</w:t>
            </w:r>
          </w:p>
        </w:tc>
        <w:tc>
          <w:tcPr>
            <w:tcW w:w="270" w:type="dxa"/>
          </w:tcPr>
          <w:p w14:paraId="4A083A8E" w14:textId="77777777" w:rsidR="000A195B" w:rsidRPr="00796EA5" w:rsidRDefault="000A195B" w:rsidP="000A195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233E" w14:textId="3DAE7BAB" w:rsidR="000A195B" w:rsidRPr="00796EA5" w:rsidRDefault="00796EA5" w:rsidP="00796EA5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6E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E4DAB8E" w14:textId="327BCA40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BC0009" w:rsidRPr="00744476" w14:paraId="53A1A4A5" w14:textId="77777777" w:rsidTr="002200C5">
        <w:trPr>
          <w:tblHeader/>
        </w:trPr>
        <w:tc>
          <w:tcPr>
            <w:tcW w:w="3848" w:type="dxa"/>
          </w:tcPr>
          <w:p w14:paraId="3A323680" w14:textId="618A8AE2" w:rsidR="00BC0009" w:rsidRPr="00744476" w:rsidRDefault="00BC0009" w:rsidP="00504C9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3618F30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BEF13D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83991F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EB2" w:rsidRPr="00744476" w14:paraId="1F5C0984" w14:textId="77777777" w:rsidTr="002200C5">
        <w:trPr>
          <w:tblHeader/>
        </w:trPr>
        <w:tc>
          <w:tcPr>
            <w:tcW w:w="3848" w:type="dxa"/>
          </w:tcPr>
          <w:p w14:paraId="7B3627C7" w14:textId="1AFEEF13" w:rsidR="00E04EB2" w:rsidRPr="00F76B5D" w:rsidRDefault="00E04EB2" w:rsidP="00E04EB2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A0F553" w14:textId="3B79726C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2017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24F0710F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E0240" w14:textId="5F5A8C12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B1914C2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C3E4992" w14:textId="3C339DB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2017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4C991984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874AEA0" w14:textId="553E98FF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4EB2" w:rsidRPr="00744476" w14:paraId="22C3905E" w14:textId="77777777" w:rsidTr="002200C5">
        <w:trPr>
          <w:tblHeader/>
        </w:trPr>
        <w:tc>
          <w:tcPr>
            <w:tcW w:w="3848" w:type="dxa"/>
          </w:tcPr>
          <w:p w14:paraId="4FFCC701" w14:textId="1232A8B4" w:rsidR="00E04EB2" w:rsidRPr="00744476" w:rsidRDefault="00E04EB2" w:rsidP="00E04EB2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6B5252" w14:textId="7484A9A3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341EF47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3854850" w14:textId="4C6702FF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B3416E1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85E8C34" w14:textId="05D79DF1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E359842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91EEF00" w14:textId="196C103A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04EB2" w:rsidRPr="00744476" w14:paraId="118D8436" w14:textId="77777777" w:rsidTr="002200C5">
        <w:trPr>
          <w:tblHeader/>
        </w:trPr>
        <w:tc>
          <w:tcPr>
            <w:tcW w:w="3848" w:type="dxa"/>
          </w:tcPr>
          <w:p w14:paraId="28E5DB2E" w14:textId="77777777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14:paraId="15163F77" w14:textId="7777777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4EB2" w:rsidRPr="00744476" w14:paraId="54B58AC5" w14:textId="77777777" w:rsidTr="002200C5">
        <w:tc>
          <w:tcPr>
            <w:tcW w:w="3848" w:type="dxa"/>
          </w:tcPr>
          <w:p w14:paraId="128BC8E0" w14:textId="24E01D72" w:rsidR="00E04EB2" w:rsidRPr="004664EB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66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0" w:type="dxa"/>
            <w:gridSpan w:val="7"/>
          </w:tcPr>
          <w:p w14:paraId="17A5F505" w14:textId="77777777" w:rsidR="00E04EB2" w:rsidRPr="004664EB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4EB2" w:rsidRPr="00744476" w14:paraId="67458D73" w14:textId="77777777" w:rsidTr="002200C5">
        <w:tc>
          <w:tcPr>
            <w:tcW w:w="3848" w:type="dxa"/>
          </w:tcPr>
          <w:p w14:paraId="48168174" w14:textId="44D65A35" w:rsidR="00E04EB2" w:rsidRPr="004664EB" w:rsidRDefault="00E04EB2" w:rsidP="00E04EB2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66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0" w:type="dxa"/>
            <w:gridSpan w:val="7"/>
          </w:tcPr>
          <w:p w14:paraId="22711529" w14:textId="77777777" w:rsidR="00E04EB2" w:rsidRPr="004664EB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4EB2" w:rsidRPr="00744476" w14:paraId="3B689384" w14:textId="77777777" w:rsidTr="00745748">
        <w:tc>
          <w:tcPr>
            <w:tcW w:w="3848" w:type="dxa"/>
          </w:tcPr>
          <w:p w14:paraId="7D15C622" w14:textId="77777777" w:rsidR="00E04EB2" w:rsidRPr="004664EB" w:rsidRDefault="00E04EB2" w:rsidP="00E04EB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75F013C" w14:textId="77777777" w:rsidR="00E04EB2" w:rsidRPr="004664EB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3071" w14:textId="77777777" w:rsidR="00E04EB2" w:rsidRPr="004664EB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B22A22" w14:textId="77777777" w:rsidR="00E04EB2" w:rsidRPr="004664EB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70DFB" w14:textId="77777777" w:rsidR="00E04EB2" w:rsidRPr="004664EB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B00F6E" w14:textId="77777777" w:rsidR="00E04EB2" w:rsidRPr="004664EB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CC01C" w14:textId="77777777" w:rsidR="00E04EB2" w:rsidRPr="004664EB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72C125" w14:textId="77777777" w:rsidR="00E04EB2" w:rsidRPr="004664EB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EA5" w:rsidRPr="00744476" w14:paraId="3A58D111" w14:textId="77777777" w:rsidTr="00745748">
        <w:tc>
          <w:tcPr>
            <w:tcW w:w="3848" w:type="dxa"/>
          </w:tcPr>
          <w:p w14:paraId="35EFF816" w14:textId="77777777" w:rsidR="00796EA5" w:rsidRPr="004664EB" w:rsidRDefault="00796EA5" w:rsidP="00796EA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520D2242" w14:textId="35C1E93A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E815A4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4E932259" w14:textId="0592AC4D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998E24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EEE4CE" w14:textId="0DE45270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1,752</w:t>
            </w:r>
          </w:p>
        </w:tc>
        <w:tc>
          <w:tcPr>
            <w:tcW w:w="236" w:type="dxa"/>
          </w:tcPr>
          <w:p w14:paraId="15CC71B4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32C913" w14:textId="5E3E5751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1,944</w:t>
            </w:r>
          </w:p>
        </w:tc>
      </w:tr>
      <w:tr w:rsidR="00796EA5" w:rsidRPr="00744476" w14:paraId="3ABD4408" w14:textId="77777777" w:rsidTr="00745748">
        <w:tc>
          <w:tcPr>
            <w:tcW w:w="3848" w:type="dxa"/>
            <w:vAlign w:val="bottom"/>
          </w:tcPr>
          <w:p w14:paraId="7C5959FB" w14:textId="77777777" w:rsidR="00796EA5" w:rsidRPr="004664EB" w:rsidRDefault="00796EA5" w:rsidP="00796E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ADDE61A" w14:textId="6B1D1E99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126EB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BCEFD68" w14:textId="0673213C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DC5852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6351DF3" w14:textId="5A8142FA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1,036,334</w:t>
            </w:r>
          </w:p>
        </w:tc>
        <w:tc>
          <w:tcPr>
            <w:tcW w:w="236" w:type="dxa"/>
          </w:tcPr>
          <w:p w14:paraId="4ECADD27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2EDE5" w14:textId="18A8A934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966,211</w:t>
            </w:r>
          </w:p>
        </w:tc>
      </w:tr>
      <w:tr w:rsidR="00796EA5" w:rsidRPr="00744476" w14:paraId="1AD85E1B" w14:textId="77777777" w:rsidTr="00745748">
        <w:tc>
          <w:tcPr>
            <w:tcW w:w="3848" w:type="dxa"/>
            <w:vAlign w:val="bottom"/>
          </w:tcPr>
          <w:p w14:paraId="09E7B895" w14:textId="77777777" w:rsidR="00796EA5" w:rsidRPr="004664EB" w:rsidRDefault="00796EA5" w:rsidP="00796E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19A0DF28" w14:textId="572BCD31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B9DCFC2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38113C" w14:textId="56712296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F9D06A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BD2D07" w14:textId="1154E8AE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5F75486F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168C19C" w14:textId="196FDD26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796EA5" w:rsidRPr="00744476" w14:paraId="1C3AE1A2" w14:textId="77777777" w:rsidTr="00745748">
        <w:tc>
          <w:tcPr>
            <w:tcW w:w="3848" w:type="dxa"/>
            <w:vAlign w:val="bottom"/>
          </w:tcPr>
          <w:p w14:paraId="799F02E1" w14:textId="071FA10F" w:rsidR="00796EA5" w:rsidRPr="004664EB" w:rsidRDefault="00796EA5" w:rsidP="00796E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D67B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ซิลิกอน</w:t>
            </w:r>
            <w:r w:rsidRPr="004664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643E601B" w14:textId="466BA326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F9DB14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565DFD" w14:textId="7B17E4BC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6096F1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8B61D5" w14:textId="016F1AD4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13510C1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BD096ED" w14:textId="7383C98D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796EA5" w:rsidRPr="00744476" w14:paraId="6602ECFE" w14:textId="77777777" w:rsidTr="00197B59">
        <w:trPr>
          <w:trHeight w:val="326"/>
        </w:trPr>
        <w:tc>
          <w:tcPr>
            <w:tcW w:w="3848" w:type="dxa"/>
            <w:vAlign w:val="bottom"/>
          </w:tcPr>
          <w:p w14:paraId="19EECE09" w14:textId="77777777" w:rsidR="00796EA5" w:rsidRPr="004664EB" w:rsidRDefault="00796EA5" w:rsidP="00796E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7962DC00" w14:textId="2A5EB42F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ED6B2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9F5DAE" w14:textId="782F1D36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D9AF15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E8E6C" w14:textId="29829032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5,13</w:t>
            </w:r>
            <w:r w:rsidR="007265EE" w:rsidRPr="004664E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54A9E41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5CF00" w14:textId="21D822C1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5,084</w:t>
            </w:r>
          </w:p>
        </w:tc>
      </w:tr>
      <w:tr w:rsidR="00796EA5" w:rsidRPr="00744476" w14:paraId="03EE2BF6" w14:textId="77777777" w:rsidTr="00745748">
        <w:tc>
          <w:tcPr>
            <w:tcW w:w="3848" w:type="dxa"/>
            <w:vAlign w:val="bottom"/>
          </w:tcPr>
          <w:p w14:paraId="11AC73E7" w14:textId="4C86BC19" w:rsidR="00796EA5" w:rsidRPr="004664EB" w:rsidRDefault="00796EA5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4E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664EB"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4664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1FE72AAE" w14:textId="0E333E94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25D0CD0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C1327F" w14:textId="67EAD915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BB0F0C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3D3932" w14:textId="625F7F84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4,07</w:t>
            </w:r>
            <w:r w:rsidR="007265EE" w:rsidRPr="004664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AC7F420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3ED5BF9" w14:textId="7BBA1BC1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</w:tr>
      <w:tr w:rsidR="00796EA5" w:rsidRPr="00744476" w14:paraId="5E248189" w14:textId="77777777" w:rsidTr="00745748">
        <w:tc>
          <w:tcPr>
            <w:tcW w:w="3848" w:type="dxa"/>
            <w:vAlign w:val="bottom"/>
          </w:tcPr>
          <w:p w14:paraId="557CE069" w14:textId="77777777" w:rsidR="00796EA5" w:rsidRPr="004664EB" w:rsidRDefault="00796EA5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4E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664EB"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4664E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2B9F396" w14:textId="5EF45C86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C29A5C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EA87F3C" w14:textId="6A708B9C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25E309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83999F" w14:textId="4FDF8C6E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1,10</w:t>
            </w:r>
            <w:r w:rsidR="007265EE" w:rsidRPr="004664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4A9624D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2CC8E9" w14:textId="2DC7AC8E" w:rsidR="00796EA5" w:rsidRPr="004664EB" w:rsidRDefault="00796EA5" w:rsidP="00796EA5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796EA5" w:rsidRPr="00744476" w14:paraId="24C05C53" w14:textId="77777777" w:rsidTr="00745748">
        <w:tc>
          <w:tcPr>
            <w:tcW w:w="3848" w:type="dxa"/>
            <w:vAlign w:val="bottom"/>
          </w:tcPr>
          <w:p w14:paraId="090E0DE4" w14:textId="413BBF8B" w:rsidR="00796EA5" w:rsidRPr="004664EB" w:rsidRDefault="00796EA5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4EB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66" w:type="dxa"/>
            <w:shd w:val="clear" w:color="auto" w:fill="auto"/>
          </w:tcPr>
          <w:p w14:paraId="7B378A0A" w14:textId="5F8E79B0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B793E7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9B1B88B" w14:textId="34536FD8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018C1B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68B8F5" w14:textId="1EACE862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36" w:type="dxa"/>
          </w:tcPr>
          <w:p w14:paraId="5C8C5DFA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FFE2AE5" w14:textId="4A4D66BE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6EA5" w:rsidRPr="00744476" w14:paraId="03C9682C" w14:textId="77777777" w:rsidTr="00745748">
        <w:tc>
          <w:tcPr>
            <w:tcW w:w="3848" w:type="dxa"/>
            <w:vAlign w:val="bottom"/>
          </w:tcPr>
          <w:p w14:paraId="03782412" w14:textId="27B9C805" w:rsidR="00796EA5" w:rsidRPr="004664EB" w:rsidRDefault="00796EA5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4EB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330C7E5D" w14:textId="77DF3C30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5875A1" w14:textId="77777777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A54BAC" w14:textId="7FF6822A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54E971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8C5ED4" w14:textId="05D9458F" w:rsidR="00796EA5" w:rsidRPr="004664EB" w:rsidRDefault="00796EA5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1,37</w:t>
            </w:r>
            <w:r w:rsidR="007265EE" w:rsidRPr="004664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51ECF7F" w14:textId="77777777" w:rsidR="00796EA5" w:rsidRPr="004664EB" w:rsidRDefault="00796EA5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A0B04F1" w14:textId="166B6284" w:rsidR="00796EA5" w:rsidRPr="004664EB" w:rsidRDefault="00796EA5" w:rsidP="00796E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64EB" w:rsidRPr="00744476" w14:paraId="07577B9B" w14:textId="77777777" w:rsidTr="00745748">
        <w:tc>
          <w:tcPr>
            <w:tcW w:w="3848" w:type="dxa"/>
            <w:vAlign w:val="bottom"/>
          </w:tcPr>
          <w:p w14:paraId="61B39D74" w14:textId="77777777" w:rsidR="004664EB" w:rsidRPr="004664EB" w:rsidRDefault="004664EB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2AC546A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2F4836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8F23A6C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B83645" w14:textId="77777777" w:rsidR="004664EB" w:rsidRPr="004664EB" w:rsidRDefault="004664EB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906EAC7" w14:textId="77777777" w:rsidR="004664EB" w:rsidRPr="004664EB" w:rsidRDefault="004664EB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69BBEA" w14:textId="77777777" w:rsidR="004664EB" w:rsidRPr="004664EB" w:rsidRDefault="004664EB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85B083A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64EB" w:rsidRPr="00744476" w14:paraId="2A6A7464" w14:textId="77777777" w:rsidTr="00745748">
        <w:tc>
          <w:tcPr>
            <w:tcW w:w="3848" w:type="dxa"/>
            <w:vAlign w:val="bottom"/>
          </w:tcPr>
          <w:p w14:paraId="4F4FDDAD" w14:textId="77777777" w:rsidR="004664EB" w:rsidRPr="004664EB" w:rsidRDefault="004664EB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5F8239E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7B4235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2A7D4FB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A25FFA" w14:textId="77777777" w:rsidR="004664EB" w:rsidRPr="004664EB" w:rsidRDefault="004664EB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48B58A" w14:textId="77777777" w:rsidR="004664EB" w:rsidRPr="004664EB" w:rsidRDefault="004664EB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69400E" w14:textId="77777777" w:rsidR="004664EB" w:rsidRPr="004664EB" w:rsidRDefault="004664EB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CB3984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64EB" w:rsidRPr="00744476" w14:paraId="1494983F" w14:textId="77777777" w:rsidTr="00745748">
        <w:tc>
          <w:tcPr>
            <w:tcW w:w="3848" w:type="dxa"/>
            <w:vAlign w:val="bottom"/>
          </w:tcPr>
          <w:p w14:paraId="398A696C" w14:textId="77777777" w:rsidR="004664EB" w:rsidRPr="004664EB" w:rsidRDefault="004664EB" w:rsidP="00796E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0DFB1400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3B0D94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884CED8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FFF37C" w14:textId="77777777" w:rsidR="004664EB" w:rsidRPr="004664EB" w:rsidRDefault="004664EB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B2CACAC" w14:textId="77777777" w:rsidR="004664EB" w:rsidRPr="004664EB" w:rsidRDefault="004664EB" w:rsidP="00796EA5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E9070B" w14:textId="77777777" w:rsidR="004664EB" w:rsidRPr="004664EB" w:rsidRDefault="004664EB" w:rsidP="00796EA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5C0128D" w14:textId="77777777" w:rsidR="004664EB" w:rsidRPr="004664EB" w:rsidRDefault="004664EB" w:rsidP="00796E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64EB" w:rsidRPr="00744476" w14:paraId="21753299" w14:textId="77777777" w:rsidTr="00745748">
        <w:tc>
          <w:tcPr>
            <w:tcW w:w="3848" w:type="dxa"/>
          </w:tcPr>
          <w:p w14:paraId="398A5E61" w14:textId="2FD8C10C" w:rsidR="004664EB" w:rsidRPr="004664EB" w:rsidRDefault="004664EB" w:rsidP="004664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1166" w:type="dxa"/>
          </w:tcPr>
          <w:p w14:paraId="0C538183" w14:textId="77777777" w:rsidR="004664EB" w:rsidRPr="004664EB" w:rsidRDefault="004664EB" w:rsidP="0063790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9C42FF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C32A9E" w14:textId="77777777" w:rsidR="004664EB" w:rsidRPr="004664EB" w:rsidRDefault="004664EB" w:rsidP="004664E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46E482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B94BC2" w14:textId="77777777" w:rsidR="004664EB" w:rsidRPr="004664EB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C271E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59B57" w14:textId="77777777" w:rsidR="004664EB" w:rsidRP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64EB" w:rsidRPr="00744476" w14:paraId="26B82F96" w14:textId="77777777" w:rsidTr="00745748">
        <w:tc>
          <w:tcPr>
            <w:tcW w:w="3848" w:type="dxa"/>
          </w:tcPr>
          <w:p w14:paraId="1CE41875" w14:textId="2972C586" w:rsidR="004664EB" w:rsidRPr="004664EB" w:rsidRDefault="004664EB" w:rsidP="004664EB">
            <w:pPr>
              <w:spacing w:line="240" w:lineRule="auto"/>
              <w:ind w:firstLine="25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66" w:type="dxa"/>
          </w:tcPr>
          <w:p w14:paraId="758B0AC1" w14:textId="77777777" w:rsidR="004664EB" w:rsidRPr="004664EB" w:rsidRDefault="004664EB" w:rsidP="004664E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288E8A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8F12ADD" w14:textId="77777777" w:rsidR="004664EB" w:rsidRPr="004664EB" w:rsidRDefault="004664EB" w:rsidP="004664E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0614F5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5EEF71" w14:textId="77777777" w:rsidR="004664EB" w:rsidRPr="004664EB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14A661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B3FB966" w14:textId="77777777" w:rsidR="004664EB" w:rsidRP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64EB" w:rsidRPr="00744476" w14:paraId="4877A9ED" w14:textId="77777777" w:rsidTr="00745748">
        <w:tc>
          <w:tcPr>
            <w:tcW w:w="3848" w:type="dxa"/>
          </w:tcPr>
          <w:p w14:paraId="679B010E" w14:textId="22561780" w:rsidR="004664EB" w:rsidRPr="004664EB" w:rsidRDefault="004664EB" w:rsidP="004664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6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08456AB" w14:textId="77777777" w:rsidR="004664EB" w:rsidRPr="004664EB" w:rsidRDefault="004664EB" w:rsidP="004664E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FDBD22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44D811E" w14:textId="77777777" w:rsidR="004664EB" w:rsidRPr="004664EB" w:rsidRDefault="004664EB" w:rsidP="004664E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5F257B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2DA166" w14:textId="77777777" w:rsidR="004664EB" w:rsidRPr="004664EB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9584FF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11BF44B" w14:textId="77777777" w:rsidR="004664EB" w:rsidRP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64EB" w:rsidRPr="00744476" w14:paraId="4B0A16A9" w14:textId="77777777" w:rsidTr="006743FA">
        <w:tc>
          <w:tcPr>
            <w:tcW w:w="3848" w:type="dxa"/>
            <w:vAlign w:val="bottom"/>
          </w:tcPr>
          <w:p w14:paraId="2822D0D4" w14:textId="77777777" w:rsidR="004664EB" w:rsidRPr="004664EB" w:rsidRDefault="004664EB" w:rsidP="004664E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5AB22629" w14:textId="3323DC3F" w:rsidR="004664EB" w:rsidRPr="004664EB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7F6EE83B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CD00A81" w14:textId="29CDC4F5" w:rsidR="004664EB" w:rsidRPr="004664EB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342FE66F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CA7F58F" w14:textId="32F23F11" w:rsidR="004664EB" w:rsidRPr="004664EB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4284427F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6F7C9EA" w14:textId="507435F8" w:rsidR="004664EB" w:rsidRP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4664EB" w:rsidRPr="00744476" w14:paraId="493407E5" w14:textId="77777777" w:rsidTr="006743FA">
        <w:tc>
          <w:tcPr>
            <w:tcW w:w="3848" w:type="dxa"/>
          </w:tcPr>
          <w:p w14:paraId="5D142683" w14:textId="77777777" w:rsidR="004664EB" w:rsidRPr="004664EB" w:rsidRDefault="004664EB" w:rsidP="004664E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916569D" w14:textId="39FDDCA5" w:rsidR="004664EB" w:rsidRPr="004664EB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2,309</w:t>
            </w:r>
          </w:p>
        </w:tc>
        <w:tc>
          <w:tcPr>
            <w:tcW w:w="236" w:type="dxa"/>
            <w:shd w:val="clear" w:color="auto" w:fill="auto"/>
          </w:tcPr>
          <w:p w14:paraId="1905BBE0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053700" w14:textId="5609A6F2" w:rsidR="004664EB" w:rsidRPr="004664EB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3F1BBE70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659473" w14:textId="126A37C9" w:rsidR="004664EB" w:rsidRPr="004664EB" w:rsidRDefault="004664EB" w:rsidP="004664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CB760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13AF2B" w14:textId="15474E4D" w:rsidR="004664EB" w:rsidRP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664EB" w:rsidRPr="00744476" w14:paraId="52131760" w14:textId="77777777" w:rsidTr="006743FA">
        <w:tc>
          <w:tcPr>
            <w:tcW w:w="3848" w:type="dxa"/>
          </w:tcPr>
          <w:p w14:paraId="6C1FBF05" w14:textId="77777777" w:rsidR="004664EB" w:rsidRPr="004664EB" w:rsidRDefault="004664EB" w:rsidP="004664E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01310" w14:textId="7C4E0C71" w:rsidR="004664EB" w:rsidRPr="004664EB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4D18042F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D6561D5" w14:textId="4B5677BE" w:rsidR="004664EB" w:rsidRPr="004664EB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2566EB4B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5D5796" w14:textId="0FEACDE0" w:rsidR="004664EB" w:rsidRPr="004664EB" w:rsidRDefault="004664EB" w:rsidP="004664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F6104D" w14:textId="77777777" w:rsidR="004664EB" w:rsidRPr="004664EB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DDC28BA" w14:textId="6B93A654" w:rsidR="004664EB" w:rsidRP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4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4664EB" w:rsidRPr="00744476" w14:paraId="2B86FEF6" w14:textId="77777777" w:rsidTr="00745748">
        <w:tc>
          <w:tcPr>
            <w:tcW w:w="3848" w:type="dxa"/>
          </w:tcPr>
          <w:p w14:paraId="2C73E736" w14:textId="30D2857A" w:rsidR="004664EB" w:rsidRPr="00744476" w:rsidRDefault="004664EB" w:rsidP="004664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7579BE2F" w14:textId="77777777" w:rsidR="004664EB" w:rsidRPr="005C21C7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81FA6C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770EA0F" w14:textId="77777777" w:rsidR="004664EB" w:rsidRPr="00744476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D01FB5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85D4FED" w14:textId="1652F749" w:rsidR="004664EB" w:rsidRPr="00744476" w:rsidRDefault="004664EB" w:rsidP="004664E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D00386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241002" w14:textId="77777777" w:rsidR="004664EB" w:rsidRPr="00744476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64EB" w:rsidRPr="00744476" w14:paraId="307E6115" w14:textId="77777777" w:rsidTr="006743FA">
        <w:tc>
          <w:tcPr>
            <w:tcW w:w="3848" w:type="dxa"/>
          </w:tcPr>
          <w:p w14:paraId="4B71BD75" w14:textId="77777777" w:rsidR="004664EB" w:rsidRPr="00744476" w:rsidRDefault="004664EB" w:rsidP="004664E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57E0F89" w14:textId="7F239F29" w:rsidR="004664EB" w:rsidRPr="005C21C7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3,306</w:t>
            </w:r>
          </w:p>
        </w:tc>
        <w:tc>
          <w:tcPr>
            <w:tcW w:w="236" w:type="dxa"/>
            <w:shd w:val="clear" w:color="auto" w:fill="auto"/>
          </w:tcPr>
          <w:p w14:paraId="3026F966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23A96D8" w14:textId="2E1DD944" w:rsidR="004664EB" w:rsidRPr="00744476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236" w:type="dxa"/>
            <w:shd w:val="clear" w:color="auto" w:fill="auto"/>
          </w:tcPr>
          <w:p w14:paraId="7CB9BFAC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FB1634" w14:textId="52ED7905" w:rsidR="004664EB" w:rsidRPr="005C21C7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3,297</w:t>
            </w:r>
          </w:p>
        </w:tc>
        <w:tc>
          <w:tcPr>
            <w:tcW w:w="236" w:type="dxa"/>
            <w:shd w:val="clear" w:color="auto" w:fill="auto"/>
          </w:tcPr>
          <w:p w14:paraId="478FB84F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F9E8C6F" w14:textId="5FDF5BAE" w:rsidR="004664EB" w:rsidRPr="00744476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4664EB" w:rsidRPr="00744476" w14:paraId="7D5B7D42" w14:textId="77777777" w:rsidTr="006743FA">
        <w:tc>
          <w:tcPr>
            <w:tcW w:w="3848" w:type="dxa"/>
          </w:tcPr>
          <w:p w14:paraId="4AC7EDC0" w14:textId="04264733" w:rsidR="004664EB" w:rsidRPr="00744476" w:rsidRDefault="004664EB" w:rsidP="004664E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F8CB9E" w14:textId="0C412AA2" w:rsidR="004664EB" w:rsidRPr="005C21C7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47,420</w:t>
            </w:r>
          </w:p>
        </w:tc>
        <w:tc>
          <w:tcPr>
            <w:tcW w:w="236" w:type="dxa"/>
          </w:tcPr>
          <w:p w14:paraId="4DA869AE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0EB06A9" w14:textId="4A24C372" w:rsidR="004664EB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2,998</w:t>
            </w:r>
          </w:p>
        </w:tc>
        <w:tc>
          <w:tcPr>
            <w:tcW w:w="236" w:type="dxa"/>
          </w:tcPr>
          <w:p w14:paraId="636B620D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9D72B4" w14:textId="1D9D57F1" w:rsidR="004664EB" w:rsidRPr="005C21C7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36" w:type="dxa"/>
          </w:tcPr>
          <w:p w14:paraId="18461F09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216639" w14:textId="16CD0C3D" w:rsidR="004664EB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2,711</w:t>
            </w:r>
          </w:p>
        </w:tc>
      </w:tr>
      <w:tr w:rsidR="004664EB" w:rsidRPr="00744476" w14:paraId="479748A0" w14:textId="77777777" w:rsidTr="006743FA">
        <w:tc>
          <w:tcPr>
            <w:tcW w:w="3848" w:type="dxa"/>
          </w:tcPr>
          <w:p w14:paraId="23CAA498" w14:textId="77777777" w:rsidR="004664EB" w:rsidRPr="00744476" w:rsidRDefault="004664EB" w:rsidP="004664E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301919C9" w14:textId="69CD6F77" w:rsidR="004664EB" w:rsidRPr="005C21C7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</w:tcPr>
          <w:p w14:paraId="4DFF0132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DDB873" w14:textId="7F6AB9A9" w:rsidR="004664EB" w:rsidRPr="008546E6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</w:tcPr>
          <w:p w14:paraId="36F9F316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DEF6EA2" w14:textId="40DE321B" w:rsidR="004664EB" w:rsidRPr="005C21C7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</w:tcPr>
          <w:p w14:paraId="5573F5F2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AF2E7D" w14:textId="535B3476" w:rsidR="004664EB" w:rsidRPr="008546E6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4664EB" w:rsidRPr="00744476" w14:paraId="7F7E0076" w14:textId="77777777" w:rsidTr="006743FA">
        <w:tc>
          <w:tcPr>
            <w:tcW w:w="3848" w:type="dxa"/>
          </w:tcPr>
          <w:p w14:paraId="11CA0C74" w14:textId="77777777" w:rsidR="004664EB" w:rsidRPr="00744476" w:rsidRDefault="004664EB" w:rsidP="004664E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0F4C67F4" w14:textId="093A21C5" w:rsidR="004664EB" w:rsidRPr="005C21C7" w:rsidRDefault="004664EB" w:rsidP="004664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3CBCC2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220C09" w14:textId="3C619303" w:rsidR="004664EB" w:rsidRPr="00BC0009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3F347988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272797" w14:textId="2734FAAB" w:rsidR="004664EB" w:rsidRPr="005C21C7" w:rsidRDefault="004664EB" w:rsidP="004664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26B176" w14:textId="77777777" w:rsidR="004664EB" w:rsidRPr="00744476" w:rsidRDefault="004664EB" w:rsidP="004664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F72BB08" w14:textId="6CF86476" w:rsidR="004664EB" w:rsidRPr="00BC0009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4664EB" w:rsidRPr="008546E6" w14:paraId="763BD635" w14:textId="77777777" w:rsidTr="006743FA">
        <w:tc>
          <w:tcPr>
            <w:tcW w:w="3848" w:type="dxa"/>
            <w:vAlign w:val="bottom"/>
          </w:tcPr>
          <w:p w14:paraId="1FE4B7EA" w14:textId="77777777" w:rsidR="004664EB" w:rsidRPr="00744476" w:rsidRDefault="004664EB" w:rsidP="004664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4807" w14:textId="7ECF5D69" w:rsidR="004664EB" w:rsidRPr="005C21C7" w:rsidRDefault="004664EB" w:rsidP="004664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53,619</w:t>
            </w:r>
          </w:p>
        </w:tc>
        <w:tc>
          <w:tcPr>
            <w:tcW w:w="236" w:type="dxa"/>
          </w:tcPr>
          <w:p w14:paraId="0287FAFB" w14:textId="77777777" w:rsidR="004664EB" w:rsidRPr="00744476" w:rsidRDefault="004664EB" w:rsidP="004664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5B418C5" w14:textId="0651B56E" w:rsidR="004664EB" w:rsidRPr="008546E6" w:rsidRDefault="004664EB" w:rsidP="004664EB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7,513</w:t>
            </w:r>
          </w:p>
        </w:tc>
        <w:tc>
          <w:tcPr>
            <w:tcW w:w="236" w:type="dxa"/>
          </w:tcPr>
          <w:p w14:paraId="59271023" w14:textId="77777777" w:rsidR="004664EB" w:rsidRPr="008546E6" w:rsidRDefault="004664EB" w:rsidP="004664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30600" w14:textId="2AFE1195" w:rsidR="004664EB" w:rsidRPr="008546E6" w:rsidRDefault="004664EB" w:rsidP="004664E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1,056,250</w:t>
            </w:r>
          </w:p>
        </w:tc>
        <w:tc>
          <w:tcPr>
            <w:tcW w:w="236" w:type="dxa"/>
          </w:tcPr>
          <w:p w14:paraId="6B2A0E6E" w14:textId="77777777" w:rsidR="004664EB" w:rsidRPr="00744476" w:rsidRDefault="004664EB" w:rsidP="004664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788966" w14:textId="1032FBA8" w:rsidR="004664EB" w:rsidRPr="008546E6" w:rsidRDefault="004664EB" w:rsidP="004664EB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984,447</w:t>
            </w:r>
          </w:p>
        </w:tc>
      </w:tr>
    </w:tbl>
    <w:p w14:paraId="7394C095" w14:textId="0EED0804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848B5" w:rsidRPr="00A82EE4" w14:paraId="1B312BA9" w14:textId="77777777" w:rsidTr="00C202C3">
        <w:trPr>
          <w:gridAfter w:val="1"/>
          <w:wAfter w:w="6" w:type="dxa"/>
        </w:trPr>
        <w:tc>
          <w:tcPr>
            <w:tcW w:w="3870" w:type="dxa"/>
          </w:tcPr>
          <w:p w14:paraId="569485C2" w14:textId="10F23795" w:rsidR="003848B5" w:rsidRPr="001E6E65" w:rsidRDefault="003848B5" w:rsidP="003848B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ADC3F57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E76BA9C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BE1A984" w14:textId="77777777" w:rsidR="003848B5" w:rsidRPr="00A82EE4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EB2" w14:paraId="29DA0D80" w14:textId="77777777" w:rsidTr="00C202C3">
        <w:trPr>
          <w:tblHeader/>
        </w:trPr>
        <w:tc>
          <w:tcPr>
            <w:tcW w:w="3870" w:type="dxa"/>
          </w:tcPr>
          <w:p w14:paraId="4864ABDD" w14:textId="09FF3102" w:rsidR="00E04EB2" w:rsidRPr="003848B5" w:rsidRDefault="00E04EB2" w:rsidP="00E04EB2">
            <w:pPr>
              <w:spacing w:line="380" w:lineRule="exact"/>
              <w:ind w:right="65"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222356" w14:textId="7F5ACD08" w:rsidR="00E04EB2" w:rsidRPr="00F32380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2017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0DB28338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60C12E" w14:textId="5AA70B74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EDFC046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E030F8" w14:textId="1E34375E" w:rsidR="00E04EB2" w:rsidRPr="00F32380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2017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45" w:type="dxa"/>
          </w:tcPr>
          <w:p w14:paraId="5BC37761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4C7A38B" w14:textId="2A9FA8AE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4EB2" w14:paraId="6C64BD08" w14:textId="77777777" w:rsidTr="00C202C3">
        <w:trPr>
          <w:tblHeader/>
        </w:trPr>
        <w:tc>
          <w:tcPr>
            <w:tcW w:w="3870" w:type="dxa"/>
          </w:tcPr>
          <w:p w14:paraId="454298B5" w14:textId="7C669BCD" w:rsidR="00E04EB2" w:rsidRPr="001E6E65" w:rsidRDefault="00E04EB2" w:rsidP="00E04EB2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93F15" w14:textId="23FD24F7" w:rsidR="00E04EB2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D25CE9C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74298A" w14:textId="4DA1026F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196A5812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C16237" w14:textId="62553760" w:rsidR="00E04EB2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58E189E2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737BE4" w14:textId="26B0C870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04EB2" w:rsidRPr="00D87537" w14:paraId="468A3CDA" w14:textId="77777777" w:rsidTr="00C202C3">
        <w:trPr>
          <w:gridAfter w:val="1"/>
          <w:wAfter w:w="6" w:type="dxa"/>
          <w:tblHeader/>
        </w:trPr>
        <w:tc>
          <w:tcPr>
            <w:tcW w:w="3870" w:type="dxa"/>
          </w:tcPr>
          <w:p w14:paraId="2D44A0AC" w14:textId="77777777" w:rsidR="00E04EB2" w:rsidRPr="00970BCB" w:rsidRDefault="00E04EB2" w:rsidP="00E04EB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3CD4B0AA" w14:textId="77777777" w:rsidR="00E04EB2" w:rsidRPr="00D87537" w:rsidRDefault="00E04EB2" w:rsidP="00E04EB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4EB2" w:rsidRPr="00D87537" w14:paraId="078C8B78" w14:textId="77777777" w:rsidTr="00C202C3">
        <w:trPr>
          <w:gridAfter w:val="1"/>
          <w:wAfter w:w="6" w:type="dxa"/>
          <w:tblHeader/>
        </w:trPr>
        <w:tc>
          <w:tcPr>
            <w:tcW w:w="3870" w:type="dxa"/>
          </w:tcPr>
          <w:p w14:paraId="39A9FDCF" w14:textId="0F2CC2CE" w:rsidR="00E04EB2" w:rsidRPr="00AA6554" w:rsidRDefault="00E04EB2" w:rsidP="00E04EB2">
            <w:pPr>
              <w:spacing w:line="380" w:lineRule="exact"/>
              <w:ind w:right="-21"/>
              <w:jc w:val="both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05" w:type="dxa"/>
            <w:gridSpan w:val="7"/>
          </w:tcPr>
          <w:p w14:paraId="497AD00E" w14:textId="77777777" w:rsidR="00E04EB2" w:rsidRPr="00970BCB" w:rsidRDefault="00E04EB2" w:rsidP="00E04EB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4EB2" w:rsidRPr="00D87537" w14:paraId="2874FD55" w14:textId="77777777" w:rsidTr="00C202C3">
        <w:trPr>
          <w:gridAfter w:val="1"/>
          <w:wAfter w:w="6" w:type="dxa"/>
          <w:tblHeader/>
        </w:trPr>
        <w:tc>
          <w:tcPr>
            <w:tcW w:w="3870" w:type="dxa"/>
          </w:tcPr>
          <w:p w14:paraId="553808CB" w14:textId="404A13E9" w:rsidR="00E04EB2" w:rsidRPr="00970BCB" w:rsidRDefault="00E04EB2" w:rsidP="00E04EB2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05" w:type="dxa"/>
            <w:gridSpan w:val="7"/>
          </w:tcPr>
          <w:p w14:paraId="61B644A9" w14:textId="77777777" w:rsidR="00E04EB2" w:rsidRPr="00970BCB" w:rsidRDefault="00E04EB2" w:rsidP="00E04EB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4EB2" w:rsidRPr="0033434F" w14:paraId="5F3EA8C7" w14:textId="77777777" w:rsidTr="00C202C3">
        <w:tc>
          <w:tcPr>
            <w:tcW w:w="3870" w:type="dxa"/>
          </w:tcPr>
          <w:p w14:paraId="404D61E5" w14:textId="77777777" w:rsidR="00E04EB2" w:rsidRPr="00C12557" w:rsidRDefault="00E04EB2" w:rsidP="00E04EB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3B15AD7" w14:textId="77777777" w:rsidR="00E04EB2" w:rsidRPr="0033434F" w:rsidRDefault="00E04EB2" w:rsidP="00E04EB2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6E356" w14:textId="77777777" w:rsidR="00E04EB2" w:rsidRDefault="00E04EB2" w:rsidP="00E04EB2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B7C568D" w14:textId="77777777" w:rsidR="00E04EB2" w:rsidRPr="0033434F" w:rsidRDefault="00E04EB2" w:rsidP="00E04EB2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111FE4" w14:textId="77777777" w:rsidR="00E04EB2" w:rsidRPr="00BE704B" w:rsidRDefault="00E04EB2" w:rsidP="00E04E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0117F1" w14:textId="77777777" w:rsidR="00E04EB2" w:rsidRPr="0033434F" w:rsidRDefault="00E04EB2" w:rsidP="00E04EB2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D002F2D" w14:textId="77777777" w:rsidR="00E04EB2" w:rsidRPr="00BE704B" w:rsidRDefault="00E04EB2" w:rsidP="00E04E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B1E94C8" w14:textId="77777777" w:rsidR="00E04EB2" w:rsidRPr="0033434F" w:rsidRDefault="00E04EB2" w:rsidP="00E04EB2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B59" w:rsidRPr="0033434F" w14:paraId="0F3C3EC4" w14:textId="77777777" w:rsidTr="00C202C3">
        <w:tc>
          <w:tcPr>
            <w:tcW w:w="3870" w:type="dxa"/>
          </w:tcPr>
          <w:p w14:paraId="01DDB855" w14:textId="77777777" w:rsidR="00197B59" w:rsidRPr="00C12557" w:rsidRDefault="00197B59" w:rsidP="00197B5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31F546C8" w14:textId="641B8877" w:rsidR="00197B59" w:rsidRPr="0033434F" w:rsidRDefault="00197B59" w:rsidP="00197B59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93F73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F3F29F" w14:textId="439DEC24" w:rsidR="00197B59" w:rsidRDefault="00197B59" w:rsidP="00197B59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AFA16B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D04FAE" w14:textId="16EAB069" w:rsidR="00197B59" w:rsidRPr="0033434F" w:rsidRDefault="00197B59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5,037</w:t>
            </w:r>
          </w:p>
        </w:tc>
        <w:tc>
          <w:tcPr>
            <w:tcW w:w="245" w:type="dxa"/>
          </w:tcPr>
          <w:p w14:paraId="0B8D7678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068C2B" w14:textId="341D3612" w:rsidR="00197B59" w:rsidRDefault="00197B59" w:rsidP="00197B59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B59" w:rsidRPr="0033434F" w14:paraId="3EE95421" w14:textId="77777777" w:rsidTr="00C202C3">
        <w:tc>
          <w:tcPr>
            <w:tcW w:w="3870" w:type="dxa"/>
          </w:tcPr>
          <w:p w14:paraId="1540A352" w14:textId="77777777" w:rsidR="00197B59" w:rsidRPr="00C12557" w:rsidRDefault="00197B59" w:rsidP="00197B5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BC64A84" w14:textId="0F4F27C8" w:rsidR="00197B59" w:rsidRPr="0033434F" w:rsidRDefault="00197B59" w:rsidP="00197B59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9FF7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76A3DF" w14:textId="65CC373C" w:rsidR="00197B59" w:rsidRDefault="00197B59" w:rsidP="00197B59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1794D05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8C9CB3" w14:textId="366DF8A2" w:rsidR="00197B59" w:rsidRPr="0033434F" w:rsidRDefault="00197B59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3,134</w:t>
            </w:r>
          </w:p>
        </w:tc>
        <w:tc>
          <w:tcPr>
            <w:tcW w:w="245" w:type="dxa"/>
          </w:tcPr>
          <w:p w14:paraId="7E64375F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5AD2821" w14:textId="5FB01625" w:rsidR="00197B59" w:rsidRDefault="00197B59" w:rsidP="00197B59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B59" w:rsidRPr="0033434F" w14:paraId="32FE2C77" w14:textId="77777777" w:rsidTr="00C202C3">
        <w:tc>
          <w:tcPr>
            <w:tcW w:w="3870" w:type="dxa"/>
          </w:tcPr>
          <w:p w14:paraId="184D3D2C" w14:textId="77777777" w:rsidR="00197B59" w:rsidRPr="00744476" w:rsidRDefault="00197B59" w:rsidP="00197B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63089E3" w14:textId="6AB5E25E" w:rsidR="00197B59" w:rsidRPr="0033434F" w:rsidRDefault="00197B59" w:rsidP="00197B59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6BF8D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8F6841" w14:textId="6D466DFC" w:rsidR="00197B59" w:rsidRDefault="00197B59" w:rsidP="00197B59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9F4BF8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325870" w14:textId="585BE226" w:rsidR="00197B59" w:rsidRPr="0033434F" w:rsidRDefault="00197B59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45" w:type="dxa"/>
          </w:tcPr>
          <w:p w14:paraId="7C779760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2F74426" w14:textId="014E7FD5" w:rsidR="00197B59" w:rsidRDefault="00197B59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197B59" w:rsidRPr="0033434F" w14:paraId="5470A141" w14:textId="77777777" w:rsidTr="00C202C3">
        <w:tc>
          <w:tcPr>
            <w:tcW w:w="3870" w:type="dxa"/>
          </w:tcPr>
          <w:p w14:paraId="1876A323" w14:textId="6321A89B" w:rsidR="00197B59" w:rsidRPr="00B37E56" w:rsidRDefault="00197B59" w:rsidP="00197B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1A5D2692" w14:textId="5EBA319F" w:rsidR="00197B59" w:rsidRDefault="00197B59" w:rsidP="00197B59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D7301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D51972C" w14:textId="5D187BBF" w:rsidR="00197B59" w:rsidRDefault="00197B59" w:rsidP="00197B59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E215A76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984BCB" w14:textId="693342E7" w:rsidR="00197B59" w:rsidRDefault="00197B59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1,151</w:t>
            </w:r>
          </w:p>
        </w:tc>
        <w:tc>
          <w:tcPr>
            <w:tcW w:w="245" w:type="dxa"/>
          </w:tcPr>
          <w:p w14:paraId="3DA06604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7674EE" w14:textId="4D8C2781" w:rsidR="00197B59" w:rsidRDefault="00197B59" w:rsidP="00197B59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7B59" w:rsidRPr="0033434F" w14:paraId="55FA2CF8" w14:textId="77777777" w:rsidTr="00C202C3">
        <w:tc>
          <w:tcPr>
            <w:tcW w:w="3870" w:type="dxa"/>
          </w:tcPr>
          <w:p w14:paraId="5BFC8FB8" w14:textId="77777777" w:rsidR="00197B59" w:rsidRPr="00B37E56" w:rsidRDefault="00197B59" w:rsidP="00197B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322726B" w14:textId="77777777" w:rsidR="00197B59" w:rsidRPr="0033434F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C2DEA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BCA48F2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5D3BB7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C8A01E" w14:textId="77777777" w:rsidR="00197B59" w:rsidRPr="0033434F" w:rsidRDefault="00197B59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CB3610F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89F6533" w14:textId="77777777" w:rsidR="00197B59" w:rsidRDefault="00197B59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B59" w:rsidRPr="0033434F" w14:paraId="6F76E7AB" w14:textId="77777777" w:rsidTr="00C202C3">
        <w:tc>
          <w:tcPr>
            <w:tcW w:w="3870" w:type="dxa"/>
          </w:tcPr>
          <w:p w14:paraId="799BFEF5" w14:textId="77777777" w:rsidR="00197B59" w:rsidRPr="00B37E56" w:rsidRDefault="00197B59" w:rsidP="00197B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090E72D" w14:textId="5D6AC4F9" w:rsidR="00197B59" w:rsidRPr="0033434F" w:rsidRDefault="00197B59" w:rsidP="00197B59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11,906</w:t>
            </w:r>
          </w:p>
        </w:tc>
        <w:tc>
          <w:tcPr>
            <w:tcW w:w="236" w:type="dxa"/>
            <w:shd w:val="clear" w:color="auto" w:fill="auto"/>
          </w:tcPr>
          <w:p w14:paraId="02019207" w14:textId="77777777" w:rsidR="00197B59" w:rsidRDefault="00197B59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14BC095" w14:textId="4739F787" w:rsidR="00197B59" w:rsidRDefault="00197B59" w:rsidP="00197B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6,612</w:t>
            </w:r>
          </w:p>
        </w:tc>
        <w:tc>
          <w:tcPr>
            <w:tcW w:w="260" w:type="dxa"/>
            <w:shd w:val="clear" w:color="auto" w:fill="auto"/>
          </w:tcPr>
          <w:p w14:paraId="2227C3CA" w14:textId="77777777" w:rsidR="00197B59" w:rsidRPr="00BE704B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8ED494" w14:textId="264071E6" w:rsidR="00197B59" w:rsidRPr="00721EB8" w:rsidRDefault="00197B59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3,695</w:t>
            </w:r>
          </w:p>
        </w:tc>
        <w:tc>
          <w:tcPr>
            <w:tcW w:w="245" w:type="dxa"/>
          </w:tcPr>
          <w:p w14:paraId="047E1473" w14:textId="77777777" w:rsidR="00197B59" w:rsidRPr="00721EB8" w:rsidRDefault="00197B59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3E33BB8" w14:textId="3B8AC18E" w:rsidR="00197B59" w:rsidRDefault="00197B59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1,449</w:t>
            </w:r>
          </w:p>
        </w:tc>
      </w:tr>
      <w:tr w:rsidR="00C202C3" w:rsidRPr="0033434F" w14:paraId="0097009D" w14:textId="77777777" w:rsidTr="00C202C3">
        <w:tc>
          <w:tcPr>
            <w:tcW w:w="3870" w:type="dxa"/>
          </w:tcPr>
          <w:p w14:paraId="49F91DC0" w14:textId="77777777" w:rsidR="00C202C3" w:rsidRPr="00F63BCB" w:rsidRDefault="00C202C3" w:rsidP="00197B5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F73446" w14:textId="77777777" w:rsidR="00C202C3" w:rsidRDefault="00C202C3" w:rsidP="00197B59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9D665A" w14:textId="77777777" w:rsidR="00C202C3" w:rsidRDefault="00C202C3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36C6D87" w14:textId="77777777" w:rsidR="00C202C3" w:rsidRDefault="00C202C3" w:rsidP="00197B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1B29DEC" w14:textId="77777777" w:rsidR="00C202C3" w:rsidRPr="00BE704B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614451" w14:textId="77777777" w:rsidR="00C202C3" w:rsidRDefault="00C202C3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A86D29C" w14:textId="77777777" w:rsidR="00C202C3" w:rsidRPr="00721EB8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4A75D3" w14:textId="77777777" w:rsidR="00C202C3" w:rsidRDefault="00C202C3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:rsidRPr="0033434F" w14:paraId="6900CA2C" w14:textId="77777777" w:rsidTr="00C202C3">
        <w:tc>
          <w:tcPr>
            <w:tcW w:w="3870" w:type="dxa"/>
          </w:tcPr>
          <w:p w14:paraId="7381B584" w14:textId="77777777" w:rsidR="00C202C3" w:rsidRPr="00F63BCB" w:rsidRDefault="00C202C3" w:rsidP="00197B5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1D8BC7" w14:textId="77777777" w:rsidR="00C202C3" w:rsidRDefault="00C202C3" w:rsidP="00197B59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8830D3" w14:textId="77777777" w:rsidR="00C202C3" w:rsidRDefault="00C202C3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C5FF32" w14:textId="77777777" w:rsidR="00C202C3" w:rsidRDefault="00C202C3" w:rsidP="00197B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FDBF443" w14:textId="77777777" w:rsidR="00C202C3" w:rsidRPr="00BE704B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43672AC" w14:textId="77777777" w:rsidR="00C202C3" w:rsidRDefault="00C202C3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DA237F" w14:textId="77777777" w:rsidR="00C202C3" w:rsidRPr="00721EB8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690B872" w14:textId="77777777" w:rsidR="00C202C3" w:rsidRDefault="00C202C3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:rsidRPr="0033434F" w14:paraId="545349CF" w14:textId="77777777" w:rsidTr="00C202C3">
        <w:tc>
          <w:tcPr>
            <w:tcW w:w="3870" w:type="dxa"/>
          </w:tcPr>
          <w:p w14:paraId="3158528B" w14:textId="77777777" w:rsidR="00C202C3" w:rsidRPr="00F63BCB" w:rsidRDefault="00C202C3" w:rsidP="00197B5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636AA0" w14:textId="77777777" w:rsidR="00C202C3" w:rsidRDefault="00C202C3" w:rsidP="00197B59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4FE4495" w14:textId="77777777" w:rsidR="00C202C3" w:rsidRDefault="00C202C3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999D467" w14:textId="77777777" w:rsidR="00C202C3" w:rsidRDefault="00C202C3" w:rsidP="00197B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D76702D" w14:textId="77777777" w:rsidR="00C202C3" w:rsidRPr="00BE704B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3BA3275" w14:textId="77777777" w:rsidR="00C202C3" w:rsidRDefault="00C202C3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92E909C" w14:textId="77777777" w:rsidR="00C202C3" w:rsidRPr="00721EB8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A6EB646" w14:textId="77777777" w:rsidR="00C202C3" w:rsidRDefault="00C202C3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:rsidRPr="0033434F" w14:paraId="710D2DA3" w14:textId="77777777" w:rsidTr="00C202C3">
        <w:tc>
          <w:tcPr>
            <w:tcW w:w="3870" w:type="dxa"/>
          </w:tcPr>
          <w:p w14:paraId="5EDAAFFE" w14:textId="77777777" w:rsidR="00C202C3" w:rsidRPr="00F63BCB" w:rsidRDefault="00C202C3" w:rsidP="00197B5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9E9A7D" w14:textId="77777777" w:rsidR="00C202C3" w:rsidRDefault="00C202C3" w:rsidP="00197B59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996084" w14:textId="77777777" w:rsidR="00C202C3" w:rsidRDefault="00C202C3" w:rsidP="00197B59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01856C8" w14:textId="77777777" w:rsidR="00C202C3" w:rsidRDefault="00C202C3" w:rsidP="00197B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0C624A6" w14:textId="77777777" w:rsidR="00C202C3" w:rsidRPr="00BE704B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C78E705" w14:textId="77777777" w:rsidR="00C202C3" w:rsidRDefault="00C202C3" w:rsidP="00197B59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543882E" w14:textId="77777777" w:rsidR="00C202C3" w:rsidRPr="00721EB8" w:rsidRDefault="00C202C3" w:rsidP="00197B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ACC0CA0" w14:textId="77777777" w:rsidR="00C202C3" w:rsidRDefault="00C202C3" w:rsidP="00197B59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:rsidRPr="0033434F" w14:paraId="13786930" w14:textId="77777777" w:rsidTr="00615040">
        <w:tc>
          <w:tcPr>
            <w:tcW w:w="3870" w:type="dxa"/>
          </w:tcPr>
          <w:p w14:paraId="497C9438" w14:textId="7777777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  <w:shd w:val="clear" w:color="auto" w:fill="auto"/>
          </w:tcPr>
          <w:p w14:paraId="5F83DE5A" w14:textId="5D346802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60F6042D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530" w:type="dxa"/>
            <w:gridSpan w:val="4"/>
            <w:shd w:val="clear" w:color="auto" w:fill="auto"/>
          </w:tcPr>
          <w:p w14:paraId="499926F5" w14:textId="3E86FB61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2C3" w:rsidRPr="0033434F" w14:paraId="645331B4" w14:textId="77777777" w:rsidTr="00615040">
        <w:tc>
          <w:tcPr>
            <w:tcW w:w="3870" w:type="dxa"/>
          </w:tcPr>
          <w:p w14:paraId="5C1F41B5" w14:textId="7777777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289159" w14:textId="5B668C3B" w:rsidR="00C202C3" w:rsidRDefault="00C202C3" w:rsidP="00C202C3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4D5CDFF1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080DDE" w14:textId="081EA507" w:rsidR="00C202C3" w:rsidRDefault="00C202C3" w:rsidP="00C202C3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7308FE5F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B13851D" w14:textId="1AADBF1C" w:rsidR="00C202C3" w:rsidRDefault="00C202C3" w:rsidP="00C202C3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76E67416" w14:textId="77777777" w:rsidR="00C202C3" w:rsidRPr="00721EB8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020065EF" w14:textId="1689462E" w:rsidR="00C202C3" w:rsidRDefault="00C202C3" w:rsidP="00C202C3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202C3" w:rsidRPr="0033434F" w14:paraId="74B3C01A" w14:textId="77777777" w:rsidTr="00615040">
        <w:tc>
          <w:tcPr>
            <w:tcW w:w="3870" w:type="dxa"/>
          </w:tcPr>
          <w:p w14:paraId="7A92B6B4" w14:textId="7777777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781498" w14:textId="2B55FE3F" w:rsidR="00C202C3" w:rsidRDefault="00C202C3" w:rsidP="00C202C3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C20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EBAF924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5F49F77" w14:textId="1D077ED2" w:rsidR="00C202C3" w:rsidRDefault="00C202C3" w:rsidP="00C202C3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3496535A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608633D" w14:textId="43990027" w:rsidR="00C202C3" w:rsidRDefault="00C202C3" w:rsidP="00C202C3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C20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0AD3CFD7" w14:textId="77777777" w:rsidR="00C202C3" w:rsidRPr="00721EB8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7AD912D0" w14:textId="5FA7A50B" w:rsidR="00C202C3" w:rsidRDefault="00C202C3" w:rsidP="00C202C3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202C3" w:rsidRPr="0033434F" w14:paraId="5902F7BC" w14:textId="77777777" w:rsidTr="008F25C7">
        <w:tc>
          <w:tcPr>
            <w:tcW w:w="3870" w:type="dxa"/>
          </w:tcPr>
          <w:p w14:paraId="355EC4B1" w14:textId="7777777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8"/>
            <w:shd w:val="clear" w:color="auto" w:fill="auto"/>
          </w:tcPr>
          <w:p w14:paraId="69E388C6" w14:textId="3D737EC6" w:rsidR="00C202C3" w:rsidRDefault="00C202C3" w:rsidP="00C202C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202C3" w:rsidRPr="0033434F" w14:paraId="54F39F5C" w14:textId="77777777" w:rsidTr="00C202C3">
        <w:tc>
          <w:tcPr>
            <w:tcW w:w="3870" w:type="dxa"/>
          </w:tcPr>
          <w:p w14:paraId="46E8D5CC" w14:textId="391F573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6D5EDD0E" w14:textId="77777777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35C24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802CD3B" w14:textId="77777777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E884FE4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E6D9041" w14:textId="77777777" w:rsidR="00C202C3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C43F0D1" w14:textId="77777777" w:rsidR="00C202C3" w:rsidRPr="00721EB8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557A6EA5" w14:textId="77777777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:rsidRPr="0033434F" w14:paraId="45CDA1A8" w14:textId="77777777" w:rsidTr="00C202C3">
        <w:tc>
          <w:tcPr>
            <w:tcW w:w="3870" w:type="dxa"/>
          </w:tcPr>
          <w:p w14:paraId="59D55DF4" w14:textId="478019C3" w:rsidR="00C202C3" w:rsidRPr="00C202C3" w:rsidRDefault="00C202C3" w:rsidP="00C202C3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98246CF" w14:textId="77777777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E365FD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FCC7F3D" w14:textId="77777777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33A2951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4FE052" w14:textId="77777777" w:rsidR="00C202C3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85D5FBC" w14:textId="77777777" w:rsidR="00C202C3" w:rsidRPr="00721EB8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12EA71C" w14:textId="77777777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14:paraId="252E9FA8" w14:textId="77777777" w:rsidTr="00C202C3">
        <w:tc>
          <w:tcPr>
            <w:tcW w:w="3870" w:type="dxa"/>
          </w:tcPr>
          <w:p w14:paraId="3FA285A1" w14:textId="77777777" w:rsidR="00C202C3" w:rsidRPr="00522E6A" w:rsidRDefault="00C202C3" w:rsidP="00C202C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8ED4ABA" w14:textId="302415C6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58A839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3A66B4" w14:textId="77777777" w:rsidR="00C202C3" w:rsidRDefault="00C202C3" w:rsidP="00C202C3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82D29E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D6DF52" w14:textId="77777777" w:rsidR="00C202C3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424A85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31A25C" w14:textId="77777777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2C3" w14:paraId="7A69E49A" w14:textId="77777777" w:rsidTr="00C202C3">
        <w:tc>
          <w:tcPr>
            <w:tcW w:w="3870" w:type="dxa"/>
          </w:tcPr>
          <w:p w14:paraId="08AFA9A8" w14:textId="77777777" w:rsidR="00C202C3" w:rsidRPr="00C12557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60C394B" w14:textId="335E9CE0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35,710</w:t>
            </w:r>
          </w:p>
        </w:tc>
        <w:tc>
          <w:tcPr>
            <w:tcW w:w="236" w:type="dxa"/>
            <w:shd w:val="clear" w:color="auto" w:fill="auto"/>
          </w:tcPr>
          <w:p w14:paraId="2DFED2FB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3F0ADC5" w14:textId="15D9C685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35,233</w:t>
            </w:r>
          </w:p>
        </w:tc>
        <w:tc>
          <w:tcPr>
            <w:tcW w:w="260" w:type="dxa"/>
            <w:shd w:val="clear" w:color="auto" w:fill="auto"/>
          </w:tcPr>
          <w:p w14:paraId="63471616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3AAF" w14:textId="11562B85" w:rsidR="00C202C3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30,014</w:t>
            </w:r>
          </w:p>
        </w:tc>
        <w:tc>
          <w:tcPr>
            <w:tcW w:w="245" w:type="dxa"/>
          </w:tcPr>
          <w:p w14:paraId="31032C9C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D318C3" w14:textId="553040BF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31,294</w:t>
            </w:r>
          </w:p>
        </w:tc>
      </w:tr>
      <w:tr w:rsidR="00C202C3" w14:paraId="3129F821" w14:textId="77777777" w:rsidTr="00C202C3">
        <w:tc>
          <w:tcPr>
            <w:tcW w:w="3870" w:type="dxa"/>
          </w:tcPr>
          <w:p w14:paraId="4B73DA23" w14:textId="77777777" w:rsidR="00C202C3" w:rsidRPr="00C12557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443A9" w14:textId="031C5AEA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2,074</w:t>
            </w:r>
          </w:p>
        </w:tc>
        <w:tc>
          <w:tcPr>
            <w:tcW w:w="236" w:type="dxa"/>
            <w:shd w:val="clear" w:color="auto" w:fill="auto"/>
          </w:tcPr>
          <w:p w14:paraId="0B248729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61DE6E" w14:textId="5EA192F0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60" w:type="dxa"/>
            <w:shd w:val="clear" w:color="auto" w:fill="auto"/>
          </w:tcPr>
          <w:p w14:paraId="2C9ECDB8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E8AE" w14:textId="0DDAC582" w:rsidR="00C202C3" w:rsidRPr="00C44085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2,074</w:t>
            </w:r>
          </w:p>
        </w:tc>
        <w:tc>
          <w:tcPr>
            <w:tcW w:w="245" w:type="dxa"/>
          </w:tcPr>
          <w:p w14:paraId="32593713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3A2A1E8" w14:textId="3730D4BA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2,015</w:t>
            </w:r>
          </w:p>
        </w:tc>
      </w:tr>
      <w:tr w:rsidR="00C202C3" w14:paraId="31B908D1" w14:textId="77777777" w:rsidTr="00C202C3">
        <w:tc>
          <w:tcPr>
            <w:tcW w:w="3870" w:type="dxa"/>
          </w:tcPr>
          <w:p w14:paraId="3220E254" w14:textId="7777777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79046" w14:textId="1ACA27C1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7B86AC83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950AAF" w14:textId="778EEAFC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0" w:type="dxa"/>
            <w:shd w:val="clear" w:color="auto" w:fill="auto"/>
          </w:tcPr>
          <w:p w14:paraId="08C7C766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5637" w14:textId="1D0D209D" w:rsidR="00C202C3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45" w:type="dxa"/>
          </w:tcPr>
          <w:p w14:paraId="79AD64BA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FE3161" w14:textId="675DA847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C202C3" w14:paraId="06556F17" w14:textId="77777777" w:rsidTr="00C202C3">
        <w:tc>
          <w:tcPr>
            <w:tcW w:w="3870" w:type="dxa"/>
          </w:tcPr>
          <w:p w14:paraId="229404B5" w14:textId="77777777" w:rsidR="00C202C3" w:rsidRPr="004D39E2" w:rsidRDefault="00C202C3" w:rsidP="00C202C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51DF" w14:textId="34529A9B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1,913</w:t>
            </w:r>
          </w:p>
        </w:tc>
        <w:tc>
          <w:tcPr>
            <w:tcW w:w="236" w:type="dxa"/>
            <w:shd w:val="clear" w:color="auto" w:fill="auto"/>
          </w:tcPr>
          <w:p w14:paraId="4CA2A1BE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623C5AD" w14:textId="40D9B1AB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2,144</w:t>
            </w:r>
          </w:p>
        </w:tc>
        <w:tc>
          <w:tcPr>
            <w:tcW w:w="260" w:type="dxa"/>
            <w:shd w:val="clear" w:color="auto" w:fill="auto"/>
          </w:tcPr>
          <w:p w14:paraId="7563348B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A943" w14:textId="5C70BB06" w:rsidR="00C202C3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45" w:type="dxa"/>
          </w:tcPr>
          <w:p w14:paraId="2DE1576B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8E362E3" w14:textId="0F0D9B4A" w:rsidR="00C202C3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C202C3" w14:paraId="769C6D8E" w14:textId="77777777" w:rsidTr="00C202C3">
        <w:tc>
          <w:tcPr>
            <w:tcW w:w="3870" w:type="dxa"/>
          </w:tcPr>
          <w:p w14:paraId="169389EB" w14:textId="77777777" w:rsidR="00C202C3" w:rsidRPr="00B37E56" w:rsidRDefault="00C202C3" w:rsidP="00C202C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EB791" w14:textId="2DB090C5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4,172</w:t>
            </w:r>
          </w:p>
        </w:tc>
        <w:tc>
          <w:tcPr>
            <w:tcW w:w="236" w:type="dxa"/>
            <w:shd w:val="clear" w:color="auto" w:fill="auto"/>
          </w:tcPr>
          <w:p w14:paraId="7674FC2E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FB6DFF" w14:textId="7A81CB27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4,204</w:t>
            </w:r>
          </w:p>
        </w:tc>
        <w:tc>
          <w:tcPr>
            <w:tcW w:w="260" w:type="dxa"/>
            <w:shd w:val="clear" w:color="auto" w:fill="auto"/>
          </w:tcPr>
          <w:p w14:paraId="48B777B9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D4DE" w14:textId="6BC3CCEA" w:rsidR="00C202C3" w:rsidRDefault="00C202C3" w:rsidP="00C202C3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38B13BA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980A090" w14:textId="180B2427" w:rsidR="00C202C3" w:rsidRDefault="00C202C3" w:rsidP="00C202C3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02C3" w14:paraId="6243A5B9" w14:textId="77777777" w:rsidTr="00C202C3">
        <w:tc>
          <w:tcPr>
            <w:tcW w:w="3870" w:type="dxa"/>
          </w:tcPr>
          <w:p w14:paraId="6A23D818" w14:textId="77777777" w:rsidR="00C202C3" w:rsidRPr="00F63BCB" w:rsidRDefault="00C202C3" w:rsidP="00C202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60621" w14:textId="48772486" w:rsidR="00C202C3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59C61207" w14:textId="77777777" w:rsidR="00C202C3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AE8211" w14:textId="605B95CC" w:rsidR="00C202C3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60" w:type="dxa"/>
            <w:shd w:val="clear" w:color="auto" w:fill="auto"/>
          </w:tcPr>
          <w:p w14:paraId="27C092C1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C205" w14:textId="519910E3" w:rsidR="00C202C3" w:rsidRDefault="00C202C3" w:rsidP="00C202C3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A81ED5D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7C07C9" w14:textId="7E769D78" w:rsidR="00C202C3" w:rsidRDefault="00C202C3" w:rsidP="00C202C3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02C3" w:rsidRPr="00911ADB" w14:paraId="1AE95E10" w14:textId="77777777" w:rsidTr="00C202C3">
        <w:tc>
          <w:tcPr>
            <w:tcW w:w="3870" w:type="dxa"/>
            <w:vAlign w:val="bottom"/>
          </w:tcPr>
          <w:p w14:paraId="5839A623" w14:textId="77777777" w:rsidR="00C202C3" w:rsidRPr="00AD37E5" w:rsidRDefault="00C202C3" w:rsidP="00C202C3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77730" w14:textId="035C9267" w:rsidR="00C202C3" w:rsidRPr="00457348" w:rsidRDefault="00C202C3" w:rsidP="00C202C3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57,006</w:t>
            </w:r>
          </w:p>
        </w:tc>
        <w:tc>
          <w:tcPr>
            <w:tcW w:w="236" w:type="dxa"/>
            <w:shd w:val="clear" w:color="auto" w:fill="auto"/>
          </w:tcPr>
          <w:p w14:paraId="51944A8C" w14:textId="77777777" w:rsidR="00C202C3" w:rsidRPr="00911ADB" w:rsidRDefault="00C202C3" w:rsidP="00C202C3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BC18" w14:textId="348E8C0D" w:rsidR="00C202C3" w:rsidRPr="00C44085" w:rsidRDefault="00C202C3" w:rsidP="00C202C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260" w:type="dxa"/>
            <w:shd w:val="clear" w:color="auto" w:fill="auto"/>
          </w:tcPr>
          <w:p w14:paraId="3AC8B963" w14:textId="77777777" w:rsidR="00C202C3" w:rsidRPr="00911AD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EE8B" w14:textId="179E24E1" w:rsidR="00C202C3" w:rsidRPr="00D030E9" w:rsidRDefault="00C202C3" w:rsidP="00C202C3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46,063</w:t>
            </w:r>
          </w:p>
        </w:tc>
        <w:tc>
          <w:tcPr>
            <w:tcW w:w="245" w:type="dxa"/>
          </w:tcPr>
          <w:p w14:paraId="70D833B1" w14:textId="77777777" w:rsidR="00C202C3" w:rsidRPr="00BE704B" w:rsidRDefault="00C202C3" w:rsidP="00C202C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0E67" w14:textId="2783F25E" w:rsidR="00C202C3" w:rsidRPr="00C44085" w:rsidRDefault="00C202C3" w:rsidP="00C202C3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35,904</w:t>
            </w:r>
          </w:p>
        </w:tc>
      </w:tr>
    </w:tbl>
    <w:p w14:paraId="4B7C46CE" w14:textId="77777777" w:rsidR="004664EB" w:rsidRPr="00732CFB" w:rsidRDefault="004664EB" w:rsidP="00732CFB">
      <w:pPr>
        <w:pStyle w:val="Bo-Blankline"/>
        <w:ind w:left="0"/>
        <w:rPr>
          <w:rFonts w:ascii="Times New Roman" w:hAnsi="Times New Roman" w:cs="Times New Roman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197B59" w:rsidRPr="00A82EE4" w14:paraId="4E00F338" w14:textId="77777777" w:rsidTr="004F7299">
        <w:trPr>
          <w:tblHeader/>
        </w:trPr>
        <w:tc>
          <w:tcPr>
            <w:tcW w:w="3870" w:type="dxa"/>
          </w:tcPr>
          <w:p w14:paraId="3A3B7372" w14:textId="5BB121C4" w:rsidR="00197B59" w:rsidRPr="00A7698F" w:rsidRDefault="00197B59" w:rsidP="00197B5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5C8A4A6" w14:textId="77777777" w:rsidR="00197B59" w:rsidRDefault="00197B59" w:rsidP="00197B5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D612BAD" w14:textId="77777777" w:rsidR="00197B59" w:rsidRDefault="00197B59" w:rsidP="00197B5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3D56E9B" w14:textId="77777777" w:rsidR="00197B59" w:rsidRPr="00A82EE4" w:rsidRDefault="00197B59" w:rsidP="00197B5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9" w14:paraId="080E6FC3" w14:textId="77777777" w:rsidTr="004F7299">
        <w:trPr>
          <w:tblHeader/>
        </w:trPr>
        <w:tc>
          <w:tcPr>
            <w:tcW w:w="3870" w:type="dxa"/>
          </w:tcPr>
          <w:p w14:paraId="157F8D0E" w14:textId="77777777" w:rsidR="00197B59" w:rsidRPr="00FC5BFF" w:rsidRDefault="00197B59" w:rsidP="00197B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53002A" w14:textId="6CF887D2" w:rsidR="00197B59" w:rsidRPr="00F32380" w:rsidRDefault="00197B59" w:rsidP="00197B5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603A404B" w14:textId="77777777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5C172CF" w14:textId="78FB32A6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95E48D0" w14:textId="77777777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C36B2" w14:textId="155C909C" w:rsidR="00197B59" w:rsidRPr="00F32380" w:rsidRDefault="00197B59" w:rsidP="00197B5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026B0A0F" w14:textId="77777777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6D8830" w14:textId="6190C661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97B59" w14:paraId="1B44024B" w14:textId="77777777" w:rsidTr="004F7299">
        <w:trPr>
          <w:tblHeader/>
        </w:trPr>
        <w:tc>
          <w:tcPr>
            <w:tcW w:w="3870" w:type="dxa"/>
          </w:tcPr>
          <w:p w14:paraId="6D8FA947" w14:textId="36DFE163" w:rsidR="00197B59" w:rsidRPr="00FC5BFF" w:rsidRDefault="00197B59" w:rsidP="00197B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FB95" w14:textId="2A2FAE59" w:rsidR="00197B59" w:rsidRDefault="00197B59" w:rsidP="00197B5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1F896776" w14:textId="77777777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52D5A8" w14:textId="7540E76A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05DB8C4A" w14:textId="77777777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A1A8E8" w14:textId="785ADD28" w:rsidR="00197B59" w:rsidRDefault="00197B59" w:rsidP="00197B59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1ED9A4B3" w14:textId="77777777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E902765" w14:textId="0EDB51A9" w:rsidR="00197B59" w:rsidRDefault="00197B59" w:rsidP="00197B5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97B59" w:rsidRPr="00D87537" w14:paraId="437836E4" w14:textId="77777777" w:rsidTr="004F7299">
        <w:trPr>
          <w:tblHeader/>
        </w:trPr>
        <w:tc>
          <w:tcPr>
            <w:tcW w:w="3870" w:type="dxa"/>
          </w:tcPr>
          <w:p w14:paraId="2CE2398C" w14:textId="77777777" w:rsidR="00197B59" w:rsidRPr="00970BCB" w:rsidRDefault="00197B59" w:rsidP="00197B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7DC6820D" w14:textId="77777777" w:rsidR="00197B59" w:rsidRPr="00D87537" w:rsidRDefault="00197B59" w:rsidP="00197B5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7B59" w:rsidRPr="00D87537" w14:paraId="15865C03" w14:textId="77777777" w:rsidTr="004F7299">
        <w:trPr>
          <w:tblHeader/>
        </w:trPr>
        <w:tc>
          <w:tcPr>
            <w:tcW w:w="3870" w:type="dxa"/>
          </w:tcPr>
          <w:p w14:paraId="668E21E6" w14:textId="4AEB0753" w:rsidR="00197B59" w:rsidRPr="00970BCB" w:rsidRDefault="00197B59" w:rsidP="00197B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75B756B5" w14:textId="77777777" w:rsidR="00197B59" w:rsidRPr="00970BCB" w:rsidRDefault="00197B59" w:rsidP="00197B5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97B59" w:rsidRPr="0033434F" w14:paraId="3F290675" w14:textId="77777777" w:rsidTr="004F7299">
        <w:tc>
          <w:tcPr>
            <w:tcW w:w="3870" w:type="dxa"/>
          </w:tcPr>
          <w:p w14:paraId="75DEA091" w14:textId="77777777" w:rsidR="00197B59" w:rsidRPr="00C12557" w:rsidRDefault="00197B59" w:rsidP="00197B5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8C2CF69" w14:textId="77777777" w:rsidR="00197B59" w:rsidRPr="0033434F" w:rsidRDefault="00197B59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BEF58" w14:textId="77777777" w:rsidR="00197B59" w:rsidRDefault="00197B59" w:rsidP="00197B5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39FB14" w14:textId="77777777" w:rsidR="00197B59" w:rsidRPr="0033434F" w:rsidRDefault="00197B59" w:rsidP="00197B59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620EA0" w14:textId="77777777" w:rsidR="00197B59" w:rsidRPr="00BE704B" w:rsidRDefault="00197B59" w:rsidP="00197B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D7DA3C" w14:textId="77777777" w:rsidR="00197B59" w:rsidRPr="0033434F" w:rsidRDefault="00197B59" w:rsidP="00197B59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3DBD58F" w14:textId="77777777" w:rsidR="00197B59" w:rsidRPr="00BE704B" w:rsidRDefault="00197B59" w:rsidP="00197B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39CBDC5" w14:textId="77777777" w:rsidR="00197B59" w:rsidRPr="0033434F" w:rsidRDefault="00197B59" w:rsidP="00197B59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B59" w:rsidRPr="0033434F" w14:paraId="56662B24" w14:textId="77777777" w:rsidTr="006743FA">
        <w:tc>
          <w:tcPr>
            <w:tcW w:w="3870" w:type="dxa"/>
          </w:tcPr>
          <w:p w14:paraId="6B794C07" w14:textId="2BBC4A5C" w:rsidR="00197B59" w:rsidRPr="00C12557" w:rsidRDefault="00197B59" w:rsidP="00197B5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7668AA0" w14:textId="6B991AD7" w:rsidR="00197B59" w:rsidRPr="00AA7F22" w:rsidRDefault="00197B59" w:rsidP="00197B59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E0ED20" w14:textId="77777777" w:rsidR="00197B59" w:rsidRDefault="00197B59" w:rsidP="00197B5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F5A5AB" w14:textId="70DF5E46" w:rsidR="00197B59" w:rsidRPr="0033434F" w:rsidRDefault="00197B59" w:rsidP="00197B59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E137B6" w14:textId="77777777" w:rsidR="00197B59" w:rsidRPr="00BE704B" w:rsidRDefault="00197B59" w:rsidP="00197B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230980" w14:textId="15E4A8DD" w:rsidR="00197B59" w:rsidRPr="0033434F" w:rsidRDefault="00197B59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6,578</w:t>
            </w:r>
          </w:p>
        </w:tc>
        <w:tc>
          <w:tcPr>
            <w:tcW w:w="245" w:type="dxa"/>
          </w:tcPr>
          <w:p w14:paraId="423038CF" w14:textId="77777777" w:rsidR="00197B59" w:rsidRPr="00BE704B" w:rsidRDefault="00197B59" w:rsidP="00197B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F0037B6" w14:textId="4FE5ED00" w:rsidR="00197B59" w:rsidRPr="0033434F" w:rsidRDefault="00197B59" w:rsidP="00197B59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7B59" w:rsidRPr="0033434F" w14:paraId="2AAF9547" w14:textId="77777777" w:rsidTr="006743FA">
        <w:tc>
          <w:tcPr>
            <w:tcW w:w="3870" w:type="dxa"/>
          </w:tcPr>
          <w:p w14:paraId="7CC30D0B" w14:textId="717D888E" w:rsidR="00197B59" w:rsidRPr="00C12557" w:rsidRDefault="00197B59" w:rsidP="00197B5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1D84CFD" w14:textId="6BA7A24A" w:rsidR="00197B59" w:rsidRPr="00AA7F22" w:rsidRDefault="00197B59" w:rsidP="00197B59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E78A0" w14:textId="77777777" w:rsidR="00197B59" w:rsidRDefault="00197B59" w:rsidP="00197B5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366F7C" w14:textId="4430A8E1" w:rsidR="00197B59" w:rsidRPr="0033434F" w:rsidRDefault="00197B59" w:rsidP="00197B59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35FCE54" w14:textId="77777777" w:rsidR="00197B59" w:rsidRPr="00BE704B" w:rsidRDefault="00197B59" w:rsidP="00197B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7B1DAC" w14:textId="008A367F" w:rsidR="00197B59" w:rsidRPr="0033434F" w:rsidRDefault="00197B59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45" w:type="dxa"/>
          </w:tcPr>
          <w:p w14:paraId="472E08F4" w14:textId="77777777" w:rsidR="00197B59" w:rsidRPr="00BE704B" w:rsidRDefault="00197B59" w:rsidP="00197B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C1A5EB1" w14:textId="42C20007" w:rsidR="00197B59" w:rsidRPr="0033434F" w:rsidRDefault="00197B59" w:rsidP="00197B59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7B59" w:rsidRPr="0033434F" w14:paraId="10502AEA" w14:textId="77777777" w:rsidTr="006743FA">
        <w:tc>
          <w:tcPr>
            <w:tcW w:w="3870" w:type="dxa"/>
          </w:tcPr>
          <w:p w14:paraId="23E992D1" w14:textId="77777777" w:rsidR="00197B59" w:rsidRPr="00744476" w:rsidRDefault="00197B59" w:rsidP="00197B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52B22D5F" w14:textId="1909D836" w:rsidR="00197B59" w:rsidRPr="00F063F6" w:rsidRDefault="00197B59" w:rsidP="00197B59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805D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7E02404" w14:textId="71759A15" w:rsidR="00197B59" w:rsidRDefault="00197B59" w:rsidP="00197B59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CD251B8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95D662" w14:textId="10F5B5AB" w:rsidR="00197B59" w:rsidRPr="0033434F" w:rsidRDefault="00197B59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14,507</w:t>
            </w:r>
          </w:p>
        </w:tc>
        <w:tc>
          <w:tcPr>
            <w:tcW w:w="245" w:type="dxa"/>
          </w:tcPr>
          <w:p w14:paraId="6E4E65EF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0A9773C" w14:textId="7DD347DA" w:rsidR="00197B59" w:rsidRDefault="00197B59" w:rsidP="00197B59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14,878</w:t>
            </w:r>
          </w:p>
        </w:tc>
      </w:tr>
      <w:tr w:rsidR="00197B59" w:rsidRPr="0033434F" w14:paraId="231910A8" w14:textId="77777777" w:rsidTr="00A82A45">
        <w:tc>
          <w:tcPr>
            <w:tcW w:w="3870" w:type="dxa"/>
          </w:tcPr>
          <w:p w14:paraId="6E8B1EFC" w14:textId="77777777" w:rsidR="00197B59" w:rsidRPr="00B37E56" w:rsidRDefault="00197B59" w:rsidP="00197B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6A308A6D" w14:textId="77777777" w:rsidR="00197B59" w:rsidRPr="0033434F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B728E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A68E32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2AA017C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07CC7D" w14:textId="77777777" w:rsidR="00197B59" w:rsidRPr="0033434F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93C941A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40A883C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B59" w:rsidRPr="0033434F" w14:paraId="3D26612F" w14:textId="77777777" w:rsidTr="006743FA">
        <w:tc>
          <w:tcPr>
            <w:tcW w:w="3870" w:type="dxa"/>
          </w:tcPr>
          <w:p w14:paraId="13A0D2FA" w14:textId="77777777" w:rsidR="00197B59" w:rsidRPr="00B37E56" w:rsidRDefault="00197B59" w:rsidP="00197B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BCA8169" w14:textId="17B66331" w:rsidR="00197B59" w:rsidRPr="0033434F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107,421</w:t>
            </w:r>
          </w:p>
        </w:tc>
        <w:tc>
          <w:tcPr>
            <w:tcW w:w="236" w:type="dxa"/>
            <w:shd w:val="clear" w:color="auto" w:fill="auto"/>
          </w:tcPr>
          <w:p w14:paraId="42D362A6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7C5B69" w14:textId="2D8ED301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153,723</w:t>
            </w:r>
          </w:p>
        </w:tc>
        <w:tc>
          <w:tcPr>
            <w:tcW w:w="260" w:type="dxa"/>
            <w:shd w:val="clear" w:color="auto" w:fill="auto"/>
          </w:tcPr>
          <w:p w14:paraId="37CBB492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DB0E52" w14:textId="4EF7577D" w:rsidR="00197B59" w:rsidRPr="00AA7F22" w:rsidRDefault="00611A3F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45" w:type="dxa"/>
          </w:tcPr>
          <w:p w14:paraId="1AC12BFE" w14:textId="77777777" w:rsidR="00197B59" w:rsidRPr="00BE7F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7FC17EB2" w14:textId="2D7875BA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7F22">
              <w:rPr>
                <w:rFonts w:ascii="Angsana New" w:hAnsi="Angsana New"/>
                <w:sz w:val="30"/>
                <w:szCs w:val="30"/>
                <w:lang w:val="en-US"/>
              </w:rPr>
              <w:t>2,281</w:t>
            </w:r>
          </w:p>
        </w:tc>
      </w:tr>
      <w:tr w:rsidR="00197B59" w14:paraId="486B7475" w14:textId="77777777" w:rsidTr="00A82A45">
        <w:tc>
          <w:tcPr>
            <w:tcW w:w="3870" w:type="dxa"/>
          </w:tcPr>
          <w:p w14:paraId="046B1EEC" w14:textId="77777777" w:rsidR="00197B59" w:rsidRPr="00522E6A" w:rsidRDefault="00197B59" w:rsidP="00197B5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8DE4DB" w14:textId="77777777" w:rsidR="00197B59" w:rsidRDefault="00197B59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163FA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B52D10" w14:textId="77777777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F8E7DF9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83BE61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2B7213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C3E66A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B59" w14:paraId="7CFF8B7A" w14:textId="77777777" w:rsidTr="006743FA">
        <w:tc>
          <w:tcPr>
            <w:tcW w:w="3870" w:type="dxa"/>
          </w:tcPr>
          <w:p w14:paraId="5D5F8CEF" w14:textId="77777777" w:rsidR="00197B59" w:rsidRPr="00C12557" w:rsidRDefault="00197B59" w:rsidP="00197B5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A443" w14:textId="4CB85D8B" w:rsidR="00197B59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45,733</w:t>
            </w:r>
          </w:p>
        </w:tc>
        <w:tc>
          <w:tcPr>
            <w:tcW w:w="236" w:type="dxa"/>
            <w:shd w:val="clear" w:color="auto" w:fill="auto"/>
          </w:tcPr>
          <w:p w14:paraId="07E0665A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C32D2A" w14:textId="5B41906C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33,440</w:t>
            </w:r>
          </w:p>
        </w:tc>
        <w:tc>
          <w:tcPr>
            <w:tcW w:w="260" w:type="dxa"/>
            <w:shd w:val="clear" w:color="auto" w:fill="auto"/>
          </w:tcPr>
          <w:p w14:paraId="48A86D03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F43F" w14:textId="4F42FC13" w:rsidR="00197B59" w:rsidRDefault="00611A3F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36,469</w:t>
            </w:r>
          </w:p>
        </w:tc>
        <w:tc>
          <w:tcPr>
            <w:tcW w:w="245" w:type="dxa"/>
          </w:tcPr>
          <w:p w14:paraId="2228B46F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E9ECBDD" w14:textId="01491A0B" w:rsidR="00197B59" w:rsidRDefault="00197B59" w:rsidP="00197B59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26,297</w:t>
            </w:r>
          </w:p>
        </w:tc>
      </w:tr>
      <w:tr w:rsidR="00197B59" w14:paraId="6B1192FD" w14:textId="77777777" w:rsidTr="006743FA">
        <w:tc>
          <w:tcPr>
            <w:tcW w:w="3870" w:type="dxa"/>
          </w:tcPr>
          <w:p w14:paraId="7296B3A0" w14:textId="77777777" w:rsidR="00197B59" w:rsidRPr="00C12557" w:rsidRDefault="00197B59" w:rsidP="00197B5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603BA" w14:textId="1ED8B18A" w:rsidR="00197B59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236" w:type="dxa"/>
            <w:shd w:val="clear" w:color="auto" w:fill="auto"/>
          </w:tcPr>
          <w:p w14:paraId="3C79C120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F2B833" w14:textId="7D4E6EE0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  <w:tc>
          <w:tcPr>
            <w:tcW w:w="260" w:type="dxa"/>
            <w:shd w:val="clear" w:color="auto" w:fill="auto"/>
          </w:tcPr>
          <w:p w14:paraId="6B91529E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6C49" w14:textId="062C64D9" w:rsidR="00197B59" w:rsidRPr="00F971DF" w:rsidRDefault="00611A3F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245" w:type="dxa"/>
          </w:tcPr>
          <w:p w14:paraId="54161425" w14:textId="77777777" w:rsidR="00197B59" w:rsidRPr="00E34057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E0FB14C" w14:textId="6C78D7AF" w:rsidR="00197B59" w:rsidRDefault="00197B59" w:rsidP="00197B59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</w:tr>
      <w:tr w:rsidR="00197B59" w14:paraId="0DA841A4" w14:textId="77777777" w:rsidTr="006743FA">
        <w:tc>
          <w:tcPr>
            <w:tcW w:w="3870" w:type="dxa"/>
          </w:tcPr>
          <w:p w14:paraId="1C40E0C9" w14:textId="77777777" w:rsidR="00197B59" w:rsidRPr="00B37E56" w:rsidRDefault="00197B59" w:rsidP="00197B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C2FA5" w14:textId="4585EEF7" w:rsidR="00197B59" w:rsidRPr="00651B2A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36" w:type="dxa"/>
            <w:shd w:val="clear" w:color="auto" w:fill="auto"/>
          </w:tcPr>
          <w:p w14:paraId="08BCC8BA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D6D3DBE" w14:textId="450079F1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60" w:type="dxa"/>
            <w:shd w:val="clear" w:color="auto" w:fill="auto"/>
          </w:tcPr>
          <w:p w14:paraId="72E6885F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A95D" w14:textId="39A5948B" w:rsidR="00197B59" w:rsidRPr="00651B2A" w:rsidRDefault="00611A3F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45" w:type="dxa"/>
          </w:tcPr>
          <w:p w14:paraId="61100A35" w14:textId="77777777" w:rsidR="00197B59" w:rsidRPr="009E4206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3F6480A6" w14:textId="72F73D8C" w:rsidR="00197B59" w:rsidRDefault="00197B59" w:rsidP="00197B59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</w:tr>
      <w:tr w:rsidR="00197B59" w14:paraId="0689640F" w14:textId="77777777" w:rsidTr="006743FA">
        <w:tc>
          <w:tcPr>
            <w:tcW w:w="3870" w:type="dxa"/>
          </w:tcPr>
          <w:p w14:paraId="0F2EF090" w14:textId="77777777" w:rsidR="00197B59" w:rsidRPr="00B37E56" w:rsidRDefault="00197B59" w:rsidP="00197B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F838E" w14:textId="1AFD84D7" w:rsidR="00197B59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36" w:type="dxa"/>
            <w:shd w:val="clear" w:color="auto" w:fill="auto"/>
          </w:tcPr>
          <w:p w14:paraId="31F69DC0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0EAD4F" w14:textId="3E52E20D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60" w:type="dxa"/>
            <w:shd w:val="clear" w:color="auto" w:fill="auto"/>
          </w:tcPr>
          <w:p w14:paraId="171B9262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758C" w14:textId="20407542" w:rsidR="00197B59" w:rsidRDefault="00611A3F" w:rsidP="00611A3F">
            <w:pPr>
              <w:pStyle w:val="Bo-Blankline"/>
              <w:spacing w:line="240" w:lineRule="atLeas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3693B52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715B339" w14:textId="12011BAC" w:rsidR="00197B59" w:rsidRDefault="00197B59" w:rsidP="00197B59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197B59" w14:paraId="5ADC368B" w14:textId="77777777" w:rsidTr="006743FA">
        <w:tc>
          <w:tcPr>
            <w:tcW w:w="3870" w:type="dxa"/>
          </w:tcPr>
          <w:p w14:paraId="0AAB031B" w14:textId="77777777" w:rsidR="00197B59" w:rsidRPr="00F63BCB" w:rsidRDefault="00197B59" w:rsidP="00197B5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2C786" w14:textId="3768640F" w:rsidR="00197B59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6,688</w:t>
            </w:r>
          </w:p>
        </w:tc>
        <w:tc>
          <w:tcPr>
            <w:tcW w:w="236" w:type="dxa"/>
            <w:shd w:val="clear" w:color="auto" w:fill="auto"/>
          </w:tcPr>
          <w:p w14:paraId="48CD39AB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42A34BC" w14:textId="0CB6DBDA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9,811</w:t>
            </w:r>
          </w:p>
        </w:tc>
        <w:tc>
          <w:tcPr>
            <w:tcW w:w="260" w:type="dxa"/>
            <w:shd w:val="clear" w:color="auto" w:fill="auto"/>
          </w:tcPr>
          <w:p w14:paraId="6235BB14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E39A" w14:textId="63DF39DE" w:rsidR="00197B59" w:rsidRDefault="00611A3F" w:rsidP="00197B59">
            <w:pPr>
              <w:pStyle w:val="Bo-Blankline"/>
              <w:spacing w:line="240" w:lineRule="atLeas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667605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7CA66F2" w14:textId="4F8F5A0B" w:rsidR="00197B59" w:rsidRPr="00FA54BC" w:rsidRDefault="00197B59" w:rsidP="00197B59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7B59" w14:paraId="1C484E60" w14:textId="77777777" w:rsidTr="006743FA">
        <w:tc>
          <w:tcPr>
            <w:tcW w:w="3870" w:type="dxa"/>
          </w:tcPr>
          <w:p w14:paraId="4D254A29" w14:textId="77777777" w:rsidR="00197B59" w:rsidRPr="00F63BCB" w:rsidRDefault="00197B59" w:rsidP="00197B5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F4AB" w14:textId="5861E7A3" w:rsidR="00197B59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36" w:type="dxa"/>
            <w:shd w:val="clear" w:color="auto" w:fill="auto"/>
          </w:tcPr>
          <w:p w14:paraId="15A8FB92" w14:textId="77777777" w:rsidR="00197B59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C7D367" w14:textId="5E1CE67A" w:rsidR="00197B59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60" w:type="dxa"/>
            <w:shd w:val="clear" w:color="auto" w:fill="auto"/>
          </w:tcPr>
          <w:p w14:paraId="2305D536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3456" w14:textId="05BBF223" w:rsidR="00197B59" w:rsidRDefault="00611A3F" w:rsidP="00197B59">
            <w:pPr>
              <w:pStyle w:val="Bo-Blankline"/>
              <w:spacing w:line="240" w:lineRule="atLeas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1D1982A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0C763B1" w14:textId="497E398D" w:rsidR="00197B59" w:rsidRPr="00FA54BC" w:rsidRDefault="00197B59" w:rsidP="00197B59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7B59" w:rsidRPr="00911ADB" w14:paraId="2B48AD81" w14:textId="77777777" w:rsidTr="006743FA">
        <w:tc>
          <w:tcPr>
            <w:tcW w:w="3870" w:type="dxa"/>
            <w:vAlign w:val="bottom"/>
          </w:tcPr>
          <w:p w14:paraId="1CF380E2" w14:textId="77777777" w:rsidR="00197B59" w:rsidRPr="00AD37E5" w:rsidRDefault="00197B59" w:rsidP="00197B5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6EF" w14:textId="251BD7AA" w:rsidR="00197B59" w:rsidRPr="00457348" w:rsidRDefault="00611A3F" w:rsidP="00197B5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166,320</w:t>
            </w:r>
          </w:p>
        </w:tc>
        <w:tc>
          <w:tcPr>
            <w:tcW w:w="236" w:type="dxa"/>
            <w:shd w:val="clear" w:color="auto" w:fill="auto"/>
          </w:tcPr>
          <w:p w14:paraId="68766794" w14:textId="77777777" w:rsidR="00197B59" w:rsidRPr="00911ADB" w:rsidRDefault="00197B59" w:rsidP="00197B5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80EB" w14:textId="15C2BD93" w:rsidR="00197B59" w:rsidRPr="00911ADB" w:rsidRDefault="00197B59" w:rsidP="00197B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207,328</w:t>
            </w:r>
          </w:p>
        </w:tc>
        <w:tc>
          <w:tcPr>
            <w:tcW w:w="260" w:type="dxa"/>
            <w:shd w:val="clear" w:color="auto" w:fill="auto"/>
          </w:tcPr>
          <w:p w14:paraId="740E7D47" w14:textId="77777777" w:rsidR="00197B59" w:rsidRPr="00911AD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8F8B0" w14:textId="655EA884" w:rsidR="00197B59" w:rsidRPr="00F97036" w:rsidRDefault="00611A3F" w:rsidP="00197B5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67,111</w:t>
            </w:r>
          </w:p>
        </w:tc>
        <w:tc>
          <w:tcPr>
            <w:tcW w:w="245" w:type="dxa"/>
          </w:tcPr>
          <w:p w14:paraId="0699675C" w14:textId="77777777" w:rsidR="00197B59" w:rsidRPr="00BE704B" w:rsidRDefault="00197B59" w:rsidP="00197B59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61EEBCB" w14:textId="0A72C319" w:rsidR="00197B59" w:rsidRPr="00F97036" w:rsidRDefault="00197B59" w:rsidP="00197B59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47,531</w:t>
            </w:r>
          </w:p>
        </w:tc>
      </w:tr>
    </w:tbl>
    <w:p w14:paraId="7197C435" w14:textId="77777777" w:rsidR="00F91B1B" w:rsidRPr="0074097D" w:rsidRDefault="00F91B1B" w:rsidP="00F91B1B">
      <w:pPr>
        <w:pStyle w:val="Bo-C1Content"/>
        <w:rPr>
          <w:b/>
          <w:bCs/>
          <w:i/>
          <w:iCs/>
          <w:lang w:val="en-US"/>
        </w:rPr>
      </w:pPr>
      <w:bookmarkStart w:id="0" w:name="_Hlk77412452"/>
      <w:r w:rsidRPr="0074097D">
        <w:rPr>
          <w:rFonts w:hint="cs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732CFB" w:rsidRDefault="00F91B1B" w:rsidP="00732CFB">
      <w:pPr>
        <w:pStyle w:val="Bo-Blankline"/>
        <w:rPr>
          <w:cs/>
        </w:rPr>
      </w:pPr>
    </w:p>
    <w:p w14:paraId="011E3C24" w14:textId="77777777" w:rsidR="00F91B1B" w:rsidRPr="0074097D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32CFB" w:rsidRDefault="00F91B1B" w:rsidP="00732CFB">
      <w:pPr>
        <w:pStyle w:val="Bo-Blankline"/>
      </w:pPr>
    </w:p>
    <w:p w14:paraId="19F2508E" w14:textId="0E591FBE" w:rsidR="00B61835" w:rsidRPr="0074097D" w:rsidRDefault="00F91B1B" w:rsidP="00B61835">
      <w:pPr>
        <w:pStyle w:val="Bo-C1Content"/>
        <w:ind w:right="18"/>
      </w:pPr>
      <w:r w:rsidRPr="0074097D">
        <w:rPr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84B3F" w:rsidRPr="0074097D">
        <w:rPr>
          <w:lang w:val="en-US"/>
        </w:rPr>
        <w:t>3</w:t>
      </w:r>
      <w:r w:rsidRPr="0074097D">
        <w:t xml:space="preserve"> </w:t>
      </w:r>
      <w:r w:rsidRPr="0074097D">
        <w:rPr>
          <w:cs/>
        </w:rPr>
        <w:t xml:space="preserve">ปี โดยได้สิทธิต่ออายุสัญญาเช่าใหม่ทุก </w:t>
      </w:r>
      <w:r w:rsidR="00984B3F" w:rsidRPr="0074097D">
        <w:rPr>
          <w:lang w:val="en-US"/>
        </w:rPr>
        <w:t>3</w:t>
      </w:r>
      <w:r w:rsidRPr="0074097D">
        <w:rPr>
          <w:rFonts w:hint="cs"/>
        </w:rPr>
        <w:t xml:space="preserve"> </w:t>
      </w:r>
      <w:r w:rsidRPr="0074097D">
        <w:rPr>
          <w:cs/>
        </w:rPr>
        <w:t xml:space="preserve">ปี ในเดือนกรกฎาคม </w:t>
      </w:r>
      <w:r w:rsidR="00984B3F" w:rsidRPr="0074097D">
        <w:rPr>
          <w:lang w:val="en-US"/>
        </w:rPr>
        <w:t>2542</w:t>
      </w:r>
      <w:r w:rsidRPr="0074097D">
        <w:t xml:space="preserve"> </w:t>
      </w:r>
      <w:r w:rsidRPr="0074097D"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4097D">
        <w:rPr>
          <w:spacing w:val="-2"/>
          <w:cs/>
        </w:rPr>
        <w:t xml:space="preserve">ระยะเวลาเช่าใหม่เป็น </w:t>
      </w:r>
      <w:r w:rsidR="00984B3F" w:rsidRPr="0074097D">
        <w:rPr>
          <w:spacing w:val="-2"/>
          <w:lang w:val="en-US"/>
        </w:rPr>
        <w:t>90</w:t>
      </w:r>
      <w:r w:rsidRPr="0074097D">
        <w:rPr>
          <w:spacing w:val="-2"/>
        </w:rPr>
        <w:t xml:space="preserve"> </w:t>
      </w:r>
      <w:r w:rsidRPr="0074097D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4097D">
        <w:rPr>
          <w:rFonts w:hint="cs"/>
          <w:i/>
          <w:iCs/>
          <w:spacing w:val="-2"/>
        </w:rPr>
        <w:t>(</w:t>
      </w:r>
      <w:r w:rsidRPr="0074097D">
        <w:rPr>
          <w:rFonts w:hint="cs"/>
          <w:i/>
          <w:iCs/>
          <w:spacing w:val="-2"/>
          <w:cs/>
        </w:rPr>
        <w:t xml:space="preserve">ค่าเช่าตลอด </w:t>
      </w:r>
      <w:r w:rsidR="00984B3F" w:rsidRPr="0074097D">
        <w:rPr>
          <w:i/>
          <w:iCs/>
          <w:spacing w:val="-2"/>
          <w:lang w:val="en-US"/>
        </w:rPr>
        <w:t>90</w:t>
      </w:r>
      <w:r w:rsidRPr="0074097D">
        <w:rPr>
          <w:i/>
          <w:iCs/>
          <w:spacing w:val="-2"/>
          <w:lang w:val="en-US"/>
        </w:rPr>
        <w:t xml:space="preserve"> </w:t>
      </w:r>
      <w:r w:rsidRPr="0074097D">
        <w:rPr>
          <w:rFonts w:hint="cs"/>
          <w:i/>
          <w:iCs/>
          <w:spacing w:val="-2"/>
          <w:cs/>
          <w:lang w:val="en-US"/>
        </w:rPr>
        <w:t>ปี</w:t>
      </w:r>
      <w:r w:rsidR="00402D37" w:rsidRPr="0074097D">
        <w:rPr>
          <w:i/>
          <w:iCs/>
          <w:lang w:val="en-US"/>
        </w:rPr>
        <w:t xml:space="preserve"> </w:t>
      </w:r>
      <w:r w:rsidRPr="0074097D">
        <w:rPr>
          <w:rFonts w:hint="cs"/>
          <w:i/>
          <w:iCs/>
          <w:cs/>
        </w:rPr>
        <w:t xml:space="preserve">เป็นเงิน </w:t>
      </w:r>
      <w:r w:rsidR="00984B3F" w:rsidRPr="0074097D">
        <w:rPr>
          <w:i/>
          <w:iCs/>
          <w:lang w:val="en-US"/>
        </w:rPr>
        <w:t>40</w:t>
      </w:r>
      <w:r w:rsidRPr="0074097D">
        <w:rPr>
          <w:i/>
          <w:iCs/>
          <w:lang w:val="en-US"/>
        </w:rPr>
        <w:t>,</w:t>
      </w:r>
      <w:r w:rsidR="00984B3F" w:rsidRPr="0074097D">
        <w:rPr>
          <w:i/>
          <w:iCs/>
          <w:lang w:val="en-US"/>
        </w:rPr>
        <w:t>000</w:t>
      </w:r>
      <w:r w:rsidRPr="0074097D">
        <w:rPr>
          <w:i/>
          <w:iCs/>
          <w:lang w:val="en-US"/>
        </w:rPr>
        <w:t xml:space="preserve"> </w:t>
      </w:r>
      <w:r w:rsidRPr="0074097D"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 w:rsidRPr="0074097D">
        <w:rPr>
          <w:i/>
          <w:iCs/>
          <w:lang w:val="en-US"/>
        </w:rPr>
        <w:t>37</w:t>
      </w:r>
      <w:r w:rsidRPr="0074097D">
        <w:rPr>
          <w:rFonts w:hint="cs"/>
          <w:i/>
          <w:iCs/>
          <w:cs/>
          <w:lang w:val="en-US"/>
        </w:rPr>
        <w:t xml:space="preserve"> บาทต่อตารางเมตร</w:t>
      </w:r>
      <w:r w:rsidRPr="0074097D">
        <w:rPr>
          <w:rFonts w:hint="cs"/>
          <w:i/>
          <w:iCs/>
          <w:lang w:val="en-US"/>
        </w:rPr>
        <w:t>)</w:t>
      </w:r>
      <w:r w:rsidRPr="0074097D"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 w:rsidRPr="0074097D">
        <w:rPr>
          <w:rFonts w:hint="cs"/>
          <w:cs/>
        </w:rPr>
        <w:t>เมื่อ</w:t>
      </w:r>
      <w:r w:rsidRPr="0074097D">
        <w:rPr>
          <w:cs/>
        </w:rPr>
        <w:t xml:space="preserve">วันที่ </w:t>
      </w:r>
      <w:r w:rsidR="00984B3F" w:rsidRPr="0074097D">
        <w:rPr>
          <w:lang w:val="en-US"/>
        </w:rPr>
        <w:t>24</w:t>
      </w:r>
      <w:r w:rsidRPr="0074097D">
        <w:t xml:space="preserve"> </w:t>
      </w:r>
      <w:r w:rsidRPr="0074097D">
        <w:rPr>
          <w:cs/>
        </w:rPr>
        <w:t xml:space="preserve">กรกฎาคม </w:t>
      </w:r>
      <w:r w:rsidR="00984B3F" w:rsidRPr="0074097D">
        <w:rPr>
          <w:lang w:val="en-US"/>
        </w:rPr>
        <w:t>2544</w:t>
      </w:r>
      <w:r w:rsidRPr="0074097D">
        <w:t xml:space="preserve"> </w:t>
      </w:r>
      <w:r w:rsidR="00084DB1" w:rsidRPr="0074097D">
        <w:rPr>
          <w:cs/>
        </w:rPr>
        <w:br/>
      </w:r>
      <w:r w:rsidRPr="0074097D"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4097D">
        <w:rPr>
          <w:cs/>
        </w:rPr>
        <w:br/>
      </w:r>
      <w:r w:rsidRPr="0074097D">
        <w:rPr>
          <w:rFonts w:hint="cs"/>
          <w:cs/>
        </w:rPr>
        <w:t>มี</w:t>
      </w:r>
      <w:r w:rsidRPr="0074097D">
        <w:rPr>
          <w:cs/>
        </w:rPr>
        <w:t>กำหนดระยะเวลาการเช่า</w:t>
      </w:r>
      <w:r w:rsidRPr="0074097D">
        <w:rPr>
          <w:rFonts w:hint="cs"/>
          <w:cs/>
        </w:rPr>
        <w:t>ครั้งละ</w:t>
      </w:r>
      <w:r w:rsidRPr="0074097D">
        <w:t xml:space="preserve"> </w:t>
      </w:r>
      <w:r w:rsidR="0057505D" w:rsidRPr="0074097D">
        <w:rPr>
          <w:lang w:val="en-US"/>
        </w:rPr>
        <w:t>3</w:t>
      </w:r>
      <w:r w:rsidR="003E4BB0" w:rsidRPr="0074097D">
        <w:rPr>
          <w:lang w:val="en-US"/>
        </w:rPr>
        <w:t>0</w:t>
      </w:r>
      <w:r w:rsidRPr="0074097D">
        <w:t xml:space="preserve"> </w:t>
      </w:r>
      <w:r w:rsidRPr="0074097D">
        <w:rPr>
          <w:cs/>
        </w:rPr>
        <w:t>ปี</w:t>
      </w:r>
      <w:r w:rsidRPr="0074097D">
        <w:rPr>
          <w:rFonts w:hint="cs"/>
        </w:rPr>
        <w:t xml:space="preserve"> </w:t>
      </w:r>
      <w:r w:rsidRPr="0074097D">
        <w:rPr>
          <w:cs/>
        </w:rPr>
        <w:t>นับจากวันที่ได้มีการวางเงินค่าเช่าล่วงหน้าตามสัญญา</w:t>
      </w:r>
      <w:r w:rsidRPr="0074097D">
        <w:rPr>
          <w:rFonts w:hint="cs"/>
          <w:cs/>
        </w:rPr>
        <w:t>ดังกล่าว</w:t>
      </w:r>
      <w:r w:rsidRPr="0074097D">
        <w:rPr>
          <w:cs/>
        </w:rPr>
        <w:t>แต่เริ่มแรก</w:t>
      </w:r>
      <w:r w:rsidRPr="0074097D">
        <w:rPr>
          <w:rFonts w:hint="cs"/>
        </w:rPr>
        <w:t xml:space="preserve"> </w:t>
      </w:r>
      <w:r w:rsidRPr="0074097D">
        <w:rPr>
          <w:cs/>
        </w:rPr>
        <w:t>โดยบริษัท</w:t>
      </w:r>
      <w:r w:rsidRPr="0074097D"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 w:rsidRPr="0074097D">
        <w:rPr>
          <w:cs/>
        </w:rPr>
        <w:t xml:space="preserve">ครั้งละ </w:t>
      </w:r>
      <w:r w:rsidR="0057505D" w:rsidRPr="0074097D">
        <w:rPr>
          <w:lang w:val="en-US"/>
        </w:rPr>
        <w:t>3</w:t>
      </w:r>
      <w:r w:rsidR="003E4BB0" w:rsidRPr="0074097D">
        <w:rPr>
          <w:lang w:val="en-US"/>
        </w:rPr>
        <w:t>0</w:t>
      </w:r>
      <w:r w:rsidRPr="0074097D">
        <w:t xml:space="preserve"> </w:t>
      </w:r>
      <w:r w:rsidRPr="0074097D">
        <w:rPr>
          <w:cs/>
        </w:rPr>
        <w:t>ปี</w:t>
      </w:r>
      <w:r w:rsidRPr="0074097D">
        <w:rPr>
          <w:rFonts w:hint="cs"/>
          <w:cs/>
        </w:rPr>
        <w:t xml:space="preserve"> เป็นจำนวน</w:t>
      </w:r>
      <w:r w:rsidR="00826E4B" w:rsidRPr="0074097D">
        <w:br/>
      </w:r>
      <w:r w:rsidR="00984B3F" w:rsidRPr="0074097D">
        <w:rPr>
          <w:lang w:val="en-US"/>
        </w:rPr>
        <w:t>2</w:t>
      </w:r>
      <w:r w:rsidRPr="0074097D">
        <w:t xml:space="preserve"> </w:t>
      </w:r>
      <w:r w:rsidRPr="0074097D">
        <w:rPr>
          <w:rFonts w:hint="cs"/>
          <w:cs/>
        </w:rPr>
        <w:t>ครั้ง โดยให้อยู่</w:t>
      </w:r>
      <w:r w:rsidRPr="0074097D">
        <w:rPr>
          <w:cs/>
        </w:rPr>
        <w:t>ภายใต้เงื่อนไขและอัตราเช่าเดิม</w:t>
      </w:r>
      <w:r w:rsidRPr="0074097D">
        <w:rPr>
          <w:rFonts w:hint="cs"/>
        </w:rPr>
        <w:t xml:space="preserve"> </w:t>
      </w:r>
    </w:p>
    <w:p w14:paraId="78177582" w14:textId="77777777" w:rsidR="009E4206" w:rsidRPr="0074097D" w:rsidRDefault="009E4206" w:rsidP="00732CFB">
      <w:pPr>
        <w:pStyle w:val="Bo-Blankline"/>
        <w:rPr>
          <w:lang w:val="en-US"/>
        </w:rPr>
      </w:pPr>
    </w:p>
    <w:p w14:paraId="00092704" w14:textId="36E4B2BB" w:rsidR="00F91B1B" w:rsidRPr="0074097D" w:rsidRDefault="00F91B1B" w:rsidP="00D21AFE">
      <w:pPr>
        <w:pStyle w:val="Bo-C1Content"/>
        <w:ind w:right="-115"/>
      </w:pPr>
      <w:r w:rsidRPr="0074097D">
        <w:rPr>
          <w:rFonts w:hint="cs"/>
          <w:cs/>
        </w:rPr>
        <w:t xml:space="preserve">เมื่อวันที่ </w:t>
      </w:r>
      <w:r w:rsidR="00984B3F" w:rsidRPr="0074097D">
        <w:rPr>
          <w:lang w:val="en-US"/>
        </w:rPr>
        <w:t>25</w:t>
      </w:r>
      <w:r w:rsidRPr="0074097D">
        <w:rPr>
          <w:lang w:val="en-US"/>
        </w:rPr>
        <w:t xml:space="preserve"> </w:t>
      </w:r>
      <w:r w:rsidRPr="0074097D">
        <w:rPr>
          <w:cs/>
        </w:rPr>
        <w:t>สิงหาคม</w:t>
      </w:r>
      <w:r w:rsidRPr="0074097D">
        <w:rPr>
          <w:rFonts w:hint="cs"/>
          <w:lang w:val="en-US"/>
        </w:rPr>
        <w:t xml:space="preserve"> </w:t>
      </w:r>
      <w:r w:rsidR="00984B3F" w:rsidRPr="0074097D">
        <w:rPr>
          <w:lang w:val="en-US"/>
        </w:rPr>
        <w:t>2549</w:t>
      </w:r>
      <w:r w:rsidRPr="0074097D">
        <w:rPr>
          <w:lang w:val="en-US"/>
        </w:rPr>
        <w:t xml:space="preserve"> </w:t>
      </w:r>
      <w:r w:rsidRPr="0074097D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4097D" w:rsidRDefault="00C74FA0" w:rsidP="00732CFB">
      <w:pPr>
        <w:pStyle w:val="Bo-Blankline"/>
        <w:rPr>
          <w:cs/>
          <w:lang w:val="en-US"/>
        </w:rPr>
      </w:pPr>
    </w:p>
    <w:p w14:paraId="1220ABF2" w14:textId="36A6D300" w:rsidR="004F7299" w:rsidRPr="0074097D" w:rsidRDefault="00F91B1B" w:rsidP="00EC5ABA">
      <w:pPr>
        <w:pStyle w:val="Ang15"/>
        <w:tabs>
          <w:tab w:val="left" w:pos="547"/>
        </w:tabs>
      </w:pPr>
      <w:r w:rsidRPr="0074097D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74097D">
        <w:rPr>
          <w:rFonts w:hint="cs"/>
          <w:cs/>
        </w:rPr>
        <w:t>ค่าเช่า</w:t>
      </w:r>
      <w:r w:rsidRPr="0074097D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</w:t>
      </w:r>
      <w:r w:rsidRPr="0074097D">
        <w:rPr>
          <w:rFonts w:hint="cs"/>
          <w:cs/>
        </w:rPr>
        <w:t>า</w:t>
      </w:r>
      <w:r w:rsidRPr="0074097D">
        <w:rPr>
          <w:cs/>
        </w:rPr>
        <w:t>เช่าจ่าย</w:t>
      </w:r>
      <w:r w:rsidRPr="0074097D">
        <w:rPr>
          <w:spacing w:val="4"/>
          <w:cs/>
        </w:rPr>
        <w:t>ล่วงหน้า</w:t>
      </w:r>
      <w:r w:rsidRPr="0074097D">
        <w:rPr>
          <w:rFonts w:hint="cs"/>
          <w:spacing w:val="4"/>
          <w:cs/>
        </w:rPr>
        <w:t xml:space="preserve"> ซึ่ง</w:t>
      </w:r>
      <w:r w:rsidRPr="0074097D">
        <w:rPr>
          <w:spacing w:val="4"/>
          <w:cs/>
        </w:rPr>
        <w:t xml:space="preserve"> ณ วันที่ </w:t>
      </w:r>
      <w:r w:rsidR="0057505D" w:rsidRPr="0074097D">
        <w:rPr>
          <w:lang w:val="en-US"/>
        </w:rPr>
        <w:t>3</w:t>
      </w:r>
      <w:r w:rsidR="002176D4">
        <w:rPr>
          <w:lang w:val="en-US"/>
        </w:rPr>
        <w:t xml:space="preserve">0 </w:t>
      </w:r>
      <w:r w:rsidR="002176D4">
        <w:rPr>
          <w:rFonts w:hint="cs"/>
          <w:cs/>
          <w:lang w:val="en-US"/>
        </w:rPr>
        <w:t>กันยายน</w:t>
      </w:r>
      <w:r w:rsidR="00231569" w:rsidRPr="0074097D">
        <w:t xml:space="preserve"> </w:t>
      </w:r>
      <w:r w:rsidR="0057505D" w:rsidRPr="0074097D">
        <w:rPr>
          <w:lang w:val="en-US"/>
        </w:rPr>
        <w:t>2565</w:t>
      </w:r>
      <w:r w:rsidR="00231569" w:rsidRPr="0074097D">
        <w:rPr>
          <w:lang w:val="en-US"/>
        </w:rPr>
        <w:t xml:space="preserve"> </w:t>
      </w:r>
      <w:r w:rsidRPr="0074097D">
        <w:rPr>
          <w:spacing w:val="4"/>
          <w:cs/>
        </w:rPr>
        <w:t>ยังไม่มีการ</w:t>
      </w:r>
      <w:r w:rsidRPr="0074097D">
        <w:rPr>
          <w:spacing w:val="2"/>
          <w:cs/>
        </w:rPr>
        <w:t>ทำสัญญาจดจำนองเพื่อเป็นหลักประกันสำหรับ</w:t>
      </w:r>
      <w:r w:rsidRPr="0074097D">
        <w:rPr>
          <w:cs/>
        </w:rPr>
        <w:t xml:space="preserve">เงินค่าเช่าจ่ายล่วงหน้า </w:t>
      </w:r>
      <w:r w:rsidRPr="0074097D">
        <w:rPr>
          <w:rFonts w:hint="cs"/>
          <w:cs/>
        </w:rPr>
        <w:t>ซึ่ง</w:t>
      </w:r>
      <w:r w:rsidRPr="0074097D">
        <w:rPr>
          <w:cs/>
        </w:rPr>
        <w:t>มูลค่าที่คาดว่าจะได้รับคืนของเงินค่าเช่า</w:t>
      </w:r>
      <w:r w:rsidRPr="0074097D">
        <w:rPr>
          <w:rFonts w:hint="cs"/>
          <w:cs/>
        </w:rPr>
        <w:t>จ่ายล่วงหน้า</w:t>
      </w:r>
      <w:r w:rsidRPr="0074097D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4097D" w:rsidRDefault="00A3057C" w:rsidP="00732CFB">
      <w:pPr>
        <w:pStyle w:val="Bo-Blankline"/>
        <w:rPr>
          <w:cs/>
        </w:rPr>
      </w:pPr>
    </w:p>
    <w:p w14:paraId="135FDC56" w14:textId="77777777" w:rsidR="00F91B1B" w:rsidRPr="0074097D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32CFB" w:rsidRDefault="00F91B1B" w:rsidP="00732CFB">
      <w:pPr>
        <w:pStyle w:val="Bo-Blankline"/>
      </w:pPr>
    </w:p>
    <w:p w14:paraId="5E568ACD" w14:textId="77777777" w:rsidR="00F91B1B" w:rsidRPr="0074097D" w:rsidRDefault="00F91B1B" w:rsidP="00F91B1B">
      <w:pPr>
        <w:pStyle w:val="Bo-C1Content"/>
      </w:pPr>
      <w:r w:rsidRPr="0074097D">
        <w:rPr>
          <w:cs/>
        </w:rPr>
        <w:t>บริษัทได้ทำสัญญาซื้อขายไฟฟ้าและบริการกับบริษัทย่อยแห่งหนึ่ง</w:t>
      </w:r>
      <w:r w:rsidRPr="0074097D">
        <w:t xml:space="preserve"> </w:t>
      </w:r>
      <w:r w:rsidRPr="0074097D">
        <w:rPr>
          <w:cs/>
        </w:rPr>
        <w:t>โดยบริษัทจะขายก</w:t>
      </w:r>
      <w:r w:rsidRPr="0074097D">
        <w:rPr>
          <w:rFonts w:hint="cs"/>
          <w:cs/>
        </w:rPr>
        <w:t>๊</w:t>
      </w:r>
      <w:r w:rsidRPr="0074097D">
        <w:rPr>
          <w:cs/>
        </w:rPr>
        <w:t xml:space="preserve">าซร้อนเพื่อให้บริษัทย่อยนำไปใช้ผลิตไฟฟ้า </w:t>
      </w:r>
      <w:r w:rsidRPr="0074097D">
        <w:rPr>
          <w:rFonts w:hint="cs"/>
          <w:cs/>
        </w:rPr>
        <w:t>และ</w:t>
      </w:r>
      <w:r w:rsidRPr="0074097D">
        <w:rPr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46C607DD" w:rsidR="009E4206" w:rsidRPr="0074097D" w:rsidRDefault="009E4206">
      <w:pPr>
        <w:spacing w:line="240" w:lineRule="auto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/>
          <w:sz w:val="30"/>
          <w:szCs w:val="30"/>
        </w:rPr>
        <w:br w:type="page"/>
      </w:r>
    </w:p>
    <w:p w14:paraId="5E89C5EE" w14:textId="1303074F" w:rsidR="00F91B1B" w:rsidRPr="0074097D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 w:hint="cs"/>
          <w:sz w:val="30"/>
          <w:szCs w:val="30"/>
          <w:cs/>
        </w:rPr>
        <w:lastRenderedPageBreak/>
        <w:t>สัญ</w:t>
      </w:r>
      <w:r w:rsidR="006409D6" w:rsidRPr="0074097D">
        <w:rPr>
          <w:rFonts w:ascii="Angsana New" w:hAnsi="Angsana New" w:hint="cs"/>
          <w:sz w:val="30"/>
          <w:szCs w:val="30"/>
          <w:cs/>
        </w:rPr>
        <w:t>ญา</w:t>
      </w:r>
      <w:r w:rsidR="008E70F1" w:rsidRPr="0074097D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32CFB" w:rsidRDefault="00F91B1B" w:rsidP="00732CFB">
      <w:pPr>
        <w:pStyle w:val="Bo-Blankline"/>
        <w:rPr>
          <w:cs/>
        </w:rPr>
      </w:pPr>
    </w:p>
    <w:p w14:paraId="1CF5453D" w14:textId="6BB1137F" w:rsidR="00F91B1B" w:rsidRPr="0074097D" w:rsidRDefault="00F91B1B" w:rsidP="00F91B1B">
      <w:pPr>
        <w:pStyle w:val="Bo-C1Content"/>
      </w:pPr>
      <w:r w:rsidRPr="0074097D">
        <w:rPr>
          <w:rFonts w:hint="cs"/>
          <w:cs/>
        </w:rPr>
        <w:t>บริษัทและบริษัทย่อยทำสัญญา</w:t>
      </w:r>
      <w:r w:rsidR="006409D6" w:rsidRPr="0074097D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 w:rsidRPr="0074097D">
        <w:rPr>
          <w:rFonts w:hint="cs"/>
          <w:cs/>
        </w:rPr>
        <w:t xml:space="preserve">ที่เกี่ยวข้องกัน กำหนดระยะเวลา </w:t>
      </w:r>
      <w:r w:rsidR="00984B3F" w:rsidRPr="0074097D">
        <w:rPr>
          <w:lang w:val="en-US"/>
        </w:rPr>
        <w:t>3</w:t>
      </w:r>
      <w:r w:rsidRPr="0074097D">
        <w:rPr>
          <w:rFonts w:hint="cs"/>
          <w:cs/>
        </w:rPr>
        <w:t xml:space="preserve"> ปี </w:t>
      </w:r>
      <w:r w:rsidR="006409D6" w:rsidRPr="0074097D">
        <w:rPr>
          <w:rFonts w:hint="cs"/>
          <w:cs/>
        </w:rPr>
        <w:t>มี</w:t>
      </w:r>
      <w:r w:rsidRPr="0074097D">
        <w:rPr>
          <w:rFonts w:hint="cs"/>
          <w:cs/>
        </w:rPr>
        <w:t>รายละเอียดดังนี้</w:t>
      </w:r>
    </w:p>
    <w:p w14:paraId="086DFD8B" w14:textId="77777777" w:rsidR="00C5445E" w:rsidRPr="0074097D" w:rsidRDefault="00C5445E" w:rsidP="00732CFB">
      <w:pPr>
        <w:pStyle w:val="Bo-Blankline"/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74097D" w14:paraId="2FDF9B42" w14:textId="77777777" w:rsidTr="00884799">
        <w:tc>
          <w:tcPr>
            <w:tcW w:w="5580" w:type="dxa"/>
            <w:vAlign w:val="bottom"/>
          </w:tcPr>
          <w:p w14:paraId="7EA482CD" w14:textId="1AAB56AD" w:rsidR="003539FF" w:rsidRPr="0074097D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97D" w:rsidRPr="00740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367D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74097D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  <w:r w:rsidR="00C00005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 w:rsidRPr="00740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3AF35A" w14:textId="77777777" w:rsidR="003539FF" w:rsidRPr="0074097D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74097D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74097D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74097D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 w:rsidRPr="0074097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 w:rsidRPr="00740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74097D" w14:paraId="04486F69" w14:textId="77777777" w:rsidTr="00884799">
        <w:tc>
          <w:tcPr>
            <w:tcW w:w="5580" w:type="dxa"/>
          </w:tcPr>
          <w:p w14:paraId="30540553" w14:textId="77777777" w:rsidR="003539FF" w:rsidRPr="0074097D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74097D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74097D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409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409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74097D" w14:paraId="5FA3CF2F" w14:textId="77777777" w:rsidTr="00884799">
        <w:tc>
          <w:tcPr>
            <w:tcW w:w="5580" w:type="dxa"/>
          </w:tcPr>
          <w:p w14:paraId="69E6BB6D" w14:textId="77777777" w:rsidR="003539FF" w:rsidRPr="0074097D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4D3229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74097D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74097D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74097D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74097D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74097D" w14:paraId="6C60D8AF" w14:textId="77777777" w:rsidTr="00391CD8">
        <w:tc>
          <w:tcPr>
            <w:tcW w:w="5580" w:type="dxa"/>
          </w:tcPr>
          <w:p w14:paraId="2A502B19" w14:textId="77777777" w:rsidR="004678A1" w:rsidRPr="0074097D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7409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65CFABA6" w:rsidR="004678A1" w:rsidRPr="0074097D" w:rsidRDefault="005461E4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50,225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242BDADA" w:rsidR="004678A1" w:rsidRPr="0074097D" w:rsidRDefault="005461E4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41,509</w:t>
            </w:r>
          </w:p>
        </w:tc>
      </w:tr>
      <w:tr w:rsidR="004678A1" w:rsidRPr="0074097D" w14:paraId="4E3C2EC3" w14:textId="77777777" w:rsidTr="00391CD8">
        <w:tc>
          <w:tcPr>
            <w:tcW w:w="5580" w:type="dxa"/>
          </w:tcPr>
          <w:p w14:paraId="5A65A5A3" w14:textId="77777777" w:rsidR="004678A1" w:rsidRPr="0074097D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7409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6993476F" w:rsidR="004678A1" w:rsidRPr="0074097D" w:rsidRDefault="005461E4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56,020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77507F74" w:rsidR="004678A1" w:rsidRPr="0074097D" w:rsidRDefault="005461E4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49,701</w:t>
            </w:r>
          </w:p>
        </w:tc>
      </w:tr>
      <w:tr w:rsidR="004678A1" w:rsidRPr="0074097D" w14:paraId="530480A0" w14:textId="77777777" w:rsidTr="00391CD8">
        <w:tc>
          <w:tcPr>
            <w:tcW w:w="5580" w:type="dxa"/>
          </w:tcPr>
          <w:p w14:paraId="75DABEA3" w14:textId="77777777" w:rsidR="004678A1" w:rsidRPr="0074097D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3803AD56" w:rsidR="004678A1" w:rsidRPr="0074097D" w:rsidRDefault="005461E4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106,245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536D47B5" w:rsidR="004678A1" w:rsidRPr="0074097D" w:rsidRDefault="005461E4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91,210</w:t>
            </w:r>
          </w:p>
        </w:tc>
      </w:tr>
    </w:tbl>
    <w:p w14:paraId="6EC76C8A" w14:textId="77777777" w:rsidR="00F91B1B" w:rsidRPr="0074097D" w:rsidRDefault="00F91B1B" w:rsidP="00732CFB">
      <w:pPr>
        <w:pStyle w:val="Bo-Blankline"/>
      </w:pPr>
    </w:p>
    <w:p w14:paraId="0B2F2FA4" w14:textId="44067297" w:rsidR="009A7D0C" w:rsidRDefault="00F91B1B" w:rsidP="00F91B1B">
      <w:pPr>
        <w:pStyle w:val="Bo-Blankline"/>
        <w:ind w:left="547"/>
        <w:jc w:val="thaiDistribute"/>
        <w:rPr>
          <w:i/>
          <w:iCs/>
          <w:sz w:val="30"/>
          <w:szCs w:val="30"/>
          <w:lang w:val="en-US"/>
        </w:rPr>
      </w:pPr>
      <w:r w:rsidRPr="009A7D0C">
        <w:rPr>
          <w:rFonts w:hint="cs"/>
          <w:spacing w:val="-2"/>
          <w:sz w:val="30"/>
          <w:szCs w:val="30"/>
          <w:cs/>
          <w:lang w:val="en-US"/>
        </w:rPr>
        <w:t>บริษัทย่อยแห่ง</w:t>
      </w:r>
      <w:r w:rsidR="009A7D0C">
        <w:rPr>
          <w:rFonts w:hint="cs"/>
          <w:spacing w:val="-2"/>
          <w:sz w:val="30"/>
          <w:szCs w:val="30"/>
          <w:cs/>
          <w:lang w:val="en-US"/>
        </w:rPr>
        <w:t>หนึ่ง</w:t>
      </w:r>
      <w:r w:rsidRPr="009A7D0C">
        <w:rPr>
          <w:rFonts w:hint="cs"/>
          <w:spacing w:val="-2"/>
          <w:sz w:val="30"/>
          <w:szCs w:val="30"/>
          <w:cs/>
          <w:lang w:val="en-US"/>
        </w:rPr>
        <w:t>ได้ทำ</w:t>
      </w:r>
      <w:r w:rsidRPr="009A7D0C">
        <w:rPr>
          <w:rFonts w:hint="cs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</w:t>
      </w:r>
      <w:bookmarkStart w:id="1" w:name="_Hlk118991006"/>
      <w:r w:rsidRPr="009A7D0C">
        <w:rPr>
          <w:rFonts w:hint="cs"/>
          <w:spacing w:val="-2"/>
          <w:sz w:val="30"/>
          <w:szCs w:val="30"/>
          <w:cs/>
        </w:rPr>
        <w:t>ผู้เช่า</w:t>
      </w:r>
      <w:bookmarkEnd w:id="1"/>
      <w:r w:rsidRPr="009A7D0C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 w:rsidRPr="009A7D0C">
        <w:rPr>
          <w:rFonts w:hint="cs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9A7D0C">
        <w:rPr>
          <w:rFonts w:hint="cs"/>
          <w:sz w:val="30"/>
          <w:szCs w:val="30"/>
          <w:cs/>
        </w:rPr>
        <w:t xml:space="preserve"> </w:t>
      </w:r>
      <w:r w:rsidR="009A7D0C">
        <w:rPr>
          <w:sz w:val="30"/>
          <w:szCs w:val="30"/>
          <w:lang w:val="en-US"/>
        </w:rPr>
        <w:t>30</w:t>
      </w:r>
      <w:r w:rsidR="00584806" w:rsidRPr="009A7D0C">
        <w:rPr>
          <w:rFonts w:hint="cs"/>
          <w:sz w:val="30"/>
          <w:szCs w:val="30"/>
          <w:cs/>
          <w:lang w:val="en-US"/>
        </w:rPr>
        <w:t xml:space="preserve"> </w:t>
      </w:r>
      <w:r w:rsidR="00367DD6" w:rsidRPr="009A7D0C">
        <w:rPr>
          <w:rFonts w:hint="cs"/>
          <w:sz w:val="30"/>
          <w:szCs w:val="30"/>
          <w:cs/>
          <w:lang w:val="en-US"/>
        </w:rPr>
        <w:t>กันยา</w:t>
      </w:r>
      <w:r w:rsidR="00584806" w:rsidRPr="009A7D0C">
        <w:rPr>
          <w:rFonts w:hint="cs"/>
          <w:sz w:val="30"/>
          <w:szCs w:val="30"/>
          <w:cs/>
          <w:lang w:val="en-US"/>
        </w:rPr>
        <w:t>ยน</w:t>
      </w:r>
      <w:r w:rsidR="009A7D0C">
        <w:rPr>
          <w:sz w:val="30"/>
          <w:szCs w:val="30"/>
        </w:rPr>
        <w:t xml:space="preserve"> 2565</w:t>
      </w:r>
      <w:r w:rsidR="00782C32" w:rsidRPr="009A7D0C">
        <w:rPr>
          <w:rFonts w:hint="cs"/>
          <w:sz w:val="30"/>
          <w:szCs w:val="30"/>
          <w:cs/>
        </w:rPr>
        <w:t xml:space="preserve"> เป็นจำนวน</w:t>
      </w:r>
      <w:r w:rsidR="00685327" w:rsidRPr="009A7D0C">
        <w:rPr>
          <w:sz w:val="30"/>
          <w:szCs w:val="30"/>
        </w:rPr>
        <w:t xml:space="preserve"> </w:t>
      </w:r>
      <w:r w:rsidR="008261FC">
        <w:rPr>
          <w:sz w:val="30"/>
          <w:szCs w:val="30"/>
        </w:rPr>
        <w:t>5.7</w:t>
      </w:r>
      <w:r w:rsidR="009A7D0C">
        <w:rPr>
          <w:sz w:val="30"/>
          <w:szCs w:val="30"/>
        </w:rPr>
        <w:t xml:space="preserve"> </w:t>
      </w:r>
      <w:r w:rsidR="00782C32" w:rsidRPr="009A7D0C">
        <w:rPr>
          <w:rFonts w:hint="cs"/>
          <w:sz w:val="30"/>
          <w:szCs w:val="30"/>
          <w:cs/>
        </w:rPr>
        <w:t xml:space="preserve">ล้านบาท </w:t>
      </w:r>
      <w:r w:rsidRPr="009A7D0C">
        <w:rPr>
          <w:i/>
          <w:iCs/>
          <w:sz w:val="30"/>
          <w:szCs w:val="30"/>
          <w:lang w:val="en-US"/>
        </w:rPr>
        <w:t>(</w:t>
      </w:r>
      <w:r w:rsidR="00984B3F" w:rsidRPr="009A7D0C">
        <w:rPr>
          <w:i/>
          <w:iCs/>
          <w:sz w:val="30"/>
          <w:szCs w:val="30"/>
          <w:lang w:val="en-US"/>
        </w:rPr>
        <w:t>31</w:t>
      </w:r>
      <w:r w:rsidR="00782C32" w:rsidRPr="009A7D0C">
        <w:rPr>
          <w:i/>
          <w:iCs/>
          <w:sz w:val="30"/>
          <w:szCs w:val="30"/>
        </w:rPr>
        <w:t xml:space="preserve"> </w:t>
      </w:r>
      <w:r w:rsidR="00782C32" w:rsidRPr="009A7D0C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F47DB8" w:rsidRPr="009A7D0C">
        <w:rPr>
          <w:i/>
          <w:iCs/>
          <w:sz w:val="30"/>
          <w:szCs w:val="30"/>
          <w:lang w:val="en-US"/>
        </w:rPr>
        <w:t>2564</w:t>
      </w:r>
      <w:r w:rsidRPr="009A7D0C">
        <w:rPr>
          <w:i/>
          <w:iCs/>
          <w:sz w:val="30"/>
          <w:szCs w:val="30"/>
          <w:lang w:val="en-US"/>
        </w:rPr>
        <w:t>:</w:t>
      </w:r>
      <w:r w:rsidR="00FC0A5B" w:rsidRPr="009A7D0C">
        <w:rPr>
          <w:i/>
          <w:iCs/>
          <w:sz w:val="30"/>
          <w:szCs w:val="30"/>
          <w:lang w:val="en-US"/>
        </w:rPr>
        <w:t xml:space="preserve"> </w:t>
      </w:r>
      <w:r w:rsidR="008261FC">
        <w:rPr>
          <w:rFonts w:asciiTheme="majorBidi" w:hAnsiTheme="majorBidi" w:cstheme="majorBidi"/>
          <w:i/>
          <w:iCs/>
          <w:sz w:val="30"/>
          <w:szCs w:val="30"/>
        </w:rPr>
        <w:t>4.9</w:t>
      </w:r>
      <w:r w:rsidRPr="009A7D0C">
        <w:rPr>
          <w:i/>
          <w:iCs/>
          <w:sz w:val="30"/>
          <w:szCs w:val="30"/>
          <w:lang w:val="en-US"/>
        </w:rPr>
        <w:t xml:space="preserve"> </w:t>
      </w:r>
      <w:r w:rsidRPr="009A7D0C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9348BD" w:rsidRPr="0074097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2E0546B8" w14:textId="77777777" w:rsidR="009A7D0C" w:rsidRPr="009A7D0C" w:rsidRDefault="009A7D0C" w:rsidP="009A7D0C">
      <w:pPr>
        <w:pStyle w:val="Bo-Blankline"/>
      </w:pPr>
    </w:p>
    <w:p w14:paraId="739BD1FB" w14:textId="770FA10B" w:rsidR="00F91B1B" w:rsidRPr="009A7D0C" w:rsidRDefault="009A7D0C" w:rsidP="00F91B1B">
      <w:pPr>
        <w:pStyle w:val="Bo-Blankline"/>
        <w:ind w:left="547"/>
        <w:jc w:val="thaiDistribute"/>
        <w:rPr>
          <w:sz w:val="30"/>
          <w:szCs w:val="30"/>
          <w:lang w:val="en-US"/>
        </w:rPr>
      </w:pPr>
      <w:r w:rsidRPr="009A7D0C">
        <w:rPr>
          <w:sz w:val="30"/>
          <w:szCs w:val="30"/>
          <w:cs/>
          <w:lang w:val="en-US"/>
        </w:rPr>
        <w:t>บริษัทย่อยแห่งหนึ่งทำสัญญาเช่าที่ดินหลายฉบับ</w:t>
      </w:r>
      <w:r w:rsidR="004B5907" w:rsidRPr="009A7D0C">
        <w:rPr>
          <w:rFonts w:hint="cs"/>
          <w:spacing w:val="-2"/>
          <w:sz w:val="30"/>
          <w:szCs w:val="30"/>
          <w:cs/>
        </w:rPr>
        <w:t>กับบริษัทที่เกี่ยวข้องกันโดย</w:t>
      </w:r>
      <w:r w:rsidRPr="009A7D0C">
        <w:rPr>
          <w:sz w:val="30"/>
          <w:szCs w:val="30"/>
          <w:cs/>
          <w:lang w:val="en-US"/>
        </w:rPr>
        <w:t>ระบุว่า</w:t>
      </w:r>
      <w:r w:rsidR="00F9304F" w:rsidRPr="00F9304F">
        <w:rPr>
          <w:sz w:val="30"/>
          <w:szCs w:val="30"/>
          <w:cs/>
          <w:lang w:val="en-US"/>
        </w:rPr>
        <w:t>ผู้เช่า</w:t>
      </w:r>
      <w:r w:rsidRPr="009A7D0C">
        <w:rPr>
          <w:sz w:val="30"/>
          <w:szCs w:val="30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โดยมียอดประมาณการหนี้สินสำหรับต้นทุนในการรื้อถอน ณ วันที่ </w:t>
      </w:r>
      <w:r w:rsidR="008261FC">
        <w:rPr>
          <w:sz w:val="30"/>
          <w:szCs w:val="30"/>
          <w:lang w:val="en-US"/>
        </w:rPr>
        <w:br/>
      </w:r>
      <w:r>
        <w:rPr>
          <w:sz w:val="30"/>
          <w:szCs w:val="30"/>
          <w:lang w:val="en-US"/>
        </w:rPr>
        <w:t>31</w:t>
      </w:r>
      <w:r w:rsidRPr="009A7D0C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9A7D0C">
        <w:rPr>
          <w:sz w:val="30"/>
          <w:szCs w:val="30"/>
          <w:cs/>
          <w:lang w:val="en-US"/>
        </w:rPr>
        <w:t xml:space="preserve"> จํานวน </w:t>
      </w:r>
      <w:r>
        <w:rPr>
          <w:sz w:val="30"/>
          <w:szCs w:val="30"/>
          <w:lang w:val="en-US"/>
        </w:rPr>
        <w:t>2</w:t>
      </w:r>
      <w:r w:rsidR="008261FC">
        <w:rPr>
          <w:sz w:val="30"/>
          <w:szCs w:val="30"/>
          <w:lang w:val="en-US"/>
        </w:rPr>
        <w:t>69.6</w:t>
      </w:r>
      <w:r>
        <w:rPr>
          <w:sz w:val="30"/>
          <w:szCs w:val="30"/>
          <w:lang w:val="en-US"/>
        </w:rPr>
        <w:t xml:space="preserve"> </w:t>
      </w:r>
      <w:r w:rsidRPr="009A7D0C">
        <w:rPr>
          <w:sz w:val="30"/>
          <w:szCs w:val="30"/>
          <w:cs/>
          <w:lang w:val="en-US"/>
        </w:rPr>
        <w:t xml:space="preserve">ล้านบาท ต่อมาเมื่อวันที่ </w:t>
      </w:r>
      <w:r>
        <w:rPr>
          <w:sz w:val="30"/>
          <w:szCs w:val="30"/>
          <w:lang w:val="en-US"/>
        </w:rPr>
        <w:t xml:space="preserve">30 </w:t>
      </w:r>
      <w:r w:rsidRPr="009A7D0C">
        <w:rPr>
          <w:sz w:val="30"/>
          <w:szCs w:val="30"/>
          <w:cs/>
          <w:lang w:val="en-US"/>
        </w:rPr>
        <w:t xml:space="preserve">กันยายน </w:t>
      </w:r>
      <w:r>
        <w:rPr>
          <w:sz w:val="30"/>
          <w:szCs w:val="30"/>
          <w:lang w:val="en-US"/>
        </w:rPr>
        <w:t>2565</w:t>
      </w:r>
      <w:r w:rsidRPr="009A7D0C">
        <w:rPr>
          <w:sz w:val="30"/>
          <w:szCs w:val="30"/>
          <w:cs/>
          <w:lang w:val="en-US"/>
        </w:rPr>
        <w:t xml:space="preserve"> คู่สัญญาทั้งสองฝ่ายตกลงยกเลิกเงื่อนไขในส่วนของการส่งมอบทรัพย์สินที่เช่าและการรื้อถอนของสัญญาเช่าที่ดินเหล่านี้</w:t>
      </w:r>
    </w:p>
    <w:p w14:paraId="3BD38118" w14:textId="77777777" w:rsidR="008B59B5" w:rsidRPr="00511D88" w:rsidRDefault="008B59B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br w:type="page"/>
      </w:r>
    </w:p>
    <w:p w14:paraId="3C0C59C0" w14:textId="52C0CD76" w:rsidR="00204756" w:rsidRPr="00584806" w:rsidRDefault="002A3A8C" w:rsidP="00AC3574">
      <w:pPr>
        <w:pStyle w:val="Caption"/>
        <w:ind w:hanging="900"/>
      </w:pPr>
      <w:r w:rsidRPr="00584806">
        <w:rPr>
          <w:rFonts w:hint="cs"/>
          <w:cs/>
        </w:rPr>
        <w:lastRenderedPageBreak/>
        <w:t>ลูกหนี้การค้า</w:t>
      </w:r>
    </w:p>
    <w:p w14:paraId="40DBE108" w14:textId="77777777" w:rsidR="00FA7ADF" w:rsidRPr="00584806" w:rsidRDefault="00FA7ADF" w:rsidP="00732CFB">
      <w:pPr>
        <w:pStyle w:val="Bo-Blankline"/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147E88" w:rsidRPr="00584806" w14:paraId="46C4B5BB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0663A064" w14:textId="6FE6E4F6" w:rsidR="00147E88" w:rsidRPr="00584806" w:rsidRDefault="00147E88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C1F9A" w14:textId="77777777" w:rsidR="00147E88" w:rsidRPr="00584806" w:rsidRDefault="00147E88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0CC8FD" w14:textId="01F36165" w:rsidR="00147E88" w:rsidRPr="00584806" w:rsidRDefault="00147E88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0875AC7" w14:textId="77777777" w:rsidR="00147E88" w:rsidRPr="00584806" w:rsidRDefault="00147E88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63B235BE" w14:textId="64D7732A" w:rsidR="00147E88" w:rsidRPr="00584806" w:rsidRDefault="00147E88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132D" w:rsidRPr="00584806" w14:paraId="48BF1D8A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037CA7F8" w14:textId="191FB170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141990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44912F" w14:textId="511954E3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182ABD7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0722EF" w14:textId="74D8F80A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8" w:type="dxa"/>
          </w:tcPr>
          <w:p w14:paraId="25D3FDC6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0BB4B54" w14:textId="1F661ADE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C45AA69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57A75044" w14:textId="17945838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E132D" w:rsidRPr="00584806" w14:paraId="004C1ADE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20202A38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A94F88" w14:textId="193B213F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D005A92" w14:textId="500325B5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19F5DAA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D93FAA" w14:textId="2D839DE8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5E6C2EBA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7498AD4" w14:textId="2AFD11A3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B5FF17B" w14:textId="77777777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0ABFEF4D" w14:textId="15A9D21A" w:rsidR="004E132D" w:rsidRPr="00584806" w:rsidRDefault="004E132D" w:rsidP="004E132D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4E132D" w:rsidRPr="00584806" w14:paraId="7722E06C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66DD12FE" w14:textId="77777777" w:rsidR="004E132D" w:rsidRPr="00584806" w:rsidRDefault="004E132D" w:rsidP="004E132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4263" w14:textId="77777777" w:rsidR="004E132D" w:rsidRPr="00584806" w:rsidRDefault="004E132D" w:rsidP="004E132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A2E8EA3" w14:textId="225CE88E" w:rsidR="004E132D" w:rsidRPr="00584806" w:rsidRDefault="004E132D" w:rsidP="004E132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32D" w:rsidRPr="00584806" w14:paraId="0A9F236A" w14:textId="77777777" w:rsidTr="00833195">
        <w:trPr>
          <w:cantSplit/>
        </w:trPr>
        <w:tc>
          <w:tcPr>
            <w:tcW w:w="2520" w:type="dxa"/>
          </w:tcPr>
          <w:p w14:paraId="5487F1A4" w14:textId="25B0C92F" w:rsidR="004E132D" w:rsidRPr="00584806" w:rsidRDefault="004E132D" w:rsidP="004E132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3644B6B" w14:textId="7D5F8534" w:rsidR="004E132D" w:rsidRPr="00584806" w:rsidRDefault="004E132D" w:rsidP="004E132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E4DF279" w14:textId="1A6C2FBE" w:rsidR="004E132D" w:rsidRPr="0024700C" w:rsidRDefault="0024700C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5,308</w:t>
            </w:r>
          </w:p>
        </w:tc>
        <w:tc>
          <w:tcPr>
            <w:tcW w:w="180" w:type="dxa"/>
          </w:tcPr>
          <w:p w14:paraId="0F5BFA41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C5179" w14:textId="733F0FB3" w:rsidR="004E132D" w:rsidRPr="00584806" w:rsidRDefault="004E132D" w:rsidP="004E132D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770</w:t>
            </w:r>
          </w:p>
        </w:tc>
        <w:tc>
          <w:tcPr>
            <w:tcW w:w="178" w:type="dxa"/>
          </w:tcPr>
          <w:p w14:paraId="45EE8232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A059FF0" w14:textId="18CF68C9" w:rsidR="004E132D" w:rsidRPr="00584806" w:rsidRDefault="0024700C" w:rsidP="004E132D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742,553</w:t>
            </w:r>
          </w:p>
        </w:tc>
        <w:tc>
          <w:tcPr>
            <w:tcW w:w="180" w:type="dxa"/>
          </w:tcPr>
          <w:p w14:paraId="74D5A9FA" w14:textId="77777777" w:rsidR="004E132D" w:rsidRPr="00584806" w:rsidRDefault="004E132D" w:rsidP="004E13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E6DC53" w14:textId="3112CBB4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7,712,296</w:t>
            </w:r>
          </w:p>
        </w:tc>
      </w:tr>
      <w:tr w:rsidR="004E132D" w:rsidRPr="00584806" w14:paraId="2B47C561" w14:textId="77777777" w:rsidTr="00833195">
        <w:trPr>
          <w:cantSplit/>
        </w:trPr>
        <w:tc>
          <w:tcPr>
            <w:tcW w:w="2520" w:type="dxa"/>
          </w:tcPr>
          <w:p w14:paraId="026146E7" w14:textId="00796FA3" w:rsidR="004E132D" w:rsidRPr="00584806" w:rsidRDefault="004E132D" w:rsidP="004E13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5848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5BD0EC83" w14:textId="77777777" w:rsidR="004E132D" w:rsidRPr="00584806" w:rsidRDefault="004E132D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9C1CA" w14:textId="3BCE5DD3" w:rsidR="004E132D" w:rsidRPr="00584806" w:rsidRDefault="0024700C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6,732,021</w:t>
            </w:r>
          </w:p>
        </w:tc>
        <w:tc>
          <w:tcPr>
            <w:tcW w:w="180" w:type="dxa"/>
          </w:tcPr>
          <w:p w14:paraId="6ABC533A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D1B7AE" w14:textId="554A294E" w:rsidR="004E132D" w:rsidRPr="00584806" w:rsidRDefault="004E132D" w:rsidP="004E132D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178" w:type="dxa"/>
          </w:tcPr>
          <w:p w14:paraId="69805F5B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CD71B65" w14:textId="3930FA14" w:rsidR="004E132D" w:rsidRPr="00584806" w:rsidRDefault="0024700C" w:rsidP="004E132D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4,098,984</w:t>
            </w:r>
          </w:p>
        </w:tc>
        <w:tc>
          <w:tcPr>
            <w:tcW w:w="180" w:type="dxa"/>
          </w:tcPr>
          <w:p w14:paraId="6342DCC3" w14:textId="77777777" w:rsidR="004E132D" w:rsidRPr="00584806" w:rsidRDefault="004E132D" w:rsidP="004E13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1C1469" w14:textId="391D7CCD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977,274</w:t>
            </w:r>
          </w:p>
        </w:tc>
      </w:tr>
      <w:tr w:rsidR="004E132D" w:rsidRPr="00584806" w14:paraId="442F47FB" w14:textId="77777777" w:rsidTr="00833195">
        <w:trPr>
          <w:cantSplit/>
        </w:trPr>
        <w:tc>
          <w:tcPr>
            <w:tcW w:w="2520" w:type="dxa"/>
          </w:tcPr>
          <w:p w14:paraId="5F59FBA6" w14:textId="44D13481" w:rsidR="004E132D" w:rsidRPr="00584806" w:rsidRDefault="004E132D" w:rsidP="004E132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343D4F" w14:textId="77777777" w:rsidR="004E132D" w:rsidRPr="00584806" w:rsidRDefault="004E132D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17F669" w14:textId="3030AAAA" w:rsidR="004E132D" w:rsidRPr="00584806" w:rsidRDefault="0024700C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6,737,329</w:t>
            </w:r>
          </w:p>
        </w:tc>
        <w:tc>
          <w:tcPr>
            <w:tcW w:w="180" w:type="dxa"/>
          </w:tcPr>
          <w:p w14:paraId="2454CB39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52292" w14:textId="191F891A" w:rsidR="004E132D" w:rsidRPr="00584806" w:rsidRDefault="004E132D" w:rsidP="004E132D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6,015,535</w:t>
            </w:r>
          </w:p>
        </w:tc>
        <w:tc>
          <w:tcPr>
            <w:tcW w:w="178" w:type="dxa"/>
          </w:tcPr>
          <w:p w14:paraId="340C2537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0FC7137" w14:textId="007A089E" w:rsidR="004E132D" w:rsidRPr="00584806" w:rsidRDefault="0024700C" w:rsidP="004E132D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4,841,537</w:t>
            </w:r>
          </w:p>
        </w:tc>
        <w:tc>
          <w:tcPr>
            <w:tcW w:w="180" w:type="dxa"/>
          </w:tcPr>
          <w:p w14:paraId="7F903AB2" w14:textId="77777777" w:rsidR="004E132D" w:rsidRPr="00584806" w:rsidRDefault="004E132D" w:rsidP="004E13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B28B832" w14:textId="3B499818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8,689,570</w:t>
            </w:r>
          </w:p>
        </w:tc>
      </w:tr>
      <w:tr w:rsidR="004E132D" w:rsidRPr="00584806" w14:paraId="11AE5C7A" w14:textId="77777777" w:rsidTr="00877222">
        <w:trPr>
          <w:cantSplit/>
        </w:trPr>
        <w:tc>
          <w:tcPr>
            <w:tcW w:w="3510" w:type="dxa"/>
            <w:gridSpan w:val="2"/>
          </w:tcPr>
          <w:p w14:paraId="49B3ED7A" w14:textId="77777777" w:rsidR="004E132D" w:rsidRPr="00584806" w:rsidRDefault="004E132D" w:rsidP="004E132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74C148B" w14:textId="6D6152D7" w:rsidR="004E132D" w:rsidRPr="00584806" w:rsidRDefault="004E132D" w:rsidP="004E132D">
            <w:pPr>
              <w:spacing w:line="240" w:lineRule="auto"/>
              <w:ind w:firstLine="279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2B0" w14:textId="4AD91A90" w:rsidR="004E132D" w:rsidRPr="00584806" w:rsidRDefault="0024700C" w:rsidP="004E132D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(42,349)</w:t>
            </w:r>
          </w:p>
        </w:tc>
        <w:tc>
          <w:tcPr>
            <w:tcW w:w="180" w:type="dxa"/>
          </w:tcPr>
          <w:p w14:paraId="24FE879B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50B97" w14:textId="69DB7645" w:rsidR="004E132D" w:rsidRPr="00584806" w:rsidRDefault="004E132D" w:rsidP="004E132D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178" w:type="dxa"/>
          </w:tcPr>
          <w:p w14:paraId="7DBA883A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A3E" w14:textId="6DAD0353" w:rsidR="004E132D" w:rsidRPr="00584806" w:rsidRDefault="0024700C" w:rsidP="004E132D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(33,375)</w:t>
            </w:r>
          </w:p>
        </w:tc>
        <w:tc>
          <w:tcPr>
            <w:tcW w:w="180" w:type="dxa"/>
          </w:tcPr>
          <w:p w14:paraId="1040C26C" w14:textId="77777777" w:rsidR="004E132D" w:rsidRPr="00584806" w:rsidRDefault="004E132D" w:rsidP="004E13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F6F737E" w14:textId="115C9F79" w:rsidR="004E132D" w:rsidRPr="00584806" w:rsidRDefault="004E132D" w:rsidP="004E132D">
            <w:pPr>
              <w:tabs>
                <w:tab w:val="decimal" w:pos="12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(32,507)</w:t>
            </w:r>
          </w:p>
        </w:tc>
      </w:tr>
      <w:tr w:rsidR="004E132D" w:rsidRPr="00584806" w14:paraId="37F46A86" w14:textId="77777777" w:rsidTr="00833195">
        <w:trPr>
          <w:cantSplit/>
        </w:trPr>
        <w:tc>
          <w:tcPr>
            <w:tcW w:w="2520" w:type="dxa"/>
          </w:tcPr>
          <w:p w14:paraId="4D7D3525" w14:textId="299F5A01" w:rsidR="004E132D" w:rsidRPr="00584806" w:rsidRDefault="004E132D" w:rsidP="004E132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1BEBC7" w14:textId="77777777" w:rsidR="004E132D" w:rsidRPr="00584806" w:rsidRDefault="004E132D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C9CB0" w14:textId="43613DFD" w:rsidR="004E132D" w:rsidRPr="00584806" w:rsidRDefault="0024700C" w:rsidP="004E13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6,694,980</w:t>
            </w:r>
          </w:p>
        </w:tc>
        <w:tc>
          <w:tcPr>
            <w:tcW w:w="180" w:type="dxa"/>
          </w:tcPr>
          <w:p w14:paraId="7CC3FA61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95167" w14:textId="23552E61" w:rsidR="004E132D" w:rsidRPr="00584806" w:rsidRDefault="004E132D" w:rsidP="004E132D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178" w:type="dxa"/>
          </w:tcPr>
          <w:p w14:paraId="3464A121" w14:textId="77777777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381F" w14:textId="4AE7EF4B" w:rsidR="004E132D" w:rsidRPr="00584806" w:rsidRDefault="0024700C" w:rsidP="004E132D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4,808,162</w:t>
            </w:r>
          </w:p>
        </w:tc>
        <w:tc>
          <w:tcPr>
            <w:tcW w:w="180" w:type="dxa"/>
          </w:tcPr>
          <w:p w14:paraId="1F23BB88" w14:textId="77777777" w:rsidR="004E132D" w:rsidRPr="00584806" w:rsidRDefault="004E132D" w:rsidP="004E13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8DE01B6" w14:textId="295E94C3" w:rsidR="004E132D" w:rsidRPr="00584806" w:rsidRDefault="004E132D" w:rsidP="004E13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8,657,063</w:t>
            </w:r>
          </w:p>
        </w:tc>
      </w:tr>
    </w:tbl>
    <w:p w14:paraId="3C44E90E" w14:textId="235EA20C" w:rsidR="00D6376B" w:rsidRPr="00732CFB" w:rsidRDefault="00D6376B" w:rsidP="00732CFB">
      <w:pPr>
        <w:pStyle w:val="Bo-Blankline"/>
      </w:pPr>
    </w:p>
    <w:p w14:paraId="54A94ADB" w14:textId="77777777" w:rsidR="00147E88" w:rsidRPr="00584806" w:rsidRDefault="00147E88" w:rsidP="00584806">
      <w:pPr>
        <w:pStyle w:val="Bo-C1Content"/>
        <w:tabs>
          <w:tab w:val="left" w:pos="547"/>
        </w:tabs>
      </w:pPr>
      <w:r w:rsidRPr="00584806">
        <w:rPr>
          <w:rFonts w:hint="cs"/>
          <w:cs/>
        </w:rPr>
        <w:t>การวิเคราะห์อายุของลูกหนี้การค้า</w:t>
      </w:r>
      <w:r w:rsidRPr="00584806">
        <w:rPr>
          <w:rFonts w:hint="cs"/>
        </w:rPr>
        <w:t xml:space="preserve"> </w:t>
      </w:r>
      <w:r w:rsidRPr="00584806">
        <w:rPr>
          <w:rFonts w:hint="cs"/>
          <w:cs/>
        </w:rPr>
        <w:t>มีดังนี้</w:t>
      </w:r>
    </w:p>
    <w:p w14:paraId="5CA8587C" w14:textId="77777777" w:rsidR="00147E88" w:rsidRPr="00732CFB" w:rsidRDefault="00147E88" w:rsidP="00732CFB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55"/>
      </w:tblGrid>
      <w:tr w:rsidR="00147E88" w:rsidRPr="00584806" w14:paraId="251F554B" w14:textId="77777777" w:rsidTr="00983707">
        <w:trPr>
          <w:tblHeader/>
        </w:trPr>
        <w:tc>
          <w:tcPr>
            <w:tcW w:w="3420" w:type="dxa"/>
          </w:tcPr>
          <w:p w14:paraId="4ECBE26B" w14:textId="77777777" w:rsidR="00147E88" w:rsidRPr="00584806" w:rsidRDefault="00147E88" w:rsidP="0058480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EBA1249" w14:textId="77777777" w:rsidR="00147E88" w:rsidRPr="00584806" w:rsidRDefault="00147E88" w:rsidP="005848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C7E8B" w14:textId="77777777" w:rsidR="00147E88" w:rsidRPr="00584806" w:rsidRDefault="00147E88" w:rsidP="00584806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14:paraId="4E6F766F" w14:textId="77777777" w:rsidR="00147E88" w:rsidRPr="00584806" w:rsidRDefault="00147E88" w:rsidP="005848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32D" w:rsidRPr="00584806" w14:paraId="2D944276" w14:textId="77777777" w:rsidTr="00983707">
        <w:trPr>
          <w:tblHeader/>
        </w:trPr>
        <w:tc>
          <w:tcPr>
            <w:tcW w:w="3420" w:type="dxa"/>
          </w:tcPr>
          <w:p w14:paraId="3E17F756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7876F5" w14:textId="2326C3D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14:paraId="0078713F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9D2201" w14:textId="351B388A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22E48F8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54B237CF" w14:textId="60A3EABA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</w:tcPr>
          <w:p w14:paraId="5413DCF6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109E43" w14:textId="3D68ED75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E132D" w:rsidRPr="00584806" w14:paraId="2573D783" w14:textId="77777777" w:rsidTr="00983707">
        <w:trPr>
          <w:tblHeader/>
        </w:trPr>
        <w:tc>
          <w:tcPr>
            <w:tcW w:w="3420" w:type="dxa"/>
          </w:tcPr>
          <w:p w14:paraId="2BC685B4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042640" w14:textId="43C80140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</w:tcPr>
          <w:p w14:paraId="0C3C599E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46B953" w14:textId="798B8DDB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405E18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3666C0B9" w14:textId="68C5A2E0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1EFC494F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9515D8" w14:textId="711DC58C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4E132D" w:rsidRPr="00584806" w14:paraId="142BAD48" w14:textId="77777777" w:rsidTr="00983707">
        <w:trPr>
          <w:tblHeader/>
        </w:trPr>
        <w:tc>
          <w:tcPr>
            <w:tcW w:w="3420" w:type="dxa"/>
          </w:tcPr>
          <w:p w14:paraId="681F8079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B909187" w14:textId="77777777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E132D" w:rsidRPr="00584806" w14:paraId="10FFD97F" w14:textId="77777777" w:rsidTr="00983707">
        <w:tc>
          <w:tcPr>
            <w:tcW w:w="3420" w:type="dxa"/>
          </w:tcPr>
          <w:p w14:paraId="6AA35056" w14:textId="77777777" w:rsidR="004E132D" w:rsidRPr="00584806" w:rsidRDefault="004E132D" w:rsidP="004E132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164DE164" w14:textId="77777777" w:rsidR="004E132D" w:rsidRPr="00584806" w:rsidRDefault="004E132D" w:rsidP="004E132D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CC6D41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882BBB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28BF7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C02CEA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87F0F7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33F30C" w14:textId="77777777" w:rsidR="004E132D" w:rsidRPr="00584806" w:rsidRDefault="004E132D" w:rsidP="004E132D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32D" w:rsidRPr="00584806" w14:paraId="0B8D5D8C" w14:textId="77777777" w:rsidTr="006743FA">
        <w:tc>
          <w:tcPr>
            <w:tcW w:w="3420" w:type="dxa"/>
          </w:tcPr>
          <w:p w14:paraId="42479136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4E9AA7AC" w14:textId="11066B1A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8" w:type="dxa"/>
          </w:tcPr>
          <w:p w14:paraId="1E1F5045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57384A" w14:textId="3043ACAB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571744D3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2B8399B" w14:textId="471AF197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375,394</w:t>
            </w:r>
          </w:p>
        </w:tc>
        <w:tc>
          <w:tcPr>
            <w:tcW w:w="242" w:type="dxa"/>
          </w:tcPr>
          <w:p w14:paraId="6086B8D0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B6CE4AC" w14:textId="2141419D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2,024,029</w:t>
            </w:r>
          </w:p>
        </w:tc>
      </w:tr>
      <w:tr w:rsidR="004E132D" w:rsidRPr="00584806" w14:paraId="79B0700B" w14:textId="77777777" w:rsidTr="006743FA">
        <w:tc>
          <w:tcPr>
            <w:tcW w:w="3420" w:type="dxa"/>
          </w:tcPr>
          <w:p w14:paraId="494A8D24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156A48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9B1B94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7DEB4A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265D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5A48545" w14:textId="77777777" w:rsidR="004E132D" w:rsidRPr="00584806" w:rsidRDefault="004E132D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99667C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D624A" w14:textId="77777777" w:rsidR="004E132D" w:rsidRPr="00584806" w:rsidRDefault="004E132D" w:rsidP="004E132D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132D" w:rsidRPr="00584806" w14:paraId="635E2946" w14:textId="77777777" w:rsidTr="006743FA">
        <w:tc>
          <w:tcPr>
            <w:tcW w:w="3420" w:type="dxa"/>
          </w:tcPr>
          <w:p w14:paraId="00C75AEC" w14:textId="689E53EF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7AF7CC33" w14:textId="594E8DB2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38" w:type="dxa"/>
          </w:tcPr>
          <w:p w14:paraId="0F61B0C6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C75EB1" w14:textId="2F43DB49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8888012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7A60F3A" w14:textId="209719D7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131,068</w:t>
            </w:r>
          </w:p>
        </w:tc>
        <w:tc>
          <w:tcPr>
            <w:tcW w:w="242" w:type="dxa"/>
          </w:tcPr>
          <w:p w14:paraId="78A2F1F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2A99E2" w14:textId="5F7EE73F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1,536,660</w:t>
            </w:r>
          </w:p>
        </w:tc>
      </w:tr>
      <w:tr w:rsidR="004E132D" w:rsidRPr="00584806" w14:paraId="1E8A35F3" w14:textId="77777777" w:rsidTr="006743FA">
        <w:tc>
          <w:tcPr>
            <w:tcW w:w="3420" w:type="dxa"/>
          </w:tcPr>
          <w:p w14:paraId="2E6248C8" w14:textId="15AD2494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B8EFF25" w14:textId="6BD82094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2,302</w:t>
            </w:r>
          </w:p>
        </w:tc>
        <w:tc>
          <w:tcPr>
            <w:tcW w:w="238" w:type="dxa"/>
          </w:tcPr>
          <w:p w14:paraId="07DEE3CB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D5A2D0" w14:textId="59405E14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D3C4A6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92C1243" w14:textId="19F83EB6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78,285</w:t>
            </w:r>
          </w:p>
        </w:tc>
        <w:tc>
          <w:tcPr>
            <w:tcW w:w="242" w:type="dxa"/>
          </w:tcPr>
          <w:p w14:paraId="1AC554DB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551819" w14:textId="227A331B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1,389,295</w:t>
            </w:r>
          </w:p>
        </w:tc>
      </w:tr>
      <w:tr w:rsidR="004E132D" w:rsidRPr="00584806" w14:paraId="01C06CC4" w14:textId="77777777" w:rsidTr="006743FA">
        <w:tc>
          <w:tcPr>
            <w:tcW w:w="3420" w:type="dxa"/>
            <w:vAlign w:val="center"/>
          </w:tcPr>
          <w:p w14:paraId="37446DF7" w14:textId="7C2FABD5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573B6988" w14:textId="4F0B914C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38" w:type="dxa"/>
          </w:tcPr>
          <w:p w14:paraId="1D4C6737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07689" w14:textId="156607F3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370192B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E8277B1" w14:textId="28CFE36C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2,218</w:t>
            </w:r>
          </w:p>
        </w:tc>
        <w:tc>
          <w:tcPr>
            <w:tcW w:w="242" w:type="dxa"/>
          </w:tcPr>
          <w:p w14:paraId="3E367873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AB7A1A1" w14:textId="450756C5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1,086,110</w:t>
            </w:r>
          </w:p>
        </w:tc>
      </w:tr>
      <w:tr w:rsidR="004E132D" w:rsidRPr="00584806" w14:paraId="7D614913" w14:textId="77777777" w:rsidTr="006743FA">
        <w:tc>
          <w:tcPr>
            <w:tcW w:w="3420" w:type="dxa"/>
            <w:vAlign w:val="center"/>
          </w:tcPr>
          <w:p w14:paraId="4E19556C" w14:textId="513BBF31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CEEEF3F" w14:textId="587A7FA7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38" w:type="dxa"/>
          </w:tcPr>
          <w:p w14:paraId="355D1AA8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FD45F8B" w14:textId="064BB139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624066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14D47EB" w14:textId="47507DB6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155,588</w:t>
            </w:r>
          </w:p>
        </w:tc>
        <w:tc>
          <w:tcPr>
            <w:tcW w:w="242" w:type="dxa"/>
          </w:tcPr>
          <w:p w14:paraId="1CCCEB6C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705B08" w14:textId="459893BD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1,676,202</w:t>
            </w:r>
          </w:p>
        </w:tc>
      </w:tr>
      <w:tr w:rsidR="004E132D" w:rsidRPr="00584806" w14:paraId="1FF9317C" w14:textId="77777777" w:rsidTr="006743FA">
        <w:tc>
          <w:tcPr>
            <w:tcW w:w="3420" w:type="dxa"/>
          </w:tcPr>
          <w:p w14:paraId="183D51D2" w14:textId="4E51FD2E" w:rsidR="004E132D" w:rsidRPr="00584806" w:rsidRDefault="004E132D" w:rsidP="004E132D">
            <w:pPr>
              <w:spacing w:line="240" w:lineRule="auto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7898C5" w14:textId="1EC931FC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5,308</w:t>
            </w:r>
          </w:p>
        </w:tc>
        <w:tc>
          <w:tcPr>
            <w:tcW w:w="238" w:type="dxa"/>
          </w:tcPr>
          <w:p w14:paraId="448968E0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68932C3" w14:textId="20DA972C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386D576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5BFE2B6" w14:textId="6F1A1868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742,553</w:t>
            </w:r>
          </w:p>
        </w:tc>
        <w:tc>
          <w:tcPr>
            <w:tcW w:w="242" w:type="dxa"/>
          </w:tcPr>
          <w:p w14:paraId="3D695275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D3364" w14:textId="0968A124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7,712,296</w:t>
            </w:r>
          </w:p>
        </w:tc>
      </w:tr>
      <w:tr w:rsidR="004E132D" w:rsidRPr="00584806" w14:paraId="01498571" w14:textId="77777777" w:rsidTr="006743FA">
        <w:tc>
          <w:tcPr>
            <w:tcW w:w="3420" w:type="dxa"/>
            <w:vAlign w:val="center"/>
          </w:tcPr>
          <w:p w14:paraId="35EC37B1" w14:textId="551613DF" w:rsidR="004E132D" w:rsidRPr="00584806" w:rsidRDefault="004E132D" w:rsidP="004E132D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4C61" w14:textId="278F4A78" w:rsidR="004E132D" w:rsidRPr="00584806" w:rsidRDefault="0024700C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7BFF3B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9FB33AE" w14:textId="4AC1A473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A6B5B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57765" w14:textId="572731BC" w:rsidR="004E132D" w:rsidRPr="00584806" w:rsidRDefault="0024700C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4F248E9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E41014" w14:textId="10C0A302" w:rsidR="004E132D" w:rsidRPr="00584806" w:rsidRDefault="004E132D" w:rsidP="004E13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4E132D" w:rsidRPr="00584806" w14:paraId="0D08C33F" w14:textId="77777777" w:rsidTr="006743FA">
        <w:tc>
          <w:tcPr>
            <w:tcW w:w="3420" w:type="dxa"/>
          </w:tcPr>
          <w:p w14:paraId="7C910009" w14:textId="56705C35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5E1E" w14:textId="4760D097" w:rsidR="004E132D" w:rsidRPr="00584806" w:rsidRDefault="0024700C" w:rsidP="004E132D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5,308</w:t>
            </w:r>
          </w:p>
        </w:tc>
        <w:tc>
          <w:tcPr>
            <w:tcW w:w="238" w:type="dxa"/>
          </w:tcPr>
          <w:p w14:paraId="6C168C39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80E530E" w14:textId="50775901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18950CB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8188" w14:textId="6A9A7F94" w:rsidR="004E132D" w:rsidRPr="00584806" w:rsidRDefault="0024700C" w:rsidP="004E132D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742,553</w:t>
            </w:r>
          </w:p>
        </w:tc>
        <w:tc>
          <w:tcPr>
            <w:tcW w:w="242" w:type="dxa"/>
          </w:tcPr>
          <w:p w14:paraId="5F741433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37C18C" w14:textId="4BE4C230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7,712,296</w:t>
            </w:r>
          </w:p>
        </w:tc>
      </w:tr>
      <w:tr w:rsidR="004E132D" w:rsidRPr="00584806" w14:paraId="04A24D52" w14:textId="77777777" w:rsidTr="00D71C0D">
        <w:tc>
          <w:tcPr>
            <w:tcW w:w="3420" w:type="dxa"/>
            <w:vAlign w:val="center"/>
          </w:tcPr>
          <w:p w14:paraId="243701E3" w14:textId="77777777" w:rsidR="004E132D" w:rsidRPr="00584806" w:rsidRDefault="004E132D" w:rsidP="004E132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6D501C32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56AAB4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DF9946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0320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6C9D4B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DB28B4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B54EF1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132D" w:rsidRPr="00584806" w14:paraId="17895A09" w14:textId="77777777" w:rsidTr="00983707">
        <w:tc>
          <w:tcPr>
            <w:tcW w:w="3420" w:type="dxa"/>
            <w:vAlign w:val="center"/>
          </w:tcPr>
          <w:p w14:paraId="49F746F4" w14:textId="77777777" w:rsidR="004E132D" w:rsidRPr="00584806" w:rsidRDefault="004E132D" w:rsidP="004E132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2E69CE37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18EA13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2D8A96D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A239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3A44690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3E4B2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D94719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2CFB" w:rsidRPr="00584806" w14:paraId="6C961443" w14:textId="77777777" w:rsidTr="00983707">
        <w:tc>
          <w:tcPr>
            <w:tcW w:w="3420" w:type="dxa"/>
            <w:vAlign w:val="center"/>
          </w:tcPr>
          <w:p w14:paraId="30D6D160" w14:textId="77777777" w:rsidR="00732CFB" w:rsidRPr="00584806" w:rsidRDefault="00732CFB" w:rsidP="004E132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3C2B26F1" w14:textId="77777777" w:rsidR="00732CFB" w:rsidRPr="00584806" w:rsidRDefault="00732CFB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81C7F0" w14:textId="77777777" w:rsidR="00732CFB" w:rsidRPr="00584806" w:rsidRDefault="00732CFB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E01A9B" w14:textId="77777777" w:rsidR="00732CFB" w:rsidRPr="00584806" w:rsidRDefault="00732CFB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96CAC" w14:textId="77777777" w:rsidR="00732CFB" w:rsidRPr="00584806" w:rsidRDefault="00732CFB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27ADD72" w14:textId="77777777" w:rsidR="00732CFB" w:rsidRPr="00584806" w:rsidRDefault="00732CFB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E8E4BE3" w14:textId="77777777" w:rsidR="00732CFB" w:rsidRPr="00584806" w:rsidRDefault="00732CFB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4020567" w14:textId="77777777" w:rsidR="00732CFB" w:rsidRPr="00584806" w:rsidRDefault="00732CFB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132D" w:rsidRPr="00584806" w14:paraId="510E023B" w14:textId="77777777" w:rsidTr="00983707">
        <w:tc>
          <w:tcPr>
            <w:tcW w:w="3420" w:type="dxa"/>
            <w:vAlign w:val="center"/>
          </w:tcPr>
          <w:p w14:paraId="617CE721" w14:textId="77777777" w:rsidR="004E132D" w:rsidRPr="00584806" w:rsidRDefault="004E132D" w:rsidP="004E132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0FBBBA81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EE8E5A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D7E1F8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4C7A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86D16EE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15958F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175469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132D" w:rsidRPr="00584806" w14:paraId="711951E3" w14:textId="77777777" w:rsidTr="006743FA">
        <w:tc>
          <w:tcPr>
            <w:tcW w:w="3420" w:type="dxa"/>
            <w:vAlign w:val="center"/>
          </w:tcPr>
          <w:p w14:paraId="21787338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4E8E065" w14:textId="22E8F18A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6,176,436</w:t>
            </w:r>
          </w:p>
        </w:tc>
        <w:tc>
          <w:tcPr>
            <w:tcW w:w="238" w:type="dxa"/>
          </w:tcPr>
          <w:p w14:paraId="14F54D3F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1A13976" w14:textId="44805DEE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5,533,308</w:t>
            </w:r>
          </w:p>
        </w:tc>
        <w:tc>
          <w:tcPr>
            <w:tcW w:w="270" w:type="dxa"/>
          </w:tcPr>
          <w:p w14:paraId="412639F6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28A60E4" w14:textId="0476F9B9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3,934,133</w:t>
            </w:r>
          </w:p>
        </w:tc>
        <w:tc>
          <w:tcPr>
            <w:tcW w:w="242" w:type="dxa"/>
          </w:tcPr>
          <w:p w14:paraId="41B3F274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2F692E13" w14:textId="02A4AC71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810,043</w:t>
            </w:r>
          </w:p>
        </w:tc>
      </w:tr>
      <w:tr w:rsidR="004E132D" w:rsidRPr="00584806" w14:paraId="6AF369BA" w14:textId="77777777" w:rsidTr="006743FA">
        <w:tc>
          <w:tcPr>
            <w:tcW w:w="3420" w:type="dxa"/>
            <w:vAlign w:val="center"/>
          </w:tcPr>
          <w:p w14:paraId="73675A23" w14:textId="77777777" w:rsidR="004E132D" w:rsidRPr="00584806" w:rsidRDefault="004E132D" w:rsidP="004E132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5EF9E77A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2096A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E9FF607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7888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52DB57" w14:textId="3C140C32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6B55B98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879888" w14:textId="77777777" w:rsidR="004E132D" w:rsidRPr="00584806" w:rsidRDefault="004E132D" w:rsidP="004E132D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132D" w:rsidRPr="00584806" w14:paraId="685266A1" w14:textId="77777777" w:rsidTr="006743FA">
        <w:tc>
          <w:tcPr>
            <w:tcW w:w="3420" w:type="dxa"/>
          </w:tcPr>
          <w:p w14:paraId="172BF9FC" w14:textId="1ECDFD1F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D22044E" w14:textId="0ADCDEE8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231,068</w:t>
            </w:r>
          </w:p>
        </w:tc>
        <w:tc>
          <w:tcPr>
            <w:tcW w:w="238" w:type="dxa"/>
            <w:vAlign w:val="center"/>
          </w:tcPr>
          <w:p w14:paraId="6D0BC9F3" w14:textId="77777777" w:rsidR="004E132D" w:rsidRPr="00584806" w:rsidRDefault="004E132D" w:rsidP="004E13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84F5028" w14:textId="0BA04A28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321,775</w:t>
            </w:r>
          </w:p>
        </w:tc>
        <w:tc>
          <w:tcPr>
            <w:tcW w:w="270" w:type="dxa"/>
            <w:vAlign w:val="center"/>
          </w:tcPr>
          <w:p w14:paraId="15C3097E" w14:textId="77777777" w:rsidR="004E132D" w:rsidRPr="00584806" w:rsidRDefault="004E132D" w:rsidP="004E13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64FDD18" w14:textId="77676848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74,388</w:t>
            </w:r>
          </w:p>
        </w:tc>
        <w:tc>
          <w:tcPr>
            <w:tcW w:w="242" w:type="dxa"/>
          </w:tcPr>
          <w:p w14:paraId="70E1D601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DBE0F9" w14:textId="02781085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106,223</w:t>
            </w:r>
          </w:p>
        </w:tc>
      </w:tr>
      <w:tr w:rsidR="004E132D" w:rsidRPr="00584806" w14:paraId="0A1CC97E" w14:textId="77777777" w:rsidTr="006743FA">
        <w:tc>
          <w:tcPr>
            <w:tcW w:w="3420" w:type="dxa"/>
          </w:tcPr>
          <w:p w14:paraId="3C3814D7" w14:textId="1E9D412E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E845A97" w14:textId="760DD928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102,832</w:t>
            </w:r>
          </w:p>
        </w:tc>
        <w:tc>
          <w:tcPr>
            <w:tcW w:w="238" w:type="dxa"/>
            <w:vAlign w:val="center"/>
          </w:tcPr>
          <w:p w14:paraId="46942E91" w14:textId="77777777" w:rsidR="004E132D" w:rsidRPr="00584806" w:rsidRDefault="004E132D" w:rsidP="004E13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CB571A" w14:textId="1F499A14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48,208</w:t>
            </w:r>
          </w:p>
        </w:tc>
        <w:tc>
          <w:tcPr>
            <w:tcW w:w="270" w:type="dxa"/>
            <w:vAlign w:val="center"/>
          </w:tcPr>
          <w:p w14:paraId="3CD965E6" w14:textId="77777777" w:rsidR="004E132D" w:rsidRPr="00584806" w:rsidRDefault="004E132D" w:rsidP="004E13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B270024" w14:textId="4EBE4B30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19,045</w:t>
            </w:r>
          </w:p>
        </w:tc>
        <w:tc>
          <w:tcPr>
            <w:tcW w:w="242" w:type="dxa"/>
          </w:tcPr>
          <w:p w14:paraId="223D723F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A549675" w14:textId="531E6AE6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6,451</w:t>
            </w:r>
          </w:p>
        </w:tc>
      </w:tr>
      <w:tr w:rsidR="004E132D" w:rsidRPr="00584806" w14:paraId="0A0EBED5" w14:textId="77777777" w:rsidTr="006743FA">
        <w:tc>
          <w:tcPr>
            <w:tcW w:w="3420" w:type="dxa"/>
            <w:vAlign w:val="center"/>
          </w:tcPr>
          <w:p w14:paraId="0D6AA917" w14:textId="7A5C515A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FE58151" w14:textId="2F783875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63,016</w:t>
            </w:r>
          </w:p>
        </w:tc>
        <w:tc>
          <w:tcPr>
            <w:tcW w:w="238" w:type="dxa"/>
          </w:tcPr>
          <w:p w14:paraId="329ECF7A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18A4700" w14:textId="65A8B7EC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25,980</w:t>
            </w:r>
          </w:p>
        </w:tc>
        <w:tc>
          <w:tcPr>
            <w:tcW w:w="270" w:type="dxa"/>
          </w:tcPr>
          <w:p w14:paraId="00D29003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8EB81BB" w14:textId="1264EA8E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7,842</w:t>
            </w:r>
          </w:p>
        </w:tc>
        <w:tc>
          <w:tcPr>
            <w:tcW w:w="242" w:type="dxa"/>
          </w:tcPr>
          <w:p w14:paraId="6DDCB714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7685EEF" w14:textId="50F7ED50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2,939</w:t>
            </w:r>
          </w:p>
        </w:tc>
      </w:tr>
      <w:tr w:rsidR="004E132D" w:rsidRPr="00584806" w14:paraId="6957CDA1" w14:textId="77777777" w:rsidTr="006743FA">
        <w:tc>
          <w:tcPr>
            <w:tcW w:w="3420" w:type="dxa"/>
            <w:vAlign w:val="center"/>
          </w:tcPr>
          <w:p w14:paraId="72BBBA35" w14:textId="0987E4DD" w:rsidR="004E132D" w:rsidRPr="00584806" w:rsidRDefault="004E132D" w:rsidP="004E132D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E37260" w14:textId="675C6508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158,669</w:t>
            </w:r>
          </w:p>
        </w:tc>
        <w:tc>
          <w:tcPr>
            <w:tcW w:w="238" w:type="dxa"/>
          </w:tcPr>
          <w:p w14:paraId="7EA78EBC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D1BB588" w14:textId="14A4BD97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85,494</w:t>
            </w:r>
          </w:p>
        </w:tc>
        <w:tc>
          <w:tcPr>
            <w:tcW w:w="270" w:type="dxa"/>
          </w:tcPr>
          <w:p w14:paraId="2B1030B2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728F41B" w14:textId="4BD2456B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63,576</w:t>
            </w:r>
          </w:p>
        </w:tc>
        <w:tc>
          <w:tcPr>
            <w:tcW w:w="242" w:type="dxa"/>
          </w:tcPr>
          <w:p w14:paraId="692988AC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6D18A8" w14:textId="5258009C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51,618</w:t>
            </w:r>
          </w:p>
        </w:tc>
      </w:tr>
      <w:tr w:rsidR="004E132D" w:rsidRPr="00584806" w14:paraId="19AA8C34" w14:textId="77777777" w:rsidTr="006743FA">
        <w:tc>
          <w:tcPr>
            <w:tcW w:w="3420" w:type="dxa"/>
            <w:vAlign w:val="center"/>
          </w:tcPr>
          <w:p w14:paraId="68788934" w14:textId="0FA43C52" w:rsidR="004E132D" w:rsidRPr="00584806" w:rsidRDefault="004E132D" w:rsidP="004E132D">
            <w:pPr>
              <w:tabs>
                <w:tab w:val="left" w:pos="2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7334896C" w14:textId="227F74D0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6,732,021</w:t>
            </w:r>
          </w:p>
        </w:tc>
        <w:tc>
          <w:tcPr>
            <w:tcW w:w="238" w:type="dxa"/>
          </w:tcPr>
          <w:p w14:paraId="4188E5E7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BE89786" w14:textId="0F0A1011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270" w:type="dxa"/>
          </w:tcPr>
          <w:p w14:paraId="6509C9E4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3932457" w14:textId="167D08A0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4,098,984</w:t>
            </w:r>
          </w:p>
        </w:tc>
        <w:tc>
          <w:tcPr>
            <w:tcW w:w="242" w:type="dxa"/>
          </w:tcPr>
          <w:p w14:paraId="7EE608C0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EAA436" w14:textId="151C45C1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977,274</w:t>
            </w:r>
          </w:p>
        </w:tc>
      </w:tr>
      <w:tr w:rsidR="004E132D" w:rsidRPr="00584806" w14:paraId="2976D4A2" w14:textId="77777777" w:rsidTr="006743FA">
        <w:tc>
          <w:tcPr>
            <w:tcW w:w="3420" w:type="dxa"/>
            <w:vAlign w:val="center"/>
          </w:tcPr>
          <w:p w14:paraId="3ED15F89" w14:textId="4B053358" w:rsidR="004E132D" w:rsidRPr="00584806" w:rsidRDefault="004E132D" w:rsidP="004E132D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4AF0E7" w14:textId="0F29CEC2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(42,349)</w:t>
            </w:r>
          </w:p>
        </w:tc>
        <w:tc>
          <w:tcPr>
            <w:tcW w:w="238" w:type="dxa"/>
          </w:tcPr>
          <w:p w14:paraId="33087123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5E90D6D" w14:textId="10171739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</w:tcPr>
          <w:p w14:paraId="38B4FF67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2B6EAB0" w14:textId="6D013AE2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0E56145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75816FE" w14:textId="78ACB1DC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(32,507)</w:t>
            </w:r>
          </w:p>
        </w:tc>
      </w:tr>
      <w:tr w:rsidR="004E132D" w:rsidRPr="00584806" w14:paraId="1FC2373B" w14:textId="77777777" w:rsidTr="006743FA">
        <w:tc>
          <w:tcPr>
            <w:tcW w:w="3420" w:type="dxa"/>
            <w:vAlign w:val="center"/>
          </w:tcPr>
          <w:p w14:paraId="4EC813D5" w14:textId="070B71E2" w:rsidR="004E132D" w:rsidRPr="00584806" w:rsidRDefault="004E132D" w:rsidP="004E132D">
            <w:pPr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A912" w14:textId="5B03A940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6,689,672</w:t>
            </w:r>
          </w:p>
        </w:tc>
        <w:tc>
          <w:tcPr>
            <w:tcW w:w="238" w:type="dxa"/>
          </w:tcPr>
          <w:p w14:paraId="5D3BF772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BD6F" w14:textId="60E29E47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5,965,228</w:t>
            </w:r>
          </w:p>
        </w:tc>
        <w:tc>
          <w:tcPr>
            <w:tcW w:w="270" w:type="dxa"/>
          </w:tcPr>
          <w:p w14:paraId="2BC0302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1AEC" w14:textId="4A4263D2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4,065,609</w:t>
            </w:r>
          </w:p>
        </w:tc>
        <w:tc>
          <w:tcPr>
            <w:tcW w:w="242" w:type="dxa"/>
          </w:tcPr>
          <w:p w14:paraId="69E68AC7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C66D33A" w14:textId="14304055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944,767</w:t>
            </w:r>
          </w:p>
        </w:tc>
      </w:tr>
      <w:tr w:rsidR="004E132D" w:rsidRPr="00584806" w14:paraId="644BC159" w14:textId="77777777" w:rsidTr="003E434E">
        <w:tc>
          <w:tcPr>
            <w:tcW w:w="3420" w:type="dxa"/>
            <w:vAlign w:val="center"/>
          </w:tcPr>
          <w:p w14:paraId="78CDA022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85200E" w14:textId="77777777" w:rsidR="004E132D" w:rsidRPr="00584806" w:rsidRDefault="004E132D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2B7B8D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02F881F" w14:textId="77777777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5D413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B2582F7" w14:textId="77777777" w:rsidR="004E132D" w:rsidRPr="00584806" w:rsidRDefault="004E132D" w:rsidP="004E132D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91E220E" w14:textId="77777777" w:rsidR="004E132D" w:rsidRPr="00584806" w:rsidRDefault="004E132D" w:rsidP="004E13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0D7B9C" w14:textId="77777777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132D" w:rsidRPr="00584806" w14:paraId="7B8202D1" w14:textId="77777777" w:rsidTr="006743FA">
        <w:tc>
          <w:tcPr>
            <w:tcW w:w="3420" w:type="dxa"/>
            <w:vAlign w:val="center"/>
          </w:tcPr>
          <w:p w14:paraId="49455D95" w14:textId="1AAF3D95" w:rsidR="004E132D" w:rsidRPr="00584806" w:rsidRDefault="004E132D" w:rsidP="004E132D">
            <w:pPr>
              <w:spacing w:line="240" w:lineRule="auto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23E656" w14:textId="548B4784" w:rsidR="004E132D" w:rsidRPr="00584806" w:rsidRDefault="0024700C" w:rsidP="004E132D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6,694,980</w:t>
            </w:r>
          </w:p>
        </w:tc>
        <w:tc>
          <w:tcPr>
            <w:tcW w:w="238" w:type="dxa"/>
            <w:shd w:val="clear" w:color="auto" w:fill="auto"/>
          </w:tcPr>
          <w:p w14:paraId="4D48367A" w14:textId="517E60E5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EB9DD" w14:textId="70DEE8F3" w:rsidR="004E132D" w:rsidRPr="00584806" w:rsidRDefault="004E132D" w:rsidP="004E132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270" w:type="dxa"/>
          </w:tcPr>
          <w:p w14:paraId="5B0D416E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693F340" w14:textId="1CB00FB2" w:rsidR="004E132D" w:rsidRPr="00584806" w:rsidRDefault="0024700C" w:rsidP="004E132D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4,808,162</w:t>
            </w:r>
          </w:p>
        </w:tc>
        <w:tc>
          <w:tcPr>
            <w:tcW w:w="242" w:type="dxa"/>
          </w:tcPr>
          <w:p w14:paraId="14E7B35F" w14:textId="77777777" w:rsidR="004E132D" w:rsidRPr="00584806" w:rsidRDefault="004E132D" w:rsidP="004E132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7D9042D" w14:textId="1A20B6A7" w:rsidR="004E132D" w:rsidRPr="00584806" w:rsidRDefault="004E132D" w:rsidP="004E132D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8,657,063</w:t>
            </w:r>
          </w:p>
        </w:tc>
      </w:tr>
    </w:tbl>
    <w:p w14:paraId="68C835AC" w14:textId="63BFF028" w:rsidR="00147E88" w:rsidRPr="00732CFB" w:rsidRDefault="00147E88" w:rsidP="00732CFB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262"/>
        <w:gridCol w:w="268"/>
        <w:gridCol w:w="1350"/>
      </w:tblGrid>
      <w:tr w:rsidR="002A3A8C" w:rsidRPr="00584806" w14:paraId="47E1A14F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2757BC3" w14:textId="2BC6FECE" w:rsidR="002A3A8C" w:rsidRPr="00584806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584806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19ABD3" w14:textId="161C22A0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584806" w14:paraId="5229BE6B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35F61D81" w14:textId="0196734A" w:rsidR="002A3A8C" w:rsidRPr="00584806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03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AC35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4703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AC35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703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DD6B47B" w14:textId="6CFB2E36" w:rsidR="002A3A8C" w:rsidRPr="00584806" w:rsidRDefault="0057505D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584806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4449B84A" w:rsidR="002A3A8C" w:rsidRPr="00584806" w:rsidRDefault="00F47DB8" w:rsidP="0058480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6DF98D" w14:textId="77777777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0B479A" w14:textId="67F6C85D" w:rsidR="002A3A8C" w:rsidRPr="00584806" w:rsidRDefault="0057505D" w:rsidP="0058480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vAlign w:val="bottom"/>
          </w:tcPr>
          <w:p w14:paraId="0FC6AD53" w14:textId="77777777" w:rsidR="002A3A8C" w:rsidRPr="00584806" w:rsidRDefault="002A3A8C" w:rsidP="0058480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3FC7A" w14:textId="5159E838" w:rsidR="002A3A8C" w:rsidRPr="00584806" w:rsidRDefault="00F47DB8" w:rsidP="0058480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</w:tr>
      <w:tr w:rsidR="002A3A8C" w:rsidRPr="00584806" w14:paraId="4488A667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67AF081" w14:textId="4CEDF65C" w:rsidR="002A3A8C" w:rsidRPr="00584806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695257" w14:textId="2DC9BBFE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584806" w14:paraId="39C7E557" w14:textId="77777777" w:rsidTr="006743FA">
        <w:trPr>
          <w:cantSplit/>
        </w:trPr>
        <w:tc>
          <w:tcPr>
            <w:tcW w:w="3420" w:type="dxa"/>
          </w:tcPr>
          <w:p w14:paraId="7FDFCFB8" w14:textId="0350D242" w:rsidR="002176D4" w:rsidRPr="00584806" w:rsidRDefault="002176D4" w:rsidP="002176D4">
            <w:pPr>
              <w:tabs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- (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584806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58480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2447272B" w:rsidR="002176D4" w:rsidRPr="00584806" w:rsidRDefault="0024700C" w:rsidP="002176D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(7,188)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584806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493627C5" w:rsidR="002176D4" w:rsidRPr="002176D4" w:rsidRDefault="002176D4" w:rsidP="002176D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C66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 w:rsidR="00AC663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584806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C6E88A4" w14:textId="2831B36F" w:rsidR="002176D4" w:rsidRPr="00584806" w:rsidRDefault="0024700C" w:rsidP="002176D4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68" w:type="dxa"/>
            <w:shd w:val="clear" w:color="auto" w:fill="auto"/>
          </w:tcPr>
          <w:p w14:paraId="377D00E0" w14:textId="77777777" w:rsidR="002176D4" w:rsidRPr="00584806" w:rsidRDefault="002176D4" w:rsidP="002176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97709C" w14:textId="06B5C263" w:rsidR="002176D4" w:rsidRPr="00584806" w:rsidRDefault="002176D4" w:rsidP="002176D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(1,604)</w:t>
            </w:r>
          </w:p>
        </w:tc>
      </w:tr>
    </w:tbl>
    <w:p w14:paraId="6E140E4C" w14:textId="57F93196" w:rsidR="002A3A8C" w:rsidRPr="00732CFB" w:rsidRDefault="002A3A8C" w:rsidP="00732CFB">
      <w:pPr>
        <w:pStyle w:val="Bo-Blankline"/>
      </w:pPr>
    </w:p>
    <w:p w14:paraId="4F3E96EE" w14:textId="28F1A277" w:rsidR="004E6664" w:rsidRPr="00584806" w:rsidRDefault="004E6664" w:rsidP="00584806">
      <w:pPr>
        <w:pStyle w:val="Bo-C1Content"/>
        <w:rPr>
          <w:cs/>
          <w:lang w:val="en-US"/>
        </w:rPr>
      </w:pPr>
      <w:r w:rsidRPr="00584806">
        <w:rPr>
          <w:rFonts w:hint="cs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="007C5431" w:rsidRPr="00584806">
        <w:rPr>
          <w:rFonts w:hint="cs"/>
          <w:lang w:val="en-US"/>
        </w:rPr>
        <w:t xml:space="preserve">  </w:t>
      </w:r>
      <w:r w:rsidR="007C5431" w:rsidRPr="00584806">
        <w:rPr>
          <w:rFonts w:hint="cs"/>
          <w:cs/>
          <w:lang w:val="en-US"/>
        </w:rPr>
        <w:t xml:space="preserve"> </w:t>
      </w:r>
    </w:p>
    <w:p w14:paraId="2F31133C" w14:textId="77777777" w:rsidR="004E6664" w:rsidRPr="00584806" w:rsidRDefault="004E6664" w:rsidP="00732CFB">
      <w:pPr>
        <w:pStyle w:val="Bo-Blankline"/>
      </w:pPr>
    </w:p>
    <w:p w14:paraId="08BBB86C" w14:textId="2C43FA4C" w:rsidR="004E6664" w:rsidRPr="00584806" w:rsidRDefault="004E6664" w:rsidP="00584806">
      <w:pPr>
        <w:pStyle w:val="Bo-C1Content"/>
      </w:pPr>
      <w:r w:rsidRPr="00584806"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7505D" w:rsidRPr="00584806">
        <w:rPr>
          <w:rFonts w:hint="cs"/>
          <w:lang w:val="en-US"/>
        </w:rPr>
        <w:t>3</w:t>
      </w:r>
      <w:r w:rsidR="00B12912" w:rsidRPr="00584806">
        <w:rPr>
          <w:rFonts w:hint="cs"/>
          <w:lang w:val="en-US"/>
        </w:rPr>
        <w:t>0</w:t>
      </w:r>
      <w:r w:rsidRPr="00584806">
        <w:rPr>
          <w:rFonts w:hint="cs"/>
        </w:rPr>
        <w:t xml:space="preserve"> </w:t>
      </w:r>
      <w:r w:rsidRPr="00584806">
        <w:rPr>
          <w:rFonts w:hint="cs"/>
          <w:cs/>
        </w:rPr>
        <w:t>วัน ถึง</w:t>
      </w:r>
      <w:r w:rsidRPr="00584806">
        <w:rPr>
          <w:rFonts w:hint="cs"/>
        </w:rPr>
        <w:t xml:space="preserve"> </w:t>
      </w:r>
      <w:r w:rsidR="00984B3F" w:rsidRPr="00584806">
        <w:rPr>
          <w:rFonts w:hint="cs"/>
          <w:lang w:val="en-US"/>
        </w:rPr>
        <w:t>360</w:t>
      </w:r>
      <w:r w:rsidRPr="00584806">
        <w:rPr>
          <w:rFonts w:hint="cs"/>
        </w:rPr>
        <w:t xml:space="preserve"> </w:t>
      </w:r>
      <w:r w:rsidRPr="00584806">
        <w:rPr>
          <w:rFonts w:hint="cs"/>
          <w:cs/>
        </w:rPr>
        <w:t>วัน</w:t>
      </w:r>
    </w:p>
    <w:p w14:paraId="0DF01ABE" w14:textId="77777777" w:rsidR="004E6664" w:rsidRPr="00584806" w:rsidRDefault="004E6664" w:rsidP="00584806">
      <w:pPr>
        <w:pStyle w:val="Bo-Blankline"/>
        <w:rPr>
          <w:sz w:val="30"/>
          <w:szCs w:val="30"/>
          <w:cs/>
        </w:rPr>
      </w:pPr>
    </w:p>
    <w:p w14:paraId="385E7FDC" w14:textId="77777777" w:rsidR="002A3A8C" w:rsidRDefault="002A3A8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23476202" w14:textId="31988101" w:rsidR="007B2482" w:rsidRPr="00437086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437086">
        <w:rPr>
          <w:rFonts w:asciiTheme="majorBidi" w:hAnsiTheme="majorBidi" w:cstheme="majorBidi"/>
          <w:cs/>
        </w:rPr>
        <w:t>เงินลงทุน</w:t>
      </w:r>
      <w:r w:rsidR="008D1AAA" w:rsidRPr="00437086">
        <w:rPr>
          <w:rFonts w:asciiTheme="majorBidi" w:hAnsiTheme="majorBidi" w:cstheme="majorBidi"/>
          <w:cs/>
        </w:rPr>
        <w:t>ในบริษัทย่อย</w:t>
      </w:r>
      <w:r w:rsidR="002407EE" w:rsidRPr="00437086">
        <w:rPr>
          <w:rFonts w:asciiTheme="majorBidi" w:hAnsiTheme="majorBidi" w:cstheme="majorBidi"/>
          <w:cs/>
        </w:rPr>
        <w:t>และบริษัทร่วม</w:t>
      </w:r>
    </w:p>
    <w:p w14:paraId="329AFE3A" w14:textId="59EE62BC" w:rsidR="00745748" w:rsidRPr="00F46215" w:rsidRDefault="00745748" w:rsidP="00F46215">
      <w:pPr>
        <w:pStyle w:val="Bo-Blankline"/>
      </w:pPr>
    </w:p>
    <w:p w14:paraId="294EB51E" w14:textId="19BEAF98" w:rsidR="00916005" w:rsidRPr="00437086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37086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78EC79E2" w:rsidR="00916005" w:rsidRPr="00F46215" w:rsidRDefault="00916005" w:rsidP="00F46215">
      <w:pPr>
        <w:pStyle w:val="Bo-Blankline"/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7F11EA" w:rsidRPr="00437086" w14:paraId="7F271766" w14:textId="77777777" w:rsidTr="00C344C6">
        <w:tc>
          <w:tcPr>
            <w:tcW w:w="5337" w:type="dxa"/>
            <w:shd w:val="clear" w:color="auto" w:fill="auto"/>
          </w:tcPr>
          <w:p w14:paraId="41246EA4" w14:textId="77777777" w:rsidR="007F11EA" w:rsidRPr="00437086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B561B2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271B485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EA" w:rsidRPr="00437086" w14:paraId="147BC4BD" w14:textId="77777777" w:rsidTr="00C344C6">
        <w:tc>
          <w:tcPr>
            <w:tcW w:w="5337" w:type="dxa"/>
            <w:shd w:val="clear" w:color="auto" w:fill="auto"/>
          </w:tcPr>
          <w:p w14:paraId="19B99007" w14:textId="18AF2694" w:rsidR="007F11EA" w:rsidRPr="00437086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03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4834AC"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4703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834AC"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4703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4834AC"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14:paraId="7ED72CA3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FD87017" w14:textId="52C5A7C3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D50D408" w14:textId="77777777" w:rsidR="007F11EA" w:rsidRPr="00437086" w:rsidRDefault="007F11EA" w:rsidP="00C344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32128" w14:textId="3E9B9F96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F11EA" w:rsidRPr="00437086" w14:paraId="302ED636" w14:textId="77777777" w:rsidTr="00C344C6">
        <w:tc>
          <w:tcPr>
            <w:tcW w:w="5337" w:type="dxa"/>
            <w:shd w:val="clear" w:color="auto" w:fill="auto"/>
          </w:tcPr>
          <w:p w14:paraId="6B374BE4" w14:textId="77777777" w:rsidR="007F11EA" w:rsidRPr="00437086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763BD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06A1184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4C9D" w:rsidRPr="00437086" w14:paraId="647E8378" w14:textId="77777777" w:rsidTr="00C344C6">
        <w:tc>
          <w:tcPr>
            <w:tcW w:w="5337" w:type="dxa"/>
            <w:shd w:val="clear" w:color="auto" w:fill="auto"/>
          </w:tcPr>
          <w:p w14:paraId="264B4280" w14:textId="346E6DDC" w:rsidR="00304C9D" w:rsidRPr="00437086" w:rsidRDefault="00304C9D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42F261" w14:textId="77777777" w:rsidR="00304C9D" w:rsidRPr="00437086" w:rsidRDefault="00304C9D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135950D4" w14:textId="77777777" w:rsidR="00304C9D" w:rsidRPr="00437086" w:rsidRDefault="00304C9D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F11EA" w:rsidRPr="00437086" w14:paraId="45B3FF2D" w14:textId="77777777" w:rsidTr="00C344C6">
        <w:tc>
          <w:tcPr>
            <w:tcW w:w="5337" w:type="dxa"/>
            <w:shd w:val="clear" w:color="auto" w:fill="auto"/>
          </w:tcPr>
          <w:p w14:paraId="0FDCA6C5" w14:textId="77777777" w:rsidR="007F11EA" w:rsidRPr="00437086" w:rsidRDefault="007F11EA" w:rsidP="007F11E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EF67C2E" w14:textId="77777777" w:rsidR="007F11EA" w:rsidRPr="00437086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106B56B" w14:textId="268ACB5D" w:rsidR="007F11EA" w:rsidRPr="00437086" w:rsidRDefault="00684C4D" w:rsidP="001E1A8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  <w:tc>
          <w:tcPr>
            <w:tcW w:w="236" w:type="dxa"/>
            <w:shd w:val="clear" w:color="auto" w:fill="auto"/>
          </w:tcPr>
          <w:p w14:paraId="296AB95E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560969" w14:textId="72EBE442" w:rsidR="007F11EA" w:rsidRPr="00437086" w:rsidRDefault="00684C4D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24,911,629</w:t>
            </w:r>
          </w:p>
        </w:tc>
      </w:tr>
      <w:tr w:rsidR="00684C4D" w:rsidRPr="00437086" w14:paraId="48A6CC7A" w14:textId="77777777" w:rsidTr="00684C4D">
        <w:tc>
          <w:tcPr>
            <w:tcW w:w="5337" w:type="dxa"/>
            <w:shd w:val="clear" w:color="auto" w:fill="auto"/>
          </w:tcPr>
          <w:p w14:paraId="445463B2" w14:textId="11807887" w:rsidR="00684C4D" w:rsidRPr="00684C4D" w:rsidRDefault="00684C4D" w:rsidP="007F11E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C4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ทีพีไอ คอนกรีต จำกัด</w:t>
            </w:r>
          </w:p>
        </w:tc>
        <w:tc>
          <w:tcPr>
            <w:tcW w:w="1080" w:type="dxa"/>
          </w:tcPr>
          <w:p w14:paraId="7481709D" w14:textId="77777777" w:rsidR="00684C4D" w:rsidRPr="00437086" w:rsidRDefault="00684C4D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4CA25C8" w14:textId="299DEACF" w:rsidR="00684C4D" w:rsidRPr="00684C4D" w:rsidRDefault="00684C4D" w:rsidP="001E1A8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1,700,00</w:t>
            </w:r>
            <w:r w:rsidR="00970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A182F1D" w14:textId="77777777" w:rsidR="00684C4D" w:rsidRPr="00684C4D" w:rsidRDefault="00684C4D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CD453FD" w14:textId="171A123E" w:rsidR="00684C4D" w:rsidRPr="00684C4D" w:rsidRDefault="00684C4D" w:rsidP="00684C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11EA" w:rsidRPr="00437086" w14:paraId="7A2F3B58" w14:textId="77777777" w:rsidTr="00C344C6">
        <w:tc>
          <w:tcPr>
            <w:tcW w:w="5337" w:type="dxa"/>
            <w:shd w:val="clear" w:color="auto" w:fill="auto"/>
          </w:tcPr>
          <w:p w14:paraId="255128E8" w14:textId="77777777" w:rsidR="007F11EA" w:rsidRPr="00437086" w:rsidRDefault="007F11EA" w:rsidP="007F11E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359B11AA" w14:textId="77777777" w:rsidR="007F11EA" w:rsidRPr="00437086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901883E" w14:textId="2652B5E2" w:rsidR="007F11EA" w:rsidRPr="00437086" w:rsidRDefault="00684C4D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2,008,342</w:t>
            </w:r>
          </w:p>
        </w:tc>
        <w:tc>
          <w:tcPr>
            <w:tcW w:w="236" w:type="dxa"/>
            <w:shd w:val="clear" w:color="auto" w:fill="auto"/>
          </w:tcPr>
          <w:p w14:paraId="6AD4720F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28AAD9" w14:textId="08ED12B8" w:rsidR="007F11EA" w:rsidRPr="00437086" w:rsidRDefault="00684C4D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2,549,290</w:t>
            </w:r>
          </w:p>
        </w:tc>
      </w:tr>
      <w:tr w:rsidR="002176D4" w:rsidRPr="00437086" w14:paraId="65BA0822" w14:textId="77777777" w:rsidTr="00C344C6">
        <w:tc>
          <w:tcPr>
            <w:tcW w:w="5337" w:type="dxa"/>
            <w:shd w:val="clear" w:color="auto" w:fill="auto"/>
          </w:tcPr>
          <w:p w14:paraId="2C6D5549" w14:textId="53D8F39E" w:rsidR="002176D4" w:rsidRPr="00437086" w:rsidRDefault="002176D4" w:rsidP="007F11E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96D9CAB" w14:textId="74E693EE" w:rsidR="002176D4" w:rsidRPr="0063790B" w:rsidRDefault="0063790B" w:rsidP="0063790B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37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7D205370" w14:textId="32F7EFA0" w:rsidR="002176D4" w:rsidRPr="00437086" w:rsidRDefault="00684C4D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(1,526,562)</w:t>
            </w:r>
          </w:p>
        </w:tc>
        <w:tc>
          <w:tcPr>
            <w:tcW w:w="236" w:type="dxa"/>
            <w:shd w:val="clear" w:color="auto" w:fill="auto"/>
          </w:tcPr>
          <w:p w14:paraId="5C2DF1B0" w14:textId="77777777" w:rsidR="002176D4" w:rsidRPr="00437086" w:rsidRDefault="002176D4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99DCC78" w14:textId="32BAC137" w:rsidR="002176D4" w:rsidRPr="00437086" w:rsidRDefault="00684C4D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(1,771,125)</w:t>
            </w:r>
          </w:p>
        </w:tc>
      </w:tr>
      <w:tr w:rsidR="007F11EA" w:rsidRPr="00437086" w14:paraId="056FC886" w14:textId="77777777" w:rsidTr="00161401">
        <w:tc>
          <w:tcPr>
            <w:tcW w:w="5337" w:type="dxa"/>
            <w:shd w:val="clear" w:color="auto" w:fill="auto"/>
          </w:tcPr>
          <w:p w14:paraId="01048A32" w14:textId="5A5952CD" w:rsidR="007F11EA" w:rsidRPr="00437086" w:rsidRDefault="00684C4D" w:rsidP="007F11EA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="007F11EA"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263650F2" w14:textId="356413C0" w:rsidR="007F11EA" w:rsidRPr="00437086" w:rsidRDefault="00161401" w:rsidP="007F11E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0CCC10E9" w14:textId="01CABD3B" w:rsidR="007F11EA" w:rsidRPr="00437086" w:rsidRDefault="00684C4D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  <w:tc>
          <w:tcPr>
            <w:tcW w:w="236" w:type="dxa"/>
            <w:shd w:val="clear" w:color="auto" w:fill="auto"/>
          </w:tcPr>
          <w:p w14:paraId="0BB17415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BEF2A7" w14:textId="44B64DBA" w:rsidR="007F11EA" w:rsidRPr="00437086" w:rsidRDefault="00684C4D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10,390</w:t>
            </w:r>
          </w:p>
        </w:tc>
      </w:tr>
      <w:tr w:rsidR="00EF14E0" w:rsidRPr="00437086" w14:paraId="610855E7" w14:textId="77777777" w:rsidTr="001F7244">
        <w:tc>
          <w:tcPr>
            <w:tcW w:w="6417" w:type="dxa"/>
            <w:gridSpan w:val="2"/>
            <w:shd w:val="clear" w:color="auto" w:fill="auto"/>
          </w:tcPr>
          <w:p w14:paraId="59D090D7" w14:textId="31A22171" w:rsidR="00EF14E0" w:rsidRPr="00437086" w:rsidRDefault="00EF14E0" w:rsidP="00EF14E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43708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3708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15172C4" w14:textId="323F03E2" w:rsidR="00EF14E0" w:rsidRPr="00437086" w:rsidRDefault="00684C4D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(176)</w:t>
            </w:r>
          </w:p>
        </w:tc>
        <w:tc>
          <w:tcPr>
            <w:tcW w:w="236" w:type="dxa"/>
            <w:shd w:val="clear" w:color="auto" w:fill="auto"/>
          </w:tcPr>
          <w:p w14:paraId="1CACA584" w14:textId="77777777" w:rsidR="00EF14E0" w:rsidRPr="00437086" w:rsidRDefault="00EF14E0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568A67" w14:textId="36C62865" w:rsidR="00EF14E0" w:rsidRPr="00437086" w:rsidRDefault="00684C4D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7F11EA" w:rsidRPr="00437086" w14:paraId="47FB35AC" w14:textId="77777777" w:rsidTr="00C344C6">
        <w:tc>
          <w:tcPr>
            <w:tcW w:w="5337" w:type="dxa"/>
            <w:shd w:val="clear" w:color="auto" w:fill="auto"/>
          </w:tcPr>
          <w:p w14:paraId="17D45982" w14:textId="4BB5BEDE" w:rsidR="007F11EA" w:rsidRPr="00437086" w:rsidRDefault="007F11EA" w:rsidP="007F11E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834AC"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4703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4834AC"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14:paraId="487A9ADB" w14:textId="77777777" w:rsidR="007F11EA" w:rsidRPr="00437086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39A1A" w14:textId="3789F158" w:rsidR="007F11EA" w:rsidRPr="00437086" w:rsidRDefault="00684C4D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28,269,764</w:t>
            </w:r>
          </w:p>
        </w:tc>
        <w:tc>
          <w:tcPr>
            <w:tcW w:w="236" w:type="dxa"/>
            <w:shd w:val="clear" w:color="auto" w:fill="auto"/>
          </w:tcPr>
          <w:p w14:paraId="138BA96B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3CC5" w14:textId="61A5D919" w:rsidR="007F11EA" w:rsidRPr="00437086" w:rsidRDefault="00684C4D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25,700,591</w:t>
            </w:r>
          </w:p>
        </w:tc>
      </w:tr>
    </w:tbl>
    <w:p w14:paraId="7251CD06" w14:textId="77777777" w:rsidR="00916005" w:rsidRPr="00F46215" w:rsidRDefault="00916005" w:rsidP="00F46215">
      <w:pPr>
        <w:pStyle w:val="Bo-Blankline"/>
      </w:pPr>
    </w:p>
    <w:p w14:paraId="7BE62677" w14:textId="66C70FFB" w:rsidR="00284E33" w:rsidRDefault="00916005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  <w:i/>
          <w:iCs/>
        </w:rPr>
      </w:pPr>
      <w:r w:rsidRPr="00437086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437086">
        <w:rPr>
          <w:rFonts w:asciiTheme="majorBidi" w:hAnsiTheme="majorBidi" w:cstheme="majorBidi"/>
          <w:b w:val="0"/>
          <w:bCs w:val="0"/>
        </w:rPr>
        <w:t xml:space="preserve">30 </w:t>
      </w:r>
      <w:r w:rsidR="0047034E">
        <w:rPr>
          <w:rFonts w:asciiTheme="majorBidi" w:hAnsiTheme="majorBidi" w:cstheme="majorBidi" w:hint="cs"/>
          <w:b w:val="0"/>
          <w:bCs w:val="0"/>
          <w:cs/>
        </w:rPr>
        <w:t>กันยา</w:t>
      </w:r>
      <w:r w:rsidR="00437086">
        <w:rPr>
          <w:rFonts w:asciiTheme="majorBidi" w:hAnsiTheme="majorBidi" w:cstheme="majorBidi" w:hint="cs"/>
          <w:b w:val="0"/>
          <w:bCs w:val="0"/>
          <w:cs/>
        </w:rPr>
        <w:t>ยน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57505D" w:rsidRPr="00437086">
        <w:rPr>
          <w:rFonts w:asciiTheme="majorBidi" w:hAnsiTheme="majorBidi" w:cstheme="majorBidi"/>
          <w:b w:val="0"/>
          <w:bCs w:val="0"/>
        </w:rPr>
        <w:t>2565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8C75BA" w:rsidRPr="00437086">
        <w:rPr>
          <w:rFonts w:asciiTheme="majorBidi" w:hAnsiTheme="majorBidi" w:cstheme="majorBidi"/>
          <w:b w:val="0"/>
          <w:bCs w:val="0"/>
        </w:rPr>
        <w:t xml:space="preserve"> </w:t>
      </w:r>
      <w:r w:rsidR="00611A3F">
        <w:rPr>
          <w:rFonts w:asciiTheme="majorBidi" w:hAnsiTheme="majorBidi" w:cstheme="majorBidi"/>
          <w:b w:val="0"/>
          <w:bCs w:val="0"/>
        </w:rPr>
        <w:t>3.52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บาท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984B3F" w:rsidRPr="00437086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437086">
        <w:rPr>
          <w:rFonts w:asciiTheme="majorBidi" w:hAnsiTheme="majorBidi" w:cstheme="majorBidi"/>
          <w:b w:val="0"/>
          <w:bCs w:val="0"/>
          <w:i/>
          <w:iCs/>
        </w:rPr>
        <w:t>2564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984B3F" w:rsidRPr="00437086">
        <w:rPr>
          <w:rFonts w:asciiTheme="majorBidi" w:hAnsiTheme="majorBidi" w:cstheme="majorBidi"/>
          <w:b w:val="0"/>
          <w:bCs w:val="0"/>
          <w:i/>
          <w:iCs/>
        </w:rPr>
        <w:t>4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>.</w:t>
      </w:r>
      <w:r w:rsidR="00BC2C75" w:rsidRPr="00437086">
        <w:rPr>
          <w:rFonts w:asciiTheme="majorBidi" w:hAnsiTheme="majorBidi" w:cstheme="majorBidi"/>
          <w:b w:val="0"/>
          <w:bCs w:val="0"/>
          <w:i/>
          <w:iCs/>
        </w:rPr>
        <w:t>16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>
        <w:rPr>
          <w:rFonts w:asciiTheme="majorBidi" w:hAnsiTheme="majorBidi" w:cstheme="majorBidi"/>
          <w:b w:val="0"/>
          <w:bCs w:val="0"/>
        </w:rPr>
        <w:t xml:space="preserve"> 20,768</w:t>
      </w:r>
      <w:r w:rsidR="008C75BA" w:rsidRPr="00437086">
        <w:rPr>
          <w:rFonts w:asciiTheme="majorBidi" w:hAnsiTheme="majorBidi" w:cstheme="majorBidi"/>
          <w:b w:val="0"/>
          <w:bCs w:val="0"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437086">
        <w:rPr>
          <w:rFonts w:asciiTheme="majorBidi" w:hAnsiTheme="majorBidi" w:cstheme="majorBidi"/>
          <w:b w:val="0"/>
          <w:bCs w:val="0"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984B3F" w:rsidRPr="00437086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437086">
        <w:rPr>
          <w:rFonts w:asciiTheme="majorBidi" w:hAnsiTheme="majorBidi" w:cstheme="majorBidi"/>
          <w:b w:val="0"/>
          <w:bCs w:val="0"/>
          <w:i/>
          <w:iCs/>
        </w:rPr>
        <w:t>2564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BC2C75" w:rsidRPr="00437086">
        <w:rPr>
          <w:rFonts w:asciiTheme="majorBidi" w:hAnsiTheme="majorBidi" w:cstheme="majorBidi"/>
          <w:b w:val="0"/>
          <w:bCs w:val="0"/>
          <w:i/>
          <w:iCs/>
        </w:rPr>
        <w:t>24,544</w:t>
      </w:r>
      <w:r w:rsidR="00BC2C75" w:rsidRPr="00437086">
        <w:rPr>
          <w:rFonts w:asciiTheme="majorBidi" w:hAnsiTheme="majorBidi" w:cstheme="majorBidi"/>
          <w:b w:val="0"/>
          <w:bCs w:val="0"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</w:p>
    <w:p w14:paraId="687FF0EC" w14:textId="77777777" w:rsidR="00E87BDB" w:rsidRDefault="00E87BDB" w:rsidP="00EE0841">
      <w:pPr>
        <w:pStyle w:val="Bo-Blankline"/>
        <w:ind w:left="0"/>
      </w:pPr>
    </w:p>
    <w:p w14:paraId="6BF957D2" w14:textId="6697CC27" w:rsidR="0024700C" w:rsidRPr="00284E33" w:rsidRDefault="00E87BDB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E87BDB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 w:rsidRPr="00E87BDB">
        <w:rPr>
          <w:rFonts w:asciiTheme="majorBidi" w:hAnsiTheme="majorBidi" w:cstheme="majorBidi"/>
          <w:b w:val="0"/>
          <w:bCs w:val="0"/>
        </w:rPr>
        <w:t xml:space="preserve">1 </w:t>
      </w:r>
      <w:r w:rsidRPr="00E87BDB">
        <w:rPr>
          <w:rFonts w:asciiTheme="majorBidi" w:hAnsiTheme="majorBidi"/>
          <w:b w:val="0"/>
          <w:bCs w:val="0"/>
          <w:cs/>
        </w:rPr>
        <w:t xml:space="preserve">กรกฎาคม </w:t>
      </w:r>
      <w:r w:rsidRPr="00E87BDB">
        <w:rPr>
          <w:rFonts w:asciiTheme="majorBidi" w:hAnsiTheme="majorBidi" w:cstheme="majorBidi"/>
          <w:b w:val="0"/>
          <w:bCs w:val="0"/>
        </w:rPr>
        <w:t xml:space="preserve">2565 </w:t>
      </w:r>
      <w:r w:rsidRPr="00E87BDB">
        <w:rPr>
          <w:rFonts w:asciiTheme="majorBidi" w:hAnsiTheme="majorBidi"/>
          <w:b w:val="0"/>
          <w:bCs w:val="0"/>
          <w:cs/>
        </w:rPr>
        <w:t xml:space="preserve">บริษัทได้ชำระเงินค่าหุ้นสามัญเพิ่มทุน ของบริษัท ทีพีไอ คอนกรีต จำกัด ซึ่งเป็นบริษัทย่อย จำนวน </w:t>
      </w:r>
      <w:r w:rsidRPr="00E87BDB">
        <w:rPr>
          <w:rFonts w:asciiTheme="majorBidi" w:hAnsiTheme="majorBidi" w:cstheme="majorBidi"/>
          <w:b w:val="0"/>
          <w:bCs w:val="0"/>
        </w:rPr>
        <w:t xml:space="preserve">17 </w:t>
      </w:r>
      <w:r w:rsidRPr="00E87BDB">
        <w:rPr>
          <w:rFonts w:asciiTheme="majorBidi" w:hAnsiTheme="majorBidi"/>
          <w:b w:val="0"/>
          <w:bCs w:val="0"/>
          <w:cs/>
        </w:rPr>
        <w:t xml:space="preserve">ล้านหุ้น มูลค่าหุ้นละ </w:t>
      </w:r>
      <w:r w:rsidRPr="00E87BDB">
        <w:rPr>
          <w:rFonts w:asciiTheme="majorBidi" w:hAnsiTheme="majorBidi" w:cstheme="majorBidi"/>
          <w:b w:val="0"/>
          <w:bCs w:val="0"/>
        </w:rPr>
        <w:t xml:space="preserve">100 </w:t>
      </w:r>
      <w:r w:rsidRPr="00E87BDB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 w:rsidRPr="00E87BDB">
        <w:rPr>
          <w:rFonts w:asciiTheme="majorBidi" w:hAnsiTheme="majorBidi" w:cstheme="majorBidi"/>
          <w:b w:val="0"/>
          <w:bCs w:val="0"/>
        </w:rPr>
        <w:t xml:space="preserve">1,700 </w:t>
      </w:r>
      <w:r w:rsidRPr="00E87BDB">
        <w:rPr>
          <w:rFonts w:asciiTheme="majorBidi" w:hAnsiTheme="majorBidi"/>
          <w:b w:val="0"/>
          <w:bCs w:val="0"/>
          <w:cs/>
        </w:rPr>
        <w:t>ล้านบาท</w:t>
      </w:r>
    </w:p>
    <w:p w14:paraId="589C0001" w14:textId="77777777" w:rsidR="0024700C" w:rsidRDefault="0024700C" w:rsidP="00732CFB">
      <w:pPr>
        <w:pStyle w:val="Bo-Blankline"/>
      </w:pPr>
    </w:p>
    <w:p w14:paraId="1679A73B" w14:textId="77777777" w:rsidR="00BC2C75" w:rsidRPr="00437086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437086" w:rsidSect="0055330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706" w:footer="706" w:gutter="0"/>
          <w:pgNumType w:start="18"/>
          <w:cols w:space="737"/>
          <w:docGrid w:linePitch="360"/>
        </w:sectPr>
      </w:pPr>
      <w:r w:rsidRPr="00437086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3EEC143B" w:rsidR="007F11EA" w:rsidRDefault="007F11EA" w:rsidP="007F11E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8C6526">
        <w:rPr>
          <w:lang w:val="en-US"/>
        </w:rPr>
        <w:t xml:space="preserve">30 </w:t>
      </w:r>
      <w:r w:rsidR="0047034E">
        <w:rPr>
          <w:rFonts w:hint="cs"/>
          <w:cs/>
          <w:lang w:val="en-US"/>
        </w:rPr>
        <w:t>กันยา</w:t>
      </w:r>
      <w:r w:rsidR="008C6526">
        <w:rPr>
          <w:rFonts w:hint="cs"/>
          <w:cs/>
          <w:lang w:val="en-US"/>
        </w:rPr>
        <w:t>ยน</w:t>
      </w:r>
      <w:r>
        <w:rPr>
          <w:rFonts w:hint="cs"/>
          <w:cs/>
        </w:rPr>
        <w:t xml:space="preserve"> </w:t>
      </w:r>
      <w:r w:rsidRPr="00C76147">
        <w:rPr>
          <w:lang w:val="en-US"/>
        </w:rPr>
        <w:t>256</w:t>
      </w:r>
      <w:r>
        <w:rPr>
          <w:lang w:val="en-US"/>
        </w:rPr>
        <w:t>5</w:t>
      </w:r>
      <w:r>
        <w:t xml:space="preserve"> </w:t>
      </w:r>
      <w:r>
        <w:rPr>
          <w:rFonts w:hint="cs"/>
          <w:cs/>
        </w:rPr>
        <w:t xml:space="preserve">และ </w:t>
      </w:r>
      <w:r w:rsidRPr="00C76147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Pr="00C76147">
        <w:rPr>
          <w:lang w:val="en-US"/>
        </w:rPr>
        <w:t>256</w:t>
      </w:r>
      <w:r>
        <w:rPr>
          <w:lang w:val="en-US"/>
        </w:rPr>
        <w:t>4</w:t>
      </w:r>
      <w:r>
        <w:t xml:space="preserve"> </w:t>
      </w:r>
      <w:r>
        <w:rPr>
          <w:rFonts w:hint="cs"/>
          <w:cs/>
        </w:rPr>
        <w:t>และเงินปันผลรับจากเงินลงทุนสำหรับแต่ละงวด</w:t>
      </w:r>
      <w:r w:rsidR="0047034E">
        <w:rPr>
          <w:rFonts w:hint="cs"/>
          <w:cs/>
        </w:rPr>
        <w:t>เ</w:t>
      </w:r>
      <w:r w:rsidR="008C6526">
        <w:rPr>
          <w:rFonts w:hint="cs"/>
          <w:cs/>
        </w:rPr>
        <w:t>ก</w:t>
      </w:r>
      <w:r w:rsidR="0047034E">
        <w:rPr>
          <w:rFonts w:hint="cs"/>
          <w:cs/>
        </w:rPr>
        <w:t>้า</w:t>
      </w:r>
      <w:r w:rsidR="00B26D69">
        <w:rPr>
          <w:rFonts w:hint="cs"/>
          <w:cs/>
        </w:rPr>
        <w:t>เดือน</w:t>
      </w:r>
      <w:r>
        <w:rPr>
          <w:rFonts w:hint="cs"/>
          <w:cs/>
        </w:rPr>
        <w:t xml:space="preserve">สิ้นสุดวันที่ </w:t>
      </w:r>
      <w:r w:rsidR="008C6526">
        <w:rPr>
          <w:lang w:val="en-US"/>
        </w:rPr>
        <w:t xml:space="preserve">30 </w:t>
      </w:r>
      <w:r w:rsidR="0047034E">
        <w:rPr>
          <w:rFonts w:hint="cs"/>
          <w:cs/>
          <w:lang w:val="en-US"/>
        </w:rPr>
        <w:t>กันยา</w:t>
      </w:r>
      <w:r w:rsidR="008C6526">
        <w:rPr>
          <w:rFonts w:hint="cs"/>
          <w:cs/>
          <w:lang w:val="en-US"/>
        </w:rPr>
        <w:t>ยน</w:t>
      </w:r>
      <w:r>
        <w:rPr>
          <w:rFonts w:hint="cs"/>
          <w:cs/>
        </w:rPr>
        <w:t xml:space="preserve"> </w:t>
      </w:r>
      <w:r w:rsidRPr="00C76147">
        <w:rPr>
          <w:lang w:val="en-US"/>
        </w:rPr>
        <w:t>256</w:t>
      </w:r>
      <w:r>
        <w:rPr>
          <w:lang w:val="en-US"/>
        </w:rPr>
        <w:t>5</w:t>
      </w:r>
      <w:r>
        <w:t xml:space="preserve"> </w:t>
      </w:r>
      <w:r>
        <w:rPr>
          <w:rFonts w:hint="cs"/>
          <w:cs/>
        </w:rPr>
        <w:t xml:space="preserve">และ </w:t>
      </w:r>
      <w:r w:rsidRPr="00C76147">
        <w:rPr>
          <w:lang w:val="en-US"/>
        </w:rPr>
        <w:t>256</w:t>
      </w:r>
      <w:r>
        <w:rPr>
          <w:lang w:val="en-US"/>
        </w:rPr>
        <w:t>4</w:t>
      </w:r>
      <w:r>
        <w:t xml:space="preserve"> </w:t>
      </w:r>
      <w:r w:rsidRPr="00F8282A">
        <w:rPr>
          <w:cs/>
        </w:rPr>
        <w:t>มีดังนี้</w:t>
      </w:r>
    </w:p>
    <w:p w14:paraId="4D494ECA" w14:textId="77777777" w:rsidR="007F11EA" w:rsidRPr="00744476" w:rsidRDefault="007F11EA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7F11EA" w:rsidRPr="00C64277" w14:paraId="554AF0FD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10607440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F587F0F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10F4B0C" w14:textId="77777777" w:rsidR="007F11EA" w:rsidRPr="00C64277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2BEFB1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B30170" w14:textId="77777777" w:rsidR="007F11EA" w:rsidRPr="008C15A8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F11EA" w:rsidRPr="00C64277" w14:paraId="16A58BBB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370C08CE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3BA9A14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08B5E9E7" w14:textId="77777777" w:rsidR="007F11EA" w:rsidRPr="00C64277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45DB075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EB4F522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7F2D0E76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E90C178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125B1B7F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C3A9733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7EC764FA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279C8C6" w14:textId="77777777" w:rsidR="007F11EA" w:rsidRPr="00E4226E" w:rsidRDefault="007F11EA" w:rsidP="00C3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มูลค่าตาม</w:t>
            </w:r>
          </w:p>
          <w:p w14:paraId="55183ACE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</w:tcPr>
          <w:p w14:paraId="1D94D9BD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271E686" w14:textId="0DF1E26F" w:rsidR="007F11EA" w:rsidRPr="00C64277" w:rsidRDefault="007F11EA" w:rsidP="00C344C6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เงินปันผลรับสำหรับงวด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="0047034E">
              <w:rPr>
                <w:rFonts w:asciiTheme="majorBidi" w:hAnsiTheme="majorBidi" w:cstheme="majorBidi" w:hint="cs"/>
                <w:cs/>
                <w:lang w:val="en-US"/>
              </w:rPr>
              <w:t>เ</w:t>
            </w:r>
            <w:r w:rsidR="008C6526">
              <w:rPr>
                <w:rFonts w:asciiTheme="majorBidi" w:hAnsiTheme="majorBidi" w:cstheme="majorBidi" w:hint="cs"/>
                <w:cs/>
                <w:lang w:val="en-US"/>
              </w:rPr>
              <w:t>ก</w:t>
            </w:r>
            <w:r w:rsidR="0047034E">
              <w:rPr>
                <w:rFonts w:asciiTheme="majorBidi" w:hAnsiTheme="majorBidi" w:cstheme="majorBidi" w:hint="cs"/>
                <w:cs/>
                <w:lang w:val="en-US"/>
              </w:rPr>
              <w:t>้า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เดือนสิ้นสุดวันที่</w:t>
            </w:r>
          </w:p>
        </w:tc>
      </w:tr>
      <w:tr w:rsidR="0047034E" w:rsidRPr="00C64277" w14:paraId="584C5CD7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67EE51E2" w14:textId="77777777" w:rsidR="0047034E" w:rsidRPr="00C64277" w:rsidRDefault="0047034E" w:rsidP="0047034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C839D9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85FFF23" w14:textId="77777777" w:rsidR="0047034E" w:rsidRPr="00C64277" w:rsidRDefault="0047034E" w:rsidP="0047034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5CBE297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9C0A4E1" w14:textId="312F370B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E822667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080F04" w14:textId="77777777" w:rsidR="0047034E" w:rsidRPr="00B877E9" w:rsidRDefault="0047034E" w:rsidP="0047034E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s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34DEE0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5709B8" w14:textId="539493E2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B1CC996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A6E4F24" w14:textId="77777777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4DEF524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86F307B" w14:textId="76E0E4E7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A3C6B0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0A05EA" w14:textId="77777777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91896B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51BC8B" w14:textId="1DBC0142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9BAF5D8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760EAD" w14:textId="77777777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01DC6F5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166831E" w14:textId="77A8ABFE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4C0CEC5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C9303E" w14:textId="6D6E8533" w:rsidR="0047034E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</w:tr>
      <w:tr w:rsidR="0047034E" w:rsidRPr="00C64277" w14:paraId="190F8C42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0492854B" w14:textId="77777777" w:rsidR="0047034E" w:rsidRPr="00C64277" w:rsidRDefault="0047034E" w:rsidP="0047034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41031EA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C57A32A" w14:textId="77777777" w:rsidR="0047034E" w:rsidRPr="00C64277" w:rsidRDefault="0047034E" w:rsidP="0047034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1B7533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D6BF194" w14:textId="62D80476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11FA29D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5AE57CB" w14:textId="5FAB9832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6C6B0333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066B06A" w14:textId="75252381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5E8ABA22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138C36" w14:textId="6BAEE24E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7F6AFA3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BCC6A6" w14:textId="40E24296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6E1D9E40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14CF630" w14:textId="522D4612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08D4983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49D14D" w14:textId="6EC7100F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5EF4A7A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091132" w14:textId="51E79718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EE59424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1870EEFD" w14:textId="118D4938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3F8D2572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E24F79" w14:textId="1FF0A306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47034E" w:rsidRPr="00C64277" w14:paraId="060601ED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04847568" w14:textId="77777777" w:rsidR="0047034E" w:rsidRPr="00C64277" w:rsidRDefault="0047034E" w:rsidP="0047034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898B773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5C2981C" w14:textId="77777777" w:rsidR="0047034E" w:rsidRPr="00C64277" w:rsidRDefault="0047034E" w:rsidP="0047034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5524223" w14:textId="77777777" w:rsidR="0047034E" w:rsidRPr="00C64277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4FC01BFF" w14:textId="77777777" w:rsidR="0047034E" w:rsidRPr="00C3537D" w:rsidRDefault="0047034E" w:rsidP="0047034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7FED2F7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25F01297" w14:textId="77777777" w:rsidR="0047034E" w:rsidRPr="00C3537D" w:rsidRDefault="0047034E" w:rsidP="0047034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47034E" w:rsidRPr="00C64277" w14:paraId="35A35D23" w14:textId="77777777" w:rsidTr="00C344C6">
        <w:tc>
          <w:tcPr>
            <w:tcW w:w="2699" w:type="dxa"/>
          </w:tcPr>
          <w:p w14:paraId="2F84971F" w14:textId="77777777" w:rsidR="0047034E" w:rsidRPr="00444631" w:rsidRDefault="0047034E" w:rsidP="0047034E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6" w:type="dxa"/>
          </w:tcPr>
          <w:p w14:paraId="0CA658AE" w14:textId="77777777" w:rsidR="0047034E" w:rsidRPr="00C64277" w:rsidRDefault="0047034E" w:rsidP="004703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4A4CB93" w14:textId="77777777" w:rsidR="0047034E" w:rsidRPr="00C64277" w:rsidRDefault="0047034E" w:rsidP="0047034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122A15E" w14:textId="77777777" w:rsidR="0047034E" w:rsidRPr="00C64277" w:rsidRDefault="0047034E" w:rsidP="004703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8955A41" w14:textId="77777777" w:rsidR="0047034E" w:rsidRPr="00C64277" w:rsidRDefault="0047034E" w:rsidP="004703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4B457EA" w14:textId="77777777" w:rsidR="0047034E" w:rsidRPr="00C64277" w:rsidRDefault="0047034E" w:rsidP="004703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9D7FDB" w14:textId="77777777" w:rsidR="0047034E" w:rsidRPr="00C64277" w:rsidRDefault="0047034E" w:rsidP="004703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63EB1D9" w14:textId="77777777" w:rsidR="0047034E" w:rsidRPr="00C64277" w:rsidRDefault="0047034E" w:rsidP="004703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39C200" w14:textId="77777777" w:rsidR="0047034E" w:rsidRPr="00C64277" w:rsidRDefault="0047034E" w:rsidP="0047034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8D450B1" w14:textId="77777777" w:rsidR="0047034E" w:rsidRPr="00C64277" w:rsidRDefault="0047034E" w:rsidP="004703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87636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F4BBC47" w14:textId="77777777" w:rsidR="0047034E" w:rsidRPr="00C64277" w:rsidRDefault="0047034E" w:rsidP="004703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2AE48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B64ECBB" w14:textId="77777777" w:rsidR="0047034E" w:rsidRPr="00C64277" w:rsidRDefault="0047034E" w:rsidP="004703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DA7CFB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DF961C2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280847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1D23322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0060B0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18A3FC3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D1765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376BC2" w14:textId="77777777" w:rsidR="0047034E" w:rsidRPr="00C64277" w:rsidRDefault="0047034E" w:rsidP="004703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2DEB2A" w14:textId="77777777" w:rsidR="0047034E" w:rsidRPr="00C64277" w:rsidRDefault="0047034E" w:rsidP="0047034E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19655D69" w14:textId="77777777" w:rsidTr="00C344C6">
        <w:tc>
          <w:tcPr>
            <w:tcW w:w="2699" w:type="dxa"/>
          </w:tcPr>
          <w:p w14:paraId="5738C801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385DA25C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B2A6EA6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25E3BE3B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5B4E0" w14:textId="41796E62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EF8CE3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0CE456" w14:textId="3B9F8327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BA0797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612D09" w14:textId="0B73AC19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0909ABCF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0C94A" w14:textId="22B63D39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4606F25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8C31B4" w14:textId="0FBD2FAE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45B730D" w14:textId="77777777" w:rsidR="00807B26" w:rsidRPr="00C64277" w:rsidRDefault="00807B26" w:rsidP="00807B26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97717" w14:textId="7117F46F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5A3A7E20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058A7D" w14:textId="6C0FD9AE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3,10</w:t>
            </w:r>
            <w:r w:rsidR="00BD1B73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BD1B73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1C9E905D" w14:textId="77777777" w:rsidR="00807B26" w:rsidRPr="00C64277" w:rsidRDefault="00807B26" w:rsidP="00807B2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15070C" w14:textId="07BE3913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1,477,194</w:t>
            </w:r>
          </w:p>
        </w:tc>
        <w:tc>
          <w:tcPr>
            <w:tcW w:w="90" w:type="dxa"/>
            <w:shd w:val="clear" w:color="auto" w:fill="auto"/>
          </w:tcPr>
          <w:p w14:paraId="63BC00DE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7A369D" w14:textId="152F8E92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18E0970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0CF6CF" w14:textId="240D2344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49196A88" w14:textId="77777777" w:rsidTr="007265EE">
        <w:trPr>
          <w:trHeight w:val="60"/>
        </w:trPr>
        <w:tc>
          <w:tcPr>
            <w:tcW w:w="2699" w:type="dxa"/>
          </w:tcPr>
          <w:p w14:paraId="60BD4282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57AD6C5D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22FE48" w14:textId="77777777" w:rsidR="00807B26" w:rsidRPr="00754F45" w:rsidRDefault="00807B26" w:rsidP="00807B26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90" w:type="dxa"/>
          </w:tcPr>
          <w:p w14:paraId="6081E978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E68E36" w14:textId="6A8C7C4B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11EAA3D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9CD44F" w14:textId="7177311A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889CD0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8BD9AA" w14:textId="1E07174B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152A313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AED862" w14:textId="44576C34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4AFF36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1A95E8" w14:textId="19DA396F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0FF5C20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21F4E3" w14:textId="3F0940C2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4BBCA0F3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77671E" w14:textId="6ACE6040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</w:t>
            </w:r>
            <w:r w:rsidR="00BD1B73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9,</w:t>
            </w:r>
            <w:r w:rsidR="00BD1B73">
              <w:rPr>
                <w:rFonts w:asciiTheme="majorBidi" w:hAnsiTheme="majorBidi" w:cstheme="majorBidi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65BB9F65" w14:textId="77777777" w:rsidR="00807B26" w:rsidRPr="00C64277" w:rsidRDefault="00807B26" w:rsidP="00807B2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DEDA0E" w14:textId="27A0419B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21,227,078</w:t>
            </w:r>
          </w:p>
        </w:tc>
        <w:tc>
          <w:tcPr>
            <w:tcW w:w="90" w:type="dxa"/>
            <w:shd w:val="clear" w:color="auto" w:fill="auto"/>
          </w:tcPr>
          <w:p w14:paraId="2560284C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6C3F2" w14:textId="5B7E119D" w:rsidR="00807B26" w:rsidRPr="00C64277" w:rsidRDefault="007265EE" w:rsidP="007265E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1,475,000</w:t>
            </w:r>
          </w:p>
        </w:tc>
        <w:tc>
          <w:tcPr>
            <w:tcW w:w="90" w:type="dxa"/>
          </w:tcPr>
          <w:p w14:paraId="39C8210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A83581" w14:textId="5BCA591F" w:rsidR="00807B26" w:rsidRPr="00C64277" w:rsidRDefault="007265EE" w:rsidP="007265E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1,593,000</w:t>
            </w:r>
          </w:p>
        </w:tc>
      </w:tr>
      <w:tr w:rsidR="00807B26" w:rsidRPr="00C64277" w14:paraId="3C0D7F65" w14:textId="77777777" w:rsidTr="00C344C6">
        <w:tc>
          <w:tcPr>
            <w:tcW w:w="2699" w:type="dxa"/>
          </w:tcPr>
          <w:p w14:paraId="6F18C6FC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4969AC0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0BB6C20" w14:textId="77777777" w:rsidR="00807B26" w:rsidRPr="00754F45" w:rsidRDefault="00807B26" w:rsidP="00807B26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</w:t>
            </w:r>
            <w:r>
              <w:rPr>
                <w:rFonts w:asciiTheme="majorBidi" w:hAnsiTheme="majorBidi" w:cstheme="majorBidi"/>
              </w:rPr>
              <w:br/>
            </w:r>
            <w:r w:rsidRPr="00754F45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2FE030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8861A" w14:textId="2A892928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5FD663E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48275A" w14:textId="04A3ACA8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C1A5E7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A6F2F6" w14:textId="11154E93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71C3D19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4D2C76" w14:textId="68DEDF14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BAF55C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7B7664" w14:textId="63DA1464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1B797ED2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030360" w14:textId="610624D2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51A54AFC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3A8438" w14:textId="5E868C4B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407,091</w:t>
            </w:r>
          </w:p>
        </w:tc>
        <w:tc>
          <w:tcPr>
            <w:tcW w:w="90" w:type="dxa"/>
            <w:shd w:val="clear" w:color="auto" w:fill="auto"/>
          </w:tcPr>
          <w:p w14:paraId="58EF3242" w14:textId="77777777" w:rsidR="00807B26" w:rsidRPr="00C64277" w:rsidRDefault="00807B26" w:rsidP="00807B2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7E69D" w14:textId="4A019786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316,923</w:t>
            </w:r>
          </w:p>
        </w:tc>
        <w:tc>
          <w:tcPr>
            <w:tcW w:w="90" w:type="dxa"/>
            <w:shd w:val="clear" w:color="auto" w:fill="auto"/>
          </w:tcPr>
          <w:p w14:paraId="0C0710AC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173EE0" w14:textId="4700C526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4D3C72E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8D0535" w14:textId="76EB1F4D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530A986B" w14:textId="77777777" w:rsidTr="00C344C6">
        <w:tc>
          <w:tcPr>
            <w:tcW w:w="2699" w:type="dxa"/>
          </w:tcPr>
          <w:p w14:paraId="6CDD27EC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7B516797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000A8E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5A1EFC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78B1C9" w14:textId="6AFCAA30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149359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9A16A9" w14:textId="16236667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264105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D37CE5" w14:textId="797404F6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736B4C3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5891FB" w14:textId="4920FA73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3EE53183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A934A5" w14:textId="404D1B97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6B5597C6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AC6E41" w14:textId="43BF7E08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6B0EA008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1E4CBE" w14:textId="6D35DEDD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1,56</w:t>
            </w:r>
            <w:r w:rsidR="00BD1B73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BD1B73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4472D5FC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8810E6" w14:textId="3A1EBCB5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1,590,417</w:t>
            </w:r>
          </w:p>
        </w:tc>
        <w:tc>
          <w:tcPr>
            <w:tcW w:w="90" w:type="dxa"/>
            <w:shd w:val="clear" w:color="auto" w:fill="auto"/>
          </w:tcPr>
          <w:p w14:paraId="72FCEDB1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378A99" w14:textId="03981963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CCED9E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5C49EBD" w14:textId="351CCADA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6079E2D3" w14:textId="77777777" w:rsidTr="00C344C6">
        <w:tc>
          <w:tcPr>
            <w:tcW w:w="2699" w:type="dxa"/>
          </w:tcPr>
          <w:p w14:paraId="127D6F1D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711C74F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BC001DE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0148F45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C91A03" w14:textId="7A19D84A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0F7DE0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0D6C9E" w14:textId="3E30C283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E0C941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9ABE2D" w14:textId="72EF4DF8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27EB39F" w14:textId="77777777" w:rsidR="00807B26" w:rsidRPr="00C64277" w:rsidRDefault="00807B26" w:rsidP="00807B2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BD8433" w14:textId="37ABD2CB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E855D2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53D66B" w14:textId="692852D5" w:rsidR="00807B26" w:rsidRPr="00C64277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455AFB1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421DED" w14:textId="16DF0CE9" w:rsidR="00807B26" w:rsidRPr="00C64277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182D40F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0DF774" w14:textId="59DBAE8C" w:rsidR="00807B26" w:rsidRPr="00C64277" w:rsidRDefault="007265EE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AD2DE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D856B0" w14:textId="7CFA3BFE" w:rsidR="00807B26" w:rsidRPr="00C64277" w:rsidRDefault="00807B26" w:rsidP="00807B2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2A3CC" w14:textId="77777777" w:rsidR="00807B26" w:rsidRPr="00C64277" w:rsidRDefault="00807B26" w:rsidP="00807B26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2A31A" w14:textId="4C8E89FE" w:rsidR="00807B26" w:rsidRPr="00C64277" w:rsidRDefault="00B16135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7D5B0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5DB874" w14:textId="67F80B98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0C74F749" w14:textId="77777777" w:rsidTr="00C344C6">
        <w:tc>
          <w:tcPr>
            <w:tcW w:w="2699" w:type="dxa"/>
          </w:tcPr>
          <w:p w14:paraId="3EFFAAB2" w14:textId="77777777" w:rsidR="00807B26" w:rsidRPr="00C64277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71444AAC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F1AAC8" w14:textId="77777777" w:rsidR="00807B26" w:rsidRPr="00754F45" w:rsidRDefault="00807B26" w:rsidP="00807B26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4931B610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2263E0" w14:textId="4C8B7B9A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95E369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61B4EC" w14:textId="6FA2F4E7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56688B2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6C8A9" w14:textId="618F25FE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89CFDD8" w14:textId="77777777" w:rsidR="00807B26" w:rsidRPr="00C64277" w:rsidRDefault="00807B26" w:rsidP="00807B2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C32A60" w14:textId="55C2823F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6F3D75B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DA13AC" w14:textId="4AFEB38F" w:rsidR="00807B26" w:rsidRPr="00C64277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003182D5" w14:textId="77777777" w:rsidR="00807B26" w:rsidRPr="00C64277" w:rsidRDefault="00807B26" w:rsidP="00807B26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74D496" w14:textId="05FEF2EE" w:rsidR="00807B26" w:rsidRPr="00C64277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B0C429A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63FA6E" w14:textId="599421F5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</w:t>
            </w:r>
            <w:r w:rsidR="00BD1B73">
              <w:rPr>
                <w:rFonts w:asciiTheme="majorBidi" w:hAnsiTheme="majorBidi" w:cstheme="majorBidi"/>
                <w:lang w:val="en-US"/>
              </w:rPr>
              <w:t>730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BD1B73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068B118D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2CFB8E" w14:textId="26DC8087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1,317,325</w:t>
            </w:r>
          </w:p>
        </w:tc>
        <w:tc>
          <w:tcPr>
            <w:tcW w:w="90" w:type="dxa"/>
            <w:shd w:val="clear" w:color="auto" w:fill="auto"/>
          </w:tcPr>
          <w:p w14:paraId="78BB4C4D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1E62" w14:textId="38526082" w:rsidR="00807B26" w:rsidRPr="00C64277" w:rsidRDefault="007265EE" w:rsidP="007265E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51,562</w:t>
            </w:r>
          </w:p>
        </w:tc>
        <w:tc>
          <w:tcPr>
            <w:tcW w:w="90" w:type="dxa"/>
          </w:tcPr>
          <w:p w14:paraId="5C796B8B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1F9A73" w14:textId="6296BB4F" w:rsidR="00807B26" w:rsidRPr="00C64277" w:rsidRDefault="007265EE" w:rsidP="007265EE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178,125</w:t>
            </w:r>
          </w:p>
        </w:tc>
      </w:tr>
      <w:tr w:rsidR="00807B26" w:rsidRPr="00C64277" w14:paraId="257D5FE3" w14:textId="77777777" w:rsidTr="00C344C6">
        <w:trPr>
          <w:trHeight w:val="243"/>
        </w:trPr>
        <w:tc>
          <w:tcPr>
            <w:tcW w:w="2699" w:type="dxa"/>
          </w:tcPr>
          <w:p w14:paraId="7E3F6643" w14:textId="77777777" w:rsidR="00807B26" w:rsidRPr="00C64277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6" w:type="dxa"/>
          </w:tcPr>
          <w:p w14:paraId="614301C3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2A7858E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4FBB921E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17A90" w14:textId="1E11B25E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A27D536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52B2580" w14:textId="599A2F89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34A71C5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FB7D56" w14:textId="4BB167B3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7004463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06EDD1" w14:textId="220B9630" w:rsidR="00807B26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77DE678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36A8F2" w14:textId="283B4A4B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0DFC0BFB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645B47" w14:textId="20BA555A" w:rsidR="00807B26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3A0E6406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1FFA9E" w14:textId="2F6A75BE" w:rsidR="00807B26" w:rsidRPr="00C64277" w:rsidRDefault="00BD1B73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</w:t>
            </w:r>
            <w:r w:rsidR="007265EE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0" w:type="dxa"/>
            <w:shd w:val="clear" w:color="auto" w:fill="auto"/>
          </w:tcPr>
          <w:p w14:paraId="46DE6154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48BCDD" w14:textId="743B7B41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7,256</w:t>
            </w:r>
          </w:p>
        </w:tc>
        <w:tc>
          <w:tcPr>
            <w:tcW w:w="90" w:type="dxa"/>
          </w:tcPr>
          <w:p w14:paraId="6D8252F5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BB577B1" w14:textId="307DB064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BBD905A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57985F" w14:textId="3A0AD6FF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2E7917C5" w14:textId="77777777" w:rsidTr="00C344C6">
        <w:tc>
          <w:tcPr>
            <w:tcW w:w="2699" w:type="dxa"/>
          </w:tcPr>
          <w:p w14:paraId="55D4462E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4B952DD3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50BCCB2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20B8A8B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2D95CD" w14:textId="27F47773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5AD8B615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CE30F3" w14:textId="0B1E9116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6F38B4A3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76D3AA" w14:textId="6FE4237A" w:rsidR="00807B26" w:rsidRPr="00C64277" w:rsidRDefault="00807B26" w:rsidP="00807B2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2A303BE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3418D" w14:textId="318D671C" w:rsidR="00807B26" w:rsidRPr="00C64277" w:rsidRDefault="00807B26" w:rsidP="00807B2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D869A8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36238" w14:textId="059DF4D1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BE021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12071C" w14:textId="27691CB6" w:rsidR="00807B26" w:rsidRPr="00C64277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7B50F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D9D771" w14:textId="7E1F005A" w:rsidR="00807B26" w:rsidRPr="00C64277" w:rsidRDefault="007265EE" w:rsidP="007265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</w:t>
            </w:r>
            <w:r w:rsidR="00BD1B73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F2ADF77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CBDB22" w14:textId="759BE241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4,292</w:t>
            </w:r>
          </w:p>
        </w:tc>
        <w:tc>
          <w:tcPr>
            <w:tcW w:w="90" w:type="dxa"/>
            <w:shd w:val="clear" w:color="auto" w:fill="auto"/>
          </w:tcPr>
          <w:p w14:paraId="69A2676A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6632F7" w14:textId="60E4AD4A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9BDDEF5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F43CE" w14:textId="4CE6D991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7A674307" w14:textId="77777777" w:rsidTr="00C344C6">
        <w:tc>
          <w:tcPr>
            <w:tcW w:w="2699" w:type="dxa"/>
          </w:tcPr>
          <w:p w14:paraId="7691A38D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4C3C40E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E9287F4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167671A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F327F3" w14:textId="68972C33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350810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72A4A9" w14:textId="2EB0A534" w:rsidR="00807B26" w:rsidRPr="00C64277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323CD4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87CEA6" w14:textId="1E31FD47" w:rsidR="00807B26" w:rsidRPr="00C64277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80FA1AE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BA4ED9" w14:textId="18B97571" w:rsidR="00807B26" w:rsidRPr="00C64277" w:rsidRDefault="00807B26" w:rsidP="00807B2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86FD55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55843D8" w14:textId="17C5BA0A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362F9C1F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52541" w14:textId="067F42BE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DF32035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2752D2" w14:textId="27442010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11,777</w:t>
            </w:r>
          </w:p>
        </w:tc>
        <w:tc>
          <w:tcPr>
            <w:tcW w:w="90" w:type="dxa"/>
            <w:shd w:val="clear" w:color="auto" w:fill="auto"/>
          </w:tcPr>
          <w:p w14:paraId="66A0F34A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A25624" w14:textId="4213D5B6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10,211</w:t>
            </w:r>
          </w:p>
        </w:tc>
        <w:tc>
          <w:tcPr>
            <w:tcW w:w="90" w:type="dxa"/>
            <w:shd w:val="clear" w:color="auto" w:fill="auto"/>
          </w:tcPr>
          <w:p w14:paraId="39CF9160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08D1BC" w14:textId="3FD8DC3B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C630C89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E4CBB3" w14:textId="4F355CDA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78B30737" w14:textId="77777777" w:rsidTr="00C344C6">
        <w:trPr>
          <w:trHeight w:val="288"/>
        </w:trPr>
        <w:tc>
          <w:tcPr>
            <w:tcW w:w="2699" w:type="dxa"/>
          </w:tcPr>
          <w:p w14:paraId="66835BCD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5865B5D7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0FDE84C" w14:textId="77777777" w:rsidR="00807B26" w:rsidRPr="00754F45" w:rsidRDefault="00807B26" w:rsidP="00807B2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37C59ABB" w14:textId="77777777" w:rsidR="00807B26" w:rsidRPr="00C64277" w:rsidRDefault="00807B26" w:rsidP="00807B26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CDB9B9" w14:textId="0A878DED" w:rsidR="00807B26" w:rsidRPr="009130AB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95AB41E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BCA86F" w14:textId="49BE75CF" w:rsidR="00807B26" w:rsidRPr="009130AB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B967362" w14:textId="77777777" w:rsidR="00807B26" w:rsidRPr="009130AB" w:rsidRDefault="00807B26" w:rsidP="00807B26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D52DE6" w14:textId="7ECE4D4D" w:rsidR="00807B26" w:rsidRPr="00C64277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1E4EAC5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367300" w14:textId="1DDB227B" w:rsidR="00807B26" w:rsidRPr="00C64277" w:rsidRDefault="00807B26" w:rsidP="00807B2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02E6A85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5D49CD8" w14:textId="177EC962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891EDC1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5AC315" w14:textId="5B303795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11FAB86D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81DF20" w14:textId="54B74A7A" w:rsidR="00807B26" w:rsidRPr="00C64277" w:rsidRDefault="00BD1B73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</w:t>
            </w:r>
            <w:r w:rsidR="007265EE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4359B670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B8C6BE" w14:textId="0DFA8EAC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102,172</w:t>
            </w:r>
          </w:p>
        </w:tc>
        <w:tc>
          <w:tcPr>
            <w:tcW w:w="90" w:type="dxa"/>
            <w:shd w:val="clear" w:color="auto" w:fill="auto"/>
          </w:tcPr>
          <w:p w14:paraId="42AD61FB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94B6CC" w14:textId="7D858FEF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4357711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25A18B" w14:textId="4D37F47B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33AD3CED" w14:textId="77777777" w:rsidTr="00C344C6">
        <w:tc>
          <w:tcPr>
            <w:tcW w:w="2699" w:type="dxa"/>
          </w:tcPr>
          <w:p w14:paraId="0728D241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6" w:type="dxa"/>
          </w:tcPr>
          <w:p w14:paraId="4416C92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9309AB7" w14:textId="77777777" w:rsidR="00807B26" w:rsidRPr="00754F45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90" w:type="dxa"/>
          </w:tcPr>
          <w:p w14:paraId="18AC3061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C8C12C" w14:textId="0D5C7812" w:rsidR="00807B26" w:rsidRPr="009E54C8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807B26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0A776D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872FB5" w14:textId="2ABA6FB3" w:rsidR="00807B26" w:rsidRPr="009E54C8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43E1A8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8C9CD6" w14:textId="4B78923C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66997E2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F48049" w14:textId="7AC68586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EA396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DA9DA53" w14:textId="76006D78" w:rsidR="00807B26" w:rsidRPr="00651B2A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48295FD1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4DC192" w14:textId="63D130AF" w:rsidR="00807B26" w:rsidRPr="00651B2A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2007E66B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1F4B65" w14:textId="00789282" w:rsidR="00807B26" w:rsidRPr="00C64277" w:rsidRDefault="007265EE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10,466</w:t>
            </w:r>
          </w:p>
        </w:tc>
        <w:tc>
          <w:tcPr>
            <w:tcW w:w="90" w:type="dxa"/>
            <w:shd w:val="clear" w:color="auto" w:fill="auto"/>
          </w:tcPr>
          <w:p w14:paraId="4D9C4831" w14:textId="77777777" w:rsidR="00807B26" w:rsidRPr="00F05B85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8A6C38" w14:textId="60401102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7,547</w:t>
            </w:r>
          </w:p>
        </w:tc>
        <w:tc>
          <w:tcPr>
            <w:tcW w:w="90" w:type="dxa"/>
            <w:shd w:val="clear" w:color="auto" w:fill="auto"/>
          </w:tcPr>
          <w:p w14:paraId="7C669A2C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3597AD" w14:textId="07EFAF20" w:rsidR="00807B26" w:rsidRPr="00C64277" w:rsidRDefault="007265EE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088DE8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938D0C1" w14:textId="76AAF1FD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57A9FD43" w14:textId="77777777" w:rsidTr="00C344C6">
        <w:tc>
          <w:tcPr>
            <w:tcW w:w="2699" w:type="dxa"/>
          </w:tcPr>
          <w:p w14:paraId="1A952A9C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7905D1E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28512C74" w14:textId="77777777" w:rsidR="00807B26" w:rsidRPr="00754F45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232ED7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C8B9A2" w14:textId="77777777" w:rsidR="00807B26" w:rsidRPr="009E54C8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86594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1C32C4" w14:textId="77777777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D45C9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F139CA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42DCEA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21D173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D1DD0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01DAA46" w14:textId="77777777" w:rsidR="00807B26" w:rsidRPr="00651B2A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1A26F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564613" w14:textId="77777777" w:rsidR="00807B26" w:rsidRPr="00651B2A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CB071E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DCD6ED" w14:textId="77777777" w:rsidR="00807B26" w:rsidRPr="00C64277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2E1173" w14:textId="77777777" w:rsidR="00807B26" w:rsidRPr="00F05B85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6029F6" w14:textId="77777777" w:rsidR="00807B26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36C39F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FB6AF9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43C5D9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509E52F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7EB66FD0" w14:textId="77777777" w:rsidTr="00C344C6">
        <w:tc>
          <w:tcPr>
            <w:tcW w:w="2699" w:type="dxa"/>
          </w:tcPr>
          <w:p w14:paraId="18072E83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69005F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E41E5A4" w14:textId="77777777" w:rsidR="00807B26" w:rsidRPr="00754F45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113A9A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06D24" w14:textId="77777777" w:rsidR="00807B26" w:rsidRPr="009E54C8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47F97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3AF592" w14:textId="77777777" w:rsidR="00807B26" w:rsidRPr="009E54C8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EBAE9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96AF4C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CFF6E3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3F3B1B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CB501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ECBDDDD" w14:textId="77777777" w:rsidR="00807B26" w:rsidRPr="00651B2A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0B55E1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A767A" w14:textId="77777777" w:rsidR="00807B26" w:rsidRPr="00651B2A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FE2B6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394964" w14:textId="77777777" w:rsidR="00807B26" w:rsidRPr="00C64277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C1631C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040496" w14:textId="77777777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30B90B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37D0EF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95736EA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1E2A3E5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50E03443" w14:textId="77777777" w:rsidTr="00C344C6">
        <w:tc>
          <w:tcPr>
            <w:tcW w:w="2699" w:type="dxa"/>
          </w:tcPr>
          <w:p w14:paraId="37EC86C8" w14:textId="77777777" w:rsidR="00807B26" w:rsidRPr="008854AA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6" w:type="dxa"/>
          </w:tcPr>
          <w:p w14:paraId="07FB8931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7CACACE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D32EE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BB4D9A" w14:textId="77777777" w:rsidR="00807B26" w:rsidRPr="009E54C8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9CE630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377FBA" w14:textId="77777777" w:rsidR="00807B26" w:rsidRPr="009E54C8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BD692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D343E8" w14:textId="77777777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0DCD8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8521D6" w14:textId="77777777" w:rsidR="00807B26" w:rsidRPr="00C64277" w:rsidRDefault="00807B26" w:rsidP="00807B2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6FE0A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009BB83" w14:textId="77777777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6B527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46F905" w14:textId="77777777" w:rsidR="00807B26" w:rsidRPr="00C64277" w:rsidRDefault="00807B26" w:rsidP="00807B2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CBF63A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B1FEDC" w14:textId="77777777" w:rsidR="00807B26" w:rsidRPr="00C64277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B3E6C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E6A2DA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27B82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48FCCC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316FE64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42A2BD4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3CB21BB0" w14:textId="77777777" w:rsidTr="00C344C6">
        <w:tc>
          <w:tcPr>
            <w:tcW w:w="2699" w:type="dxa"/>
          </w:tcPr>
          <w:p w14:paraId="4441DCC9" w14:textId="5AD3018B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2DBFDAD2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43A6EED" w14:textId="5083A685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0BE3C42" w14:textId="77777777" w:rsidR="00807B26" w:rsidRPr="00C64277" w:rsidRDefault="00807B26" w:rsidP="00807B26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A98BA" w14:textId="20404E61" w:rsidR="00807B26" w:rsidRPr="00444631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061EEDC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55F37" w14:textId="5C9A54C2" w:rsidR="00807B26" w:rsidRPr="00444631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56F28D08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1953C2" w14:textId="1A6A617F" w:rsidR="00807B26" w:rsidRPr="00A453E5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0AF09E1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1AAC65" w14:textId="2BE83259" w:rsidR="00807B26" w:rsidRPr="00A453E5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54663F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E36AA3" w14:textId="1F4DA89B" w:rsidR="00807B26" w:rsidRPr="008C15A8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177EAA5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5964C7" w14:textId="4263B0DA" w:rsidR="00807B26" w:rsidRPr="008C15A8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0D7C27B3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0BA5D0" w14:textId="052F324E" w:rsidR="00807B26" w:rsidRPr="00C64277" w:rsidRDefault="009A0607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9,5</w:t>
            </w:r>
            <w:r w:rsidR="00BD1B73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2CE507B6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5A15D" w14:textId="2175BA93" w:rsidR="00807B26" w:rsidRPr="00C64277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9,479</w:t>
            </w:r>
          </w:p>
        </w:tc>
        <w:tc>
          <w:tcPr>
            <w:tcW w:w="90" w:type="dxa"/>
            <w:shd w:val="clear" w:color="auto" w:fill="auto"/>
          </w:tcPr>
          <w:p w14:paraId="7AEC5B3A" w14:textId="77777777" w:rsidR="00807B26" w:rsidRPr="00017A78" w:rsidRDefault="00807B26" w:rsidP="00807B26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74B63B" w14:textId="3D3EA177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07FE082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4D4A45C" w14:textId="09CE507B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1B144763" w14:textId="77777777" w:rsidTr="00C344C6">
        <w:tc>
          <w:tcPr>
            <w:tcW w:w="2699" w:type="dxa"/>
          </w:tcPr>
          <w:p w14:paraId="17DD069B" w14:textId="183A7B53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B94DDB">
              <w:rPr>
                <w:rFonts w:asciiTheme="majorBidi" w:hAnsiTheme="majorBidi" w:cstheme="majorBidi" w:hint="cs"/>
                <w:cs/>
              </w:rPr>
              <w:t>บริษัท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ซิลิกอน</w:t>
            </w:r>
            <w:r w:rsidRPr="00B94DDB">
              <w:rPr>
                <w:rFonts w:asciiTheme="majorBidi" w:hAnsiTheme="majorBidi" w:cstheme="majorBidi" w:hint="cs"/>
                <w:cs/>
              </w:rPr>
              <w:t xml:space="preserve"> โพลีน จำกัด</w:t>
            </w:r>
          </w:p>
        </w:tc>
        <w:tc>
          <w:tcPr>
            <w:tcW w:w="86" w:type="dxa"/>
          </w:tcPr>
          <w:p w14:paraId="15532FB8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35A5D4B" w14:textId="27F2A7FD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F0CA6"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2CB9C99C" w14:textId="77777777" w:rsidR="00807B26" w:rsidRPr="00C64277" w:rsidRDefault="00807B26" w:rsidP="00807B26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782476" w14:textId="5E0BA4F5" w:rsidR="00807B26" w:rsidRPr="00444631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21BA4F4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93CF46" w14:textId="27B27A95" w:rsidR="00807B26" w:rsidRPr="00444631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468397D5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649355" w14:textId="7E2B1814" w:rsidR="00807B26" w:rsidRPr="00A453E5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74EC42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88BA7" w14:textId="05E057A1" w:rsidR="00807B26" w:rsidRPr="00A453E5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3239D2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E0F0F3" w14:textId="014A0B85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888BF2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6D8B84" w14:textId="05848539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E4788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5AFA8E" w14:textId="24571EA0" w:rsidR="00807B26" w:rsidRPr="00C64277" w:rsidRDefault="009A0607" w:rsidP="009A060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17,801</w:t>
            </w:r>
          </w:p>
        </w:tc>
        <w:tc>
          <w:tcPr>
            <w:tcW w:w="90" w:type="dxa"/>
            <w:shd w:val="clear" w:color="auto" w:fill="auto"/>
          </w:tcPr>
          <w:p w14:paraId="3E4B04BC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01708B" w14:textId="2FC6384B" w:rsidR="00807B26" w:rsidRPr="00C64277" w:rsidRDefault="00807B26" w:rsidP="00807B2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18,273</w:t>
            </w:r>
          </w:p>
        </w:tc>
        <w:tc>
          <w:tcPr>
            <w:tcW w:w="90" w:type="dxa"/>
            <w:shd w:val="clear" w:color="auto" w:fill="auto"/>
          </w:tcPr>
          <w:p w14:paraId="554772F0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11575A" w14:textId="26C514B2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150DC55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216B0B" w14:textId="4AF23169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6AB4A42B" w14:textId="77777777" w:rsidTr="00C344C6">
        <w:tc>
          <w:tcPr>
            <w:tcW w:w="2699" w:type="dxa"/>
          </w:tcPr>
          <w:p w14:paraId="74035D64" w14:textId="1CF00061" w:rsidR="00807B26" w:rsidRPr="00181846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>TPI Polene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6" w:type="dxa"/>
          </w:tcPr>
          <w:p w14:paraId="4022C545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0F6B492" w14:textId="6930F575" w:rsidR="00807B26" w:rsidRPr="006743FA" w:rsidRDefault="00807B26" w:rsidP="00807B26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  <w:lang w:val="en-US"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(เลิกกิจการ)</w:t>
            </w:r>
          </w:p>
        </w:tc>
        <w:tc>
          <w:tcPr>
            <w:tcW w:w="90" w:type="dxa"/>
          </w:tcPr>
          <w:p w14:paraId="637A09F9" w14:textId="77777777" w:rsidR="00807B26" w:rsidRPr="00C64277" w:rsidRDefault="00807B26" w:rsidP="00807B26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D737E" w14:textId="73F554B4" w:rsidR="00807B26" w:rsidRPr="00444631" w:rsidRDefault="00B16135" w:rsidP="00B1613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A4810A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F7356D" w14:textId="05157362" w:rsidR="00807B26" w:rsidRPr="00444631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4C95371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2DC68" w14:textId="18CE75C7" w:rsidR="00807B26" w:rsidRPr="00F3681A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1E7120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E6AF51" w14:textId="0A8E600F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75E09655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F427E6" w14:textId="10A88C31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B877D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796D39" w14:textId="47F79002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6000FE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12EF96" w14:textId="44AADDBB" w:rsidR="00807B26" w:rsidRPr="00C64277" w:rsidRDefault="009A0607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E02C4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3CF8A9" w14:textId="18C3B064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C54F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F48550" w14:textId="71B7A88F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AB120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7DF405B" w14:textId="485E61DC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679D0B97" w14:textId="77777777" w:rsidTr="00C344C6">
        <w:tc>
          <w:tcPr>
            <w:tcW w:w="2699" w:type="dxa"/>
          </w:tcPr>
          <w:p w14:paraId="2F0AFFE8" w14:textId="039B839F" w:rsidR="00807B26" w:rsidRPr="00181846" w:rsidRDefault="00807B26" w:rsidP="00807B26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4082B8A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87B392E" w14:textId="44E55F74" w:rsidR="00807B26" w:rsidRPr="00444631" w:rsidRDefault="00807B26" w:rsidP="00807B26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 w:rsidRPr="00FC0404">
              <w:rPr>
                <w:rFonts w:asciiTheme="majorBidi" w:hAnsiTheme="majorBidi"/>
                <w:cs/>
              </w:rPr>
              <w:t xml:space="preserve">ดำเนินธุรกิจเกี่ยวกับผลิตกระแสไฟฟ้าจากขยะและชีวมวล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A4D70B5" w14:textId="77777777" w:rsidR="00807B26" w:rsidRPr="00C64277" w:rsidRDefault="00807B26" w:rsidP="00807B26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E97ECF" w14:textId="25BE91E6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3B2A7BD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D9BDA6" w14:textId="22F8347F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74D67CB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8C18" w14:textId="18C66360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A725B25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1F7FE5" w14:textId="1307C524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37A4BC8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BA1E75" w14:textId="2D16E0FC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2F5070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2D9BAD" w14:textId="7F5C6E52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B9FE29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583B37" w14:textId="6A09154A" w:rsidR="00807B26" w:rsidRPr="00C64277" w:rsidRDefault="009A0607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E4A265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36C85F" w14:textId="26529DB5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B1A985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C13852" w14:textId="2DCA631F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69A75EF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EAB2AFD" w14:textId="67DD1128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7DCB3E19" w14:textId="77777777" w:rsidTr="00C344C6">
        <w:tc>
          <w:tcPr>
            <w:tcW w:w="2699" w:type="dxa"/>
          </w:tcPr>
          <w:p w14:paraId="0ED29E56" w14:textId="4224C2C0" w:rsidR="00807B26" w:rsidRPr="00734A1F" w:rsidRDefault="00807B26" w:rsidP="00807B26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</w:p>
        </w:tc>
        <w:tc>
          <w:tcPr>
            <w:tcW w:w="86" w:type="dxa"/>
          </w:tcPr>
          <w:p w14:paraId="41111419" w14:textId="77777777" w:rsidR="00807B26" w:rsidRPr="00734A1F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3CC82A" w14:textId="7873B632" w:rsidR="00807B26" w:rsidRPr="00734A1F" w:rsidRDefault="00807B26" w:rsidP="00807B26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/>
              </w:rPr>
              <w:br/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1D7DF3C" w14:textId="77777777" w:rsidR="00807B26" w:rsidRPr="00734A1F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9BAA75" w14:textId="1AEFEA9D" w:rsidR="00807B26" w:rsidRPr="00734A1F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BE7240B" w14:textId="77777777" w:rsidR="00807B26" w:rsidRPr="00734A1F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5EAD29" w14:textId="2702A0F7" w:rsidR="00807B26" w:rsidRPr="00734A1F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425DEB4" w14:textId="77777777" w:rsidR="00807B26" w:rsidRPr="00734A1F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DD6CF0" w14:textId="0DDF1393" w:rsidR="00807B26" w:rsidRPr="00734A1F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A93350" w14:textId="77777777" w:rsidR="00807B26" w:rsidRPr="00734A1F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227548" w14:textId="2C22B791" w:rsidR="00807B26" w:rsidRPr="00734A1F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FA1050" w14:textId="77777777" w:rsidR="00807B26" w:rsidRPr="00734A1F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50C001" w14:textId="61C1F6D4" w:rsidR="00807B26" w:rsidRPr="00734A1F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2B245" w14:textId="77777777" w:rsidR="00807B26" w:rsidRPr="00734A1F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DDB49D" w14:textId="18013894" w:rsidR="00807B26" w:rsidRPr="00734A1F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66EA09" w14:textId="77777777" w:rsidR="00807B26" w:rsidRPr="00734A1F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2D56FA" w14:textId="7982A739" w:rsidR="00807B26" w:rsidRPr="00734A1F" w:rsidRDefault="009A0607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6E8A78" w14:textId="77777777" w:rsidR="00807B26" w:rsidRPr="00734A1F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C2C24F" w14:textId="4A78F721" w:rsidR="00807B26" w:rsidRPr="00734A1F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A52AB1" w14:textId="77777777" w:rsidR="00807B26" w:rsidRPr="00734A1F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63818C" w14:textId="484968C3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6DA901" w14:textId="77777777" w:rsidR="00807B26" w:rsidRPr="00734A1F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BF980B4" w14:textId="26E81C60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2F5A9902" w14:textId="77777777" w:rsidTr="00C344C6">
        <w:tc>
          <w:tcPr>
            <w:tcW w:w="2699" w:type="dxa"/>
          </w:tcPr>
          <w:p w14:paraId="791A3492" w14:textId="4422AECC" w:rsidR="00807B26" w:rsidRPr="005012C7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D5FD007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FBC9AA5" w14:textId="54BDF926" w:rsidR="00807B26" w:rsidRPr="005012C7" w:rsidRDefault="00807B26" w:rsidP="00807B26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ประกอบกิจการท่าเทียบเรือ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185A0C1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74ECC5" w14:textId="01085C82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6AC278B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75E180" w14:textId="2AE5D961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658DBD2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F5C57B" w14:textId="41FE9CA2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A5D062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380B22" w14:textId="4AE90613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90FCE6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E6EF27B" w14:textId="69270BF3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592C15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CDB78" w14:textId="01E431C1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C937D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32F6DA" w14:textId="245632C4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4FE3C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0A1326" w14:textId="1DAD86AE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8D59FF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C2402A" w14:textId="4344EC23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244B6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F6D4E1D" w14:textId="3195577B" w:rsidR="00807B26" w:rsidRPr="00C64277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25C05BED" w14:textId="77777777" w:rsidTr="00C344C6">
        <w:tc>
          <w:tcPr>
            <w:tcW w:w="2699" w:type="dxa"/>
          </w:tcPr>
          <w:p w14:paraId="41ACBFD6" w14:textId="46BD4652" w:rsidR="00807B26" w:rsidRPr="005012C7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86" w:type="dxa"/>
          </w:tcPr>
          <w:p w14:paraId="1B4853FB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0CA727D" w14:textId="31608C8A" w:rsidR="00807B26" w:rsidRPr="005012C7" w:rsidRDefault="00807B26" w:rsidP="00807B26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404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ดำเนินธุรกิจเกี่ยวกับรวบรวม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  <w:lang w:val="en-US"/>
              </w:rPr>
              <w:br/>
            </w:r>
            <w:r w:rsidRPr="00FC0404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จัดเก็บและกระจายสินค้าสู่ผู้บริโภค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19708FE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40BB1D" w14:textId="38D1A80A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056FBE8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0AF235" w14:textId="4ED13A2D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2FAD011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0CFCD6" w14:textId="5FCBCF76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4C5D5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A64E12" w14:textId="689ADCEB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F0DAC21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91528A" w14:textId="1A026536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186F58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745C83" w14:textId="2A555E21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0DC364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0D96D7" w14:textId="19E642D3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6082D5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87FF38" w14:textId="251484F3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6D904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D047D7" w14:textId="4623D8C0" w:rsidR="00807B26" w:rsidRPr="00C64277" w:rsidRDefault="009A0607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60F7B1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10B336C" w14:textId="4949E3E6" w:rsidR="00807B26" w:rsidRPr="00C64277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29BB91FF" w14:textId="77777777" w:rsidTr="00C344C6">
        <w:tc>
          <w:tcPr>
            <w:tcW w:w="2699" w:type="dxa"/>
          </w:tcPr>
          <w:p w14:paraId="76E009B5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0BE15680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EC015C9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A109D16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66F909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6C8FE9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D9959E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4D9C2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6D32A6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3D1573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6C9C18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D0AD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88627A2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AB54FA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E806F0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5EF270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8796F1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B676BE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F60CAB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50FE6C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D4A48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15765DB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0EB30CB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36CEAA78" w14:textId="77777777" w:rsidTr="00C344C6">
        <w:tc>
          <w:tcPr>
            <w:tcW w:w="2699" w:type="dxa"/>
          </w:tcPr>
          <w:p w14:paraId="3208D81A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1857381C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5105BC4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F9D66FD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84CA42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0115B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B69F8F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4001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53AB8C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E9011C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DC748C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7015E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05CA57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3029A6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5BA8811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02C7F3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BD6B9A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5C0DE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550142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1DF726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9F5328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846042A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11AA8E8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540FC2A9" w14:textId="77777777" w:rsidTr="00C344C6">
        <w:tc>
          <w:tcPr>
            <w:tcW w:w="2699" w:type="dxa"/>
          </w:tcPr>
          <w:p w14:paraId="4585349F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2240A310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BC547C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801F14F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9362DB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442867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CEBDC6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534446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6F0845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9D2CE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D0CB6B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18D3D6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0839E45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5B9BB4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710BAD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D9CA08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287B1B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07B1B8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39C3E0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1C2EBC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39AB47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A6C997C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34909F4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2754A1D9" w14:textId="77777777" w:rsidTr="00C344C6">
        <w:tc>
          <w:tcPr>
            <w:tcW w:w="2699" w:type="dxa"/>
          </w:tcPr>
          <w:p w14:paraId="1A532339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027B0F56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08109C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E721D9F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E72B4A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747725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0BA84B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444DF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70CFC7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E00293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CF8FDA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CE7ED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E5572C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4E14FD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81E3A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FC7BB4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2259B1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D7C913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549955A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F3610E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DF3B3E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F0753D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ECE9C73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27DC200C" w14:textId="77777777" w:rsidTr="00C344C6">
        <w:tc>
          <w:tcPr>
            <w:tcW w:w="2699" w:type="dxa"/>
          </w:tcPr>
          <w:p w14:paraId="0F728127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36D16DF7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746A6F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C23E5A9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2E6D38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20DB9A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95901D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C69B5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41A37C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2987D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4D1AFE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1184F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262FBA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01B70E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D86EAD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1AAD7B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7DF7DC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9AAB42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5A8D1E0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88627A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6D5F0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9BA1628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2F0B853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1ACD41FB" w14:textId="77777777" w:rsidTr="00C344C6">
        <w:tc>
          <w:tcPr>
            <w:tcW w:w="2699" w:type="dxa"/>
          </w:tcPr>
          <w:p w14:paraId="7FCAE1B5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2541CE7F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89BADC9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766D515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095107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7687E9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8AD9E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39542D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5F0AA7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288D60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C45425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DCF91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34CC58B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432556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FC24CA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1C3D57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69F1EB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72B0DF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F80F17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67A20C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C08525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1C0ADAA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7D328B4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679201B9" w14:textId="77777777" w:rsidTr="00C344C6">
        <w:tc>
          <w:tcPr>
            <w:tcW w:w="2699" w:type="dxa"/>
          </w:tcPr>
          <w:p w14:paraId="6C12987C" w14:textId="77777777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2070CAEE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25C5EF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E272184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3D8790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868B81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A2DF28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57CEC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A4B2EA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706FD6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7F1A64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244A4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241E7AC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18A92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0E021E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741523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5BAA31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9D08C5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6647DC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DF71AE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18E0E1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77C1DA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F547ED1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29A30C68" w14:textId="77777777" w:rsidTr="00C344C6">
        <w:tc>
          <w:tcPr>
            <w:tcW w:w="2699" w:type="dxa"/>
          </w:tcPr>
          <w:p w14:paraId="1B201A91" w14:textId="2E528CC9" w:rsidR="00807B26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E4D8A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lastRenderedPageBreak/>
              <w:t>บริษัทย่อยทางอ้อม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lang w:val="en-US"/>
              </w:rPr>
              <w:t>(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ต่อ</w:t>
            </w:r>
            <w:r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</w:tcPr>
          <w:p w14:paraId="39A7FD00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CA1B80C" w14:textId="77777777" w:rsidR="00807B26" w:rsidRPr="00FC0404" w:rsidRDefault="00807B26" w:rsidP="00807B26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31E9666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7CB294" w14:textId="77777777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BA457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3C8FE0" w14:textId="7777777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683800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39379C" w14:textId="77777777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172CD2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1F4343" w14:textId="77777777" w:rsidR="00807B26" w:rsidRPr="00651B2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644C6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3D447A3" w14:textId="77777777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D1CD9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86224" w14:textId="77777777" w:rsidR="00807B26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39A01E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C0A312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3CD342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81967D" w14:textId="77777777" w:rsidR="00807B26" w:rsidRPr="00123BF2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774201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2BFF4D" w14:textId="77777777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0EDE5C5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1948445" w14:textId="77777777" w:rsidR="00807B26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B26" w:rsidRPr="00C64277" w14:paraId="709FC1D9" w14:textId="77777777" w:rsidTr="00C344C6">
        <w:tc>
          <w:tcPr>
            <w:tcW w:w="2699" w:type="dxa"/>
          </w:tcPr>
          <w:p w14:paraId="5F935496" w14:textId="5C37B3FF" w:rsidR="00807B26" w:rsidRPr="005012C7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บริษัท เมืองอัจฉริยะ ทีพีไอ จำกัด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เดิมชื่อ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</w:tcPr>
          <w:p w14:paraId="3220DA65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1671308" w14:textId="250853D5" w:rsidR="00807B26" w:rsidRPr="005012C7" w:rsidRDefault="00807B26" w:rsidP="00807B26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4D8A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A51F88A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B8AFC9" w14:textId="08583546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93C69D7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B5434F" w14:textId="4BB1A551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3DE3FE3F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9D9AD7" w14:textId="08B7EAE9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4A0FC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4C583A" w14:textId="181A114B" w:rsidR="00807B26" w:rsidRPr="00F3681A" w:rsidRDefault="00807B26" w:rsidP="00807B2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E18A7A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58A4942" w14:textId="4E47CD4B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2921C6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0176A1" w14:textId="2808E77E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0E631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FBA844" w14:textId="418A7B09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2F09A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850AC0" w14:textId="1F3D198C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A5A8B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704476" w14:textId="73E8AF95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EFF4506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07CF12" w14:textId="32B8BCB5" w:rsidR="00807B26" w:rsidRPr="00C64277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6135AFFC" w14:textId="77777777" w:rsidTr="00C344C6">
        <w:tc>
          <w:tcPr>
            <w:tcW w:w="2699" w:type="dxa"/>
          </w:tcPr>
          <w:p w14:paraId="511A02BA" w14:textId="3FC6D2CF" w:rsidR="00807B26" w:rsidRPr="005012C7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DE7756E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90F153" w14:textId="0620A31D" w:rsidR="00807B26" w:rsidRPr="005012C7" w:rsidRDefault="00807B26" w:rsidP="00807B26">
            <w:pPr>
              <w:pStyle w:val="Bo-Blankline"/>
              <w:ind w:left="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90" w:type="dxa"/>
          </w:tcPr>
          <w:p w14:paraId="4A86DA70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76D9FF" w14:textId="3B00671E" w:rsidR="00807B26" w:rsidRPr="00651B2A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495E747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D647E3" w14:textId="0A58E317" w:rsidR="00807B26" w:rsidRPr="00651B2A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890B90B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178BDA" w14:textId="12BBAD9C" w:rsidR="00807B26" w:rsidRPr="00651B2A" w:rsidRDefault="00807B26" w:rsidP="00807B2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95CEE28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2944B5" w14:textId="2E8346FA" w:rsidR="00807B26" w:rsidRPr="00651B2A" w:rsidRDefault="00807B26" w:rsidP="00807B2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3DABDE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F754DE" w14:textId="339BA30B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7F8DCE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700AC7" w14:textId="2B75FE69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5A4059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6357D1" w14:textId="789EF1EA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2CE3B0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27AD09" w14:textId="3B2BEA83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5DA6F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99597" w14:textId="40A4DB58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32C7D59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CD1A1B7" w14:textId="4900ADB7" w:rsidR="00807B26" w:rsidRPr="00C64277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6298A0AC" w14:textId="77777777" w:rsidTr="00C344C6">
        <w:tc>
          <w:tcPr>
            <w:tcW w:w="2699" w:type="dxa"/>
          </w:tcPr>
          <w:p w14:paraId="63AD53D3" w14:textId="7AD2D4B8" w:rsidR="00807B26" w:rsidRPr="005012C7" w:rsidRDefault="00807B26" w:rsidP="00807B2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0B75BA78" w14:textId="77777777" w:rsidR="00807B26" w:rsidRPr="005012C7" w:rsidRDefault="00807B26" w:rsidP="00807B2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E7F47E3" w14:textId="3F0F6B86" w:rsidR="00807B26" w:rsidRPr="005012C7" w:rsidRDefault="00807B26" w:rsidP="00807B26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662433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ไฟฟ้าจากพลังงานลม(ยังไม่ได้ดำเนินงาน)</w:t>
            </w:r>
          </w:p>
        </w:tc>
        <w:tc>
          <w:tcPr>
            <w:tcW w:w="90" w:type="dxa"/>
          </w:tcPr>
          <w:p w14:paraId="33F5B571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3E920E" w14:textId="1980B594" w:rsidR="00807B26" w:rsidRDefault="00807B26" w:rsidP="00807B26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F761368" w14:textId="77777777" w:rsidR="00807B26" w:rsidRPr="00444631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D33B0D" w14:textId="0F0CA813" w:rsidR="00807B26" w:rsidRDefault="00807B26" w:rsidP="00807B26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358D1307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1FBAF4" w14:textId="44FFFFA8" w:rsidR="00807B26" w:rsidRPr="00F3681A" w:rsidRDefault="00807B26" w:rsidP="00807B2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53DA16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E267B8" w14:textId="7D46C2DA" w:rsidR="00807B26" w:rsidRPr="00F3681A" w:rsidRDefault="00807B26" w:rsidP="00807B26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3B1CB05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6C65C1A" w14:textId="74CAACF1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C830C0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0337C1" w14:textId="68ADD89C" w:rsidR="00807B26" w:rsidRPr="008C15A8" w:rsidRDefault="00807B26" w:rsidP="00807B2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EA048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D7DAB2" w14:textId="04B3A28F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EDD820" w14:textId="77777777" w:rsidR="00807B26" w:rsidRPr="00C64277" w:rsidRDefault="00807B26" w:rsidP="00807B2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90809" w14:textId="1ED07CFB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0614E4" w14:textId="77777777" w:rsidR="00807B26" w:rsidRPr="00C64277" w:rsidRDefault="00807B26" w:rsidP="00807B2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5C3D93" w14:textId="0F7F8E52" w:rsidR="00807B26" w:rsidRPr="00C64277" w:rsidRDefault="00807B26" w:rsidP="00807B2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6B32CEF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CFA278" w14:textId="3A151BF3" w:rsidR="00807B26" w:rsidRPr="00C64277" w:rsidRDefault="00807B26" w:rsidP="00807B2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07B26" w:rsidRPr="00C64277" w14:paraId="3953E66C" w14:textId="77777777" w:rsidTr="00C344C6">
        <w:tc>
          <w:tcPr>
            <w:tcW w:w="2699" w:type="dxa"/>
          </w:tcPr>
          <w:p w14:paraId="1458C07A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2BDCC191" w14:textId="77777777" w:rsidR="00807B26" w:rsidRPr="00C64277" w:rsidRDefault="00807B26" w:rsidP="00807B2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EFAA8D3" w14:textId="77777777" w:rsidR="00807B26" w:rsidRPr="00444631" w:rsidRDefault="00807B26" w:rsidP="00807B2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2B75A2" w14:textId="77777777" w:rsidR="00807B26" w:rsidRPr="00C64277" w:rsidRDefault="00807B26" w:rsidP="00807B26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4C6632" w14:textId="77777777" w:rsidR="00807B26" w:rsidRPr="00C64277" w:rsidRDefault="00807B26" w:rsidP="00807B26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F97BA9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09CC33" w14:textId="77777777" w:rsidR="00807B26" w:rsidRPr="00C64277" w:rsidRDefault="00807B26" w:rsidP="00807B26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EB9724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123F62" w14:textId="77777777" w:rsidR="00807B26" w:rsidRPr="00C64277" w:rsidRDefault="00807B26" w:rsidP="00807B26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65D75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C1696" w14:textId="77777777" w:rsidR="00807B26" w:rsidRPr="00C64277" w:rsidRDefault="00807B26" w:rsidP="00807B26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CB6476" w14:textId="77777777" w:rsidR="00807B26" w:rsidRPr="00C64277" w:rsidRDefault="00807B26" w:rsidP="00807B2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9F941" w14:textId="23381D25" w:rsidR="00807B26" w:rsidRPr="00A453E5" w:rsidRDefault="00807B26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13,614,392</w:t>
            </w:r>
          </w:p>
        </w:tc>
        <w:tc>
          <w:tcPr>
            <w:tcW w:w="90" w:type="dxa"/>
            <w:shd w:val="clear" w:color="auto" w:fill="auto"/>
          </w:tcPr>
          <w:p w14:paraId="793C0C26" w14:textId="77777777" w:rsidR="00807B26" w:rsidRPr="00C64277" w:rsidRDefault="00807B26" w:rsidP="00807B26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1055" w14:textId="2BFDBB71" w:rsidR="00807B26" w:rsidRPr="00A453E5" w:rsidRDefault="00807B26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1,914,392</w:t>
            </w:r>
          </w:p>
        </w:tc>
        <w:tc>
          <w:tcPr>
            <w:tcW w:w="90" w:type="dxa"/>
            <w:shd w:val="clear" w:color="auto" w:fill="auto"/>
          </w:tcPr>
          <w:p w14:paraId="309E508A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498CC" w14:textId="47D41DB0" w:rsidR="00807B26" w:rsidRPr="008C15A8" w:rsidRDefault="009A0607" w:rsidP="00807B26">
            <w:pPr>
              <w:tabs>
                <w:tab w:val="decimal" w:pos="810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28,269,764</w:t>
            </w:r>
          </w:p>
        </w:tc>
        <w:tc>
          <w:tcPr>
            <w:tcW w:w="90" w:type="dxa"/>
            <w:shd w:val="clear" w:color="auto" w:fill="auto"/>
          </w:tcPr>
          <w:p w14:paraId="2DE69BB5" w14:textId="77777777" w:rsidR="00807B26" w:rsidRPr="00C64277" w:rsidRDefault="00807B26" w:rsidP="00807B2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412E" w14:textId="00E4472D" w:rsidR="00807B26" w:rsidRPr="00E95FDA" w:rsidRDefault="00807B26" w:rsidP="00807B2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26,088,167</w:t>
            </w:r>
          </w:p>
        </w:tc>
        <w:tc>
          <w:tcPr>
            <w:tcW w:w="90" w:type="dxa"/>
            <w:shd w:val="clear" w:color="auto" w:fill="auto"/>
          </w:tcPr>
          <w:p w14:paraId="56012DB1" w14:textId="77777777" w:rsidR="00807B26" w:rsidRPr="00C64277" w:rsidRDefault="00807B26" w:rsidP="00807B2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2D10C" w14:textId="4E349FA6" w:rsidR="00807B26" w:rsidRPr="00754485" w:rsidRDefault="009A0607" w:rsidP="00754485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4485">
              <w:rPr>
                <w:rFonts w:asciiTheme="majorBidi" w:hAnsiTheme="majorBidi" w:cstheme="majorBidi"/>
                <w:b/>
                <w:bCs/>
                <w:lang w:val="en-US"/>
              </w:rPr>
              <w:t>1,526,562</w:t>
            </w:r>
          </w:p>
        </w:tc>
        <w:tc>
          <w:tcPr>
            <w:tcW w:w="90" w:type="dxa"/>
          </w:tcPr>
          <w:p w14:paraId="4C5A797F" w14:textId="77777777" w:rsidR="00807B26" w:rsidRPr="00C64277" w:rsidRDefault="00807B26" w:rsidP="00807B26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3E98F" w14:textId="29AAF8E6" w:rsidR="00807B26" w:rsidRPr="008C15A8" w:rsidRDefault="009A0607" w:rsidP="00754485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754485">
              <w:rPr>
                <w:rFonts w:asciiTheme="majorBidi" w:hAnsiTheme="majorBidi" w:cstheme="majorBidi"/>
                <w:b/>
                <w:bCs/>
                <w:lang w:val="en-US"/>
              </w:rPr>
              <w:t>,771,125</w:t>
            </w:r>
          </w:p>
        </w:tc>
      </w:tr>
    </w:tbl>
    <w:p w14:paraId="5134F7E3" w14:textId="77777777" w:rsidR="00BC2C75" w:rsidRDefault="00BC2C75">
      <w:pPr>
        <w:spacing w:line="240" w:lineRule="auto"/>
        <w:rPr>
          <w:rFonts w:ascii="Angsana New" w:hAnsi="Angsana New"/>
          <w:sz w:val="30"/>
          <w:szCs w:val="30"/>
        </w:rPr>
        <w:sectPr w:rsidR="00BC2C75" w:rsidSect="00776BF8">
          <w:pgSz w:w="16834" w:h="11909" w:orient="landscape" w:code="9"/>
          <w:pgMar w:top="1872" w:right="1181" w:bottom="706" w:left="1008" w:header="720" w:footer="720" w:gutter="0"/>
          <w:cols w:space="737"/>
          <w:docGrid w:linePitch="360"/>
        </w:sectPr>
      </w:pPr>
    </w:p>
    <w:p w14:paraId="538E7867" w14:textId="77777777" w:rsidR="00C344C6" w:rsidRPr="006B10B4" w:rsidRDefault="00C344C6" w:rsidP="00C344C6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B1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6B10B4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1BADE262" w14:textId="234E15C5" w:rsidR="00C344C6" w:rsidRPr="00732CFB" w:rsidRDefault="00C344C6" w:rsidP="00732CFB">
      <w:pPr>
        <w:pStyle w:val="Bo-Blankline"/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168"/>
        <w:gridCol w:w="274"/>
        <w:gridCol w:w="1217"/>
      </w:tblGrid>
      <w:tr w:rsidR="00E26069" w:rsidRPr="006B10B4" w14:paraId="7E6F67C7" w14:textId="77777777" w:rsidTr="00E26069">
        <w:trPr>
          <w:tblHeader/>
        </w:trPr>
        <w:tc>
          <w:tcPr>
            <w:tcW w:w="3545" w:type="pct"/>
          </w:tcPr>
          <w:p w14:paraId="080C88F4" w14:textId="77777777" w:rsidR="00E26069" w:rsidRPr="006B10B4" w:rsidRDefault="00E26069" w:rsidP="00C344C6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252102A6" w14:textId="573BD845" w:rsidR="00E26069" w:rsidRPr="006B10B4" w:rsidRDefault="00E26069" w:rsidP="00E2606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6069" w:rsidRPr="006B10B4" w14:paraId="0A824F1E" w14:textId="77777777" w:rsidTr="00E26069">
        <w:trPr>
          <w:tblHeader/>
        </w:trPr>
        <w:tc>
          <w:tcPr>
            <w:tcW w:w="3545" w:type="pct"/>
          </w:tcPr>
          <w:p w14:paraId="12ED3675" w14:textId="1DF6367D" w:rsidR="00E26069" w:rsidRPr="006B10B4" w:rsidRDefault="00E26069" w:rsidP="00C344C6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47034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 w:rsidR="0047034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้า</w:t>
            </w: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F668EC"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47034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กันยา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639" w:type="pct"/>
          </w:tcPr>
          <w:p w14:paraId="188D6DBF" w14:textId="22D74A39" w:rsidR="00E26069" w:rsidRPr="006B10B4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04B7EE1D" w14:textId="77777777" w:rsidR="00E26069" w:rsidRPr="006B10B4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F368B14" w14:textId="64E6FEAC" w:rsidR="00E26069" w:rsidRPr="006B10B4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26069" w:rsidRPr="006B10B4" w14:paraId="360973CC" w14:textId="77777777" w:rsidTr="00E26069">
        <w:trPr>
          <w:tblHeader/>
        </w:trPr>
        <w:tc>
          <w:tcPr>
            <w:tcW w:w="3545" w:type="pct"/>
          </w:tcPr>
          <w:p w14:paraId="4421E500" w14:textId="77777777" w:rsidR="00E26069" w:rsidRPr="006B10B4" w:rsidRDefault="00E26069" w:rsidP="00C344C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635B0631" w14:textId="407CB416" w:rsidR="00E26069" w:rsidRPr="006B10B4" w:rsidRDefault="00E26069" w:rsidP="00E2606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6069" w:rsidRPr="006B10B4" w14:paraId="070A176D" w14:textId="77777777" w:rsidTr="00E26069">
        <w:tc>
          <w:tcPr>
            <w:tcW w:w="3545" w:type="pct"/>
          </w:tcPr>
          <w:p w14:paraId="23AC2577" w14:textId="77777777" w:rsidR="00E26069" w:rsidRPr="006B10B4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457488CF" w14:textId="77777777" w:rsidR="00E26069" w:rsidRPr="006B10B4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B15653" w14:textId="77777777" w:rsidR="00E26069" w:rsidRPr="006B10B4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4981ED" w14:textId="77777777" w:rsidR="00E26069" w:rsidRPr="006B10B4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069" w:rsidRPr="006B10B4" w14:paraId="78730285" w14:textId="77777777" w:rsidTr="00E26069">
        <w:tc>
          <w:tcPr>
            <w:tcW w:w="3545" w:type="pct"/>
          </w:tcPr>
          <w:p w14:paraId="29315829" w14:textId="77777777" w:rsidR="00E26069" w:rsidRPr="006B10B4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39" w:type="pct"/>
            <w:shd w:val="clear" w:color="auto" w:fill="auto"/>
          </w:tcPr>
          <w:p w14:paraId="25FA0079" w14:textId="676D9F0A" w:rsidR="00E26069" w:rsidRPr="006B10B4" w:rsidRDefault="00684C4D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842,539</w:t>
            </w:r>
          </w:p>
        </w:tc>
        <w:tc>
          <w:tcPr>
            <w:tcW w:w="150" w:type="pct"/>
            <w:shd w:val="clear" w:color="auto" w:fill="auto"/>
          </w:tcPr>
          <w:p w14:paraId="02F0E58C" w14:textId="77777777" w:rsidR="00E26069" w:rsidRPr="006B10B4" w:rsidRDefault="00E26069" w:rsidP="00C344C6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shd w:val="clear" w:color="auto" w:fill="auto"/>
          </w:tcPr>
          <w:p w14:paraId="6EA2D930" w14:textId="65176766" w:rsidR="00E26069" w:rsidRPr="006B10B4" w:rsidRDefault="00684C4D" w:rsidP="00C344C6">
            <w:pPr>
              <w:tabs>
                <w:tab w:val="decimal" w:pos="1056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805,101</w:t>
            </w:r>
          </w:p>
        </w:tc>
      </w:tr>
      <w:tr w:rsidR="00E26069" w:rsidRPr="006B10B4" w14:paraId="73F5EB6A" w14:textId="77777777" w:rsidTr="00E26069">
        <w:tc>
          <w:tcPr>
            <w:tcW w:w="3545" w:type="pct"/>
          </w:tcPr>
          <w:p w14:paraId="6F349170" w14:textId="26ABDB5B" w:rsidR="00E26069" w:rsidRPr="006B10B4" w:rsidRDefault="00E26069" w:rsidP="00C344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B284C86" w14:textId="7FDF5A29" w:rsidR="00E26069" w:rsidRPr="006B10B4" w:rsidRDefault="00684C4D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15,495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40C77F1" w14:textId="77777777" w:rsidR="00E26069" w:rsidRPr="006B10B4" w:rsidRDefault="00E26069" w:rsidP="00C344C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D620210" w14:textId="4DAA7173" w:rsidR="00E26069" w:rsidRPr="006B10B4" w:rsidRDefault="00684C4D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19,651</w:t>
            </w:r>
          </w:p>
        </w:tc>
      </w:tr>
      <w:tr w:rsidR="00E26069" w:rsidRPr="006B10B4" w14:paraId="69607842" w14:textId="77777777" w:rsidTr="00E26069">
        <w:tc>
          <w:tcPr>
            <w:tcW w:w="3545" w:type="pct"/>
          </w:tcPr>
          <w:p w14:paraId="3C5525EA" w14:textId="77777777" w:rsidR="00E26069" w:rsidRPr="006B10B4" w:rsidRDefault="00E26069" w:rsidP="00C344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เบ็ดเสร็จอื่นของบริษัทร่วมตามวิธีส่วนได้เสีย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80F5C14" w14:textId="5E43F4B7" w:rsidR="00E26069" w:rsidRPr="006B10B4" w:rsidRDefault="00684C4D" w:rsidP="00B16135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(7,173)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04C439C" w14:textId="77777777" w:rsidR="00E26069" w:rsidRPr="006B10B4" w:rsidRDefault="00E26069" w:rsidP="00C344C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58CA7111" w14:textId="65A8DAE6" w:rsidR="00E26069" w:rsidRPr="006B10B4" w:rsidRDefault="00684C4D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3,538</w:t>
            </w:r>
          </w:p>
        </w:tc>
      </w:tr>
      <w:tr w:rsidR="00E26069" w:rsidRPr="006B10B4" w14:paraId="4CCC86B9" w14:textId="77777777" w:rsidTr="00E26069">
        <w:trPr>
          <w:trHeight w:val="269"/>
        </w:trPr>
        <w:tc>
          <w:tcPr>
            <w:tcW w:w="3545" w:type="pct"/>
          </w:tcPr>
          <w:p w14:paraId="34F26913" w14:textId="236DD40D" w:rsidR="00E26069" w:rsidRPr="006B10B4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668EC"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4703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20E72" w14:textId="2DD64106" w:rsidR="00E26069" w:rsidRPr="006B10B4" w:rsidRDefault="00684C4D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850,861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EA12159" w14:textId="77777777" w:rsidR="00E26069" w:rsidRPr="006B10B4" w:rsidRDefault="00E26069" w:rsidP="00C344C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94FF0" w14:textId="0C93C4D2" w:rsidR="00E26069" w:rsidRPr="006B10B4" w:rsidRDefault="00684C4D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828,290</w:t>
            </w:r>
          </w:p>
        </w:tc>
      </w:tr>
    </w:tbl>
    <w:p w14:paraId="390175AF" w14:textId="77777777" w:rsidR="00C344C6" w:rsidRPr="00732CFB" w:rsidRDefault="00C344C6" w:rsidP="00732CFB">
      <w:pPr>
        <w:pStyle w:val="Bo-Blankline"/>
      </w:pPr>
    </w:p>
    <w:p w14:paraId="78D290B5" w14:textId="30730DF0" w:rsidR="00C344C6" w:rsidRPr="006B10B4" w:rsidRDefault="00C344C6" w:rsidP="00C344C6">
      <w:pPr>
        <w:pStyle w:val="Bo-C1Content"/>
      </w:pPr>
      <w:r w:rsidRPr="006B10B4">
        <w:rPr>
          <w:cs/>
        </w:rPr>
        <w:t>กลุ่มบริษัทไม่</w:t>
      </w:r>
      <w:r w:rsidRPr="006B10B4">
        <w:rPr>
          <w:rFonts w:hint="cs"/>
          <w:cs/>
        </w:rPr>
        <w:t>ได้</w:t>
      </w:r>
      <w:r w:rsidRPr="006B10B4">
        <w:rPr>
          <w:cs/>
        </w:rPr>
        <w:t>รับรู้</w:t>
      </w:r>
      <w:r w:rsidRPr="006B10B4">
        <w:rPr>
          <w:rFonts w:hint="cs"/>
          <w:cs/>
        </w:rPr>
        <w:t>ส่วนแบ่งผล</w:t>
      </w:r>
      <w:r w:rsidRPr="006B10B4">
        <w:rPr>
          <w:cs/>
        </w:rPr>
        <w:t>ขาดทุน</w:t>
      </w:r>
      <w:r w:rsidRPr="006B10B4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6B10B4">
        <w:t xml:space="preserve"> </w:t>
      </w:r>
      <w:r w:rsidRPr="006B10B4">
        <w:rPr>
          <w:cs/>
        </w:rPr>
        <w:br/>
      </w:r>
      <w:r w:rsidR="006B10B4">
        <w:rPr>
          <w:lang w:val="en-US"/>
        </w:rPr>
        <w:t>30</w:t>
      </w:r>
      <w:r w:rsidR="006B10B4" w:rsidRPr="00916005">
        <w:rPr>
          <w:cs/>
        </w:rPr>
        <w:t xml:space="preserve"> </w:t>
      </w:r>
      <w:r w:rsidR="0047034E">
        <w:rPr>
          <w:rFonts w:hint="cs"/>
          <w:cs/>
        </w:rPr>
        <w:t>กันยา</w:t>
      </w:r>
      <w:r w:rsidR="006B10B4" w:rsidRPr="00916005">
        <w:rPr>
          <w:rFonts w:hint="cs"/>
          <w:cs/>
        </w:rPr>
        <w:t>ยน</w:t>
      </w:r>
      <w:r w:rsidR="006B10B4" w:rsidRPr="00916005">
        <w:rPr>
          <w:cs/>
        </w:rPr>
        <w:t xml:space="preserve"> </w:t>
      </w:r>
      <w:r w:rsidRPr="006B10B4">
        <w:rPr>
          <w:lang w:val="en-US"/>
        </w:rPr>
        <w:t xml:space="preserve">2565 </w:t>
      </w:r>
      <w:r w:rsidRPr="006B10B4">
        <w:rPr>
          <w:rFonts w:hint="cs"/>
          <w:cs/>
          <w:lang w:val="en-US"/>
        </w:rPr>
        <w:t>กลุ่มบริษัทยังมีส่วนแบ่ง</w:t>
      </w:r>
      <w:r w:rsidRPr="006B10B4">
        <w:rPr>
          <w:rFonts w:hint="cs"/>
          <w:cs/>
        </w:rPr>
        <w:t>ผลขาดทุนสะสมที่ยังไม่รับรู้ของบริษัทร่วมจำนวน</w:t>
      </w:r>
      <w:r w:rsidRPr="006B10B4">
        <w:t xml:space="preserve"> </w:t>
      </w:r>
      <w:r w:rsidR="00807B26">
        <w:t>985</w:t>
      </w:r>
      <w:r w:rsidRPr="006B10B4">
        <w:rPr>
          <w:rFonts w:hint="cs"/>
          <w:cs/>
        </w:rPr>
        <w:t xml:space="preserve"> ล้าน</w:t>
      </w:r>
      <w:r w:rsidRPr="006B10B4">
        <w:rPr>
          <w:rFonts w:hint="cs"/>
          <w:spacing w:val="-2"/>
          <w:cs/>
        </w:rPr>
        <w:t xml:space="preserve">บาท </w:t>
      </w:r>
      <w:r w:rsidRPr="006B10B4">
        <w:rPr>
          <w:spacing w:val="-2"/>
          <w:cs/>
        </w:rPr>
        <w:br/>
      </w:r>
      <w:r w:rsidRPr="006B10B4">
        <w:rPr>
          <w:rFonts w:hint="cs"/>
          <w:i/>
          <w:iCs/>
          <w:spacing w:val="-2"/>
          <w:cs/>
        </w:rPr>
        <w:t>(</w:t>
      </w:r>
      <w:r w:rsidR="006B10B4">
        <w:rPr>
          <w:i/>
          <w:iCs/>
          <w:spacing w:val="-2"/>
          <w:lang w:val="en-US"/>
        </w:rPr>
        <w:t xml:space="preserve">30 </w:t>
      </w:r>
      <w:r w:rsidR="00FC0C5F">
        <w:rPr>
          <w:rFonts w:hint="cs"/>
          <w:i/>
          <w:iCs/>
          <w:spacing w:val="-2"/>
          <w:cs/>
          <w:lang w:val="en-US"/>
        </w:rPr>
        <w:t>กันยา</w:t>
      </w:r>
      <w:r w:rsidR="006B10B4">
        <w:rPr>
          <w:rFonts w:hint="cs"/>
          <w:i/>
          <w:iCs/>
          <w:spacing w:val="-2"/>
          <w:cs/>
          <w:lang w:val="en-US"/>
        </w:rPr>
        <w:t>ยน</w:t>
      </w:r>
      <w:r w:rsidRPr="006B10B4">
        <w:rPr>
          <w:rFonts w:hint="cs"/>
          <w:i/>
          <w:iCs/>
          <w:spacing w:val="-2"/>
          <w:cs/>
        </w:rPr>
        <w:t xml:space="preserve"> </w:t>
      </w:r>
      <w:r w:rsidRPr="006B10B4">
        <w:rPr>
          <w:i/>
          <w:iCs/>
          <w:spacing w:val="-2"/>
          <w:lang w:val="en-US"/>
        </w:rPr>
        <w:t xml:space="preserve">2564: </w:t>
      </w:r>
      <w:r w:rsidR="006B10B4">
        <w:rPr>
          <w:i/>
          <w:iCs/>
          <w:spacing w:val="-2"/>
          <w:lang w:val="en-US"/>
        </w:rPr>
        <w:t>985</w:t>
      </w:r>
      <w:r w:rsidRPr="006B10B4">
        <w:rPr>
          <w:i/>
          <w:iCs/>
          <w:lang w:val="en-US"/>
        </w:rPr>
        <w:t xml:space="preserve"> </w:t>
      </w:r>
      <w:r w:rsidRPr="006B10B4">
        <w:rPr>
          <w:rFonts w:hint="cs"/>
          <w:i/>
          <w:iCs/>
          <w:cs/>
        </w:rPr>
        <w:t>ล้านบาท</w:t>
      </w:r>
      <w:r w:rsidRPr="006B10B4">
        <w:rPr>
          <w:rFonts w:hint="cs"/>
          <w:i/>
          <w:iCs/>
          <w:cs/>
          <w:lang w:val="en-US"/>
        </w:rPr>
        <w:t>)</w:t>
      </w:r>
      <w:r w:rsidRPr="006B10B4">
        <w:rPr>
          <w:rFonts w:hint="cs"/>
          <w:cs/>
          <w:lang w:val="en-US"/>
        </w:rPr>
        <w:t xml:space="preserve"> </w:t>
      </w:r>
      <w:r w:rsidRPr="006B10B4">
        <w:rPr>
          <w:rFonts w:hint="cs"/>
          <w:spacing w:val="4"/>
          <w:cs/>
          <w:lang w:val="en-US"/>
        </w:rPr>
        <w:t>ก</w:t>
      </w:r>
      <w:r w:rsidRPr="006B10B4">
        <w:rPr>
          <w:cs/>
        </w:rPr>
        <w:t>ลุ่มบริษัทไม่มีภาระ</w:t>
      </w:r>
      <w:r w:rsidRPr="006B10B4">
        <w:rPr>
          <w:rFonts w:hint="cs"/>
          <w:cs/>
        </w:rPr>
        <w:t>หนี้สินที่เกี่ยวเนื่องกับผล</w:t>
      </w:r>
      <w:r w:rsidRPr="006B10B4">
        <w:rPr>
          <w:cs/>
        </w:rPr>
        <w:t>ขาดทุน</w:t>
      </w:r>
      <w:r w:rsidRPr="006B10B4">
        <w:rPr>
          <w:rFonts w:hint="cs"/>
          <w:cs/>
        </w:rPr>
        <w:t>นี้</w:t>
      </w:r>
    </w:p>
    <w:p w14:paraId="7120FC75" w14:textId="77777777" w:rsidR="00C344C6" w:rsidRDefault="00C344C6">
      <w:pPr>
        <w:spacing w:line="240" w:lineRule="auto"/>
        <w:sectPr w:rsidR="00C344C6" w:rsidSect="008A25B5">
          <w:pgSz w:w="11909" w:h="16834" w:code="9"/>
          <w:pgMar w:top="691" w:right="1152" w:bottom="720" w:left="1152" w:header="706" w:footer="706" w:gutter="0"/>
          <w:pgNumType w:start="38"/>
          <w:cols w:space="737"/>
          <w:docGrid w:linePitch="360"/>
        </w:sectPr>
      </w:pPr>
      <w:r>
        <w:br w:type="page"/>
      </w:r>
    </w:p>
    <w:p w14:paraId="3F884D19" w14:textId="4A2361E7" w:rsidR="00C344C6" w:rsidRDefault="00C344C6" w:rsidP="00C344C6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6B10B4">
        <w:rPr>
          <w:lang w:val="en-US"/>
        </w:rPr>
        <w:t>30</w:t>
      </w:r>
      <w:r w:rsidR="006B10B4" w:rsidRPr="00916005">
        <w:rPr>
          <w:cs/>
        </w:rPr>
        <w:t xml:space="preserve"> </w:t>
      </w:r>
      <w:r w:rsidR="00FC0C5F">
        <w:rPr>
          <w:rFonts w:hint="cs"/>
          <w:cs/>
        </w:rPr>
        <w:t>กันยา</w:t>
      </w:r>
      <w:r w:rsidR="006B10B4" w:rsidRPr="00916005">
        <w:rPr>
          <w:rFonts w:hint="cs"/>
          <w:cs/>
        </w:rPr>
        <w:t>ยน</w:t>
      </w:r>
      <w:r w:rsidR="006B10B4" w:rsidRPr="00916005">
        <w:rPr>
          <w:cs/>
        </w:rPr>
        <w:t xml:space="preserve"> </w:t>
      </w:r>
      <w:r w:rsidRPr="00C76147">
        <w:rPr>
          <w:lang w:val="en-US"/>
        </w:rPr>
        <w:t>256</w:t>
      </w:r>
      <w:r w:rsidR="00DB709B">
        <w:rPr>
          <w:lang w:val="en-US"/>
        </w:rPr>
        <w:t>5</w:t>
      </w:r>
      <w:r>
        <w:rPr>
          <w:lang w:val="en-US"/>
        </w:rPr>
        <w:t xml:space="preserve"> </w:t>
      </w:r>
      <w:r w:rsidRPr="00E52B83">
        <w:rPr>
          <w:rFonts w:hint="cs"/>
          <w:cs/>
          <w:lang w:val="en-US"/>
        </w:rPr>
        <w:t xml:space="preserve">และ </w:t>
      </w:r>
      <w:r w:rsidRPr="00C76147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>
        <w:rPr>
          <w:rFonts w:hint="cs"/>
          <w:cs/>
          <w:lang w:val="en-US"/>
        </w:rPr>
        <w:t xml:space="preserve"> </w:t>
      </w:r>
      <w:r w:rsidRPr="00C76147">
        <w:rPr>
          <w:lang w:val="en-US"/>
        </w:rPr>
        <w:t>256</w:t>
      </w:r>
      <w:r w:rsidR="00DB709B">
        <w:rPr>
          <w:lang w:val="en-US"/>
        </w:rPr>
        <w:t>4</w:t>
      </w:r>
      <w:r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6B028D0C" w14:textId="77777777" w:rsidR="00C344C6" w:rsidRDefault="00C344C6" w:rsidP="00C344C6">
      <w:pPr>
        <w:pStyle w:val="Bo-C1Content"/>
        <w:ind w:hanging="547"/>
        <w:rPr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C344C6" w:rsidRPr="000E3456" w14:paraId="19131F47" w14:textId="77777777" w:rsidTr="00C344C6">
        <w:trPr>
          <w:tblHeader/>
        </w:trPr>
        <w:tc>
          <w:tcPr>
            <w:tcW w:w="2970" w:type="dxa"/>
          </w:tcPr>
          <w:p w14:paraId="5BEA04D0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BC7785A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E60F7E6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344C6" w:rsidRPr="000E3456" w14:paraId="7875B394" w14:textId="77777777" w:rsidTr="00C344C6">
        <w:trPr>
          <w:tblHeader/>
        </w:trPr>
        <w:tc>
          <w:tcPr>
            <w:tcW w:w="2970" w:type="dxa"/>
          </w:tcPr>
          <w:p w14:paraId="0DA3AFDA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B9DF57E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55DFBE8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39E6159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E094E4C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760DB7EF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56559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161F69BD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E283B3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</w:tr>
      <w:tr w:rsidR="00FC0C5F" w:rsidRPr="000E3456" w14:paraId="59BF0232" w14:textId="77777777" w:rsidTr="00C344C6">
        <w:trPr>
          <w:tblHeader/>
        </w:trPr>
        <w:tc>
          <w:tcPr>
            <w:tcW w:w="2970" w:type="dxa"/>
          </w:tcPr>
          <w:p w14:paraId="567730D9" w14:textId="77777777" w:rsidR="00FC0C5F" w:rsidRPr="000E3456" w:rsidRDefault="00FC0C5F" w:rsidP="00FC0C5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599C6E1" w14:textId="77777777" w:rsidR="00FC0C5F" w:rsidRPr="000E3456" w:rsidRDefault="00FC0C5F" w:rsidP="00FC0C5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676F7B9B" w14:textId="266BD0FE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AE5C94B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1C680FE0" w14:textId="77777777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5F35BEBE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BE36BF9" w14:textId="5BA4C400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4EB1E6FA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9F6F584" w14:textId="77777777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23583A0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A074D38" w14:textId="5B4E497C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52A2ABF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DB6AD38" w14:textId="77777777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41FE9ED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75E05DC" w14:textId="59F5315D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D139DD0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49A2D0B" w14:textId="77777777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C0C5F" w:rsidRPr="000E3456" w14:paraId="0B3BB922" w14:textId="77777777" w:rsidTr="00C344C6">
        <w:trPr>
          <w:tblHeader/>
        </w:trPr>
        <w:tc>
          <w:tcPr>
            <w:tcW w:w="2970" w:type="dxa"/>
          </w:tcPr>
          <w:p w14:paraId="0FC4141B" w14:textId="77777777" w:rsidR="00FC0C5F" w:rsidRPr="000E3456" w:rsidRDefault="00FC0C5F" w:rsidP="00FC0C5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043FE69" w14:textId="77777777" w:rsidR="00FC0C5F" w:rsidRPr="000E3456" w:rsidRDefault="00FC0C5F" w:rsidP="00FC0C5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B840198" w14:textId="2B9C4E93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123E2360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4DFD6CA" w14:textId="072C5156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4A3FF712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2F658C4" w14:textId="1C0790D2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0FB807E9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2142BAC" w14:textId="4EDCA086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7ADC1789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87FC97E" w14:textId="11AF4AAB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0961E82E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C14D46D" w14:textId="3149C1C1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1626176B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E5D11BA" w14:textId="2CC727AF" w:rsidR="00FC0C5F" w:rsidRPr="000E3456" w:rsidRDefault="00FC0C5F" w:rsidP="00FC0C5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637DECB4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0EE90F3" w14:textId="0BDC561E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FC0C5F" w:rsidRPr="000E3456" w14:paraId="5303EE75" w14:textId="77777777" w:rsidTr="00C344C6">
        <w:trPr>
          <w:tblHeader/>
        </w:trPr>
        <w:tc>
          <w:tcPr>
            <w:tcW w:w="2970" w:type="dxa"/>
          </w:tcPr>
          <w:p w14:paraId="0D3A14C3" w14:textId="77777777" w:rsidR="00FC0C5F" w:rsidRPr="000E3456" w:rsidRDefault="00FC0C5F" w:rsidP="00FC0C5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83B344A" w14:textId="77777777" w:rsidR="00FC0C5F" w:rsidRPr="000E3456" w:rsidRDefault="00FC0C5F" w:rsidP="00FC0C5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6251BE3E" w14:textId="77777777" w:rsidR="00FC0C5F" w:rsidRPr="000E3456" w:rsidRDefault="00FC0C5F" w:rsidP="00FC0C5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74FC35AC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AA40FEF" w14:textId="77777777" w:rsidR="00FC0C5F" w:rsidRPr="000E3456" w:rsidRDefault="00FC0C5F" w:rsidP="00FC0C5F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C0C5F" w:rsidRPr="000E3456" w14:paraId="7936C6CF" w14:textId="77777777" w:rsidTr="00C344C6">
        <w:tc>
          <w:tcPr>
            <w:tcW w:w="2970" w:type="dxa"/>
          </w:tcPr>
          <w:p w14:paraId="58DFE5E7" w14:textId="77777777" w:rsidR="00FC0C5F" w:rsidRPr="000E3456" w:rsidRDefault="00FC0C5F" w:rsidP="00FC0C5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2083C23C" w14:textId="77777777" w:rsidR="00FC0C5F" w:rsidRPr="000E3456" w:rsidRDefault="00FC0C5F" w:rsidP="00FC0C5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9BF402D" w14:textId="77777777" w:rsidR="00FC0C5F" w:rsidRPr="000E3456" w:rsidRDefault="00FC0C5F" w:rsidP="00FC0C5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90DEA05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5D79C67" w14:textId="77777777" w:rsidR="00FC0C5F" w:rsidRPr="000E3456" w:rsidRDefault="00FC0C5F" w:rsidP="00FC0C5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B980C6A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320EEB0" w14:textId="77777777" w:rsidR="00FC0C5F" w:rsidRPr="000E3456" w:rsidRDefault="00FC0C5F" w:rsidP="00FC0C5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71A7EA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043648B" w14:textId="77777777" w:rsidR="00FC0C5F" w:rsidRPr="000E3456" w:rsidRDefault="00FC0C5F" w:rsidP="00FC0C5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4750C9A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9713D32" w14:textId="77777777" w:rsidR="00FC0C5F" w:rsidRPr="000E3456" w:rsidRDefault="00FC0C5F" w:rsidP="00FC0C5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8458B6A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F02630F" w14:textId="77777777" w:rsidR="00FC0C5F" w:rsidRPr="000E3456" w:rsidRDefault="00FC0C5F" w:rsidP="00FC0C5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99F1276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69414CE" w14:textId="77777777" w:rsidR="00FC0C5F" w:rsidRPr="000E3456" w:rsidRDefault="00FC0C5F" w:rsidP="00FC0C5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9EEF7CF" w14:textId="77777777" w:rsidR="00FC0C5F" w:rsidRPr="000E3456" w:rsidRDefault="00FC0C5F" w:rsidP="00FC0C5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FA572ED" w14:textId="77777777" w:rsidR="00FC0C5F" w:rsidRPr="000E3456" w:rsidRDefault="00FC0C5F" w:rsidP="00FC0C5F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807B26" w:rsidRPr="000E3456" w14:paraId="0AFC6985" w14:textId="77777777" w:rsidTr="00C344C6">
        <w:tc>
          <w:tcPr>
            <w:tcW w:w="2970" w:type="dxa"/>
          </w:tcPr>
          <w:p w14:paraId="4575F5CD" w14:textId="77777777" w:rsidR="00807B26" w:rsidRPr="000E3456" w:rsidRDefault="00807B26" w:rsidP="00807B2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 xml:space="preserve">บริษัท บางกอกสหประกันชีวิต </w:t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br/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9638406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9CCD01E" w14:textId="604062EC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158E4FE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A55B2CC" w14:textId="053CC590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4B923BB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D9CC526" w14:textId="5AA2E824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444BB4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118E67A" w14:textId="6145DEC1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34E7EA3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55CF30D" w14:textId="1215ED9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09E530A4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887B1CF" w14:textId="23082F4D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8BD2ECF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CB9A886" w14:textId="7CB8DF09" w:rsidR="00807B26" w:rsidRPr="00831C15" w:rsidRDefault="00831C15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31C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119,855</w:t>
            </w:r>
          </w:p>
        </w:tc>
        <w:tc>
          <w:tcPr>
            <w:tcW w:w="247" w:type="dxa"/>
          </w:tcPr>
          <w:p w14:paraId="1982D0AF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A8C7F4C" w14:textId="7B6BE4D8" w:rsidR="00807B26" w:rsidRPr="000E3456" w:rsidRDefault="00807B26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807B26" w:rsidRPr="000E3456" w14:paraId="47230580" w14:textId="77777777" w:rsidTr="00C344C6">
        <w:tc>
          <w:tcPr>
            <w:tcW w:w="2970" w:type="dxa"/>
          </w:tcPr>
          <w:p w14:paraId="1068BDCE" w14:textId="77777777" w:rsidR="00807B26" w:rsidRPr="000E3456" w:rsidRDefault="00807B26" w:rsidP="00807B2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1D463AF1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A4FDE62" w14:textId="211FE488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5131D3B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59555326" w14:textId="0773DCEA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963B62B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1504F89" w14:textId="36B0A5B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1081249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DB25A5A" w14:textId="507F8188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E4114BF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1C5CC83" w14:textId="6E48835C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C439170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72F32FB" w14:textId="0C0B6548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8C390FD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9E1086" w14:textId="36AD38E7" w:rsidR="00807B26" w:rsidRPr="00831C15" w:rsidRDefault="00831C15" w:rsidP="00831C1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31C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731,006</w:t>
            </w:r>
          </w:p>
        </w:tc>
        <w:tc>
          <w:tcPr>
            <w:tcW w:w="247" w:type="dxa"/>
          </w:tcPr>
          <w:p w14:paraId="57ECE3FB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5F30567" w14:textId="753734C4" w:rsidR="00807B26" w:rsidRPr="000E3456" w:rsidRDefault="00807B26" w:rsidP="00807B26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</w:tr>
      <w:tr w:rsidR="00807B26" w:rsidRPr="000E3456" w14:paraId="2A29BA5F" w14:textId="77777777" w:rsidTr="00C344C6">
        <w:tc>
          <w:tcPr>
            <w:tcW w:w="2970" w:type="dxa"/>
          </w:tcPr>
          <w:p w14:paraId="2596EB79" w14:textId="77777777" w:rsidR="00807B26" w:rsidRPr="000E3456" w:rsidRDefault="00807B26" w:rsidP="00807B2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9D450FB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513386B9" w14:textId="77777777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0C4435E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595706" w14:textId="77777777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26C4DE8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FF5971E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BB351F0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95B175C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69C26F3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F8EFBF1" w14:textId="6EE4418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B6400DA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6817CCB" w14:textId="2C393980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09D4A2B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D3325F7" w14:textId="4204DD2F" w:rsidR="00807B26" w:rsidRPr="00831C15" w:rsidRDefault="00831C15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31C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850,861</w:t>
            </w:r>
          </w:p>
        </w:tc>
        <w:tc>
          <w:tcPr>
            <w:tcW w:w="247" w:type="dxa"/>
          </w:tcPr>
          <w:p w14:paraId="5E446678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11BFF9C" w14:textId="61F03E9C" w:rsidR="00807B26" w:rsidRPr="000E3456" w:rsidRDefault="00807B26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842,539</w:t>
            </w:r>
          </w:p>
        </w:tc>
      </w:tr>
      <w:tr w:rsidR="00807B26" w:rsidRPr="000E3456" w14:paraId="7E00424C" w14:textId="77777777" w:rsidTr="00C344C6">
        <w:tc>
          <w:tcPr>
            <w:tcW w:w="2970" w:type="dxa"/>
          </w:tcPr>
          <w:p w14:paraId="1DDF98EB" w14:textId="77777777" w:rsidR="00807B26" w:rsidRPr="000E3456" w:rsidRDefault="00807B26" w:rsidP="00807B2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25FA3C83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0BF03437" w14:textId="77777777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90FC9CF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0DBDBF4A" w14:textId="77777777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36034BD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CD4175B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F90D460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2304A4F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9F6D9A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C3C6991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4AAA822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200ECA1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882B2E2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54C24" w14:textId="77777777" w:rsidR="00807B26" w:rsidRPr="000E3456" w:rsidRDefault="00807B26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16B1DC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EB201EA" w14:textId="77777777" w:rsidR="00807B26" w:rsidRPr="000E3456" w:rsidRDefault="00807B26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807B26" w:rsidRPr="000E3456" w14:paraId="3511E4F1" w14:textId="77777777" w:rsidTr="00C344C6">
        <w:tc>
          <w:tcPr>
            <w:tcW w:w="2970" w:type="dxa"/>
          </w:tcPr>
          <w:p w14:paraId="6AFC6B12" w14:textId="77777777" w:rsidR="00807B26" w:rsidRPr="000E3456" w:rsidRDefault="00807B26" w:rsidP="00807B2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0A48F57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741BFBE8" w14:textId="5F8F055A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09BE47F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2799C7A9" w14:textId="02EEA7F2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518D6B0C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9507E3B" w14:textId="31D221E4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07733A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8DC5116" w14:textId="46991C11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71F8ABD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01A5504" w14:textId="00BBD9E5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3D3C6AEC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DEABF0" w14:textId="2A5F9BC6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6676E59C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A538030" w14:textId="5E9A45B6" w:rsidR="00807B26" w:rsidRPr="000E3456" w:rsidRDefault="00831C15" w:rsidP="00807B2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069AE91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15AD7B4" w14:textId="589EC6CE" w:rsidR="00807B26" w:rsidRPr="000E3456" w:rsidRDefault="00807B26" w:rsidP="00807B2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07B26" w:rsidRPr="000E3456" w14:paraId="7926BCEC" w14:textId="77777777" w:rsidTr="00C344C6">
        <w:tc>
          <w:tcPr>
            <w:tcW w:w="2970" w:type="dxa"/>
          </w:tcPr>
          <w:p w14:paraId="0A88AF25" w14:textId="77777777" w:rsidR="00807B26" w:rsidRPr="000E3456" w:rsidRDefault="00807B26" w:rsidP="00807B2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38B3DDC2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674F219B" w14:textId="0CCD46A2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1C9381C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F7A6D39" w14:textId="18ADA577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16BD28DC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1D52ADA" w14:textId="656AFB72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D9F079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8EB0E6C" w14:textId="7AD693F6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C95357A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33166E9" w14:textId="41A2DE50" w:rsidR="00807B26" w:rsidRPr="000E3456" w:rsidRDefault="00807B26" w:rsidP="00807B2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945A719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0285B9A" w14:textId="30E7BE37" w:rsidR="00807B26" w:rsidRPr="000E3456" w:rsidRDefault="00807B26" w:rsidP="00807B2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74EDD8B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795D29F" w14:textId="5F7145C9" w:rsidR="00807B26" w:rsidRPr="000E3456" w:rsidRDefault="00831C15" w:rsidP="00807B2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59BDEF48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6918EF8" w14:textId="5E3DA866" w:rsidR="00807B26" w:rsidRPr="000E3456" w:rsidRDefault="00807B26" w:rsidP="00807B2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07B26" w:rsidRPr="000E3456" w14:paraId="08A0E2B5" w14:textId="77777777" w:rsidTr="00C344C6">
        <w:tc>
          <w:tcPr>
            <w:tcW w:w="2970" w:type="dxa"/>
          </w:tcPr>
          <w:p w14:paraId="5E2A9B19" w14:textId="77777777" w:rsidR="00807B26" w:rsidRPr="000E3456" w:rsidRDefault="00807B26" w:rsidP="00807B2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238D078B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46723D4" w14:textId="3A1B6EC6" w:rsidR="00807B26" w:rsidRPr="000E3456" w:rsidRDefault="00807B26" w:rsidP="00807B2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3D66F08" w14:textId="77777777" w:rsidR="00807B26" w:rsidRPr="000E3456" w:rsidRDefault="00807B26" w:rsidP="00807B2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6E58DA" w14:textId="58B182B3" w:rsidR="00807B26" w:rsidRPr="000E3456" w:rsidRDefault="00807B26" w:rsidP="00807B2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8537FF5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660AEE7" w14:textId="543D398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6227FAE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488ECAF" w14:textId="14F731C4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3ECD16F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F2B83B0" w14:textId="20377EC7" w:rsidR="00807B26" w:rsidRPr="000E3456" w:rsidRDefault="00807B26" w:rsidP="00807B2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367D427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1428E25" w14:textId="4579222A" w:rsidR="00807B26" w:rsidRPr="000E3456" w:rsidRDefault="00807B26" w:rsidP="00807B2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1540133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EBEE09C" w14:textId="178F2031" w:rsidR="00807B26" w:rsidRPr="000E3456" w:rsidRDefault="00831C15" w:rsidP="00807B2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BBBADC4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A062406" w14:textId="7E72298B" w:rsidR="00807B26" w:rsidRPr="000E3456" w:rsidRDefault="00807B26" w:rsidP="00807B2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07B26" w:rsidRPr="000E3456" w14:paraId="10F91F22" w14:textId="77777777" w:rsidTr="00C344C6">
        <w:tc>
          <w:tcPr>
            <w:tcW w:w="2970" w:type="dxa"/>
          </w:tcPr>
          <w:p w14:paraId="1F25FC25" w14:textId="77777777" w:rsidR="00807B26" w:rsidRPr="000E3456" w:rsidRDefault="00807B26" w:rsidP="00807B2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0F46C85F" w14:textId="77777777" w:rsidR="00807B26" w:rsidRPr="000E3456" w:rsidRDefault="00807B26" w:rsidP="00807B2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2981AF71" w14:textId="77777777" w:rsidR="00807B26" w:rsidRPr="000E3456" w:rsidRDefault="00807B26" w:rsidP="00807B26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F344E1A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A5234C" w14:textId="77777777" w:rsidR="00807B26" w:rsidRPr="000E3456" w:rsidRDefault="00807B26" w:rsidP="00807B26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E47EB29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815417C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27E17B9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A6100C8" w14:textId="77777777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667B3B4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5B8F7" w14:textId="0C0763D3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10759488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FCCBF" w14:textId="53208B76" w:rsidR="00807B26" w:rsidRPr="000E3456" w:rsidRDefault="00807B26" w:rsidP="00807B2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03EE7CBA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3AE07" w14:textId="7D8ECBF1" w:rsidR="00807B26" w:rsidRPr="00C540DC" w:rsidRDefault="00831C15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C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850,861</w:t>
            </w:r>
          </w:p>
        </w:tc>
        <w:tc>
          <w:tcPr>
            <w:tcW w:w="247" w:type="dxa"/>
          </w:tcPr>
          <w:p w14:paraId="2CA8472B" w14:textId="77777777" w:rsidR="00807B26" w:rsidRPr="000E3456" w:rsidRDefault="00807B26" w:rsidP="00807B2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EBF0394" w14:textId="7CB0A730" w:rsidR="00807B26" w:rsidRPr="000E3456" w:rsidRDefault="00807B26" w:rsidP="00807B2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402C1113" w14:textId="77777777" w:rsidR="00C344C6" w:rsidRDefault="00C344C6" w:rsidP="00C344C6">
      <w:pPr>
        <w:pStyle w:val="Bo-C1Content"/>
        <w:rPr>
          <w:rFonts w:asciiTheme="majorBidi" w:hAnsiTheme="majorBidi" w:cstheme="majorBidi"/>
        </w:rPr>
        <w:sectPr w:rsidR="00C344C6" w:rsidSect="0085456B">
          <w:footerReference w:type="default" r:id="rId15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170"/>
      </w:tblGrid>
      <w:tr w:rsidR="00C344C6" w:rsidRPr="000E3456" w14:paraId="0E4C8BE7" w14:textId="77777777" w:rsidTr="00C344C6">
        <w:trPr>
          <w:cantSplit/>
          <w:trHeight w:val="353"/>
          <w:tblHeader/>
        </w:trPr>
        <w:tc>
          <w:tcPr>
            <w:tcW w:w="4680" w:type="dxa"/>
            <w:gridSpan w:val="2"/>
          </w:tcPr>
          <w:p w14:paraId="7597E8C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0" w:type="dxa"/>
            <w:gridSpan w:val="15"/>
          </w:tcPr>
          <w:p w14:paraId="5FCB1E0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4C6" w:rsidRPr="000E3456" w14:paraId="7CE420EE" w14:textId="77777777" w:rsidTr="00C344C6">
        <w:trPr>
          <w:cantSplit/>
          <w:trHeight w:val="353"/>
          <w:tblHeader/>
        </w:trPr>
        <w:tc>
          <w:tcPr>
            <w:tcW w:w="2880" w:type="dxa"/>
          </w:tcPr>
          <w:p w14:paraId="299FD2B8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363A05A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40" w:type="dxa"/>
            <w:gridSpan w:val="3"/>
            <w:vAlign w:val="bottom"/>
          </w:tcPr>
          <w:p w14:paraId="500B8FC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697EBDB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D402897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5162289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CB6F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0BC4412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3054992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FC0C5F" w:rsidRPr="000E3456" w14:paraId="53EE3E53" w14:textId="77777777" w:rsidTr="00C344C6">
        <w:trPr>
          <w:cantSplit/>
          <w:tblHeader/>
        </w:trPr>
        <w:tc>
          <w:tcPr>
            <w:tcW w:w="2880" w:type="dxa"/>
          </w:tcPr>
          <w:p w14:paraId="56D041D3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7A13B2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52578C" w14:textId="02CA02CE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DF5856D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0C9245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30543BA8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166A9" w14:textId="1C4B8BF2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14C37F0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0AC429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4C1427CB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77ADA" w14:textId="72AC2A83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8A25B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1D40CA73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A35BAB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6B008A4E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6D4B7" w14:textId="15DC8E2D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CDB260D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4FBC0D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C0C5F" w:rsidRPr="000E3456" w14:paraId="5C43ABAE" w14:textId="77777777" w:rsidTr="00C344C6">
        <w:trPr>
          <w:cantSplit/>
          <w:tblHeader/>
        </w:trPr>
        <w:tc>
          <w:tcPr>
            <w:tcW w:w="2880" w:type="dxa"/>
          </w:tcPr>
          <w:p w14:paraId="75D9DCE0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FB7EB4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3886A5" w14:textId="2D6E7CEA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B925E2D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33D651" w14:textId="59A833FC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4B19F77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F815A" w14:textId="22B9EDA8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85253E7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69A893" w14:textId="7241DFF5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574D935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D9CE0" w14:textId="12145E2F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B37EFF4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FD2E6B" w14:textId="3E5E55F4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AEAA359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97D6D" w14:textId="5924E4EA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39D8E40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66E3F2" w14:textId="721A5448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FC0C5F" w:rsidRPr="000E3456" w14:paraId="4A5C0E5B" w14:textId="77777777" w:rsidTr="00C344C6">
        <w:trPr>
          <w:cantSplit/>
          <w:tblHeader/>
        </w:trPr>
        <w:tc>
          <w:tcPr>
            <w:tcW w:w="2880" w:type="dxa"/>
          </w:tcPr>
          <w:p w14:paraId="2B1E1A37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E067F4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800C96C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213BD62E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0" w:type="dxa"/>
            <w:gridSpan w:val="11"/>
            <w:vAlign w:val="center"/>
          </w:tcPr>
          <w:p w14:paraId="0F94610E" w14:textId="77777777" w:rsidR="00FC0C5F" w:rsidRPr="000E3456" w:rsidRDefault="00FC0C5F" w:rsidP="00FC0C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C5F" w:rsidRPr="000E3456" w14:paraId="73E261CF" w14:textId="77777777" w:rsidTr="00C344C6">
        <w:trPr>
          <w:cantSplit/>
        </w:trPr>
        <w:tc>
          <w:tcPr>
            <w:tcW w:w="2880" w:type="dxa"/>
          </w:tcPr>
          <w:p w14:paraId="489FA2B5" w14:textId="77777777" w:rsidR="00FC0C5F" w:rsidRPr="000E3456" w:rsidRDefault="00FC0C5F" w:rsidP="00FC0C5F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F31D7F1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5F864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6E4DF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74954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950158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61611C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76EB4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BEA8DD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60E5FA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36A6F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4F6EA28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F81E576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4CAD1E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9A3C28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F81" w14:textId="77777777" w:rsidR="00FC0C5F" w:rsidRPr="000E3456" w:rsidRDefault="00FC0C5F" w:rsidP="00FC0C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C15" w:rsidRPr="000E3456" w14:paraId="19F24D6E" w14:textId="77777777" w:rsidTr="00C344C6">
        <w:trPr>
          <w:cantSplit/>
          <w:trHeight w:val="396"/>
        </w:trPr>
        <w:tc>
          <w:tcPr>
            <w:tcW w:w="2880" w:type="dxa"/>
          </w:tcPr>
          <w:p w14:paraId="4ECF3C42" w14:textId="77777777" w:rsidR="00831C15" w:rsidRPr="000E3456" w:rsidRDefault="00831C15" w:rsidP="00831C15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800" w:type="dxa"/>
          </w:tcPr>
          <w:p w14:paraId="7F4785C4" w14:textId="77777777" w:rsidR="00831C15" w:rsidRPr="000E3456" w:rsidRDefault="00831C15" w:rsidP="00831C15">
            <w:pPr>
              <w:ind w:left="198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75E3AF94" w14:textId="48523CDA" w:rsidR="00831C15" w:rsidRPr="00145EBC" w:rsidRDefault="00831C15" w:rsidP="00831C15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3AD3B8E0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849CE" w14:textId="64FC6040" w:rsidR="00831C15" w:rsidRPr="00145EBC" w:rsidRDefault="00831C15" w:rsidP="00831C15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26E45B46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8E5470" w14:textId="11AB70DE" w:rsidR="00831C15" w:rsidRPr="000E3456" w:rsidRDefault="00831C15" w:rsidP="00831C15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6C4A1584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85812" w14:textId="1F9F2FE5" w:rsidR="00831C15" w:rsidRPr="000E3456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3C792C4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63628" w14:textId="0B0B1AA7" w:rsidR="00831C15" w:rsidRPr="00145EBC" w:rsidRDefault="00831C15" w:rsidP="00831C15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286864EA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F42A51" w14:textId="4DC75B1A" w:rsidR="00831C15" w:rsidRPr="00145EBC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7D083FF0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89C436" w14:textId="12D326CB" w:rsidR="00831C15" w:rsidRPr="00145EBC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C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119,855</w:t>
            </w:r>
          </w:p>
        </w:tc>
        <w:tc>
          <w:tcPr>
            <w:tcW w:w="180" w:type="dxa"/>
          </w:tcPr>
          <w:p w14:paraId="0039265C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149A0" w14:textId="7FEF4FFD" w:rsidR="00831C15" w:rsidRPr="00145EBC" w:rsidRDefault="00831C15" w:rsidP="00831C15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831C15" w:rsidRPr="000E3456" w14:paraId="01514D13" w14:textId="77777777" w:rsidTr="007542C9">
        <w:trPr>
          <w:cantSplit/>
          <w:trHeight w:val="396"/>
        </w:trPr>
        <w:tc>
          <w:tcPr>
            <w:tcW w:w="2880" w:type="dxa"/>
          </w:tcPr>
          <w:p w14:paraId="7F912FB3" w14:textId="77777777" w:rsidR="00831C15" w:rsidRPr="000E3456" w:rsidRDefault="00831C15" w:rsidP="00831C15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7FDFF5D0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  <w:shd w:val="clear" w:color="auto" w:fill="auto"/>
          </w:tcPr>
          <w:p w14:paraId="4DE61C48" w14:textId="15F54B45" w:rsidR="00831C15" w:rsidRPr="007542C9" w:rsidRDefault="00831C15" w:rsidP="00831C15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0FD7C968" w14:textId="77777777" w:rsidR="00831C15" w:rsidRPr="007542C9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5646B0" w14:textId="410566A2" w:rsidR="00831C15" w:rsidRPr="007542C9" w:rsidRDefault="00831C15" w:rsidP="00831C15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5CE2B8B5" w14:textId="77777777" w:rsidR="00831C15" w:rsidRPr="007542C9" w:rsidRDefault="00831C15" w:rsidP="00831C15">
            <w:pPr>
              <w:tabs>
                <w:tab w:val="decimal" w:pos="557"/>
              </w:tabs>
              <w:spacing w:line="360" w:lineRule="exact"/>
              <w:ind w:left="-112" w:righ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D4F1BE" w14:textId="7915ADF7" w:rsidR="00831C15" w:rsidRPr="007542C9" w:rsidRDefault="00831C15" w:rsidP="00831C15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44AAE6A" w14:textId="77777777" w:rsidR="00831C15" w:rsidRPr="007542C9" w:rsidRDefault="00831C15" w:rsidP="00831C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11C850" w14:textId="38FD2B4D" w:rsidR="00831C15" w:rsidRPr="007542C9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53E860E" w14:textId="77777777" w:rsidR="00831C15" w:rsidRPr="007542C9" w:rsidRDefault="00831C15" w:rsidP="00831C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A98B45" w14:textId="440A3F2D" w:rsidR="00831C15" w:rsidRPr="007542C9" w:rsidRDefault="00831C15" w:rsidP="00831C15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</w:tcPr>
          <w:p w14:paraId="6550BB25" w14:textId="77777777" w:rsidR="00831C15" w:rsidRPr="007542C9" w:rsidRDefault="00831C15" w:rsidP="00831C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28558D" w14:textId="73FED998" w:rsidR="00831C15" w:rsidRPr="007542C9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</w:tcPr>
          <w:p w14:paraId="5766FDA1" w14:textId="77777777" w:rsidR="00831C15" w:rsidRPr="007542C9" w:rsidRDefault="00831C15" w:rsidP="00831C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E98C" w14:textId="4983F47D" w:rsidR="00831C15" w:rsidRPr="007542C9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1C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731,006</w:t>
            </w:r>
          </w:p>
        </w:tc>
        <w:tc>
          <w:tcPr>
            <w:tcW w:w="180" w:type="dxa"/>
          </w:tcPr>
          <w:p w14:paraId="61387474" w14:textId="77777777" w:rsidR="00831C15" w:rsidRPr="007542C9" w:rsidRDefault="00831C15" w:rsidP="00831C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862C0" w14:textId="1ADC9E64" w:rsidR="00831C15" w:rsidRPr="007542C9" w:rsidRDefault="00831C15" w:rsidP="00831C15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713,828</w:t>
            </w:r>
          </w:p>
        </w:tc>
      </w:tr>
      <w:tr w:rsidR="00831C15" w:rsidRPr="000E3456" w14:paraId="7E51722F" w14:textId="77777777" w:rsidTr="00FD0788">
        <w:trPr>
          <w:cantSplit/>
        </w:trPr>
        <w:tc>
          <w:tcPr>
            <w:tcW w:w="2880" w:type="dxa"/>
            <w:vAlign w:val="bottom"/>
          </w:tcPr>
          <w:p w14:paraId="270685E8" w14:textId="77777777" w:rsidR="00831C15" w:rsidRPr="000E3456" w:rsidRDefault="00831C15" w:rsidP="00831C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04BCB02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7D3C5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440C06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E2BC1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16255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961AD6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07A47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AFDD6B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CE33B9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348F4" w14:textId="6181E59F" w:rsidR="00831C15" w:rsidRPr="007B4F25" w:rsidRDefault="00831C15" w:rsidP="007B4F25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F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180" w:type="dxa"/>
          </w:tcPr>
          <w:p w14:paraId="5F327F26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4ABB9" w14:textId="12EEA4AB" w:rsidR="00831C15" w:rsidRPr="00145EBC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180" w:type="dxa"/>
            <w:vAlign w:val="bottom"/>
          </w:tcPr>
          <w:p w14:paraId="787CA6A7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125BB0" w14:textId="664748D5" w:rsidR="00831C15" w:rsidRPr="00831C15" w:rsidRDefault="00831C15" w:rsidP="00831C15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1C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850,861</w:t>
            </w:r>
          </w:p>
        </w:tc>
        <w:tc>
          <w:tcPr>
            <w:tcW w:w="180" w:type="dxa"/>
            <w:vAlign w:val="bottom"/>
          </w:tcPr>
          <w:p w14:paraId="18545511" w14:textId="77777777" w:rsidR="00831C15" w:rsidRPr="000E3456" w:rsidRDefault="00831C15" w:rsidP="00831C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5036C1" w14:textId="1CB51103" w:rsidR="00831C15" w:rsidRPr="00145EBC" w:rsidRDefault="00831C15" w:rsidP="00831C15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159680D2" w14:textId="77777777" w:rsidR="00C344C6" w:rsidRDefault="00C344C6" w:rsidP="00C344C6">
      <w:pPr>
        <w:pStyle w:val="Bo-C1Content"/>
        <w:ind w:hanging="547"/>
        <w:rPr>
          <w:sz w:val="20"/>
          <w:szCs w:val="20"/>
        </w:rPr>
      </w:pPr>
    </w:p>
    <w:p w14:paraId="49D8A2A0" w14:textId="35077481" w:rsidR="00C344C6" w:rsidRPr="009A176D" w:rsidRDefault="00C344C6" w:rsidP="00C344C6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FC0C5F">
        <w:rPr>
          <w:rFonts w:hint="cs"/>
          <w:cs/>
          <w:lang w:val="en-US"/>
        </w:rPr>
        <w:t>เ</w:t>
      </w:r>
      <w:r w:rsidR="006B10B4">
        <w:rPr>
          <w:rFonts w:hint="cs"/>
          <w:cs/>
          <w:lang w:val="en-US"/>
        </w:rPr>
        <w:t>ก</w:t>
      </w:r>
      <w:r w:rsidR="00FC0C5F">
        <w:rPr>
          <w:rFonts w:hint="cs"/>
          <w:cs/>
          <w:lang w:val="en-US"/>
        </w:rPr>
        <w:t>้า</w:t>
      </w:r>
      <w:r w:rsidRPr="009A176D">
        <w:rPr>
          <w:cs/>
          <w:lang w:val="en-US"/>
        </w:rPr>
        <w:t xml:space="preserve">เดือนสิ้นสุดวันที่ </w:t>
      </w:r>
      <w:r w:rsidR="00FC0C5F">
        <w:rPr>
          <w:lang w:val="en-US"/>
        </w:rPr>
        <w:t xml:space="preserve">30 </w:t>
      </w:r>
      <w:r w:rsidR="00FC0C5F">
        <w:rPr>
          <w:rFonts w:hint="cs"/>
          <w:cs/>
          <w:lang w:val="en-US"/>
        </w:rPr>
        <w:t>กันยา</w:t>
      </w:r>
      <w:r w:rsidR="006B10B4">
        <w:rPr>
          <w:rFonts w:hint="cs"/>
          <w:cs/>
          <w:lang w:val="en-US"/>
        </w:rPr>
        <w:t>ยน</w:t>
      </w:r>
      <w:r>
        <w:rPr>
          <w:rFonts w:hint="cs"/>
          <w:cs/>
          <w:lang w:val="en-US"/>
        </w:rPr>
        <w:t xml:space="preserve"> </w:t>
      </w:r>
      <w:r w:rsidRPr="00C76147">
        <w:rPr>
          <w:lang w:val="en-US"/>
        </w:rPr>
        <w:t>256</w:t>
      </w:r>
      <w:r w:rsidR="00940965">
        <w:rPr>
          <w:lang w:val="en-US"/>
        </w:rPr>
        <w:t>5</w:t>
      </w:r>
      <w:r>
        <w:rPr>
          <w:lang w:val="en-US"/>
        </w:rPr>
        <w:t xml:space="preserve"> </w:t>
      </w:r>
      <w:r>
        <w:rPr>
          <w:cs/>
          <w:lang w:val="en-US"/>
        </w:rPr>
        <w:t xml:space="preserve">และ </w:t>
      </w:r>
      <w:r w:rsidRPr="00C76147">
        <w:rPr>
          <w:lang w:val="en-US"/>
        </w:rPr>
        <w:t>256</w:t>
      </w:r>
      <w:r w:rsidR="00940965">
        <w:rPr>
          <w:lang w:val="en-US"/>
        </w:rPr>
        <w:t>4</w:t>
      </w:r>
    </w:p>
    <w:p w14:paraId="16E39FA8" w14:textId="77777777" w:rsidR="00C344C6" w:rsidRPr="00B877E9" w:rsidRDefault="00C344C6" w:rsidP="00C344C6">
      <w:pPr>
        <w:pStyle w:val="Bo-Blankline"/>
        <w:rPr>
          <w:lang w:val="en-US"/>
        </w:rPr>
      </w:pPr>
    </w:p>
    <w:p w14:paraId="3570A71B" w14:textId="77777777" w:rsidR="00C344C6" w:rsidRDefault="00C344C6" w:rsidP="00C344C6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4D64FD" w:rsidRDefault="00C344C6" w:rsidP="00C344C6">
      <w:pPr>
        <w:pStyle w:val="Bo-Blankline"/>
      </w:pPr>
    </w:p>
    <w:p w14:paraId="292DC2B3" w14:textId="77777777" w:rsidR="00C344C6" w:rsidRDefault="00C344C6" w:rsidP="00C344C6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Default="00C344C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C344C6" w:rsidSect="008A25B5">
          <w:pgSz w:w="16834" w:h="11909" w:orient="landscape" w:code="9"/>
          <w:pgMar w:top="1872" w:right="562" w:bottom="706" w:left="1008" w:header="706" w:footer="706" w:gutter="0"/>
          <w:pgNumType w:start="40"/>
          <w:cols w:space="737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6B10B4" w:rsidRDefault="00276D5A" w:rsidP="00026E6A">
      <w:pPr>
        <w:pStyle w:val="Caption"/>
        <w:ind w:hanging="900"/>
      </w:pPr>
      <w:r w:rsidRPr="006B10B4">
        <w:rPr>
          <w:rFonts w:hint="cs"/>
          <w:cs/>
        </w:rPr>
        <w:lastRenderedPageBreak/>
        <w:t>ที่ดิน อาคารและอุปกรณ์</w:t>
      </w:r>
    </w:p>
    <w:p w14:paraId="6439DA5B" w14:textId="189C1A7F" w:rsidR="005F0007" w:rsidRPr="00F46215" w:rsidRDefault="005F0007" w:rsidP="00F46215">
      <w:pPr>
        <w:pStyle w:val="Bo-Blankline"/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6B10B4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30431517" w:rsidR="0096592E" w:rsidRPr="006B10B4" w:rsidRDefault="0096592E" w:rsidP="0096592E">
            <w:pPr>
              <w:ind w:right="-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C50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6B10B4"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C50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B10B4"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C50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6B10B4"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6B10B4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6B10B4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6B10B4" w:rsidRDefault="0096592E" w:rsidP="0096592E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6B10B4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6B10B4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6B10B4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6B10B4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6B10B4" w14:paraId="60CF381C" w14:textId="77777777" w:rsidTr="0096592E">
        <w:tc>
          <w:tcPr>
            <w:tcW w:w="3383" w:type="pct"/>
          </w:tcPr>
          <w:p w14:paraId="2D169B18" w14:textId="6A15D38E" w:rsidR="0096592E" w:rsidRPr="006B10B4" w:rsidRDefault="0096592E" w:rsidP="0096592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0D90025C" w:rsidR="0096592E" w:rsidRPr="00B037EA" w:rsidRDefault="00B037EA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7EA">
              <w:rPr>
                <w:rFonts w:ascii="Angsana New" w:hAnsi="Angsana New"/>
                <w:sz w:val="30"/>
                <w:szCs w:val="30"/>
                <w:lang w:val="en-US"/>
              </w:rPr>
              <w:t>5,43</w:t>
            </w:r>
            <w:r w:rsidR="003A29B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037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A29B5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B037EA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61456361" w:rsidR="0096592E" w:rsidRPr="00B037EA" w:rsidRDefault="00B037EA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7EA">
              <w:rPr>
                <w:rFonts w:ascii="Angsana New" w:hAnsi="Angsana New"/>
                <w:sz w:val="30"/>
                <w:szCs w:val="30"/>
                <w:lang w:val="en-US"/>
              </w:rPr>
              <w:t>2,375,573</w:t>
            </w:r>
          </w:p>
        </w:tc>
      </w:tr>
      <w:tr w:rsidR="00B037EA" w:rsidRPr="006B10B4" w14:paraId="520AD4DE" w14:textId="77777777" w:rsidTr="0096592E">
        <w:tc>
          <w:tcPr>
            <w:tcW w:w="3383" w:type="pct"/>
          </w:tcPr>
          <w:p w14:paraId="6BA8ADF5" w14:textId="5DCF9062" w:rsidR="00B037EA" w:rsidRPr="006B10B4" w:rsidRDefault="00B037EA" w:rsidP="009659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12674EF" w14:textId="1E275D02" w:rsidR="00B037EA" w:rsidRPr="00B037EA" w:rsidRDefault="00B037EA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7EA">
              <w:rPr>
                <w:rFonts w:ascii="Angsana New" w:hAnsi="Angsana New"/>
                <w:sz w:val="30"/>
                <w:szCs w:val="30"/>
                <w:lang w:val="en-US"/>
              </w:rPr>
              <w:t>(465,338)</w:t>
            </w:r>
          </w:p>
        </w:tc>
        <w:tc>
          <w:tcPr>
            <w:tcW w:w="149" w:type="pct"/>
            <w:shd w:val="clear" w:color="auto" w:fill="auto"/>
          </w:tcPr>
          <w:p w14:paraId="7B60C212" w14:textId="77777777" w:rsidR="00B037EA" w:rsidRPr="006B10B4" w:rsidRDefault="00B037EA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4A023728" w14:textId="1B9FDA5C" w:rsidR="00B037EA" w:rsidRPr="00B037EA" w:rsidRDefault="00B037EA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(260,244)</w:t>
            </w:r>
          </w:p>
        </w:tc>
      </w:tr>
      <w:tr w:rsidR="0096592E" w:rsidRPr="006B10B4" w14:paraId="42AFF689" w14:textId="77777777" w:rsidTr="0096592E">
        <w:tc>
          <w:tcPr>
            <w:tcW w:w="3383" w:type="pct"/>
          </w:tcPr>
          <w:p w14:paraId="08A87B3E" w14:textId="6049819E" w:rsidR="0096592E" w:rsidRPr="006B10B4" w:rsidRDefault="0096592E" w:rsidP="0096592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8CB0AC" w14:textId="542381B4" w:rsidR="0096592E" w:rsidRPr="00B037EA" w:rsidRDefault="00B037EA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37EA">
              <w:rPr>
                <w:rFonts w:ascii="Angsana New" w:hAnsi="Angsana New"/>
                <w:sz w:val="30"/>
                <w:szCs w:val="30"/>
                <w:lang w:val="en-US"/>
              </w:rPr>
              <w:t>(14,694)</w:t>
            </w:r>
          </w:p>
        </w:tc>
        <w:tc>
          <w:tcPr>
            <w:tcW w:w="149" w:type="pct"/>
            <w:shd w:val="clear" w:color="auto" w:fill="auto"/>
          </w:tcPr>
          <w:p w14:paraId="2A628456" w14:textId="77777777" w:rsidR="0096592E" w:rsidRPr="006B10B4" w:rsidRDefault="0096592E" w:rsidP="0096592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07BA685" w14:textId="553E297C" w:rsidR="0096592E" w:rsidRPr="00B037EA" w:rsidRDefault="00B037EA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(579,411)</w:t>
            </w:r>
          </w:p>
        </w:tc>
      </w:tr>
    </w:tbl>
    <w:p w14:paraId="37B13B8D" w14:textId="254659A8" w:rsidR="0096592E" w:rsidRPr="00F46215" w:rsidRDefault="0096592E" w:rsidP="00F46215">
      <w:pPr>
        <w:pStyle w:val="Bo-Blankline"/>
      </w:pPr>
    </w:p>
    <w:p w14:paraId="3E21BB77" w14:textId="4D0CE488" w:rsidR="002B5A0A" w:rsidRPr="006B10B4" w:rsidRDefault="002B5A0A" w:rsidP="00886E1B">
      <w:pPr>
        <w:pStyle w:val="Bo-Blankline"/>
        <w:rPr>
          <w:b/>
          <w:bCs/>
          <w:i/>
          <w:iCs/>
          <w:sz w:val="30"/>
          <w:szCs w:val="30"/>
        </w:rPr>
      </w:pPr>
      <w:r w:rsidRPr="006B10B4">
        <w:rPr>
          <w:rFonts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F46215" w:rsidRDefault="002B5A0A" w:rsidP="00F46215">
      <w:pPr>
        <w:pStyle w:val="Bo-Blankline"/>
      </w:pPr>
    </w:p>
    <w:p w14:paraId="36415B27" w14:textId="58403EDB" w:rsidR="002B5A0A" w:rsidRDefault="002B5A0A" w:rsidP="00D714FC">
      <w:pPr>
        <w:pStyle w:val="Bo-C1Content"/>
        <w:rPr>
          <w:lang w:val="en-US"/>
        </w:rPr>
      </w:pPr>
      <w:r w:rsidRPr="006B10B4">
        <w:rPr>
          <w:rFonts w:hint="cs"/>
          <w:cs/>
          <w:lang w:val="en-US"/>
        </w:rPr>
        <w:t xml:space="preserve">ณ วันที่ </w:t>
      </w:r>
      <w:r w:rsidR="006B10B4" w:rsidRPr="006B10B4">
        <w:rPr>
          <w:rFonts w:hint="cs"/>
          <w:lang w:val="en-US"/>
        </w:rPr>
        <w:t xml:space="preserve">30 </w:t>
      </w:r>
      <w:r w:rsidR="009C5064">
        <w:rPr>
          <w:rFonts w:hint="cs"/>
          <w:cs/>
          <w:lang w:val="en-US"/>
        </w:rPr>
        <w:t>กันยา</w:t>
      </w:r>
      <w:r w:rsidR="006B10B4" w:rsidRPr="006B10B4">
        <w:rPr>
          <w:rFonts w:hint="cs"/>
          <w:cs/>
          <w:lang w:val="en-US"/>
        </w:rPr>
        <w:t>ยน</w:t>
      </w:r>
      <w:r w:rsidR="006B10B4" w:rsidRPr="006B10B4">
        <w:rPr>
          <w:rFonts w:hint="cs"/>
          <w:lang w:val="en-US"/>
        </w:rPr>
        <w:t xml:space="preserve"> </w:t>
      </w:r>
      <w:r w:rsidR="0057505D" w:rsidRPr="006B10B4">
        <w:rPr>
          <w:rFonts w:hint="cs"/>
          <w:lang w:val="en-US"/>
        </w:rPr>
        <w:t>2565</w:t>
      </w:r>
      <w:r w:rsidRPr="006B10B4">
        <w:rPr>
          <w:rFonts w:hint="cs"/>
          <w:lang w:val="en-US"/>
        </w:rPr>
        <w:t xml:space="preserve"> </w:t>
      </w:r>
      <w:r w:rsidRPr="006B10B4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B10B4">
        <w:rPr>
          <w:rFonts w:hint="cs"/>
          <w:cs/>
          <w:lang w:val="en-US"/>
        </w:rPr>
        <w:t>มี</w:t>
      </w:r>
      <w:r w:rsidRPr="006B10B4">
        <w:rPr>
          <w:rFonts w:hint="cs"/>
          <w:cs/>
          <w:lang w:val="en-US"/>
        </w:rPr>
        <w:t>มูลค่า</w:t>
      </w:r>
      <w:r w:rsidR="00D714FC" w:rsidRPr="006B10B4">
        <w:rPr>
          <w:rFonts w:hint="cs"/>
          <w:cs/>
          <w:lang w:val="en-US"/>
        </w:rPr>
        <w:t>สุทธิ</w:t>
      </w:r>
      <w:r w:rsidRPr="006B10B4">
        <w:rPr>
          <w:rFonts w:hint="cs"/>
          <w:cs/>
          <w:lang w:val="en-US"/>
        </w:rPr>
        <w:t>ตามบัญชีจำนวน</w:t>
      </w:r>
      <w:r w:rsidR="00D714FC" w:rsidRPr="006B10B4">
        <w:rPr>
          <w:rFonts w:hint="cs"/>
          <w:cs/>
          <w:lang w:val="en-US"/>
        </w:rPr>
        <w:br/>
      </w:r>
      <w:r w:rsidR="00B037EA">
        <w:rPr>
          <w:lang w:val="en-US"/>
        </w:rPr>
        <w:t>5,801</w:t>
      </w:r>
      <w:r w:rsidRPr="006B10B4">
        <w:rPr>
          <w:rFonts w:hint="cs"/>
          <w:lang w:val="en-US"/>
        </w:rPr>
        <w:t xml:space="preserve"> </w:t>
      </w:r>
      <w:r w:rsidRPr="006B10B4">
        <w:rPr>
          <w:rFonts w:hint="cs"/>
          <w:cs/>
          <w:lang w:val="en-US"/>
        </w:rPr>
        <w:t>ล้านบาท</w:t>
      </w:r>
      <w:r w:rsidRPr="006B10B4">
        <w:rPr>
          <w:rFonts w:hint="cs"/>
          <w:spacing w:val="6"/>
          <w:lang w:val="en-US"/>
        </w:rPr>
        <w:t xml:space="preserve"> </w:t>
      </w:r>
      <w:r w:rsidRPr="006B10B4">
        <w:rPr>
          <w:rFonts w:hint="cs"/>
          <w:i/>
          <w:iCs/>
          <w:cs/>
          <w:lang w:val="en-US"/>
        </w:rPr>
        <w:t>(</w:t>
      </w:r>
      <w:r w:rsidR="00984B3F" w:rsidRPr="006B10B4">
        <w:rPr>
          <w:rFonts w:hint="cs"/>
          <w:i/>
          <w:iCs/>
          <w:lang w:val="en-US"/>
        </w:rPr>
        <w:t>31</w:t>
      </w:r>
      <w:r w:rsidRPr="006B10B4">
        <w:rPr>
          <w:rFonts w:hint="cs"/>
          <w:i/>
          <w:iCs/>
          <w:lang w:val="en-US"/>
        </w:rPr>
        <w:t xml:space="preserve"> </w:t>
      </w:r>
      <w:r w:rsidRPr="006B10B4">
        <w:rPr>
          <w:rFonts w:hint="cs"/>
          <w:i/>
          <w:iCs/>
          <w:cs/>
          <w:lang w:val="en-US"/>
        </w:rPr>
        <w:t xml:space="preserve">ธันวาคม </w:t>
      </w:r>
      <w:r w:rsidR="00F47DB8" w:rsidRPr="006B10B4">
        <w:rPr>
          <w:rFonts w:hint="cs"/>
          <w:i/>
          <w:iCs/>
          <w:lang w:val="en-US"/>
        </w:rPr>
        <w:t>2564</w:t>
      </w:r>
      <w:r w:rsidRPr="006B10B4">
        <w:rPr>
          <w:rFonts w:hint="cs"/>
          <w:i/>
          <w:iCs/>
          <w:lang w:val="en-US"/>
        </w:rPr>
        <w:t xml:space="preserve">: </w:t>
      </w:r>
      <w:r w:rsidR="005731F0" w:rsidRPr="006B10B4">
        <w:rPr>
          <w:rFonts w:hint="cs"/>
          <w:i/>
          <w:iCs/>
          <w:lang w:val="en-US"/>
        </w:rPr>
        <w:t>5,557</w:t>
      </w:r>
      <w:r w:rsidR="005731F0" w:rsidRPr="006B10B4">
        <w:rPr>
          <w:rFonts w:hint="cs"/>
          <w:cs/>
        </w:rPr>
        <w:t xml:space="preserve"> </w:t>
      </w:r>
      <w:r w:rsidRPr="006B10B4">
        <w:rPr>
          <w:rFonts w:hint="cs"/>
          <w:i/>
          <w:iCs/>
          <w:cs/>
          <w:lang w:val="en-US"/>
        </w:rPr>
        <w:t>ล้านบาท)</w:t>
      </w:r>
      <w:r w:rsidRPr="006B10B4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Default="008A25B5" w:rsidP="00F46215">
      <w:pPr>
        <w:pStyle w:val="Bo-Blankline"/>
        <w:rPr>
          <w:lang w:val="en-US"/>
        </w:rPr>
      </w:pPr>
    </w:p>
    <w:p w14:paraId="7CF8A7E1" w14:textId="77777777" w:rsidR="008A25B5" w:rsidRPr="00C82817" w:rsidRDefault="008A25B5" w:rsidP="008A25B5">
      <w:pPr>
        <w:pStyle w:val="Bo-Blankline"/>
        <w:rPr>
          <w:b/>
          <w:bCs/>
          <w:i/>
          <w:iCs/>
          <w:sz w:val="30"/>
          <w:szCs w:val="30"/>
        </w:rPr>
      </w:pPr>
      <w:r w:rsidRPr="00C82817">
        <w:rPr>
          <w:rFonts w:hint="cs"/>
          <w:b/>
          <w:bCs/>
          <w:i/>
          <w:iCs/>
          <w:sz w:val="30"/>
          <w:szCs w:val="30"/>
          <w:cs/>
        </w:rPr>
        <w:t>การจัดประเภทเป็นสินทรัพย์ไม่หมุนเวียนที่ถือไว้เพื่อขาย</w:t>
      </w:r>
    </w:p>
    <w:p w14:paraId="6A4D6663" w14:textId="77777777" w:rsidR="008A25B5" w:rsidRDefault="008A25B5" w:rsidP="00F46215">
      <w:pPr>
        <w:pStyle w:val="Bo-Blankline"/>
      </w:pPr>
    </w:p>
    <w:p w14:paraId="2F07D449" w14:textId="14A7F805" w:rsidR="00E87BDB" w:rsidRDefault="00E87BDB" w:rsidP="00E87BDB">
      <w:pPr>
        <w:pStyle w:val="Bo-C1Content"/>
        <w:rPr>
          <w:lang w:val="en-US"/>
        </w:rPr>
      </w:pPr>
      <w:r w:rsidRPr="00E87BDB">
        <w:rPr>
          <w:cs/>
          <w:lang w:val="en-US"/>
        </w:rPr>
        <w:t>บริษัทอยู่ระหว่างการดําเนินการขายเครื่องจักรและอุปกรณ์ในการผลิตบางส่วน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>
        <w:rPr>
          <w:lang w:val="en-US"/>
        </w:rPr>
        <w:t xml:space="preserve"> 260</w:t>
      </w:r>
      <w:r w:rsidRPr="00E87BDB">
        <w:rPr>
          <w:cs/>
          <w:lang w:val="en-US"/>
        </w:rPr>
        <w:t xml:space="preserve"> ล้านบาท โดยคาดว่าการขายเครื่องจักรและอุปกรณ์ในการผลิตดังกล่าวจะแล้วเสร็จภายใน</w:t>
      </w:r>
      <w:r>
        <w:rPr>
          <w:lang w:val="en-US"/>
        </w:rPr>
        <w:t xml:space="preserve"> </w:t>
      </w:r>
      <w:r w:rsidRPr="00E87BDB">
        <w:rPr>
          <w:cs/>
          <w:lang w:val="en-US"/>
        </w:rPr>
        <w:t>ไตรมาสที่</w:t>
      </w:r>
      <w:r>
        <w:rPr>
          <w:lang w:val="en-US"/>
        </w:rPr>
        <w:t xml:space="preserve"> 3</w:t>
      </w:r>
      <w:r w:rsidRPr="00E87BDB">
        <w:rPr>
          <w:cs/>
          <w:lang w:val="en-US"/>
        </w:rPr>
        <w:t xml:space="preserve"> ของปี </w:t>
      </w:r>
      <w:r>
        <w:rPr>
          <w:lang w:val="en-US"/>
        </w:rPr>
        <w:t>2566</w:t>
      </w:r>
      <w:r w:rsidRPr="00E87BDB">
        <w:rPr>
          <w:cs/>
          <w:lang w:val="en-US"/>
        </w:rPr>
        <w:t xml:space="preserve"> บริษัท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5B2AF3AE" w14:textId="77777777" w:rsidR="00E87BDB" w:rsidRDefault="00E87BDB" w:rsidP="00E87BDB">
      <w:pPr>
        <w:pStyle w:val="Bo-Blankline"/>
        <w:rPr>
          <w:lang w:val="en-US"/>
        </w:rPr>
      </w:pPr>
    </w:p>
    <w:p w14:paraId="3A9B9039" w14:textId="5A67CCDC" w:rsidR="008A25B5" w:rsidRPr="008A25B5" w:rsidRDefault="008A25B5" w:rsidP="00E87BDB">
      <w:pPr>
        <w:pStyle w:val="Bo-C1Content"/>
        <w:rPr>
          <w:lang w:val="en-US"/>
        </w:rPr>
      </w:pPr>
      <w:r w:rsidRPr="00E87BDB">
        <w:rPr>
          <w:cs/>
          <w:lang w:val="en-US"/>
        </w:rPr>
        <w:t>บริษัทย่อยแห่งหนึ่งอยู่ระหว่างการดําเนินการขาย</w:t>
      </w:r>
      <w:r w:rsidRPr="00E87BDB">
        <w:rPr>
          <w:rFonts w:hint="cs"/>
          <w:cs/>
          <w:lang w:val="en-US"/>
        </w:rPr>
        <w:t>เครื่องจักรและอุปกรณ์ในการผลิต</w:t>
      </w:r>
      <w:r w:rsidRPr="00E87BDB">
        <w:rPr>
          <w:cs/>
          <w:lang w:val="en-US"/>
        </w:rPr>
        <w:t>บางส่วน มูลค่าตามบัญชีรวมเป็นจำนวน</w:t>
      </w:r>
      <w:r w:rsidRPr="00E87BDB">
        <w:rPr>
          <w:rFonts w:hint="cs"/>
          <w:cs/>
          <w:lang w:val="en-US"/>
        </w:rPr>
        <w:t>เงิน</w:t>
      </w:r>
      <w:r w:rsidRPr="00E87BDB">
        <w:rPr>
          <w:lang w:val="en-US"/>
        </w:rPr>
        <w:t xml:space="preserve"> 205 </w:t>
      </w:r>
      <w:r w:rsidRPr="00E87BDB">
        <w:rPr>
          <w:rFonts w:hint="cs"/>
          <w:cs/>
          <w:lang w:val="en-US"/>
        </w:rPr>
        <w:t>ล้านบาท โดยคาดว่าการขายเครื่องจักรและอุปกรณ์ในการผลิตดังกล่าวจะแล้วเสร็จภายใน</w:t>
      </w:r>
      <w:r w:rsidRPr="00E87BDB">
        <w:rPr>
          <w:cs/>
          <w:lang w:val="en-US"/>
        </w:rPr>
        <w:br/>
      </w:r>
      <w:r w:rsidRPr="00E87BDB">
        <w:rPr>
          <w:rFonts w:hint="cs"/>
          <w:cs/>
          <w:lang w:val="en-US"/>
        </w:rPr>
        <w:t>ไตรมาสที่</w:t>
      </w:r>
      <w:r w:rsidRPr="00E87BDB">
        <w:rPr>
          <w:lang w:val="en-US"/>
        </w:rPr>
        <w:t xml:space="preserve"> 2 </w:t>
      </w:r>
      <w:r w:rsidRPr="00E87BDB">
        <w:rPr>
          <w:cs/>
          <w:lang w:val="en-US"/>
        </w:rPr>
        <w:t>ของปี</w:t>
      </w:r>
      <w:r w:rsidRPr="00E87BDB">
        <w:rPr>
          <w:lang w:val="en-US"/>
        </w:rPr>
        <w:t xml:space="preserve"> 2566 </w:t>
      </w:r>
      <w:r w:rsidRPr="00E87BDB">
        <w:rPr>
          <w:cs/>
          <w:lang w:val="en-US"/>
        </w:rPr>
        <w:t>บริษัท</w:t>
      </w:r>
      <w:r w:rsidRPr="00E87BDB">
        <w:rPr>
          <w:rFonts w:hint="cs"/>
          <w:cs/>
          <w:lang w:val="en-US"/>
        </w:rPr>
        <w:t>ย่อยดังกล่าว</w:t>
      </w:r>
      <w:r w:rsidRPr="00E87BDB">
        <w:rPr>
          <w:cs/>
          <w:lang w:val="en-US"/>
        </w:rPr>
        <w:t>จึงได้จัดประเภท</w:t>
      </w:r>
      <w:r w:rsidRPr="00E87BDB">
        <w:rPr>
          <w:rFonts w:hint="cs"/>
          <w:cs/>
          <w:lang w:val="en-US"/>
        </w:rPr>
        <w:t>เครื่องจักรและอุปกรณ์ในการผลิต</w:t>
      </w:r>
      <w:r w:rsidRPr="00E87BDB">
        <w:rPr>
          <w:cs/>
          <w:lang w:val="en-US"/>
        </w:rPr>
        <w:t>ดังกล่าวเป็นสินทรัพย์ไม่หมุนเวียนที่ถือไว้เพื่อขายในงบการเงิน</w:t>
      </w:r>
    </w:p>
    <w:p w14:paraId="3F8653C8" w14:textId="3408BC26" w:rsidR="000540C3" w:rsidRDefault="000540C3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E1AA6A" w14:textId="77777777" w:rsidR="00811B26" w:rsidRPr="006B10B4" w:rsidRDefault="00811B26" w:rsidP="005F0007">
      <w:pPr>
        <w:pStyle w:val="Caption"/>
        <w:ind w:hanging="900"/>
      </w:pPr>
      <w:r w:rsidRPr="006B10B4">
        <w:rPr>
          <w:rFonts w:hint="cs"/>
          <w:cs/>
        </w:rPr>
        <w:lastRenderedPageBreak/>
        <w:t>เงินกู้ยืมระยะสั้นจากสถาบันการเงิน</w:t>
      </w:r>
    </w:p>
    <w:p w14:paraId="43538564" w14:textId="77777777" w:rsidR="00811B26" w:rsidRPr="00732CFB" w:rsidRDefault="00811B26" w:rsidP="00732CFB">
      <w:pPr>
        <w:pStyle w:val="Bo-Blankline"/>
      </w:pPr>
    </w:p>
    <w:p w14:paraId="03A0C8EF" w14:textId="3C1F0F4D" w:rsidR="00F15360" w:rsidRDefault="00F15360" w:rsidP="005F000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C463A4">
        <w:rPr>
          <w:rFonts w:ascii="Angsana New" w:hAnsi="Angsana New" w:hint="cs"/>
          <w:sz w:val="30"/>
          <w:szCs w:val="30"/>
          <w:cs/>
        </w:rPr>
        <w:t>เ</w:t>
      </w:r>
      <w:r w:rsidR="006B10B4" w:rsidRPr="006B10B4">
        <w:rPr>
          <w:rFonts w:ascii="Angsana New" w:hAnsi="Angsana New" w:hint="cs"/>
          <w:sz w:val="30"/>
          <w:szCs w:val="30"/>
          <w:cs/>
        </w:rPr>
        <w:t>ก</w:t>
      </w:r>
      <w:r w:rsidR="00C463A4">
        <w:rPr>
          <w:rFonts w:ascii="Angsana New" w:hAnsi="Angsana New" w:hint="cs"/>
          <w:sz w:val="30"/>
          <w:szCs w:val="30"/>
          <w:cs/>
        </w:rPr>
        <w:t>้า</w:t>
      </w:r>
      <w:r w:rsidRPr="006B10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B10B4" w:rsidRPr="006B10B4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C463A4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6B10B4" w:rsidRPr="006B10B4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6B10B4" w:rsidRPr="006B10B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505D" w:rsidRPr="006B10B4">
        <w:rPr>
          <w:rFonts w:ascii="Angsana New" w:hAnsi="Angsana New" w:hint="cs"/>
          <w:sz w:val="30"/>
          <w:szCs w:val="30"/>
          <w:lang w:val="en-US"/>
        </w:rPr>
        <w:t>2565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0E9AC37C" w14:textId="77777777" w:rsidR="008A25B5" w:rsidRDefault="008A25B5" w:rsidP="00732CFB">
      <w:pPr>
        <w:pStyle w:val="Bo-Blankline"/>
        <w:rPr>
          <w:lang w:val="en-US"/>
        </w:rPr>
      </w:pPr>
    </w:p>
    <w:tbl>
      <w:tblPr>
        <w:tblW w:w="9174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6201"/>
        <w:gridCol w:w="2973"/>
      </w:tblGrid>
      <w:tr w:rsidR="008A25B5" w:rsidRPr="006B10B4" w14:paraId="0FE0B301" w14:textId="77777777" w:rsidTr="006118C2">
        <w:tc>
          <w:tcPr>
            <w:tcW w:w="6201" w:type="dxa"/>
          </w:tcPr>
          <w:p w14:paraId="1C225806" w14:textId="77777777" w:rsidR="008A25B5" w:rsidRPr="006B10B4" w:rsidRDefault="008A25B5" w:rsidP="006118C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3" w:type="dxa"/>
          </w:tcPr>
          <w:p w14:paraId="6C979FF7" w14:textId="77777777" w:rsidR="008A25B5" w:rsidRPr="006B10B4" w:rsidRDefault="008A25B5" w:rsidP="006118C2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A25B5" w:rsidRPr="006B10B4" w14:paraId="6CF3EA38" w14:textId="77777777" w:rsidTr="006118C2">
        <w:tc>
          <w:tcPr>
            <w:tcW w:w="6201" w:type="dxa"/>
          </w:tcPr>
          <w:p w14:paraId="3A3FF2F9" w14:textId="77777777" w:rsidR="008A25B5" w:rsidRPr="006B10B4" w:rsidRDefault="008A25B5" w:rsidP="006118C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3" w:type="dxa"/>
          </w:tcPr>
          <w:p w14:paraId="42590A7B" w14:textId="77777777" w:rsidR="008A25B5" w:rsidRPr="006B10B4" w:rsidRDefault="008A25B5" w:rsidP="006118C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8A25B5" w:rsidRPr="006B10B4" w14:paraId="0D6FFF27" w14:textId="77777777" w:rsidTr="006118C2">
        <w:tc>
          <w:tcPr>
            <w:tcW w:w="6201" w:type="dxa"/>
          </w:tcPr>
          <w:p w14:paraId="646D68DE" w14:textId="77777777" w:rsidR="008A25B5" w:rsidRPr="006B10B4" w:rsidRDefault="008A25B5" w:rsidP="006118C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3" w:type="dxa"/>
          </w:tcPr>
          <w:p w14:paraId="545CF6AC" w14:textId="77777777" w:rsidR="008A25B5" w:rsidRPr="006B10B4" w:rsidRDefault="008A25B5" w:rsidP="006118C2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A25B5" w:rsidRPr="006B10B4" w14:paraId="3EBE7D74" w14:textId="77777777" w:rsidTr="006118C2">
        <w:tc>
          <w:tcPr>
            <w:tcW w:w="6201" w:type="dxa"/>
          </w:tcPr>
          <w:p w14:paraId="1C9C2667" w14:textId="77777777" w:rsidR="008A25B5" w:rsidRPr="006B10B4" w:rsidRDefault="008A25B5" w:rsidP="006118C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973" w:type="dxa"/>
          </w:tcPr>
          <w:p w14:paraId="2D7A0FD7" w14:textId="77777777" w:rsidR="008A25B5" w:rsidRPr="00356FF2" w:rsidRDefault="008A25B5" w:rsidP="006118C2">
            <w:pPr>
              <w:tabs>
                <w:tab w:val="decimal" w:pos="268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56FF2">
              <w:rPr>
                <w:rFonts w:ascii="Angsana New" w:hAnsi="Angsana New" w:hint="cs"/>
                <w:sz w:val="30"/>
                <w:szCs w:val="30"/>
                <w:lang w:val="en-US"/>
              </w:rPr>
              <w:t>3,391,674</w:t>
            </w:r>
          </w:p>
        </w:tc>
      </w:tr>
      <w:tr w:rsidR="008A25B5" w:rsidRPr="006B10B4" w14:paraId="0969900E" w14:textId="77777777" w:rsidTr="006118C2">
        <w:tc>
          <w:tcPr>
            <w:tcW w:w="6201" w:type="dxa"/>
          </w:tcPr>
          <w:p w14:paraId="2CDF9685" w14:textId="0A2502DC" w:rsidR="008A25B5" w:rsidRPr="001C5557" w:rsidRDefault="00356FF2" w:rsidP="006118C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8A25B5"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14:paraId="189E3BD1" w14:textId="1EB45125" w:rsidR="008A25B5" w:rsidRPr="00356FF2" w:rsidRDefault="00356FF2" w:rsidP="006118C2">
            <w:pPr>
              <w:tabs>
                <w:tab w:val="decimal" w:pos="268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(601</w:t>
            </w:r>
            <w:r w:rsidR="008A25B5" w:rsidRPr="00356F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505)</w:t>
            </w:r>
          </w:p>
        </w:tc>
      </w:tr>
      <w:tr w:rsidR="008A25B5" w:rsidRPr="007E0FE6" w14:paraId="6E11946E" w14:textId="77777777" w:rsidTr="006118C2">
        <w:tc>
          <w:tcPr>
            <w:tcW w:w="6201" w:type="dxa"/>
          </w:tcPr>
          <w:p w14:paraId="31C8155F" w14:textId="033C0212" w:rsidR="008A25B5" w:rsidRPr="006B10B4" w:rsidRDefault="008A25B5" w:rsidP="006118C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7877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973" w:type="dxa"/>
            <w:tcBorders>
              <w:top w:val="single" w:sz="4" w:space="0" w:color="auto"/>
              <w:bottom w:val="double" w:sz="4" w:space="0" w:color="auto"/>
            </w:tcBorders>
          </w:tcPr>
          <w:p w14:paraId="63E89E66" w14:textId="28609900" w:rsidR="008A25B5" w:rsidRPr="00356FF2" w:rsidRDefault="00356FF2" w:rsidP="006118C2">
            <w:pPr>
              <w:tabs>
                <w:tab w:val="decimal" w:pos="268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2,790,169</w:t>
            </w:r>
          </w:p>
        </w:tc>
      </w:tr>
    </w:tbl>
    <w:p w14:paraId="1F642999" w14:textId="6AF1EC46" w:rsidR="000540C3" w:rsidRDefault="000540C3" w:rsidP="008A25B5">
      <w:pPr>
        <w:pStyle w:val="Bo-Blankline"/>
        <w:ind w:left="0"/>
      </w:pPr>
    </w:p>
    <w:p w14:paraId="5E0218BD" w14:textId="77777777" w:rsidR="000540C3" w:rsidRDefault="000540C3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CCAF024" w14:textId="1F7475EA" w:rsidR="00C563B2" w:rsidRPr="00AE0BB7" w:rsidRDefault="00C563B2" w:rsidP="00C563B2">
      <w:pPr>
        <w:pStyle w:val="Caption"/>
        <w:ind w:hanging="900"/>
      </w:pPr>
      <w:r w:rsidRPr="00AE0BB7">
        <w:rPr>
          <w:rFonts w:hint="cs"/>
          <w:cs/>
        </w:rPr>
        <w:lastRenderedPageBreak/>
        <w:t>หุ้นกู้</w:t>
      </w:r>
    </w:p>
    <w:p w14:paraId="306B4AF4" w14:textId="77777777" w:rsidR="00C563B2" w:rsidRPr="00D12D1F" w:rsidRDefault="00C563B2" w:rsidP="00C563B2">
      <w:pPr>
        <w:pStyle w:val="Bo-Blankline"/>
        <w:rPr>
          <w:lang w:val="en-US"/>
        </w:rPr>
      </w:pPr>
    </w:p>
    <w:p w14:paraId="3F6096DE" w14:textId="2B730F68" w:rsidR="00C563B2" w:rsidRDefault="00C563B2" w:rsidP="00C563B2">
      <w:pPr>
        <w:pStyle w:val="Bo-C1Content"/>
        <w:ind w:right="-25"/>
      </w:pPr>
      <w:r>
        <w:rPr>
          <w:cs/>
        </w:rPr>
        <w:t xml:space="preserve">ณ วันที่ </w:t>
      </w:r>
      <w:r w:rsidR="006B10B4">
        <w:t>30</w:t>
      </w:r>
      <w:r w:rsidR="006B10B4">
        <w:rPr>
          <w:cs/>
        </w:rPr>
        <w:t xml:space="preserve"> </w:t>
      </w:r>
      <w:r w:rsidR="00D765D3">
        <w:rPr>
          <w:rFonts w:hint="cs"/>
          <w:cs/>
        </w:rPr>
        <w:t>กันยา</w:t>
      </w:r>
      <w:r w:rsidR="006B10B4">
        <w:rPr>
          <w:cs/>
        </w:rPr>
        <w:t xml:space="preserve">ยน </w:t>
      </w:r>
      <w:r w:rsidR="0057505D">
        <w:rPr>
          <w:lang w:val="en-US"/>
        </w:rPr>
        <w:t>2565</w:t>
      </w:r>
      <w:r>
        <w:rPr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>
        <w:t>3</w:t>
      </w:r>
      <w:r>
        <w:rPr>
          <w:cs/>
        </w:rPr>
        <w:t xml:space="preserve"> เดือน มูลค่ารวม</w:t>
      </w:r>
      <w:r w:rsidR="00831C15">
        <w:t xml:space="preserve"> 63,017</w:t>
      </w:r>
      <w:r w:rsidR="001C1DAF">
        <w:t xml:space="preserve"> </w:t>
      </w:r>
      <w:r>
        <w:rPr>
          <w:cs/>
        </w:rPr>
        <w:t>ล้านบาท</w:t>
      </w:r>
      <w:r>
        <w:rPr>
          <w:rFonts w:hint="cs"/>
          <w:cs/>
        </w:rPr>
        <w:t xml:space="preserve"> </w:t>
      </w:r>
      <w:r>
        <w:rPr>
          <w:cs/>
        </w:rPr>
        <w:t xml:space="preserve">และ </w:t>
      </w:r>
      <w:r w:rsidR="00831C15">
        <w:t>43,709</w:t>
      </w:r>
      <w:r w:rsidR="001C1DAF" w:rsidRPr="001C1DAF">
        <w:t xml:space="preserve"> </w:t>
      </w:r>
      <w:r>
        <w:rPr>
          <w:cs/>
        </w:rPr>
        <w:t xml:space="preserve">ล้านบาท ตามลำดับ </w:t>
      </w:r>
      <w:r w:rsidRPr="00383111">
        <w:rPr>
          <w:i/>
          <w:iCs/>
          <w:cs/>
        </w:rPr>
        <w:t>(</w:t>
      </w:r>
      <w:r w:rsidR="00FC7A15" w:rsidRPr="00383111">
        <w:rPr>
          <w:i/>
          <w:iCs/>
        </w:rPr>
        <w:t>31</w:t>
      </w:r>
      <w:r w:rsidRPr="00383111">
        <w:rPr>
          <w:i/>
          <w:iCs/>
          <w:cs/>
        </w:rPr>
        <w:t xml:space="preserve"> ธันวาคม </w:t>
      </w:r>
      <w:r w:rsidR="00F47DB8">
        <w:rPr>
          <w:i/>
          <w:iCs/>
        </w:rPr>
        <w:t>2564</w:t>
      </w:r>
      <w:r w:rsidRPr="00383111">
        <w:rPr>
          <w:i/>
          <w:iCs/>
          <w:cs/>
        </w:rPr>
        <w:t xml:space="preserve">: </w:t>
      </w:r>
      <w:r w:rsidR="005B6D91" w:rsidRPr="005B6D91">
        <w:rPr>
          <w:i/>
          <w:iCs/>
        </w:rPr>
        <w:t xml:space="preserve">63,244 </w:t>
      </w:r>
      <w:r w:rsidRPr="00383111">
        <w:rPr>
          <w:i/>
          <w:iCs/>
          <w:cs/>
        </w:rPr>
        <w:t xml:space="preserve">ล้านบาทและ </w:t>
      </w:r>
      <w:r w:rsidR="005B6D91" w:rsidRPr="005B6D91">
        <w:rPr>
          <w:i/>
          <w:iCs/>
        </w:rPr>
        <w:t xml:space="preserve">48,531 </w:t>
      </w:r>
      <w:r w:rsidRPr="00383111">
        <w:rPr>
          <w:i/>
          <w:iCs/>
          <w:cs/>
        </w:rPr>
        <w:t>ล้านบาท ตามลำดับ)</w:t>
      </w:r>
      <w:r>
        <w:rPr>
          <w:cs/>
        </w:rPr>
        <w:t xml:space="preserve"> ดังนี้</w:t>
      </w:r>
    </w:p>
    <w:p w14:paraId="59B6E329" w14:textId="77777777" w:rsidR="00B13F6A" w:rsidRPr="00B13F6A" w:rsidRDefault="00B13F6A" w:rsidP="00C563B2">
      <w:pPr>
        <w:pStyle w:val="Bo-C1Content"/>
        <w:ind w:right="-25"/>
        <w:rPr>
          <w:sz w:val="20"/>
          <w:szCs w:val="20"/>
          <w:cs/>
        </w:rPr>
      </w:pP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2E4D6A" w:rsidRPr="00744476" w14:paraId="435CFA7C" w14:textId="77777777" w:rsidTr="002E4D6A">
        <w:trPr>
          <w:tblHeader/>
        </w:trPr>
        <w:tc>
          <w:tcPr>
            <w:tcW w:w="2070" w:type="dxa"/>
          </w:tcPr>
          <w:p w14:paraId="77889CDC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4DA162ED" w14:textId="2A6ADEA8" w:rsidR="002E4D6A" w:rsidRPr="00532769" w:rsidRDefault="002E4D6A" w:rsidP="002E4D6A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B10B4" w:rsidRPr="00744476" w14:paraId="143B0D1B" w14:textId="77777777" w:rsidTr="005E196B">
        <w:trPr>
          <w:tblHeader/>
        </w:trPr>
        <w:tc>
          <w:tcPr>
            <w:tcW w:w="2070" w:type="dxa"/>
          </w:tcPr>
          <w:p w14:paraId="61023F76" w14:textId="77777777" w:rsidR="006B10B4" w:rsidRPr="00744476" w:rsidRDefault="006B10B4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3B7BB77D" w14:textId="7403EE5C" w:rsidR="006B10B4" w:rsidRPr="00744476" w:rsidRDefault="006B10B4" w:rsidP="001156D7">
            <w:pPr>
              <w:spacing w:line="240" w:lineRule="atLeast"/>
              <w:ind w:left="-115" w:right="3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D765D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2565</w:t>
            </w:r>
          </w:p>
        </w:tc>
      </w:tr>
      <w:tr w:rsidR="002E4D6A" w:rsidRPr="00744476" w14:paraId="366226C2" w14:textId="77777777" w:rsidTr="002E4D6A">
        <w:trPr>
          <w:tblHeader/>
        </w:trPr>
        <w:tc>
          <w:tcPr>
            <w:tcW w:w="2070" w:type="dxa"/>
            <w:vAlign w:val="bottom"/>
          </w:tcPr>
          <w:p w14:paraId="3A416456" w14:textId="77777777" w:rsidR="002E4D6A" w:rsidRPr="00744476" w:rsidRDefault="002E4D6A" w:rsidP="008566B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63E8492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614BB7F5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4C0B9A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7265DF5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A79AF19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93F50A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00956476" w14:textId="18060992" w:rsidR="002E4D6A" w:rsidRPr="00744476" w:rsidRDefault="002E4D6A" w:rsidP="000E10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E3BA9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257FE432" w14:textId="77777777" w:rsidR="002E4D6A" w:rsidRPr="00744476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45786E4A" w14:textId="77777777" w:rsidTr="002E4D6A">
        <w:trPr>
          <w:tblHeader/>
        </w:trPr>
        <w:tc>
          <w:tcPr>
            <w:tcW w:w="2070" w:type="dxa"/>
          </w:tcPr>
          <w:p w14:paraId="6E75BD1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4ED69E8E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A8D8C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34F00BD" w14:textId="00ECB338" w:rsidR="002E4D6A" w:rsidRPr="00744476" w:rsidRDefault="000E106B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8DC1F8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FB2B28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B6D91" w:rsidRPr="00744476" w14:paraId="64EF654F" w14:textId="77777777" w:rsidTr="002E4D6A">
        <w:tc>
          <w:tcPr>
            <w:tcW w:w="2070" w:type="dxa"/>
          </w:tcPr>
          <w:p w14:paraId="72AABD76" w14:textId="03CEDDAF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 w:rsidRPr="005B6D91">
              <w:rPr>
                <w:rFonts w:ascii="Angsana New" w:hAnsi="Angsana New" w:hint="cs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2CE5196F" w14:textId="3511D381" w:rsidR="005B6D91" w:rsidRDefault="00E45E4B" w:rsidP="00E45E4B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6C0D87B8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C9A39" w14:textId="025D2BCF" w:rsidR="005B6D91" w:rsidRDefault="00E45E4B" w:rsidP="00E45E4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56AA1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867E0" w14:textId="63527166" w:rsidR="005B6D91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33E5B77F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EBD42AE" w14:textId="37399BDF" w:rsidR="005B6D91" w:rsidRPr="00E45E4B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80</w:t>
            </w:r>
          </w:p>
        </w:tc>
        <w:tc>
          <w:tcPr>
            <w:tcW w:w="236" w:type="dxa"/>
          </w:tcPr>
          <w:p w14:paraId="0DB3C1E4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421EF8A" w14:textId="381D7EDF" w:rsidR="005B6D91" w:rsidRPr="00E45E4B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7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5B6D91" w:rsidRPr="00744476" w14:paraId="57E0E174" w14:textId="77777777" w:rsidTr="002E4D6A">
        <w:tc>
          <w:tcPr>
            <w:tcW w:w="2070" w:type="dxa"/>
          </w:tcPr>
          <w:p w14:paraId="31626880" w14:textId="09D940E5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AA7B704" w14:textId="3274D696" w:rsidR="005B6D91" w:rsidRDefault="00AD0B60" w:rsidP="00AD0B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70" w:type="dxa"/>
            <w:shd w:val="clear" w:color="auto" w:fill="auto"/>
          </w:tcPr>
          <w:p w14:paraId="1F24EC1F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328AB" w14:textId="033F92D3" w:rsidR="005B6D91" w:rsidRDefault="00AD0B60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C05EE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C652F" w14:textId="0915A48D" w:rsidR="005B6D91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36" w:type="dxa"/>
          </w:tcPr>
          <w:p w14:paraId="2002A13B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FF01027" w14:textId="3A67F16A" w:rsidR="005B6D91" w:rsidRPr="00E45E4B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57A87917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53A47C9" w14:textId="40A53245" w:rsidR="005B6D91" w:rsidRPr="00E45E4B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6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B6D91" w:rsidRPr="00744476" w14:paraId="305E38AF" w14:textId="77777777" w:rsidTr="002E4D6A">
        <w:tc>
          <w:tcPr>
            <w:tcW w:w="2070" w:type="dxa"/>
          </w:tcPr>
          <w:p w14:paraId="31F391EA" w14:textId="7AA6701B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4AB2530" w14:textId="4758F555" w:rsidR="005B6D91" w:rsidRDefault="00AD0B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5995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7F9D58" w14:textId="772E75B7" w:rsidR="005B6D91" w:rsidRDefault="00AD0B60" w:rsidP="005B6D9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2BC4083F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7D131C" w14:textId="7F33CFD8" w:rsidR="005B6D91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B52D1D1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48250E" w14:textId="1C8654D7" w:rsidR="005B6D91" w:rsidRPr="00E45E4B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41C253AA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71088D5" w14:textId="6871726D" w:rsidR="005B6D91" w:rsidRPr="00E45E4B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6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180F5144" w14:textId="77777777" w:rsidTr="002E4D6A">
        <w:tc>
          <w:tcPr>
            <w:tcW w:w="2070" w:type="dxa"/>
          </w:tcPr>
          <w:p w14:paraId="3B421275" w14:textId="5E27C620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9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6AF5600" w14:textId="052C7822" w:rsidR="009B0EE7" w:rsidRDefault="009B0EE7" w:rsidP="009B0EE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F832AA6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07E452" w14:textId="4C66E13F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ED23C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644DB1" w14:textId="5A69AECB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7056FEB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A36470" w14:textId="633FB3E2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</w:tcPr>
          <w:p w14:paraId="1550DCE7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A3756F1" w14:textId="1DE4E1B6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 </w:t>
            </w:r>
            <w:r w:rsidRPr="00E45E4B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3489389F" w14:textId="77777777" w:rsidTr="002E4D6A">
        <w:tc>
          <w:tcPr>
            <w:tcW w:w="2070" w:type="dxa"/>
          </w:tcPr>
          <w:p w14:paraId="058835BC" w14:textId="36E89F74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16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8A3660" w14:textId="45F9805C" w:rsidR="009B0EE7" w:rsidRDefault="009B0EE7" w:rsidP="009B0EE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5654DE03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D5EA77" w14:textId="21DBF9CB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094BE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74219" w14:textId="236394FD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3D9F8356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7E544F" w14:textId="70B3B936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28751AEA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F965009" w14:textId="39D5525D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9B0EE7" w:rsidRPr="00744476" w14:paraId="384D5CF3" w14:textId="77777777" w:rsidTr="002E4D6A">
        <w:tc>
          <w:tcPr>
            <w:tcW w:w="2070" w:type="dxa"/>
          </w:tcPr>
          <w:p w14:paraId="6AE818D7" w14:textId="1539F937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2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73E1557" w14:textId="0FBE2297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54FD8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4F5DF" w14:textId="57EFFA12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34A95523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33F38F" w14:textId="3A804FE8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6713989A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D23C1C" w14:textId="47C59C77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1D58FB28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9A7E01B" w14:textId="0310638A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</w:tr>
      <w:tr w:rsidR="009B0EE7" w:rsidRPr="00744476" w14:paraId="5E3497C4" w14:textId="77777777" w:rsidTr="002E4D6A">
        <w:tc>
          <w:tcPr>
            <w:tcW w:w="2070" w:type="dxa"/>
          </w:tcPr>
          <w:p w14:paraId="3C21E031" w14:textId="6C1A5ED0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19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6FD17C4" w14:textId="0C41B42E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A31A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CF01AB" w14:textId="42848CAD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43800C9C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09085" w14:textId="67863851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5364FB9B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4155979" w14:textId="26C76499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221673F1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26A9720" w14:textId="4A6B15A7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</w:tr>
      <w:tr w:rsidR="009B0EE7" w:rsidRPr="00744476" w14:paraId="12A3038E" w14:textId="77777777" w:rsidTr="002E4D6A">
        <w:tc>
          <w:tcPr>
            <w:tcW w:w="2070" w:type="dxa"/>
          </w:tcPr>
          <w:p w14:paraId="78E1798B" w14:textId="4DF6DEA3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8D8FC55" w14:textId="742531E1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5409D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AAEA" w14:textId="377D53A6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3155B1B8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8FAA19" w14:textId="232B6EBE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57D5B26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1E8105" w14:textId="092A90DF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6E4869D7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B1152D1" w14:textId="41046F63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9B0EE7" w:rsidRPr="00744476" w14:paraId="63ACD443" w14:textId="77777777" w:rsidTr="002E4D6A">
        <w:tc>
          <w:tcPr>
            <w:tcW w:w="2070" w:type="dxa"/>
          </w:tcPr>
          <w:p w14:paraId="67CB1EA1" w14:textId="12C7E93C" w:rsidR="009B0EE7" w:rsidRPr="005B6D91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10922EE" w14:textId="51F77C06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D2D7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E356E" w14:textId="5C208208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CB4A70F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9CC14" w14:textId="5444376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50970F1B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E2B51C1" w14:textId="62320187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6EEC35DF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DBA744" w14:textId="33718CB5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E45E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9B0EE7" w:rsidRPr="00744476" w14:paraId="4D228953" w14:textId="77777777" w:rsidTr="002E4D6A">
        <w:tc>
          <w:tcPr>
            <w:tcW w:w="2070" w:type="dxa"/>
          </w:tcPr>
          <w:p w14:paraId="6F690839" w14:textId="389000A9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B6D6F9D" w14:textId="1E5DD29D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FAC15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97780" w14:textId="7B712BD1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04A231F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3229E4" w14:textId="580E561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A7DCA32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6C2CD1C" w14:textId="4149E054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0A438910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BEDCEC7" w14:textId="4A2FD23A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3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4F9F14CF" w14:textId="77777777" w:rsidTr="002E4D6A">
        <w:tc>
          <w:tcPr>
            <w:tcW w:w="2070" w:type="dxa"/>
          </w:tcPr>
          <w:p w14:paraId="1C612810" w14:textId="0776340E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เมษายน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64AC148" w14:textId="1065A21C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E5CE56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297149" w14:textId="4113F607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BEBF8A1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DFCAC" w14:textId="39098ADF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BC33790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376A6D" w14:textId="27A0E180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27FAACA5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6BDEFA3" w14:textId="61F7AA96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2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9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42DFB94C" w14:textId="77777777" w:rsidTr="002E4D6A">
        <w:tc>
          <w:tcPr>
            <w:tcW w:w="2070" w:type="dxa"/>
          </w:tcPr>
          <w:p w14:paraId="30A73794" w14:textId="5CB7BCB3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0C0741" w14:textId="2608D42E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EFDF6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E1ACCB" w14:textId="2BAA37D4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0AECD32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02F51D" w14:textId="3E2150AC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758266C6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6ADA2E8" w14:textId="75583A72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E4F6430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C37155" w14:textId="54C70E37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2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6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766118EF" w14:textId="77777777" w:rsidTr="002E4D6A">
        <w:tc>
          <w:tcPr>
            <w:tcW w:w="2070" w:type="dxa"/>
          </w:tcPr>
          <w:p w14:paraId="04111E09" w14:textId="0FCF0109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FB9E509" w14:textId="3BC0B18B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452BA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3675DA" w14:textId="2B8DF145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653DC39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4611B" w14:textId="1F20B126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36" w:type="dxa"/>
          </w:tcPr>
          <w:p w14:paraId="067E1FF4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F9C90A2" w14:textId="737935E9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24656B26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1CC518A" w14:textId="0C1614FF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6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16874C7D" w14:textId="77777777" w:rsidTr="002E4D6A">
        <w:tc>
          <w:tcPr>
            <w:tcW w:w="2070" w:type="dxa"/>
          </w:tcPr>
          <w:p w14:paraId="75BF4D31" w14:textId="1367803A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7015580" w14:textId="6A67EA40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9DD5A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D94F8" w14:textId="0E27D469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78CEAD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9DA1DB" w14:textId="4438D06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F5734AF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F8D0D85" w14:textId="46303D19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514C6907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B6616D8" w14:textId="43A4C658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B0EE7" w:rsidRPr="00744476" w14:paraId="389C9C44" w14:textId="77777777" w:rsidTr="002E4D6A">
        <w:tc>
          <w:tcPr>
            <w:tcW w:w="2070" w:type="dxa"/>
          </w:tcPr>
          <w:p w14:paraId="64C28600" w14:textId="04AEEF44" w:rsidR="009B0EE7" w:rsidRPr="005B6D91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 xml:space="preserve">12 </w:t>
            </w:r>
            <w:r w:rsidRPr="005B6D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59B9C39" w14:textId="2F928167" w:rsidR="009B0EE7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25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C4F19B" w14:textId="77777777" w:rsidR="009B0EE7" w:rsidRPr="00744476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571F1" w14:textId="78234AA7" w:rsidR="009B0EE7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FA111F4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3A8A97" w14:textId="529FD1D7" w:rsidR="009B0EE7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DE3B199" w14:textId="77777777" w:rsidR="009B0EE7" w:rsidRPr="00744476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3212667" w14:textId="2359E4C7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39CB25F2" w14:textId="77777777" w:rsidR="009B0EE7" w:rsidRPr="00E45E4B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17B774D" w14:textId="4AAA72B8" w:rsidR="009B0EE7" w:rsidRPr="00E45E4B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="Angsana New" w:hAnsi="Angsana New"/>
                <w:sz w:val="27"/>
                <w:szCs w:val="27"/>
                <w:lang w:val="en-US"/>
              </w:rPr>
              <w:t xml:space="preserve">3 </w:t>
            </w:r>
            <w:r w:rsidRPr="00E45E4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E45E4B" w:rsidRPr="00744476" w14:paraId="18891105" w14:textId="77777777" w:rsidTr="002E4D6A">
        <w:tc>
          <w:tcPr>
            <w:tcW w:w="2070" w:type="dxa"/>
          </w:tcPr>
          <w:p w14:paraId="390B83C9" w14:textId="1B30C4B8" w:rsidR="00E45E4B" w:rsidRPr="005B6D91" w:rsidRDefault="00E45E4B" w:rsidP="00E45E4B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9CB97BB" w14:textId="7FDC5255" w:rsidR="00E45E4B" w:rsidRPr="006625B8" w:rsidRDefault="00E45E4B" w:rsidP="00E45E4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88F03" w14:textId="77777777" w:rsidR="00E45E4B" w:rsidRPr="00744476" w:rsidRDefault="00E45E4B" w:rsidP="00E45E4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E35B21" w14:textId="321B69AF" w:rsidR="00E45E4B" w:rsidRDefault="00E45E4B" w:rsidP="00E45E4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4C2BD030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DE9B0D" w14:textId="05FEBE08" w:rsidR="00E45E4B" w:rsidRDefault="00E45E4B" w:rsidP="00E45E4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41EF24DA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E65A4F4" w14:textId="777FBBBA" w:rsidR="00E45E4B" w:rsidRP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6C75CB60" w14:textId="77777777" w:rsidR="00E45E4B" w:rsidRPr="00E45E4B" w:rsidRDefault="00E45E4B" w:rsidP="00E45E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E081E8D" w14:textId="20409864" w:rsidR="00E45E4B" w:rsidRP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775CA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775C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775CA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E45E4B" w:rsidRPr="00744476" w14:paraId="3B95FAD1" w14:textId="77777777" w:rsidTr="002E4D6A">
        <w:tc>
          <w:tcPr>
            <w:tcW w:w="2070" w:type="dxa"/>
          </w:tcPr>
          <w:p w14:paraId="3688A6A5" w14:textId="021AD08A" w:rsidR="00E45E4B" w:rsidRPr="005B6D91" w:rsidRDefault="00E45E4B" w:rsidP="00E45E4B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36DE5D4" w14:textId="424F8A61" w:rsidR="00E45E4B" w:rsidRPr="006625B8" w:rsidRDefault="00E45E4B" w:rsidP="00E45E4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6C059" w14:textId="77777777" w:rsidR="00E45E4B" w:rsidRPr="00744476" w:rsidRDefault="00E45E4B" w:rsidP="00E45E4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DDD0FF" w14:textId="48C0CCA8" w:rsidR="00E45E4B" w:rsidRDefault="00E45E4B" w:rsidP="00E45E4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70" w:type="dxa"/>
            <w:shd w:val="clear" w:color="auto" w:fill="auto"/>
          </w:tcPr>
          <w:p w14:paraId="59A7CF74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CE890F" w14:textId="18CCF11B" w:rsidR="00E45E4B" w:rsidRDefault="00E45E4B" w:rsidP="00E45E4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36" w:type="dxa"/>
          </w:tcPr>
          <w:p w14:paraId="2F6CB7DA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8D5F0E5" w14:textId="08EDBBF3" w:rsidR="00E45E4B" w:rsidRP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42878511" w14:textId="77777777" w:rsidR="00E45E4B" w:rsidRPr="00E45E4B" w:rsidRDefault="00E45E4B" w:rsidP="00E45E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408AB06" w14:textId="6922E567" w:rsidR="00E45E4B" w:rsidRP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775CA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775C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775CA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E45E4B" w:rsidRPr="00744476" w14:paraId="37865EA3" w14:textId="77777777" w:rsidTr="002E4D6A">
        <w:tc>
          <w:tcPr>
            <w:tcW w:w="2070" w:type="dxa"/>
          </w:tcPr>
          <w:p w14:paraId="0EC917B4" w14:textId="77777777" w:rsidR="00E45E4B" w:rsidRPr="005B6D91" w:rsidRDefault="00E45E4B" w:rsidP="00E45E4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B6D9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99DC8" w14:textId="47A1D5A3" w:rsidR="00E45E4B" w:rsidRPr="0018344E" w:rsidRDefault="00E45E4B" w:rsidP="00E45E4B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13,843,200</w:t>
            </w:r>
          </w:p>
        </w:tc>
        <w:tc>
          <w:tcPr>
            <w:tcW w:w="270" w:type="dxa"/>
            <w:shd w:val="clear" w:color="auto" w:fill="auto"/>
          </w:tcPr>
          <w:p w14:paraId="2F46EB4E" w14:textId="77777777" w:rsidR="00E45E4B" w:rsidRPr="0018344E" w:rsidRDefault="00E45E4B" w:rsidP="00E45E4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DED85" w14:textId="1AC9D363" w:rsidR="00E45E4B" w:rsidRPr="00721122" w:rsidRDefault="00E45E4B" w:rsidP="00E45E4B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49,173,400</w:t>
            </w:r>
          </w:p>
        </w:tc>
        <w:tc>
          <w:tcPr>
            <w:tcW w:w="270" w:type="dxa"/>
            <w:shd w:val="clear" w:color="auto" w:fill="auto"/>
          </w:tcPr>
          <w:p w14:paraId="674DED84" w14:textId="77777777" w:rsidR="00E45E4B" w:rsidRPr="00721122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D7DE" w14:textId="4D096B50" w:rsidR="00E45E4B" w:rsidRPr="00704D34" w:rsidRDefault="00E45E4B" w:rsidP="00E45E4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63,016,600</w:t>
            </w:r>
          </w:p>
        </w:tc>
        <w:tc>
          <w:tcPr>
            <w:tcW w:w="236" w:type="dxa"/>
          </w:tcPr>
          <w:p w14:paraId="496F1D3D" w14:textId="77777777" w:rsidR="00E45E4B" w:rsidRPr="005964F0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46C192D6" w14:textId="77777777" w:rsidR="00E45E4B" w:rsidRPr="005964F0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0B2B083E" w14:textId="77777777" w:rsidR="00E45E4B" w:rsidRPr="005964F0" w:rsidRDefault="00E45E4B" w:rsidP="00E45E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CE7E69A" w14:textId="77777777" w:rsidR="00E45E4B" w:rsidRPr="005964F0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7EF65D48" w14:textId="43A7410D" w:rsidR="00C169A6" w:rsidRDefault="00C169A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250047C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62C8EBE0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10DE09E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1C6EEAFD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66399A5D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4AE3D34D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212E11EF" w14:textId="77777777" w:rsidR="005A3428" w:rsidRDefault="005A342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2E4D6A" w:rsidRPr="00532769" w14:paraId="5AC0CE34" w14:textId="77777777" w:rsidTr="002E4D6A">
        <w:trPr>
          <w:tblHeader/>
        </w:trPr>
        <w:tc>
          <w:tcPr>
            <w:tcW w:w="2070" w:type="dxa"/>
          </w:tcPr>
          <w:p w14:paraId="488D9328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3A90A96F" w14:textId="0BDC8C83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10B4" w:rsidRPr="00744476" w14:paraId="7D5E722E" w14:textId="77777777" w:rsidTr="00C462B0">
        <w:trPr>
          <w:tblHeader/>
        </w:trPr>
        <w:tc>
          <w:tcPr>
            <w:tcW w:w="2070" w:type="dxa"/>
          </w:tcPr>
          <w:p w14:paraId="31B39AA6" w14:textId="77777777" w:rsidR="006B10B4" w:rsidRPr="00744476" w:rsidRDefault="006B10B4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77651EE0" w14:textId="7250B913" w:rsidR="006B10B4" w:rsidRPr="00744476" w:rsidRDefault="006B10B4" w:rsidP="001156D7">
            <w:pPr>
              <w:spacing w:line="240" w:lineRule="atLeast"/>
              <w:ind w:left="-115" w:right="313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D765D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2565</w:t>
            </w:r>
          </w:p>
        </w:tc>
      </w:tr>
      <w:tr w:rsidR="002E4D6A" w:rsidRPr="00744476" w14:paraId="50E05FD3" w14:textId="77777777" w:rsidTr="002E4D6A">
        <w:trPr>
          <w:tblHeader/>
        </w:trPr>
        <w:tc>
          <w:tcPr>
            <w:tcW w:w="2070" w:type="dxa"/>
            <w:vAlign w:val="bottom"/>
          </w:tcPr>
          <w:p w14:paraId="2B4F43D3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D66A20E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5563AF54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4A04D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EA909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D0A449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03B684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780E28AC" w14:textId="722EEB97" w:rsidR="002E4D6A" w:rsidRPr="00744476" w:rsidRDefault="002E4D6A" w:rsidP="003831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3B4E2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4832688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604A4991" w14:textId="77777777" w:rsidTr="002E4D6A">
        <w:trPr>
          <w:tblHeader/>
        </w:trPr>
        <w:tc>
          <w:tcPr>
            <w:tcW w:w="2070" w:type="dxa"/>
          </w:tcPr>
          <w:p w14:paraId="4AC9139E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76B765B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60A8376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0617887" w14:textId="5A671CEC" w:rsidR="002E4D6A" w:rsidRPr="00744476" w:rsidRDefault="00383111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659A94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58C031FB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B6D91" w14:paraId="2C06926D" w14:textId="77777777" w:rsidTr="002E4D6A">
        <w:tc>
          <w:tcPr>
            <w:tcW w:w="2070" w:type="dxa"/>
          </w:tcPr>
          <w:p w14:paraId="11997578" w14:textId="09691068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เมษายน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0C6EC00F" w14:textId="5DBF63F0" w:rsidR="005B6D91" w:rsidRDefault="00E45E4B" w:rsidP="00E45E4B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0FCAB16E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05825B" w14:textId="45FBE65B" w:rsidR="005B6D91" w:rsidRDefault="00E45E4B" w:rsidP="00E45E4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6BC24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4C9E3F" w14:textId="0B75D23B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1A5FC9AE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7C8D62D" w14:textId="7EE760CC" w:rsidR="005B6D91" w:rsidRPr="00E45E4B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</w:t>
            </w:r>
            <w:r w:rsid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</w:tcPr>
          <w:p w14:paraId="1ECD5E82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7AF52C1" w14:textId="08FAA39A" w:rsidR="005B6D91" w:rsidRPr="00E45E4B" w:rsidRDefault="00E45E4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70625B"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70625B"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B6D91" w14:paraId="1AAC3162" w14:textId="77777777" w:rsidTr="002E4D6A">
        <w:tc>
          <w:tcPr>
            <w:tcW w:w="2070" w:type="dxa"/>
          </w:tcPr>
          <w:p w14:paraId="4CFD6B07" w14:textId="6BDF266A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120897F" w14:textId="4933263A" w:rsidR="005B6D91" w:rsidRDefault="00B47060" w:rsidP="00B470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847BE0D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52EEA9" w14:textId="59F6992A" w:rsidR="005B6D91" w:rsidRDefault="00360E4D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A9F7D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E54CF0" w14:textId="15741EDA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CC55473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945A1A3" w14:textId="58316227" w:rsidR="005B6D91" w:rsidRPr="00E45E4B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1F56A63C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A34123A" w14:textId="3133DE96" w:rsidR="005B6D91" w:rsidRPr="00E45E4B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5B6D91" w14:paraId="68F22F2D" w14:textId="77777777" w:rsidTr="002E4D6A">
        <w:tc>
          <w:tcPr>
            <w:tcW w:w="2070" w:type="dxa"/>
          </w:tcPr>
          <w:p w14:paraId="36CB37A3" w14:textId="6AD19D87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B6D9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AC5A06C" w14:textId="4A4E6473" w:rsidR="005B6D91" w:rsidRDefault="00B470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7FED1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75885" w14:textId="2040C422" w:rsidR="005B6D91" w:rsidRDefault="00360E4D" w:rsidP="005B6D9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0B3B8976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152E9D" w14:textId="70DA15AE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75AA0018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5D2885D" w14:textId="1E4CEA42" w:rsidR="005B6D91" w:rsidRPr="00E45E4B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48C62423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4653013" w14:textId="01F770EE" w:rsidR="005B6D91" w:rsidRPr="00E45E4B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B6D91" w14:paraId="7454C26A" w14:textId="77777777" w:rsidTr="002E4D6A">
        <w:tc>
          <w:tcPr>
            <w:tcW w:w="2070" w:type="dxa"/>
          </w:tcPr>
          <w:p w14:paraId="513F3D64" w14:textId="3C27D0C6" w:rsidR="005B6D91" w:rsidRPr="005B6D91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16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222FB20" w14:textId="6F2BD766" w:rsidR="005B6D91" w:rsidRDefault="00B47060" w:rsidP="00B470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1308AD48" w14:textId="77777777" w:rsidR="005B6D91" w:rsidRPr="00744476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EC4E8B" w14:textId="6FB11DF2" w:rsidR="005B6D91" w:rsidRDefault="00360E4D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DFB7E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F5F82D" w14:textId="4F2829D4" w:rsidR="005B6D91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5E3EA34C" w14:textId="77777777" w:rsidR="005B6D91" w:rsidRPr="00744476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40B895B" w14:textId="5D7ABC3B" w:rsidR="005B6D91" w:rsidRPr="00E45E4B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69A12D5D" w14:textId="77777777" w:rsidR="005B6D91" w:rsidRPr="00E45E4B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75649A9" w14:textId="6D3D71E6" w:rsidR="005B6D91" w:rsidRPr="00E45E4B" w:rsidRDefault="0070625B" w:rsidP="007062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</w:tr>
      <w:tr w:rsidR="00347934" w14:paraId="39015F47" w14:textId="77777777" w:rsidTr="002E4D6A">
        <w:tc>
          <w:tcPr>
            <w:tcW w:w="2070" w:type="dxa"/>
          </w:tcPr>
          <w:p w14:paraId="1B6DC10C" w14:textId="5E80FD57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C93BAA8" w14:textId="7FF34C20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C9BF2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74F62" w14:textId="2AC8F676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649D2C7B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C04844" w14:textId="19BBD3C7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77A153E2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31BF69F" w14:textId="17AEE888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62D0EC6E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40B1A6C" w14:textId="7ED08580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1E9BEFAB" w14:textId="77777777" w:rsidTr="002E4D6A">
        <w:tc>
          <w:tcPr>
            <w:tcW w:w="2070" w:type="dxa"/>
          </w:tcPr>
          <w:p w14:paraId="69C23721" w14:textId="1583E267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AC9CACC" w14:textId="60D26006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5DDD6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CC1988" w14:textId="12A54EBC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3EFC587D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B8454" w14:textId="55B83FCD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D709151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2837B36" w14:textId="3B420B13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791A9597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BE9ACEE" w14:textId="100A4FA2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347934" w14:paraId="41200FCF" w14:textId="77777777" w:rsidTr="002E4D6A">
        <w:tc>
          <w:tcPr>
            <w:tcW w:w="2070" w:type="dxa"/>
          </w:tcPr>
          <w:p w14:paraId="47435D24" w14:textId="7F913D31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58FD20" w14:textId="01BAA4E5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3A6AB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4DB348" w14:textId="54FDE980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0BE39DBD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270133" w14:textId="18747264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1165DB72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A056B2" w14:textId="3CE67CE7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212A9992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A5244A3" w14:textId="4345083B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347934" w14:paraId="2C46F87A" w14:textId="77777777" w:rsidTr="002E4D6A">
        <w:tc>
          <w:tcPr>
            <w:tcW w:w="2070" w:type="dxa"/>
          </w:tcPr>
          <w:p w14:paraId="140B7B02" w14:textId="01E56E5A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CCE5224" w14:textId="70548914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213C8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DBE4B" w14:textId="14FF2881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3EA0687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096D97" w14:textId="465534C7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8BE2022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0E38FF2" w14:textId="6C417255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5515F75A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6BF19A0" w14:textId="672413BE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3915361E" w14:textId="77777777" w:rsidTr="005B6D91">
        <w:tc>
          <w:tcPr>
            <w:tcW w:w="2070" w:type="dxa"/>
          </w:tcPr>
          <w:p w14:paraId="7A5617FD" w14:textId="59C71563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เมษายน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CFD2911" w14:textId="761BC4B1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D1B82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53C1E" w14:textId="6D946749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DD02855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83221" w14:textId="4DD696F3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097C904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A07A507" w14:textId="3F74A6FE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6252B9B5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AAB4F7D" w14:textId="55AA44A2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3FA88D87" w14:textId="77777777" w:rsidTr="00B16135">
        <w:tc>
          <w:tcPr>
            <w:tcW w:w="2070" w:type="dxa"/>
          </w:tcPr>
          <w:p w14:paraId="1FEC9483" w14:textId="458C54A1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ED9AC49" w14:textId="2255B7F5" w:rsidR="00347934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3483B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6E5DC" w14:textId="299BB284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0D0E60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ED5077" w14:textId="3C69CE41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234CC09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E8430D7" w14:textId="316B6013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70526B17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24E35109" w14:textId="15F6FA9A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47934" w14:paraId="68154FC1" w14:textId="77777777" w:rsidTr="00B16135">
        <w:tc>
          <w:tcPr>
            <w:tcW w:w="2070" w:type="dxa"/>
          </w:tcPr>
          <w:p w14:paraId="4966CF66" w14:textId="797AB665" w:rsidR="00347934" w:rsidRPr="005B6D91" w:rsidRDefault="00347934" w:rsidP="003479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5B6D9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5B6D9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82F45DD" w14:textId="4D7EFD02" w:rsidR="00347934" w:rsidRPr="00253735" w:rsidRDefault="00347934" w:rsidP="003479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71EF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97DF8B" w14:textId="77777777" w:rsidR="00347934" w:rsidRPr="00744476" w:rsidRDefault="00347934" w:rsidP="003479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678A13" w14:textId="3DD5415D" w:rsidR="00347934" w:rsidRDefault="00347934" w:rsidP="0034793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028C5AE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3488B0" w14:textId="421A759F" w:rsidR="00347934" w:rsidRDefault="00347934" w:rsidP="003479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56CB808" w14:textId="77777777" w:rsidR="00347934" w:rsidRPr="00744476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6DCDA8F" w14:textId="0512234F" w:rsidR="00347934" w:rsidRPr="00E45E4B" w:rsidRDefault="00347934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01B956A7" w14:textId="77777777" w:rsidR="00347934" w:rsidRPr="00E45E4B" w:rsidRDefault="00347934" w:rsidP="003479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E3DE8B5" w14:textId="09D8FA47" w:rsidR="00347934" w:rsidRPr="00E45E4B" w:rsidRDefault="0070625B" w:rsidP="003479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E45E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E45E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E45E4B" w14:paraId="5E63EF24" w14:textId="77777777" w:rsidTr="00B16135">
        <w:tc>
          <w:tcPr>
            <w:tcW w:w="2070" w:type="dxa"/>
          </w:tcPr>
          <w:p w14:paraId="135B3B56" w14:textId="094BC9C1" w:rsidR="00E45E4B" w:rsidRPr="005B6D91" w:rsidRDefault="00E45E4B" w:rsidP="00E45E4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FFFC34" w14:textId="2E43F35F" w:rsidR="00E45E4B" w:rsidRPr="00871EFC" w:rsidRDefault="00E45E4B" w:rsidP="00E45E4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B25F0" w14:textId="77777777" w:rsidR="00E45E4B" w:rsidRPr="00744476" w:rsidRDefault="00E45E4B" w:rsidP="00E45E4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6B5A3B" w14:textId="3B87A2CB" w:rsidR="00E45E4B" w:rsidRDefault="00E45E4B" w:rsidP="00E45E4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74714E71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DB2A0E" w14:textId="5D7D09A1" w:rsidR="00E45E4B" w:rsidRDefault="00E45E4B" w:rsidP="00E45E4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27E92F3B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7C5C399" w14:textId="20E7550F" w:rsidR="00E45E4B" w:rsidRP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8EDA444" w14:textId="77777777" w:rsidR="00E45E4B" w:rsidRPr="00E45E4B" w:rsidRDefault="00E45E4B" w:rsidP="00E45E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FC39CD2" w14:textId="65B6E5AE" w:rsidR="00E45E4B" w:rsidRP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775CA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775C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775CA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E45E4B" w14:paraId="749A0AA2" w14:textId="77777777" w:rsidTr="002E4D6A">
        <w:tc>
          <w:tcPr>
            <w:tcW w:w="2070" w:type="dxa"/>
          </w:tcPr>
          <w:p w14:paraId="5861AE70" w14:textId="75DF8A40" w:rsidR="00E45E4B" w:rsidRDefault="00E45E4B" w:rsidP="00E45E4B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7229D" w14:textId="2E7D541E" w:rsidR="00E45E4B" w:rsidRPr="00AD2B69" w:rsidRDefault="00E45E4B" w:rsidP="00E45E4B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10,023,200</w:t>
            </w:r>
          </w:p>
        </w:tc>
        <w:tc>
          <w:tcPr>
            <w:tcW w:w="270" w:type="dxa"/>
            <w:shd w:val="clear" w:color="auto" w:fill="auto"/>
          </w:tcPr>
          <w:p w14:paraId="7AE7DE03" w14:textId="77777777" w:rsidR="00E45E4B" w:rsidRPr="00744476" w:rsidRDefault="00E45E4B" w:rsidP="00E45E4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D1865" w14:textId="45E975D4" w:rsidR="00E45E4B" w:rsidRPr="00F14795" w:rsidRDefault="00E45E4B" w:rsidP="00E45E4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33,686,000</w:t>
            </w:r>
          </w:p>
        </w:tc>
        <w:tc>
          <w:tcPr>
            <w:tcW w:w="270" w:type="dxa"/>
            <w:shd w:val="clear" w:color="auto" w:fill="auto"/>
          </w:tcPr>
          <w:p w14:paraId="3EDDA58C" w14:textId="77777777" w:rsidR="00E45E4B" w:rsidRPr="00F14795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4B0F1" w14:textId="6CC8048D" w:rsidR="00E45E4B" w:rsidRPr="00F14795" w:rsidRDefault="00E45E4B" w:rsidP="00E45E4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43,709,200</w:t>
            </w:r>
          </w:p>
        </w:tc>
        <w:tc>
          <w:tcPr>
            <w:tcW w:w="236" w:type="dxa"/>
          </w:tcPr>
          <w:p w14:paraId="12A4F987" w14:textId="77777777" w:rsidR="00E45E4B" w:rsidRPr="00744476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0559B4" w14:textId="77777777" w:rsid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4F27EF" w14:textId="77777777" w:rsidR="00E45E4B" w:rsidRPr="00744476" w:rsidRDefault="00E45E4B" w:rsidP="00E45E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DBBB1A0" w14:textId="0AE9DEEB" w:rsidR="00E45E4B" w:rsidRDefault="00E45E4B" w:rsidP="00E45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0A34FB09" w14:textId="6B73EAAA" w:rsidR="00E87BDB" w:rsidRDefault="00E87BDB" w:rsidP="00125520">
      <w:pPr>
        <w:pStyle w:val="Bo-Blankline"/>
      </w:pPr>
    </w:p>
    <w:p w14:paraId="58FE5B71" w14:textId="77777777" w:rsidR="00E87BDB" w:rsidRDefault="00E87BD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C9D88D0" w14:textId="453191AA" w:rsidR="00592A3D" w:rsidRPr="00C6536F" w:rsidRDefault="00592A3D" w:rsidP="00592A3D">
      <w:pPr>
        <w:pStyle w:val="Caption"/>
        <w:ind w:hanging="900"/>
      </w:pPr>
      <w:r w:rsidRPr="00C6536F">
        <w:rPr>
          <w:rFonts w:hint="cs"/>
          <w:cs/>
        </w:rPr>
        <w:lastRenderedPageBreak/>
        <w:t>หุ้นทุนซื้อคืน</w:t>
      </w:r>
    </w:p>
    <w:p w14:paraId="62964D8F" w14:textId="0B1E1AD1" w:rsidR="00592A3D" w:rsidRDefault="00592A3D" w:rsidP="00592A3D">
      <w:pPr>
        <w:pStyle w:val="Bo-Blankline"/>
      </w:pPr>
    </w:p>
    <w:p w14:paraId="0413DD18" w14:textId="77777777" w:rsidR="001C5557" w:rsidRPr="00491C6B" w:rsidRDefault="001C5557" w:rsidP="001C5557">
      <w:pPr>
        <w:pStyle w:val="Bo-C1Content"/>
        <w:tabs>
          <w:tab w:val="left" w:pos="720"/>
        </w:tabs>
        <w:ind w:left="540"/>
      </w:pPr>
      <w:r w:rsidRPr="00491C6B">
        <w:rPr>
          <w:rFonts w:hint="cs"/>
          <w:cs/>
        </w:rPr>
        <w:t>ใน</w:t>
      </w:r>
      <w:r w:rsidRPr="00491C6B">
        <w:rPr>
          <w:rFonts w:hint="cs"/>
          <w:cs/>
          <w:lang w:val="en-US"/>
        </w:rPr>
        <w:t xml:space="preserve">ระหว่างปี </w:t>
      </w:r>
      <w:r w:rsidRPr="00491C6B">
        <w:rPr>
          <w:lang w:val="en-US"/>
        </w:rPr>
        <w:t>2564</w:t>
      </w:r>
      <w:r w:rsidRPr="00491C6B">
        <w:rPr>
          <w:rFonts w:hint="cs"/>
          <w:cs/>
        </w:rPr>
        <w:t xml:space="preserve"> บริษัทได้จำหน่ายหุ้นทุนซื้อคืนจำนวน </w:t>
      </w:r>
      <w:r w:rsidRPr="00491C6B">
        <w:rPr>
          <w:lang w:val="en-US"/>
        </w:rPr>
        <w:t>165</w:t>
      </w:r>
      <w:r w:rsidRPr="00491C6B">
        <w:t>.</w:t>
      </w:r>
      <w:r w:rsidRPr="00491C6B">
        <w:rPr>
          <w:lang w:val="en-US"/>
        </w:rPr>
        <w:t>61</w:t>
      </w:r>
      <w:r w:rsidRPr="00491C6B">
        <w:rPr>
          <w:rFonts w:hint="cs"/>
          <w:cs/>
        </w:rPr>
        <w:t xml:space="preserve"> ล้านหุ้น เป็นจำนวนเงินรวม </w:t>
      </w:r>
      <w:r w:rsidRPr="00491C6B">
        <w:rPr>
          <w:lang w:val="en-US"/>
        </w:rPr>
        <w:t>281</w:t>
      </w:r>
      <w:r w:rsidRPr="00491C6B">
        <w:t>.</w:t>
      </w:r>
      <w:r w:rsidRPr="00491C6B">
        <w:rPr>
          <w:lang w:val="en-US"/>
        </w:rPr>
        <w:t>27</w:t>
      </w:r>
      <w:r w:rsidRPr="00491C6B">
        <w:rPr>
          <w:rFonts w:hint="cs"/>
          <w:cs/>
        </w:rPr>
        <w:t xml:space="preserve"> ล้านบาท </w:t>
      </w:r>
      <w:r>
        <w:rPr>
          <w:rFonts w:hint="cs"/>
          <w:cs/>
        </w:rPr>
        <w:t>ประกอบด้วย</w:t>
      </w:r>
      <w:r>
        <w:rPr>
          <w:rFonts w:hint="cs"/>
          <w:cs/>
          <w:lang w:val="en-US"/>
        </w:rPr>
        <w:t>จำนวนต้นทุนของหุ้นทุนซื้อคืนที่จำหน่ายซึ่งคำนวณโดยวิธีถัวเฉลี่ยถ่วงน้ำหนัก</w:t>
      </w:r>
      <w:r w:rsidRPr="00491C6B">
        <w:rPr>
          <w:rFonts w:hint="cs"/>
          <w:cs/>
        </w:rPr>
        <w:t xml:space="preserve"> เป็นจำนวนเงินรวม </w:t>
      </w:r>
      <w:r>
        <w:rPr>
          <w:lang w:val="en-US"/>
        </w:rPr>
        <w:t>195.79</w:t>
      </w:r>
      <w:r w:rsidRPr="00491C6B">
        <w:rPr>
          <w:rFonts w:hint="cs"/>
          <w:cs/>
        </w:rPr>
        <w:t xml:space="preserve"> ล้านบาท และส่วนเกินทุนจากการจำหน่ายหุ้นทุนซื้อคืน (“ส่วนเกินทุนหุ้นทุนซื้อคืน”) จำนวน </w:t>
      </w:r>
      <w:r>
        <w:t>85.48</w:t>
      </w:r>
      <w:r w:rsidRPr="00491C6B">
        <w:t xml:space="preserve"> </w:t>
      </w:r>
      <w:r>
        <w:br/>
      </w:r>
      <w:r w:rsidRPr="00491C6B">
        <w:rPr>
          <w:rFonts w:hint="cs"/>
          <w:cs/>
        </w:rPr>
        <w:t>ล้านบาท แสดงเป็นรายการแยกต่างหากในส่วนของผู้ถือหุ้น</w:t>
      </w:r>
    </w:p>
    <w:p w14:paraId="09158623" w14:textId="77777777" w:rsidR="001C5557" w:rsidRPr="00491C6B" w:rsidRDefault="001C5557" w:rsidP="001C5557">
      <w:pPr>
        <w:pStyle w:val="Bo-Blankline"/>
        <w:rPr>
          <w:lang w:val="en-US"/>
        </w:rPr>
      </w:pPr>
    </w:p>
    <w:p w14:paraId="19C7AAD5" w14:textId="77777777" w:rsidR="001C5557" w:rsidRPr="008B07EC" w:rsidRDefault="001C5557" w:rsidP="001C5557">
      <w:pPr>
        <w:pStyle w:val="Bo-Blankline"/>
        <w:rPr>
          <w:spacing w:val="-4"/>
          <w:sz w:val="30"/>
          <w:szCs w:val="30"/>
        </w:rPr>
      </w:pPr>
      <w:r w:rsidRPr="008B07EC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Pr="008B07EC">
        <w:rPr>
          <w:spacing w:val="-4"/>
          <w:sz w:val="30"/>
          <w:szCs w:val="30"/>
        </w:rPr>
        <w:t>16</w:t>
      </w:r>
      <w:r w:rsidRPr="008B07EC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8B07EC">
        <w:rPr>
          <w:spacing w:val="-4"/>
          <w:sz w:val="30"/>
          <w:szCs w:val="30"/>
        </w:rPr>
        <w:t xml:space="preserve">2564 </w:t>
      </w:r>
      <w:r w:rsidRPr="008B07EC">
        <w:rPr>
          <w:rFonts w:hint="cs"/>
          <w:spacing w:val="-4"/>
          <w:sz w:val="30"/>
          <w:szCs w:val="30"/>
          <w:cs/>
        </w:rPr>
        <w:t xml:space="preserve">หุ้นทุนซื้อคืนของบริษัทมีจำนวนคงเหลือ </w:t>
      </w:r>
      <w:r w:rsidRPr="008B07EC">
        <w:rPr>
          <w:spacing w:val="-4"/>
          <w:sz w:val="30"/>
          <w:szCs w:val="30"/>
        </w:rPr>
        <w:t xml:space="preserve">54.00 </w:t>
      </w:r>
      <w:r w:rsidRPr="008B07EC">
        <w:rPr>
          <w:rFonts w:hint="cs"/>
          <w:spacing w:val="-4"/>
          <w:sz w:val="30"/>
          <w:szCs w:val="30"/>
          <w:cs/>
        </w:rPr>
        <w:t xml:space="preserve">ล้านหุ้น บริษัทจึงได้จดทะเบียนลดทุนจำนวน </w:t>
      </w:r>
      <w:r w:rsidRPr="008B07EC">
        <w:rPr>
          <w:spacing w:val="-4"/>
          <w:sz w:val="30"/>
          <w:szCs w:val="30"/>
          <w:lang w:val="en-US"/>
        </w:rPr>
        <w:t>54.00</w:t>
      </w:r>
      <w:r w:rsidRPr="008B07EC">
        <w:rPr>
          <w:rFonts w:hint="cs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Pr="008B07EC">
        <w:rPr>
          <w:spacing w:val="-4"/>
          <w:sz w:val="30"/>
          <w:szCs w:val="30"/>
        </w:rPr>
        <w:t xml:space="preserve">1 </w:t>
      </w:r>
      <w:r w:rsidRPr="008B07EC">
        <w:rPr>
          <w:rFonts w:hint="cs"/>
          <w:spacing w:val="-4"/>
          <w:sz w:val="30"/>
          <w:szCs w:val="30"/>
          <w:cs/>
        </w:rPr>
        <w:t xml:space="preserve">บาท โดยตัดหุ้นทุนซื้อคืนที่ไม่สามารถจำหน่ายในตลาดหลักทรัพย์แห่งประเทศไทยในวันที่ </w:t>
      </w:r>
      <w:r w:rsidRPr="008B07EC">
        <w:rPr>
          <w:spacing w:val="-4"/>
          <w:sz w:val="30"/>
          <w:szCs w:val="30"/>
        </w:rPr>
        <w:t>11</w:t>
      </w:r>
      <w:r w:rsidRPr="008B07EC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8B07EC">
        <w:rPr>
          <w:spacing w:val="-4"/>
          <w:sz w:val="30"/>
          <w:szCs w:val="30"/>
        </w:rPr>
        <w:t>2564</w:t>
      </w:r>
      <w:r w:rsidRPr="008B07EC">
        <w:rPr>
          <w:rFonts w:hint="cs"/>
          <w:spacing w:val="-4"/>
          <w:sz w:val="30"/>
          <w:szCs w:val="30"/>
          <w:cs/>
        </w:rPr>
        <w:t xml:space="preserve"> จำนวนรวม </w:t>
      </w:r>
      <w:r w:rsidRPr="008B07EC">
        <w:rPr>
          <w:spacing w:val="-4"/>
          <w:sz w:val="30"/>
          <w:szCs w:val="30"/>
        </w:rPr>
        <w:t>54.00</w:t>
      </w:r>
      <w:r w:rsidRPr="008B07EC">
        <w:rPr>
          <w:rFonts w:hint="cs"/>
          <w:spacing w:val="-4"/>
          <w:sz w:val="30"/>
          <w:szCs w:val="30"/>
          <w:cs/>
        </w:rPr>
        <w:t xml:space="preserve"> ล้านหุ้นกับกระทรวงพาณิชย์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1BF1771C" w14:textId="77777777" w:rsidR="001C5557" w:rsidRDefault="001C5557" w:rsidP="001C5557">
      <w:pPr>
        <w:spacing w:line="240" w:lineRule="auto"/>
        <w:rPr>
          <w:rFonts w:ascii="Angsana New" w:hAnsi="Angsana New"/>
          <w:sz w:val="20"/>
          <w:szCs w:val="20"/>
        </w:rPr>
      </w:pPr>
    </w:p>
    <w:p w14:paraId="19733CD3" w14:textId="59E762C0" w:rsidR="001C5557" w:rsidRPr="00504DBC" w:rsidRDefault="001C5557" w:rsidP="001C5557">
      <w:pPr>
        <w:pStyle w:val="Bo-Blankline"/>
        <w:rPr>
          <w:spacing w:val="-4"/>
          <w:sz w:val="30"/>
          <w:szCs w:val="30"/>
          <w:lang w:val="en-US"/>
        </w:rPr>
      </w:pPr>
      <w:r w:rsidRPr="00504DBC">
        <w:rPr>
          <w:rFonts w:hint="cs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504DBC">
        <w:rPr>
          <w:spacing w:val="-4"/>
          <w:sz w:val="30"/>
          <w:szCs w:val="30"/>
        </w:rPr>
        <w:t xml:space="preserve">23 </w:t>
      </w:r>
      <w:r w:rsidRPr="00504DBC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504DBC">
        <w:rPr>
          <w:spacing w:val="-4"/>
          <w:sz w:val="30"/>
          <w:szCs w:val="30"/>
        </w:rPr>
        <w:t xml:space="preserve">2564 </w:t>
      </w:r>
      <w:r w:rsidRPr="00504DBC">
        <w:rPr>
          <w:rFonts w:hint="cs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504DBC">
        <w:rPr>
          <w:rFonts w:hint="cs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504DBC">
        <w:rPr>
          <w:spacing w:val="2"/>
          <w:sz w:val="30"/>
          <w:szCs w:val="30"/>
        </w:rPr>
        <w:t xml:space="preserve">450 </w:t>
      </w:r>
      <w:r w:rsidRPr="00504DBC">
        <w:rPr>
          <w:rFonts w:hint="cs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504DBC">
        <w:rPr>
          <w:spacing w:val="2"/>
          <w:sz w:val="30"/>
          <w:szCs w:val="30"/>
        </w:rPr>
        <w:t xml:space="preserve">191.27 </w:t>
      </w:r>
      <w:r w:rsidRPr="00504DBC">
        <w:rPr>
          <w:rFonts w:hint="cs"/>
          <w:spacing w:val="2"/>
          <w:sz w:val="30"/>
          <w:szCs w:val="30"/>
          <w:cs/>
        </w:rPr>
        <w:t>ล้านหุ้น มูลค่าที่ตราไว้หุ้นละ</w:t>
      </w:r>
      <w:r w:rsidRPr="00504DBC">
        <w:rPr>
          <w:rFonts w:hint="cs"/>
          <w:spacing w:val="-4"/>
          <w:sz w:val="30"/>
          <w:szCs w:val="30"/>
          <w:cs/>
        </w:rPr>
        <w:t xml:space="preserve"> </w:t>
      </w:r>
      <w:r w:rsidRPr="00504DBC">
        <w:rPr>
          <w:spacing w:val="-4"/>
          <w:sz w:val="30"/>
          <w:szCs w:val="30"/>
        </w:rPr>
        <w:t xml:space="preserve">1 </w:t>
      </w:r>
      <w:r w:rsidRPr="00504DBC">
        <w:rPr>
          <w:rFonts w:hint="cs"/>
          <w:spacing w:val="-4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504DBC">
        <w:rPr>
          <w:spacing w:val="-4"/>
          <w:sz w:val="30"/>
          <w:szCs w:val="30"/>
          <w:lang w:val="en-US"/>
        </w:rPr>
        <w:t xml:space="preserve">1 </w:t>
      </w:r>
      <w:r w:rsidRPr="00504DBC">
        <w:rPr>
          <w:rFonts w:hint="cs"/>
          <w:spacing w:val="-4"/>
          <w:sz w:val="30"/>
          <w:szCs w:val="30"/>
          <w:cs/>
          <w:lang w:val="en-US"/>
        </w:rPr>
        <w:t>ของหุ้นที่จำหน่ายได้แล้วทั้งหมด โดยมีกำหนดเวลาที่จะซื้อหุ้นคืนตั้งแต่วันที่</w:t>
      </w:r>
      <w:r w:rsidRPr="00504DBC">
        <w:rPr>
          <w:rFonts w:hint="cs"/>
          <w:spacing w:val="-4"/>
          <w:sz w:val="30"/>
          <w:szCs w:val="30"/>
          <w:cs/>
        </w:rPr>
        <w:t xml:space="preserve"> </w:t>
      </w:r>
      <w:r w:rsidRPr="00504DBC">
        <w:rPr>
          <w:spacing w:val="-4"/>
          <w:sz w:val="30"/>
          <w:szCs w:val="30"/>
        </w:rPr>
        <w:t>10</w:t>
      </w:r>
      <w:r w:rsidRPr="00504DBC">
        <w:rPr>
          <w:rFonts w:hint="cs"/>
          <w:spacing w:val="-4"/>
          <w:sz w:val="30"/>
          <w:szCs w:val="30"/>
          <w:cs/>
        </w:rPr>
        <w:t xml:space="preserve"> มกราคม </w:t>
      </w:r>
      <w:r w:rsidRPr="00504DBC">
        <w:rPr>
          <w:spacing w:val="-4"/>
          <w:sz w:val="30"/>
          <w:szCs w:val="30"/>
        </w:rPr>
        <w:t>2565</w:t>
      </w:r>
      <w:r w:rsidRPr="00504DBC">
        <w:rPr>
          <w:rFonts w:hint="cs"/>
          <w:spacing w:val="-4"/>
          <w:sz w:val="30"/>
          <w:szCs w:val="30"/>
          <w:cs/>
        </w:rPr>
        <w:t xml:space="preserve"> ถึงวันที่ </w:t>
      </w:r>
      <w:r w:rsidRPr="00504DBC">
        <w:rPr>
          <w:spacing w:val="-4"/>
          <w:sz w:val="30"/>
          <w:szCs w:val="30"/>
          <w:lang w:val="en-US"/>
        </w:rPr>
        <w:t xml:space="preserve">10 </w:t>
      </w:r>
      <w:r w:rsidRPr="00504DBC">
        <w:rPr>
          <w:rFonts w:hint="cs"/>
          <w:spacing w:val="-4"/>
          <w:sz w:val="30"/>
          <w:szCs w:val="30"/>
          <w:cs/>
          <w:lang w:val="en-US"/>
        </w:rPr>
        <w:t xml:space="preserve">เมษายน </w:t>
      </w:r>
      <w:r w:rsidRPr="00504DBC">
        <w:rPr>
          <w:spacing w:val="-4"/>
          <w:sz w:val="30"/>
          <w:szCs w:val="30"/>
          <w:lang w:val="en-US"/>
        </w:rPr>
        <w:t>2565</w:t>
      </w:r>
    </w:p>
    <w:p w14:paraId="74F12159" w14:textId="77777777" w:rsidR="001C5557" w:rsidRPr="00504DBC" w:rsidRDefault="001C5557" w:rsidP="001C5557">
      <w:pPr>
        <w:pStyle w:val="Bo-Blankline"/>
      </w:pPr>
    </w:p>
    <w:p w14:paraId="185E6F13" w14:textId="774B9DD7" w:rsidR="001C5557" w:rsidRPr="001C5557" w:rsidRDefault="001C5557" w:rsidP="001C5557">
      <w:pPr>
        <w:pStyle w:val="Bo-Blankline"/>
        <w:rPr>
          <w:spacing w:val="-4"/>
          <w:sz w:val="30"/>
          <w:szCs w:val="30"/>
        </w:rPr>
      </w:pPr>
      <w:r w:rsidRPr="00504DBC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504DBC">
        <w:rPr>
          <w:spacing w:val="-4"/>
          <w:sz w:val="30"/>
          <w:szCs w:val="30"/>
        </w:rPr>
        <w:t xml:space="preserve">21 </w:t>
      </w:r>
      <w:r w:rsidRPr="00504DBC">
        <w:rPr>
          <w:rFonts w:hint="cs"/>
          <w:spacing w:val="-4"/>
          <w:sz w:val="30"/>
          <w:szCs w:val="30"/>
          <w:cs/>
        </w:rPr>
        <w:t xml:space="preserve">มกราคม </w:t>
      </w:r>
      <w:r w:rsidRPr="00504DBC">
        <w:rPr>
          <w:spacing w:val="-4"/>
          <w:sz w:val="30"/>
          <w:szCs w:val="30"/>
        </w:rPr>
        <w:t xml:space="preserve">2565 </w:t>
      </w:r>
      <w:r w:rsidRPr="00504DBC">
        <w:rPr>
          <w:rFonts w:hint="cs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504DBC">
        <w:rPr>
          <w:spacing w:val="-4"/>
          <w:sz w:val="30"/>
          <w:szCs w:val="30"/>
        </w:rPr>
        <w:t xml:space="preserve">191.27 </w:t>
      </w:r>
      <w:r w:rsidRPr="00504DBC">
        <w:rPr>
          <w:rFonts w:hint="cs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504DBC">
        <w:rPr>
          <w:spacing w:val="-4"/>
          <w:sz w:val="30"/>
          <w:szCs w:val="30"/>
        </w:rPr>
        <w:t xml:space="preserve">365.55 </w:t>
      </w:r>
      <w:r w:rsidRPr="00504DBC">
        <w:rPr>
          <w:rFonts w:hint="cs"/>
          <w:spacing w:val="-4"/>
          <w:sz w:val="30"/>
          <w:szCs w:val="30"/>
          <w:cs/>
        </w:rPr>
        <w:t>ล้านบาท</w:t>
      </w:r>
    </w:p>
    <w:p w14:paraId="2D093A44" w14:textId="77777777" w:rsidR="001C5557" w:rsidRPr="00DB1ECC" w:rsidRDefault="001C5557" w:rsidP="00E87BDB">
      <w:pPr>
        <w:pStyle w:val="Bo-Blankline"/>
        <w:ind w:left="0"/>
        <w:jc w:val="thaiDistribute"/>
      </w:pPr>
    </w:p>
    <w:p w14:paraId="560D16C6" w14:textId="32984447" w:rsidR="001C5557" w:rsidRDefault="00E87BDB" w:rsidP="001C5557">
      <w:pPr>
        <w:pStyle w:val="Bo-Blankline"/>
        <w:jc w:val="thaiDistribute"/>
        <w:rPr>
          <w:spacing w:val="1"/>
          <w:sz w:val="30"/>
          <w:szCs w:val="30"/>
        </w:rPr>
      </w:pPr>
      <w:r w:rsidRPr="00E87BDB">
        <w:rPr>
          <w:spacing w:val="1"/>
          <w:sz w:val="30"/>
          <w:szCs w:val="30"/>
          <w:cs/>
        </w:rPr>
        <w:t xml:space="preserve">ณ วันที่ </w:t>
      </w:r>
      <w:r w:rsidRPr="00E87BDB">
        <w:rPr>
          <w:spacing w:val="1"/>
          <w:sz w:val="30"/>
          <w:szCs w:val="30"/>
        </w:rPr>
        <w:t xml:space="preserve">27 </w:t>
      </w:r>
      <w:r w:rsidRPr="00E87BDB">
        <w:rPr>
          <w:spacing w:val="1"/>
          <w:sz w:val="30"/>
          <w:szCs w:val="30"/>
          <w:cs/>
        </w:rPr>
        <w:t xml:space="preserve">กรกฎาคม </w:t>
      </w:r>
      <w:r w:rsidRPr="00E87BDB">
        <w:rPr>
          <w:spacing w:val="1"/>
          <w:sz w:val="30"/>
          <w:szCs w:val="30"/>
        </w:rPr>
        <w:t xml:space="preserve">2565 </w:t>
      </w:r>
      <w:r w:rsidRPr="00E87BDB">
        <w:rPr>
          <w:spacing w:val="1"/>
          <w:sz w:val="30"/>
          <w:szCs w:val="30"/>
          <w:cs/>
        </w:rPr>
        <w:t xml:space="preserve">บริษัทได้จดทะเบียนลดทุนจำนวน </w:t>
      </w:r>
      <w:r w:rsidRPr="00DA3475">
        <w:rPr>
          <w:spacing w:val="1"/>
          <w:sz w:val="30"/>
          <w:szCs w:val="30"/>
        </w:rPr>
        <w:t xml:space="preserve">191.27 </w:t>
      </w:r>
      <w:r w:rsidRPr="00DA3475">
        <w:rPr>
          <w:spacing w:val="1"/>
          <w:sz w:val="30"/>
          <w:szCs w:val="30"/>
          <w:cs/>
        </w:rPr>
        <w:t>ล้าน</w:t>
      </w:r>
      <w:r w:rsidRPr="00E87BDB">
        <w:rPr>
          <w:spacing w:val="1"/>
          <w:sz w:val="30"/>
          <w:szCs w:val="30"/>
          <w:cs/>
        </w:rPr>
        <w:t xml:space="preserve">หุ้น มูลค่าที่ตราไว้หุ้นละ </w:t>
      </w:r>
      <w:r w:rsidRPr="00E87BDB">
        <w:rPr>
          <w:spacing w:val="1"/>
          <w:sz w:val="30"/>
          <w:szCs w:val="30"/>
        </w:rPr>
        <w:t xml:space="preserve">1 </w:t>
      </w:r>
      <w:r w:rsidRPr="00E87BDB">
        <w:rPr>
          <w:spacing w:val="1"/>
          <w:sz w:val="30"/>
          <w:szCs w:val="30"/>
          <w:cs/>
        </w:rPr>
        <w:t>บาท เป็นจำนวน</w:t>
      </w:r>
      <w:r w:rsidRPr="00DA3475">
        <w:rPr>
          <w:spacing w:val="1"/>
          <w:sz w:val="30"/>
          <w:szCs w:val="30"/>
          <w:cs/>
        </w:rPr>
        <w:t xml:space="preserve">เงิน </w:t>
      </w:r>
      <w:r w:rsidRPr="00DA3475">
        <w:rPr>
          <w:spacing w:val="1"/>
          <w:sz w:val="30"/>
          <w:szCs w:val="30"/>
        </w:rPr>
        <w:t xml:space="preserve">191.27 </w:t>
      </w:r>
      <w:r w:rsidRPr="00DA3475">
        <w:rPr>
          <w:spacing w:val="1"/>
          <w:sz w:val="30"/>
          <w:szCs w:val="30"/>
          <w:cs/>
        </w:rPr>
        <w:t>ล้าน</w:t>
      </w:r>
      <w:r w:rsidRPr="00E87BDB">
        <w:rPr>
          <w:spacing w:val="1"/>
          <w:sz w:val="30"/>
          <w:szCs w:val="30"/>
          <w:cs/>
        </w:rPr>
        <w:t>บาท และได้จดทะเบียนต่อกรมพัฒนาธุรกิจการค้า กระทรวงพาณิชย์ พร้อมตัดรายการ</w:t>
      </w:r>
      <w:r>
        <w:rPr>
          <w:spacing w:val="1"/>
          <w:sz w:val="30"/>
          <w:szCs w:val="30"/>
        </w:rPr>
        <w:br/>
      </w:r>
      <w:r w:rsidRPr="00E87BDB">
        <w:rPr>
          <w:spacing w:val="1"/>
          <w:sz w:val="30"/>
          <w:szCs w:val="30"/>
          <w:cs/>
        </w:rPr>
        <w:t>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182DEB89" w14:textId="593ED111" w:rsidR="001C5557" w:rsidRPr="000540C3" w:rsidRDefault="001C5557" w:rsidP="007B4F25">
      <w:pPr>
        <w:pStyle w:val="Bo-Blankline"/>
        <w:jc w:val="thaiDistribute"/>
        <w:rPr>
          <w:lang w:val="en-US"/>
        </w:rPr>
      </w:pPr>
    </w:p>
    <w:p w14:paraId="39DAFDC8" w14:textId="77777777" w:rsidR="001C5557" w:rsidRPr="0039259E" w:rsidRDefault="001C5557" w:rsidP="0039259E">
      <w:pPr>
        <w:pStyle w:val="Bo-C1Content"/>
        <w:ind w:left="0"/>
        <w:rPr>
          <w:cs/>
          <w:lang w:val="en-US"/>
        </w:rPr>
        <w:sectPr w:rsidR="001C5557" w:rsidRPr="0039259E" w:rsidSect="00EF2B4A">
          <w:footerReference w:type="default" r:id="rId16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4D95F919" w:rsidR="0040333E" w:rsidRDefault="004E7AC9" w:rsidP="00DF1985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240" w:lineRule="auto"/>
        <w:ind w:left="522"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082486DF" w14:textId="77777777" w:rsidR="00E77061" w:rsidRPr="004B56E6" w:rsidRDefault="00E77061" w:rsidP="00E77061">
      <w:pPr>
        <w:spacing w:line="240" w:lineRule="auto"/>
        <w:rPr>
          <w:sz w:val="2"/>
          <w:szCs w:val="2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41"/>
        <w:gridCol w:w="1147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F1985" w:rsidRPr="002D2AAA" w14:paraId="451A11E0" w14:textId="77777777" w:rsidTr="005F5796">
        <w:tc>
          <w:tcPr>
            <w:tcW w:w="2790" w:type="dxa"/>
            <w:shd w:val="clear" w:color="auto" w:fill="auto"/>
          </w:tcPr>
          <w:p w14:paraId="57CC29BA" w14:textId="77777777" w:rsidR="00DF1985" w:rsidRPr="0020776C" w:rsidRDefault="00DF1985" w:rsidP="005F579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4E699F88" w14:textId="77777777" w:rsidR="00DF1985" w:rsidRPr="0020776C" w:rsidRDefault="00DF1985" w:rsidP="005F579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20776C" w:rsidRPr="002D2AAA" w14:paraId="30AD25FF" w14:textId="77777777" w:rsidTr="003174BB">
        <w:tc>
          <w:tcPr>
            <w:tcW w:w="2790" w:type="dxa"/>
            <w:shd w:val="clear" w:color="auto" w:fill="auto"/>
            <w:vAlign w:val="bottom"/>
          </w:tcPr>
          <w:p w14:paraId="142CA6AE" w14:textId="62ED9FDC" w:rsidR="0020776C" w:rsidRPr="0020776C" w:rsidRDefault="0020776C" w:rsidP="0020776C">
            <w:pPr>
              <w:rPr>
                <w:rFonts w:ascii="Angsana New" w:hAnsi="Angsana New"/>
                <w:sz w:val="25"/>
                <w:szCs w:val="25"/>
              </w:rPr>
            </w:pPr>
            <w:r w:rsidRPr="0020776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สำหรับงวดเก้าเดือนสิ้นสุด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0030EB2" w14:textId="77777777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577FF4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35" w:type="dxa"/>
            <w:gridSpan w:val="3"/>
            <w:shd w:val="clear" w:color="auto" w:fill="auto"/>
            <w:vAlign w:val="bottom"/>
          </w:tcPr>
          <w:p w14:paraId="17D4A3D0" w14:textId="77777777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9D12D1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4BE7B4DE" w14:textId="77777777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รวมรายได้ส่วนงาน</w:t>
            </w:r>
            <w:r w:rsidRPr="0020776C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br/>
            </w: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2736E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45E30114" w14:textId="05D5F4F1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กำไร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(ขาดทุน)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ตามส่วนงานก่อนหัก</w:t>
            </w:r>
            <w:r w:rsidRPr="002077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 xml:space="preserve">ต้นทุนทางการเงิน ภาษีเงินได้ 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br/>
            </w:r>
            <w:r w:rsidRPr="002077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20776C" w:rsidRPr="002D2AAA" w14:paraId="1F004969" w14:textId="77777777" w:rsidTr="003174BB">
        <w:tc>
          <w:tcPr>
            <w:tcW w:w="2790" w:type="dxa"/>
            <w:shd w:val="clear" w:color="auto" w:fill="auto"/>
            <w:vAlign w:val="bottom"/>
          </w:tcPr>
          <w:p w14:paraId="45D7D0C9" w14:textId="77777777" w:rsidR="0020776C" w:rsidRPr="0020776C" w:rsidRDefault="0020776C" w:rsidP="0020776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5"/>
                <w:szCs w:val="25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ab/>
            </w:r>
            <w:r w:rsidRPr="0020776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Pr="0020776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30</w:t>
            </w:r>
            <w:r w:rsidRPr="0020776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19513" w14:textId="37D065D0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0BC84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FCD9C8" w14:textId="4CC287E7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3BD8F2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FFEAF86" w14:textId="2B9E65A0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A0B24B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E4E8F2" w14:textId="27D10889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975DD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BB7322" w14:textId="670A749E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C9CA4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22FBF" w14:textId="5054517E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FEA002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E4D3CAC" w14:textId="45244165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D8B6C" w14:textId="77777777" w:rsidR="0020776C" w:rsidRPr="0020776C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C7A684E" w14:textId="7837A46B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2564</w:t>
            </w:r>
          </w:p>
        </w:tc>
      </w:tr>
      <w:tr w:rsidR="0020776C" w:rsidRPr="002D2AAA" w14:paraId="069856C2" w14:textId="77777777" w:rsidTr="005F5796">
        <w:tc>
          <w:tcPr>
            <w:tcW w:w="2790" w:type="dxa"/>
            <w:shd w:val="clear" w:color="auto" w:fill="auto"/>
          </w:tcPr>
          <w:p w14:paraId="690D0926" w14:textId="77777777" w:rsidR="0020776C" w:rsidRPr="0020776C" w:rsidRDefault="0020776C" w:rsidP="0020776C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3424E600" w14:textId="77777777" w:rsidR="0020776C" w:rsidRPr="0020776C" w:rsidRDefault="0020776C" w:rsidP="002077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i/>
                <w:iCs/>
                <w:color w:val="000000"/>
                <w:sz w:val="25"/>
                <w:szCs w:val="25"/>
                <w:cs/>
                <w:lang w:val="en-US"/>
              </w:rPr>
              <w:t>(พันบาท</w:t>
            </w:r>
            <w:r w:rsidRPr="0020776C">
              <w:rPr>
                <w:rFonts w:ascii="Angsana New" w:hAnsi="Angsana New"/>
                <w:i/>
                <w:iCs/>
                <w:color w:val="000000"/>
                <w:sz w:val="25"/>
                <w:szCs w:val="25"/>
                <w:lang w:val="en-US"/>
              </w:rPr>
              <w:t>)</w:t>
            </w:r>
          </w:p>
        </w:tc>
      </w:tr>
      <w:tr w:rsidR="0020776C" w:rsidRPr="002D2AAA" w14:paraId="5E21FCD8" w14:textId="77777777" w:rsidTr="00FE4630">
        <w:tc>
          <w:tcPr>
            <w:tcW w:w="2790" w:type="dxa"/>
            <w:shd w:val="clear" w:color="auto" w:fill="auto"/>
            <w:vAlign w:val="center"/>
          </w:tcPr>
          <w:p w14:paraId="1D451244" w14:textId="77777777" w:rsidR="0020776C" w:rsidRPr="0020776C" w:rsidRDefault="0020776C" w:rsidP="0020776C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DA809C" w14:textId="5844FC36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17,7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76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651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84CC92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A8C617" w14:textId="3DDED03C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12,658,918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4C46462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D4BB92D" w14:textId="0DFBE756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4,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605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75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0BC850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10A483" w14:textId="64745F64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4,832,226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8434BF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E8404E" w14:textId="2E5D3385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22,382,403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F7BDA9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33E79E" w14:textId="1E5F1988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17,491,144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496F7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846049D" w14:textId="13C3FE20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2,52</w:t>
            </w:r>
            <w:r w:rsidR="0023295B" w:rsidRPr="00FE4630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23295B" w:rsidRPr="00FE4630">
              <w:rPr>
                <w:rFonts w:ascii="Angsana New" w:hAnsi="Angsana New"/>
                <w:sz w:val="25"/>
                <w:szCs w:val="25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2BF9D1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F1B8749" w14:textId="59D4058E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1,594,932</w:t>
            </w:r>
          </w:p>
        </w:tc>
      </w:tr>
      <w:tr w:rsidR="0020776C" w:rsidRPr="002D2AAA" w14:paraId="67F0792C" w14:textId="77777777" w:rsidTr="00FE4630">
        <w:tc>
          <w:tcPr>
            <w:tcW w:w="2790" w:type="dxa"/>
            <w:shd w:val="clear" w:color="auto" w:fill="auto"/>
            <w:vAlign w:val="center"/>
          </w:tcPr>
          <w:p w14:paraId="58EDD816" w14:textId="77777777" w:rsidR="0020776C" w:rsidRPr="0020776C" w:rsidRDefault="0020776C" w:rsidP="0020776C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87BA3B" w14:textId="3EE2AA50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13,250,9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003509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BFF7EAD" w14:textId="741AE2E6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8,640,214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3AB759C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3CBB570" w14:textId="016C7F4B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4,594,5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FC8CBC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BAFFCA9" w14:textId="4435AD19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6,827,533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7CBC9A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5C5EA5" w14:textId="5A922045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17,845,468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A7E60F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31D30B" w14:textId="153C09EA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15,467,747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7A481A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72CF7FE" w14:textId="6F764C43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5,470,242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32B080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AAA078C" w14:textId="0B6413CF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3,580,035</w:t>
            </w:r>
          </w:p>
        </w:tc>
      </w:tr>
      <w:tr w:rsidR="0020776C" w:rsidRPr="002D2AAA" w14:paraId="39A5B1D7" w14:textId="77777777" w:rsidTr="00FE4630">
        <w:tc>
          <w:tcPr>
            <w:tcW w:w="2790" w:type="dxa"/>
            <w:shd w:val="clear" w:color="auto" w:fill="auto"/>
            <w:vAlign w:val="center"/>
          </w:tcPr>
          <w:p w14:paraId="0F657BCE" w14:textId="77777777" w:rsidR="0020776C" w:rsidRPr="0020776C" w:rsidRDefault="0020776C" w:rsidP="0020776C">
            <w:pPr>
              <w:spacing w:line="240" w:lineRule="auto"/>
              <w:ind w:left="252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4B5A1D" w14:textId="41F222AA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6,29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58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CCE0EE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DDCE80" w14:textId="281B84CF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6,935,300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A47B547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C024826" w14:textId="694301D5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1,3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68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611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96AE19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A1DC2F" w14:textId="2946352A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1,516,883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88CE85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776D2" w14:textId="2E76E69B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7,665,199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461A1A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6419AF" w14:textId="4825EE0C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8,452,183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3A17ED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AB4D8A3" w14:textId="5D09FBE4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3,078,560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E78A4E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BB1A8CF" w14:textId="01672340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4,139,972</w:t>
            </w:r>
          </w:p>
        </w:tc>
      </w:tr>
      <w:tr w:rsidR="0020776C" w:rsidRPr="002D2AAA" w14:paraId="2EEA2E9D" w14:textId="77777777" w:rsidTr="00FE4630">
        <w:tc>
          <w:tcPr>
            <w:tcW w:w="2790" w:type="dxa"/>
            <w:shd w:val="clear" w:color="auto" w:fill="auto"/>
            <w:vAlign w:val="center"/>
          </w:tcPr>
          <w:p w14:paraId="24A45821" w14:textId="77777777" w:rsidR="0020776C" w:rsidRPr="0020776C" w:rsidRDefault="0020776C" w:rsidP="0020776C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FD5A75B" w14:textId="084E1959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580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821ED5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E5A3DF" w14:textId="465521BF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115,623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8CCA1B0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D63CA8F" w14:textId="60C23A25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525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5E9FD3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262D42" w14:textId="109B6091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117,030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A2FB04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84B195" w14:textId="12FE6814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215,105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9D4E89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DABA75" w14:textId="5415A75F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232,653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2FE86E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FF49A33" w14:textId="1738BC20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26,599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CC995B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523F13A" w14:textId="6A98FD54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25,247</w:t>
            </w:r>
          </w:p>
        </w:tc>
      </w:tr>
      <w:tr w:rsidR="0020776C" w:rsidRPr="002D2AAA" w14:paraId="14FF49A8" w14:textId="77777777" w:rsidTr="00FE4630">
        <w:tc>
          <w:tcPr>
            <w:tcW w:w="2790" w:type="dxa"/>
            <w:shd w:val="clear" w:color="auto" w:fill="auto"/>
            <w:vAlign w:val="center"/>
          </w:tcPr>
          <w:p w14:paraId="690B1021" w14:textId="77777777" w:rsidR="0020776C" w:rsidRPr="0020776C" w:rsidRDefault="0020776C" w:rsidP="0020776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6ACAF" w14:textId="0BD13642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37,433,729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CBA897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F7BBA" w14:textId="51564BFE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28,350,055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00A645D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91CCD" w14:textId="5877C4E5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10,674,446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92B639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6562B3" w14:textId="759B5F3F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13,293,672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85D7E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79D43" w14:textId="3DDA906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48,108,175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022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4AB3F" w14:textId="1529D83B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41,643,727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9A6D3F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DF029" w14:textId="0ACA7A10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11,099,</w:t>
            </w:r>
            <w:r w:rsidR="0023295B"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D352D9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E35B6" w14:textId="6E0F7D09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9,340,186</w:t>
            </w:r>
          </w:p>
        </w:tc>
      </w:tr>
      <w:tr w:rsidR="0020776C" w:rsidRPr="002D2AAA" w14:paraId="54677E6E" w14:textId="77777777" w:rsidTr="00FE4630">
        <w:tc>
          <w:tcPr>
            <w:tcW w:w="2790" w:type="dxa"/>
            <w:shd w:val="clear" w:color="auto" w:fill="auto"/>
            <w:vAlign w:val="center"/>
          </w:tcPr>
          <w:p w14:paraId="20B970E6" w14:textId="77777777" w:rsidR="0020776C" w:rsidRPr="0020776C" w:rsidRDefault="0020776C" w:rsidP="0020776C">
            <w:pPr>
              <w:spacing w:line="160" w:lineRule="exact"/>
              <w:ind w:right="-14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CEA3F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231954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F65F7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0475BEC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E2022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43A96B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759C4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CBA39E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0E86C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F1532C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093F4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08D0BC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C6EA7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6DB28B" w14:textId="77777777" w:rsidR="0020776C" w:rsidRPr="0020776C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748FA" w14:textId="77777777" w:rsidR="0020776C" w:rsidRPr="003174BB" w:rsidRDefault="0020776C" w:rsidP="0020776C">
            <w:pPr>
              <w:tabs>
                <w:tab w:val="decimal" w:pos="1100"/>
              </w:tabs>
              <w:spacing w:line="16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</w:tr>
      <w:tr w:rsidR="0020776C" w:rsidRPr="002D2AAA" w14:paraId="5587913A" w14:textId="77777777" w:rsidTr="00FE4630">
        <w:tc>
          <w:tcPr>
            <w:tcW w:w="2790" w:type="dxa"/>
            <w:shd w:val="clear" w:color="auto" w:fill="auto"/>
            <w:vAlign w:val="center"/>
          </w:tcPr>
          <w:p w14:paraId="216A131C" w14:textId="77777777" w:rsidR="0020776C" w:rsidRPr="0020776C" w:rsidRDefault="0020776C" w:rsidP="0020776C">
            <w:pPr>
              <w:spacing w:line="240" w:lineRule="atLeast"/>
              <w:ind w:right="-14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6BE825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B5BE84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5A9728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3065C521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B485688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2C8D8D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3F3484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CE5AB6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7AB8C7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0FA121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A54C20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663900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57285" w14:textId="477CC1B3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2,721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2710A9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71403" w14:textId="392FF5B6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(15,977)</w:t>
            </w:r>
          </w:p>
        </w:tc>
      </w:tr>
      <w:tr w:rsidR="0020776C" w:rsidRPr="002D2AAA" w14:paraId="345C597E" w14:textId="77777777" w:rsidTr="00FE4630">
        <w:tc>
          <w:tcPr>
            <w:tcW w:w="2790" w:type="dxa"/>
            <w:shd w:val="clear" w:color="auto" w:fill="auto"/>
            <w:vAlign w:val="center"/>
          </w:tcPr>
          <w:p w14:paraId="4CDB4B9D" w14:textId="77777777" w:rsidR="0020776C" w:rsidRPr="0020776C" w:rsidRDefault="0020776C" w:rsidP="0020776C">
            <w:pPr>
              <w:spacing w:line="240" w:lineRule="atLeast"/>
              <w:ind w:right="-14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F0B54F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684110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E94C07A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2BA8F4F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BCA9042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0CF65C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542514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1F3B44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19915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CAC4B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E9BE0E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2CF89F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D4AEE49" w14:textId="062F79EA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11,10</w:t>
            </w:r>
            <w:r w:rsidR="0023295B" w:rsidRPr="00FE4630">
              <w:rPr>
                <w:rFonts w:ascii="Angsana New" w:hAnsi="Angsana New"/>
                <w:sz w:val="25"/>
                <w:szCs w:val="25"/>
                <w:lang w:val="en-US"/>
              </w:rPr>
              <w:t>2,322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A4508B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0B2BF2A" w14:textId="65E229EF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9,324,209</w:t>
            </w:r>
          </w:p>
        </w:tc>
      </w:tr>
      <w:tr w:rsidR="0020776C" w:rsidRPr="002D2AAA" w14:paraId="5D26C5B4" w14:textId="77777777" w:rsidTr="00FE4630">
        <w:tc>
          <w:tcPr>
            <w:tcW w:w="2790" w:type="dxa"/>
            <w:shd w:val="clear" w:color="auto" w:fill="auto"/>
            <w:vAlign w:val="center"/>
          </w:tcPr>
          <w:p w14:paraId="55E20932" w14:textId="77777777" w:rsidR="0020776C" w:rsidRPr="0020776C" w:rsidRDefault="0020776C" w:rsidP="0020776C">
            <w:pPr>
              <w:spacing w:line="160" w:lineRule="exact"/>
              <w:ind w:right="-14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879582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7F8DF7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763297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3C7FC06B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C05A27D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37522D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586E1A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84A88D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42D92D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9276C8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E38B8F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6DA991" w14:textId="77777777" w:rsidR="0020776C" w:rsidRPr="00FE4630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10EF77F" w14:textId="77777777" w:rsidR="0020776C" w:rsidRPr="00FE4630" w:rsidRDefault="0020776C" w:rsidP="0020776C">
            <w:pPr>
              <w:tabs>
                <w:tab w:val="decimal" w:pos="936"/>
              </w:tabs>
              <w:spacing w:line="16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39721F" w14:textId="77777777" w:rsidR="0020776C" w:rsidRPr="00F4798A" w:rsidRDefault="0020776C" w:rsidP="0020776C">
            <w:pPr>
              <w:tabs>
                <w:tab w:val="left" w:pos="540"/>
              </w:tabs>
              <w:spacing w:line="16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4DBBE77" w14:textId="77777777" w:rsidR="0020776C" w:rsidRPr="003174BB" w:rsidRDefault="0020776C" w:rsidP="0020776C">
            <w:pPr>
              <w:tabs>
                <w:tab w:val="decimal" w:pos="1100"/>
              </w:tabs>
              <w:spacing w:line="16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20776C" w:rsidRPr="002D2AAA" w14:paraId="669C1419" w14:textId="77777777" w:rsidTr="00FE4630">
        <w:tc>
          <w:tcPr>
            <w:tcW w:w="2790" w:type="dxa"/>
            <w:shd w:val="clear" w:color="auto" w:fill="auto"/>
            <w:vAlign w:val="center"/>
          </w:tcPr>
          <w:p w14:paraId="337B6880" w14:textId="77777777" w:rsidR="0020776C" w:rsidRPr="0020776C" w:rsidRDefault="0020776C" w:rsidP="0020776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0776C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64D5BC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76861F7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83244F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414D3E5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E11F94B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958AE2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FDFBBB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3AF2A0C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ECE49A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0AC46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1DA92B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EF92DE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DE2039F" w14:textId="6A636AA7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(1,436,607)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B1E316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61A8F8" w14:textId="55F7A731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(1,586,939)</w:t>
            </w:r>
          </w:p>
        </w:tc>
      </w:tr>
      <w:tr w:rsidR="0020776C" w:rsidRPr="002D2AAA" w14:paraId="2DBACB4C" w14:textId="77777777" w:rsidTr="00FE4630">
        <w:tc>
          <w:tcPr>
            <w:tcW w:w="2790" w:type="dxa"/>
            <w:shd w:val="clear" w:color="auto" w:fill="auto"/>
            <w:vAlign w:val="center"/>
          </w:tcPr>
          <w:p w14:paraId="0CBBF367" w14:textId="77777777" w:rsidR="0020776C" w:rsidRPr="0020776C" w:rsidRDefault="0020776C" w:rsidP="0020776C">
            <w:pPr>
              <w:spacing w:line="240" w:lineRule="atLeast"/>
              <w:ind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75749C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07555F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62E90A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13930212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9C3336D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9889A2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E4C5B3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812031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BCF289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8B1397A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F6D0A5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AEFCD1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825C494" w14:textId="62CADEEF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(2,47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624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F34CD6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D79D50" w14:textId="61167EE2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(2,286,407)</w:t>
            </w:r>
          </w:p>
        </w:tc>
      </w:tr>
      <w:tr w:rsidR="0020776C" w:rsidRPr="002D2AAA" w14:paraId="18584C92" w14:textId="77777777" w:rsidTr="00FE4630">
        <w:tc>
          <w:tcPr>
            <w:tcW w:w="5330" w:type="dxa"/>
            <w:gridSpan w:val="4"/>
            <w:shd w:val="clear" w:color="auto" w:fill="auto"/>
            <w:vAlign w:val="center"/>
          </w:tcPr>
          <w:p w14:paraId="5C5C6DBB" w14:textId="77777777" w:rsidR="0020776C" w:rsidRPr="00FE4630" w:rsidRDefault="0020776C" w:rsidP="0020776C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FE463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0EA7673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DCEF99D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ABBBA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10912E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9E7DE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511235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346ECB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8B3F09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FDF537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BB51A9E" w14:textId="415E719D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15,495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CAFEDC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FA00122" w14:textId="7898831A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19,651</w:t>
            </w:r>
          </w:p>
        </w:tc>
      </w:tr>
      <w:tr w:rsidR="0020776C" w:rsidRPr="002D2AAA" w14:paraId="5A952C97" w14:textId="77777777" w:rsidTr="00FE4630">
        <w:trPr>
          <w:trHeight w:val="252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0E7E4101" w14:textId="77777777" w:rsidR="0020776C" w:rsidRPr="00FE4630" w:rsidRDefault="0020776C" w:rsidP="0020776C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FE463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C906D2D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B91875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EC3ACA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981BA5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694EA0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FA271E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BB7F51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1022F6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1A1DB8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2FA53" w14:textId="4C7ECAAE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(12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D1B73" w:rsidRPr="00FE4630">
              <w:rPr>
                <w:rFonts w:ascii="Angsana New" w:hAnsi="Angsana New"/>
                <w:sz w:val="25"/>
                <w:szCs w:val="25"/>
                <w:lang w:val="en-US"/>
              </w:rPr>
              <w:t>713</w:t>
            </w: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7A443B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84B7F" w14:textId="74E85EA3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sz w:val="25"/>
                <w:szCs w:val="25"/>
                <w:lang w:val="en-US"/>
              </w:rPr>
              <w:t>(31,760)</w:t>
            </w:r>
          </w:p>
        </w:tc>
      </w:tr>
      <w:tr w:rsidR="0020776C" w:rsidRPr="002D2AAA" w14:paraId="56612110" w14:textId="77777777" w:rsidTr="00FE4630">
        <w:trPr>
          <w:trHeight w:val="314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27DC7473" w14:textId="77777777" w:rsidR="0020776C" w:rsidRPr="00FE4630" w:rsidRDefault="0020776C" w:rsidP="0020776C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กำไรก่อนภาษีเงินได้สำหรับ</w:t>
            </w:r>
            <w:r w:rsidRPr="00FE4630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F6C2037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21CBFEA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FB36FF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7996F3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A0CF9B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49335E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44709E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A14493" w14:textId="77777777" w:rsidR="0020776C" w:rsidRPr="00FE4630" w:rsidRDefault="0020776C" w:rsidP="0020776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099E4" w14:textId="77777777" w:rsidR="0020776C" w:rsidRPr="00FE4630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AC752D" w14:textId="128D2B15" w:rsidR="0020776C" w:rsidRPr="00FE4630" w:rsidRDefault="0020776C" w:rsidP="0020776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7,076,873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1825C6" w14:textId="77777777" w:rsidR="0020776C" w:rsidRPr="00F4798A" w:rsidRDefault="0020776C" w:rsidP="0020776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6E0275" w14:textId="011CD1CA" w:rsidR="0020776C" w:rsidRPr="003174BB" w:rsidRDefault="0020776C" w:rsidP="0020776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3174BB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5,438,754</w:t>
            </w:r>
          </w:p>
        </w:tc>
      </w:tr>
    </w:tbl>
    <w:p w14:paraId="7DE3DF78" w14:textId="421BEBBE" w:rsidR="002E795F" w:rsidRPr="008E2D9E" w:rsidRDefault="00DF1985" w:rsidP="00DF1985">
      <w:pPr>
        <w:pStyle w:val="Ang15"/>
        <w:tabs>
          <w:tab w:val="left" w:pos="540"/>
        </w:tabs>
        <w:spacing w:before="240"/>
        <w:ind w:left="0"/>
        <w:rPr>
          <w:b/>
          <w:bCs/>
        </w:rPr>
      </w:pPr>
      <w:r>
        <w:rPr>
          <w:cs/>
        </w:rPr>
        <w:tab/>
      </w:r>
      <w:r w:rsidR="002E795F" w:rsidRPr="008E2D9E"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DF1985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F801A9">
          <w:pgSz w:w="16834" w:h="11909" w:orient="landscape" w:code="9"/>
          <w:pgMar w:top="1872" w:right="907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501184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501184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501184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501184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E15351" w14:paraId="53CA8AE0" w14:textId="77777777" w:rsidTr="00472EA2">
        <w:tc>
          <w:tcPr>
            <w:tcW w:w="4842" w:type="dxa"/>
            <w:shd w:val="clear" w:color="auto" w:fill="auto"/>
          </w:tcPr>
          <w:p w14:paraId="7941E18F" w14:textId="7A14C5A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074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501184"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6074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01184"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74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01184"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6AF30BDE" w:rsidR="00E77061" w:rsidRPr="00501184" w:rsidRDefault="0057505D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501184" w:rsidRDefault="00E77061" w:rsidP="00E770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680DF348" w:rsidR="00E77061" w:rsidRPr="00501184" w:rsidRDefault="00F47DB8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501184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501184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07436" w:rsidRPr="00E15351" w14:paraId="44CDB11B" w14:textId="77777777" w:rsidTr="00FE4630">
        <w:tc>
          <w:tcPr>
            <w:tcW w:w="4842" w:type="dxa"/>
            <w:shd w:val="clear" w:color="auto" w:fill="auto"/>
          </w:tcPr>
          <w:p w14:paraId="4A2637CD" w14:textId="77777777" w:rsidR="00607436" w:rsidRPr="00501184" w:rsidRDefault="00607436" w:rsidP="00607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433F5F60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D1B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D1B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62F5D251" w:rsidR="00607436" w:rsidRPr="00501184" w:rsidRDefault="00607436" w:rsidP="00607436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(941,109)</w:t>
            </w:r>
          </w:p>
        </w:tc>
      </w:tr>
      <w:tr w:rsidR="00607436" w:rsidRPr="00E15351" w14:paraId="1A51DBB1" w14:textId="77777777" w:rsidTr="00FE4630">
        <w:tc>
          <w:tcPr>
            <w:tcW w:w="4842" w:type="dxa"/>
            <w:shd w:val="clear" w:color="auto" w:fill="auto"/>
          </w:tcPr>
          <w:p w14:paraId="221042D6" w14:textId="77777777" w:rsidR="00607436" w:rsidRPr="00501184" w:rsidRDefault="00607436" w:rsidP="00607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43284EC2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5,298,585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0B9262FE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3,452,966</w:t>
            </w:r>
          </w:p>
        </w:tc>
      </w:tr>
      <w:tr w:rsidR="00607436" w:rsidRPr="00E15351" w14:paraId="22E5847D" w14:textId="77777777" w:rsidTr="00FE4630">
        <w:tc>
          <w:tcPr>
            <w:tcW w:w="4842" w:type="dxa"/>
            <w:shd w:val="clear" w:color="auto" w:fill="auto"/>
          </w:tcPr>
          <w:p w14:paraId="5165E074" w14:textId="77777777" w:rsidR="00607436" w:rsidRPr="00501184" w:rsidRDefault="00607436" w:rsidP="00607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03B1C786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2,266,809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09EC5D87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3,278,032</w:t>
            </w:r>
          </w:p>
        </w:tc>
      </w:tr>
      <w:tr w:rsidR="00607436" w:rsidRPr="00E15351" w14:paraId="7C34C1EB" w14:textId="77777777" w:rsidTr="00FE4630">
        <w:tc>
          <w:tcPr>
            <w:tcW w:w="4842" w:type="dxa"/>
            <w:shd w:val="clear" w:color="auto" w:fill="auto"/>
          </w:tcPr>
          <w:p w14:paraId="5A18826E" w14:textId="77777777" w:rsidR="00607436" w:rsidRPr="00501184" w:rsidRDefault="00607436" w:rsidP="00607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63CEB9A6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(6,083)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4BCCC0CF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(9,450)</w:t>
            </w:r>
          </w:p>
        </w:tc>
      </w:tr>
      <w:tr w:rsidR="00607436" w:rsidRPr="00E15351" w14:paraId="593AA9EC" w14:textId="77777777" w:rsidTr="00FE4630">
        <w:tc>
          <w:tcPr>
            <w:tcW w:w="4842" w:type="dxa"/>
            <w:shd w:val="clear" w:color="auto" w:fill="auto"/>
          </w:tcPr>
          <w:p w14:paraId="0F004657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05C7D647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BD1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1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090DAAF5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5,780,439</w:t>
            </w:r>
          </w:p>
        </w:tc>
      </w:tr>
      <w:tr w:rsidR="00607436" w:rsidRPr="00501184" w14:paraId="3ED82404" w14:textId="77777777" w:rsidTr="00FE4630">
        <w:tc>
          <w:tcPr>
            <w:tcW w:w="4842" w:type="dxa"/>
            <w:shd w:val="clear" w:color="auto" w:fill="auto"/>
          </w:tcPr>
          <w:p w14:paraId="3A959D53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607436" w:rsidRPr="00501184" w:rsidRDefault="00607436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607436" w:rsidRPr="00E15351" w14:paraId="256D3B8C" w14:textId="77777777" w:rsidTr="00FE4630">
        <w:tc>
          <w:tcPr>
            <w:tcW w:w="4842" w:type="dxa"/>
            <w:shd w:val="clear" w:color="auto" w:fill="auto"/>
          </w:tcPr>
          <w:p w14:paraId="04EA8D97" w14:textId="4A527A50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="00207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2077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="00207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6E3647CC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6C641FBD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(29,035)</w:t>
            </w:r>
          </w:p>
        </w:tc>
      </w:tr>
      <w:tr w:rsidR="00607436" w:rsidRPr="00501184" w14:paraId="0D559DE6" w14:textId="77777777" w:rsidTr="00FE4630">
        <w:tc>
          <w:tcPr>
            <w:tcW w:w="4842" w:type="dxa"/>
            <w:shd w:val="clear" w:color="auto" w:fill="auto"/>
          </w:tcPr>
          <w:p w14:paraId="6A922919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607436" w:rsidRPr="00501184" w:rsidRDefault="00607436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607436" w:rsidRPr="00E15351" w14:paraId="05B853AA" w14:textId="77777777" w:rsidTr="00FE4630">
        <w:tc>
          <w:tcPr>
            <w:tcW w:w="4842" w:type="dxa"/>
            <w:shd w:val="clear" w:color="auto" w:fill="auto"/>
          </w:tcPr>
          <w:p w14:paraId="28972C64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1B2BF89F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D1B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D1B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58229257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(299,267)</w:t>
            </w:r>
          </w:p>
        </w:tc>
      </w:tr>
      <w:tr w:rsidR="00607436" w:rsidRPr="00E15351" w14:paraId="2E8E68E0" w14:textId="77777777" w:rsidTr="00FE4630">
        <w:tc>
          <w:tcPr>
            <w:tcW w:w="4842" w:type="dxa"/>
            <w:shd w:val="clear" w:color="auto" w:fill="auto"/>
            <w:vAlign w:val="center"/>
          </w:tcPr>
          <w:p w14:paraId="0B6E670B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190416A1" w:rsidR="00607436" w:rsidRPr="00501184" w:rsidRDefault="0020776C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(79,045)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607436" w:rsidRPr="00501184" w:rsidRDefault="00607436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4154F709" w:rsidR="00607436" w:rsidRPr="00501184" w:rsidRDefault="00607436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(13,383)</w:t>
            </w:r>
          </w:p>
        </w:tc>
      </w:tr>
      <w:tr w:rsidR="00607436" w:rsidRPr="00E15351" w14:paraId="378D9D95" w14:textId="77777777" w:rsidTr="00FE4630">
        <w:tc>
          <w:tcPr>
            <w:tcW w:w="4842" w:type="dxa"/>
            <w:shd w:val="clear" w:color="auto" w:fill="auto"/>
          </w:tcPr>
          <w:p w14:paraId="285A2607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607436" w:rsidRPr="00501184" w:rsidRDefault="00607436" w:rsidP="006074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607436" w:rsidRPr="00501184" w:rsidRDefault="00607436" w:rsidP="006074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5E1A5289" w:rsidR="00607436" w:rsidRPr="00501184" w:rsidRDefault="00B037EA" w:rsidP="006074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7,076,873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607436" w:rsidRPr="00501184" w:rsidRDefault="00607436" w:rsidP="006074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7395EF88" w:rsidR="00607436" w:rsidRPr="00501184" w:rsidRDefault="00607436" w:rsidP="006074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5,438,754</w:t>
            </w:r>
          </w:p>
        </w:tc>
      </w:tr>
    </w:tbl>
    <w:p w14:paraId="79D50A51" w14:textId="77777777" w:rsidR="00932774" w:rsidRPr="00501184" w:rsidRDefault="00932774" w:rsidP="00932774">
      <w:pPr>
        <w:pStyle w:val="Bo-Blankline"/>
        <w:rPr>
          <w:sz w:val="16"/>
          <w:szCs w:val="16"/>
        </w:rPr>
      </w:pPr>
    </w:p>
    <w:p w14:paraId="0016CE12" w14:textId="05B7DE3A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501184" w:rsidRDefault="0040333E" w:rsidP="00F3013A">
      <w:pPr>
        <w:pStyle w:val="Bo-Blankline"/>
        <w:rPr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501184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501184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501184" w:rsidRDefault="00CD6FB6" w:rsidP="00F005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501184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501184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501184" w:rsidRDefault="00CD6FB6" w:rsidP="00F005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501184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501184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7DDFD291" w:rsidR="00CD6FB6" w:rsidRPr="00501184" w:rsidRDefault="00501184" w:rsidP="00CD6F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="003065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4F58175B" w14:textId="77777777" w:rsidR="00CD6FB6" w:rsidRPr="00501184" w:rsidRDefault="00CD6FB6" w:rsidP="00CD6F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76182BAD" w:rsidR="00CD6FB6" w:rsidRPr="00501184" w:rsidRDefault="00984B3F" w:rsidP="00796EA4">
            <w:pPr>
              <w:spacing w:line="240" w:lineRule="atLeas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D6FB6" w:rsidRPr="005011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501184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501184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73663234" w:rsidR="00CD6FB6" w:rsidRPr="00501184" w:rsidRDefault="0057505D" w:rsidP="000A1F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7724D7" w14:textId="77777777" w:rsidR="00CD6FB6" w:rsidRPr="00501184" w:rsidRDefault="00CD6FB6" w:rsidP="00CD6F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43D70D78" w:rsidR="00CD6FB6" w:rsidRPr="00501184" w:rsidRDefault="00F47DB8" w:rsidP="000A1F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CD6FB6" w:rsidRPr="00501184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501184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501184" w:rsidRDefault="00CD6FB6" w:rsidP="000A1F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27BCB" w:rsidRPr="00501184" w14:paraId="0280FDAA" w14:textId="77777777" w:rsidTr="00FE4630">
        <w:tc>
          <w:tcPr>
            <w:tcW w:w="4860" w:type="dxa"/>
            <w:shd w:val="clear" w:color="auto" w:fill="auto"/>
            <w:vAlign w:val="center"/>
          </w:tcPr>
          <w:p w14:paraId="28CD307F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36BAA7B4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76,520,581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6A68DDBC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76,935,278</w:t>
            </w:r>
          </w:p>
        </w:tc>
      </w:tr>
      <w:tr w:rsidR="00527BCB" w:rsidRPr="00501184" w14:paraId="1E39E77F" w14:textId="77777777" w:rsidTr="00FE4630">
        <w:tc>
          <w:tcPr>
            <w:tcW w:w="4860" w:type="dxa"/>
            <w:shd w:val="clear" w:color="auto" w:fill="auto"/>
            <w:vAlign w:val="center"/>
          </w:tcPr>
          <w:p w14:paraId="2990084C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17BDDD03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12,141,766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6E0A98F7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15,297,125</w:t>
            </w:r>
          </w:p>
        </w:tc>
      </w:tr>
      <w:tr w:rsidR="00527BCB" w:rsidRPr="00501184" w14:paraId="1AFDBB88" w14:textId="77777777" w:rsidTr="00FE4630">
        <w:tc>
          <w:tcPr>
            <w:tcW w:w="4860" w:type="dxa"/>
            <w:shd w:val="clear" w:color="auto" w:fill="auto"/>
            <w:vAlign w:val="center"/>
          </w:tcPr>
          <w:p w14:paraId="2E72B6E0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60C26E39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46,316,094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07ECE1DF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>43,031,698</w:t>
            </w:r>
          </w:p>
        </w:tc>
      </w:tr>
      <w:tr w:rsidR="00527BCB" w:rsidRPr="00501184" w14:paraId="19BCDDDD" w14:textId="77777777" w:rsidTr="00FE4630">
        <w:tc>
          <w:tcPr>
            <w:tcW w:w="4860" w:type="dxa"/>
            <w:shd w:val="clear" w:color="auto" w:fill="auto"/>
            <w:vAlign w:val="center"/>
          </w:tcPr>
          <w:p w14:paraId="13100DDA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32EB7BA1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2,110,685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4BBC0F9C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2,117,248</w:t>
            </w:r>
          </w:p>
        </w:tc>
      </w:tr>
      <w:tr w:rsidR="00527BCB" w:rsidRPr="00501184" w14:paraId="1F1C86C6" w14:textId="77777777" w:rsidTr="00FE4630">
        <w:tc>
          <w:tcPr>
            <w:tcW w:w="4860" w:type="dxa"/>
            <w:shd w:val="clear" w:color="auto" w:fill="auto"/>
            <w:vAlign w:val="center"/>
          </w:tcPr>
          <w:p w14:paraId="7D9813B7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3946392C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586,121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57D3DE6C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584,705</w:t>
            </w:r>
          </w:p>
        </w:tc>
      </w:tr>
      <w:tr w:rsidR="00527BCB" w:rsidRPr="00501184" w14:paraId="7886D804" w14:textId="77777777" w:rsidTr="00FE4630">
        <w:tc>
          <w:tcPr>
            <w:tcW w:w="4860" w:type="dxa"/>
            <w:shd w:val="clear" w:color="auto" w:fill="auto"/>
          </w:tcPr>
          <w:p w14:paraId="246B0DB5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2A843A6D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137,675,247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49087CDB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</w:rPr>
              <w:t>137,966,054</w:t>
            </w:r>
          </w:p>
        </w:tc>
      </w:tr>
      <w:tr w:rsidR="00527BCB" w:rsidRPr="00501184" w14:paraId="510D03A9" w14:textId="77777777" w:rsidTr="00FE4630">
        <w:tc>
          <w:tcPr>
            <w:tcW w:w="4860" w:type="dxa"/>
            <w:shd w:val="clear" w:color="auto" w:fill="auto"/>
          </w:tcPr>
          <w:p w14:paraId="681A12A1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4601A7D9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7,791,884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6036A224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9,059,366</w:t>
            </w:r>
          </w:p>
        </w:tc>
      </w:tr>
      <w:tr w:rsidR="00527BCB" w:rsidRPr="00501184" w14:paraId="5B17E9C3" w14:textId="77777777" w:rsidTr="00FE4630">
        <w:tc>
          <w:tcPr>
            <w:tcW w:w="4860" w:type="dxa"/>
            <w:shd w:val="clear" w:color="auto" w:fill="auto"/>
          </w:tcPr>
          <w:p w14:paraId="7B52402F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494B30D3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145,467,131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663E6D20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47,025,420</w:t>
            </w:r>
          </w:p>
        </w:tc>
      </w:tr>
      <w:tr w:rsidR="00527BCB" w:rsidRPr="00501184" w14:paraId="5C33CB5D" w14:textId="77777777" w:rsidTr="00FE4630">
        <w:tc>
          <w:tcPr>
            <w:tcW w:w="4860" w:type="dxa"/>
            <w:shd w:val="clear" w:color="auto" w:fill="auto"/>
          </w:tcPr>
          <w:p w14:paraId="3F6FD07B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52247295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(4,918,307)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42118F6B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(11,311,822)</w:t>
            </w:r>
          </w:p>
        </w:tc>
      </w:tr>
      <w:tr w:rsidR="00527BCB" w:rsidRPr="00501184" w14:paraId="7EAF5AED" w14:textId="77777777" w:rsidTr="00FE4630">
        <w:tc>
          <w:tcPr>
            <w:tcW w:w="4860" w:type="dxa"/>
            <w:shd w:val="clear" w:color="auto" w:fill="auto"/>
          </w:tcPr>
          <w:p w14:paraId="4A0D863A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6FE421E5" w:rsidR="00527BCB" w:rsidRPr="00501184" w:rsidRDefault="00B037EA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140,548,824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42A8DA28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135,713,598</w:t>
            </w:r>
          </w:p>
        </w:tc>
      </w:tr>
    </w:tbl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7470B8" w14:paraId="7E7CAD49" w14:textId="77777777" w:rsidTr="00501184">
        <w:tc>
          <w:tcPr>
            <w:tcW w:w="4850" w:type="dxa"/>
          </w:tcPr>
          <w:p w14:paraId="561E2667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DB4221F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778683D6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7470B8" w14:paraId="3A6A6544" w14:textId="77777777" w:rsidTr="00501184">
        <w:tc>
          <w:tcPr>
            <w:tcW w:w="4850" w:type="dxa"/>
          </w:tcPr>
          <w:p w14:paraId="1010D62A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0F4BA7C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5571FC3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0656C" w:rsidRPr="007470B8" w14:paraId="288E32E6" w14:textId="77777777" w:rsidTr="00501184">
        <w:tc>
          <w:tcPr>
            <w:tcW w:w="4850" w:type="dxa"/>
          </w:tcPr>
          <w:p w14:paraId="1EBBAAFC" w14:textId="6EBDAF78" w:rsidR="0030656C" w:rsidRPr="007470B8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9" w:type="dxa"/>
          </w:tcPr>
          <w:p w14:paraId="209B51C0" w14:textId="77777777" w:rsidR="0030656C" w:rsidRPr="007470B8" w:rsidRDefault="0030656C" w:rsidP="003065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C022E" w14:textId="77777777" w:rsidR="0030656C" w:rsidRPr="007470B8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5FEAF94D" w:rsidR="0030656C" w:rsidRPr="007470B8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6136BA2" w14:textId="77777777" w:rsidR="0030656C" w:rsidRPr="007470B8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214F1D3" w14:textId="4494C7AB" w:rsidR="0030656C" w:rsidRPr="007470B8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7470B8" w14:paraId="5736CB53" w14:textId="77777777" w:rsidTr="00501184">
        <w:tc>
          <w:tcPr>
            <w:tcW w:w="4850" w:type="dxa"/>
          </w:tcPr>
          <w:p w14:paraId="7243762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21186C6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3469E61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0656C" w:rsidRPr="007470B8" w14:paraId="79F2F31B" w14:textId="77777777" w:rsidTr="00501184">
        <w:tc>
          <w:tcPr>
            <w:tcW w:w="4850" w:type="dxa"/>
            <w:vAlign w:val="center"/>
          </w:tcPr>
          <w:p w14:paraId="6C23120E" w14:textId="77777777" w:rsidR="0030656C" w:rsidRPr="007470B8" w:rsidRDefault="0030656C" w:rsidP="00306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18789A4D" w14:textId="77777777" w:rsidR="0030656C" w:rsidRPr="007470B8" w:rsidRDefault="0030656C" w:rsidP="003065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30656C" w:rsidRPr="007470B8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6697267F" w:rsidR="0030656C" w:rsidRPr="007470B8" w:rsidRDefault="00284E33" w:rsidP="0030656C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17,967,757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30656C" w:rsidRPr="007470B8" w:rsidRDefault="0030656C" w:rsidP="0030656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AABC00A" w14:textId="2382157B" w:rsidR="0030656C" w:rsidRPr="00800EAF" w:rsidRDefault="0030656C" w:rsidP="0030656C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12,843,239</w:t>
            </w:r>
          </w:p>
        </w:tc>
      </w:tr>
      <w:tr w:rsidR="0030656C" w:rsidRPr="007470B8" w14:paraId="55ABD31B" w14:textId="77777777" w:rsidTr="00501184">
        <w:tc>
          <w:tcPr>
            <w:tcW w:w="4850" w:type="dxa"/>
            <w:vAlign w:val="center"/>
          </w:tcPr>
          <w:p w14:paraId="78655658" w14:textId="77777777" w:rsidR="0030656C" w:rsidRPr="007470B8" w:rsidRDefault="0030656C" w:rsidP="00306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62AE560B" w14:textId="77777777" w:rsidR="0030656C" w:rsidRPr="007470B8" w:rsidRDefault="0030656C" w:rsidP="003065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30656C" w:rsidRPr="007470B8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169B4B96" w:rsidR="0030656C" w:rsidRPr="00800EAF" w:rsidRDefault="00284E33" w:rsidP="0030656C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11,550,</w:t>
            </w:r>
            <w:r w:rsidR="000E5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30656C" w:rsidRPr="007470B8" w:rsidRDefault="0030656C" w:rsidP="0030656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507ED6DD" w:rsidR="0030656C" w:rsidRPr="00800EAF" w:rsidRDefault="0030656C" w:rsidP="0030656C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7,879,939</w:t>
            </w:r>
          </w:p>
        </w:tc>
      </w:tr>
      <w:tr w:rsidR="0030656C" w:rsidRPr="007470B8" w14:paraId="6F77D007" w14:textId="77777777" w:rsidTr="00501184">
        <w:tc>
          <w:tcPr>
            <w:tcW w:w="4850" w:type="dxa"/>
          </w:tcPr>
          <w:p w14:paraId="3BCE859B" w14:textId="77777777" w:rsidR="0030656C" w:rsidRPr="007470B8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7CE85A21" w14:textId="77777777" w:rsidR="0030656C" w:rsidRPr="007470B8" w:rsidRDefault="0030656C" w:rsidP="003065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30656C" w:rsidRPr="007470B8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7F5FD381" w:rsidR="0030656C" w:rsidRPr="00800EAF" w:rsidRDefault="000E5811" w:rsidP="0030656C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29,518,741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30656C" w:rsidRPr="007470B8" w:rsidRDefault="0030656C" w:rsidP="0030656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2D05CB8E" w:rsidR="0030656C" w:rsidRPr="00484152" w:rsidRDefault="0030656C" w:rsidP="0030656C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20,723,178</w:t>
            </w:r>
          </w:p>
        </w:tc>
      </w:tr>
    </w:tbl>
    <w:p w14:paraId="627499D3" w14:textId="15E7934F" w:rsidR="00E77061" w:rsidRDefault="002C0726" w:rsidP="002C0726">
      <w:pPr>
        <w:pStyle w:val="Bo-Blankline"/>
        <w:tabs>
          <w:tab w:val="left" w:pos="6640"/>
        </w:tabs>
      </w:pPr>
      <w:r>
        <w:tab/>
      </w:r>
    </w:p>
    <w:p w14:paraId="6BAA7F08" w14:textId="77777777" w:rsidR="004F4DF8" w:rsidRDefault="004F4DF8" w:rsidP="004F4DF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F3013A" w:rsidRDefault="004F4DF8" w:rsidP="00E77061">
      <w:pPr>
        <w:pStyle w:val="Bo-Blankline"/>
        <w:rPr>
          <w:cs/>
        </w:rPr>
      </w:pPr>
    </w:p>
    <w:p w14:paraId="66ECF6A0" w14:textId="3BAFE610" w:rsidR="008C7C3E" w:rsidRPr="00A541C3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Default="00E77061" w:rsidP="00E77061">
      <w:pPr>
        <w:pStyle w:val="Bo-Blankline"/>
        <w:ind w:left="518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964878" w14:paraId="1AC66382" w14:textId="77777777" w:rsidTr="00501184">
        <w:tc>
          <w:tcPr>
            <w:tcW w:w="4836" w:type="dxa"/>
          </w:tcPr>
          <w:p w14:paraId="2A113C14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23A95D1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27CDBC88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964878" w14:paraId="77C0C3F4" w14:textId="77777777" w:rsidTr="00501184">
        <w:tc>
          <w:tcPr>
            <w:tcW w:w="4836" w:type="dxa"/>
          </w:tcPr>
          <w:p w14:paraId="47E42B3F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175BF27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281C71E" w14:textId="77777777" w:rsidR="00E77061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0656C" w:rsidRPr="00964878" w14:paraId="08DAD0CD" w14:textId="77777777" w:rsidTr="00501184">
        <w:tc>
          <w:tcPr>
            <w:tcW w:w="4836" w:type="dxa"/>
          </w:tcPr>
          <w:p w14:paraId="392A63CC" w14:textId="2F9A89A3" w:rsidR="0030656C" w:rsidRPr="00964878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7" w:type="dxa"/>
          </w:tcPr>
          <w:p w14:paraId="2A436233" w14:textId="77777777" w:rsidR="0030656C" w:rsidRPr="00964878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B173D" w14:textId="77777777" w:rsidR="0030656C" w:rsidRPr="00964878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85781C4" w14:textId="22C18D17" w:rsidR="0030656C" w:rsidRPr="0089415E" w:rsidRDefault="0030656C" w:rsidP="0030656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2019E065" w14:textId="77777777" w:rsidR="0030656C" w:rsidRPr="00964878" w:rsidRDefault="0030656C" w:rsidP="0030656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C25245" w14:textId="572D5F6B" w:rsidR="0030656C" w:rsidRPr="00964878" w:rsidRDefault="0030656C" w:rsidP="0030656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964878" w14:paraId="6189BC5D" w14:textId="77777777" w:rsidTr="00501184">
        <w:tc>
          <w:tcPr>
            <w:tcW w:w="4836" w:type="dxa"/>
          </w:tcPr>
          <w:p w14:paraId="4D88F0A2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19845E7B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9F5B0BA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0656C" w:rsidRPr="00964878" w14:paraId="1A141E53" w14:textId="77777777" w:rsidTr="00501184">
        <w:tc>
          <w:tcPr>
            <w:tcW w:w="4836" w:type="dxa"/>
            <w:vAlign w:val="center"/>
          </w:tcPr>
          <w:p w14:paraId="7C0C3218" w14:textId="77777777" w:rsidR="0030656C" w:rsidRPr="00A541C3" w:rsidRDefault="0030656C" w:rsidP="0030656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7AEABBA6" w14:textId="77777777" w:rsidR="0030656C" w:rsidRPr="00964878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30656C" w:rsidRPr="00964878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B7B7497" w14:textId="3B17438F" w:rsidR="0030656C" w:rsidRPr="006A5FB2" w:rsidRDefault="00BD1B73" w:rsidP="0030656C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 w:rsidR="00F252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30656C" w:rsidRPr="00964878" w:rsidRDefault="0030656C" w:rsidP="003065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D7D506" w14:textId="2EF7B180" w:rsidR="0030656C" w:rsidRPr="00020D75" w:rsidRDefault="0030656C" w:rsidP="0030656C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1,100,165</w:t>
            </w:r>
          </w:p>
        </w:tc>
      </w:tr>
      <w:tr w:rsidR="0030656C" w:rsidRPr="00964878" w14:paraId="75131C95" w14:textId="77777777" w:rsidTr="00501184">
        <w:tc>
          <w:tcPr>
            <w:tcW w:w="4836" w:type="dxa"/>
            <w:vAlign w:val="center"/>
          </w:tcPr>
          <w:p w14:paraId="10DC1326" w14:textId="77777777" w:rsidR="0030656C" w:rsidRPr="00964878" w:rsidRDefault="0030656C" w:rsidP="003065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65D746BC" w14:textId="77777777" w:rsidR="0030656C" w:rsidRPr="00964878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30656C" w:rsidRPr="00964878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308DFD7F" w14:textId="5E4684BD" w:rsidR="0030656C" w:rsidRPr="00484152" w:rsidRDefault="00F25250" w:rsidP="0030656C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73,811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30656C" w:rsidRPr="00964878" w:rsidRDefault="0030656C" w:rsidP="003065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4C4C2C" w14:textId="6F6153FD" w:rsidR="0030656C" w:rsidRPr="00020D75" w:rsidRDefault="0030656C" w:rsidP="0030656C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2,665</w:t>
            </w:r>
          </w:p>
        </w:tc>
      </w:tr>
      <w:tr w:rsidR="0030656C" w:rsidRPr="00964878" w14:paraId="1C5B98D8" w14:textId="77777777" w:rsidTr="00501184">
        <w:tc>
          <w:tcPr>
            <w:tcW w:w="4836" w:type="dxa"/>
            <w:vAlign w:val="center"/>
          </w:tcPr>
          <w:p w14:paraId="793C6FD8" w14:textId="77777777" w:rsidR="0030656C" w:rsidRPr="00964878" w:rsidRDefault="0030656C" w:rsidP="003065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E9BAB14" w14:textId="77777777" w:rsidR="0030656C" w:rsidRPr="00964878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30656C" w:rsidRPr="00964878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5361826A" w14:textId="3185A09E" w:rsidR="0030656C" w:rsidRPr="00484152" w:rsidRDefault="00BD1B73" w:rsidP="0030656C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 w:rsidR="00F252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30656C" w:rsidRPr="00964878" w:rsidRDefault="0030656C" w:rsidP="003065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6ED7DA" w14:textId="03DFFE9C" w:rsidR="0030656C" w:rsidRDefault="0030656C" w:rsidP="0030656C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299,267</w:t>
            </w:r>
          </w:p>
        </w:tc>
      </w:tr>
      <w:tr w:rsidR="0030656C" w:rsidRPr="00964878" w14:paraId="3F5E7BC1" w14:textId="77777777" w:rsidTr="00501184">
        <w:tc>
          <w:tcPr>
            <w:tcW w:w="4836" w:type="dxa"/>
          </w:tcPr>
          <w:p w14:paraId="0103575C" w14:textId="77777777" w:rsidR="0030656C" w:rsidRPr="00A541C3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83B236F" w14:textId="77777777" w:rsidR="0030656C" w:rsidRPr="00964878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30656C" w:rsidRPr="00964878" w:rsidRDefault="0030656C" w:rsidP="003065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03219542" w:rsidR="0030656C" w:rsidRPr="00484152" w:rsidRDefault="00F25250" w:rsidP="0030656C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1,406,07</w:t>
            </w:r>
            <w:r w:rsidR="00F549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30656C" w:rsidRPr="00964878" w:rsidRDefault="0030656C" w:rsidP="003065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43375727" w:rsidR="0030656C" w:rsidRPr="001E40D2" w:rsidRDefault="0030656C" w:rsidP="0030656C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1,402,097</w:t>
            </w:r>
          </w:p>
        </w:tc>
      </w:tr>
    </w:tbl>
    <w:p w14:paraId="1B5E9163" w14:textId="31D90355" w:rsidR="006C6D86" w:rsidRDefault="006C6D86" w:rsidP="00E77061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09C4E53F" w14:textId="15FC47FA"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13B3CC7A" w14:textId="1F8AAC14" w:rsidR="00501184" w:rsidRDefault="00501184" w:rsidP="0050118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>
        <w:rPr>
          <w:rFonts w:ascii="Angsana New" w:hAnsi="Angsana New"/>
          <w:sz w:val="30"/>
          <w:szCs w:val="30"/>
        </w:rPr>
        <w:br/>
      </w:r>
      <w:r w:rsidRPr="00522E88">
        <w:rPr>
          <w:rFonts w:ascii="Angsana New" w:hAnsi="Angsana New"/>
          <w:sz w:val="30"/>
          <w:szCs w:val="30"/>
          <w:cs/>
        </w:rPr>
        <w:t>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 w:rsidR="00A347CF">
        <w:rPr>
          <w:rFonts w:ascii="Angsana New" w:hAnsi="Angsana New" w:hint="cs"/>
          <w:sz w:val="30"/>
          <w:szCs w:val="30"/>
          <w:cs/>
        </w:rPr>
        <w:t>เก้า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30656C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>ละ</w:t>
      </w:r>
      <w:r w:rsidR="00C94288">
        <w:rPr>
          <w:rFonts w:ascii="Angsana New" w:hAnsi="Angsana New" w:hint="cs"/>
          <w:sz w:val="30"/>
          <w:szCs w:val="30"/>
          <w:cs/>
        </w:rPr>
        <w:t xml:space="preserve"> </w:t>
      </w:r>
      <w:r w:rsidR="00C94288">
        <w:rPr>
          <w:rFonts w:ascii="Angsana New" w:hAnsi="Angsana New"/>
          <w:sz w:val="30"/>
          <w:szCs w:val="30"/>
          <w:lang w:val="en-US"/>
        </w:rPr>
        <w:t>2.16</w:t>
      </w:r>
      <w:r w:rsidR="00C76A28">
        <w:rPr>
          <w:rFonts w:ascii="Angsana New" w:hAnsi="Angsana New"/>
          <w:sz w:val="30"/>
          <w:szCs w:val="30"/>
        </w:rPr>
        <w:t xml:space="preserve"> </w:t>
      </w:r>
      <w:r w:rsidR="00C76A28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 xml:space="preserve"> </w:t>
      </w:r>
      <w:r w:rsidR="00C94288">
        <w:rPr>
          <w:rFonts w:ascii="Angsana New" w:hAnsi="Angsana New"/>
          <w:sz w:val="30"/>
          <w:szCs w:val="30"/>
        </w:rPr>
        <w:t>0.24</w:t>
      </w:r>
      <w:r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Pr="002D4FBE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  <w:lang w:val="en-US"/>
        </w:rPr>
        <w:t>3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0</w:t>
      </w:r>
      <w:r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30656C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>
        <w:rPr>
          <w:rFonts w:ascii="Angsana New" w:hAnsi="Angsana New" w:hint="cs"/>
          <w:i/>
          <w:iCs/>
          <w:sz w:val="30"/>
          <w:szCs w:val="30"/>
          <w:cs/>
        </w:rPr>
        <w:t>ยน</w:t>
      </w:r>
      <w:r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C94288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Pr="002D4FBE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C76A28">
        <w:rPr>
          <w:rFonts w:ascii="Angsana New" w:hAnsi="Angsana New" w:hint="cs"/>
          <w:i/>
          <w:iCs/>
          <w:sz w:val="30"/>
          <w:szCs w:val="30"/>
          <w:cs/>
        </w:rPr>
        <w:t>ละ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30656C">
        <w:rPr>
          <w:rFonts w:ascii="Angsana New" w:hAnsi="Angsana New"/>
          <w:i/>
          <w:iCs/>
          <w:sz w:val="30"/>
          <w:szCs w:val="30"/>
          <w:lang w:val="en-US"/>
        </w:rPr>
        <w:t>5.97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30656C">
        <w:rPr>
          <w:rFonts w:ascii="Angsana New" w:hAnsi="Angsana New"/>
          <w:i/>
          <w:iCs/>
          <w:sz w:val="30"/>
          <w:szCs w:val="30"/>
        </w:rPr>
        <w:t>3</w:t>
      </w:r>
      <w:r w:rsidR="00C94288">
        <w:rPr>
          <w:rFonts w:ascii="Angsana New" w:hAnsi="Angsana New"/>
          <w:i/>
          <w:iCs/>
          <w:sz w:val="30"/>
          <w:szCs w:val="30"/>
        </w:rPr>
        <w:t>.</w:t>
      </w:r>
      <w:r w:rsidR="0030656C">
        <w:rPr>
          <w:rFonts w:ascii="Angsana New" w:hAnsi="Angsana New"/>
          <w:i/>
          <w:iCs/>
          <w:sz w:val="30"/>
          <w:szCs w:val="30"/>
        </w:rPr>
        <w:t>4</w:t>
      </w:r>
      <w:r w:rsidR="00C94288">
        <w:rPr>
          <w:rFonts w:ascii="Angsana New" w:hAnsi="Angsana New"/>
          <w:i/>
          <w:iCs/>
          <w:sz w:val="30"/>
          <w:szCs w:val="30"/>
        </w:rPr>
        <w:t>7</w:t>
      </w:r>
      <w:r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C76A28">
        <w:rPr>
          <w:rFonts w:ascii="Angsana New" w:hAnsi="Angsana New" w:hint="cs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732CFB">
      <w:pPr>
        <w:pStyle w:val="Bo-Blankline"/>
      </w:pPr>
    </w:p>
    <w:p w14:paraId="1C2A2B0B" w14:textId="6848C544" w:rsidR="00C94288" w:rsidRDefault="00C94288" w:rsidP="00A347CF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เงินได้ของบริษัท</w:t>
      </w:r>
    </w:p>
    <w:p w14:paraId="345EDEAB" w14:textId="13CF8B92" w:rsidR="00A347CF" w:rsidRPr="00064358" w:rsidRDefault="00A347CF" w:rsidP="00A347CF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64358">
        <w:rPr>
          <w:rFonts w:ascii="Angsana New" w:hAnsi="Angsana New"/>
          <w:sz w:val="30"/>
          <w:szCs w:val="30"/>
          <w:cs/>
        </w:rPr>
        <w:t>การลดลง</w:t>
      </w:r>
      <w:r>
        <w:rPr>
          <w:rFonts w:ascii="Angsana New" w:hAnsi="Angsana New" w:hint="cs"/>
          <w:sz w:val="30"/>
          <w:szCs w:val="30"/>
          <w:cs/>
        </w:rPr>
        <w:t>ของค่าใช้จ่ายต้องห้ามทางภาษีของบริษัทย่อย</w:t>
      </w:r>
    </w:p>
    <w:p w14:paraId="604227A6" w14:textId="52742122" w:rsidR="00AF1052" w:rsidRPr="00A347CF" w:rsidRDefault="00E67CAA" w:rsidP="00A347CF">
      <w:pPr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623990A" w14:textId="634EBCF1" w:rsidR="00A347CF" w:rsidRDefault="00A347CF" w:rsidP="00DB700D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5EB356A5" w14:textId="77777777" w:rsidR="00A347CF" w:rsidRPr="00A347CF" w:rsidRDefault="00A347CF" w:rsidP="00C76A28">
      <w:pPr>
        <w:pStyle w:val="Bo-Blankline"/>
        <w:rPr>
          <w:lang w:val="en-US"/>
        </w:rPr>
      </w:pPr>
    </w:p>
    <w:p w14:paraId="757E66F9" w14:textId="32706BAA" w:rsidR="00A347CF" w:rsidRDefault="00A347CF" w:rsidP="00A347CF">
      <w:pPr>
        <w:pStyle w:val="Bo-Blankline"/>
        <w:jc w:val="thaiDistribute"/>
        <w:rPr>
          <w:sz w:val="30"/>
          <w:szCs w:val="30"/>
        </w:rPr>
      </w:pPr>
      <w:r w:rsidRPr="00A93CCE">
        <w:rPr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3CCE">
        <w:rPr>
          <w:sz w:val="30"/>
          <w:szCs w:val="30"/>
        </w:rPr>
        <w:t xml:space="preserve">22 </w:t>
      </w:r>
      <w:r w:rsidRPr="00A93CCE">
        <w:rPr>
          <w:sz w:val="30"/>
          <w:szCs w:val="30"/>
          <w:cs/>
        </w:rPr>
        <w:t xml:space="preserve">เมษายน </w:t>
      </w:r>
      <w:r w:rsidRPr="00A93CCE">
        <w:rPr>
          <w:sz w:val="30"/>
          <w:szCs w:val="30"/>
        </w:rPr>
        <w:t xml:space="preserve">2564 </w:t>
      </w:r>
      <w:r w:rsidRPr="00A93CCE">
        <w:rPr>
          <w:sz w:val="30"/>
          <w:szCs w:val="30"/>
          <w:cs/>
        </w:rPr>
        <w:t xml:space="preserve">ผู้ถือหุ้นมีมติอนุมัติการจ่าย </w:t>
      </w:r>
      <w:r>
        <w:rPr>
          <w:sz w:val="30"/>
          <w:szCs w:val="30"/>
        </w:rPr>
        <w:br/>
      </w:r>
      <w:r w:rsidRPr="00A93CCE">
        <w:rPr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Pr="00A93CCE">
        <w:rPr>
          <w:sz w:val="30"/>
          <w:szCs w:val="30"/>
        </w:rPr>
        <w:t xml:space="preserve">0.06 </w:t>
      </w:r>
      <w:r w:rsidRPr="00A93CCE">
        <w:rPr>
          <w:sz w:val="30"/>
          <w:szCs w:val="30"/>
          <w:cs/>
        </w:rPr>
        <w:t xml:space="preserve">บาท เป็นจำนวนเงิน </w:t>
      </w:r>
      <w:r w:rsidRPr="00A93CCE">
        <w:rPr>
          <w:sz w:val="30"/>
          <w:szCs w:val="30"/>
        </w:rPr>
        <w:t xml:space="preserve">1,150.83 </w:t>
      </w:r>
      <w:r w:rsidRPr="00A93CCE">
        <w:rPr>
          <w:sz w:val="30"/>
          <w:szCs w:val="30"/>
          <w:cs/>
        </w:rPr>
        <w:t xml:space="preserve">ล้านบาท เงินปันผลดังกล่าวได้รวมเงินปันผลระหว่างกาลในอัตราหุ้นละ </w:t>
      </w:r>
      <w:r w:rsidRPr="00A93CCE">
        <w:rPr>
          <w:sz w:val="30"/>
          <w:szCs w:val="30"/>
        </w:rPr>
        <w:t xml:space="preserve">0.03 </w:t>
      </w:r>
      <w:r w:rsidRPr="00A93CCE">
        <w:rPr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Pr="00A93CCE">
        <w:rPr>
          <w:sz w:val="30"/>
          <w:szCs w:val="30"/>
        </w:rPr>
        <w:t xml:space="preserve">2563 </w:t>
      </w:r>
      <w:r w:rsidRPr="00A93CCE">
        <w:rPr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A93CCE">
        <w:rPr>
          <w:sz w:val="30"/>
          <w:szCs w:val="30"/>
        </w:rPr>
        <w:t xml:space="preserve">0.03 </w:t>
      </w:r>
      <w:r w:rsidRPr="00A93CCE">
        <w:rPr>
          <w:sz w:val="30"/>
          <w:szCs w:val="30"/>
          <w:cs/>
        </w:rPr>
        <w:t xml:space="preserve">บาท คิดเป็นจำนวนเงินรวม </w:t>
      </w:r>
      <w:r w:rsidRPr="00A93CCE">
        <w:rPr>
          <w:sz w:val="30"/>
          <w:szCs w:val="30"/>
        </w:rPr>
        <w:t xml:space="preserve">573.79 </w:t>
      </w:r>
      <w:r w:rsidRPr="00A93CCE">
        <w:rPr>
          <w:sz w:val="30"/>
          <w:szCs w:val="30"/>
          <w:cs/>
        </w:rPr>
        <w:t>ล้านบาท เงินปันผลดังกล่าว</w:t>
      </w:r>
      <w:r w:rsidRPr="00A93CCE">
        <w:rPr>
          <w:rFonts w:hint="cs"/>
          <w:sz w:val="30"/>
          <w:szCs w:val="30"/>
          <w:cs/>
        </w:rPr>
        <w:t>ได้</w:t>
      </w:r>
      <w:r w:rsidRPr="00A93CCE">
        <w:rPr>
          <w:sz w:val="30"/>
          <w:szCs w:val="30"/>
          <w:cs/>
        </w:rPr>
        <w:t xml:space="preserve">จ่ายให้แก่ผู้ถือหุ้นในเดือนพฤษภาคม </w:t>
      </w:r>
      <w:r w:rsidRPr="00A93CCE">
        <w:rPr>
          <w:sz w:val="30"/>
          <w:szCs w:val="30"/>
        </w:rPr>
        <w:t>2564</w:t>
      </w:r>
    </w:p>
    <w:p w14:paraId="1DDF2257" w14:textId="77777777" w:rsidR="0032099F" w:rsidRPr="0032099F" w:rsidRDefault="0032099F" w:rsidP="0032099F">
      <w:pPr>
        <w:pStyle w:val="Bo-Blankline"/>
      </w:pPr>
    </w:p>
    <w:p w14:paraId="1E843B70" w14:textId="51E8E83E" w:rsidR="0032099F" w:rsidRPr="00A93CCE" w:rsidRDefault="0032099F" w:rsidP="00A347CF">
      <w:pPr>
        <w:pStyle w:val="Bo-Blankline"/>
        <w:jc w:val="thaiDistribute"/>
        <w:rPr>
          <w:sz w:val="30"/>
          <w:szCs w:val="30"/>
        </w:rPr>
      </w:pPr>
      <w:r w:rsidRPr="0033726D">
        <w:rPr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935A8">
        <w:rPr>
          <w:sz w:val="30"/>
          <w:szCs w:val="30"/>
          <w:lang w:val="en-US"/>
        </w:rPr>
        <w:t>30</w:t>
      </w:r>
      <w:r w:rsidRPr="0033726D">
        <w:rPr>
          <w:sz w:val="30"/>
          <w:szCs w:val="30"/>
          <w:cs/>
        </w:rPr>
        <w:t xml:space="preserve"> </w:t>
      </w:r>
      <w:r w:rsidRPr="0033726D">
        <w:rPr>
          <w:rFonts w:hint="cs"/>
          <w:sz w:val="30"/>
          <w:szCs w:val="30"/>
          <w:cs/>
        </w:rPr>
        <w:t>กันยายน</w:t>
      </w:r>
      <w:r w:rsidRPr="0033726D">
        <w:rPr>
          <w:sz w:val="30"/>
          <w:szCs w:val="30"/>
          <w:cs/>
        </w:rPr>
        <w:t xml:space="preserve"> </w:t>
      </w:r>
      <w:r w:rsidRPr="009935A8">
        <w:rPr>
          <w:sz w:val="30"/>
          <w:szCs w:val="30"/>
          <w:lang w:val="en-US"/>
        </w:rPr>
        <w:t>2564</w:t>
      </w:r>
      <w:r w:rsidRPr="0033726D">
        <w:rPr>
          <w:sz w:val="30"/>
          <w:szCs w:val="30"/>
          <w:cs/>
        </w:rPr>
        <w:t xml:space="preserve"> คณะกรรมการมีมติอนุมัติการจ่ายเงินปันผลระหว่างกาลจากกำไรสะสมของบริษัท ในอัตราหุ้นละ </w:t>
      </w:r>
      <w:r w:rsidRPr="009935A8">
        <w:rPr>
          <w:sz w:val="30"/>
          <w:szCs w:val="30"/>
          <w:lang w:val="en-US"/>
        </w:rPr>
        <w:t>0</w:t>
      </w:r>
      <w:r>
        <w:rPr>
          <w:sz w:val="30"/>
          <w:szCs w:val="30"/>
        </w:rPr>
        <w:t>.</w:t>
      </w:r>
      <w:r w:rsidRPr="009935A8">
        <w:rPr>
          <w:sz w:val="30"/>
          <w:szCs w:val="30"/>
          <w:lang w:val="en-US"/>
        </w:rPr>
        <w:t>03</w:t>
      </w:r>
      <w:r w:rsidRPr="0033726D">
        <w:rPr>
          <w:sz w:val="30"/>
          <w:szCs w:val="30"/>
          <w:cs/>
        </w:rPr>
        <w:t xml:space="preserve"> บาทเป็นจำนวนเงินรวม</w:t>
      </w:r>
      <w:r w:rsidRPr="0033726D">
        <w:rPr>
          <w:sz w:val="30"/>
          <w:szCs w:val="30"/>
        </w:rPr>
        <w:t xml:space="preserve"> </w:t>
      </w:r>
      <w:r w:rsidRPr="009935A8">
        <w:rPr>
          <w:sz w:val="30"/>
          <w:szCs w:val="30"/>
          <w:lang w:val="en-US"/>
        </w:rPr>
        <w:t>573</w:t>
      </w:r>
      <w:r w:rsidRPr="0033726D">
        <w:rPr>
          <w:sz w:val="30"/>
          <w:szCs w:val="30"/>
        </w:rPr>
        <w:t>.</w:t>
      </w:r>
      <w:r w:rsidRPr="009935A8">
        <w:rPr>
          <w:sz w:val="30"/>
          <w:szCs w:val="30"/>
          <w:lang w:val="en-US"/>
        </w:rPr>
        <w:t>80</w:t>
      </w:r>
      <w:r w:rsidRPr="0033726D">
        <w:rPr>
          <w:sz w:val="30"/>
          <w:szCs w:val="30"/>
          <w:cs/>
        </w:rPr>
        <w:t xml:space="preserve"> ล้านบาท เงินปันผลดังกล่าว</w:t>
      </w:r>
      <w:r>
        <w:rPr>
          <w:rFonts w:hint="cs"/>
          <w:sz w:val="30"/>
          <w:szCs w:val="30"/>
          <w:cs/>
        </w:rPr>
        <w:t>ได้</w:t>
      </w:r>
      <w:r w:rsidRPr="0033726D">
        <w:rPr>
          <w:sz w:val="30"/>
          <w:szCs w:val="30"/>
          <w:cs/>
        </w:rPr>
        <w:t>จ่ายให้แก่ผู้ถือหุ้นในเดือน</w:t>
      </w:r>
      <w:r w:rsidRPr="0033726D">
        <w:rPr>
          <w:rFonts w:hint="cs"/>
          <w:sz w:val="30"/>
          <w:szCs w:val="30"/>
          <w:cs/>
        </w:rPr>
        <w:t>ตุลาคม</w:t>
      </w:r>
      <w:r w:rsidRPr="0033726D">
        <w:rPr>
          <w:sz w:val="30"/>
          <w:szCs w:val="30"/>
          <w:cs/>
        </w:rPr>
        <w:t xml:space="preserve"> </w:t>
      </w:r>
      <w:r w:rsidRPr="009935A8">
        <w:rPr>
          <w:sz w:val="30"/>
          <w:szCs w:val="30"/>
          <w:lang w:val="en-US"/>
        </w:rPr>
        <w:t>2564</w:t>
      </w:r>
    </w:p>
    <w:p w14:paraId="0D41427D" w14:textId="77777777" w:rsidR="00A347CF" w:rsidRPr="00AA129E" w:rsidRDefault="00A347CF" w:rsidP="00A347CF">
      <w:pPr>
        <w:pStyle w:val="Bo-Blankline"/>
      </w:pPr>
    </w:p>
    <w:p w14:paraId="1BA07BC5" w14:textId="26AC47B9" w:rsidR="0032099F" w:rsidRDefault="00A347CF" w:rsidP="00A347CF">
      <w:pPr>
        <w:pStyle w:val="Bo-Blankline"/>
        <w:jc w:val="thaiDistribute"/>
        <w:rPr>
          <w:spacing w:val="4"/>
          <w:sz w:val="30"/>
          <w:szCs w:val="30"/>
        </w:rPr>
      </w:pPr>
      <w:r w:rsidRPr="002D6ABE">
        <w:rPr>
          <w:spacing w:val="10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D6ABE">
        <w:rPr>
          <w:spacing w:val="10"/>
          <w:sz w:val="30"/>
          <w:szCs w:val="30"/>
        </w:rPr>
        <w:t xml:space="preserve">20 </w:t>
      </w:r>
      <w:r w:rsidRPr="002D6ABE">
        <w:rPr>
          <w:rFonts w:hint="cs"/>
          <w:spacing w:val="10"/>
          <w:sz w:val="30"/>
          <w:szCs w:val="30"/>
          <w:cs/>
        </w:rPr>
        <w:t xml:space="preserve">เมษายน </w:t>
      </w:r>
      <w:r w:rsidRPr="002D6ABE">
        <w:rPr>
          <w:spacing w:val="10"/>
          <w:sz w:val="30"/>
          <w:szCs w:val="30"/>
          <w:lang w:val="en-US"/>
        </w:rPr>
        <w:t>2565</w:t>
      </w:r>
      <w:r w:rsidRPr="002D6ABE">
        <w:rPr>
          <w:spacing w:val="10"/>
          <w:sz w:val="30"/>
          <w:szCs w:val="30"/>
        </w:rPr>
        <w:t xml:space="preserve"> </w:t>
      </w:r>
      <w:r w:rsidRPr="002D6ABE">
        <w:rPr>
          <w:spacing w:val="10"/>
          <w:sz w:val="30"/>
          <w:szCs w:val="30"/>
          <w:cs/>
        </w:rPr>
        <w:t>ผู้ถือหุ้นมีมติอนุมัติการจ่าย</w:t>
      </w:r>
      <w:r w:rsidRPr="00AA129E">
        <w:rPr>
          <w:spacing w:val="4"/>
          <w:sz w:val="30"/>
          <w:szCs w:val="30"/>
          <w:cs/>
        </w:rPr>
        <w:t xml:space="preserve"> เงินปันผลจากกำไรสะสมของบริษัท ในอัตราหุ้นละ </w:t>
      </w:r>
      <w:r>
        <w:rPr>
          <w:spacing w:val="4"/>
          <w:sz w:val="30"/>
          <w:szCs w:val="30"/>
        </w:rPr>
        <w:t>0.09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 xml:space="preserve">บาท เป็นจำนวนเงิน </w:t>
      </w:r>
      <w:r>
        <w:rPr>
          <w:spacing w:val="4"/>
          <w:sz w:val="30"/>
          <w:szCs w:val="30"/>
        </w:rPr>
        <w:t>1,721.39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>ล้านบาท</w:t>
      </w:r>
      <w:r>
        <w:rPr>
          <w:rFonts w:hint="cs"/>
          <w:spacing w:val="4"/>
          <w:sz w:val="30"/>
          <w:szCs w:val="30"/>
          <w:cs/>
        </w:rPr>
        <w:t xml:space="preserve"> </w:t>
      </w:r>
      <w:r>
        <w:rPr>
          <w:spacing w:val="4"/>
          <w:sz w:val="30"/>
          <w:szCs w:val="30"/>
          <w:lang w:val="en-US"/>
        </w:rPr>
        <w:t>(</w:t>
      </w:r>
      <w:r w:rsidRPr="00275159">
        <w:rPr>
          <w:rFonts w:ascii="Segoe UI" w:hAnsi="Segoe UI"/>
          <w:sz w:val="30"/>
          <w:szCs w:val="30"/>
          <w:shd w:val="clear" w:color="auto" w:fill="FFFFFF"/>
          <w:cs/>
        </w:rPr>
        <w:t xml:space="preserve">ยังไม่หักหุ้นสามัญของบริษัท ที่บริษัทได้ซื้อคืน ณ วันกำหนดรายชื่อผู้ถือหุ้นที่มีสิทธิได้รับเงินปันผล </w:t>
      </w:r>
      <w:r w:rsidRPr="00275159">
        <w:rPr>
          <w:spacing w:val="4"/>
          <w:sz w:val="30"/>
          <w:szCs w:val="30"/>
          <w:cs/>
          <w:lang w:val="en-US"/>
        </w:rPr>
        <w:t>จำนวน</w:t>
      </w:r>
      <w:r>
        <w:rPr>
          <w:spacing w:val="4"/>
          <w:sz w:val="30"/>
          <w:szCs w:val="30"/>
          <w:lang w:val="en-US"/>
        </w:rPr>
        <w:t xml:space="preserve"> </w:t>
      </w:r>
      <w:r w:rsidRPr="00275159">
        <w:rPr>
          <w:spacing w:val="4"/>
          <w:sz w:val="30"/>
          <w:szCs w:val="30"/>
          <w:lang w:val="en-US"/>
        </w:rPr>
        <w:t>191</w:t>
      </w:r>
      <w:r>
        <w:rPr>
          <w:spacing w:val="4"/>
          <w:sz w:val="30"/>
          <w:szCs w:val="30"/>
          <w:lang w:val="en-US"/>
        </w:rPr>
        <w:t>.</w:t>
      </w:r>
      <w:r w:rsidRPr="00275159">
        <w:rPr>
          <w:spacing w:val="4"/>
          <w:sz w:val="30"/>
          <w:szCs w:val="30"/>
          <w:lang w:val="en-US"/>
        </w:rPr>
        <w:t>265</w:t>
      </w:r>
      <w:r>
        <w:rPr>
          <w:spacing w:val="4"/>
          <w:sz w:val="30"/>
          <w:szCs w:val="30"/>
          <w:lang w:val="en-US"/>
        </w:rPr>
        <w:t xml:space="preserve"> </w:t>
      </w:r>
      <w:r>
        <w:rPr>
          <w:rFonts w:hint="cs"/>
          <w:spacing w:val="4"/>
          <w:sz w:val="30"/>
          <w:szCs w:val="30"/>
          <w:cs/>
          <w:lang w:val="en-US"/>
        </w:rPr>
        <w:t>ล้าน</w:t>
      </w:r>
      <w:r w:rsidRPr="00275159">
        <w:rPr>
          <w:rFonts w:hint="cs"/>
          <w:spacing w:val="4"/>
          <w:sz w:val="30"/>
          <w:szCs w:val="30"/>
          <w:cs/>
          <w:lang w:val="en-US"/>
        </w:rPr>
        <w:t>หุ้น</w:t>
      </w:r>
      <w:r>
        <w:rPr>
          <w:spacing w:val="4"/>
          <w:sz w:val="30"/>
          <w:szCs w:val="30"/>
          <w:lang w:val="en-US"/>
        </w:rPr>
        <w:t xml:space="preserve"> </w:t>
      </w:r>
      <w:r w:rsidRPr="00275159">
        <w:rPr>
          <w:rFonts w:hint="cs"/>
          <w:spacing w:val="4"/>
          <w:sz w:val="30"/>
          <w:szCs w:val="30"/>
          <w:cs/>
          <w:lang w:val="en-US"/>
        </w:rPr>
        <w:t>เนื่องจากไม่มีสิทธิรับเงินปันผลตามข้อกำหนดของกฏหมายที่เกี่ยวข้อง</w:t>
      </w:r>
      <w:r w:rsidRPr="00275159">
        <w:rPr>
          <w:spacing w:val="4"/>
          <w:sz w:val="30"/>
          <w:szCs w:val="30"/>
          <w:lang w:val="en-US"/>
        </w:rPr>
        <w:t>)</w:t>
      </w:r>
      <w:r w:rsidRPr="00275159">
        <w:rPr>
          <w:spacing w:val="4"/>
          <w:sz w:val="30"/>
          <w:szCs w:val="30"/>
          <w:cs/>
          <w:lang w:val="en-US"/>
        </w:rPr>
        <w:t xml:space="preserve"> เงิน</w:t>
      </w:r>
      <w:r w:rsidRPr="00AA129E">
        <w:rPr>
          <w:spacing w:val="4"/>
          <w:sz w:val="30"/>
          <w:szCs w:val="30"/>
          <w:cs/>
        </w:rPr>
        <w:t xml:space="preserve">ปันผลดังกล่าวได้รวมเงินปันผลระหว่างกาลในอัตราหุ้นละ </w:t>
      </w:r>
      <w:r>
        <w:rPr>
          <w:spacing w:val="4"/>
          <w:sz w:val="30"/>
          <w:szCs w:val="30"/>
        </w:rPr>
        <w:t>0.03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>
        <w:rPr>
          <w:spacing w:val="4"/>
          <w:sz w:val="30"/>
          <w:szCs w:val="30"/>
        </w:rPr>
        <w:t>2564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>ดังนั้น</w:t>
      </w:r>
      <w:r>
        <w:rPr>
          <w:spacing w:val="4"/>
          <w:sz w:val="30"/>
          <w:szCs w:val="30"/>
        </w:rPr>
        <w:br/>
      </w:r>
      <w:r w:rsidRPr="005505A2">
        <w:rPr>
          <w:spacing w:val="2"/>
          <w:sz w:val="30"/>
          <w:szCs w:val="30"/>
          <w:cs/>
        </w:rPr>
        <w:t xml:space="preserve">เงินปันผลที่จะต้องจ่ายเพิ่มอีกจึงเท่ากับอัตราหุ้นละ </w:t>
      </w:r>
      <w:r w:rsidRPr="005505A2">
        <w:rPr>
          <w:spacing w:val="2"/>
          <w:sz w:val="30"/>
          <w:szCs w:val="30"/>
        </w:rPr>
        <w:t xml:space="preserve">0.06 </w:t>
      </w:r>
      <w:r w:rsidRPr="005505A2">
        <w:rPr>
          <w:spacing w:val="2"/>
          <w:sz w:val="30"/>
          <w:szCs w:val="30"/>
          <w:cs/>
        </w:rPr>
        <w:t xml:space="preserve">บาท คิดเป็นจำนวนเงินรวม </w:t>
      </w:r>
      <w:r w:rsidRPr="005505A2">
        <w:rPr>
          <w:spacing w:val="2"/>
          <w:sz w:val="30"/>
          <w:szCs w:val="30"/>
        </w:rPr>
        <w:t xml:space="preserve">1,136.11 </w:t>
      </w:r>
      <w:r w:rsidRPr="005505A2">
        <w:rPr>
          <w:spacing w:val="2"/>
          <w:sz w:val="30"/>
          <w:szCs w:val="30"/>
          <w:cs/>
        </w:rPr>
        <w:t>ล้านบาท เงินปันผล</w:t>
      </w:r>
      <w:r w:rsidRPr="00AA129E">
        <w:rPr>
          <w:spacing w:val="4"/>
          <w:sz w:val="30"/>
          <w:szCs w:val="30"/>
          <w:cs/>
        </w:rPr>
        <w:t>ดังกล่าว</w:t>
      </w:r>
      <w:r>
        <w:rPr>
          <w:rFonts w:hint="cs"/>
          <w:spacing w:val="4"/>
          <w:sz w:val="30"/>
          <w:szCs w:val="30"/>
          <w:cs/>
        </w:rPr>
        <w:t>ได้</w:t>
      </w:r>
      <w:r w:rsidRPr="00AA129E">
        <w:rPr>
          <w:spacing w:val="4"/>
          <w:sz w:val="30"/>
          <w:szCs w:val="30"/>
          <w:cs/>
        </w:rPr>
        <w:t xml:space="preserve">จ่ายให้แก่ผู้ถือหุ้นในเดือนพฤษภาคม </w:t>
      </w:r>
      <w:r>
        <w:rPr>
          <w:spacing w:val="4"/>
          <w:sz w:val="30"/>
          <w:szCs w:val="30"/>
        </w:rPr>
        <w:t>2565</w:t>
      </w:r>
    </w:p>
    <w:p w14:paraId="3A485667" w14:textId="77777777" w:rsidR="0032099F" w:rsidRDefault="0032099F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spacing w:val="4"/>
          <w:sz w:val="30"/>
          <w:szCs w:val="30"/>
        </w:rPr>
        <w:br w:type="page"/>
      </w:r>
    </w:p>
    <w:p w14:paraId="24A6E440" w14:textId="4C2803B8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78D5E1C4" w14:textId="54D56F94" w:rsidR="00E77061" w:rsidRDefault="00E77061" w:rsidP="00E77061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</w:t>
      </w:r>
      <w:r w:rsidR="0030656C">
        <w:rPr>
          <w:rFonts w:hint="cs"/>
          <w:spacing w:val="4"/>
          <w:cs/>
        </w:rPr>
        <w:t>เ</w:t>
      </w:r>
      <w:r w:rsidR="00D96967">
        <w:rPr>
          <w:rFonts w:hint="cs"/>
          <w:spacing w:val="4"/>
          <w:cs/>
        </w:rPr>
        <w:t>ก</w:t>
      </w:r>
      <w:r w:rsidR="0030656C">
        <w:rPr>
          <w:rFonts w:hint="cs"/>
          <w:spacing w:val="4"/>
          <w:cs/>
        </w:rPr>
        <w:t>้า</w:t>
      </w:r>
      <w:r>
        <w:rPr>
          <w:rFonts w:hint="cs"/>
          <w:spacing w:val="4"/>
          <w:cs/>
        </w:rPr>
        <w:t>เดือน</w:t>
      </w:r>
      <w:r w:rsidRPr="00964878">
        <w:rPr>
          <w:spacing w:val="4"/>
          <w:cs/>
        </w:rPr>
        <w:t xml:space="preserve">สิ้นสุดวันที่ </w:t>
      </w:r>
      <w:r w:rsidR="00D96967">
        <w:rPr>
          <w:spacing w:val="4"/>
        </w:rPr>
        <w:t xml:space="preserve">30 </w:t>
      </w:r>
      <w:r w:rsidR="0030656C">
        <w:rPr>
          <w:rFonts w:hint="cs"/>
          <w:spacing w:val="4"/>
          <w:cs/>
        </w:rPr>
        <w:t>กันยา</w:t>
      </w:r>
      <w:r w:rsidR="00D96967">
        <w:rPr>
          <w:rFonts w:hint="cs"/>
          <w:spacing w:val="4"/>
          <w:cs/>
        </w:rPr>
        <w:t>ยน</w:t>
      </w:r>
      <w:r w:rsidRPr="00964878">
        <w:rPr>
          <w:rFonts w:hint="cs"/>
          <w:spacing w:val="4"/>
          <w:cs/>
        </w:rPr>
        <w:t xml:space="preserve"> </w:t>
      </w:r>
      <w:r w:rsidR="0057505D">
        <w:rPr>
          <w:spacing w:val="4"/>
          <w:lang w:val="en-US"/>
        </w:rPr>
        <w:t>2565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 w:rsidR="00F47DB8">
        <w:rPr>
          <w:spacing w:val="4"/>
        </w:rPr>
        <w:t>2564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1B2674E8" w14:textId="77777777" w:rsidR="00A347CF" w:rsidRDefault="00A347CF" w:rsidP="00C76A28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70"/>
        <w:gridCol w:w="1800"/>
        <w:gridCol w:w="270"/>
        <w:gridCol w:w="1710"/>
      </w:tblGrid>
      <w:tr w:rsidR="00A347CF" w:rsidRPr="00607335" w14:paraId="07892673" w14:textId="77777777" w:rsidTr="00F52001">
        <w:tc>
          <w:tcPr>
            <w:tcW w:w="5130" w:type="dxa"/>
            <w:shd w:val="clear" w:color="auto" w:fill="auto"/>
          </w:tcPr>
          <w:p w14:paraId="32AF8E28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ED68E7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15DE2DA1" w14:textId="77777777" w:rsidR="00A347CF" w:rsidRPr="00607335" w:rsidRDefault="00A347CF" w:rsidP="006118C2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347CF" w:rsidRPr="00607335" w14:paraId="7A203452" w14:textId="77777777" w:rsidTr="00F52001">
        <w:tc>
          <w:tcPr>
            <w:tcW w:w="5130" w:type="dxa"/>
            <w:shd w:val="clear" w:color="auto" w:fill="auto"/>
          </w:tcPr>
          <w:p w14:paraId="3394BCA8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163951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2BA1D2C9" w14:textId="77777777" w:rsidR="00A347CF" w:rsidRDefault="00A347CF" w:rsidP="006118C2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347CF" w:rsidRPr="00607335" w14:paraId="15DEB1C5" w14:textId="77777777" w:rsidTr="00F52001">
        <w:tc>
          <w:tcPr>
            <w:tcW w:w="5130" w:type="dxa"/>
            <w:shd w:val="clear" w:color="auto" w:fill="auto"/>
          </w:tcPr>
          <w:p w14:paraId="40841CAF" w14:textId="12076C32" w:rsidR="00A347CF" w:rsidRPr="00607335" w:rsidRDefault="00A347CF" w:rsidP="006118C2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4E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84E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274D38D2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889A28F" w14:textId="77777777" w:rsidR="00A347CF" w:rsidRPr="00607335" w:rsidRDefault="00A347CF" w:rsidP="006118C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32E32B9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E5CB6D5" w14:textId="77777777" w:rsidR="00A347CF" w:rsidRPr="00607335" w:rsidRDefault="00A347CF" w:rsidP="006118C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47CF" w:rsidRPr="00607335" w14:paraId="550C17E1" w14:textId="77777777" w:rsidTr="00F52001">
        <w:tc>
          <w:tcPr>
            <w:tcW w:w="5130" w:type="dxa"/>
            <w:shd w:val="clear" w:color="auto" w:fill="auto"/>
          </w:tcPr>
          <w:p w14:paraId="1B568260" w14:textId="77777777" w:rsidR="00A347CF" w:rsidRPr="00607335" w:rsidRDefault="00A347CF" w:rsidP="006118C2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D44C01" w14:textId="77777777" w:rsidR="00A347CF" w:rsidRPr="00607335" w:rsidRDefault="00A347CF" w:rsidP="006118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4B74A5DE" w14:textId="77777777" w:rsidR="00A347CF" w:rsidRDefault="00A347CF" w:rsidP="006118C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พันหุ้น</w:t>
            </w: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347CF" w:rsidRPr="00607335" w14:paraId="479E0C9F" w14:textId="77777777" w:rsidTr="00F52001">
        <w:tc>
          <w:tcPr>
            <w:tcW w:w="5130" w:type="dxa"/>
            <w:shd w:val="clear" w:color="auto" w:fill="auto"/>
          </w:tcPr>
          <w:p w14:paraId="4BFCF199" w14:textId="77777777" w:rsidR="00A347CF" w:rsidRPr="00607335" w:rsidRDefault="00A347CF" w:rsidP="00A347CF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D52C6" w14:textId="77777777" w:rsidR="00A347CF" w:rsidRPr="00607335" w:rsidRDefault="00A347CF" w:rsidP="00A347CF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D47BF" w14:textId="058914A1" w:rsidR="00A347CF" w:rsidRPr="004B3D3A" w:rsidRDefault="00422287" w:rsidP="00B16135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67814" w14:textId="77777777" w:rsidR="00A347CF" w:rsidRPr="00607335" w:rsidRDefault="00A347CF" w:rsidP="00A347CF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95D52" w14:textId="2277FAED" w:rsidR="00A347CF" w:rsidRPr="00607335" w:rsidRDefault="00A347CF" w:rsidP="00B16135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4,163,771</w:t>
            </w:r>
          </w:p>
        </w:tc>
      </w:tr>
      <w:tr w:rsidR="00A347CF" w:rsidRPr="00607335" w14:paraId="01C375ED" w14:textId="77777777" w:rsidTr="00F52001">
        <w:tc>
          <w:tcPr>
            <w:tcW w:w="5130" w:type="dxa"/>
            <w:shd w:val="clear" w:color="auto" w:fill="auto"/>
          </w:tcPr>
          <w:p w14:paraId="155716F1" w14:textId="77777777" w:rsidR="00A347CF" w:rsidRPr="00607335" w:rsidRDefault="00A347CF" w:rsidP="00A347C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17D399" w14:textId="77777777" w:rsidR="00A347CF" w:rsidRPr="00607335" w:rsidRDefault="00A347CF" w:rsidP="00A347C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21D6954" w14:textId="77777777" w:rsidR="00A347CF" w:rsidRPr="00607335" w:rsidRDefault="00A347CF" w:rsidP="00A347C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5E7FB4" w14:textId="77777777" w:rsidR="00A347CF" w:rsidRPr="00607335" w:rsidRDefault="00A347CF" w:rsidP="00A347C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1D55DB1C" w14:textId="77777777" w:rsidR="00A347CF" w:rsidRPr="004B3D3A" w:rsidRDefault="00A347CF" w:rsidP="00A347CF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47CF" w:rsidRPr="00607335" w14:paraId="29D33D55" w14:textId="77777777" w:rsidTr="00F52001">
        <w:tc>
          <w:tcPr>
            <w:tcW w:w="5130" w:type="dxa"/>
            <w:shd w:val="clear" w:color="auto" w:fill="auto"/>
          </w:tcPr>
          <w:p w14:paraId="428FB3C7" w14:textId="77777777" w:rsidR="00A347CF" w:rsidRPr="00607335" w:rsidRDefault="00A347CF" w:rsidP="00A347C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1DF0B95B" w14:textId="77777777" w:rsidR="00A347CF" w:rsidRPr="00607335" w:rsidRDefault="00A347CF" w:rsidP="00A347C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039D4B" w14:textId="7D33DF70" w:rsidR="00A347CF" w:rsidRPr="00607335" w:rsidRDefault="00422287" w:rsidP="00F52001">
            <w:pPr>
              <w:tabs>
                <w:tab w:val="decimal" w:pos="1509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19,126,500</w:t>
            </w:r>
          </w:p>
        </w:tc>
        <w:tc>
          <w:tcPr>
            <w:tcW w:w="270" w:type="dxa"/>
            <w:shd w:val="clear" w:color="auto" w:fill="auto"/>
          </w:tcPr>
          <w:p w14:paraId="20B619CB" w14:textId="77777777" w:rsidR="00A347CF" w:rsidRPr="00607335" w:rsidRDefault="00A347CF" w:rsidP="00A347C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5084888" w14:textId="4FCF4478" w:rsidR="00A347CF" w:rsidRPr="00F52001" w:rsidRDefault="00A347CF" w:rsidP="00F52001">
            <w:pPr>
              <w:tabs>
                <w:tab w:val="decimal" w:pos="1424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2001">
              <w:rPr>
                <w:rFonts w:ascii="Angsana New" w:hAnsi="Angsana New"/>
                <w:sz w:val="30"/>
                <w:szCs w:val="30"/>
                <w:lang w:val="en-US"/>
              </w:rPr>
              <w:t>19,180,500</w:t>
            </w:r>
          </w:p>
        </w:tc>
      </w:tr>
      <w:tr w:rsidR="00A347CF" w:rsidRPr="00090B3C" w14:paraId="7ED21B3D" w14:textId="77777777" w:rsidTr="00F52001">
        <w:tc>
          <w:tcPr>
            <w:tcW w:w="5130" w:type="dxa"/>
            <w:shd w:val="clear" w:color="auto" w:fill="auto"/>
          </w:tcPr>
          <w:p w14:paraId="27E4BB00" w14:textId="77777777" w:rsidR="00A347CF" w:rsidRPr="00607335" w:rsidRDefault="00A347CF" w:rsidP="00A347C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270" w:type="dxa"/>
            <w:shd w:val="clear" w:color="auto" w:fill="auto"/>
          </w:tcPr>
          <w:p w14:paraId="0CE6AFAB" w14:textId="77777777" w:rsidR="00A347CF" w:rsidRPr="00607335" w:rsidRDefault="00A347CF" w:rsidP="00A347C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EDDD3C" w14:textId="23218A32" w:rsidR="00A347CF" w:rsidRPr="00607335" w:rsidRDefault="00422287" w:rsidP="00F52001">
            <w:pPr>
              <w:tabs>
                <w:tab w:val="decimal" w:pos="1509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(180,</w:t>
            </w:r>
            <w:r w:rsidRPr="00F52001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CFD6C" w14:textId="77777777" w:rsidR="00A347CF" w:rsidRPr="00607335" w:rsidRDefault="00A347CF" w:rsidP="00A347CF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A2DBAC" w14:textId="72414B9E" w:rsidR="00A347CF" w:rsidRPr="00F52001" w:rsidRDefault="00A347CF" w:rsidP="00F52001">
            <w:pPr>
              <w:tabs>
                <w:tab w:val="decimal" w:pos="1424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2001">
              <w:rPr>
                <w:rFonts w:ascii="Angsana New" w:hAnsi="Angsana New"/>
                <w:sz w:val="30"/>
                <w:szCs w:val="30"/>
                <w:lang w:val="en-US"/>
              </w:rPr>
              <w:t>(86,946)</w:t>
            </w:r>
          </w:p>
        </w:tc>
      </w:tr>
      <w:tr w:rsidR="00A347CF" w:rsidRPr="00607335" w14:paraId="42777C91" w14:textId="77777777" w:rsidTr="00F52001">
        <w:tc>
          <w:tcPr>
            <w:tcW w:w="5130" w:type="dxa"/>
            <w:shd w:val="clear" w:color="auto" w:fill="auto"/>
            <w:vAlign w:val="bottom"/>
          </w:tcPr>
          <w:p w14:paraId="5D6BF77B" w14:textId="77777777" w:rsidR="00A347CF" w:rsidRPr="00607335" w:rsidRDefault="00A347CF" w:rsidP="00A347CF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2217F" w14:textId="77777777" w:rsidR="00A347CF" w:rsidRPr="00607335" w:rsidRDefault="00A347CF" w:rsidP="00A347C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CBC99E" w14:textId="63D8AAA9" w:rsidR="00A347CF" w:rsidRPr="00607335" w:rsidRDefault="00422287" w:rsidP="00B16135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18,946,297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2B35B" w14:textId="77777777" w:rsidR="00A347CF" w:rsidRPr="00607335" w:rsidRDefault="00A347CF" w:rsidP="00A347C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74E67" w14:textId="44A885A5" w:rsidR="00A347CF" w:rsidRPr="00607335" w:rsidRDefault="00A347CF" w:rsidP="00B16135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19,093,554</w:t>
            </w:r>
          </w:p>
        </w:tc>
      </w:tr>
      <w:tr w:rsidR="00A347CF" w:rsidRPr="00607335" w14:paraId="6B983AA8" w14:textId="77777777" w:rsidTr="00F52001">
        <w:tc>
          <w:tcPr>
            <w:tcW w:w="5130" w:type="dxa"/>
            <w:shd w:val="clear" w:color="auto" w:fill="auto"/>
          </w:tcPr>
          <w:p w14:paraId="7CF2AB87" w14:textId="77777777" w:rsidR="00A347CF" w:rsidRPr="00607335" w:rsidRDefault="00A347CF" w:rsidP="00A347C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AB469E" w14:textId="77777777" w:rsidR="00A347CF" w:rsidRPr="00607335" w:rsidRDefault="00A347CF" w:rsidP="00A347C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9C0D684" w14:textId="4004B6F6" w:rsidR="00A347CF" w:rsidRPr="00607335" w:rsidRDefault="00422287" w:rsidP="00B16135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0.330</w:t>
            </w:r>
          </w:p>
        </w:tc>
        <w:tc>
          <w:tcPr>
            <w:tcW w:w="270" w:type="dxa"/>
            <w:shd w:val="clear" w:color="auto" w:fill="auto"/>
          </w:tcPr>
          <w:p w14:paraId="35F26BDB" w14:textId="77777777" w:rsidR="00A347CF" w:rsidRPr="00607335" w:rsidRDefault="00A347CF" w:rsidP="00A347C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0208B99" w14:textId="19557C22" w:rsidR="00A347CF" w:rsidRPr="00607335" w:rsidRDefault="00A347CF" w:rsidP="00B16135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0.218</w:t>
            </w:r>
          </w:p>
        </w:tc>
      </w:tr>
    </w:tbl>
    <w:p w14:paraId="4C0A55C7" w14:textId="77777777" w:rsidR="0032099F" w:rsidRDefault="0032099F" w:rsidP="0032099F">
      <w:pPr>
        <w:pStyle w:val="Bo-Blankline"/>
      </w:pPr>
    </w:p>
    <w:p w14:paraId="658B2A8C" w14:textId="351043EB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4354ABF7" w14:textId="19BC5CB3" w:rsidR="00B321BA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54B0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DF9F3" w14:textId="77777777" w:rsidR="00154B04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17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0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2"/>
        <w:gridCol w:w="238"/>
        <w:gridCol w:w="1220"/>
        <w:gridCol w:w="264"/>
        <w:gridCol w:w="1114"/>
        <w:gridCol w:w="236"/>
        <w:gridCol w:w="1114"/>
        <w:gridCol w:w="236"/>
        <w:gridCol w:w="1024"/>
        <w:gridCol w:w="236"/>
        <w:gridCol w:w="1002"/>
        <w:gridCol w:w="28"/>
      </w:tblGrid>
      <w:tr w:rsidR="00381B9D" w:rsidRPr="00F55E4D" w14:paraId="2792CE79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58CCD2F1" w14:textId="77777777" w:rsidR="00381B9D" w:rsidRPr="00E22726" w:rsidRDefault="00381B9D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806" w:type="dxa"/>
            <w:vAlign w:val="bottom"/>
          </w:tcPr>
          <w:p w14:paraId="44C5498F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5FA3BCE7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9A1" w:rsidRPr="00F55E4D" w14:paraId="54971C47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607C8A8" w14:textId="77777777" w:rsidR="007079A1" w:rsidRPr="00F55E4D" w:rsidRDefault="007079A1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3A9A08F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26" w:type="dxa"/>
            <w:gridSpan w:val="7"/>
            <w:vAlign w:val="bottom"/>
          </w:tcPr>
          <w:p w14:paraId="0A13B254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2C584CA0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08F9073B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48DAB752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424B253" w14:textId="347E5ADB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ED9EE85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00C1E5FF" w:rsidR="00522E88" w:rsidRPr="00F55E4D" w:rsidRDefault="00154B04" w:rsidP="00CF6D40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8A490C3" w14:textId="4F63A871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BCC4AFC" w14:textId="515AA307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6570C7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9A443D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0DCBFFE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47BF18E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9CE169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5822BF7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DD8ACC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4E722B6A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0035F1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4C648F4F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6052" w:rsidRPr="00F55E4D" w14:paraId="612C613D" w14:textId="77777777" w:rsidTr="005A5CDE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E2FF845" w14:textId="77777777" w:rsidR="00016052" w:rsidRPr="00F55E4D" w:rsidRDefault="00016052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154326D" w14:textId="77777777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80" w:type="dxa"/>
            <w:gridSpan w:val="16"/>
            <w:vAlign w:val="bottom"/>
          </w:tcPr>
          <w:p w14:paraId="706B586E" w14:textId="1A435AB3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1D6E3FD5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C7A729F" w14:textId="6FDEC40F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A4B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6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7E500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="00D96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6" w:type="dxa"/>
            <w:vAlign w:val="bottom"/>
          </w:tcPr>
          <w:p w14:paraId="108C0C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67DA29F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89829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16481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BF414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3810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D01CB5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EEA0752" w14:textId="3E878C4C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327BE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6B62D64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F825A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C946B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AACC8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1A74F5B1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0245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364202B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6052" w:rsidRPr="00F55E4D" w14:paraId="064A73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1FB310" w14:textId="36F1ACA6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4A25498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08D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12FC9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D70F02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0B904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97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84F1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F7D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C1AD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2E939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1718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E43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E59B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AF4396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32A989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3D6B3B" w14:textId="71A3E334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5C47BB0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6712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BF748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87CD82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87C1D17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74D08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7178D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35E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0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C951A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DD818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67F08D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4374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D49616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FE21F3C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42DA3F6" w14:textId="42645D22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5F807E8" w14:textId="577A9049" w:rsidR="00016052" w:rsidRPr="00E26503" w:rsidRDefault="00016052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7542C91" w14:textId="46A23FD2" w:rsidR="00016052" w:rsidRPr="00F55E4D" w:rsidRDefault="00F25250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3E95F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0CC030" w14:textId="47812CA7" w:rsidR="00016052" w:rsidRPr="00F55E4D" w:rsidRDefault="009F45EA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D32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14DC0CFC" w14:textId="3678E040" w:rsidR="00016052" w:rsidRPr="00F55E4D" w:rsidRDefault="009F45E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8EAD0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49C361" w14:textId="13068567" w:rsidR="00016052" w:rsidRPr="00F55E4D" w:rsidRDefault="009F45E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32D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7FD930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23139F" w14:textId="009E6EFC" w:rsidR="00016052" w:rsidRPr="00F55E4D" w:rsidRDefault="009F45EA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3F3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3EB48EC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D573B5" w14:textId="2348245C" w:rsidR="00016052" w:rsidRPr="00F55E4D" w:rsidRDefault="009F45EA" w:rsidP="00320BCF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4A85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7A02CB" w14:textId="21A7AA27" w:rsidR="00016052" w:rsidRPr="00F55E4D" w:rsidRDefault="009F45E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9F7A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32E3CE0" w14:textId="0F7A975E" w:rsidR="00016052" w:rsidRPr="00F55E4D" w:rsidRDefault="009F45EA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3F3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016052" w:rsidRPr="00F55E4D" w14:paraId="273339A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50D53409" w14:textId="01F852D4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1E3A2533" w14:textId="00B89F89" w:rsidR="00016052" w:rsidRPr="00161401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1C688" w14:textId="2DDB2B9C" w:rsidR="00016052" w:rsidRPr="00F55E4D" w:rsidRDefault="00F25250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3,247,</w:t>
            </w:r>
            <w:r w:rsidR="009F45EA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3A1A21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77C7545" w14:textId="0CA4E844" w:rsidR="00016052" w:rsidRPr="00F55E4D" w:rsidRDefault="009F45EA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E3D0C55" w14:textId="09DC767E" w:rsidR="00016052" w:rsidRPr="00F55E4D" w:rsidRDefault="009F45EA" w:rsidP="00813603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515,092</w:t>
            </w:r>
          </w:p>
        </w:tc>
        <w:tc>
          <w:tcPr>
            <w:tcW w:w="238" w:type="dxa"/>
            <w:shd w:val="clear" w:color="auto" w:fill="auto"/>
          </w:tcPr>
          <w:p w14:paraId="070F27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B58B452" w14:textId="2940CE3A" w:rsidR="00016052" w:rsidRPr="00F55E4D" w:rsidRDefault="009F45E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3,763,910</w:t>
            </w:r>
          </w:p>
        </w:tc>
        <w:tc>
          <w:tcPr>
            <w:tcW w:w="264" w:type="dxa"/>
            <w:shd w:val="clear" w:color="auto" w:fill="auto"/>
          </w:tcPr>
          <w:p w14:paraId="450A8E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18D09E" w14:textId="1D2804AD" w:rsidR="00016052" w:rsidRPr="00F55E4D" w:rsidRDefault="009F45EA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3,205,878</w:t>
            </w:r>
          </w:p>
        </w:tc>
        <w:tc>
          <w:tcPr>
            <w:tcW w:w="236" w:type="dxa"/>
            <w:shd w:val="clear" w:color="auto" w:fill="auto"/>
          </w:tcPr>
          <w:p w14:paraId="700806A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F50D69" w14:textId="32DAC3C1" w:rsidR="00016052" w:rsidRPr="00F55E4D" w:rsidRDefault="009F45EA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481,894</w:t>
            </w:r>
          </w:p>
        </w:tc>
        <w:tc>
          <w:tcPr>
            <w:tcW w:w="236" w:type="dxa"/>
            <w:shd w:val="clear" w:color="auto" w:fill="auto"/>
          </w:tcPr>
          <w:p w14:paraId="1A106B0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2E5FAEE" w14:textId="162B72C9" w:rsidR="00016052" w:rsidRPr="00F55E4D" w:rsidRDefault="009F45E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2F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FAB3C40" w14:textId="3260717A" w:rsidR="00016052" w:rsidRPr="00F55E4D" w:rsidRDefault="00E22726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3,687,772</w:t>
            </w:r>
          </w:p>
        </w:tc>
      </w:tr>
      <w:tr w:rsidR="00016052" w:rsidRPr="00F55E4D" w14:paraId="16EF129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33732F9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7AB77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BCB" w14:textId="78D00680" w:rsidR="00016052" w:rsidRPr="00F55E4D" w:rsidRDefault="009F45EA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3,247,610</w:t>
            </w:r>
          </w:p>
        </w:tc>
        <w:tc>
          <w:tcPr>
            <w:tcW w:w="236" w:type="dxa"/>
            <w:shd w:val="clear" w:color="auto" w:fill="auto"/>
          </w:tcPr>
          <w:p w14:paraId="64399C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2B1C1637" w:rsidR="00016052" w:rsidRPr="00F55E4D" w:rsidRDefault="009F45EA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</w:t>
            </w:r>
            <w:r w:rsidR="003D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5DC8699F" w:rsidR="00016052" w:rsidRPr="00D45B9E" w:rsidRDefault="009F45E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515,092</w:t>
            </w:r>
          </w:p>
        </w:tc>
        <w:tc>
          <w:tcPr>
            <w:tcW w:w="238" w:type="dxa"/>
            <w:shd w:val="clear" w:color="auto" w:fill="auto"/>
          </w:tcPr>
          <w:p w14:paraId="451C308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1234ED9A" w:rsidR="00016052" w:rsidRPr="00F55E4D" w:rsidRDefault="009F45E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3,764,0</w:t>
            </w:r>
            <w:r w:rsidR="003D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64" w:type="dxa"/>
            <w:shd w:val="clear" w:color="auto" w:fill="auto"/>
          </w:tcPr>
          <w:p w14:paraId="1AEE79B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9C0AE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F2A3A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A7E6C3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09FC0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D15888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239F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79980C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5375DB7B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CA9D83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AD8A5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6AF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886293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096F0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F442B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0600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6044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A8F0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8D12FA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ACC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47B263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73F61B9F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B71CCC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7CAF3D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B34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42A493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FB855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DB44A3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8F12F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D76D6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D53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EB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2C14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D39AD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A71DF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F518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D586A6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861F835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FA8FA87" w14:textId="2BDFAB51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09FDD97" w14:textId="5112447E" w:rsidR="00016052" w:rsidRPr="00F55E4D" w:rsidRDefault="00504DBC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2004CDD0" w14:textId="5F9659B4" w:rsidR="00016052" w:rsidRPr="00F55E4D" w:rsidRDefault="009F45E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5863E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FC74E0" w14:textId="38EE311C" w:rsidR="00016052" w:rsidRPr="00F55E4D" w:rsidRDefault="00E22726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C697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D0643D6" w14:textId="1A1081EF" w:rsidR="00016052" w:rsidRPr="00F55E4D" w:rsidRDefault="00E22726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2,790,169</w:t>
            </w:r>
          </w:p>
        </w:tc>
        <w:tc>
          <w:tcPr>
            <w:tcW w:w="238" w:type="dxa"/>
            <w:shd w:val="clear" w:color="auto" w:fill="auto"/>
          </w:tcPr>
          <w:p w14:paraId="6465212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B6197C" w14:textId="695EE94B" w:rsidR="00016052" w:rsidRPr="00F55E4D" w:rsidRDefault="00E22726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2,790,169</w:t>
            </w:r>
          </w:p>
        </w:tc>
        <w:tc>
          <w:tcPr>
            <w:tcW w:w="264" w:type="dxa"/>
            <w:shd w:val="clear" w:color="auto" w:fill="auto"/>
          </w:tcPr>
          <w:p w14:paraId="62FC59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6073615" w14:textId="28361819" w:rsidR="00016052" w:rsidRPr="00F55E4D" w:rsidRDefault="00E22726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266C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1D74AD" w14:textId="33654A94" w:rsidR="00016052" w:rsidRPr="00F55E4D" w:rsidRDefault="00E22726" w:rsidP="008613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2,789,808</w:t>
            </w:r>
          </w:p>
        </w:tc>
        <w:tc>
          <w:tcPr>
            <w:tcW w:w="236" w:type="dxa"/>
            <w:shd w:val="clear" w:color="auto" w:fill="auto"/>
          </w:tcPr>
          <w:p w14:paraId="2511D3E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7FB5AED" w14:textId="604B7316" w:rsidR="00016052" w:rsidRPr="00F55E4D" w:rsidRDefault="00E22726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C024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3511365" w14:textId="3AFADE79" w:rsidR="00016052" w:rsidRPr="00F55E4D" w:rsidRDefault="00E22726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2,789,808</w:t>
            </w:r>
          </w:p>
        </w:tc>
      </w:tr>
      <w:tr w:rsidR="00016052" w:rsidRPr="00F55E4D" w14:paraId="2B8C1E0D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438EA3D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2312DED" w14:textId="0A5A92D3" w:rsidR="00016052" w:rsidRPr="00F55E4D" w:rsidRDefault="00504DBC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3BBB25E" w14:textId="25FC3C50" w:rsidR="00016052" w:rsidRPr="00F55E4D" w:rsidRDefault="009F45E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68EC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08F23FC" w14:textId="24DEC635" w:rsidR="00016052" w:rsidRPr="00F55E4D" w:rsidRDefault="00E22726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4DBE721" w14:textId="4CE1BF38" w:rsidR="00016052" w:rsidRPr="00F55E4D" w:rsidRDefault="00E22726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63,016,600</w:t>
            </w:r>
          </w:p>
        </w:tc>
        <w:tc>
          <w:tcPr>
            <w:tcW w:w="238" w:type="dxa"/>
            <w:shd w:val="clear" w:color="auto" w:fill="auto"/>
          </w:tcPr>
          <w:p w14:paraId="733EAB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6425869" w14:textId="3055B01E" w:rsidR="00016052" w:rsidRPr="00F55E4D" w:rsidRDefault="00E22726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63,016,600</w:t>
            </w:r>
          </w:p>
        </w:tc>
        <w:tc>
          <w:tcPr>
            <w:tcW w:w="264" w:type="dxa"/>
            <w:shd w:val="clear" w:color="auto" w:fill="auto"/>
          </w:tcPr>
          <w:p w14:paraId="7A4689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0416C0" w14:textId="3E474B87" w:rsidR="00016052" w:rsidRPr="00F55E4D" w:rsidRDefault="00E22726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E9C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823437" w14:textId="1528FBAA" w:rsidR="00016052" w:rsidRPr="00F55E4D" w:rsidRDefault="00E22726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62,447,913</w:t>
            </w:r>
          </w:p>
        </w:tc>
        <w:tc>
          <w:tcPr>
            <w:tcW w:w="236" w:type="dxa"/>
            <w:shd w:val="clear" w:color="auto" w:fill="auto"/>
          </w:tcPr>
          <w:p w14:paraId="7F19F6F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223A15F" w14:textId="498AF406" w:rsidR="00016052" w:rsidRPr="00F55E4D" w:rsidRDefault="00E22726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26BF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E23B965" w14:textId="592B4E55" w:rsidR="00016052" w:rsidRPr="00F55E4D" w:rsidRDefault="00E22726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62,447,913</w:t>
            </w:r>
          </w:p>
        </w:tc>
      </w:tr>
      <w:tr w:rsidR="00016052" w:rsidRPr="00F55E4D" w14:paraId="36AB48CE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969A1B4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246D4D16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FE8A" w14:textId="58A28E72" w:rsidR="00016052" w:rsidRPr="00F55E4D" w:rsidRDefault="009F45E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BBAC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11669A3A" w:rsidR="00016052" w:rsidRPr="00F55E4D" w:rsidRDefault="00E22726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53FFB3BC" w:rsidR="00016052" w:rsidRPr="00F55E4D" w:rsidRDefault="00E22726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65,806,769</w:t>
            </w:r>
          </w:p>
        </w:tc>
        <w:tc>
          <w:tcPr>
            <w:tcW w:w="238" w:type="dxa"/>
            <w:shd w:val="clear" w:color="auto" w:fill="auto"/>
          </w:tcPr>
          <w:p w14:paraId="0CEF478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664961B4" w:rsidR="00016052" w:rsidRPr="00F55E4D" w:rsidRDefault="00E22726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65,806,769</w:t>
            </w:r>
          </w:p>
        </w:tc>
        <w:tc>
          <w:tcPr>
            <w:tcW w:w="264" w:type="dxa"/>
            <w:shd w:val="clear" w:color="auto" w:fill="auto"/>
          </w:tcPr>
          <w:p w14:paraId="1CC42D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D21676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88E9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851CE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B3626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D1D224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77A40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1DD023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6052" w:rsidRPr="00F55E4D" w14:paraId="67C4C25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1C41DFF5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639841C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78DF24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53C6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73C143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E13EB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7A2F51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4512BB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3905BC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C270C5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10F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DC3A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B7B6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9C9F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5FDD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1DA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1E5CB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2F31" w:rsidRPr="00F55E4D" w14:paraId="3AD4A1B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24B29C7" w14:textId="77777777" w:rsidR="00172F31" w:rsidRPr="00F55E4D" w:rsidRDefault="00172F31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88E8897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6F1AE5C4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D7308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162EA3A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C07156" w14:textId="77777777" w:rsidR="00172F31" w:rsidRPr="00F55E4D" w:rsidRDefault="00172F31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C8C7EA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8A9FD0D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5DB989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72A3802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775725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6E24F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34CF8E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B7923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32BF9" w14:textId="77777777" w:rsidR="00172F31" w:rsidRPr="00F55E4D" w:rsidRDefault="00172F31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ADDC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F89F6FB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2B75A92A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05262D5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3A67C24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77EBC872" w14:textId="3B6B8DA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0DF4" w:rsidRPr="00F55E4D" w14:paraId="00003218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55B8CC4A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8225C0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26" w:type="dxa"/>
            <w:gridSpan w:val="7"/>
          </w:tcPr>
          <w:p w14:paraId="2A1CC345" w14:textId="6B97E6CF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2C7C0728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90" w:type="dxa"/>
            <w:gridSpan w:val="8"/>
          </w:tcPr>
          <w:p w14:paraId="7A894A9C" w14:textId="29109702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4F6" w:rsidRPr="00F55E4D" w14:paraId="6297A815" w14:textId="77777777" w:rsidTr="00925C9A">
        <w:trPr>
          <w:trHeight w:val="261"/>
        </w:trPr>
        <w:tc>
          <w:tcPr>
            <w:tcW w:w="2692" w:type="dxa"/>
            <w:shd w:val="clear" w:color="auto" w:fill="auto"/>
          </w:tcPr>
          <w:p w14:paraId="1BA6EB8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6DA66D5C" w14:textId="26CC9EE6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4BE6207" w14:textId="066675C0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366E8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14FAD40" w14:textId="23BFED91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610FE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BB6C894" w14:textId="15098A9A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398EB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124B7C2" w14:textId="2A16EEE4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18AA4693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62389D" w14:textId="4CD77C77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E22B64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B69F93" w14:textId="01CEC0B1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149AA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DC0C1" w14:textId="73C30982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558558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78D6C6DB" w14:textId="1C50BDD0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4F6" w:rsidRPr="00F55E4D" w14:paraId="5DDDD142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E3D5D5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331BA0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19A4AF17" w14:textId="3430B13C" w:rsidR="008E74F6" w:rsidRPr="00F55E4D" w:rsidRDefault="008E74F6" w:rsidP="008E74F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4F6" w:rsidRPr="00F55E4D" w14:paraId="479EFB6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3FDBAD" w14:textId="2CD82684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</w:tcPr>
          <w:p w14:paraId="74DB5AB4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33A9F2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B7AD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673457F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DAFF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075BE1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C5C884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5C958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E69F781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48F51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F5C6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E96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A0AEF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E266BE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3A8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1AD122C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E74F6" w:rsidRPr="00F55E4D" w14:paraId="38F6C0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00618F87" w14:textId="18EE138B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9CBCD5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923FC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59919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6EF2BD2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710C08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BE7423C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E4BB89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EFB3D89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774B34C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0F2E46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E7BB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BCC287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FADD3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C705D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F6B3E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3B1D9A0" w14:textId="77777777" w:rsidR="008E74F6" w:rsidRPr="00F55E4D" w:rsidRDefault="008E74F6" w:rsidP="008E74F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E74F6" w:rsidRPr="00F55E4D" w14:paraId="0C825E1F" w14:textId="77777777" w:rsidTr="00D45B9E">
        <w:trPr>
          <w:trHeight w:val="252"/>
        </w:trPr>
        <w:tc>
          <w:tcPr>
            <w:tcW w:w="2692" w:type="dxa"/>
            <w:shd w:val="clear" w:color="auto" w:fill="auto"/>
          </w:tcPr>
          <w:p w14:paraId="3B02DD1A" w14:textId="390C022F" w:rsidR="008E74F6" w:rsidRPr="00F55E4D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77E8F852" w14:textId="77777777" w:rsidR="008E74F6" w:rsidRPr="00F55E4D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8B65BD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AD88D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DE291B5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FCA997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302E1B7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9A1DD8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77C4C1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C3FF6C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AADDF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D2378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69C2B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1F4D7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5AA012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7C5A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D9E49D0" w14:textId="77777777" w:rsidR="008E74F6" w:rsidRPr="00AC5C42" w:rsidRDefault="008E74F6" w:rsidP="008E74F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4F6" w:rsidRPr="00F55E4D" w14:paraId="2241693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8900037" w14:textId="77DFF8F9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7654514" w14:textId="7B9EC8CD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17E277" w14:textId="669142B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57ACAD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C881A3A" w14:textId="595D6F96" w:rsidR="008E74F6" w:rsidRPr="00AC5C42" w:rsidRDefault="008E74F6" w:rsidP="008E74F6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4C62F172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AD57C1B" w14:textId="2EA197ED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06DB8B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1214521" w14:textId="3C471CB9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64" w:type="dxa"/>
          </w:tcPr>
          <w:p w14:paraId="4465D077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FB3808" w14:textId="3389DEC7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10A1335F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3C7A4A" w14:textId="2F7F4833" w:rsidR="008E74F6" w:rsidRPr="00AC5C42" w:rsidRDefault="008E74F6" w:rsidP="008E74F6">
            <w:pPr>
              <w:ind w:left="-11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C13E5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03F5B5" w14:textId="75E286A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F5FF76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256427C" w14:textId="3FE8312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8E74F6" w:rsidRPr="00F55E4D" w14:paraId="28938BB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587D33B" w14:textId="12629AF6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66BF5739" w14:textId="34405CD4" w:rsidR="008E74F6" w:rsidRPr="00A347CF" w:rsidRDefault="008E74F6" w:rsidP="008E74F6">
            <w:pPr>
              <w:ind w:left="166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E7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A347C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3" w:type="dxa"/>
          </w:tcPr>
          <w:p w14:paraId="558208E9" w14:textId="163F47AB" w:rsidR="008E74F6" w:rsidRPr="00AC5C42" w:rsidRDefault="008E74F6" w:rsidP="008E74F6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3,849,788</w:t>
            </w:r>
          </w:p>
        </w:tc>
        <w:tc>
          <w:tcPr>
            <w:tcW w:w="236" w:type="dxa"/>
          </w:tcPr>
          <w:p w14:paraId="789CBF5D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0664221" w14:textId="5714DC7B" w:rsidR="008E74F6" w:rsidRPr="00AC5C42" w:rsidRDefault="008E74F6" w:rsidP="008E74F6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5E03C2D4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1562CDC" w14:textId="02FF7802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512,454</w:t>
            </w:r>
          </w:p>
        </w:tc>
        <w:tc>
          <w:tcPr>
            <w:tcW w:w="238" w:type="dxa"/>
            <w:shd w:val="clear" w:color="auto" w:fill="auto"/>
          </w:tcPr>
          <w:p w14:paraId="7203D8B3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9D30A2" w14:textId="7AE0137C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4,363,449</w:t>
            </w:r>
          </w:p>
        </w:tc>
        <w:tc>
          <w:tcPr>
            <w:tcW w:w="264" w:type="dxa"/>
          </w:tcPr>
          <w:p w14:paraId="615F7604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3F5604" w14:textId="3C865F45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3,806,496</w:t>
            </w:r>
          </w:p>
        </w:tc>
        <w:tc>
          <w:tcPr>
            <w:tcW w:w="236" w:type="dxa"/>
          </w:tcPr>
          <w:p w14:paraId="66D393C5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D8CEDF" w14:textId="7F14C044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541,970</w:t>
            </w:r>
          </w:p>
        </w:tc>
        <w:tc>
          <w:tcPr>
            <w:tcW w:w="236" w:type="dxa"/>
          </w:tcPr>
          <w:p w14:paraId="618526D6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2FDA2D" w14:textId="3CD8054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1C28B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421324D" w14:textId="464F7B3D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4,348,466</w:t>
            </w:r>
          </w:p>
        </w:tc>
      </w:tr>
      <w:tr w:rsidR="008E74F6" w:rsidRPr="00F55E4D" w14:paraId="02CE132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0427550" w14:textId="166C743B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709B6A8E" w14:textId="77777777" w:rsidR="008E74F6" w:rsidRPr="00F55E4D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3CA64" w14:textId="5D7BC498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881B18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844D78" w14:textId="42713600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CE810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67F5DC5" w14:textId="6205B6CF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38" w:type="dxa"/>
            <w:shd w:val="clear" w:color="auto" w:fill="auto"/>
          </w:tcPr>
          <w:p w14:paraId="5F3D0BA2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3F4211D" w14:textId="772B60B2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64" w:type="dxa"/>
          </w:tcPr>
          <w:p w14:paraId="07A73885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FF7C5" w14:textId="11700505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4115EA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F26137" w14:textId="115DB8A2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36" w:type="dxa"/>
          </w:tcPr>
          <w:p w14:paraId="68883F17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E93377" w14:textId="0F459B5F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83B78" w14:textId="77777777" w:rsidR="008E74F6" w:rsidRPr="00AC5C42" w:rsidRDefault="008E74F6" w:rsidP="008E74F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7BE18E6" w14:textId="7D14B8D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</w:tr>
      <w:tr w:rsidR="008E74F6" w:rsidRPr="00F55E4D" w14:paraId="748E66B8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0407649" w14:textId="04B350DB" w:rsidR="008E74F6" w:rsidRPr="00F55E4D" w:rsidRDefault="008E74F6" w:rsidP="008E74F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406B7B9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C2E896" w14:textId="0AE0A11B" w:rsidR="008E74F6" w:rsidRPr="00AC5C42" w:rsidRDefault="008E74F6" w:rsidP="008E74F6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3,849,788</w:t>
            </w:r>
          </w:p>
        </w:tc>
        <w:tc>
          <w:tcPr>
            <w:tcW w:w="236" w:type="dxa"/>
          </w:tcPr>
          <w:p w14:paraId="206174B2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9EF7" w14:textId="32A31EDA" w:rsidR="008E74F6" w:rsidRPr="00AC5C42" w:rsidRDefault="008E74F6" w:rsidP="008E74F6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1,440</w:t>
            </w:r>
          </w:p>
        </w:tc>
        <w:tc>
          <w:tcPr>
            <w:tcW w:w="236" w:type="dxa"/>
            <w:shd w:val="clear" w:color="auto" w:fill="auto"/>
          </w:tcPr>
          <w:p w14:paraId="3FCD3C74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4F5FF" w14:textId="16BB6191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2,658,112</w:t>
            </w:r>
          </w:p>
        </w:tc>
        <w:tc>
          <w:tcPr>
            <w:tcW w:w="238" w:type="dxa"/>
            <w:shd w:val="clear" w:color="auto" w:fill="auto"/>
          </w:tcPr>
          <w:p w14:paraId="50AE18E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DDA30" w14:textId="51F5A53F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6,509,340</w:t>
            </w:r>
          </w:p>
        </w:tc>
        <w:tc>
          <w:tcPr>
            <w:tcW w:w="264" w:type="dxa"/>
          </w:tcPr>
          <w:p w14:paraId="42A84AD7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BE70E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BF2D4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CF9AB0" w14:textId="77777777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6E2C86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AF01AB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FFA07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87B097" w14:textId="7777777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4F6" w:rsidRPr="00F55E4D" w14:paraId="67F0EA6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45539A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4FC81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77DE97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33F44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3BEE9A5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645E4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17842BB3" w14:textId="77777777" w:rsidR="008E74F6" w:rsidRPr="00AC5C42" w:rsidRDefault="008E74F6" w:rsidP="008E74F6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48D2CC5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76FB6AFD" w14:textId="77777777" w:rsidR="008E74F6" w:rsidRPr="00AC5C42" w:rsidRDefault="008E74F6" w:rsidP="008E74F6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6445B8E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922F1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E2E8C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9724" w14:textId="77777777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8EF14D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C2423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334A6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B57875D" w14:textId="77777777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4F6" w:rsidRPr="00F55E4D" w14:paraId="640D378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97D89C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95DD19B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F3F07BE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8D519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3B3E817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DB832F" w14:textId="77777777" w:rsidR="008E74F6" w:rsidRPr="00AC5C42" w:rsidRDefault="008E74F6" w:rsidP="008E74F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B449132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82ED06" w14:textId="77777777" w:rsidR="008E74F6" w:rsidRPr="00AC5C42" w:rsidRDefault="008E74F6" w:rsidP="008E7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CBF26B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1FDAA6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3DBBC" w14:textId="7777777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19571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2EB0DF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830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423EC" w14:textId="77777777" w:rsidR="008E74F6" w:rsidRPr="00AC5C42" w:rsidRDefault="008E74F6" w:rsidP="008E7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D519" w14:textId="77777777" w:rsidR="008E74F6" w:rsidRPr="00AC5C42" w:rsidRDefault="008E74F6" w:rsidP="008E74F6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FB0C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58CC277" w14:textId="77777777" w:rsidR="008E74F6" w:rsidRPr="00AC5C42" w:rsidRDefault="008E74F6" w:rsidP="008E74F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4F6" w:rsidRPr="00F55E4D" w14:paraId="14520B79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4B34AC" w14:textId="01314B90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28309915" w14:textId="77777777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6D7200" w14:textId="1029A90A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B4CC1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7C718A" w14:textId="15F56873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C846A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6A10A2B5" w14:textId="692F128F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8" w:type="dxa"/>
            <w:shd w:val="clear" w:color="auto" w:fill="auto"/>
          </w:tcPr>
          <w:p w14:paraId="1B3EEF8B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8786FA7" w14:textId="565EA1E5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64" w:type="dxa"/>
          </w:tcPr>
          <w:p w14:paraId="1F603070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EF933" w14:textId="494B9A9A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B026D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38F4D4" w14:textId="0FC74FF2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  <w:tc>
          <w:tcPr>
            <w:tcW w:w="236" w:type="dxa"/>
          </w:tcPr>
          <w:p w14:paraId="44152BB4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3A6530" w14:textId="39A7984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48E99D" w14:textId="77777777" w:rsidR="008E74F6" w:rsidRPr="00AC5C42" w:rsidRDefault="008E74F6" w:rsidP="008E74F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A36D339" w14:textId="56466251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</w:tr>
      <w:tr w:rsidR="008E74F6" w:rsidRPr="00F55E4D" w14:paraId="12AFEDBA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7CEBDD8" w14:textId="2429123F" w:rsidR="008E74F6" w:rsidRPr="00F55E4D" w:rsidRDefault="008E74F6" w:rsidP="008E74F6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6155D5EB" w14:textId="601CC8B4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FC7908" w14:textId="7C0AC9B7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BE78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7ADBB53" w14:textId="48C6EED3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F8291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14DD55D" w14:textId="273212A1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63,243,600</w:t>
            </w:r>
          </w:p>
        </w:tc>
        <w:tc>
          <w:tcPr>
            <w:tcW w:w="238" w:type="dxa"/>
            <w:shd w:val="clear" w:color="auto" w:fill="auto"/>
          </w:tcPr>
          <w:p w14:paraId="61FF21A2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3BA1D52" w14:textId="1E0815AB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63,243,600</w:t>
            </w:r>
          </w:p>
        </w:tc>
        <w:tc>
          <w:tcPr>
            <w:tcW w:w="264" w:type="dxa"/>
          </w:tcPr>
          <w:p w14:paraId="6603819E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07865" w14:textId="6018B94B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7870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48E5C" w14:textId="4557AA34" w:rsidR="008E74F6" w:rsidRPr="00AC5C42" w:rsidRDefault="008E74F6" w:rsidP="008E74F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63,905,528</w:t>
            </w:r>
          </w:p>
        </w:tc>
        <w:tc>
          <w:tcPr>
            <w:tcW w:w="236" w:type="dxa"/>
          </w:tcPr>
          <w:p w14:paraId="03C61F57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ACFDC2" w14:textId="7FD5E271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FDB50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DD4BC1" w14:textId="4AE5782F" w:rsidR="008E74F6" w:rsidRPr="00AC5C42" w:rsidRDefault="008E74F6" w:rsidP="008E74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63,905,528</w:t>
            </w:r>
          </w:p>
        </w:tc>
      </w:tr>
      <w:tr w:rsidR="008E74F6" w:rsidRPr="00F55E4D" w14:paraId="3BA4BF4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3D5075D" w14:textId="6581B858" w:rsidR="008E74F6" w:rsidRPr="00F55E4D" w:rsidRDefault="008E74F6" w:rsidP="008E74F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3E8843B1" w14:textId="77777777" w:rsidR="008E74F6" w:rsidRPr="00F55E4D" w:rsidRDefault="008E74F6" w:rsidP="008E74F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9AD07" w14:textId="27B3EFC6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FA33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14E6" w14:textId="1A235CA2" w:rsidR="008E74F6" w:rsidRPr="00AC5C42" w:rsidRDefault="008E74F6" w:rsidP="008E74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FA41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7C05" w14:textId="3D4FE847" w:rsidR="008E74F6" w:rsidRPr="00AC5C42" w:rsidRDefault="008E74F6" w:rsidP="008E74F6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66,635,274</w:t>
            </w:r>
          </w:p>
        </w:tc>
        <w:tc>
          <w:tcPr>
            <w:tcW w:w="238" w:type="dxa"/>
            <w:shd w:val="clear" w:color="auto" w:fill="auto"/>
          </w:tcPr>
          <w:p w14:paraId="37407CBF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E7651" w14:textId="28691339" w:rsidR="008E74F6" w:rsidRPr="00AC5C42" w:rsidRDefault="008E74F6" w:rsidP="008E74F6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66,635,274</w:t>
            </w:r>
          </w:p>
        </w:tc>
        <w:tc>
          <w:tcPr>
            <w:tcW w:w="264" w:type="dxa"/>
          </w:tcPr>
          <w:p w14:paraId="200DCD7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0A92C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6CD61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F1FE9E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1E152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EDCC2B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E9578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78DC35" w14:textId="77777777" w:rsidR="008E74F6" w:rsidRPr="00AC5C42" w:rsidRDefault="008E74F6" w:rsidP="008E74F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59CE9F" w14:textId="77777777" w:rsidR="00F55E4D" w:rsidRDefault="00F55E4D"/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8"/>
        <w:gridCol w:w="1208"/>
        <w:gridCol w:w="236"/>
        <w:gridCol w:w="1200"/>
        <w:gridCol w:w="236"/>
        <w:gridCol w:w="1024"/>
        <w:gridCol w:w="236"/>
        <w:gridCol w:w="1114"/>
        <w:gridCol w:w="236"/>
        <w:gridCol w:w="1024"/>
      </w:tblGrid>
      <w:tr w:rsidR="006E2DA4" w:rsidRPr="00F55E4D" w14:paraId="23CE1B2F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18E6E6B3" w14:textId="77777777" w:rsidR="006E2DA4" w:rsidRPr="00B205BE" w:rsidRDefault="006E2DA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806" w:type="dxa"/>
            <w:vAlign w:val="bottom"/>
          </w:tcPr>
          <w:p w14:paraId="6D2D0F1B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74A973D8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23DC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84CF4" w:rsidRPr="00F55E4D" w14:paraId="44F9A353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4F59B56" w14:textId="77777777" w:rsidR="00284CF4" w:rsidRPr="00F55E4D" w:rsidRDefault="00284CF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D551419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16" w:type="dxa"/>
            <w:gridSpan w:val="7"/>
            <w:vAlign w:val="bottom"/>
          </w:tcPr>
          <w:p w14:paraId="1A93A7C1" w14:textId="60729D6D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D974B0A" w14:textId="77777777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vAlign w:val="bottom"/>
          </w:tcPr>
          <w:p w14:paraId="1C7B65B5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623FB087" w14:textId="77777777" w:rsidTr="00A16797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7FB8770" w14:textId="48AD81C0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78796D3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699B60C7" w:rsidR="00522E88" w:rsidRPr="00F55E4D" w:rsidRDefault="00154B04" w:rsidP="00F679B3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2E5729CD" w14:textId="285573DD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3CB27053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A43BA0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9066C8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24F136A" w14:textId="3518EAB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A8AD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80ACDEE" w14:textId="32C371B4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8B1C52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CA4F2D" w14:textId="23856FE0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C4C65F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EF73F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103D5714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0640BED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92A579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48701E0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0245AC28" w14:textId="77777777" w:rsidTr="00F55E4D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09F27FD5" w14:textId="166845EF" w:rsidR="00154B04" w:rsidRPr="005A5CDE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969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500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D96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5A5C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6" w:type="dxa"/>
            <w:vAlign w:val="bottom"/>
          </w:tcPr>
          <w:p w14:paraId="371EC66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32AF18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22E88" w:rsidRPr="00F55E4D" w14:paraId="36053BB5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424DE5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6B3037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D0B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E78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7D89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F1DC4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8B36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CD739C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6C7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DD337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D600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2AFFE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7522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C08508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013A96D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D0563D" w14:textId="77777777" w:rsidR="00522E88" w:rsidRPr="00F55E4D" w:rsidRDefault="00522E88" w:rsidP="00143EA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3089209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5BE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01335A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13172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0EF1BD4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65D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04EAA1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F3A8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D4F32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2170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B985C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621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B97E9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401" w:rsidRPr="00F55E4D" w14:paraId="296C1184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FBA699D" w14:textId="043657CA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6D7270E5" w14:textId="1AB8CD55" w:rsidR="00161401" w:rsidRPr="00AC5C42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A61E3B9" w14:textId="6D69043E" w:rsidR="00161401" w:rsidRPr="00F55E4D" w:rsidRDefault="00E22726" w:rsidP="00A6272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04A6" w14:textId="77777777" w:rsidR="00161401" w:rsidRPr="00F55E4D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414958" w14:textId="7947143B" w:rsidR="00161401" w:rsidRPr="00F55E4D" w:rsidRDefault="00E22726" w:rsidP="00161401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32D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161401" w:rsidRPr="00F55E4D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739EF5C8" w:rsidR="00161401" w:rsidRPr="00F55E4D" w:rsidRDefault="00E22726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C197B4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0E5E155" w14:textId="7D881027" w:rsidR="00161401" w:rsidRPr="00F55E4D" w:rsidRDefault="00E22726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D32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4E0246FB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869E180" w14:textId="5FD99A5D" w:rsidR="00161401" w:rsidRPr="00F55E4D" w:rsidRDefault="00E22726" w:rsidP="0016140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3F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20FCCEEF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9B5BBA" w14:textId="326E9F9F" w:rsidR="00161401" w:rsidRPr="00F55E4D" w:rsidRDefault="00E22726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1AAB2F" w14:textId="77777777" w:rsidR="00161401" w:rsidRPr="00F55E4D" w:rsidRDefault="00161401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262841" w14:textId="6B95126D" w:rsidR="00161401" w:rsidRPr="00F55E4D" w:rsidRDefault="00E22726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31AF6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38DFE92" w14:textId="00F10CA9" w:rsidR="00161401" w:rsidRPr="00F55E4D" w:rsidRDefault="00E22726" w:rsidP="001614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3F3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161401" w:rsidRPr="00F55E4D" w14:paraId="547D847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1E8ACC7" w14:textId="6157629F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46390E22" w14:textId="3E222B3A" w:rsidR="00161401" w:rsidRPr="00AC5C42" w:rsidRDefault="00161401" w:rsidP="0096592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5DFFEE7" w14:textId="70D4B7E8" w:rsidR="00161401" w:rsidRPr="00F55E4D" w:rsidRDefault="00E22726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2A182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03ADDE8" w14:textId="0EC90829" w:rsidR="00161401" w:rsidRPr="00F55E4D" w:rsidRDefault="00E22726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161401" w:rsidRPr="00F55E4D" w:rsidRDefault="00161401" w:rsidP="001614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42AF98EF" w:rsidR="00161401" w:rsidRPr="00F55E4D" w:rsidRDefault="00E22726" w:rsidP="0016140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12,519</w:t>
            </w:r>
          </w:p>
        </w:tc>
        <w:tc>
          <w:tcPr>
            <w:tcW w:w="238" w:type="dxa"/>
            <w:shd w:val="clear" w:color="auto" w:fill="auto"/>
          </w:tcPr>
          <w:p w14:paraId="148D1DF9" w14:textId="77777777" w:rsidR="00161401" w:rsidRPr="00F55E4D" w:rsidRDefault="00161401" w:rsidP="001614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4C391E2" w14:textId="2CDDACC1" w:rsidR="00161401" w:rsidRPr="00F55E4D" w:rsidRDefault="00E22726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12,519</w:t>
            </w:r>
          </w:p>
        </w:tc>
        <w:tc>
          <w:tcPr>
            <w:tcW w:w="236" w:type="dxa"/>
            <w:shd w:val="clear" w:color="auto" w:fill="auto"/>
          </w:tcPr>
          <w:p w14:paraId="5DC035F6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1E2F450" w14:textId="7957A555" w:rsidR="00161401" w:rsidRPr="00F55E4D" w:rsidRDefault="00E22726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C361A6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860D2C" w14:textId="7923C04C" w:rsidR="00161401" w:rsidRPr="00F55E4D" w:rsidRDefault="00E22726" w:rsidP="001614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12,543</w:t>
            </w:r>
          </w:p>
        </w:tc>
        <w:tc>
          <w:tcPr>
            <w:tcW w:w="236" w:type="dxa"/>
            <w:shd w:val="clear" w:color="auto" w:fill="auto"/>
          </w:tcPr>
          <w:p w14:paraId="05B43218" w14:textId="77777777" w:rsidR="00161401" w:rsidRPr="00F55E4D" w:rsidRDefault="00161401" w:rsidP="001614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F285C7" w14:textId="50F0D250" w:rsidR="00161401" w:rsidRPr="00F55E4D" w:rsidRDefault="00E22726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312F0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A4D8B" w14:textId="138A47C8" w:rsidR="00161401" w:rsidRPr="00F55E4D" w:rsidRDefault="00E22726" w:rsidP="001614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12,543</w:t>
            </w:r>
          </w:p>
        </w:tc>
      </w:tr>
      <w:tr w:rsidR="00522E88" w:rsidRPr="00F55E4D" w14:paraId="0E4BC9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E50BC0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A4B163E" w14:textId="77777777" w:rsidR="00522E88" w:rsidRPr="00AC5C42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01FF" w14:textId="2BA02303" w:rsidR="00522E88" w:rsidRPr="00F55E4D" w:rsidRDefault="00E22726" w:rsidP="001A66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D6535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497E0FB6" w:rsidR="00522E88" w:rsidRPr="00F55E4D" w:rsidRDefault="00E22726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D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43662796" w:rsidR="00522E88" w:rsidRPr="00F55E4D" w:rsidRDefault="00E22726" w:rsidP="0032258D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12,519</w:t>
            </w:r>
          </w:p>
        </w:tc>
        <w:tc>
          <w:tcPr>
            <w:tcW w:w="238" w:type="dxa"/>
            <w:shd w:val="clear" w:color="auto" w:fill="auto"/>
          </w:tcPr>
          <w:p w14:paraId="6C6A299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2E9CEDCC" w:rsidR="00522E88" w:rsidRPr="004A3F30" w:rsidRDefault="00E22726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12,70</w:t>
            </w:r>
            <w:r w:rsidR="003D3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9154D4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43203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6F1D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1E95AA5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47179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2622AFE" w14:textId="0AC0A773" w:rsidR="00522E88" w:rsidRPr="00F55E4D" w:rsidRDefault="00522E88" w:rsidP="00DC1A5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18495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233D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6659455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C8C5924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F44677B" w14:textId="77777777" w:rsidR="00522E88" w:rsidRPr="00AC5C42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E42DCBB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1AE64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A7762C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FD87E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B53B18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DCD7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4F8CF8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DFD7E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A6B135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D1903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A96CD9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8AE" w:rsidRPr="00F55E4D" w14:paraId="50EE756A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9C5D248" w14:textId="1DABCD59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520C610" w14:textId="77777777" w:rsidR="00EF28AE" w:rsidRPr="00AC5C42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443" w:type="dxa"/>
          </w:tcPr>
          <w:p w14:paraId="555B06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B355E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90B1D81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EF28AE" w:rsidRPr="00F55E4D" w:rsidRDefault="00EF28AE" w:rsidP="00F55E4D">
            <w:pPr>
              <w:tabs>
                <w:tab w:val="decimal" w:pos="110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B063D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DF25C4E" w14:textId="77777777" w:rsidR="00EF28AE" w:rsidRPr="00F55E4D" w:rsidRDefault="00EF28AE" w:rsidP="00F55E4D">
            <w:pPr>
              <w:tabs>
                <w:tab w:val="decimal" w:pos="92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C278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1638F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364E5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27BE2" w14:textId="0A78B3B5" w:rsidR="00EF28AE" w:rsidRPr="00F55E4D" w:rsidRDefault="00EF28AE" w:rsidP="00F55E4D">
            <w:pPr>
              <w:tabs>
                <w:tab w:val="decimal" w:pos="81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D0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DD2BF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ACE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A6E6BB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2726" w:rsidRPr="00F55E4D" w14:paraId="45A9953F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EECA4DF" w14:textId="6ECFC51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77DF04D" w14:textId="3A87D309" w:rsidR="00E22726" w:rsidRPr="009F2C09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</w:tcPr>
          <w:p w14:paraId="1578AC64" w14:textId="396BFAF0" w:rsidR="00E22726" w:rsidRPr="009F2C09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17A39D1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08D753" w14:textId="31BFA6FE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9612C" w14:textId="77777777" w:rsidR="00E22726" w:rsidRPr="00F55E4D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519C8B" w14:textId="264ADA37" w:rsidR="00E22726" w:rsidRPr="00F55E4D" w:rsidRDefault="00E22726" w:rsidP="00E2272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2,790,169</w:t>
            </w:r>
          </w:p>
        </w:tc>
        <w:tc>
          <w:tcPr>
            <w:tcW w:w="238" w:type="dxa"/>
            <w:shd w:val="clear" w:color="auto" w:fill="auto"/>
          </w:tcPr>
          <w:p w14:paraId="54EF45E1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A58AA37" w14:textId="0C6D92A3" w:rsidR="00E22726" w:rsidRPr="00F55E4D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2,790,169</w:t>
            </w:r>
          </w:p>
        </w:tc>
        <w:tc>
          <w:tcPr>
            <w:tcW w:w="236" w:type="dxa"/>
          </w:tcPr>
          <w:p w14:paraId="36870C3F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EDA7EC" w14:textId="4780AB2B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4FFD2C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B06550" w14:textId="2662879C" w:rsidR="00E22726" w:rsidRPr="00F55E4D" w:rsidRDefault="00E22726" w:rsidP="007B4F2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2,789,808</w:t>
            </w:r>
          </w:p>
        </w:tc>
        <w:tc>
          <w:tcPr>
            <w:tcW w:w="236" w:type="dxa"/>
          </w:tcPr>
          <w:p w14:paraId="262B9038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488C3B" w14:textId="3E4BAD7C" w:rsidR="00E22726" w:rsidRPr="00F55E4D" w:rsidRDefault="00E22726" w:rsidP="00E22726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8B61C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AF219E" w14:textId="0BACBB2D" w:rsidR="00E22726" w:rsidRPr="00F55E4D" w:rsidRDefault="00E22726" w:rsidP="00E2272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2,789,808</w:t>
            </w:r>
          </w:p>
        </w:tc>
      </w:tr>
      <w:tr w:rsidR="00E22726" w:rsidRPr="00F55E4D" w14:paraId="1960B02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71B4969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CDC1C2F" w14:textId="31852960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20526" w14:textId="7E86A2A6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C66FB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E07A5C5" w14:textId="20763199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E22726" w:rsidRPr="00F55E4D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29E2ECF" w14:textId="31219A91" w:rsidR="00E22726" w:rsidRPr="00F55E4D" w:rsidRDefault="00E22726" w:rsidP="00E2272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43,709,200</w:t>
            </w:r>
          </w:p>
        </w:tc>
        <w:tc>
          <w:tcPr>
            <w:tcW w:w="238" w:type="dxa"/>
            <w:shd w:val="clear" w:color="auto" w:fill="auto"/>
          </w:tcPr>
          <w:p w14:paraId="59766D53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F4CF6D9" w14:textId="629F31CF" w:rsidR="00E22726" w:rsidRPr="00F55E4D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43,709,200</w:t>
            </w:r>
          </w:p>
        </w:tc>
        <w:tc>
          <w:tcPr>
            <w:tcW w:w="236" w:type="dxa"/>
          </w:tcPr>
          <w:p w14:paraId="36A6B9AD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2DE955" w14:textId="2E3370D5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5D204B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ACC2DA" w14:textId="4B3269FE" w:rsidR="00E22726" w:rsidRPr="00F55E4D" w:rsidRDefault="00E22726" w:rsidP="00E227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43,433,121</w:t>
            </w:r>
          </w:p>
        </w:tc>
        <w:tc>
          <w:tcPr>
            <w:tcW w:w="236" w:type="dxa"/>
          </w:tcPr>
          <w:p w14:paraId="56BBE45C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47BFC" w14:textId="784B3274" w:rsidR="00E22726" w:rsidRPr="00F55E4D" w:rsidRDefault="00E22726" w:rsidP="00E22726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52EDD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163B697" w14:textId="7C955CEC" w:rsidR="00E22726" w:rsidRPr="00F55E4D" w:rsidRDefault="00E22726" w:rsidP="00E2272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43,433,121</w:t>
            </w:r>
          </w:p>
        </w:tc>
      </w:tr>
      <w:tr w:rsidR="00E22726" w:rsidRPr="00F55E4D" w14:paraId="023C591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D526DDC" w14:textId="77777777" w:rsidR="00E22726" w:rsidRPr="00F55E4D" w:rsidRDefault="00E22726" w:rsidP="00E2272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4E4D5269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0E1AB5DD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71596D75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E22726" w:rsidRPr="00F55E4D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6493752B" w:rsidR="00E22726" w:rsidRPr="00F55E4D" w:rsidRDefault="00E22726" w:rsidP="00E2272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46,499,369</w:t>
            </w:r>
          </w:p>
        </w:tc>
        <w:tc>
          <w:tcPr>
            <w:tcW w:w="238" w:type="dxa"/>
            <w:shd w:val="clear" w:color="auto" w:fill="auto"/>
          </w:tcPr>
          <w:p w14:paraId="405E5CFB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1046ADB1" w:rsidR="00E22726" w:rsidRPr="00F55E4D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46,499,369</w:t>
            </w:r>
          </w:p>
        </w:tc>
        <w:tc>
          <w:tcPr>
            <w:tcW w:w="236" w:type="dxa"/>
          </w:tcPr>
          <w:p w14:paraId="524B8C23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74BEA5D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ACED8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E253C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756DF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0C8E63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F62F4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43EF34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2726" w:rsidRPr="00F55E4D" w14:paraId="6F22F8F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9D1EC60" w14:textId="77777777" w:rsidR="00E22726" w:rsidRPr="00F55E4D" w:rsidRDefault="00E22726" w:rsidP="00E2272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56614BE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83665DC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EE828A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6E12A4E6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4CF14E" w14:textId="77777777" w:rsidR="00E22726" w:rsidRPr="00F55E4D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D230F4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0ACBE88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E164297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59D3B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6DBC5E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05D7B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6F10C7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354A6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31A2E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02131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7861D67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2726" w:rsidRPr="00F55E4D" w14:paraId="6CA529B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04A8EC0" w14:textId="77777777" w:rsidR="00E22726" w:rsidRPr="00F55E4D" w:rsidRDefault="00E22726" w:rsidP="00E2272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7534D0B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1BF6B0C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7A9335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46E4F03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DA2278" w14:textId="77777777" w:rsidR="00E22726" w:rsidRPr="00F55E4D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694384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64FE469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1FA7899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14101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57786A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35C0F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DF8536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59AE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AB6C2A" w14:textId="77777777" w:rsidR="00E22726" w:rsidRPr="00F55E4D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135C9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595881" w14:textId="77777777" w:rsidR="00E22726" w:rsidRPr="00F55E4D" w:rsidRDefault="00E22726" w:rsidP="00E227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2726" w:rsidRPr="00F55E4D" w14:paraId="3FAA4CBB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BC98DAA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E4C8388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12AE3169" w14:textId="60CAA02A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726" w:rsidRPr="00F55E4D" w14:paraId="21B8F5F5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41D7FD4F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61D94BF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6" w:type="dxa"/>
            <w:gridSpan w:val="7"/>
          </w:tcPr>
          <w:p w14:paraId="67D420A5" w14:textId="651A4F36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F55127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70" w:type="dxa"/>
            <w:gridSpan w:val="7"/>
          </w:tcPr>
          <w:p w14:paraId="7008EEAA" w14:textId="7CA47605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22726" w:rsidRPr="00F55E4D" w14:paraId="023EB08A" w14:textId="77777777" w:rsidTr="00192F7E">
        <w:trPr>
          <w:trHeight w:val="261"/>
        </w:trPr>
        <w:tc>
          <w:tcPr>
            <w:tcW w:w="2692" w:type="dxa"/>
            <w:shd w:val="clear" w:color="auto" w:fill="auto"/>
          </w:tcPr>
          <w:p w14:paraId="65D29713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AFAABF0" w14:textId="4B4C7A1B" w:rsidR="00E22726" w:rsidRPr="00192F7E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5DA2EF93" w14:textId="5FD0D919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ECDCEFD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88AB207" w14:textId="6A258945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C8286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880933" w14:textId="3D0FF934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D5BE0B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E8A801" w14:textId="28D81144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81F985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4E1DEA" w14:textId="041B1B39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DE4F22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8E9CE1" w14:textId="1EF0120E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92508D3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D0837C" w14:textId="7AF16D56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650F734" w14:textId="77777777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28407B" w14:textId="1AFC7CAC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726" w:rsidRPr="00F55E4D" w14:paraId="1888AB76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A24B884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C77646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0A8B2EA2" w14:textId="77533FB8" w:rsidR="00E22726" w:rsidRPr="00F55E4D" w:rsidRDefault="00E22726" w:rsidP="00E227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2726" w:rsidRPr="00F55E4D" w14:paraId="23E711CC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803098B" w14:textId="71425554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</w:tcPr>
          <w:p w14:paraId="6791FB20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65BEE76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81E06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104C15E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B1049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2C91E5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E5BBB5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25EED76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B87D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5A471D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6E3C0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C09C6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FE6A4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500922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11E1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69A4E1" w14:textId="77777777" w:rsidR="00E22726" w:rsidRPr="00F55E4D" w:rsidRDefault="00E22726" w:rsidP="00E227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2726" w:rsidRPr="00F55E4D" w14:paraId="728BB13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79DC2C9" w14:textId="5CED7F7C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7A468FA1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10203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6DD92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F5EF186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646DF6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DB2665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55CDB16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64DD880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6390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38CF0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2B651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09272D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0DCD0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93EDE1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9B42A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21B0E2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2726" w:rsidRPr="00F55E4D" w14:paraId="70C95C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5C0C6D" w14:textId="5A017BDC" w:rsidR="00E22726" w:rsidRPr="00F55E4D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12557EA1" w14:textId="77777777" w:rsidR="00E22726" w:rsidRPr="00F55E4D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E78F79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FC81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1EE245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B18DB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554E58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AB6474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83991DA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D3EA0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783F37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DF892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5DFD6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91D09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CBB1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23504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58D3FD" w14:textId="77777777" w:rsidR="00E22726" w:rsidRPr="00AC5C42" w:rsidRDefault="00E22726" w:rsidP="00E227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726" w:rsidRPr="00F55E4D" w14:paraId="6E3784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5B788ADA" w14:textId="16FB10B4" w:rsidR="00E22726" w:rsidRPr="00F55E4D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3A73C35C" w14:textId="4FF53A0B" w:rsidR="00E22726" w:rsidRPr="00F55E4D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61A650F" w14:textId="43B32816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A3B29D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C07F36C" w14:textId="4B15B686" w:rsidR="00E22726" w:rsidRPr="00AC5C42" w:rsidRDefault="00E22726" w:rsidP="00E22726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8124D86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34FEF9" w14:textId="1B08070D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266283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09DFD14" w14:textId="1E03456E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6802B8A9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B7327C6" w14:textId="7E8B6047" w:rsidR="00E22726" w:rsidRPr="00AC5C42" w:rsidRDefault="00E22726" w:rsidP="00E2272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1BC9C4DA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91A495" w14:textId="43F98365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3A33F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A8DCA" w14:textId="5632A06B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9E596B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AD95250" w14:textId="6F4103D5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E22726" w:rsidRPr="00F55E4D" w14:paraId="01C8528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44A305F0" w14:textId="68A2A359" w:rsidR="00E22726" w:rsidRPr="00F55E4D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3D2795AA" w14:textId="0DC0A8D7" w:rsidR="00E22726" w:rsidRPr="00F55E4D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2A56D8E" w14:textId="2C3CEFDA" w:rsidR="00E22726" w:rsidRPr="00AC5C42" w:rsidRDefault="00E22726" w:rsidP="00E22726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0F68AF6A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E1E2C48" w14:textId="38CA4035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59788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E2F9EC" w14:textId="420E0C11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11,789</w:t>
            </w:r>
          </w:p>
        </w:tc>
        <w:tc>
          <w:tcPr>
            <w:tcW w:w="238" w:type="dxa"/>
            <w:shd w:val="clear" w:color="auto" w:fill="auto"/>
          </w:tcPr>
          <w:p w14:paraId="459AB172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A962CAB" w14:textId="2FF1C7B6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1,815,780</w:t>
            </w:r>
          </w:p>
        </w:tc>
        <w:tc>
          <w:tcPr>
            <w:tcW w:w="236" w:type="dxa"/>
          </w:tcPr>
          <w:p w14:paraId="4E3C762F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8ECFA8" w14:textId="69875B4B" w:rsidR="00E22726" w:rsidRPr="00AC5C42" w:rsidRDefault="00E22726" w:rsidP="00E2272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01C106B3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2AAA03" w14:textId="08C645B5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12,486</w:t>
            </w:r>
          </w:p>
        </w:tc>
        <w:tc>
          <w:tcPr>
            <w:tcW w:w="236" w:type="dxa"/>
          </w:tcPr>
          <w:p w14:paraId="30C92824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BFA7" w14:textId="396CF517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662396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701AFD" w14:textId="24034002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1,816,477</w:t>
            </w:r>
          </w:p>
        </w:tc>
      </w:tr>
      <w:tr w:rsidR="00E22726" w:rsidRPr="00F55E4D" w14:paraId="03D298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D7BC6CF" w14:textId="29198E36" w:rsidR="00E22726" w:rsidRPr="00F55E4D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6086A82C" w14:textId="77777777" w:rsidR="00E22726" w:rsidRPr="00F55E4D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EE89EF" w14:textId="2BBB5F99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2E6984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992E909" w14:textId="4E4F4660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2D052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FE894A" w14:textId="524BA9E4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8" w:type="dxa"/>
            <w:shd w:val="clear" w:color="auto" w:fill="auto"/>
          </w:tcPr>
          <w:p w14:paraId="11E5E23B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3BC16193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6" w:type="dxa"/>
          </w:tcPr>
          <w:p w14:paraId="0BC5630E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75D28C" w14:textId="04C924C4" w:rsidR="00E22726" w:rsidRPr="00AC5C42" w:rsidRDefault="00E22726" w:rsidP="00E22726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B231E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1F2312" w14:textId="339416F2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6" w:type="dxa"/>
          </w:tcPr>
          <w:p w14:paraId="4291360B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308EE" w14:textId="53410E0A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A707F" w14:textId="77777777" w:rsidR="00E22726" w:rsidRPr="00AC5C42" w:rsidRDefault="00E22726" w:rsidP="00E227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98A9066" w14:textId="01C48475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</w:tr>
      <w:tr w:rsidR="00E22726" w:rsidRPr="00F55E4D" w14:paraId="2F8C90FD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AA8E31" w14:textId="77CABC0D" w:rsidR="00E22726" w:rsidRPr="00F55E4D" w:rsidRDefault="00E22726" w:rsidP="00E2272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71D8F86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7B11F" w14:textId="6B1A226A" w:rsidR="00E22726" w:rsidRPr="00AC5C42" w:rsidRDefault="00E22726" w:rsidP="00E22726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6BF2A786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1B641" w14:textId="64A73944" w:rsidR="00E22726" w:rsidRPr="00AC5C42" w:rsidRDefault="00E22726" w:rsidP="00E22726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5D89B381" w14:textId="77777777" w:rsidR="00E22726" w:rsidRPr="00AC5C42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382E" w14:textId="7E4CC0BD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710,007</w:t>
            </w:r>
          </w:p>
        </w:tc>
        <w:tc>
          <w:tcPr>
            <w:tcW w:w="238" w:type="dxa"/>
            <w:shd w:val="clear" w:color="auto" w:fill="auto"/>
          </w:tcPr>
          <w:p w14:paraId="644FE7CB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4197" w14:textId="618B0719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2,514,231</w:t>
            </w:r>
          </w:p>
        </w:tc>
        <w:tc>
          <w:tcPr>
            <w:tcW w:w="236" w:type="dxa"/>
          </w:tcPr>
          <w:p w14:paraId="01ED3ED0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58F55D5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C7C8F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A362EA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687EC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692533" w14:textId="77777777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05C6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7B3427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726" w:rsidRPr="00F55E4D" w14:paraId="381F2733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2F88E1B" w14:textId="77777777" w:rsidR="00E22726" w:rsidRPr="00F55E4D" w:rsidRDefault="00E22726" w:rsidP="00E2272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4705D87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5C0D4F7" w14:textId="77777777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B6E829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40F56455" w14:textId="77777777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16D8E3" w14:textId="77777777" w:rsidR="00E22726" w:rsidRPr="00AC5C42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48B454D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DEE3D5D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7B500EF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F1BD3F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F5ED5B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FA33D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461335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5BACFF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089D2F" w14:textId="77777777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2F928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9D2848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726" w:rsidRPr="00F55E4D" w14:paraId="2F5C5CF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24CDF62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5A225644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545A3A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646A7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6A13794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DE0A7A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449867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8977618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59A5CED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B9A48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8AA01D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D37DA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C46C54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CACF4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3EFB2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5E73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A73300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2726" w:rsidRPr="00F55E4D" w14:paraId="3DD24CD2" w14:textId="77777777" w:rsidTr="00A16797">
        <w:trPr>
          <w:trHeight w:val="279"/>
        </w:trPr>
        <w:tc>
          <w:tcPr>
            <w:tcW w:w="2692" w:type="dxa"/>
            <w:shd w:val="clear" w:color="auto" w:fill="auto"/>
          </w:tcPr>
          <w:p w14:paraId="0DD1637A" w14:textId="191184A5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34E1FA11" w14:textId="77777777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43213C" w14:textId="2D9C2E6A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EEA71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254BD41" w14:textId="5BAD544D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D360A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3EE5CB" w14:textId="2387E5DE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8" w:type="dxa"/>
            <w:shd w:val="clear" w:color="auto" w:fill="auto"/>
          </w:tcPr>
          <w:p w14:paraId="42024D26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6D5691AE" w14:textId="2F8A2B99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6" w:type="dxa"/>
          </w:tcPr>
          <w:p w14:paraId="2D1FC01D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19F4C6" w14:textId="62B75E07" w:rsidR="00E22726" w:rsidRPr="00AC5C42" w:rsidRDefault="00E22726" w:rsidP="00E22726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D01A69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91F6BF" w14:textId="2F9F1D64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  <w:tc>
          <w:tcPr>
            <w:tcW w:w="236" w:type="dxa"/>
          </w:tcPr>
          <w:p w14:paraId="58B3FDF6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2BAE2" w14:textId="06375FEC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834E3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C1B890" w14:textId="15678501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</w:tr>
      <w:tr w:rsidR="00E22726" w:rsidRPr="00F55E4D" w14:paraId="759CFE6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BECCE42" w14:textId="5541D77E" w:rsidR="00E22726" w:rsidRPr="00F55E4D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6B1716D" w14:textId="331A08B6" w:rsidR="00E22726" w:rsidRPr="00D41DA1" w:rsidRDefault="00E22726" w:rsidP="00E22726">
            <w:pPr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5925F6" w14:textId="3F66278B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120D28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A8F999D" w14:textId="4D07D178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04ECF5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35371" w14:textId="3FFBB77E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48,531,200</w:t>
            </w:r>
          </w:p>
        </w:tc>
        <w:tc>
          <w:tcPr>
            <w:tcW w:w="238" w:type="dxa"/>
            <w:shd w:val="clear" w:color="auto" w:fill="auto"/>
          </w:tcPr>
          <w:p w14:paraId="54A4C0C2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4F83C0D9" w14:textId="36BB40E1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48,531,200</w:t>
            </w:r>
          </w:p>
        </w:tc>
        <w:tc>
          <w:tcPr>
            <w:tcW w:w="236" w:type="dxa"/>
          </w:tcPr>
          <w:p w14:paraId="0C8A24AB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AD73D0" w14:textId="48B4C4FD" w:rsidR="00E22726" w:rsidRPr="00AC5C42" w:rsidRDefault="00E22726" w:rsidP="00E22726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0B52C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73452E" w14:textId="59F6022A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49,120,253</w:t>
            </w:r>
          </w:p>
        </w:tc>
        <w:tc>
          <w:tcPr>
            <w:tcW w:w="236" w:type="dxa"/>
          </w:tcPr>
          <w:p w14:paraId="4D31DAA4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9D92C2" w14:textId="4DBDE072" w:rsidR="00E22726" w:rsidRPr="00AC5C42" w:rsidRDefault="00E22726" w:rsidP="00E227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3D367" w14:textId="77777777" w:rsidR="00E22726" w:rsidRPr="00AC5C42" w:rsidRDefault="00E22726" w:rsidP="00E227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A1CF5D" w14:textId="0858516E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49,120,253</w:t>
            </w:r>
          </w:p>
        </w:tc>
      </w:tr>
      <w:tr w:rsidR="00E22726" w:rsidRPr="00F55E4D" w14:paraId="7A1C29B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06E20AC" w14:textId="37489A77" w:rsidR="00E22726" w:rsidRPr="00F55E4D" w:rsidRDefault="00E22726" w:rsidP="00E2272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0BE82E7E" w14:textId="77777777" w:rsidR="00E22726" w:rsidRPr="00F55E4D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54C609A" w14:textId="3F389E89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22E310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C4F6" w14:textId="7A26C2BC" w:rsidR="00E22726" w:rsidRPr="00AC5C42" w:rsidRDefault="00E22726" w:rsidP="00E227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9FDA4" w14:textId="77777777" w:rsidR="00E22726" w:rsidRPr="00AC5C42" w:rsidRDefault="00E22726" w:rsidP="00E227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21C" w14:textId="3C09A5C0" w:rsidR="00E22726" w:rsidRPr="00AC5C42" w:rsidRDefault="00E22726" w:rsidP="00E227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51,922,874</w:t>
            </w:r>
          </w:p>
        </w:tc>
        <w:tc>
          <w:tcPr>
            <w:tcW w:w="238" w:type="dxa"/>
            <w:shd w:val="clear" w:color="auto" w:fill="auto"/>
          </w:tcPr>
          <w:p w14:paraId="2B991B98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4D98" w14:textId="59288F8A" w:rsidR="00E22726" w:rsidRPr="00AC5C42" w:rsidRDefault="00E22726" w:rsidP="00E227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51,922,874</w:t>
            </w:r>
          </w:p>
        </w:tc>
        <w:tc>
          <w:tcPr>
            <w:tcW w:w="236" w:type="dxa"/>
          </w:tcPr>
          <w:p w14:paraId="24E17C9D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7655F1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C069F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6D634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47DEF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8FE2D0" w14:textId="77777777" w:rsidR="00E22726" w:rsidRPr="00AC5C42" w:rsidRDefault="00E22726" w:rsidP="00E227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6C1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EF8CEA4" w14:textId="77777777" w:rsidR="00E22726" w:rsidRPr="00AC5C42" w:rsidRDefault="00E22726" w:rsidP="00E227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14:paraId="64BAADF6" w14:textId="77777777" w:rsidR="003A6FA7" w:rsidRPr="000C4A85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b w:val="0"/>
          <w:bCs w:val="0"/>
          <w:spacing w:val="-6"/>
        </w:rPr>
      </w:pPr>
      <w:r w:rsidRPr="000C4A85">
        <w:rPr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44476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A62F34" w:rsidRDefault="000404A7" w:rsidP="00C97613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404A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>
              <w:rPr>
                <w:rFonts w:ascii="Angsana New" w:hAnsi="Angsana New"/>
                <w:sz w:val="30"/>
                <w:szCs w:val="30"/>
              </w:rPr>
              <w:br/>
            </w:r>
            <w:r w:rsidRPr="000404A7">
              <w:rPr>
                <w:rFonts w:ascii="Angsana New" w:hAnsi="Angsana New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D106AE">
        <w:tc>
          <w:tcPr>
            <w:tcW w:w="297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4C9716E3" w14:textId="7D3390B1" w:rsidR="00A7461E" w:rsidRPr="00876F89" w:rsidRDefault="00A7461E" w:rsidP="00C9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</w:t>
            </w:r>
            <w:r w:rsidR="00C961D8">
              <w:rPr>
                <w:rFonts w:ascii="Angsana New" w:hAnsi="Angsana New"/>
                <w:sz w:val="30"/>
                <w:szCs w:val="30"/>
                <w:cs/>
                <w:lang w:val="en-US"/>
              </w:rPr>
              <w:t>ย</w:t>
            </w:r>
            <w:r w:rsidR="00C961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0404A7" w:rsidRPr="00744476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EF3D22" w:rsidRDefault="000404A7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A62F34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EF3D22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44476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Default="00A52635" w:rsidP="004E2430">
      <w:pPr>
        <w:pStyle w:val="Bo-Blankline"/>
      </w:pPr>
    </w:p>
    <w:p w14:paraId="78157643" w14:textId="77777777" w:rsidR="00A52635" w:rsidRDefault="00A5263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9547150" w14:textId="4FEFC1DE" w:rsidR="0047124B" w:rsidRDefault="00734223" w:rsidP="00EA770F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</w:t>
      </w:r>
      <w:r>
        <w:rPr>
          <w:rFonts w:hint="cs"/>
          <w:cs/>
        </w:rPr>
        <w:t>กิจการที่ไม่เกี่ยวข้องกัน</w:t>
      </w:r>
    </w:p>
    <w:p w14:paraId="269D042D" w14:textId="70B5F182" w:rsidR="00140286" w:rsidRDefault="00140286" w:rsidP="00140286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744476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2DF277EF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969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2311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D969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6BCE64E" w14:textId="77777777" w:rsidR="00140286" w:rsidRPr="00460798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1F7F9F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74564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744476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744476" w:rsidRDefault="00140286" w:rsidP="00BE269E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33434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2B54B1" w:rsidRDefault="00140286" w:rsidP="00BE269E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2B54B1" w:rsidRDefault="00140286" w:rsidP="00BE269E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5A0632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124DD84C" w:rsidR="00140286" w:rsidRPr="002B54B1" w:rsidRDefault="00E22726" w:rsidP="00BE269E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10,259,442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0410E2A3" w:rsidR="00140286" w:rsidRPr="002D1E00" w:rsidRDefault="00E22726" w:rsidP="00A62721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1,353,558</w:t>
            </w:r>
          </w:p>
        </w:tc>
      </w:tr>
      <w:tr w:rsidR="00140286" w:rsidRPr="00AE0BB7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AE0BB7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40286" w:rsidRPr="0033434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5A64AC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B00DEA" w14:paraId="2F6A24B9" w14:textId="77777777" w:rsidTr="002D1E00">
        <w:tc>
          <w:tcPr>
            <w:tcW w:w="5490" w:type="dxa"/>
            <w:shd w:val="clear" w:color="auto" w:fill="auto"/>
          </w:tcPr>
          <w:p w14:paraId="2F4BF079" w14:textId="75B70DC9" w:rsidR="00140286" w:rsidRPr="00A91138" w:rsidRDefault="00140286" w:rsidP="00140286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551F49" w14:textId="1B395884" w:rsidR="00140286" w:rsidRPr="002B54B1" w:rsidRDefault="00E2272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2,488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4E784D" w14:textId="6BA50926" w:rsidR="00140286" w:rsidRPr="002B54B1" w:rsidRDefault="00E22726" w:rsidP="00354C9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0286" w:rsidRPr="0033434F" w14:paraId="7F853EB8" w14:textId="77777777" w:rsidTr="002D1E00">
        <w:tc>
          <w:tcPr>
            <w:tcW w:w="5490" w:type="dxa"/>
            <w:shd w:val="clear" w:color="auto" w:fill="auto"/>
          </w:tcPr>
          <w:p w14:paraId="160FA5B3" w14:textId="250AB01D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48B5B" w14:textId="32C07361" w:rsidR="00140286" w:rsidRPr="002B54B1" w:rsidRDefault="00E2272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566,123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20347D2B" w:rsidR="00140286" w:rsidRPr="002B54B1" w:rsidRDefault="00E2272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520,021</w:t>
            </w:r>
          </w:p>
        </w:tc>
      </w:tr>
      <w:tr w:rsidR="00140286" w:rsidRPr="0033434F" w14:paraId="1EFBF9D9" w14:textId="77777777" w:rsidTr="002D1E00">
        <w:tc>
          <w:tcPr>
            <w:tcW w:w="5490" w:type="dxa"/>
            <w:shd w:val="clear" w:color="auto" w:fill="auto"/>
          </w:tcPr>
          <w:p w14:paraId="492B3607" w14:textId="26130D06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48D60" w14:textId="39F666D2" w:rsidR="00140286" w:rsidRDefault="00E2272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340,365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5FFA77A9" w:rsidR="00140286" w:rsidRDefault="00E2272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340,365</w:t>
            </w:r>
          </w:p>
        </w:tc>
      </w:tr>
      <w:tr w:rsidR="00140286" w:rsidRPr="0033434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43C5721F" w:rsidR="00140286" w:rsidRDefault="00E2272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393,729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0A57B1C3" w:rsidR="00140286" w:rsidRDefault="00E2272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263,572</w:t>
            </w:r>
          </w:p>
        </w:tc>
      </w:tr>
      <w:tr w:rsidR="00140286" w:rsidRPr="005A0632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140286" w:rsidRPr="005A64AC" w:rsidRDefault="00140286" w:rsidP="0014028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4CAEDEC5" w:rsidR="00140286" w:rsidRPr="002B54B1" w:rsidRDefault="00E2272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1,302,705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21D74483" w:rsidR="00140286" w:rsidRPr="002B54B1" w:rsidRDefault="00E22726" w:rsidP="00E22726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1,123,958</w:t>
            </w:r>
          </w:p>
        </w:tc>
      </w:tr>
    </w:tbl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5A6990" w:rsidRDefault="00FF2DB6" w:rsidP="00FC4024">
      <w:pPr>
        <w:pStyle w:val="Caption"/>
        <w:ind w:hanging="900"/>
      </w:pPr>
      <w:r w:rsidRPr="005A6990">
        <w:rPr>
          <w:cs/>
        </w:rPr>
        <w:lastRenderedPageBreak/>
        <w:t>หนี้สินที่อาจเกิดขึ้น</w:t>
      </w:r>
    </w:p>
    <w:p w14:paraId="422D4928" w14:textId="77777777" w:rsidR="00C74B49" w:rsidRPr="005A6990" w:rsidRDefault="00C74B49" w:rsidP="00C74B49">
      <w:pPr>
        <w:pStyle w:val="Bo-Blankline"/>
      </w:pPr>
    </w:p>
    <w:p w14:paraId="5E5C488A" w14:textId="1F511F35" w:rsidR="00C74B49" w:rsidRPr="005A6990" w:rsidRDefault="00C74B49" w:rsidP="00C74B4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57A0" w:rsidRPr="00C74B4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82311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CF57A0" w:rsidRPr="00C74B49">
        <w:rPr>
          <w:rFonts w:asciiTheme="majorBidi" w:hAnsiTheme="majorBidi" w:cstheme="majorBidi"/>
          <w:sz w:val="30"/>
          <w:szCs w:val="30"/>
          <w:cs/>
          <w:lang w:val="en-US"/>
        </w:rPr>
        <w:t>ยน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1557BB24" w14:textId="77777777" w:rsidR="00C74B49" w:rsidRPr="005A6990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1B301DC" w14:textId="43657C64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B6ACF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3B6ACF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3B6ACF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B5B2E17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403E1AC" w14:textId="522FD5A6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B6ACF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03F581F8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C87AB95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B6A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B6ACF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B6A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B6ACF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B6AC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7BCE5E93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370F1986" w14:textId="0DE3473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F47DB8"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595307B7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15BCFBF" w14:textId="71FE3EF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B6ACF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1A3DAB2E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DCC08D" w14:textId="18BEC1A1" w:rsidR="00C74B49" w:rsidRPr="003B6ACF" w:rsidRDefault="00C74B49" w:rsidP="005A6990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72199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11D3CDF2" w14:textId="77777777" w:rsidR="00C74B49" w:rsidRPr="003B6ACF" w:rsidRDefault="00C74B49" w:rsidP="005A699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59085E6" w14:textId="77777777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146D78E3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6C35602" w14:textId="69D5487A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4EC777BF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549BF3D" w14:textId="604A3C2B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3A73BC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2276AE58" w14:textId="7F92051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ACAC5C" w14:textId="255D02A4" w:rsidR="004E4AC3" w:rsidRPr="003B6ACF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5E2281AC" w14:textId="2A9030A4" w:rsidR="004E4AC3" w:rsidRPr="003B6ACF" w:rsidRDefault="004E4AC3" w:rsidP="004E4AC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52F89" w:rsidRPr="003B6ACF">
        <w:rPr>
          <w:rFonts w:asciiTheme="majorBidi" w:hAnsiTheme="majorBidi" w:hint="cs"/>
          <w:sz w:val="30"/>
          <w:szCs w:val="30"/>
          <w:cs/>
          <w:lang w:val="en-US"/>
        </w:rPr>
        <w:t>ศาลแพ่งอ่านคำพิพากษาศาลอุทธรณ์</w:t>
      </w:r>
      <w:r w:rsidR="00C4124F"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 ศาลอุทธรณ์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6CD59A9E" w14:textId="77777777" w:rsidR="004E4AC3" w:rsidRPr="003B6ACF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17497266" w14:textId="346FB554" w:rsidR="009326D0" w:rsidRPr="003B6ACF" w:rsidRDefault="009326D0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B6AC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="00E42528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และฎีกาต่อศาล</w:t>
      </w:r>
      <w:r w:rsidRPr="003B6AC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ในวันที่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18 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3E0B1E8A" w14:textId="22D56E1A" w:rsidR="004E4AC3" w:rsidRPr="003B6ACF" w:rsidRDefault="004E4AC3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3B6ACF">
        <w:rPr>
          <w:rFonts w:asciiTheme="majorBidi" w:hAnsiTheme="majorBidi" w:cstheme="majorBidi"/>
          <w:lang w:val="en-US"/>
        </w:rPr>
        <w:br w:type="page"/>
      </w:r>
    </w:p>
    <w:p w14:paraId="4B9F734B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16D1F2" w14:textId="2BA09961" w:rsidR="00C74B49" w:rsidRPr="003B6ACF" w:rsidRDefault="00C74B49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6981189D" w14:textId="7AA3561C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บ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ขัดต่อกฎหมาย </w:t>
      </w:r>
      <w:r w:rsidR="002E36F9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มติของผู้ถูกฟ้องคดีที่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89A27DD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CF8012E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B6AC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1522EE3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8DD609A" w14:textId="51159B71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6FCFDF3E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14B43707" w14:textId="77777777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B6AC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3B6ACF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3B6ACF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กล่าวหาว่าบริษัททำเหมืองแร่หินปูนนอกเขตประทานบัตร ขอให้คืนแร่หินปูนจำนวน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0AFB16D" w14:textId="77777777" w:rsidR="00C74B49" w:rsidRPr="003B6ACF" w:rsidRDefault="00C74B49" w:rsidP="005A6990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4F36910B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B6ACF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7B6722CB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AEB0BE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EBF518C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CA8509D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002947F8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ABA99A9" w14:textId="68177931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E36F9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79128A9" w14:textId="46D1CFC2" w:rsidR="002E36F9" w:rsidRPr="003B6ACF" w:rsidRDefault="002E36F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46B9248" w14:textId="69AA86F8" w:rsidR="002E36F9" w:rsidRPr="003B6ACF" w:rsidRDefault="002E36F9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เป็นต้นไปจนกว่าจะชำระเสร็จแก่โจทก์ ให้ใช้อัตรา</w:t>
      </w:r>
      <w:r w:rsidR="00D84193">
        <w:rPr>
          <w:rFonts w:asciiTheme="majorBidi" w:hAnsiTheme="majorBidi"/>
          <w:sz w:val="30"/>
          <w:szCs w:val="30"/>
          <w:lang w:val="en-US"/>
        </w:rPr>
        <w:br/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69B8F392" w14:textId="21D806A7" w:rsidR="002E36F9" w:rsidRPr="003B6ACF" w:rsidRDefault="002E36F9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3A5B472" w14:textId="70BCAC66" w:rsidR="00C74B49" w:rsidRDefault="004C796B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C796B">
        <w:rPr>
          <w:rFonts w:asciiTheme="majorBidi" w:hAnsiTheme="majorBidi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23993">
        <w:rPr>
          <w:rFonts w:asciiTheme="majorBidi" w:hAnsiTheme="majorBidi"/>
          <w:sz w:val="30"/>
          <w:szCs w:val="30"/>
          <w:lang w:val="en-US"/>
        </w:rPr>
        <w:t>17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123993">
        <w:rPr>
          <w:rFonts w:asciiTheme="majorBidi" w:hAnsiTheme="majorBidi"/>
          <w:sz w:val="30"/>
          <w:szCs w:val="30"/>
          <w:lang w:val="en-US"/>
        </w:rPr>
        <w:t>2565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คดีอยู่ระหว่างการพิจารณาของศาลฎีกา</w:t>
      </w:r>
    </w:p>
    <w:p w14:paraId="73DC19A5" w14:textId="53956493" w:rsidR="004C796B" w:rsidRDefault="004C796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37086FA7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9B0256B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EF6E704" w14:textId="1057366C" w:rsidR="00C74B49" w:rsidRPr="003B6ACF" w:rsidRDefault="00C74B49" w:rsidP="00576796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7CCF8BA5" w14:textId="77777777" w:rsidR="002E36F9" w:rsidRPr="003B6ACF" w:rsidRDefault="002E36F9" w:rsidP="002E36F9">
      <w:pPr>
        <w:pStyle w:val="Bo-Blankline"/>
        <w:rPr>
          <w:rFonts w:asciiTheme="majorBidi" w:hAnsiTheme="majorBidi" w:cstheme="majorBidi"/>
          <w:cs/>
          <w:lang w:val="en-US"/>
        </w:rPr>
      </w:pPr>
    </w:p>
    <w:p w14:paraId="41098076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หากแร่ที่มีอยู่จำนวนมากใช้ให้หมดก่อนประทานบัตรหมดอายุจำเลยก็หมดสิทธิ์ใช้ได้อีกต่อไป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491F9F3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0F2E92E8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8C68788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34A1731" w14:textId="77777777" w:rsidR="00C74B49" w:rsidRPr="003B6ACF" w:rsidRDefault="00C74B49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C6881C7" w14:textId="77777777" w:rsidR="00C74B49" w:rsidRPr="003B6ACF" w:rsidRDefault="00C74B49" w:rsidP="003B6ACF">
      <w:pPr>
        <w:pStyle w:val="Bo-Blankline"/>
        <w:rPr>
          <w:rFonts w:asciiTheme="majorBidi" w:hAnsiTheme="majorBidi" w:cstheme="majorBidi"/>
          <w:lang w:val="en-US"/>
        </w:rPr>
      </w:pPr>
    </w:p>
    <w:p w14:paraId="20477401" w14:textId="05361C18" w:rsidR="00C74B49" w:rsidRPr="003B6ACF" w:rsidRDefault="00C74B49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16C8A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03A137E" w14:textId="10F14FCA" w:rsidR="00C74B49" w:rsidRPr="003B6ACF" w:rsidRDefault="00C74B49" w:rsidP="003B6ACF">
      <w:pPr>
        <w:pStyle w:val="Bo-Blankline"/>
        <w:rPr>
          <w:rFonts w:asciiTheme="majorBidi" w:hAnsiTheme="majorBidi" w:cstheme="majorBidi"/>
          <w:lang w:val="en-US"/>
        </w:rPr>
      </w:pPr>
    </w:p>
    <w:p w14:paraId="2576B620" w14:textId="0626F598" w:rsidR="00A16C8A" w:rsidRDefault="00A16C8A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3B6ACF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3B6ACF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เป็นต้นไปจนกว่าจะชำระเสร็จแก่โจทก์ ให้ใช้อัตรา</w:t>
      </w:r>
      <w:r w:rsidR="0082311C">
        <w:rPr>
          <w:rFonts w:asciiTheme="majorBidi" w:hAnsiTheme="majorBidi"/>
          <w:sz w:val="30"/>
          <w:szCs w:val="30"/>
          <w:cs/>
          <w:lang w:val="en-US"/>
        </w:rPr>
        <w:br/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ต่อปี หรือปรับเปลี่ยนให้ลดลงหรือเพิ่มขึ้นตามพระราชกฤษฎีกาซึ่งตราขึ้นตามประมวลกฎหมายแพ่ง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B6ACF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67688FC8" w14:textId="77777777" w:rsidR="004C796B" w:rsidRPr="004C796B" w:rsidRDefault="004C796B" w:rsidP="004C796B">
      <w:pPr>
        <w:pStyle w:val="Bo-Blankline"/>
        <w:rPr>
          <w:rFonts w:asciiTheme="majorBidi" w:hAnsiTheme="majorBidi" w:cstheme="majorBidi"/>
          <w:lang w:val="en-US"/>
        </w:rPr>
      </w:pPr>
    </w:p>
    <w:p w14:paraId="0D72F727" w14:textId="2466CC42" w:rsidR="004C796B" w:rsidRPr="004C796B" w:rsidRDefault="004C796B" w:rsidP="004C796B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796B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 ต่อศาล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4C796B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4C796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4C796B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4C796B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2A3A9BC6" w14:textId="77777777" w:rsidR="00A16C8A" w:rsidRPr="003B6ACF" w:rsidRDefault="00A16C8A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F0AAD66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7AB2028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AFD9358" w14:textId="77777777" w:rsidR="00C74B49" w:rsidRPr="003B6ACF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B6AC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3B6ACF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3B6AC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D0A77A0" w14:textId="77777777" w:rsidR="00C74B49" w:rsidRPr="003B6ACF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0C89673" w14:textId="77777777" w:rsidR="00C74B49" w:rsidRPr="003B6AC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A40AA18" w14:textId="77777777" w:rsidR="00C74B49" w:rsidRPr="003B6ACF" w:rsidRDefault="00C74B49" w:rsidP="005A6990">
      <w:pPr>
        <w:pStyle w:val="Bo-Blankline"/>
        <w:shd w:val="clear" w:color="auto" w:fill="FFFFFF" w:themeFill="background1"/>
        <w:rPr>
          <w:rFonts w:asciiTheme="majorBidi" w:hAnsiTheme="majorBidi" w:cstheme="majorBidi"/>
          <w:lang w:val="en-US"/>
        </w:rPr>
      </w:pPr>
    </w:p>
    <w:p w14:paraId="7DCA3F58" w14:textId="77777777" w:rsidR="00C74B49" w:rsidRPr="003B6ACF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2ED10FF" w14:textId="27C58DB9" w:rsidR="004C796B" w:rsidRDefault="004C796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6BB1F48E" w14:textId="6CD95177" w:rsidR="00C74B49" w:rsidRPr="003B6ACF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 และ ได้ยื่นอุทธรณ์พร้อมคำร้องขอทุเลาการบังคับคดี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252A0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</w:t>
      </w:r>
    </w:p>
    <w:p w14:paraId="52A52AEA" w14:textId="256C22E2" w:rsidR="00F252A0" w:rsidRPr="003B6ACF" w:rsidRDefault="00F252A0" w:rsidP="00F252A0">
      <w:pPr>
        <w:pStyle w:val="Bo-Blankline"/>
        <w:rPr>
          <w:rFonts w:asciiTheme="majorBidi" w:hAnsiTheme="majorBidi" w:cstheme="majorBidi"/>
        </w:rPr>
      </w:pPr>
    </w:p>
    <w:p w14:paraId="6B48A060" w14:textId="3F28952D" w:rsidR="003B6ACF" w:rsidRPr="003B6ACF" w:rsidRDefault="004C796B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>
        <w:rPr>
          <w:rFonts w:asciiTheme="majorBidi" w:hAnsiTheme="majorBidi"/>
          <w:sz w:val="30"/>
          <w:szCs w:val="30"/>
          <w:lang w:val="en-US"/>
        </w:rPr>
        <w:t>10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>
        <w:rPr>
          <w:rFonts w:asciiTheme="majorBidi" w:hAnsiTheme="majorBidi"/>
          <w:sz w:val="30"/>
          <w:szCs w:val="30"/>
          <w:lang w:val="en-US"/>
        </w:rPr>
        <w:t>2565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>
        <w:rPr>
          <w:rFonts w:asciiTheme="majorBidi" w:hAnsiTheme="majorBidi"/>
          <w:sz w:val="30"/>
          <w:szCs w:val="30"/>
          <w:lang w:val="en-US"/>
        </w:rPr>
        <w:t>11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>
        <w:rPr>
          <w:rFonts w:asciiTheme="majorBidi" w:hAnsiTheme="majorBidi"/>
          <w:sz w:val="30"/>
          <w:szCs w:val="30"/>
          <w:lang w:val="en-US"/>
        </w:rPr>
        <w:t>2564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>
        <w:rPr>
          <w:rFonts w:asciiTheme="majorBidi" w:hAnsiTheme="majorBidi"/>
          <w:sz w:val="30"/>
          <w:szCs w:val="30"/>
          <w:lang w:val="en-US"/>
        </w:rPr>
        <w:t>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>
        <w:rPr>
          <w:rFonts w:asciiTheme="majorBidi" w:hAnsiTheme="majorBidi"/>
          <w:sz w:val="30"/>
          <w:szCs w:val="30"/>
          <w:lang w:val="en-US"/>
        </w:rPr>
        <w:t>7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="006F105E">
        <w:rPr>
          <w:rFonts w:asciiTheme="majorBidi" w:hAnsiTheme="majorBidi"/>
          <w:sz w:val="30"/>
          <w:szCs w:val="30"/>
          <w:lang w:val="en-US"/>
        </w:rPr>
        <w:t xml:space="preserve"> 2 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แต่ต้องไม่เกินอัตราร้อยละ </w:t>
      </w:r>
      <w:r>
        <w:rPr>
          <w:rFonts w:asciiTheme="majorBidi" w:hAnsiTheme="majorBidi"/>
          <w:sz w:val="30"/>
          <w:szCs w:val="30"/>
          <w:lang w:val="en-US"/>
        </w:rPr>
        <w:t>7.5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</w:t>
      </w:r>
      <w:r w:rsidR="0019578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>นอกจากที่แก้ไขให้เป็นไปตามคำพิพากษาศาลชั้นต้น คืนค่าขึ้นศาลในอนาคต</w:t>
      </w:r>
      <w:r w:rsidR="003E65E5">
        <w:rPr>
          <w:rFonts w:asciiTheme="majorBidi" w:hAnsiTheme="majorBidi"/>
          <w:sz w:val="30"/>
          <w:szCs w:val="30"/>
          <w:lang w:val="en-US"/>
        </w:rPr>
        <w:t xml:space="preserve"> 100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บาท ให้</w:t>
      </w:r>
      <w:r w:rsidR="005F0583">
        <w:rPr>
          <w:rFonts w:asciiTheme="majorBidi" w:hAnsiTheme="majorBidi" w:hint="cs"/>
          <w:sz w:val="30"/>
          <w:szCs w:val="30"/>
          <w:cs/>
          <w:lang w:val="en-US"/>
        </w:rPr>
        <w:t>จำเลย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ใช้ค่าฤชาธรรมเนียมชั้นอุทธรณ์แทนโจทก์ โดยกำหนดค่าทนายความให้ </w:t>
      </w:r>
      <w:r>
        <w:rPr>
          <w:rFonts w:asciiTheme="majorBidi" w:hAnsiTheme="majorBidi"/>
          <w:sz w:val="30"/>
          <w:szCs w:val="30"/>
          <w:lang w:val="en-US"/>
        </w:rPr>
        <w:t>200,000</w:t>
      </w:r>
      <w:r w:rsidRPr="004C796B">
        <w:rPr>
          <w:rFonts w:asciiTheme="majorBidi" w:hAnsiTheme="majorBidi"/>
          <w:sz w:val="30"/>
          <w:szCs w:val="30"/>
          <w:cs/>
          <w:lang w:val="en-US"/>
        </w:rPr>
        <w:t xml:space="preserve"> บาท</w:t>
      </w:r>
    </w:p>
    <w:p w14:paraId="5C3D865F" w14:textId="77777777" w:rsidR="003B6ACF" w:rsidRPr="003B6ACF" w:rsidRDefault="003B6ACF" w:rsidP="003B6ACF">
      <w:pPr>
        <w:pStyle w:val="Bo-Blankline"/>
        <w:rPr>
          <w:rFonts w:asciiTheme="majorBidi" w:hAnsiTheme="majorBidi" w:cstheme="majorBidi"/>
          <w:highlight w:val="yellow"/>
        </w:rPr>
      </w:pPr>
    </w:p>
    <w:p w14:paraId="24FFD756" w14:textId="2117B26D" w:rsidR="00C74B49" w:rsidRDefault="005F0583" w:rsidP="005F058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F61B9">
        <w:rPr>
          <w:rFonts w:asciiTheme="majorBidi" w:hAnsiTheme="majorBidi"/>
          <w:sz w:val="30"/>
          <w:szCs w:val="30"/>
          <w:cs/>
          <w:lang w:val="en-US"/>
        </w:rPr>
        <w:t>บริษัทยื่น</w:t>
      </w:r>
      <w:r w:rsidR="00BF61B9" w:rsidRPr="00BF61B9">
        <w:rPr>
          <w:rFonts w:asciiTheme="majorBidi" w:hAnsiTheme="majorBidi" w:hint="cs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</w:t>
      </w:r>
      <w:r w:rsidRPr="00BF61B9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3E65E5" w:rsidRPr="00BF61B9">
        <w:rPr>
          <w:rFonts w:asciiTheme="majorBidi" w:hAnsiTheme="majorBidi"/>
          <w:sz w:val="30"/>
          <w:szCs w:val="30"/>
          <w:lang w:val="en-US"/>
        </w:rPr>
        <w:t>12</w:t>
      </w:r>
      <w:r w:rsidRPr="00BF61B9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3E65E5" w:rsidRPr="00BF61B9">
        <w:rPr>
          <w:rFonts w:asciiTheme="majorBidi" w:hAnsiTheme="majorBidi"/>
          <w:sz w:val="30"/>
          <w:szCs w:val="30"/>
          <w:lang w:val="en-US"/>
        </w:rPr>
        <w:t>2565</w:t>
      </w:r>
      <w:r w:rsidRPr="00BF61B9">
        <w:rPr>
          <w:rFonts w:asciiTheme="majorBidi" w:hAnsiTheme="majorBidi"/>
          <w:sz w:val="30"/>
          <w:szCs w:val="30"/>
          <w:cs/>
          <w:lang w:val="en-US"/>
        </w:rPr>
        <w:t xml:space="preserve"> คดีอยู่ระหว่างการพิจารณาของศาลฎีกา</w:t>
      </w:r>
    </w:p>
    <w:p w14:paraId="09C628A5" w14:textId="77777777" w:rsidR="005F0583" w:rsidRPr="005F0583" w:rsidRDefault="005F0583" w:rsidP="005F0583">
      <w:pPr>
        <w:pStyle w:val="Bo-Blankline"/>
        <w:rPr>
          <w:rFonts w:asciiTheme="majorBidi" w:hAnsiTheme="majorBidi"/>
          <w:cs/>
          <w:lang w:val="en-US"/>
        </w:rPr>
      </w:pPr>
    </w:p>
    <w:p w14:paraId="05F4B984" w14:textId="77777777" w:rsidR="00C74B49" w:rsidRPr="003B6ACF" w:rsidRDefault="00C74B49" w:rsidP="009169E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87DA412" w14:textId="301758AC" w:rsidR="00CD36AB" w:rsidRPr="003B6ACF" w:rsidRDefault="00CD36AB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0750949" w14:textId="77777777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B6AC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74F1EC4A" w14:textId="77777777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002CA9F" w14:textId="77777777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lastRenderedPageBreak/>
        <w:t>344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623F36E" w14:textId="77777777" w:rsidR="00C74B49" w:rsidRPr="003B6ACF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C3E893F" w14:textId="29A04029" w:rsidR="00C74B49" w:rsidRPr="003B6ACF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F47DB8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62405BB" w14:textId="276EED93" w:rsidR="00F252A0" w:rsidRPr="003B6ACF" w:rsidRDefault="00F252A0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2A83D76F" w14:textId="5FBE24AC" w:rsidR="00057CB9" w:rsidRPr="003B6ACF" w:rsidRDefault="00057CB9" w:rsidP="00057CB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B6AC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</w:t>
      </w:r>
      <w:r w:rsidR="00BF61B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เมื่อ</w:t>
      </w:r>
      <w:r w:rsidRPr="003B6AC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วันที่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B6ACF">
        <w:rPr>
          <w:rFonts w:asciiTheme="majorBidi" w:hAnsiTheme="majorBidi" w:cstheme="majorBidi" w:hint="cs"/>
          <w:sz w:val="30"/>
          <w:szCs w:val="30"/>
          <w:lang w:val="en-US"/>
        </w:rPr>
        <w:t xml:space="preserve">9 </w:t>
      </w:r>
      <w:r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3B6ACF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="0057505D" w:rsidRPr="003B6ACF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="00F252A0" w:rsidRPr="003B6ACF">
        <w:rPr>
          <w:rFonts w:asciiTheme="majorBidi" w:hAnsiTheme="majorBidi" w:cstheme="majorBidi"/>
          <w:sz w:val="30"/>
          <w:szCs w:val="30"/>
          <w:lang w:val="en-US"/>
        </w:rPr>
        <w:t xml:space="preserve">4 </w:t>
      </w:r>
      <w:r w:rsidR="00F252A0" w:rsidRPr="003B6ACF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219770EA" w14:textId="77777777" w:rsidR="00C74B49" w:rsidRPr="003B6ACF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9D383B2" w14:textId="77777777" w:rsidR="00C74B49" w:rsidRPr="003B6ACF" w:rsidRDefault="00C74B49" w:rsidP="009169EE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2701077" w14:textId="44CAE9B8" w:rsidR="002D6A59" w:rsidRPr="003B6ACF" w:rsidRDefault="002D6A59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3034860A" w14:textId="3F9B7CB5" w:rsidR="00C74B49" w:rsidRPr="003B6ACF" w:rsidRDefault="00C74B49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13A21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B6AC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13A21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B6AC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 w:rsidRPr="003B6ACF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702A69D" w14:textId="3BBED1F1" w:rsidR="00C461CC" w:rsidRPr="003A6FA7" w:rsidRDefault="00C461CC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7783AF72" w14:textId="77777777" w:rsidR="00C461CC" w:rsidRPr="00F252A0" w:rsidRDefault="00C461CC" w:rsidP="00C461CC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747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F252A0">
        <w:rPr>
          <w:rFonts w:ascii="Angsana New" w:hAnsi="Angsana New" w:hint="cs"/>
          <w:sz w:val="30"/>
          <w:szCs w:val="30"/>
          <w:lang w:val="en-US"/>
        </w:rPr>
        <w:t>16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F252A0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F252A0">
        <w:rPr>
          <w:rFonts w:ascii="Angsana New" w:hAnsi="Angsana New"/>
          <w:sz w:val="30"/>
          <w:szCs w:val="30"/>
          <w:lang w:val="en-US"/>
        </w:rPr>
        <w:t>222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F252A0">
        <w:rPr>
          <w:rFonts w:ascii="Angsana New" w:hAnsi="Angsana New" w:hint="cs"/>
          <w:sz w:val="30"/>
          <w:szCs w:val="30"/>
          <w:lang w:val="en-US"/>
        </w:rPr>
        <w:t>5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F252A0">
        <w:rPr>
          <w:rFonts w:ascii="Angsana New" w:hAnsi="Angsana New" w:hint="cs"/>
          <w:sz w:val="30"/>
          <w:szCs w:val="30"/>
          <w:lang w:val="en-US"/>
        </w:rPr>
        <w:t>5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F252A0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F252A0">
        <w:rPr>
          <w:rFonts w:ascii="Angsana New" w:hAnsi="Angsana New" w:hint="cs"/>
          <w:sz w:val="30"/>
          <w:szCs w:val="30"/>
          <w:lang w:val="en-US"/>
        </w:rPr>
        <w:t>150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F252A0">
        <w:rPr>
          <w:rFonts w:ascii="Angsana New" w:hAnsi="Angsana New" w:hint="cs"/>
          <w:sz w:val="30"/>
          <w:szCs w:val="30"/>
          <w:lang w:val="en-US"/>
        </w:rPr>
        <w:t>150</w:t>
      </w:r>
      <w:r w:rsidRPr="00F252A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1EEAEC3" w14:textId="659CEE07" w:rsidR="00036648" w:rsidRDefault="00036648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  <w:lang w:val="en-US"/>
        </w:rPr>
        <w:br w:type="page"/>
      </w:r>
    </w:p>
    <w:p w14:paraId="0CB33C8B" w14:textId="1ACBA1D0" w:rsidR="00C461CC" w:rsidRPr="00F252A0" w:rsidRDefault="00C461CC" w:rsidP="00C461C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252A0">
        <w:rPr>
          <w:sz w:val="30"/>
          <w:szCs w:val="30"/>
          <w:cs/>
          <w:lang w:val="en-US"/>
        </w:rPr>
        <w:lastRenderedPageBreak/>
        <w:t xml:space="preserve">เมื่อวันที่ </w:t>
      </w:r>
      <w:r w:rsidRPr="00F252A0">
        <w:rPr>
          <w:sz w:val="30"/>
          <w:szCs w:val="30"/>
          <w:lang w:val="en-US"/>
        </w:rPr>
        <w:t>25</w:t>
      </w:r>
      <w:r w:rsidRPr="00F252A0">
        <w:rPr>
          <w:sz w:val="30"/>
          <w:szCs w:val="30"/>
          <w:cs/>
          <w:lang w:val="en-US"/>
        </w:rPr>
        <w:t xml:space="preserve"> ธันวาคม </w:t>
      </w:r>
      <w:r w:rsidRPr="00F252A0">
        <w:rPr>
          <w:sz w:val="30"/>
          <w:szCs w:val="30"/>
          <w:lang w:val="en-US"/>
        </w:rPr>
        <w:t>2562</w:t>
      </w:r>
      <w:r w:rsidRPr="00F252A0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F252A0">
        <w:rPr>
          <w:sz w:val="30"/>
          <w:szCs w:val="30"/>
          <w:lang w:val="en-US"/>
        </w:rPr>
        <w:t>28</w:t>
      </w:r>
      <w:r w:rsidRPr="00F252A0">
        <w:rPr>
          <w:sz w:val="30"/>
          <w:szCs w:val="30"/>
          <w:cs/>
          <w:lang w:val="en-US"/>
        </w:rPr>
        <w:t xml:space="preserve"> มกราคม </w:t>
      </w:r>
      <w:r w:rsidR="00F47DB8" w:rsidRPr="00F252A0">
        <w:rPr>
          <w:sz w:val="30"/>
          <w:szCs w:val="30"/>
          <w:lang w:val="en-US"/>
        </w:rPr>
        <w:t>256</w:t>
      </w:r>
      <w:r w:rsidR="00F252A0">
        <w:rPr>
          <w:sz w:val="30"/>
          <w:szCs w:val="30"/>
          <w:lang w:val="en-US"/>
        </w:rPr>
        <w:t>3</w:t>
      </w:r>
      <w:r w:rsidRPr="00F252A0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 w:rsidRPr="00F252A0">
        <w:rPr>
          <w:rFonts w:hint="cs"/>
          <w:sz w:val="30"/>
          <w:szCs w:val="30"/>
          <w:cs/>
          <w:lang w:val="en-US"/>
        </w:rPr>
        <w:t>ย่อย</w:t>
      </w:r>
      <w:r w:rsidRPr="00F252A0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532661D5" w14:textId="77777777" w:rsidR="00C461CC" w:rsidRPr="00F252A0" w:rsidRDefault="00C461CC" w:rsidP="00C461CC">
      <w:pPr>
        <w:pStyle w:val="Bo-Blankline"/>
      </w:pPr>
    </w:p>
    <w:p w14:paraId="02841135" w14:textId="74E50AA8" w:rsidR="00C461CC" w:rsidRPr="00F252A0" w:rsidRDefault="00C461CC" w:rsidP="00C461CC">
      <w:pPr>
        <w:ind w:left="900" w:right="-43"/>
        <w:jc w:val="thaiDistribute"/>
        <w:rPr>
          <w:cs/>
        </w:rPr>
      </w:pPr>
      <w:r w:rsidRPr="00F252A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F252A0">
        <w:rPr>
          <w:rFonts w:ascii="Angsana New" w:hAnsi="Angsana New"/>
          <w:sz w:val="30"/>
          <w:szCs w:val="30"/>
          <w:lang w:val="en-US"/>
        </w:rPr>
        <w:t>31</w:t>
      </w:r>
      <w:r w:rsidRPr="00F252A0">
        <w:rPr>
          <w:rFonts w:ascii="Angsana New" w:hAnsi="Angsana New"/>
          <w:sz w:val="30"/>
          <w:szCs w:val="30"/>
          <w:cs/>
        </w:rPr>
        <w:t xml:space="preserve"> มกราคม </w:t>
      </w:r>
      <w:r w:rsidR="00F47DB8" w:rsidRPr="00F252A0">
        <w:rPr>
          <w:rFonts w:ascii="Angsana New" w:hAnsi="Angsana New"/>
          <w:sz w:val="30"/>
          <w:szCs w:val="30"/>
          <w:lang w:val="en-US"/>
        </w:rPr>
        <w:t>256</w:t>
      </w:r>
      <w:r w:rsidR="00F252A0">
        <w:rPr>
          <w:rFonts w:ascii="Angsana New" w:hAnsi="Angsana New"/>
          <w:sz w:val="30"/>
          <w:szCs w:val="30"/>
          <w:lang w:val="en-US"/>
        </w:rPr>
        <w:t>3</w:t>
      </w:r>
      <w:r w:rsidRPr="00F252A0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F252A0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F252A0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F252A0">
        <w:rPr>
          <w:rFonts w:ascii="Angsana New" w:hAnsi="Angsana New"/>
          <w:sz w:val="30"/>
          <w:szCs w:val="30"/>
          <w:lang w:val="en-US"/>
        </w:rPr>
        <w:t>1</w:t>
      </w:r>
      <w:r w:rsidRPr="00F252A0">
        <w:rPr>
          <w:rFonts w:ascii="Angsana New" w:hAnsi="Angsana New"/>
          <w:sz w:val="30"/>
          <w:szCs w:val="30"/>
          <w:cs/>
        </w:rPr>
        <w:t xml:space="preserve"> กรกฎาคม </w:t>
      </w:r>
      <w:r w:rsidR="00F47DB8" w:rsidRPr="00F252A0">
        <w:rPr>
          <w:rFonts w:ascii="Angsana New" w:hAnsi="Angsana New"/>
          <w:sz w:val="30"/>
          <w:szCs w:val="30"/>
          <w:lang w:val="en-US"/>
        </w:rPr>
        <w:t>256</w:t>
      </w:r>
      <w:r w:rsidR="00F252A0">
        <w:rPr>
          <w:rFonts w:ascii="Angsana New" w:hAnsi="Angsana New"/>
          <w:sz w:val="30"/>
          <w:szCs w:val="30"/>
          <w:lang w:val="en-US"/>
        </w:rPr>
        <w:t>3</w:t>
      </w:r>
      <w:r w:rsidRPr="00F252A0">
        <w:rPr>
          <w:rFonts w:ascii="Angsana New" w:hAnsi="Angsana New"/>
          <w:sz w:val="30"/>
          <w:szCs w:val="30"/>
          <w:cs/>
        </w:rPr>
        <w:t xml:space="preserve"> </w:t>
      </w:r>
      <w:r w:rsidR="00692E33">
        <w:rPr>
          <w:rFonts w:ascii="Angsana New" w:hAnsi="Angsana New" w:hint="cs"/>
          <w:sz w:val="30"/>
          <w:szCs w:val="30"/>
          <w:cs/>
        </w:rPr>
        <w:t>ขณะนี้อยู่ระหว่างการพิจารณาของศาล</w:t>
      </w:r>
    </w:p>
    <w:p w14:paraId="1F94D627" w14:textId="36416160" w:rsidR="00F252A0" w:rsidRDefault="00F252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BE85CFB" w14:textId="4D8BA767" w:rsidR="00C461CC" w:rsidRPr="00F252A0" w:rsidRDefault="00C461CC" w:rsidP="00C461CC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F252A0">
        <w:rPr>
          <w:rFonts w:hint="cs"/>
          <w:sz w:val="30"/>
          <w:szCs w:val="30"/>
          <w:cs/>
        </w:rPr>
        <w:t xml:space="preserve">เมื่อวันที่ </w:t>
      </w:r>
      <w:r w:rsidRPr="00F252A0">
        <w:rPr>
          <w:sz w:val="30"/>
          <w:szCs w:val="30"/>
          <w:lang w:val="en-US"/>
        </w:rPr>
        <w:t xml:space="preserve">7 </w:t>
      </w:r>
      <w:r w:rsidRPr="00F252A0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47DB8" w:rsidRPr="00F252A0">
        <w:rPr>
          <w:sz w:val="30"/>
          <w:szCs w:val="30"/>
          <w:lang w:val="en-US"/>
        </w:rPr>
        <w:t>256</w:t>
      </w:r>
      <w:r w:rsidR="00F252A0">
        <w:rPr>
          <w:sz w:val="30"/>
          <w:szCs w:val="30"/>
          <w:lang w:val="en-US"/>
        </w:rPr>
        <w:t>3</w:t>
      </w:r>
      <w:r w:rsidRPr="00F252A0">
        <w:rPr>
          <w:sz w:val="30"/>
          <w:szCs w:val="30"/>
          <w:lang w:val="en-US"/>
        </w:rPr>
        <w:t xml:space="preserve"> </w:t>
      </w:r>
      <w:r w:rsidRPr="00F252A0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F252A0">
        <w:rPr>
          <w:sz w:val="30"/>
          <w:szCs w:val="30"/>
          <w:lang w:val="en-US"/>
        </w:rPr>
        <w:t xml:space="preserve">5 </w:t>
      </w:r>
      <w:r w:rsidRPr="00F252A0">
        <w:rPr>
          <w:rFonts w:hint="cs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</w:t>
      </w:r>
      <w:r w:rsidRPr="00F252A0">
        <w:rPr>
          <w:sz w:val="30"/>
          <w:szCs w:val="30"/>
          <w:cs/>
          <w:lang w:val="en-US"/>
        </w:rPr>
        <w:t xml:space="preserve">ซึ่งบริษัทได้ยื่นคำให้การเพิ่มเติมต่อศาลเมื่อวันที่ </w:t>
      </w:r>
      <w:r w:rsidRPr="00F252A0">
        <w:rPr>
          <w:sz w:val="30"/>
          <w:szCs w:val="30"/>
          <w:lang w:val="en-US"/>
        </w:rPr>
        <w:br/>
        <w:t>12</w:t>
      </w:r>
      <w:r w:rsidRPr="00F252A0">
        <w:rPr>
          <w:sz w:val="30"/>
          <w:szCs w:val="30"/>
          <w:cs/>
          <w:lang w:val="en-US"/>
        </w:rPr>
        <w:t xml:space="preserve"> มีนาคม </w:t>
      </w:r>
      <w:r w:rsidR="0057505D" w:rsidRPr="00F252A0">
        <w:rPr>
          <w:sz w:val="30"/>
          <w:szCs w:val="30"/>
          <w:lang w:val="en-US"/>
        </w:rPr>
        <w:t>256</w:t>
      </w:r>
      <w:r w:rsidR="00F252A0">
        <w:rPr>
          <w:sz w:val="30"/>
          <w:szCs w:val="30"/>
          <w:lang w:val="en-US"/>
        </w:rPr>
        <w:t>4</w:t>
      </w:r>
      <w:r w:rsidRPr="00F252A0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0C43C641" w14:textId="77777777" w:rsidR="00C461CC" w:rsidRPr="00F252A0" w:rsidRDefault="00C461CC" w:rsidP="00C461CC">
      <w:pPr>
        <w:pStyle w:val="Bo-Blankline"/>
      </w:pPr>
    </w:p>
    <w:p w14:paraId="1F196084" w14:textId="77777777" w:rsidR="00C461CC" w:rsidRPr="00F252A0" w:rsidRDefault="00C461CC" w:rsidP="00C461C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252A0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 w:rsidRPr="00F252A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F252A0">
        <w:rPr>
          <w:rFonts w:asciiTheme="majorBidi" w:hAnsiTheme="majorBidi"/>
          <w:sz w:val="30"/>
          <w:szCs w:val="30"/>
          <w:lang w:val="en-US"/>
        </w:rPr>
        <w:t>222</w:t>
      </w:r>
      <w:r w:rsidRPr="00F252A0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B986492" w14:textId="77777777" w:rsidR="00C461CC" w:rsidRPr="00F252A0" w:rsidRDefault="00C461CC" w:rsidP="00C461CC">
      <w:pPr>
        <w:pStyle w:val="Bo-Blankline"/>
      </w:pPr>
    </w:p>
    <w:p w14:paraId="10570CDC" w14:textId="547BC9A2" w:rsidR="00A347CF" w:rsidRDefault="00C461CC" w:rsidP="00C461CC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F252A0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2BF32A43" w14:textId="77777777" w:rsidR="00A347CF" w:rsidRDefault="00A347CF">
      <w:pPr>
        <w:spacing w:line="240" w:lineRule="auto"/>
        <w:rPr>
          <w:rFonts w:asciiTheme="majorBidi" w:hAnsiTheme="majorBidi"/>
          <w:sz w:val="30"/>
          <w:szCs w:val="30"/>
          <w:cs/>
          <w:lang w:val="en-US"/>
        </w:rPr>
      </w:pPr>
      <w:r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2A230302" w14:textId="2B371E5D" w:rsidR="00223149" w:rsidRDefault="00223149" w:rsidP="009E49FF">
      <w:pPr>
        <w:pStyle w:val="Caption"/>
        <w:ind w:hanging="900"/>
      </w:pPr>
      <w:r>
        <w:rPr>
          <w:rFonts w:hint="cs"/>
          <w:cs/>
        </w:rPr>
        <w:lastRenderedPageBreak/>
        <w:t>เรื่องอื่น</w:t>
      </w:r>
    </w:p>
    <w:p w14:paraId="7C94AA27" w14:textId="6E50883C" w:rsidR="00223149" w:rsidRPr="00223149" w:rsidRDefault="00223149" w:rsidP="00223149">
      <w:pPr>
        <w:pStyle w:val="Bo-Blankline"/>
      </w:pPr>
    </w:p>
    <w:p w14:paraId="56F20239" w14:textId="25BFEC12" w:rsidR="00223149" w:rsidRPr="00BE013B" w:rsidRDefault="00223149" w:rsidP="00C10008">
      <w:pPr>
        <w:pStyle w:val="Bo-Blankline"/>
        <w:numPr>
          <w:ilvl w:val="0"/>
          <w:numId w:val="33"/>
        </w:numPr>
        <w:jc w:val="thaiDistribute"/>
        <w:rPr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>
        <w:rPr>
          <w:rFonts w:asciiTheme="majorBidi" w:hAnsiTheme="majorBidi" w:hint="cs"/>
          <w:spacing w:val="-2"/>
          <w:sz w:val="30"/>
          <w:szCs w:val="30"/>
          <w:cs/>
        </w:rPr>
        <w:t>ย่อยแห่งหนึ่ง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BE013B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BE013B">
        <w:rPr>
          <w:sz w:val="30"/>
          <w:szCs w:val="30"/>
        </w:rPr>
        <w:t xml:space="preserve">T-VER) </w:t>
      </w:r>
      <w:r w:rsidRPr="00BE013B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1D4C3062" w14:textId="6C8A2EE0" w:rsidR="00036648" w:rsidRDefault="00036648" w:rsidP="00250184">
      <w:pPr>
        <w:pStyle w:val="Bo-Blankline"/>
        <w:rPr>
          <w:cs/>
        </w:rPr>
      </w:pPr>
    </w:p>
    <w:p w14:paraId="0EE8D3C1" w14:textId="2660387F" w:rsidR="00223149" w:rsidRDefault="00223149" w:rsidP="00C10008">
      <w:pPr>
        <w:pStyle w:val="Bo-Blankline"/>
        <w:ind w:left="900"/>
        <w:jc w:val="thaiDistribute"/>
        <w:rPr>
          <w:sz w:val="30"/>
          <w:szCs w:val="30"/>
        </w:rPr>
      </w:pPr>
      <w:r w:rsidRPr="00BE013B">
        <w:rPr>
          <w:sz w:val="30"/>
          <w:szCs w:val="30"/>
          <w:cs/>
        </w:rPr>
        <w:t xml:space="preserve">ณ สิ้นปี </w:t>
      </w:r>
      <w:r w:rsidRPr="00BE013B">
        <w:rPr>
          <w:sz w:val="30"/>
          <w:szCs w:val="30"/>
        </w:rPr>
        <w:t>2564</w:t>
      </w:r>
      <w:r w:rsidRPr="00BE013B">
        <w:rPr>
          <w:sz w:val="30"/>
          <w:szCs w:val="30"/>
          <w:cs/>
        </w:rPr>
        <w:t xml:space="preserve"> 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 xml:space="preserve">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BE013B">
        <w:rPr>
          <w:sz w:val="30"/>
          <w:szCs w:val="30"/>
        </w:rPr>
        <w:t>82</w:t>
      </w:r>
      <w:r w:rsidRPr="00BE013B">
        <w:rPr>
          <w:sz w:val="30"/>
          <w:szCs w:val="30"/>
          <w:cs/>
        </w:rPr>
        <w:t>,</w:t>
      </w:r>
      <w:r w:rsidRPr="00BE013B">
        <w:rPr>
          <w:sz w:val="30"/>
          <w:szCs w:val="30"/>
        </w:rPr>
        <w:t>056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BE013B">
        <w:rPr>
          <w:sz w:val="30"/>
          <w:szCs w:val="30"/>
        </w:rPr>
        <w:t>34,690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 xml:space="preserve">มีจำนวนคาร์บอนเครดิตคงเหลือ </w:t>
      </w:r>
      <w:r w:rsidRPr="00BE013B">
        <w:rPr>
          <w:sz w:val="30"/>
          <w:szCs w:val="30"/>
          <w:lang w:val="en-US"/>
        </w:rPr>
        <w:t>47,366</w:t>
      </w:r>
      <w:r w:rsidRPr="00BE013B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54641F00" w14:textId="77777777" w:rsidR="00D33FE4" w:rsidRPr="00D33FE4" w:rsidRDefault="00D33FE4" w:rsidP="00D33FE4">
      <w:pPr>
        <w:pStyle w:val="Bo-Blankline"/>
      </w:pPr>
    </w:p>
    <w:p w14:paraId="761FCF7F" w14:textId="77777777" w:rsidR="00A767EE" w:rsidRDefault="00D33FE4" w:rsidP="00A767E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417639">
        <w:rPr>
          <w:rFonts w:hint="cs"/>
          <w:sz w:val="30"/>
          <w:szCs w:val="30"/>
          <w:cs/>
          <w:lang w:val="en-US"/>
        </w:rPr>
        <w:t>ต่อมาเมื่อวันที่</w:t>
      </w:r>
      <w:r w:rsidRPr="00417639">
        <w:rPr>
          <w:sz w:val="30"/>
          <w:szCs w:val="30"/>
          <w:lang w:val="en-US"/>
        </w:rPr>
        <w:t xml:space="preserve"> 24</w:t>
      </w:r>
      <w:r w:rsidRPr="00417639">
        <w:rPr>
          <w:rFonts w:hint="cs"/>
          <w:sz w:val="30"/>
          <w:szCs w:val="30"/>
          <w:cs/>
          <w:lang w:val="en-US"/>
        </w:rPr>
        <w:t xml:space="preserve"> พฤษภาคม </w:t>
      </w:r>
      <w:r w:rsidRPr="00417639">
        <w:rPr>
          <w:sz w:val="30"/>
          <w:szCs w:val="30"/>
          <w:lang w:val="en-US"/>
        </w:rPr>
        <w:t xml:space="preserve">2565 </w:t>
      </w:r>
      <w:r w:rsidRPr="00417639">
        <w:rPr>
          <w:rFonts w:hint="cs"/>
          <w:sz w:val="30"/>
          <w:szCs w:val="30"/>
          <w:cs/>
          <w:lang w:val="en-US"/>
        </w:rPr>
        <w:t>บริษัท</w:t>
      </w:r>
      <w:r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rFonts w:hint="cs"/>
          <w:sz w:val="30"/>
          <w:szCs w:val="30"/>
          <w:cs/>
          <w:lang w:val="en-US"/>
        </w:rPr>
        <w:t xml:space="preserve">ได้รับการขึ้นทะเบียนจาก อบก. รับรองปริมาณก๊าซเรือนกระจกที่ลดลง (คาร์บอนเครดิต) </w:t>
      </w:r>
      <w:r w:rsidRPr="00417639">
        <w:rPr>
          <w:sz w:val="30"/>
          <w:szCs w:val="30"/>
          <w:cs/>
          <w:lang w:val="en-US"/>
        </w:rPr>
        <w:t xml:space="preserve">สำหรับช่วงระยะเวลาวันที่ </w:t>
      </w:r>
      <w:r w:rsidRPr="00417639">
        <w:rPr>
          <w:sz w:val="30"/>
          <w:szCs w:val="30"/>
          <w:lang w:val="en-US"/>
        </w:rPr>
        <w:t>1</w:t>
      </w:r>
      <w:r w:rsidRPr="00417639">
        <w:rPr>
          <w:sz w:val="30"/>
          <w:szCs w:val="30"/>
          <w:cs/>
          <w:lang w:val="en-US"/>
        </w:rPr>
        <w:t xml:space="preserve"> พฤษภาคม </w:t>
      </w:r>
      <w:r w:rsidRPr="00417639">
        <w:rPr>
          <w:sz w:val="30"/>
          <w:szCs w:val="30"/>
          <w:lang w:val="en-US"/>
        </w:rPr>
        <w:t>2560</w:t>
      </w:r>
      <w:r w:rsidRPr="00417639">
        <w:rPr>
          <w:sz w:val="30"/>
          <w:szCs w:val="30"/>
          <w:cs/>
          <w:lang w:val="en-US"/>
        </w:rPr>
        <w:t xml:space="preserve"> ถึง </w:t>
      </w:r>
      <w:r w:rsidRPr="00417639">
        <w:rPr>
          <w:sz w:val="30"/>
          <w:szCs w:val="30"/>
          <w:lang w:val="en-US"/>
        </w:rPr>
        <w:t>31</w:t>
      </w:r>
      <w:r w:rsidRPr="00417639">
        <w:rPr>
          <w:sz w:val="30"/>
          <w:szCs w:val="30"/>
          <w:cs/>
          <w:lang w:val="en-US"/>
        </w:rPr>
        <w:t xml:space="preserve"> ธันวาคม </w:t>
      </w:r>
      <w:r w:rsidRPr="00417639">
        <w:rPr>
          <w:sz w:val="30"/>
          <w:szCs w:val="30"/>
          <w:lang w:val="en-US"/>
        </w:rPr>
        <w:t xml:space="preserve">2563 </w:t>
      </w:r>
      <w:r w:rsidRPr="00417639">
        <w:rPr>
          <w:rFonts w:hint="cs"/>
          <w:sz w:val="30"/>
          <w:szCs w:val="30"/>
          <w:cs/>
          <w:lang w:val="en-US"/>
        </w:rPr>
        <w:t>เพิ่ม</w:t>
      </w:r>
      <w:r>
        <w:rPr>
          <w:rFonts w:hint="cs"/>
          <w:sz w:val="30"/>
          <w:szCs w:val="30"/>
          <w:cs/>
          <w:lang w:val="en-US"/>
        </w:rPr>
        <w:t>ขึ้น</w:t>
      </w:r>
      <w:r w:rsidRPr="00417639">
        <w:rPr>
          <w:rFonts w:hint="cs"/>
          <w:sz w:val="30"/>
          <w:szCs w:val="30"/>
          <w:cs/>
          <w:lang w:val="en-US"/>
        </w:rPr>
        <w:t>จำนวน</w:t>
      </w:r>
      <w:r w:rsidRPr="00417639">
        <w:rPr>
          <w:sz w:val="30"/>
          <w:szCs w:val="30"/>
          <w:lang w:val="en-US"/>
        </w:rPr>
        <w:t xml:space="preserve"> 717,931 </w:t>
      </w:r>
      <w:r w:rsidRPr="00417639">
        <w:rPr>
          <w:rFonts w:hint="cs"/>
          <w:sz w:val="30"/>
          <w:szCs w:val="30"/>
          <w:cs/>
          <w:lang w:val="en-US"/>
        </w:rPr>
        <w:t>ตันคาร์บอนไดออกไซด์เทียบเท่า ทำให้บริษัท</w:t>
      </w:r>
      <w:r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rFonts w:hint="cs"/>
          <w:sz w:val="30"/>
          <w:szCs w:val="30"/>
          <w:cs/>
          <w:lang w:val="en-US"/>
        </w:rPr>
        <w:t xml:space="preserve">มีจำนวนคาร์บอนเครดิตคงเหลือ </w:t>
      </w:r>
      <w:r w:rsidRPr="00417639">
        <w:rPr>
          <w:sz w:val="30"/>
          <w:szCs w:val="30"/>
          <w:lang w:val="en-US"/>
        </w:rPr>
        <w:t xml:space="preserve">765,297 </w:t>
      </w:r>
      <w:r w:rsidRPr="00417639">
        <w:rPr>
          <w:rFonts w:hint="cs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6226B0DF" w14:textId="77777777" w:rsidR="00A767EE" w:rsidRPr="002E38AE" w:rsidRDefault="00A767EE" w:rsidP="000A4BF7">
      <w:pPr>
        <w:pStyle w:val="Bo-Blankline"/>
        <w:rPr>
          <w:lang w:val="en-US"/>
        </w:rPr>
      </w:pPr>
    </w:p>
    <w:p w14:paraId="0E47CF62" w14:textId="69A17E26" w:rsidR="00C10008" w:rsidRDefault="00223149" w:rsidP="00A767E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BE013B">
        <w:rPr>
          <w:sz w:val="30"/>
          <w:szCs w:val="30"/>
          <w:cs/>
        </w:rPr>
        <w:t xml:space="preserve">ในปี </w:t>
      </w:r>
      <w:r w:rsidRPr="00BE013B">
        <w:rPr>
          <w:sz w:val="30"/>
          <w:szCs w:val="30"/>
        </w:rPr>
        <w:t>2564</w:t>
      </w:r>
      <w:r w:rsidRPr="00BE013B">
        <w:rPr>
          <w:sz w:val="30"/>
          <w:szCs w:val="30"/>
          <w:cs/>
        </w:rPr>
        <w:t xml:space="preserve"> 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 xml:space="preserve">ได้รับขยะทุกประเภทรวมทั้งสิ้น </w:t>
      </w:r>
      <w:r w:rsidRPr="00BE013B">
        <w:rPr>
          <w:sz w:val="30"/>
          <w:szCs w:val="30"/>
        </w:rPr>
        <w:t>2</w:t>
      </w:r>
      <w:r w:rsidRPr="00BE013B">
        <w:rPr>
          <w:sz w:val="30"/>
          <w:szCs w:val="30"/>
          <w:cs/>
        </w:rPr>
        <w:t>.</w:t>
      </w:r>
      <w:r w:rsidRPr="00BE013B">
        <w:rPr>
          <w:sz w:val="30"/>
          <w:szCs w:val="30"/>
        </w:rPr>
        <w:t>19</w:t>
      </w:r>
      <w:r w:rsidRPr="00BE013B">
        <w:rPr>
          <w:sz w:val="30"/>
          <w:szCs w:val="30"/>
          <w:cs/>
        </w:rPr>
        <w:t xml:space="preserve"> ล้านตัน มาใช้เป็นเชื้อเพลิงในโรงไฟฟ้าของบริษัท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>และ</w:t>
      </w:r>
      <w:r w:rsidRPr="00BE013B">
        <w:rPr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(คาร์บอนรีดักชั่น)</w:t>
      </w:r>
      <w:r w:rsidRPr="00BE013B">
        <w:rPr>
          <w:sz w:val="30"/>
          <w:szCs w:val="30"/>
          <w:cs/>
        </w:rPr>
        <w:t xml:space="preserve"> จากการฝังกลบได้ประมาณ </w:t>
      </w:r>
      <w:r w:rsidRPr="00BE013B">
        <w:rPr>
          <w:sz w:val="30"/>
          <w:szCs w:val="30"/>
        </w:rPr>
        <w:t>5</w:t>
      </w:r>
      <w:r w:rsidRPr="00BE013B">
        <w:rPr>
          <w:sz w:val="30"/>
          <w:szCs w:val="30"/>
          <w:cs/>
        </w:rPr>
        <w:t>.</w:t>
      </w:r>
      <w:r w:rsidRPr="00BE013B">
        <w:rPr>
          <w:sz w:val="30"/>
          <w:szCs w:val="30"/>
        </w:rPr>
        <w:t>08</w:t>
      </w:r>
      <w:r w:rsidRPr="00BE013B">
        <w:rPr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</w:t>
      </w:r>
      <w:r w:rsidR="00F80E91">
        <w:rPr>
          <w:rFonts w:hint="cs"/>
          <w:sz w:val="30"/>
          <w:szCs w:val="30"/>
          <w:cs/>
        </w:rPr>
        <w:t>ย่อยดังกล่าว</w:t>
      </w:r>
      <w:r w:rsidRPr="00BE013B">
        <w:rPr>
          <w:sz w:val="30"/>
          <w:szCs w:val="30"/>
          <w:cs/>
        </w:rPr>
        <w:t>กำลังขึ้นทะเบียนกับ อบก. เพื่อรับรองปริมาณก๊าซเรือนกระจกที่ลดลง</w:t>
      </w:r>
    </w:p>
    <w:p w14:paraId="73717528" w14:textId="66C0FF0E" w:rsidR="00A767EE" w:rsidRPr="002E38AE" w:rsidRDefault="00A767EE" w:rsidP="002E38AE">
      <w:pPr>
        <w:pStyle w:val="Bo-Blankline"/>
        <w:rPr>
          <w:lang w:val="en-US"/>
        </w:rPr>
      </w:pPr>
    </w:p>
    <w:p w14:paraId="4E09C63C" w14:textId="13D42392" w:rsidR="00222C2D" w:rsidRPr="002E38AE" w:rsidRDefault="00C10008" w:rsidP="002C6305">
      <w:pPr>
        <w:pStyle w:val="Bo-Blankline"/>
        <w:numPr>
          <w:ilvl w:val="0"/>
          <w:numId w:val="33"/>
        </w:numPr>
        <w:jc w:val="thaiDistribute"/>
        <w:rPr>
          <w:sz w:val="30"/>
          <w:szCs w:val="30"/>
        </w:rPr>
      </w:pPr>
      <w:r w:rsidRPr="00C10008">
        <w:rPr>
          <w:sz w:val="30"/>
          <w:szCs w:val="30"/>
          <w:cs/>
        </w:rPr>
        <w:t xml:space="preserve">ตั้งแต่เดือนธันวาคม </w:t>
      </w:r>
      <w:r w:rsidRPr="00C10008">
        <w:rPr>
          <w:sz w:val="30"/>
          <w:szCs w:val="30"/>
        </w:rPr>
        <w:t xml:space="preserve">2564 </w:t>
      </w:r>
      <w:r w:rsidRPr="00C10008">
        <w:rPr>
          <w:sz w:val="30"/>
          <w:szCs w:val="30"/>
          <w:cs/>
        </w:rPr>
        <w:t xml:space="preserve">จนถึงไตรมาส </w:t>
      </w:r>
      <w:r w:rsidR="00496A01">
        <w:rPr>
          <w:sz w:val="30"/>
          <w:szCs w:val="30"/>
        </w:rPr>
        <w:t>3</w:t>
      </w:r>
      <w:r w:rsidRPr="00C10008">
        <w:rPr>
          <w:sz w:val="30"/>
          <w:szCs w:val="30"/>
        </w:rPr>
        <w:t xml:space="preserve"> </w:t>
      </w:r>
      <w:r w:rsidRPr="00C10008">
        <w:rPr>
          <w:sz w:val="30"/>
          <w:szCs w:val="30"/>
          <w:cs/>
        </w:rPr>
        <w:t xml:space="preserve">ปี </w:t>
      </w:r>
      <w:r w:rsidRPr="00C10008">
        <w:rPr>
          <w:sz w:val="30"/>
          <w:szCs w:val="30"/>
        </w:rPr>
        <w:t xml:space="preserve">2565 </w:t>
      </w:r>
      <w:r w:rsidRPr="00C10008">
        <w:rPr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C10008">
        <w:rPr>
          <w:sz w:val="30"/>
          <w:szCs w:val="30"/>
        </w:rPr>
        <w:t xml:space="preserve">24 </w:t>
      </w:r>
      <w:r w:rsidRPr="00C10008">
        <w:rPr>
          <w:sz w:val="30"/>
          <w:szCs w:val="30"/>
          <w:cs/>
        </w:rPr>
        <w:t xml:space="preserve">แปลง มีอายุประทานบัตร </w:t>
      </w:r>
      <w:r w:rsidR="002B5273">
        <w:rPr>
          <w:sz w:val="30"/>
          <w:szCs w:val="30"/>
        </w:rPr>
        <w:t xml:space="preserve">27 </w:t>
      </w:r>
      <w:r w:rsidR="002C6305">
        <w:rPr>
          <w:sz w:val="30"/>
          <w:szCs w:val="30"/>
        </w:rPr>
        <w:t>-</w:t>
      </w:r>
      <w:r w:rsidR="002B5273">
        <w:rPr>
          <w:sz w:val="30"/>
          <w:szCs w:val="30"/>
        </w:rPr>
        <w:t xml:space="preserve"> 30</w:t>
      </w:r>
      <w:r w:rsidRPr="00C10008">
        <w:rPr>
          <w:sz w:val="30"/>
          <w:szCs w:val="30"/>
        </w:rPr>
        <w:t xml:space="preserve"> </w:t>
      </w:r>
      <w:r w:rsidRPr="00C10008">
        <w:rPr>
          <w:sz w:val="30"/>
          <w:szCs w:val="30"/>
          <w:cs/>
        </w:rPr>
        <w:t xml:space="preserve">ปี เนื้อที่รวม </w:t>
      </w:r>
      <w:r w:rsidRPr="00C10008">
        <w:rPr>
          <w:sz w:val="30"/>
          <w:szCs w:val="30"/>
        </w:rPr>
        <w:t>6,3</w:t>
      </w:r>
      <w:r w:rsidR="002C6305">
        <w:rPr>
          <w:sz w:val="30"/>
          <w:szCs w:val="30"/>
        </w:rPr>
        <w:t>75</w:t>
      </w:r>
      <w:r w:rsidRPr="00C10008">
        <w:rPr>
          <w:sz w:val="30"/>
          <w:szCs w:val="30"/>
        </w:rPr>
        <w:t xml:space="preserve"> </w:t>
      </w:r>
      <w:r w:rsidRPr="00C10008">
        <w:rPr>
          <w:sz w:val="30"/>
          <w:szCs w:val="30"/>
          <w:cs/>
        </w:rPr>
        <w:t>ไร่ โดยมีปริมาณแร่หินปูนเป็นจำนวน</w:t>
      </w:r>
      <w:r w:rsidRPr="00C10008">
        <w:rPr>
          <w:sz w:val="30"/>
          <w:szCs w:val="30"/>
        </w:rPr>
        <w:t>3</w:t>
      </w:r>
      <w:r w:rsidR="002C6305">
        <w:rPr>
          <w:sz w:val="30"/>
          <w:szCs w:val="30"/>
        </w:rPr>
        <w:t>88</w:t>
      </w:r>
      <w:r w:rsidRPr="00C10008">
        <w:rPr>
          <w:sz w:val="30"/>
          <w:szCs w:val="30"/>
        </w:rPr>
        <w:t>,</w:t>
      </w:r>
      <w:r w:rsidR="002C6305">
        <w:rPr>
          <w:sz w:val="30"/>
          <w:szCs w:val="30"/>
        </w:rPr>
        <w:t>017</w:t>
      </w:r>
      <w:r w:rsidRPr="00C10008">
        <w:rPr>
          <w:sz w:val="30"/>
          <w:szCs w:val="30"/>
        </w:rPr>
        <w:t>,</w:t>
      </w:r>
      <w:r w:rsidR="002C6305">
        <w:rPr>
          <w:sz w:val="30"/>
          <w:szCs w:val="30"/>
        </w:rPr>
        <w:t>0</w:t>
      </w:r>
      <w:r w:rsidRPr="00C10008">
        <w:rPr>
          <w:sz w:val="30"/>
          <w:szCs w:val="30"/>
        </w:rPr>
        <w:t xml:space="preserve">00 </w:t>
      </w:r>
      <w:r w:rsidRPr="00C10008">
        <w:rPr>
          <w:sz w:val="30"/>
          <w:szCs w:val="30"/>
          <w:cs/>
        </w:rPr>
        <w:t xml:space="preserve">ตัน เป็นหินดินดานจำนวน </w:t>
      </w:r>
      <w:r w:rsidRPr="00C10008">
        <w:rPr>
          <w:sz w:val="30"/>
          <w:szCs w:val="30"/>
        </w:rPr>
        <w:t xml:space="preserve">43,043,400 </w:t>
      </w:r>
      <w:r w:rsidRPr="00C10008">
        <w:rPr>
          <w:sz w:val="30"/>
          <w:szCs w:val="30"/>
          <w:cs/>
        </w:rPr>
        <w:t xml:space="preserve">ตัน รวมเป็นจำนวนทั้งสิ้น </w:t>
      </w:r>
      <w:r w:rsidRPr="00C10008">
        <w:rPr>
          <w:sz w:val="30"/>
          <w:szCs w:val="30"/>
        </w:rPr>
        <w:t>4</w:t>
      </w:r>
      <w:r w:rsidR="002C6305">
        <w:rPr>
          <w:sz w:val="30"/>
          <w:szCs w:val="30"/>
        </w:rPr>
        <w:t>31</w:t>
      </w:r>
      <w:r w:rsidRPr="00C10008">
        <w:rPr>
          <w:sz w:val="30"/>
          <w:szCs w:val="30"/>
        </w:rPr>
        <w:t>,</w:t>
      </w:r>
      <w:r w:rsidR="002C6305">
        <w:rPr>
          <w:sz w:val="30"/>
          <w:szCs w:val="30"/>
        </w:rPr>
        <w:t>060</w:t>
      </w:r>
      <w:r w:rsidRPr="00C10008">
        <w:rPr>
          <w:sz w:val="30"/>
          <w:szCs w:val="30"/>
        </w:rPr>
        <w:t>,</w:t>
      </w:r>
      <w:r w:rsidR="002C6305">
        <w:rPr>
          <w:sz w:val="30"/>
          <w:szCs w:val="30"/>
        </w:rPr>
        <w:t>4</w:t>
      </w:r>
      <w:r w:rsidRPr="00C10008">
        <w:rPr>
          <w:sz w:val="30"/>
          <w:szCs w:val="30"/>
        </w:rPr>
        <w:t xml:space="preserve">00 </w:t>
      </w:r>
      <w:r w:rsidRPr="00C10008">
        <w:rPr>
          <w:sz w:val="30"/>
          <w:szCs w:val="30"/>
          <w:cs/>
        </w:rPr>
        <w:t xml:space="preserve">ตัน (เฉลี่ยจำนวน </w:t>
      </w:r>
      <w:r w:rsidRPr="00C10008">
        <w:rPr>
          <w:sz w:val="30"/>
          <w:szCs w:val="30"/>
        </w:rPr>
        <w:t>15.9</w:t>
      </w:r>
      <w:r w:rsidR="002C6305">
        <w:rPr>
          <w:sz w:val="30"/>
          <w:szCs w:val="30"/>
        </w:rPr>
        <w:t>7</w:t>
      </w:r>
      <w:r w:rsidRPr="00C10008">
        <w:rPr>
          <w:sz w:val="30"/>
          <w:szCs w:val="30"/>
        </w:rPr>
        <w:t xml:space="preserve"> </w:t>
      </w:r>
      <w:r w:rsidRPr="00C10008">
        <w:rPr>
          <w:sz w:val="30"/>
          <w:szCs w:val="30"/>
          <w:cs/>
        </w:rPr>
        <w:t>ล้านตัน/ปี)</w:t>
      </w:r>
    </w:p>
    <w:p w14:paraId="22875F8F" w14:textId="727C8EA7" w:rsidR="00223149" w:rsidRPr="002E38AE" w:rsidRDefault="00223149" w:rsidP="002E38AE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A805E3" w14:textId="77777777" w:rsidR="00223149" w:rsidRPr="00F252A0" w:rsidRDefault="00223149" w:rsidP="00223149">
      <w:pPr>
        <w:pStyle w:val="Caption"/>
        <w:ind w:hanging="900"/>
      </w:pPr>
      <w:r w:rsidRPr="00F252A0">
        <w:rPr>
          <w:rFonts w:hint="cs"/>
          <w:cs/>
        </w:rPr>
        <w:t>เหตุ</w:t>
      </w:r>
      <w:r w:rsidRPr="00F252A0">
        <w:rPr>
          <w:cs/>
        </w:rPr>
        <w:t>การณ์ภายหลังรอบระยะเวลารายงาน</w:t>
      </w:r>
    </w:p>
    <w:p w14:paraId="12F6B108" w14:textId="77777777" w:rsidR="00223149" w:rsidRPr="00D33FE4" w:rsidRDefault="00223149" w:rsidP="002231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744BCBCB" w14:textId="03D86675" w:rsidR="00222C2D" w:rsidRDefault="00A347CF" w:rsidP="00222C2D">
      <w:pPr>
        <w:pStyle w:val="Bo-Blankline"/>
        <w:jc w:val="thaiDistribute"/>
        <w:rPr>
          <w:sz w:val="30"/>
          <w:szCs w:val="30"/>
          <w:cs/>
          <w:lang w:val="en-US"/>
        </w:rPr>
      </w:pPr>
      <w:r w:rsidRPr="00222C2D">
        <w:rPr>
          <w:sz w:val="30"/>
          <w:szCs w:val="30"/>
          <w:cs/>
          <w:lang w:val="en-US"/>
        </w:rPr>
        <w:t xml:space="preserve">ระหว่างวันที่ </w:t>
      </w:r>
      <w:r w:rsidR="00222C2D" w:rsidRPr="00222C2D">
        <w:rPr>
          <w:sz w:val="30"/>
          <w:szCs w:val="30"/>
          <w:lang w:val="en-US"/>
        </w:rPr>
        <w:t>9</w:t>
      </w:r>
      <w:r w:rsidR="00496A01">
        <w:rPr>
          <w:sz w:val="30"/>
          <w:szCs w:val="30"/>
          <w:lang w:val="en-US"/>
        </w:rPr>
        <w:t xml:space="preserve"> </w:t>
      </w:r>
      <w:r w:rsidR="00222C2D" w:rsidRPr="00222C2D">
        <w:rPr>
          <w:sz w:val="30"/>
          <w:szCs w:val="30"/>
          <w:lang w:val="en-US"/>
        </w:rPr>
        <w:t>-</w:t>
      </w:r>
      <w:r w:rsidR="00496A01">
        <w:rPr>
          <w:sz w:val="30"/>
          <w:szCs w:val="30"/>
          <w:lang w:val="en-US"/>
        </w:rPr>
        <w:t xml:space="preserve"> </w:t>
      </w:r>
      <w:r w:rsidR="00222C2D" w:rsidRPr="00222C2D">
        <w:rPr>
          <w:sz w:val="30"/>
          <w:szCs w:val="30"/>
          <w:lang w:val="en-US"/>
        </w:rPr>
        <w:t xml:space="preserve">14 </w:t>
      </w:r>
      <w:r w:rsidR="00222C2D" w:rsidRPr="00222C2D">
        <w:rPr>
          <w:rFonts w:hint="cs"/>
          <w:sz w:val="30"/>
          <w:szCs w:val="30"/>
          <w:cs/>
          <w:lang w:val="en-US"/>
        </w:rPr>
        <w:t>พฤศจิกายน</w:t>
      </w:r>
      <w:r w:rsidRPr="00222C2D">
        <w:rPr>
          <w:rFonts w:hint="cs"/>
          <w:sz w:val="30"/>
          <w:szCs w:val="30"/>
          <w:cs/>
          <w:lang w:val="en-US"/>
        </w:rPr>
        <w:t xml:space="preserve"> </w:t>
      </w:r>
      <w:r w:rsidRPr="00222C2D">
        <w:rPr>
          <w:sz w:val="30"/>
          <w:szCs w:val="30"/>
          <w:lang w:val="en-US"/>
        </w:rPr>
        <w:t>2565</w:t>
      </w:r>
      <w:r w:rsidRPr="00222C2D">
        <w:rPr>
          <w:sz w:val="30"/>
          <w:szCs w:val="30"/>
          <w:cs/>
          <w:lang w:val="en-US"/>
        </w:rPr>
        <w:t xml:space="preserve"> บริษัทเสนอขายหุ้นกู้ อายุ </w:t>
      </w:r>
      <w:r w:rsidR="00222C2D" w:rsidRPr="00222C2D">
        <w:rPr>
          <w:sz w:val="30"/>
          <w:szCs w:val="30"/>
          <w:lang w:val="en-US"/>
        </w:rPr>
        <w:t>4</w:t>
      </w:r>
      <w:r w:rsidR="00496A01">
        <w:rPr>
          <w:sz w:val="30"/>
          <w:szCs w:val="30"/>
          <w:lang w:val="en-US"/>
        </w:rPr>
        <w:t xml:space="preserve"> </w:t>
      </w:r>
      <w:r w:rsidR="00222C2D" w:rsidRPr="00222C2D">
        <w:rPr>
          <w:sz w:val="30"/>
          <w:szCs w:val="30"/>
          <w:lang w:val="en-US"/>
        </w:rPr>
        <w:t>-</w:t>
      </w:r>
      <w:r w:rsidR="00496A01">
        <w:rPr>
          <w:sz w:val="30"/>
          <w:szCs w:val="30"/>
          <w:lang w:val="en-US"/>
        </w:rPr>
        <w:t xml:space="preserve"> </w:t>
      </w:r>
      <w:r w:rsidRPr="00222C2D">
        <w:rPr>
          <w:sz w:val="30"/>
          <w:szCs w:val="30"/>
          <w:lang w:val="en-US"/>
        </w:rPr>
        <w:t xml:space="preserve">5 </w:t>
      </w:r>
      <w:r w:rsidRPr="00222C2D">
        <w:rPr>
          <w:sz w:val="30"/>
          <w:szCs w:val="30"/>
          <w:cs/>
          <w:lang w:val="en-US"/>
        </w:rPr>
        <w:t xml:space="preserve">ปี อัตราดอกเบี้ยคงที่ร้อยละ </w:t>
      </w:r>
      <w:r w:rsidRPr="00222C2D">
        <w:rPr>
          <w:sz w:val="30"/>
          <w:szCs w:val="30"/>
          <w:lang w:val="en-US"/>
        </w:rPr>
        <w:t>4.</w:t>
      </w:r>
      <w:r w:rsidR="00222C2D" w:rsidRPr="00222C2D">
        <w:rPr>
          <w:sz w:val="30"/>
          <w:szCs w:val="30"/>
          <w:lang w:val="en-US"/>
        </w:rPr>
        <w:t>25</w:t>
      </w:r>
      <w:r w:rsidR="00496A01">
        <w:rPr>
          <w:sz w:val="30"/>
          <w:szCs w:val="30"/>
          <w:lang w:val="en-US"/>
        </w:rPr>
        <w:t xml:space="preserve"> </w:t>
      </w:r>
      <w:r w:rsidR="00222C2D" w:rsidRPr="00222C2D">
        <w:rPr>
          <w:sz w:val="30"/>
          <w:szCs w:val="30"/>
          <w:lang w:val="en-US"/>
        </w:rPr>
        <w:t>-</w:t>
      </w:r>
      <w:r w:rsidR="00496A01">
        <w:rPr>
          <w:sz w:val="30"/>
          <w:szCs w:val="30"/>
          <w:lang w:val="en-US"/>
        </w:rPr>
        <w:t xml:space="preserve"> </w:t>
      </w:r>
      <w:r w:rsidR="00222C2D" w:rsidRPr="00222C2D">
        <w:rPr>
          <w:sz w:val="30"/>
          <w:szCs w:val="30"/>
          <w:lang w:val="en-US"/>
        </w:rPr>
        <w:t>4.50</w:t>
      </w:r>
      <w:r w:rsidRPr="00222C2D">
        <w:rPr>
          <w:sz w:val="30"/>
          <w:szCs w:val="30"/>
          <w:cs/>
          <w:lang w:val="en-US"/>
        </w:rPr>
        <w:t xml:space="preserve"> ต่อปี</w:t>
      </w:r>
      <w:r w:rsidR="00222C2D" w:rsidRPr="00222C2D">
        <w:rPr>
          <w:sz w:val="30"/>
          <w:szCs w:val="30"/>
          <w:lang w:val="en-US"/>
        </w:rPr>
        <w:t xml:space="preserve"> </w:t>
      </w:r>
      <w:r w:rsidRPr="00222C2D">
        <w:rPr>
          <w:sz w:val="30"/>
          <w:szCs w:val="30"/>
          <w:cs/>
          <w:lang w:val="en-US"/>
        </w:rPr>
        <w:t xml:space="preserve"> ชำระดอกเบี้ยทุก </w:t>
      </w:r>
      <w:r w:rsidRPr="00222C2D">
        <w:rPr>
          <w:sz w:val="30"/>
          <w:szCs w:val="30"/>
          <w:lang w:val="en-US"/>
        </w:rPr>
        <w:t>3</w:t>
      </w:r>
      <w:r w:rsidRPr="00222C2D">
        <w:rPr>
          <w:sz w:val="30"/>
          <w:szCs w:val="30"/>
          <w:cs/>
          <w:lang w:val="en-US"/>
        </w:rPr>
        <w:t xml:space="preserve"> เดือน มูลค่าเสนอขายไม่เกิน </w:t>
      </w:r>
      <w:r w:rsidR="00222C2D" w:rsidRPr="00222C2D">
        <w:rPr>
          <w:sz w:val="30"/>
          <w:szCs w:val="30"/>
          <w:lang w:val="en-US"/>
        </w:rPr>
        <w:t>10</w:t>
      </w:r>
      <w:r w:rsidRPr="00222C2D">
        <w:rPr>
          <w:sz w:val="30"/>
          <w:szCs w:val="30"/>
          <w:lang w:val="en-US"/>
        </w:rPr>
        <w:t>,000</w:t>
      </w:r>
      <w:r w:rsidRPr="00222C2D">
        <w:rPr>
          <w:sz w:val="30"/>
          <w:szCs w:val="30"/>
          <w:cs/>
          <w:lang w:val="en-US"/>
        </w:rPr>
        <w:t xml:space="preserve"> ล้านบาท  </w:t>
      </w:r>
    </w:p>
    <w:p w14:paraId="69E41529" w14:textId="77777777" w:rsidR="00222C2D" w:rsidRDefault="00222C2D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5947BF93" w14:textId="64571219" w:rsidR="009E49FF" w:rsidRPr="001F7853" w:rsidRDefault="00223149" w:rsidP="009E49FF">
      <w:pPr>
        <w:pStyle w:val="Caption"/>
        <w:ind w:hanging="900"/>
      </w:pPr>
      <w:r w:rsidRPr="001F7853">
        <w:rPr>
          <w:rFonts w:hint="cs"/>
          <w:cs/>
        </w:rPr>
        <w:lastRenderedPageBreak/>
        <w:t>การ</w:t>
      </w:r>
      <w:r w:rsidR="00360038" w:rsidRPr="001F7853">
        <w:rPr>
          <w:rFonts w:hint="cs"/>
          <w:cs/>
        </w:rPr>
        <w:t>ปรับปรุงรายการ</w:t>
      </w:r>
    </w:p>
    <w:p w14:paraId="3547DFF6" w14:textId="6A67F01D" w:rsidR="00256C6D" w:rsidRPr="00250184" w:rsidRDefault="00256C6D" w:rsidP="00732CFB">
      <w:pPr>
        <w:pStyle w:val="Bo-Blankline"/>
        <w:rPr>
          <w:highlight w:val="yellow"/>
          <w:lang w:val="en-US"/>
        </w:rPr>
      </w:pPr>
    </w:p>
    <w:p w14:paraId="29D1B13F" w14:textId="4088855E" w:rsidR="00360038" w:rsidRDefault="00360038" w:rsidP="00360038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8A12C4">
        <w:rPr>
          <w:rFonts w:asciiTheme="majorBidi" w:hAnsiTheme="majorBidi"/>
          <w:sz w:val="30"/>
          <w:szCs w:val="30"/>
          <w:cs/>
        </w:rPr>
        <w:t>รายการสินทรัพย์ทางการเงินหมุนเวียนอื่นที่ถูกแสดงในงบ</w:t>
      </w:r>
      <w:r w:rsidRPr="00360038">
        <w:rPr>
          <w:rFonts w:asciiTheme="majorBidi" w:hAnsiTheme="majorBidi" w:hint="cs"/>
          <w:sz w:val="30"/>
          <w:szCs w:val="30"/>
          <w:cs/>
        </w:rPr>
        <w:t>แ</w:t>
      </w:r>
      <w:r w:rsidRPr="008A12C4">
        <w:rPr>
          <w:rFonts w:asciiTheme="majorBidi" w:hAnsiTheme="majorBidi"/>
          <w:sz w:val="30"/>
          <w:szCs w:val="30"/>
          <w:cs/>
        </w:rPr>
        <w:t>สดงฐานะการเงิน</w:t>
      </w:r>
      <w:r>
        <w:rPr>
          <w:rFonts w:asciiTheme="majorBidi" w:hAnsiTheme="majorBidi" w:hint="cs"/>
          <w:sz w:val="30"/>
          <w:szCs w:val="30"/>
          <w:cs/>
        </w:rPr>
        <w:t>รวม</w:t>
      </w:r>
      <w:r w:rsidRPr="008A12C4">
        <w:rPr>
          <w:rFonts w:asciiTheme="majorBidi" w:hAnsi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8A12C4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  <w:r w:rsidRPr="008A12C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8A12C4">
        <w:rPr>
          <w:rFonts w:asciiTheme="majorBidi" w:hAnsiTheme="majorBidi"/>
          <w:sz w:val="30"/>
          <w:szCs w:val="30"/>
          <w:cs/>
        </w:rPr>
        <w:t>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507145B5" w14:textId="77777777" w:rsidR="00250184" w:rsidRPr="00250184" w:rsidRDefault="00250184" w:rsidP="00732CFB">
      <w:pPr>
        <w:pStyle w:val="Bo-Blankline"/>
        <w:rPr>
          <w:cs/>
        </w:rPr>
      </w:pP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6"/>
        <w:gridCol w:w="1701"/>
        <w:gridCol w:w="236"/>
        <w:gridCol w:w="1384"/>
        <w:gridCol w:w="237"/>
        <w:gridCol w:w="1262"/>
      </w:tblGrid>
      <w:tr w:rsidR="003F6897" w:rsidRPr="00250184" w14:paraId="3A1B600E" w14:textId="77777777" w:rsidTr="0096119F">
        <w:trPr>
          <w:trHeight w:val="419"/>
        </w:trPr>
        <w:tc>
          <w:tcPr>
            <w:tcW w:w="4246" w:type="dxa"/>
          </w:tcPr>
          <w:p w14:paraId="051E103C" w14:textId="77777777" w:rsidR="003F6897" w:rsidRPr="00504C48" w:rsidRDefault="003F6897" w:rsidP="00E16E6E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right w:val="nil"/>
            </w:tcBorders>
          </w:tcPr>
          <w:p w14:paraId="515B6415" w14:textId="77777777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04C4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F6897" w:rsidRPr="00250184" w14:paraId="115930CD" w14:textId="77777777" w:rsidTr="0096119F">
        <w:trPr>
          <w:trHeight w:val="419"/>
        </w:trPr>
        <w:tc>
          <w:tcPr>
            <w:tcW w:w="4246" w:type="dxa"/>
          </w:tcPr>
          <w:p w14:paraId="4740DE8A" w14:textId="77777777" w:rsidR="003F6897" w:rsidRPr="00504C48" w:rsidRDefault="003F6897" w:rsidP="00E16E6E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82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3398968" w14:textId="100B6EAE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504C4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3F6897" w:rsidRPr="00250184" w14:paraId="4D503CBB" w14:textId="77777777" w:rsidTr="0096119F">
        <w:trPr>
          <w:trHeight w:val="404"/>
        </w:trPr>
        <w:tc>
          <w:tcPr>
            <w:tcW w:w="4246" w:type="dxa"/>
          </w:tcPr>
          <w:p w14:paraId="25B1F008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0805E" w14:textId="6646C39E" w:rsidR="003F6897" w:rsidRPr="00504C48" w:rsidRDefault="003F6897" w:rsidP="00E16E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ก่อน</w:t>
            </w:r>
            <w:r w:rsidR="00313BC0"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955B0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491BFA" w14:textId="57758A5E" w:rsidR="003F6897" w:rsidRPr="00504C48" w:rsidRDefault="00313BC0" w:rsidP="00E16E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13E5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F1C5F" w14:textId="19B9683F" w:rsidR="003F6897" w:rsidRPr="00504C48" w:rsidRDefault="003F6897" w:rsidP="003F6897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หลัง</w:t>
            </w:r>
            <w:r w:rsidR="00313BC0"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</w:tr>
      <w:tr w:rsidR="003F6897" w:rsidRPr="00250184" w14:paraId="1B4C5857" w14:textId="77777777" w:rsidTr="0096119F">
        <w:trPr>
          <w:trHeight w:val="404"/>
        </w:trPr>
        <w:tc>
          <w:tcPr>
            <w:tcW w:w="4246" w:type="dxa"/>
          </w:tcPr>
          <w:p w14:paraId="1A36B212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820" w:type="dxa"/>
            <w:gridSpan w:val="5"/>
          </w:tcPr>
          <w:p w14:paraId="0F67C710" w14:textId="6E09E8A4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04C4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F6897" w:rsidRPr="00250184" w14:paraId="0F59F8C2" w14:textId="77777777" w:rsidTr="0096119F">
        <w:trPr>
          <w:trHeight w:val="404"/>
        </w:trPr>
        <w:tc>
          <w:tcPr>
            <w:tcW w:w="4246" w:type="dxa"/>
            <w:hideMark/>
          </w:tcPr>
          <w:p w14:paraId="5AE5C12E" w14:textId="77777777" w:rsidR="003F6897" w:rsidRPr="00504C48" w:rsidRDefault="003F6897" w:rsidP="00E16E6E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งบ</w:t>
            </w:r>
            <w:r w:rsidRPr="00504C4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แสดงฐานะการเงิน</w:t>
            </w:r>
          </w:p>
        </w:tc>
        <w:tc>
          <w:tcPr>
            <w:tcW w:w="1701" w:type="dxa"/>
          </w:tcPr>
          <w:p w14:paraId="5FF708AA" w14:textId="77777777" w:rsidR="003F6897" w:rsidRPr="00504C48" w:rsidRDefault="003F6897" w:rsidP="00E16E6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231455D3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</w:tcPr>
          <w:p w14:paraId="5E2D40FD" w14:textId="77777777" w:rsidR="003F6897" w:rsidRPr="00504C48" w:rsidRDefault="003F6897" w:rsidP="00E16E6E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7" w:type="dxa"/>
          </w:tcPr>
          <w:p w14:paraId="092312BD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2" w:type="dxa"/>
          </w:tcPr>
          <w:p w14:paraId="2192948F" w14:textId="77777777" w:rsidR="003F6897" w:rsidRPr="00504C48" w:rsidRDefault="003F6897" w:rsidP="00E16E6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3F6897" w:rsidRPr="00250184" w14:paraId="503FB6F6" w14:textId="77777777" w:rsidTr="0096119F">
        <w:trPr>
          <w:trHeight w:val="404"/>
        </w:trPr>
        <w:tc>
          <w:tcPr>
            <w:tcW w:w="4246" w:type="dxa"/>
            <w:hideMark/>
          </w:tcPr>
          <w:p w14:paraId="09A8F6E8" w14:textId="5C9D0713" w:rsidR="003F6897" w:rsidRPr="00504C48" w:rsidRDefault="003F6897" w:rsidP="00E16E6E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vAlign w:val="bottom"/>
          </w:tcPr>
          <w:p w14:paraId="1E4084E4" w14:textId="0A462E9B" w:rsidR="003F6897" w:rsidRPr="00504C48" w:rsidRDefault="003F6897" w:rsidP="0096119F">
            <w:pPr>
              <w:tabs>
                <w:tab w:val="decimal" w:pos="1593"/>
              </w:tabs>
              <w:spacing w:line="240" w:lineRule="auto"/>
              <w:ind w:right="3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04C48">
              <w:rPr>
                <w:rFonts w:ascii="Angsana New" w:hAnsi="Angsana New"/>
                <w:sz w:val="29"/>
                <w:szCs w:val="29"/>
                <w:lang w:val="en-US"/>
              </w:rPr>
              <w:t>6,480,787</w:t>
            </w:r>
          </w:p>
        </w:tc>
        <w:tc>
          <w:tcPr>
            <w:tcW w:w="236" w:type="dxa"/>
          </w:tcPr>
          <w:p w14:paraId="2C36D4C7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2B68E882" w14:textId="77777777" w:rsidR="003F6897" w:rsidRPr="00504C48" w:rsidRDefault="003F6897" w:rsidP="00994BB5">
            <w:pPr>
              <w:tabs>
                <w:tab w:val="decimal" w:pos="1099"/>
              </w:tabs>
              <w:spacing w:line="240" w:lineRule="auto"/>
              <w:ind w:left="-7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(485,341)</w:t>
            </w:r>
          </w:p>
        </w:tc>
        <w:tc>
          <w:tcPr>
            <w:tcW w:w="237" w:type="dxa"/>
          </w:tcPr>
          <w:p w14:paraId="72AC9DD0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2" w:type="dxa"/>
            <w:vAlign w:val="bottom"/>
          </w:tcPr>
          <w:p w14:paraId="22C08F21" w14:textId="7F972307" w:rsidR="003F6897" w:rsidRPr="00504C48" w:rsidRDefault="003F6897" w:rsidP="0096119F">
            <w:pPr>
              <w:tabs>
                <w:tab w:val="decimal" w:pos="1714"/>
              </w:tabs>
              <w:spacing w:line="240" w:lineRule="auto"/>
              <w:ind w:right="176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5,995,446</w:t>
            </w:r>
          </w:p>
        </w:tc>
      </w:tr>
      <w:tr w:rsidR="003F6897" w:rsidRPr="00250184" w14:paraId="769862B0" w14:textId="77777777" w:rsidTr="0096119F">
        <w:trPr>
          <w:trHeight w:val="404"/>
        </w:trPr>
        <w:tc>
          <w:tcPr>
            <w:tcW w:w="4246" w:type="dxa"/>
            <w:hideMark/>
          </w:tcPr>
          <w:p w14:paraId="310E76CF" w14:textId="1D196D28" w:rsidR="003F6897" w:rsidRPr="00504C48" w:rsidRDefault="003F6897" w:rsidP="003F6897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bookmarkStart w:id="2" w:name="_GoBack" w:colFirst="2" w:colLast="2"/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14:paraId="4EA9DE18" w14:textId="22780085" w:rsidR="003F6897" w:rsidRPr="00504C48" w:rsidRDefault="003F6897" w:rsidP="0096119F">
            <w:pPr>
              <w:tabs>
                <w:tab w:val="decimal" w:pos="1877"/>
              </w:tabs>
              <w:spacing w:line="240" w:lineRule="auto"/>
              <w:ind w:right="34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34,978</w:t>
            </w:r>
          </w:p>
        </w:tc>
        <w:tc>
          <w:tcPr>
            <w:tcW w:w="236" w:type="dxa"/>
          </w:tcPr>
          <w:p w14:paraId="65BA1ABB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34BE66FB" w14:textId="77777777" w:rsidR="003F6897" w:rsidRPr="00504C48" w:rsidRDefault="003F6897" w:rsidP="00504C48">
            <w:pPr>
              <w:tabs>
                <w:tab w:val="decimal" w:pos="1099"/>
              </w:tabs>
              <w:spacing w:line="240" w:lineRule="auto"/>
              <w:ind w:left="-16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485,341</w:t>
            </w:r>
          </w:p>
        </w:tc>
        <w:tc>
          <w:tcPr>
            <w:tcW w:w="237" w:type="dxa"/>
          </w:tcPr>
          <w:p w14:paraId="07818447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2" w:type="dxa"/>
            <w:vAlign w:val="bottom"/>
          </w:tcPr>
          <w:p w14:paraId="687549AD" w14:textId="6C6E5D6A" w:rsidR="003F6897" w:rsidRPr="00504C48" w:rsidRDefault="003F6897" w:rsidP="0096119F">
            <w:pPr>
              <w:tabs>
                <w:tab w:val="decimal" w:pos="1714"/>
              </w:tabs>
              <w:spacing w:line="240" w:lineRule="auto"/>
              <w:ind w:right="176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520,319</w:t>
            </w:r>
          </w:p>
        </w:tc>
      </w:tr>
      <w:bookmarkEnd w:id="2"/>
      <w:tr w:rsidR="003F6897" w:rsidRPr="00250184" w14:paraId="565E1212" w14:textId="77777777" w:rsidTr="0096119F">
        <w:trPr>
          <w:trHeight w:val="289"/>
        </w:trPr>
        <w:tc>
          <w:tcPr>
            <w:tcW w:w="4246" w:type="dxa"/>
          </w:tcPr>
          <w:p w14:paraId="4F0EE8E8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38DF4429" w14:textId="77777777" w:rsidR="003F6897" w:rsidRPr="00504C48" w:rsidRDefault="003F6897" w:rsidP="00E16E6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6846998E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77DD36B" w14:textId="77777777" w:rsidR="003F6897" w:rsidRPr="00504C48" w:rsidRDefault="003F6897" w:rsidP="00E16E6E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7" w:type="dxa"/>
          </w:tcPr>
          <w:p w14:paraId="3124B339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2" w:type="dxa"/>
          </w:tcPr>
          <w:p w14:paraId="67FC5537" w14:textId="77777777" w:rsidR="003F6897" w:rsidRPr="00504C48" w:rsidRDefault="003F6897" w:rsidP="00E16E6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</w:tbl>
    <w:p w14:paraId="4D12A605" w14:textId="77777777" w:rsidR="00223149" w:rsidRPr="00250184" w:rsidRDefault="00223149" w:rsidP="00250184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</w:p>
    <w:sectPr w:rsidR="00223149" w:rsidRPr="00250184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61BA9" w14:textId="77777777" w:rsidR="00513D32" w:rsidRDefault="00513D32">
      <w:r>
        <w:separator/>
      </w:r>
    </w:p>
  </w:endnote>
  <w:endnote w:type="continuationSeparator" w:id="0">
    <w:p w14:paraId="7FE0BAE0" w14:textId="77777777" w:rsidR="00513D32" w:rsidRDefault="0051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851EB" w14:textId="77777777" w:rsidR="007C713F" w:rsidRDefault="007C7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5C570B94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6119F">
      <w:rPr>
        <w:rStyle w:val="PageNumber"/>
        <w:rFonts w:ascii="Angsana New" w:hAnsi="Angsana New" w:cs="Angsana New"/>
        <w:noProof/>
        <w:sz w:val="30"/>
        <w:szCs w:val="30"/>
      </w:rPr>
      <w:t>38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04666" w14:textId="77777777" w:rsidR="007C713F" w:rsidRDefault="007C713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77777777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96119F"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14BBDF7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96119F">
      <w:rPr>
        <w:rFonts w:ascii="Angsana New" w:hAnsi="Angsana New"/>
        <w:noProof/>
        <w:sz w:val="30"/>
        <w:szCs w:val="30"/>
      </w:rPr>
      <w:t>46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201E12" w:rsidRDefault="00201E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19F" w:rsidRPr="0096119F">
          <w:rPr>
            <w:noProof/>
            <w:lang w:val="en-US"/>
          </w:rPr>
          <w:t>68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165E2" w14:textId="77777777" w:rsidR="00513D32" w:rsidRDefault="00513D32">
      <w:r>
        <w:separator/>
      </w:r>
    </w:p>
  </w:footnote>
  <w:footnote w:type="continuationSeparator" w:id="0">
    <w:p w14:paraId="466DAFFB" w14:textId="77777777" w:rsidR="00513D32" w:rsidRDefault="00513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E248A" w14:textId="77777777" w:rsidR="007C713F" w:rsidRDefault="007C7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EDA53E" w14:textId="77777777" w:rsidR="00E6144A" w:rsidRPr="00720668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2565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8D9E0" w14:textId="77777777" w:rsidR="007C713F" w:rsidRDefault="007C7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9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7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30"/>
  </w:num>
  <w:num w:numId="19">
    <w:abstractNumId w:val="28"/>
  </w:num>
  <w:num w:numId="20">
    <w:abstractNumId w:val="9"/>
  </w:num>
  <w:num w:numId="21">
    <w:abstractNumId w:val="18"/>
  </w:num>
  <w:num w:numId="22">
    <w:abstractNumId w:val="25"/>
  </w:num>
  <w:num w:numId="23">
    <w:abstractNumId w:val="31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6"/>
  </w:num>
  <w:num w:numId="33">
    <w:abstractNumId w:val="22"/>
  </w:num>
  <w:num w:numId="3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C96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AB"/>
    <w:rsid w:val="00125520"/>
    <w:rsid w:val="0012553F"/>
    <w:rsid w:val="001255A8"/>
    <w:rsid w:val="001255C2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A37"/>
    <w:rsid w:val="003B6507"/>
    <w:rsid w:val="003B6ACF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B24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32D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3D32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428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956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F4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718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25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3F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07B26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821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19F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85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59A"/>
    <w:rsid w:val="009A55BC"/>
    <w:rsid w:val="009A5925"/>
    <w:rsid w:val="009A5A2A"/>
    <w:rsid w:val="009A5ADF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28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8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5F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9163-5B61-4CC8-AC39-A463E1DC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35</TotalTime>
  <Pages>51</Pages>
  <Words>10639</Words>
  <Characters>60648</Characters>
  <Application>Microsoft Office Word</Application>
  <DocSecurity>0</DocSecurity>
  <Lines>505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sureeporn</cp:lastModifiedBy>
  <cp:revision>6</cp:revision>
  <cp:lastPrinted>2022-11-10T10:33:00Z</cp:lastPrinted>
  <dcterms:created xsi:type="dcterms:W3CDTF">2022-11-10T09:43:00Z</dcterms:created>
  <dcterms:modified xsi:type="dcterms:W3CDTF">2022-11-14T10:33:00Z</dcterms:modified>
</cp:coreProperties>
</file>