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32E6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08A0854A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26124C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7C9899B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54EE758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F0DBBD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CECDD2A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5ED397F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8C3A18B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4191441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12AFBC0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908AB38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C9D8593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57BD4F06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148D866E" w14:textId="57D99F7D" w:rsidR="00842835" w:rsidRPr="00446F2D" w:rsidRDefault="00842835" w:rsidP="008428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04D7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46AD6FF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61C6AE7B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5DB538B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20E1C7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824073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30DA97F1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0F7A88C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235B93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535CA1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498D99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B9F4D1A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A40080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C40575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4553599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5A888031" w14:textId="1B631CD1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1AAAB7F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4B81FCD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54CE2F9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0505232E" w14:textId="4102BAD6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04D7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E3E79"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BE3E79">
        <w:rPr>
          <w:rFonts w:ascii="Angsana New" w:hAnsi="Angsana New"/>
          <w:sz w:val="30"/>
          <w:szCs w:val="30"/>
          <w:cs/>
        </w:rPr>
        <w:br/>
      </w:r>
      <w:r w:rsidR="00BE3E79">
        <w:rPr>
          <w:rFonts w:ascii="Angsana New" w:hAnsi="Angsana New"/>
          <w:sz w:val="30"/>
          <w:szCs w:val="30"/>
        </w:rPr>
        <w:t>30</w:t>
      </w:r>
      <w:r w:rsidR="00BE3E7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BE3E79">
        <w:rPr>
          <w:rFonts w:ascii="Angsana New" w:hAnsi="Angsana New"/>
          <w:sz w:val="30"/>
          <w:szCs w:val="30"/>
        </w:rPr>
        <w:t>256</w:t>
      </w:r>
      <w:r w:rsidR="00D04D73">
        <w:rPr>
          <w:rFonts w:ascii="Angsana New" w:hAnsi="Angsana New"/>
          <w:sz w:val="30"/>
          <w:szCs w:val="30"/>
        </w:rPr>
        <w:t>5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75D39" w:rsidRPr="00075D39">
        <w:rPr>
          <w:rFonts w:ascii="Angsana New" w:hAnsi="Angsana New" w:hint="cs"/>
          <w:sz w:val="30"/>
          <w:szCs w:val="30"/>
        </w:rPr>
        <w:t>30</w:t>
      </w:r>
      <w:r w:rsidR="00842835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D04D73">
        <w:rPr>
          <w:rFonts w:ascii="Angsana New" w:hAnsi="Angsana New"/>
          <w:sz w:val="30"/>
          <w:szCs w:val="30"/>
        </w:rPr>
        <w:t>5</w:t>
      </w:r>
      <w:r w:rsidR="00970D7D">
        <w:rPr>
          <w:rFonts w:ascii="Angsana New" w:hAnsi="Angsana New"/>
          <w:sz w:val="30"/>
          <w:szCs w:val="30"/>
        </w:rPr>
        <w:t xml:space="preserve"> 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 w:rsidR="00970D7D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</w:t>
      </w:r>
      <w:r w:rsidR="00970D7D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123555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38D6B81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53621498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4BCF829" w14:textId="1253B603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44E9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>1</w:t>
      </w:r>
      <w:r w:rsidRPr="007C1194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970D7D">
        <w:rPr>
          <w:rFonts w:ascii="Angsana New" w:hAnsi="Angsana New"/>
          <w:spacing w:val="-2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970D7D">
        <w:rPr>
          <w:rFonts w:ascii="Angsana New" w:hAnsi="Angsana New"/>
          <w:spacing w:val="-2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9FB8E6D" w14:textId="77777777" w:rsidR="00BF20C3" w:rsidRDefault="00BF20C3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CDFD50" w14:textId="0E0CBEAC" w:rsidR="009557AC" w:rsidRPr="00144E97" w:rsidRDefault="009557AC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557AC" w:rsidRPr="00144E97" w:rsidSect="00092F45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36477EB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261EC1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CD4514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E14685" w14:textId="217684B1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25B4C56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8C47EB" w14:textId="307A48FD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="00970D7D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7B009EA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794679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2918273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3463E3C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8CE501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E2BF4B" w14:textId="28F70209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</w:t>
      </w:r>
      <w:r w:rsidR="00231C67">
        <w:rPr>
          <w:rFonts w:ascii="Angsana New" w:hAnsi="Angsana New" w:hint="cs"/>
          <w:sz w:val="30"/>
          <w:szCs w:val="30"/>
          <w:cs/>
        </w:rPr>
        <w:t>สุรีย์รัตน์ ทองอรุณสุข</w:t>
      </w:r>
      <w:r w:rsidRPr="00144E97">
        <w:rPr>
          <w:rFonts w:ascii="Angsana New" w:hAnsi="Angsana New"/>
          <w:sz w:val="30"/>
          <w:szCs w:val="30"/>
          <w:cs/>
        </w:rPr>
        <w:t>)</w:t>
      </w:r>
    </w:p>
    <w:p w14:paraId="2ED18AA5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7C0B315" w14:textId="5C3291F4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231C67">
        <w:rPr>
          <w:rFonts w:ascii="Angsana New" w:hAnsi="Angsana New"/>
          <w:sz w:val="30"/>
          <w:szCs w:val="30"/>
        </w:rPr>
        <w:t>4409</w:t>
      </w:r>
    </w:p>
    <w:p w14:paraId="76A30FFB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A90AD7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11C148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30C592" w14:textId="6716EC9A" w:rsidR="00382F0C" w:rsidRDefault="009352CE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6C2C54" w:rsidRPr="00A078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75D39" w:rsidRPr="00075D39">
        <w:rPr>
          <w:rFonts w:ascii="Angsana New" w:hAnsi="Angsana New" w:hint="cs"/>
          <w:sz w:val="30"/>
          <w:szCs w:val="30"/>
        </w:rPr>
        <w:t>256</w:t>
      </w:r>
      <w:r w:rsidR="00D04D73">
        <w:rPr>
          <w:rFonts w:ascii="Angsana New" w:hAnsi="Angsana New"/>
          <w:sz w:val="30"/>
          <w:szCs w:val="30"/>
        </w:rPr>
        <w:t>5</w:t>
      </w:r>
    </w:p>
    <w:p w14:paraId="161820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6A093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94454F3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sectPr w:rsidR="00382F0C" w:rsidSect="00313E37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46596" w14:textId="77777777" w:rsidR="00E02F15" w:rsidRDefault="00E02F15" w:rsidP="00FC04D5">
      <w:r>
        <w:separator/>
      </w:r>
    </w:p>
  </w:endnote>
  <w:endnote w:type="continuationSeparator" w:id="0">
    <w:p w14:paraId="35F9593B" w14:textId="77777777" w:rsidR="00E02F15" w:rsidRDefault="00E02F15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F987" w14:textId="77777777" w:rsidR="00313E37" w:rsidRDefault="00313E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A574" w14:textId="77777777" w:rsidR="00313E37" w:rsidRDefault="00313E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62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CCF360" w14:textId="17804BE6" w:rsidR="00313E37" w:rsidRPr="00313E37" w:rsidRDefault="00313E37" w:rsidP="00313E3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3E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3E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3E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3E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3E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F037" w14:textId="77777777" w:rsidR="00F81299" w:rsidRPr="00D8432A" w:rsidRDefault="00F81299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F81299" w:rsidRPr="00860E15" w:rsidRDefault="00F81299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F81299" w:rsidRPr="00D8432A" w:rsidRDefault="00F81299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7618" w14:textId="77777777" w:rsidR="00E02F15" w:rsidRDefault="00E02F15" w:rsidP="00FC04D5">
      <w:r>
        <w:separator/>
      </w:r>
    </w:p>
  </w:footnote>
  <w:footnote w:type="continuationSeparator" w:id="0">
    <w:p w14:paraId="6347689F" w14:textId="77777777" w:rsidR="00E02F15" w:rsidRDefault="00E02F15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E7A6" w14:textId="77777777" w:rsidR="00313E37" w:rsidRDefault="00313E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BC01" w14:textId="77777777" w:rsidR="00313E37" w:rsidRDefault="00313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D12DB" w14:textId="77777777" w:rsidR="00313E37" w:rsidRDefault="00313E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9B8F" w14:textId="77777777" w:rsidR="00F81299" w:rsidRPr="006A1449" w:rsidRDefault="00F81299" w:rsidP="006A14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337D0D63" w:rsidR="00F81299" w:rsidRPr="00AF256D" w:rsidRDefault="00F81299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F81299" w:rsidRPr="001C28F5" w:rsidRDefault="00F81299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2D7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C67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505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37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665"/>
    <w:rsid w:val="005321A4"/>
    <w:rsid w:val="005347CE"/>
    <w:rsid w:val="00534BDA"/>
    <w:rsid w:val="005355E9"/>
    <w:rsid w:val="00535838"/>
    <w:rsid w:val="00535C92"/>
    <w:rsid w:val="00535E34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E67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37B9"/>
    <w:rsid w:val="0089426E"/>
    <w:rsid w:val="00895DE4"/>
    <w:rsid w:val="00895EF7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554"/>
    <w:rsid w:val="008C6E6C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DA5"/>
    <w:rsid w:val="009352CE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D73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727F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2F15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870159CA-4DE4-458C-B10D-ACAB35EE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5FB81-7EAF-4ACB-A00E-740A8917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307</Words>
  <Characters>1756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Kotchaporn, Kaewchuen</cp:lastModifiedBy>
  <cp:revision>2</cp:revision>
  <cp:lastPrinted>2021-11-05T05:59:00Z</cp:lastPrinted>
  <dcterms:created xsi:type="dcterms:W3CDTF">2022-11-02T06:20:00Z</dcterms:created>
  <dcterms:modified xsi:type="dcterms:W3CDTF">2022-11-02T06:20:00Z</dcterms:modified>
</cp:coreProperties>
</file>