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D65E" w14:textId="77777777" w:rsidR="0064498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44E9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144E97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35ACE35" w14:textId="3295D2C5" w:rsidR="004B71BE" w:rsidRDefault="009A63B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44987" w:rsidRPr="00144E97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  <w:r w:rsidR="004B71BE" w:rsidRPr="00144E97">
        <w:rPr>
          <w:rFonts w:ascii="Angsana New" w:hAnsi="Angsana New"/>
          <w:sz w:val="30"/>
          <w:szCs w:val="30"/>
          <w:cs/>
        </w:rPr>
        <w:t>ระหว่างกาล</w:t>
      </w:r>
    </w:p>
    <w:p w14:paraId="38C3B03A" w14:textId="3A8ADE3A" w:rsidR="002136CF" w:rsidRDefault="002136CF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ab/>
      </w:r>
      <w:r w:rsidRPr="002136CF">
        <w:rPr>
          <w:rFonts w:ascii="Angsana New" w:hAnsi="Angsana New"/>
          <w:sz w:val="30"/>
          <w:szCs w:val="30"/>
          <w:cs/>
        </w:rPr>
        <w:t>การซื้อบริษัทย่อย</w:t>
      </w:r>
    </w:p>
    <w:p w14:paraId="7AB1D813" w14:textId="2D670342" w:rsidR="00745D88" w:rsidRPr="00144E97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742140" w:rsidRPr="00144E97">
        <w:rPr>
          <w:rFonts w:ascii="Angsana New" w:hAnsi="Angsana New"/>
          <w:sz w:val="30"/>
          <w:szCs w:val="30"/>
        </w:rPr>
        <w:tab/>
      </w:r>
      <w:r w:rsidR="00CE0166" w:rsidRPr="00144E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3BB5827" w14:textId="4244AB38" w:rsidR="00487C44" w:rsidRPr="00144E97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644987" w:rsidRPr="00144E97">
        <w:rPr>
          <w:rFonts w:ascii="Angsana New" w:hAnsi="Angsana New"/>
          <w:sz w:val="30"/>
          <w:szCs w:val="30"/>
        </w:rPr>
        <w:tab/>
      </w:r>
      <w:r w:rsidR="00A37243" w:rsidRPr="00144E97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644987" w:rsidRPr="00144E97">
        <w:rPr>
          <w:rFonts w:ascii="Angsana New" w:hAnsi="Angsana New"/>
          <w:sz w:val="30"/>
          <w:szCs w:val="30"/>
          <w:cs/>
        </w:rPr>
        <w:tab/>
      </w:r>
    </w:p>
    <w:p w14:paraId="26CAEBAB" w14:textId="6822E601" w:rsidR="00A56312" w:rsidRPr="00144E97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2D73D6" w:rsidRPr="00144E97">
        <w:rPr>
          <w:rFonts w:ascii="Angsana New" w:hAnsi="Angsana New"/>
          <w:sz w:val="30"/>
          <w:szCs w:val="30"/>
        </w:rPr>
        <w:tab/>
      </w:r>
      <w:r w:rsidR="002D73D6" w:rsidRPr="00144E9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9A63BE">
        <w:rPr>
          <w:rFonts w:ascii="Angsana New" w:hAnsi="Angsana New" w:hint="cs"/>
          <w:sz w:val="30"/>
          <w:szCs w:val="30"/>
          <w:cs/>
        </w:rPr>
        <w:t>ย่อย บริษัท</w:t>
      </w:r>
      <w:r w:rsidR="002D73D6" w:rsidRPr="00144E97">
        <w:rPr>
          <w:rFonts w:ascii="Angsana New" w:hAnsi="Angsana New"/>
          <w:sz w:val="30"/>
          <w:szCs w:val="30"/>
          <w:cs/>
        </w:rPr>
        <w:t>ร่วม</w:t>
      </w:r>
      <w:r w:rsidR="00F86DA2" w:rsidRPr="00144E97">
        <w:rPr>
          <w:rFonts w:ascii="Angsana New" w:hAnsi="Angsana New"/>
          <w:sz w:val="30"/>
          <w:szCs w:val="30"/>
          <w:cs/>
        </w:rPr>
        <w:t>และการร่วมค้า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A56312" w:rsidRPr="00144E97">
        <w:rPr>
          <w:rFonts w:ascii="Angsana New" w:hAnsi="Angsana New"/>
          <w:sz w:val="30"/>
          <w:szCs w:val="30"/>
          <w:cs/>
        </w:rPr>
        <w:tab/>
      </w:r>
    </w:p>
    <w:p w14:paraId="51BFC614" w14:textId="7F2D251C" w:rsidR="00A37243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A37243" w:rsidRPr="00144E97">
        <w:rPr>
          <w:rFonts w:ascii="Angsana New" w:hAnsi="Angsana New"/>
          <w:sz w:val="30"/>
          <w:szCs w:val="30"/>
          <w:cs/>
        </w:rPr>
        <w:tab/>
      </w:r>
      <w:r w:rsidR="008C5800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BE3E79">
        <w:rPr>
          <w:rFonts w:ascii="Angsana New" w:hAnsi="Angsana New" w:hint="cs"/>
          <w:sz w:val="30"/>
          <w:szCs w:val="30"/>
          <w:cs/>
        </w:rPr>
        <w:t>และสินทรัพย์สิทธิการเช่า</w:t>
      </w:r>
    </w:p>
    <w:p w14:paraId="236A1B73" w14:textId="467B37C7" w:rsidR="003C0ABC" w:rsidRPr="00144E97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3C0ABC">
        <w:rPr>
          <w:rFonts w:ascii="Angsana New" w:hAnsi="Angsana New"/>
          <w:sz w:val="30"/>
          <w:szCs w:val="30"/>
        </w:rPr>
        <w:tab/>
      </w:r>
      <w:r w:rsidR="00420288">
        <w:rPr>
          <w:rFonts w:ascii="Angsana New" w:hAnsi="Angsana New" w:hint="cs"/>
          <w:sz w:val="30"/>
          <w:szCs w:val="30"/>
          <w:cs/>
        </w:rPr>
        <w:t>สำรองกิจกรรมความรับผิดชอบต่อสังคม</w:t>
      </w:r>
    </w:p>
    <w:p w14:paraId="451EC7A1" w14:textId="27FD7A4F" w:rsidR="00C43DDE" w:rsidRPr="00144E97" w:rsidRDefault="002136CF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8</w:t>
      </w:r>
      <w:r w:rsidR="00C43DDE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48DD4793" w14:textId="2C84051E" w:rsidR="00B04F19" w:rsidRDefault="002136CF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ภาษีเงินได้</w:t>
      </w:r>
    </w:p>
    <w:p w14:paraId="31AB688C" w14:textId="5B9610E8" w:rsidR="00A56312" w:rsidRPr="00144E97" w:rsidRDefault="002136CF" w:rsidP="0084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10</w:t>
      </w:r>
      <w:r w:rsidR="00CA72D0">
        <w:rPr>
          <w:rFonts w:ascii="Angsana New" w:hAnsi="Angsana New"/>
          <w:sz w:val="30"/>
          <w:szCs w:val="30"/>
        </w:rPr>
        <w:tab/>
      </w:r>
      <w:r w:rsidR="00D85313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7D69C67" w14:textId="30F87B7A" w:rsidR="00B04F19" w:rsidRDefault="003C0ABC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2136CF">
        <w:rPr>
          <w:rFonts w:ascii="Angsana New" w:hAnsi="Angsana New"/>
          <w:sz w:val="30"/>
          <w:szCs w:val="30"/>
        </w:rPr>
        <w:t>1</w:t>
      </w:r>
      <w:r w:rsidR="00CD1101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0EDEC7A" w14:textId="77777777" w:rsidR="002136CF" w:rsidRDefault="002136CF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14:paraId="7621E248" w14:textId="77777777" w:rsidR="00933B80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0CF2E45D" w14:textId="77777777" w:rsidR="007D4F3A" w:rsidRPr="007D4F3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/>
          <w:cs/>
        </w:rPr>
      </w:pPr>
      <w:r w:rsidRPr="007D4F3A">
        <w:rPr>
          <w:rFonts w:ascii="Angsana New" w:hAnsi="Angsana New" w:cs="Angsana New"/>
          <w:lang w:val="en-US"/>
        </w:rPr>
        <w:tab/>
        <w:t xml:space="preserve">              </w:t>
      </w:r>
      <w:r w:rsidRPr="007D4F3A">
        <w:rPr>
          <w:rFonts w:ascii="Angsana New" w:hAnsi="Angsana New" w:cs="Angsana New" w:hint="cs"/>
          <w:cs/>
          <w:lang w:val="en-US"/>
        </w:rPr>
        <w:t xml:space="preserve"> </w:t>
      </w:r>
    </w:p>
    <w:p w14:paraId="5D2F6F2B" w14:textId="77777777" w:rsidR="00FF4BEE" w:rsidRPr="00144E97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14:paraId="7FC8A4F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F6DFB49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94E1216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318A56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738EC206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6B65D4F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D2686B9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2A0B5E0C" w14:textId="77777777" w:rsidR="00FF4BEE" w:rsidRPr="00144E97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</w:p>
    <w:p w14:paraId="1123A8FC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20168EFC" w14:textId="77777777" w:rsidR="0099323E" w:rsidRPr="00144E97" w:rsidRDefault="0099323E" w:rsidP="00A73C5C">
      <w:pPr>
        <w:rPr>
          <w:rFonts w:ascii="Angsana New" w:hAnsi="Angsana New"/>
          <w:sz w:val="30"/>
          <w:szCs w:val="30"/>
          <w:cs/>
        </w:rPr>
        <w:sectPr w:rsidR="0099323E" w:rsidRPr="00144E97" w:rsidSect="00BF20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1C781F4F" w14:textId="77777777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Pr="00EA4476">
        <w:rPr>
          <w:rFonts w:ascii="Angsana New" w:hAnsi="Angsana New"/>
          <w:sz w:val="30"/>
          <w:szCs w:val="30"/>
          <w:cs/>
        </w:rPr>
        <w:t>นี้</w:t>
      </w:r>
    </w:p>
    <w:p w14:paraId="4755D14C" w14:textId="77777777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4B21E8" w14:textId="339EF063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EA4476">
        <w:rPr>
          <w:rFonts w:ascii="Angsana New" w:hAnsi="Angsana New"/>
          <w:sz w:val="30"/>
          <w:szCs w:val="30"/>
          <w:cs/>
        </w:rPr>
        <w:t>นี้</w:t>
      </w:r>
      <w:r w:rsidRPr="00EA4476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EA4476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EA4476">
        <w:rPr>
          <w:rFonts w:ascii="Angsana New" w:hAnsi="Angsana New"/>
          <w:sz w:val="30"/>
          <w:szCs w:val="30"/>
          <w:cs/>
        </w:rPr>
        <w:t>จาก</w:t>
      </w:r>
      <w:r w:rsidR="009B75F0" w:rsidRPr="00EA4476">
        <w:rPr>
          <w:rFonts w:ascii="Angsana New" w:hAnsi="Angsana New"/>
          <w:sz w:val="30"/>
          <w:szCs w:val="30"/>
          <w:cs/>
        </w:rPr>
        <w:t>คณะ</w:t>
      </w:r>
      <w:r w:rsidR="00AA061E" w:rsidRPr="00EA4476">
        <w:rPr>
          <w:rFonts w:ascii="Angsana New" w:hAnsi="Angsana New"/>
          <w:sz w:val="30"/>
          <w:szCs w:val="30"/>
          <w:cs/>
        </w:rPr>
        <w:t>กรรมการ</w:t>
      </w:r>
      <w:r w:rsidR="00B9253C">
        <w:rPr>
          <w:rFonts w:ascii="Angsana New" w:hAnsi="Angsana New" w:hint="cs"/>
          <w:sz w:val="30"/>
          <w:szCs w:val="30"/>
          <w:cs/>
        </w:rPr>
        <w:t>ตรวจสอบ</w:t>
      </w:r>
      <w:r w:rsidR="00AA061E" w:rsidRPr="00EA4476">
        <w:rPr>
          <w:rFonts w:ascii="Angsana New" w:hAnsi="Angsana New"/>
          <w:sz w:val="30"/>
          <w:szCs w:val="30"/>
          <w:cs/>
        </w:rPr>
        <w:t>เมื่อวันที่</w:t>
      </w:r>
      <w:r w:rsidR="0094410E">
        <w:rPr>
          <w:rFonts w:ascii="Angsana New" w:hAnsi="Angsana New"/>
          <w:sz w:val="30"/>
          <w:szCs w:val="30"/>
        </w:rPr>
        <w:t xml:space="preserve"> </w:t>
      </w:r>
      <w:r w:rsidR="002136CF">
        <w:rPr>
          <w:rFonts w:ascii="Angsana New" w:hAnsi="Angsana New"/>
          <w:sz w:val="30"/>
          <w:szCs w:val="30"/>
        </w:rPr>
        <w:t>14</w:t>
      </w:r>
      <w:r w:rsidR="0094410E">
        <w:rPr>
          <w:rFonts w:ascii="Angsana New" w:hAnsi="Angsana New"/>
          <w:sz w:val="30"/>
          <w:szCs w:val="30"/>
        </w:rPr>
        <w:t xml:space="preserve"> </w:t>
      </w:r>
      <w:r w:rsidR="0094410E">
        <w:rPr>
          <w:rFonts w:ascii="Angsana New" w:hAnsi="Angsana New" w:hint="cs"/>
          <w:sz w:val="30"/>
          <w:szCs w:val="30"/>
          <w:cs/>
        </w:rPr>
        <w:t>พฤ</w:t>
      </w:r>
      <w:r w:rsidR="00661AD7">
        <w:rPr>
          <w:rFonts w:ascii="Angsana New" w:hAnsi="Angsana New" w:hint="cs"/>
          <w:sz w:val="30"/>
          <w:szCs w:val="30"/>
          <w:cs/>
        </w:rPr>
        <w:t>ศ</w:t>
      </w:r>
      <w:r w:rsidR="0094410E">
        <w:rPr>
          <w:rFonts w:ascii="Angsana New" w:hAnsi="Angsana New" w:hint="cs"/>
          <w:sz w:val="30"/>
          <w:szCs w:val="30"/>
          <w:cs/>
        </w:rPr>
        <w:t xml:space="preserve">จิกายน </w:t>
      </w:r>
      <w:r w:rsidR="00BF20C3">
        <w:rPr>
          <w:rFonts w:ascii="Angsana New" w:hAnsi="Angsana New"/>
          <w:sz w:val="30"/>
          <w:szCs w:val="30"/>
        </w:rPr>
        <w:t>256</w:t>
      </w:r>
      <w:r w:rsidR="00A07525">
        <w:rPr>
          <w:rFonts w:ascii="Angsana New" w:hAnsi="Angsana New"/>
          <w:sz w:val="30"/>
          <w:szCs w:val="30"/>
        </w:rPr>
        <w:t>5</w:t>
      </w:r>
    </w:p>
    <w:p w14:paraId="3FBEEA23" w14:textId="77777777" w:rsidR="00A13F31" w:rsidRPr="004161E0" w:rsidRDefault="00A13F31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A290BDF" w14:textId="77777777" w:rsidR="00FC04D5" w:rsidRPr="00EA4476" w:rsidRDefault="00FC04D5" w:rsidP="00EF323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EA4476">
        <w:rPr>
          <w:rFonts w:ascii="Angsana New" w:hAnsi="Angsana New"/>
          <w:sz w:val="30"/>
          <w:szCs w:val="30"/>
          <w:cs/>
        </w:rPr>
        <w:t xml:space="preserve"> </w:t>
      </w:r>
    </w:p>
    <w:p w14:paraId="33B9249B" w14:textId="77777777" w:rsidR="00FC04D5" w:rsidRPr="004161E0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31D8FB7F" w14:textId="3592E47B" w:rsidR="009A63BE" w:rsidRPr="00D9777E" w:rsidRDefault="00472A4E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>
        <w:rPr>
          <w:rFonts w:ascii="Angsana New" w:hAnsi="Angsana New"/>
          <w:sz w:val="30"/>
          <w:szCs w:val="30"/>
        </w:rPr>
        <w:br/>
      </w:r>
      <w:r w:rsidRPr="00EA4476">
        <w:rPr>
          <w:rFonts w:ascii="Angsana New" w:hAnsi="Angsana New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EA4476">
        <w:rPr>
          <w:rFonts w:ascii="Angsana New" w:hAnsi="Angsana New"/>
          <w:sz w:val="30"/>
          <w:szCs w:val="30"/>
        </w:rPr>
        <w:t>34</w:t>
      </w:r>
      <w:r w:rsidR="00D56B7C">
        <w:rPr>
          <w:rFonts w:ascii="Angsana New" w:hAnsi="Angsana New"/>
          <w:sz w:val="30"/>
          <w:szCs w:val="30"/>
        </w:rPr>
        <w:br/>
      </w:r>
      <w:r w:rsidRPr="00EA4476">
        <w:rPr>
          <w:rFonts w:ascii="Angsana New" w:hAnsi="Angsana New"/>
          <w:sz w:val="30"/>
          <w:szCs w:val="30"/>
          <w:cs/>
        </w:rPr>
        <w:t xml:space="preserve">เรื่อง </w:t>
      </w:r>
      <w:r w:rsidRPr="00EA447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476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>
        <w:rPr>
          <w:rFonts w:ascii="Angsana New" w:hAnsi="Angsana New"/>
          <w:sz w:val="30"/>
          <w:szCs w:val="30"/>
        </w:rPr>
        <w:t xml:space="preserve"> </w:t>
      </w:r>
      <w:r w:rsidR="009A63BE" w:rsidRPr="00A30E9A">
        <w:rPr>
          <w:rFonts w:ascii="Angsana New" w:hAnsi="Angsana New" w:hint="cs"/>
          <w:sz w:val="30"/>
          <w:szCs w:val="30"/>
          <w:cs/>
        </w:rPr>
        <w:t>โดย</w:t>
      </w:r>
      <w:r w:rsidR="009A63BE" w:rsidRPr="00A30E9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D56B7C">
        <w:rPr>
          <w:rFonts w:ascii="Angsana New" w:hAnsi="Angsana New"/>
          <w:sz w:val="30"/>
          <w:szCs w:val="30"/>
        </w:rPr>
        <w:br/>
      </w:r>
      <w:r w:rsidR="009A63BE" w:rsidRPr="00A30E9A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</w:t>
      </w:r>
      <w:r w:rsidR="00D56B7C">
        <w:rPr>
          <w:rFonts w:ascii="Angsana New" w:hAnsi="Angsana New"/>
          <w:sz w:val="30"/>
          <w:szCs w:val="30"/>
        </w:rPr>
        <w:br/>
      </w:r>
      <w:r w:rsidR="009A63BE" w:rsidRPr="00A30E9A">
        <w:rPr>
          <w:rFonts w:ascii="Angsana New" w:hAnsi="Angsana New"/>
          <w:sz w:val="30"/>
          <w:szCs w:val="30"/>
          <w:cs/>
        </w:rPr>
        <w:t>แล้วในงบการเงินประจำปี</w:t>
      </w:r>
      <w:r w:rsidR="009A63BE" w:rsidRPr="00A30E9A">
        <w:rPr>
          <w:rFonts w:ascii="Angsana New" w:hAnsi="Angsana New" w:hint="cs"/>
          <w:sz w:val="30"/>
          <w:szCs w:val="30"/>
          <w:cs/>
        </w:rPr>
        <w:t xml:space="preserve"> </w:t>
      </w:r>
      <w:r w:rsidR="009A63BE" w:rsidRPr="00A30E9A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291BA6">
        <w:rPr>
          <w:rFonts w:ascii="Angsana New" w:hAnsi="Angsana New" w:hint="cs"/>
          <w:sz w:val="30"/>
          <w:szCs w:val="30"/>
          <w:cs/>
        </w:rPr>
        <w:t xml:space="preserve">เมก้า ไลฟ์ไซแอ็นซ์ จำกัด </w:t>
      </w:r>
      <w:r w:rsidR="00291BA6">
        <w:rPr>
          <w:rFonts w:ascii="Angsana New" w:hAnsi="Angsana New"/>
          <w:sz w:val="30"/>
          <w:szCs w:val="30"/>
        </w:rPr>
        <w:t>(</w:t>
      </w:r>
      <w:r w:rsidR="00291BA6">
        <w:rPr>
          <w:rFonts w:ascii="Angsana New" w:hAnsi="Angsana New" w:hint="cs"/>
          <w:sz w:val="30"/>
          <w:szCs w:val="30"/>
          <w:cs/>
        </w:rPr>
        <w:t>มหาชน</w:t>
      </w:r>
      <w:r w:rsidR="00291BA6">
        <w:rPr>
          <w:rFonts w:ascii="Angsana New" w:hAnsi="Angsana New"/>
          <w:sz w:val="30"/>
          <w:szCs w:val="30"/>
        </w:rPr>
        <w:t>)</w:t>
      </w:r>
      <w:r w:rsidR="00291BA6">
        <w:rPr>
          <w:rFonts w:ascii="Angsana New" w:hAnsi="Angsana New" w:hint="cs"/>
          <w:sz w:val="30"/>
          <w:szCs w:val="30"/>
          <w:cs/>
        </w:rPr>
        <w:t xml:space="preserve"> </w:t>
      </w:r>
      <w:r w:rsidR="009A63BE" w:rsidRPr="00A30E9A">
        <w:rPr>
          <w:rFonts w:ascii="Angsana New" w:hAnsi="Angsana New"/>
          <w:sz w:val="30"/>
          <w:szCs w:val="30"/>
          <w:cs/>
        </w:rPr>
        <w:t>และบริษัทย่อย</w:t>
      </w:r>
      <w:r w:rsidR="00291BA6">
        <w:rPr>
          <w:rFonts w:ascii="Angsana New" w:hAnsi="Angsana New" w:hint="cs"/>
          <w:sz w:val="30"/>
          <w:szCs w:val="30"/>
          <w:cs/>
        </w:rPr>
        <w:t xml:space="preserve"> </w:t>
      </w:r>
      <w:r w:rsidR="00291BA6">
        <w:rPr>
          <w:rFonts w:ascii="Angsana New" w:hAnsi="Angsana New"/>
          <w:sz w:val="30"/>
          <w:szCs w:val="30"/>
        </w:rPr>
        <w:t>(“</w:t>
      </w:r>
      <w:r w:rsidR="00291BA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291BA6">
        <w:rPr>
          <w:rFonts w:ascii="Angsana New" w:hAnsi="Angsana New"/>
          <w:sz w:val="30"/>
          <w:szCs w:val="30"/>
        </w:rPr>
        <w:t>”)</w:t>
      </w:r>
      <w:r w:rsidR="00291BA6">
        <w:rPr>
          <w:rFonts w:ascii="Angsana New" w:hAnsi="Angsana New" w:hint="cs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>
        <w:rPr>
          <w:rFonts w:ascii="Angsana New" w:hAnsi="Angsana New"/>
          <w:sz w:val="30"/>
          <w:szCs w:val="30"/>
        </w:rPr>
        <w:t>(</w:t>
      </w:r>
      <w:r w:rsidR="00291BA6">
        <w:rPr>
          <w:rFonts w:ascii="Angsana New" w:hAnsi="Angsana New" w:hint="cs"/>
          <w:sz w:val="30"/>
          <w:szCs w:val="30"/>
          <w:cs/>
        </w:rPr>
        <w:t>มหาชน</w:t>
      </w:r>
      <w:r w:rsidR="00291BA6">
        <w:rPr>
          <w:rFonts w:ascii="Angsana New" w:hAnsi="Angsana New"/>
          <w:sz w:val="30"/>
          <w:szCs w:val="30"/>
        </w:rPr>
        <w:t>)</w:t>
      </w:r>
      <w:r w:rsidR="00D56545">
        <w:rPr>
          <w:rFonts w:ascii="Angsana New" w:hAnsi="Angsana New"/>
          <w:sz w:val="30"/>
          <w:szCs w:val="30"/>
        </w:rPr>
        <w:t xml:space="preserve"> </w:t>
      </w:r>
      <w:r w:rsidR="00291BA6">
        <w:rPr>
          <w:rFonts w:ascii="Angsana New" w:hAnsi="Angsana New"/>
          <w:sz w:val="30"/>
          <w:szCs w:val="30"/>
        </w:rPr>
        <w:t>(“</w:t>
      </w:r>
      <w:r w:rsidR="00291BA6">
        <w:rPr>
          <w:rFonts w:ascii="Angsana New" w:hAnsi="Angsana New" w:hint="cs"/>
          <w:sz w:val="30"/>
          <w:szCs w:val="30"/>
          <w:cs/>
        </w:rPr>
        <w:t>บริษัท</w:t>
      </w:r>
      <w:r w:rsidR="00291BA6">
        <w:rPr>
          <w:rFonts w:ascii="Angsana New" w:hAnsi="Angsana New"/>
          <w:sz w:val="30"/>
          <w:szCs w:val="30"/>
        </w:rPr>
        <w:t>”)</w:t>
      </w:r>
      <w:r w:rsidR="00D56545">
        <w:rPr>
          <w:rFonts w:ascii="Angsana New" w:hAnsi="Angsana New"/>
          <w:sz w:val="30"/>
          <w:szCs w:val="30"/>
        </w:rPr>
        <w:t xml:space="preserve"> </w:t>
      </w:r>
      <w:r w:rsidR="009A63BE" w:rsidRPr="00A30E9A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9A63BE" w:rsidRPr="00A30E9A">
        <w:rPr>
          <w:rFonts w:ascii="Angsana New" w:hAnsi="Angsana New"/>
          <w:sz w:val="30"/>
          <w:szCs w:val="30"/>
        </w:rPr>
        <w:t xml:space="preserve"> 31 </w:t>
      </w:r>
      <w:r w:rsidR="009A63BE" w:rsidRPr="00A30E9A">
        <w:rPr>
          <w:rFonts w:ascii="Angsana New" w:hAnsi="Angsana New"/>
          <w:sz w:val="30"/>
          <w:szCs w:val="30"/>
          <w:cs/>
        </w:rPr>
        <w:t>ธันวาคม</w:t>
      </w:r>
      <w:r w:rsidR="009A63BE" w:rsidRPr="00A30E9A">
        <w:rPr>
          <w:rFonts w:ascii="Angsana New" w:hAnsi="Angsana New"/>
          <w:sz w:val="30"/>
          <w:szCs w:val="30"/>
        </w:rPr>
        <w:t xml:space="preserve"> 256</w:t>
      </w:r>
      <w:r w:rsidR="00A07525">
        <w:rPr>
          <w:rFonts w:ascii="Angsana New" w:hAnsi="Angsana New"/>
          <w:sz w:val="30"/>
          <w:szCs w:val="30"/>
        </w:rPr>
        <w:t>4</w:t>
      </w:r>
      <w:r w:rsidR="009A63BE" w:rsidRPr="00A30E9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C350D01" w14:textId="77777777" w:rsidR="009A63BE" w:rsidRPr="00EA4476" w:rsidRDefault="009A63BE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sz w:val="30"/>
          <w:szCs w:val="30"/>
        </w:rPr>
      </w:pPr>
    </w:p>
    <w:p w14:paraId="4A40BF59" w14:textId="6E5CF7A0" w:rsidR="009A63BE" w:rsidRDefault="009A63BE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Pr="00EA4476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EA4476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EA4476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27542C">
        <w:rPr>
          <w:rFonts w:ascii="Angsana New" w:hAnsi="Angsana New"/>
          <w:sz w:val="30"/>
          <w:szCs w:val="30"/>
        </w:rPr>
        <w:br/>
      </w:r>
      <w:r w:rsidRPr="00EA4476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EA447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Pr="00EA4476">
        <w:rPr>
          <w:rFonts w:ascii="Angsana New" w:hAnsi="Angsana New" w:hint="cs"/>
          <w:sz w:val="30"/>
          <w:szCs w:val="30"/>
          <w:cs/>
        </w:rPr>
        <w:t>ไม่แตกต่างจากที่อธิบายไว้ในงบ</w:t>
      </w:r>
      <w:r w:rsidRPr="00EA4476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Pr="00EA4476">
        <w:rPr>
          <w:rFonts w:ascii="Angsana New" w:hAnsi="Angsana New"/>
          <w:sz w:val="30"/>
          <w:szCs w:val="30"/>
        </w:rPr>
        <w:t xml:space="preserve">31 </w:t>
      </w:r>
      <w:r w:rsidRPr="00EA447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A4476">
        <w:rPr>
          <w:rFonts w:ascii="Angsana New" w:hAnsi="Angsana New"/>
          <w:sz w:val="30"/>
          <w:szCs w:val="30"/>
        </w:rPr>
        <w:t>256</w:t>
      </w:r>
      <w:r w:rsidR="00A07525">
        <w:rPr>
          <w:rFonts w:ascii="Angsana New" w:hAnsi="Angsana New"/>
          <w:sz w:val="30"/>
          <w:szCs w:val="30"/>
        </w:rPr>
        <w:t>4</w:t>
      </w:r>
      <w:r w:rsidRPr="00EA447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D748166" w14:textId="77777777" w:rsidR="002136CF" w:rsidRPr="00EA4476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470792" w14:textId="77777777" w:rsidR="002136CF" w:rsidRPr="009B5872" w:rsidRDefault="002136CF" w:rsidP="002136C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9B5872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ซื้อบริษัทย่อย</w:t>
      </w:r>
    </w:p>
    <w:p w14:paraId="6DFA18EB" w14:textId="77777777" w:rsidR="002136CF" w:rsidRPr="00127D2E" w:rsidRDefault="002136CF" w:rsidP="002136CF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2E9AE802" w14:textId="70F9D3DD" w:rsidR="002136CF" w:rsidRPr="0054216C" w:rsidRDefault="002136CF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54216C">
        <w:rPr>
          <w:rFonts w:ascii="Angsana New" w:hAnsi="Angsana New"/>
          <w:spacing w:val="-4"/>
          <w:sz w:val="30"/>
          <w:szCs w:val="30"/>
        </w:rPr>
        <w:t xml:space="preserve">11 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54216C">
        <w:rPr>
          <w:rFonts w:ascii="Angsana New" w:hAnsi="Angsana New"/>
          <w:spacing w:val="-4"/>
          <w:sz w:val="30"/>
          <w:szCs w:val="30"/>
        </w:rPr>
        <w:t>2565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บริษัท เมก้า ไลฟ์ไซแอ็นซ์ พีทีวาย จำกัด</w:t>
      </w:r>
      <w:r w:rsidRPr="0054216C">
        <w:rPr>
          <w:rFonts w:ascii="Angsana New" w:hAnsi="Angsana New"/>
          <w:spacing w:val="-4"/>
          <w:sz w:val="30"/>
          <w:szCs w:val="30"/>
        </w:rPr>
        <w:t xml:space="preserve"> </w:t>
      </w:r>
      <w:r w:rsidRPr="0054216C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ซึ่งเป็นบริษัทย่อยทางตรง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54216C">
        <w:rPr>
          <w:rFonts w:ascii="Angsana New" w:hAnsi="Angsana New"/>
          <w:spacing w:val="-4"/>
          <w:sz w:val="30"/>
          <w:szCs w:val="30"/>
          <w:cs/>
        </w:rPr>
        <w:t>ซื้อหุ้น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4216C">
        <w:rPr>
          <w:rFonts w:ascii="Angsana New" w:hAnsi="Angsana New"/>
          <w:spacing w:val="-4"/>
          <w:sz w:val="30"/>
          <w:szCs w:val="30"/>
        </w:rPr>
        <w:t>51</w:t>
      </w:r>
      <w:r w:rsidR="00433EEF" w:rsidRPr="0054216C">
        <w:rPr>
          <w:rFonts w:ascii="Angsana New" w:hAnsi="Angsana New"/>
          <w:spacing w:val="-4"/>
          <w:sz w:val="30"/>
          <w:szCs w:val="30"/>
        </w:rPr>
        <w:br/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ใ</w:t>
      </w:r>
      <w:r w:rsidRPr="0054216C">
        <w:rPr>
          <w:rFonts w:ascii="Angsana New" w:hAnsi="Angsana New"/>
          <w:spacing w:val="-4"/>
          <w:sz w:val="30"/>
          <w:szCs w:val="30"/>
          <w:cs/>
        </w:rPr>
        <w:t>น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54216C">
        <w:rPr>
          <w:rFonts w:ascii="Angsana New" w:hAnsi="Angsana New"/>
          <w:spacing w:val="-4"/>
          <w:sz w:val="30"/>
          <w:szCs w:val="30"/>
        </w:rPr>
        <w:t xml:space="preserve"> Mega Product (Yemen) Limited 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ส่งผลให้สัดส่วน</w:t>
      </w:r>
      <w:r w:rsidRPr="0054216C">
        <w:rPr>
          <w:rFonts w:ascii="Angsana New" w:hAnsi="Angsana New"/>
          <w:spacing w:val="-4"/>
          <w:sz w:val="30"/>
          <w:szCs w:val="30"/>
          <w:cs/>
        </w:rPr>
        <w:t>การถือหุ้นของ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54216C">
        <w:rPr>
          <w:rFonts w:ascii="Angsana New" w:hAnsi="Angsana New"/>
          <w:spacing w:val="-4"/>
          <w:sz w:val="30"/>
          <w:szCs w:val="30"/>
          <w:cs/>
        </w:rPr>
        <w:t>เพิ่มขึ้นจาก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 w:rsidRPr="0054216C">
        <w:rPr>
          <w:rFonts w:ascii="Angsana New" w:hAnsi="Angsana New"/>
          <w:spacing w:val="-4"/>
          <w:sz w:val="30"/>
          <w:szCs w:val="30"/>
        </w:rPr>
        <w:t>49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เป็น</w:t>
      </w:r>
      <w:r w:rsidRPr="0054216C">
        <w:rPr>
          <w:rFonts w:ascii="Angsana New" w:hAnsi="Angsana New"/>
          <w:spacing w:val="-4"/>
          <w:sz w:val="30"/>
          <w:szCs w:val="30"/>
        </w:rPr>
        <w:br/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4216C">
        <w:rPr>
          <w:rFonts w:ascii="Angsana New" w:hAnsi="Angsana New"/>
          <w:spacing w:val="-4"/>
          <w:sz w:val="30"/>
          <w:szCs w:val="30"/>
        </w:rPr>
        <w:t>100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ของหุ้นสามัญที่ออกและชำระแล้วทั้งหมดของบริษัท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4216C">
        <w:rPr>
          <w:rFonts w:ascii="Angsana New" w:hAnsi="Angsana New"/>
          <w:spacing w:val="-4"/>
          <w:sz w:val="30"/>
          <w:szCs w:val="30"/>
        </w:rPr>
        <w:t xml:space="preserve">Mega Product (Yemen) Limited </w:t>
      </w:r>
      <w:r w:rsidRPr="0054216C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54216C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433EEF" w:rsidRPr="0054216C">
        <w:rPr>
          <w:rFonts w:ascii="Angsana New" w:hAnsi="Angsana New"/>
          <w:spacing w:val="-4"/>
          <w:sz w:val="30"/>
          <w:szCs w:val="30"/>
        </w:rPr>
        <w:br/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จึงมีสิทธิหรือมีส่วนได้เสียในบริษัท</w:t>
      </w:r>
      <w:r w:rsidRPr="0057224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72240">
        <w:rPr>
          <w:rFonts w:ascii="Angsana New" w:hAnsi="Angsana New"/>
          <w:spacing w:val="-4"/>
          <w:sz w:val="30"/>
          <w:szCs w:val="30"/>
        </w:rPr>
        <w:t xml:space="preserve">Mega Product (Yemen) Limited </w:t>
      </w:r>
      <w:r w:rsidRPr="00572240">
        <w:rPr>
          <w:rFonts w:ascii="Angsana New" w:hAnsi="Angsana New"/>
          <w:spacing w:val="-4"/>
          <w:sz w:val="30"/>
          <w:szCs w:val="30"/>
          <w:cs/>
        </w:rPr>
        <w:t>และสามารถ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ใช้อำนาจในการสั่งการกิจกรรมที่</w:t>
      </w:r>
      <w:r w:rsidR="00572240" w:rsidRPr="00572240">
        <w:rPr>
          <w:rFonts w:ascii="Angsana New" w:hAnsi="Angsana New"/>
          <w:spacing w:val="-4"/>
          <w:sz w:val="30"/>
          <w:szCs w:val="30"/>
        </w:rPr>
        <w:br/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ส่งผลกระทบต่อจำนวนเงินผลตอบแทนนั้นได้</w:t>
      </w:r>
      <w:r w:rsidRPr="0057224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572240">
        <w:rPr>
          <w:rFonts w:ascii="Angsana New" w:hAnsi="Angsana New"/>
          <w:spacing w:val="-4"/>
          <w:sz w:val="30"/>
          <w:szCs w:val="30"/>
          <w:cs/>
        </w:rPr>
        <w:t>บริษัทได้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มาซึ่งอำนาจ</w:t>
      </w:r>
      <w:r w:rsidRPr="00572240">
        <w:rPr>
          <w:rFonts w:ascii="Angsana New" w:hAnsi="Angsana New"/>
          <w:spacing w:val="-4"/>
          <w:sz w:val="30"/>
          <w:szCs w:val="30"/>
          <w:cs/>
        </w:rPr>
        <w:t>ควบคุม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ในบริษัท</w:t>
      </w:r>
      <w:r w:rsidRPr="0057224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72240">
        <w:rPr>
          <w:rFonts w:ascii="Angsana New" w:hAnsi="Angsana New"/>
          <w:spacing w:val="-4"/>
          <w:sz w:val="30"/>
          <w:szCs w:val="30"/>
        </w:rPr>
        <w:t xml:space="preserve">Mega Product (Yemen) Limited </w:t>
      </w:r>
      <w:r w:rsidRPr="00572240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งบการเงินของผู้ถูกลงทุนจะถูกรวมใน</w:t>
      </w:r>
      <w:r w:rsidRPr="00572240">
        <w:rPr>
          <w:rFonts w:ascii="Angsana New" w:hAnsi="Angsana New"/>
          <w:spacing w:val="-4"/>
          <w:sz w:val="30"/>
          <w:szCs w:val="30"/>
          <w:cs/>
        </w:rPr>
        <w:t>งบการเงินรวมตั้งแต่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Pr="00572240">
        <w:rPr>
          <w:rFonts w:ascii="Angsana New" w:hAnsi="Angsana New"/>
          <w:spacing w:val="-4"/>
          <w:sz w:val="30"/>
          <w:szCs w:val="30"/>
        </w:rPr>
        <w:t xml:space="preserve">11 </w:t>
      </w:r>
      <w:r w:rsidRPr="00572240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572240">
        <w:rPr>
          <w:rFonts w:ascii="Angsana New" w:hAnsi="Angsana New"/>
          <w:spacing w:val="-4"/>
          <w:sz w:val="30"/>
          <w:szCs w:val="30"/>
        </w:rPr>
        <w:t>2565</w:t>
      </w:r>
    </w:p>
    <w:p w14:paraId="07C3594A" w14:textId="5E665921" w:rsidR="002136CF" w:rsidRDefault="00572240" w:rsidP="00572240">
      <w:pPr>
        <w:ind w:left="227" w:right="-1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039B2EB" w14:textId="62FF8570" w:rsidR="00433EEF" w:rsidRDefault="002136CF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763B4E">
        <w:rPr>
          <w:rFonts w:ascii="Angsana New" w:hAnsi="Angsana New"/>
          <w:sz w:val="30"/>
          <w:szCs w:val="30"/>
          <w:cs/>
        </w:rPr>
        <w:t>จากการ</w:t>
      </w:r>
      <w:r>
        <w:rPr>
          <w:rFonts w:ascii="Angsana New" w:hAnsi="Angsana New" w:hint="cs"/>
          <w:sz w:val="30"/>
          <w:szCs w:val="30"/>
          <w:cs/>
        </w:rPr>
        <w:t>เข้าซื้อหุ้นเพิ่มเติม</w:t>
      </w:r>
      <w:r w:rsidRPr="00763B4E">
        <w:rPr>
          <w:rFonts w:ascii="Angsana New" w:hAnsi="Angsana New"/>
          <w:sz w:val="30"/>
          <w:szCs w:val="30"/>
          <w:cs/>
        </w:rPr>
        <w:t xml:space="preserve"> บริษัทได้จัดประเภทส่วนได้เสียจากเงินลงทุนในบริษัทร่วมเป็นเงินลงทุนในบริษัทย่อยและ</w:t>
      </w:r>
      <w:r>
        <w:rPr>
          <w:rFonts w:ascii="Angsana New" w:hAnsi="Angsana New" w:hint="cs"/>
          <w:sz w:val="30"/>
          <w:szCs w:val="30"/>
          <w:cs/>
        </w:rPr>
        <w:t>วัดมูลค่าเงินลงทุนใหม่ด้วยมูลค่ายุติธรรม</w:t>
      </w:r>
      <w:r w:rsidRPr="00763B4E">
        <w:rPr>
          <w:rFonts w:ascii="Angsana New" w:hAnsi="Angsana New"/>
          <w:sz w:val="30"/>
          <w:szCs w:val="30"/>
          <w:cs/>
        </w:rPr>
        <w:t xml:space="preserve"> ณ วันที่ซื้อ</w:t>
      </w:r>
      <w:r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763B4E">
        <w:rPr>
          <w:rFonts w:ascii="Angsana New" w:hAnsi="Angsana New"/>
          <w:sz w:val="30"/>
          <w:szCs w:val="30"/>
          <w:cs/>
        </w:rPr>
        <w:t xml:space="preserve"> </w:t>
      </w:r>
      <w:r w:rsidRPr="00145171">
        <w:rPr>
          <w:rFonts w:ascii="Angsana New" w:hAnsi="Angsana New"/>
          <w:sz w:val="30"/>
          <w:szCs w:val="30"/>
        </w:rPr>
        <w:t>1</w:t>
      </w:r>
      <w:r w:rsidRPr="00763B4E">
        <w:rPr>
          <w:rFonts w:ascii="Angsana New" w:hAnsi="Angsana New"/>
          <w:sz w:val="30"/>
          <w:szCs w:val="30"/>
          <w:cs/>
        </w:rPr>
        <w:t>.</w:t>
      </w:r>
      <w:r w:rsidRPr="00145171">
        <w:rPr>
          <w:rFonts w:ascii="Angsana New" w:hAnsi="Angsana New"/>
          <w:sz w:val="30"/>
          <w:szCs w:val="30"/>
        </w:rPr>
        <w:t>34</w:t>
      </w:r>
      <w:r w:rsidRPr="00763B4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A75C47C" w14:textId="78117912" w:rsidR="002136CF" w:rsidRDefault="00433EEF" w:rsidP="00433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91DD26" w14:textId="77777777" w:rsidR="002136CF" w:rsidRDefault="002136CF" w:rsidP="0027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63B4E">
        <w:rPr>
          <w:rFonts w:ascii="Angsana New" w:hAnsi="Angsana New"/>
          <w:sz w:val="30"/>
          <w:szCs w:val="30"/>
          <w:cs/>
        </w:rPr>
        <w:lastRenderedPageBreak/>
        <w:t>รายละเอียดของสินทรัพย์ที่ได้มาและหนี้สินที่รับมา มีดังนี้</w:t>
      </w:r>
    </w:p>
    <w:p w14:paraId="26DDFDB5" w14:textId="77777777" w:rsidR="002136CF" w:rsidRPr="00127D2E" w:rsidRDefault="002136CF" w:rsidP="002136CF">
      <w:pPr>
        <w:ind w:left="454"/>
        <w:rPr>
          <w:rFonts w:ascii="Angsana New" w:hAnsi="Angsana New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0"/>
        <w:gridCol w:w="1710"/>
      </w:tblGrid>
      <w:tr w:rsidR="002136CF" w14:paraId="644463D4" w14:textId="77777777" w:rsidTr="00263646">
        <w:tc>
          <w:tcPr>
            <w:tcW w:w="7560" w:type="dxa"/>
          </w:tcPr>
          <w:p w14:paraId="2D5AC8D2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D6DF62" w14:textId="77777777" w:rsidR="002136CF" w:rsidRPr="0027542C" w:rsidRDefault="002136CF" w:rsidP="00DA4F8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5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136CF" w14:paraId="6ACD73E8" w14:textId="77777777" w:rsidTr="00263646">
        <w:tc>
          <w:tcPr>
            <w:tcW w:w="7560" w:type="dxa"/>
          </w:tcPr>
          <w:p w14:paraId="2EB6A2D2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910DDC" w14:textId="77777777" w:rsidR="002136CF" w:rsidRPr="00291F7C" w:rsidRDefault="002136CF" w:rsidP="00DA4F8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1F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36CF" w14:paraId="15699B70" w14:textId="77777777" w:rsidTr="00263646">
        <w:tc>
          <w:tcPr>
            <w:tcW w:w="7560" w:type="dxa"/>
          </w:tcPr>
          <w:p w14:paraId="66E473F4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65414E66" w14:textId="77777777" w:rsidR="002136CF" w:rsidRDefault="002136CF" w:rsidP="00DA4F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084</w:t>
            </w:r>
          </w:p>
        </w:tc>
      </w:tr>
      <w:tr w:rsidR="002136CF" w14:paraId="78DAED8C" w14:textId="77777777" w:rsidTr="00263646">
        <w:tc>
          <w:tcPr>
            <w:tcW w:w="7560" w:type="dxa"/>
          </w:tcPr>
          <w:p w14:paraId="0F7CDF3F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</w:tcPr>
          <w:p w14:paraId="448D3945" w14:textId="77777777" w:rsidR="002136CF" w:rsidRDefault="002136CF" w:rsidP="00DA4F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2136CF" w14:paraId="64B0EDD0" w14:textId="77777777" w:rsidTr="00263646">
        <w:tc>
          <w:tcPr>
            <w:tcW w:w="7560" w:type="dxa"/>
          </w:tcPr>
          <w:p w14:paraId="01D7F9C4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10" w:type="dxa"/>
          </w:tcPr>
          <w:p w14:paraId="559588E0" w14:textId="77777777" w:rsidR="002136CF" w:rsidRDefault="002136CF" w:rsidP="00DA4F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2136CF" w14:paraId="6E3D882A" w14:textId="77777777" w:rsidTr="00263646">
        <w:tc>
          <w:tcPr>
            <w:tcW w:w="7560" w:type="dxa"/>
          </w:tcPr>
          <w:p w14:paraId="72A03FBE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10" w:type="dxa"/>
          </w:tcPr>
          <w:p w14:paraId="08BA4D8B" w14:textId="77777777" w:rsidR="002136CF" w:rsidRDefault="002136CF" w:rsidP="00DA4F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2136CF" w14:paraId="40021BAC" w14:textId="77777777" w:rsidTr="00263646">
        <w:tc>
          <w:tcPr>
            <w:tcW w:w="7560" w:type="dxa"/>
          </w:tcPr>
          <w:p w14:paraId="499D95B7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855B08" w14:textId="77777777" w:rsidR="002136CF" w:rsidRPr="000B21FA" w:rsidRDefault="002136CF" w:rsidP="00DA4F8D">
            <w:pPr>
              <w:ind w:left="461" w:right="-5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145171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026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2136CF" w14:paraId="0B05AE22" w14:textId="77777777" w:rsidTr="00263646">
        <w:tc>
          <w:tcPr>
            <w:tcW w:w="7560" w:type="dxa"/>
          </w:tcPr>
          <w:p w14:paraId="2BEC6030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  <w:r w:rsidRPr="000B2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สินทรัพย์สุทธิที่ระบุได้ทั้งหมด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632EEF3" w14:textId="77777777" w:rsidR="002136CF" w:rsidRPr="00131213" w:rsidRDefault="002136CF" w:rsidP="00DA4F8D">
            <w:pPr>
              <w:ind w:righ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21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1312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  <w:r w:rsidRPr="0013121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136CF" w14:paraId="45B92DD1" w14:textId="77777777" w:rsidTr="00263646">
        <w:tc>
          <w:tcPr>
            <w:tcW w:w="7560" w:type="dxa"/>
          </w:tcPr>
          <w:p w14:paraId="73F5F742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  <w:r w:rsidRPr="000B2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E57F4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1BA5EC" w14:textId="77777777" w:rsidR="002136CF" w:rsidRPr="00A6134D" w:rsidRDefault="002136CF" w:rsidP="00DA4F8D">
            <w:pPr>
              <w:tabs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6CF" w14:paraId="1684CCBE" w14:textId="77777777" w:rsidTr="00263646">
        <w:tc>
          <w:tcPr>
            <w:tcW w:w="7560" w:type="dxa"/>
          </w:tcPr>
          <w:p w14:paraId="6C1F9805" w14:textId="77777777" w:rsidR="002136CF" w:rsidRPr="007A36ED" w:rsidRDefault="002136CF" w:rsidP="00DA4F8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</w:t>
            </w:r>
            <w:r w:rsidRPr="009E7C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แบ่งส่วนได้เสียของสินทรัพย์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สุทธิที่ระบุได้ของบริษัท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317E3A4" w14:textId="77777777" w:rsidR="002136CF" w:rsidRPr="007A36ED" w:rsidRDefault="002136CF" w:rsidP="00DA4F8D">
            <w:pPr>
              <w:ind w:righ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136CF" w14:paraId="4F3749B1" w14:textId="77777777" w:rsidTr="00263646">
        <w:tc>
          <w:tcPr>
            <w:tcW w:w="7560" w:type="dxa"/>
          </w:tcPr>
          <w:p w14:paraId="7FAF5768" w14:textId="67425B18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  <w:r w:rsidRPr="00CE57F4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มูลค่าตามบัญชีของส่วนได้เสียที่ถือไว้ก่อนหน้านี้</w:t>
            </w:r>
            <w:r w:rsidR="00291BA6" w:rsidRPr="00CE57F4">
              <w:rPr>
                <w:rFonts w:ascii="Angsana New" w:hAnsi="Angsana New"/>
                <w:sz w:val="30"/>
                <w:szCs w:val="30"/>
                <w:cs/>
              </w:rPr>
              <w:t>ก่อนการรวมธุรกิจ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4B92E71" w14:textId="4B572B0E" w:rsidR="002136CF" w:rsidRDefault="00291BA6" w:rsidP="00291BA6">
            <w:pPr>
              <w:tabs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6CF" w14:paraId="403EBED9" w14:textId="77777777" w:rsidTr="00263646">
        <w:tc>
          <w:tcPr>
            <w:tcW w:w="7560" w:type="dxa"/>
          </w:tcPr>
          <w:p w14:paraId="6D1B52D9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464E82" w14:textId="77777777" w:rsidR="002136CF" w:rsidRDefault="002136CF" w:rsidP="00DA4F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655</w:t>
            </w:r>
          </w:p>
        </w:tc>
      </w:tr>
      <w:tr w:rsidR="002136CF" w14:paraId="3EC19077" w14:textId="77777777" w:rsidTr="00263646">
        <w:tc>
          <w:tcPr>
            <w:tcW w:w="7560" w:type="dxa"/>
          </w:tcPr>
          <w:p w14:paraId="422C5AB5" w14:textId="117A7F9F" w:rsidR="002136CF" w:rsidRPr="00A6134D" w:rsidRDefault="002136CF" w:rsidP="00DA4F8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มูลค่ายุติธรรมของส่วนได้เสียที่ถือไว้ก่อนหน้านี้</w:t>
            </w:r>
            <w:r w:rsidR="00291BA6" w:rsidRPr="00A61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ก่อนการรวมธุรกิจ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AA09D5B" w14:textId="4ACEDA82" w:rsidR="002136CF" w:rsidRDefault="00291BA6" w:rsidP="00DA4F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</w:tr>
      <w:tr w:rsidR="002136CF" w14:paraId="2C6FD17D" w14:textId="77777777" w:rsidTr="00263646">
        <w:tc>
          <w:tcPr>
            <w:tcW w:w="7560" w:type="dxa"/>
          </w:tcPr>
          <w:p w14:paraId="1F88C880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  <w:r w:rsidRPr="00CE57F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มูลค่ายุติธรรมของสิ่งตอบแทน</w:t>
            </w:r>
          </w:p>
        </w:tc>
        <w:tc>
          <w:tcPr>
            <w:tcW w:w="1710" w:type="dxa"/>
          </w:tcPr>
          <w:p w14:paraId="5D80ACBE" w14:textId="77777777" w:rsidR="002136CF" w:rsidRDefault="002136CF" w:rsidP="00DA4F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2136CF" w14:paraId="5D8EE503" w14:textId="77777777" w:rsidTr="00263646">
        <w:tc>
          <w:tcPr>
            <w:tcW w:w="7560" w:type="dxa"/>
          </w:tcPr>
          <w:p w14:paraId="58C4616E" w14:textId="77777777" w:rsidR="002136CF" w:rsidRDefault="002136CF" w:rsidP="00DA4F8D">
            <w:pPr>
              <w:rPr>
                <w:rFonts w:ascii="Angsana New" w:hAnsi="Angsana New"/>
                <w:sz w:val="30"/>
                <w:szCs w:val="30"/>
              </w:rPr>
            </w:pPr>
            <w:r w:rsidRPr="007A3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57F4">
              <w:rPr>
                <w:rFonts w:ascii="Angsana New" w:hAnsi="Angsana New"/>
                <w:sz w:val="30"/>
                <w:szCs w:val="30"/>
                <w:cs/>
              </w:rPr>
              <w:t>ส่วนได้เสียของสินทรัพย์สุทธิที่ระบุได้ของบริษัท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0DA9B92" w14:textId="77777777" w:rsidR="002136CF" w:rsidRDefault="002136CF" w:rsidP="00DA4F8D">
            <w:pPr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4517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916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36CF" w14:paraId="4530DD72" w14:textId="77777777" w:rsidTr="00263646">
        <w:trPr>
          <w:trHeight w:val="461"/>
        </w:trPr>
        <w:tc>
          <w:tcPr>
            <w:tcW w:w="7560" w:type="dxa"/>
          </w:tcPr>
          <w:p w14:paraId="4DF48E0A" w14:textId="77777777" w:rsidR="002136CF" w:rsidRPr="00A6134D" w:rsidRDefault="002136CF" w:rsidP="00DA4F8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9F9F4CB" w14:textId="77777777" w:rsidR="002136CF" w:rsidRPr="007A36ED" w:rsidRDefault="002136CF" w:rsidP="00DA4F8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</w:tr>
    </w:tbl>
    <w:p w14:paraId="7EAC461C" w14:textId="77777777" w:rsidR="002136CF" w:rsidRDefault="002136CF" w:rsidP="002136C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ab/>
      </w:r>
    </w:p>
    <w:p w14:paraId="320AAF5C" w14:textId="4B090975" w:rsidR="002136CF" w:rsidRPr="0018246F" w:rsidRDefault="002136CF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18246F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มูลค่ายุติธรรมของสินทรัพย์ที่ระบุได้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18246F">
        <w:rPr>
          <w:rFonts w:ascii="Angsana New" w:hAnsi="Angsana New"/>
          <w:sz w:val="30"/>
          <w:szCs w:val="30"/>
          <w:cs/>
        </w:rPr>
        <w:t>ได้มาและหนี้สินที่รับมาและส่วนได้เสียที่ไม่มีอำนาจควบคุมของ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br/>
      </w:r>
      <w:r w:rsidRPr="0027542C">
        <w:rPr>
          <w:rFonts w:ascii="Angsana New" w:hAnsi="Angsana New"/>
          <w:spacing w:val="-4"/>
          <w:sz w:val="30"/>
          <w:szCs w:val="30"/>
        </w:rPr>
        <w:t xml:space="preserve">Mega Product (Yemen) Limited </w:t>
      </w:r>
      <w:r w:rsidRPr="0027542C">
        <w:rPr>
          <w:rFonts w:ascii="Angsana New" w:hAnsi="Angsana New"/>
          <w:spacing w:val="-4"/>
          <w:sz w:val="30"/>
          <w:szCs w:val="30"/>
          <w:cs/>
        </w:rPr>
        <w:t>ที่รับรู้ ณ วันที่ซื้อ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>ธุรกิจ</w:t>
      </w:r>
      <w:r w:rsidRPr="0027542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>ถูก</w:t>
      </w:r>
      <w:r w:rsidRPr="0027542C">
        <w:rPr>
          <w:rFonts w:ascii="Angsana New" w:hAnsi="Angsana New"/>
          <w:spacing w:val="-4"/>
          <w:sz w:val="30"/>
          <w:szCs w:val="30"/>
          <w:cs/>
        </w:rPr>
        <w:t>กำหนด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>ขึ้นจาก</w:t>
      </w:r>
      <w:r w:rsidRPr="0027542C">
        <w:rPr>
          <w:rFonts w:ascii="Angsana New" w:hAnsi="Angsana New"/>
          <w:spacing w:val="-4"/>
          <w:sz w:val="30"/>
          <w:szCs w:val="30"/>
          <w:cs/>
        </w:rPr>
        <w:t xml:space="preserve">ข้อมูล ณ วันที่ </w:t>
      </w:r>
      <w:r w:rsidRPr="0027542C">
        <w:rPr>
          <w:rFonts w:ascii="Angsana New" w:hAnsi="Angsana New"/>
          <w:spacing w:val="-4"/>
          <w:sz w:val="30"/>
          <w:szCs w:val="30"/>
        </w:rPr>
        <w:t>31</w:t>
      </w:r>
      <w:r w:rsidRPr="0027542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27542C">
        <w:rPr>
          <w:rFonts w:ascii="Angsana New" w:hAnsi="Angsana New"/>
          <w:spacing w:val="-4"/>
          <w:sz w:val="30"/>
          <w:szCs w:val="30"/>
        </w:rPr>
        <w:t>2564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542C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>ไม่</w:t>
      </w:r>
      <w:r w:rsidRPr="0027542C">
        <w:rPr>
          <w:rFonts w:ascii="Angsana New" w:hAnsi="Angsana New"/>
          <w:spacing w:val="-4"/>
          <w:sz w:val="30"/>
          <w:szCs w:val="30"/>
          <w:cs/>
        </w:rPr>
        <w:t>แตกต่าง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>อย่างเป็นส</w:t>
      </w:r>
      <w:r w:rsidRPr="0027542C">
        <w:rPr>
          <w:rFonts w:ascii="Angsana New" w:hAnsi="Angsana New"/>
          <w:spacing w:val="-4"/>
          <w:sz w:val="30"/>
          <w:szCs w:val="30"/>
          <w:cs/>
        </w:rPr>
        <w:t>าระสำคัญ</w:t>
      </w:r>
    </w:p>
    <w:p w14:paraId="5EF63AC1" w14:textId="77777777" w:rsidR="002136CF" w:rsidRPr="00286058" w:rsidRDefault="002136CF" w:rsidP="002136CF">
      <w:pPr>
        <w:rPr>
          <w:rFonts w:ascii="Angsana New" w:hAnsi="Angsana New"/>
          <w:sz w:val="30"/>
          <w:szCs w:val="30"/>
          <w:lang w:eastAsia="x-none"/>
        </w:rPr>
      </w:pPr>
    </w:p>
    <w:p w14:paraId="2738F241" w14:textId="67335BE4" w:rsidR="002136CF" w:rsidRPr="00570A2D" w:rsidRDefault="002136CF" w:rsidP="00D56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ณ วันที่ </w:t>
      </w:r>
      <w:r w:rsidRPr="00145171">
        <w:rPr>
          <w:rFonts w:ascii="Angsana New" w:hAnsi="Angsana New"/>
          <w:sz w:val="30"/>
          <w:szCs w:val="30"/>
          <w:lang w:eastAsia="x-none"/>
        </w:rPr>
        <w:t>30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145171">
        <w:rPr>
          <w:rFonts w:ascii="Angsana New" w:hAnsi="Angsana New"/>
          <w:sz w:val="30"/>
          <w:szCs w:val="30"/>
          <w:lang w:eastAsia="x-none"/>
        </w:rPr>
        <w:t>2565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บริษัทยังไม่ได้จ่ายสิ่งตอบแทนจำนวน</w:t>
      </w:r>
      <w:r w:rsidR="00432B70">
        <w:rPr>
          <w:rFonts w:ascii="Angsana New" w:hAnsi="Angsana New"/>
          <w:sz w:val="30"/>
          <w:szCs w:val="30"/>
          <w:lang w:eastAsia="x-none"/>
        </w:rPr>
        <w:t xml:space="preserve"> 0.68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</w:p>
    <w:p w14:paraId="4EB26FEB" w14:textId="773C3A76" w:rsidR="002136CF" w:rsidRDefault="0021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  <w:r>
        <w:rPr>
          <w:rFonts w:ascii="Angsana New" w:hAnsi="Angsana New"/>
          <w:sz w:val="30"/>
          <w:szCs w:val="30"/>
          <w:cs/>
          <w:lang w:val="en-GB" w:eastAsia="x-none"/>
        </w:rPr>
        <w:br w:type="page"/>
      </w:r>
    </w:p>
    <w:p w14:paraId="5F46E74B" w14:textId="77777777" w:rsidR="00FC04D5" w:rsidRPr="003B2C2E" w:rsidRDefault="00095950" w:rsidP="002136C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3B2C2E">
        <w:rPr>
          <w:rFonts w:ascii="Angsana New" w:hAnsi="Angsana New"/>
          <w:sz w:val="30"/>
          <w:szCs w:val="30"/>
          <w:cs/>
        </w:rPr>
        <w:lastRenderedPageBreak/>
        <w:t>บุคคลหรือ</w:t>
      </w:r>
      <w:r w:rsidR="00A62D43" w:rsidRPr="003B2C2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3B2C2E">
        <w:rPr>
          <w:rFonts w:ascii="Angsana New" w:hAnsi="Angsana New"/>
          <w:sz w:val="30"/>
          <w:szCs w:val="30"/>
          <w:cs/>
        </w:rPr>
        <w:t xml:space="preserve"> </w:t>
      </w:r>
    </w:p>
    <w:p w14:paraId="3E24218F" w14:textId="77777777" w:rsidR="00E631C3" w:rsidRPr="00B81D01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p w14:paraId="2106A086" w14:textId="0801B3A0" w:rsidR="009601EC" w:rsidRDefault="002136CF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136CF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="00D56B7C">
        <w:rPr>
          <w:rFonts w:ascii="Angsana New" w:hAnsi="Angsana New"/>
          <w:sz w:val="30"/>
          <w:szCs w:val="30"/>
        </w:rPr>
        <w:br/>
      </w:r>
      <w:r w:rsidRPr="002136C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หมายเหตุประกอบงบการเงินข้อที่ </w:t>
      </w:r>
      <w:r w:rsidR="00E449F3" w:rsidRPr="00E449F3">
        <w:rPr>
          <w:rFonts w:ascii="Angsana New" w:hAnsi="Angsana New"/>
          <w:sz w:val="30"/>
          <w:szCs w:val="30"/>
        </w:rPr>
        <w:t>5</w:t>
      </w:r>
      <w:r w:rsidRPr="002136CF">
        <w:rPr>
          <w:rFonts w:ascii="Angsana New" w:hAnsi="Angsana New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งวดมีดังต่อไปนี้</w:t>
      </w:r>
    </w:p>
    <w:p w14:paraId="235ADF39" w14:textId="77777777" w:rsidR="00B81D01" w:rsidRDefault="00B81D01" w:rsidP="0096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0"/>
      </w:tblGrid>
      <w:tr w:rsidR="00842835" w:rsidRPr="008A3FF3" w14:paraId="6D479366" w14:textId="77777777" w:rsidTr="00BB2FDF">
        <w:trPr>
          <w:tblHeader/>
        </w:trPr>
        <w:tc>
          <w:tcPr>
            <w:tcW w:w="4230" w:type="dxa"/>
          </w:tcPr>
          <w:p w14:paraId="4F602038" w14:textId="44099414" w:rsidR="00842835" w:rsidRPr="008A3FF3" w:rsidRDefault="00B81D01" w:rsidP="00B8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35C0D5A4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A3FF3">
              <w:rPr>
                <w:rFonts w:ascii="Angsana New" w:eastAsia="MS Mincho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1D0D17D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3018B3F" w14:textId="77777777" w:rsidR="00842835" w:rsidRPr="008A3FF3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07525" w:rsidRPr="008A3FF3" w14:paraId="3283FC2B" w14:textId="77777777" w:rsidTr="00BB2FDF">
        <w:trPr>
          <w:tblHeader/>
        </w:trPr>
        <w:tc>
          <w:tcPr>
            <w:tcW w:w="4230" w:type="dxa"/>
          </w:tcPr>
          <w:p w14:paraId="6DEEB401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A3F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30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14:paraId="797C762F" w14:textId="5100502B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6CED19A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4BC368" w14:textId="1996272D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0944B0A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FABCF" w14:textId="23CEC2A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83ECA56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E5308A" w14:textId="13B0CD12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</w:tr>
      <w:tr w:rsidR="00A07525" w:rsidRPr="008A3FF3" w14:paraId="336826D2" w14:textId="77777777" w:rsidTr="00BB2FDF">
        <w:trPr>
          <w:tblHeader/>
        </w:trPr>
        <w:tc>
          <w:tcPr>
            <w:tcW w:w="4230" w:type="dxa"/>
          </w:tcPr>
          <w:p w14:paraId="0C6DD5E4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CB33E41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7525" w:rsidRPr="008A3FF3" w14:paraId="7DB4BD60" w14:textId="77777777" w:rsidTr="00BB2FDF">
        <w:tc>
          <w:tcPr>
            <w:tcW w:w="4230" w:type="dxa"/>
          </w:tcPr>
          <w:p w14:paraId="3DA60CA6" w14:textId="77777777" w:rsidR="00A07525" w:rsidRPr="008A3FF3" w:rsidRDefault="00A07525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6400549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79837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372F88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714B4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520762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1F87E" w14:textId="77777777" w:rsidR="00A07525" w:rsidRPr="008A3FF3" w:rsidRDefault="00A07525" w:rsidP="00140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8" w:firstLine="1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D6D4F6" w14:textId="77777777" w:rsidR="00A07525" w:rsidRPr="008A3FF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A146E" w:rsidRPr="008A3FF3" w14:paraId="79820C43" w14:textId="77777777" w:rsidTr="00BB2FDF">
        <w:tc>
          <w:tcPr>
            <w:tcW w:w="4230" w:type="dxa"/>
          </w:tcPr>
          <w:p w14:paraId="19D20E2E" w14:textId="77777777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2A76A965" w14:textId="234691CB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4D4163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24790" w14:textId="15B168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0158F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7FC45" w14:textId="52506D15" w:rsidR="00AA146E" w:rsidRPr="00F74FC7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2,251,095</w:t>
            </w:r>
          </w:p>
        </w:tc>
        <w:tc>
          <w:tcPr>
            <w:tcW w:w="270" w:type="dxa"/>
          </w:tcPr>
          <w:p w14:paraId="5035BD6E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1010C" w14:textId="15D4F582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,865,334</w:t>
            </w:r>
          </w:p>
        </w:tc>
      </w:tr>
      <w:tr w:rsidR="00AA146E" w:rsidRPr="008A3FF3" w14:paraId="56E47F1A" w14:textId="77777777" w:rsidTr="00BB2FDF">
        <w:tc>
          <w:tcPr>
            <w:tcW w:w="4230" w:type="dxa"/>
          </w:tcPr>
          <w:p w14:paraId="0D1D5D8E" w14:textId="77777777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3A9AC3C3" w14:textId="6553D11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4EC00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EEA5DF" w14:textId="1967CB93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5E4F1A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D7249" w14:textId="7275A534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76,525</w:t>
            </w:r>
          </w:p>
        </w:tc>
        <w:tc>
          <w:tcPr>
            <w:tcW w:w="270" w:type="dxa"/>
          </w:tcPr>
          <w:p w14:paraId="77E62C30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A2D30" w14:textId="688D7259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100,635</w:t>
            </w:r>
          </w:p>
        </w:tc>
      </w:tr>
      <w:tr w:rsidR="00AA146E" w:rsidRPr="008A3FF3" w14:paraId="1E20CF95" w14:textId="77777777" w:rsidTr="00BB2FDF">
        <w:tc>
          <w:tcPr>
            <w:tcW w:w="4230" w:type="dxa"/>
          </w:tcPr>
          <w:p w14:paraId="16ECDB2B" w14:textId="77777777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</w:tcPr>
          <w:p w14:paraId="17A0C87B" w14:textId="5B894FF9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37D195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6FEBC4" w14:textId="25D12968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B47F3D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23A7B" w14:textId="264FAF48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0A22C6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E4F892" w14:textId="6CD7AEA6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7,484</w:t>
            </w:r>
          </w:p>
        </w:tc>
      </w:tr>
      <w:tr w:rsidR="00AA146E" w:rsidRPr="008A3FF3" w14:paraId="3A6CA879" w14:textId="77777777" w:rsidTr="00BB2FDF">
        <w:tc>
          <w:tcPr>
            <w:tcW w:w="4230" w:type="dxa"/>
          </w:tcPr>
          <w:p w14:paraId="6BC85919" w14:textId="77777777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000F0959" w14:textId="3DCDDD85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E65926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6DB07" w14:textId="5B60C3C2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D62F3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9E217" w14:textId="5A042C81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1,823</w:t>
            </w:r>
          </w:p>
        </w:tc>
        <w:tc>
          <w:tcPr>
            <w:tcW w:w="270" w:type="dxa"/>
          </w:tcPr>
          <w:p w14:paraId="73334FB7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604A3" w14:textId="17ABA51A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2,593</w:t>
            </w:r>
          </w:p>
        </w:tc>
      </w:tr>
      <w:tr w:rsidR="00AA146E" w:rsidRPr="008A3FF3" w14:paraId="06F1571F" w14:textId="77777777" w:rsidTr="00BB2FDF">
        <w:tc>
          <w:tcPr>
            <w:tcW w:w="4230" w:type="dxa"/>
          </w:tcPr>
          <w:p w14:paraId="67808122" w14:textId="77777777" w:rsidR="00AA146E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7E6D26A" w14:textId="1DB81DE5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2F6E8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6730A5" w14:textId="60CCCF42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C20847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45991" w14:textId="6D2C3869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779,944</w:t>
            </w:r>
          </w:p>
        </w:tc>
        <w:tc>
          <w:tcPr>
            <w:tcW w:w="270" w:type="dxa"/>
          </w:tcPr>
          <w:p w14:paraId="5BACFE58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65AAD" w14:textId="4F9C5D12" w:rsidR="00AA146E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403,050</w:t>
            </w:r>
          </w:p>
        </w:tc>
      </w:tr>
      <w:tr w:rsidR="00AA146E" w:rsidRPr="008A3FF3" w14:paraId="0FADADCA" w14:textId="77777777" w:rsidTr="00BB2FDF">
        <w:tc>
          <w:tcPr>
            <w:tcW w:w="4230" w:type="dxa"/>
          </w:tcPr>
          <w:p w14:paraId="73A8038B" w14:textId="77777777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F9CF00C" w14:textId="3B5FA738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1BC47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0A0F2" w14:textId="794F3165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B43C0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E2DC71" w14:textId="547D1565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32F9DAA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04897" w14:textId="15084FA1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168</w:t>
            </w:r>
          </w:p>
        </w:tc>
      </w:tr>
      <w:tr w:rsidR="00AA146E" w:rsidRPr="008A3FF3" w14:paraId="4EB452FC" w14:textId="77777777" w:rsidTr="00BB2FDF">
        <w:tc>
          <w:tcPr>
            <w:tcW w:w="4230" w:type="dxa"/>
          </w:tcPr>
          <w:p w14:paraId="14F0C546" w14:textId="77777777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73CCCC51" w14:textId="5F9EDEB1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740FB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492E9" w14:textId="67BC8B4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4B131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1E4F4A" w14:textId="5DAAAA44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57,473</w:t>
            </w:r>
          </w:p>
        </w:tc>
        <w:tc>
          <w:tcPr>
            <w:tcW w:w="270" w:type="dxa"/>
          </w:tcPr>
          <w:p w14:paraId="76D4887B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84E0E3" w14:textId="047E71C3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47,337</w:t>
            </w:r>
          </w:p>
        </w:tc>
      </w:tr>
      <w:tr w:rsidR="00AA146E" w:rsidRPr="008A3FF3" w14:paraId="0B064422" w14:textId="77777777" w:rsidTr="00BB2FDF">
        <w:trPr>
          <w:trHeight w:val="281"/>
        </w:trPr>
        <w:tc>
          <w:tcPr>
            <w:tcW w:w="4230" w:type="dxa"/>
          </w:tcPr>
          <w:p w14:paraId="76E06450" w14:textId="77777777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ขนส่งรับคืน</w:t>
            </w:r>
          </w:p>
        </w:tc>
        <w:tc>
          <w:tcPr>
            <w:tcW w:w="990" w:type="dxa"/>
          </w:tcPr>
          <w:p w14:paraId="197537F1" w14:textId="6CD213D9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EFDB2A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B7A017" w14:textId="4C67878E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857749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DF8B3" w14:textId="7752E61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16,868</w:t>
            </w:r>
          </w:p>
        </w:tc>
        <w:tc>
          <w:tcPr>
            <w:tcW w:w="270" w:type="dxa"/>
          </w:tcPr>
          <w:p w14:paraId="067AA1F4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3C696" w14:textId="6190EFC9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9,477</w:t>
            </w:r>
          </w:p>
        </w:tc>
      </w:tr>
      <w:tr w:rsidR="00AA146E" w:rsidRPr="008A3FF3" w14:paraId="2A915B98" w14:textId="77777777" w:rsidTr="00BB2FDF">
        <w:tc>
          <w:tcPr>
            <w:tcW w:w="4230" w:type="dxa"/>
          </w:tcPr>
          <w:p w14:paraId="0A708573" w14:textId="77777777" w:rsidR="00AA146E" w:rsidRPr="008A3FF3" w:rsidRDefault="00AA146E" w:rsidP="00A0752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BC4FFE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557420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54D9F3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A0F74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F9642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E40F8A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34BF07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AA146E" w:rsidRPr="008A3FF3" w14:paraId="37E16280" w14:textId="77777777" w:rsidTr="00BB2FDF">
        <w:tc>
          <w:tcPr>
            <w:tcW w:w="4230" w:type="dxa"/>
          </w:tcPr>
          <w:p w14:paraId="7F2D1B42" w14:textId="77777777" w:rsidR="00AA146E" w:rsidRPr="00800994" w:rsidRDefault="00AA146E" w:rsidP="00A0752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07BB68E" w14:textId="77777777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71791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FCF13" w14:textId="77777777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7D01F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83102" w14:textId="77777777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CF68F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BCE2C" w14:textId="77777777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A146E" w:rsidRPr="008A3FF3" w14:paraId="06BD07F4" w14:textId="77777777" w:rsidTr="00BB2FDF">
        <w:tc>
          <w:tcPr>
            <w:tcW w:w="4230" w:type="dxa"/>
          </w:tcPr>
          <w:p w14:paraId="5C8C8D48" w14:textId="68722391" w:rsidR="00AA146E" w:rsidRPr="008A3FF3" w:rsidRDefault="00AA146E" w:rsidP="00A0752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1714F99F" w14:textId="5D59D1CD" w:rsidR="00AA146E" w:rsidRPr="00891C66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262,324</w:t>
            </w:r>
          </w:p>
        </w:tc>
        <w:tc>
          <w:tcPr>
            <w:tcW w:w="270" w:type="dxa"/>
          </w:tcPr>
          <w:p w14:paraId="1AB902E9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B15652" w14:textId="2BEFE82F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 w:rsidRPr="00891C66">
              <w:rPr>
                <w:rFonts w:ascii="Angsana New" w:eastAsia="MS Mincho" w:hAnsi="Angsana New"/>
                <w:sz w:val="30"/>
                <w:szCs w:val="30"/>
              </w:rPr>
              <w:t>233,524</w:t>
            </w:r>
          </w:p>
        </w:tc>
        <w:tc>
          <w:tcPr>
            <w:tcW w:w="270" w:type="dxa"/>
          </w:tcPr>
          <w:p w14:paraId="1C49720A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8B2D6" w14:textId="3ADA2ED4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112,578</w:t>
            </w:r>
          </w:p>
        </w:tc>
        <w:tc>
          <w:tcPr>
            <w:tcW w:w="270" w:type="dxa"/>
          </w:tcPr>
          <w:p w14:paraId="0AE1A758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DD8827" w14:textId="4AF4B043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87,905</w:t>
            </w:r>
          </w:p>
        </w:tc>
      </w:tr>
      <w:tr w:rsidR="00AA146E" w:rsidRPr="008A3FF3" w14:paraId="3EE41279" w14:textId="77777777" w:rsidTr="00BB2FDF">
        <w:tc>
          <w:tcPr>
            <w:tcW w:w="4230" w:type="dxa"/>
          </w:tcPr>
          <w:p w14:paraId="0117378F" w14:textId="02E1807E" w:rsidR="00AA146E" w:rsidRDefault="00AA146E" w:rsidP="004144EE">
            <w:pPr>
              <w:tabs>
                <w:tab w:val="left" w:pos="342"/>
              </w:tabs>
              <w:spacing w:line="240" w:lineRule="auto"/>
              <w:ind w:left="465" w:right="-108" w:hanging="219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</w:tcPr>
          <w:p w14:paraId="72BB112F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F26AC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CB5765" w14:textId="77777777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49F65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3E081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885D2E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B568B" w14:textId="77777777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A146E" w:rsidRPr="008A3FF3" w14:paraId="1147855F" w14:textId="77777777" w:rsidTr="00BB2FDF">
        <w:tc>
          <w:tcPr>
            <w:tcW w:w="4230" w:type="dxa"/>
          </w:tcPr>
          <w:p w14:paraId="1CE6CF92" w14:textId="5A4FC96B" w:rsidR="00AA146E" w:rsidRPr="008A3FF3" w:rsidRDefault="00AA146E" w:rsidP="00A0752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5DB5C2CB" w14:textId="59D28754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1,719</w:t>
            </w:r>
          </w:p>
        </w:tc>
        <w:tc>
          <w:tcPr>
            <w:tcW w:w="270" w:type="dxa"/>
          </w:tcPr>
          <w:p w14:paraId="20FECCC6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029867" w14:textId="1B4E5A0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1,531</w:t>
            </w:r>
          </w:p>
        </w:tc>
        <w:tc>
          <w:tcPr>
            <w:tcW w:w="270" w:type="dxa"/>
          </w:tcPr>
          <w:p w14:paraId="009D8468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D4D38" w14:textId="5F4340C6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1,611</w:t>
            </w:r>
          </w:p>
        </w:tc>
        <w:tc>
          <w:tcPr>
            <w:tcW w:w="270" w:type="dxa"/>
          </w:tcPr>
          <w:p w14:paraId="6BB8231A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2785DF" w14:textId="2ACBBD8B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1,423</w:t>
            </w:r>
          </w:p>
        </w:tc>
      </w:tr>
      <w:tr w:rsidR="00AA146E" w:rsidRPr="000A0940" w14:paraId="479AB69D" w14:textId="77777777" w:rsidTr="00BB2FDF">
        <w:tc>
          <w:tcPr>
            <w:tcW w:w="4230" w:type="dxa"/>
          </w:tcPr>
          <w:p w14:paraId="573DB631" w14:textId="77777777" w:rsidR="00AA146E" w:rsidRPr="000A0940" w:rsidRDefault="00AA146E" w:rsidP="00A07525">
            <w:pPr>
              <w:spacing w:line="240" w:lineRule="auto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758350C3" w14:textId="77777777" w:rsidR="00AA146E" w:rsidRPr="000A0940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BE364F" w14:textId="77777777" w:rsidR="00AA146E" w:rsidRPr="000A0940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21365D14" w14:textId="77777777" w:rsidR="00AA146E" w:rsidRPr="000A0940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9D7CB7" w14:textId="77777777" w:rsidR="00AA146E" w:rsidRPr="000A0940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DC65803" w14:textId="77777777" w:rsidR="00AA146E" w:rsidRPr="000A0940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2B5BA2" w14:textId="77777777" w:rsidR="00AA146E" w:rsidRPr="000A0940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36728F3" w14:textId="77777777" w:rsidR="00AA146E" w:rsidRPr="000A0940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A146E" w:rsidRPr="008A3FF3" w14:paraId="31DB8F3A" w14:textId="77777777" w:rsidTr="00BB2FDF">
        <w:tc>
          <w:tcPr>
            <w:tcW w:w="4230" w:type="dxa"/>
          </w:tcPr>
          <w:p w14:paraId="35F78D4E" w14:textId="77777777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4F4AB92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6EFC1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08B8B9" w14:textId="77777777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3637A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C2A19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7AE56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80E5B" w14:textId="77777777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A146E" w:rsidRPr="008A3FF3" w14:paraId="3AE05B8F" w14:textId="77777777" w:rsidTr="00BB2FDF">
        <w:tc>
          <w:tcPr>
            <w:tcW w:w="4230" w:type="dxa"/>
          </w:tcPr>
          <w:p w14:paraId="4F127990" w14:textId="77777777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12CE6CD2" w14:textId="7C9E83E5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17029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A88D64" w14:textId="69353378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30,503</w:t>
            </w:r>
          </w:p>
        </w:tc>
        <w:tc>
          <w:tcPr>
            <w:tcW w:w="270" w:type="dxa"/>
          </w:tcPr>
          <w:p w14:paraId="28450D85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47922" w14:textId="3218C9E4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481B0B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23B0E" w14:textId="7DDB2DB6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30,503</w:t>
            </w:r>
          </w:p>
        </w:tc>
      </w:tr>
      <w:tr w:rsidR="00AA146E" w:rsidRPr="008A3FF3" w14:paraId="204B2751" w14:textId="77777777" w:rsidTr="00BB2FDF">
        <w:tc>
          <w:tcPr>
            <w:tcW w:w="4230" w:type="dxa"/>
          </w:tcPr>
          <w:p w14:paraId="4C253DC3" w14:textId="77777777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4BBF4040" w14:textId="0710AEC0" w:rsidR="00AA146E" w:rsidRPr="008A3FF3" w:rsidRDefault="008F72D1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2,473</w:t>
            </w:r>
          </w:p>
        </w:tc>
        <w:tc>
          <w:tcPr>
            <w:tcW w:w="270" w:type="dxa"/>
          </w:tcPr>
          <w:p w14:paraId="0310ABFF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A319D3" w14:textId="793DCA44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4,463</w:t>
            </w:r>
          </w:p>
        </w:tc>
        <w:tc>
          <w:tcPr>
            <w:tcW w:w="270" w:type="dxa"/>
          </w:tcPr>
          <w:p w14:paraId="5922725E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8A7244" w14:textId="16B31DD6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8F72D1">
              <w:rPr>
                <w:rFonts w:ascii="Angsana New" w:eastAsia="MS Mincho" w:hAnsi="Angsana New"/>
                <w:sz w:val="30"/>
                <w:szCs w:val="30"/>
              </w:rPr>
              <w:t>,643</w:t>
            </w:r>
          </w:p>
        </w:tc>
        <w:tc>
          <w:tcPr>
            <w:tcW w:w="270" w:type="dxa"/>
          </w:tcPr>
          <w:p w14:paraId="6F4E66AE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C60218" w14:textId="285C73E1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2,647</w:t>
            </w:r>
          </w:p>
        </w:tc>
      </w:tr>
      <w:tr w:rsidR="00AA146E" w:rsidRPr="008A3FF3" w14:paraId="6EA7D560" w14:textId="77777777" w:rsidTr="00BB2FDF">
        <w:tc>
          <w:tcPr>
            <w:tcW w:w="4230" w:type="dxa"/>
          </w:tcPr>
          <w:p w14:paraId="7E3004AC" w14:textId="77777777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33027CF" w14:textId="1A95BDDC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1,289</w:t>
            </w:r>
          </w:p>
        </w:tc>
        <w:tc>
          <w:tcPr>
            <w:tcW w:w="270" w:type="dxa"/>
          </w:tcPr>
          <w:p w14:paraId="3973E446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09347C" w14:textId="690B63E8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2F57D5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9579A" w14:textId="0D66058A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B284E3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A0DF6B" w14:textId="1FD23CD1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A146E" w:rsidRPr="008A3FF3" w14:paraId="72BB980B" w14:textId="77777777" w:rsidTr="00BB2FDF">
        <w:tc>
          <w:tcPr>
            <w:tcW w:w="4230" w:type="dxa"/>
          </w:tcPr>
          <w:p w14:paraId="37B1A4FC" w14:textId="194ADB3B" w:rsidR="00AA146E" w:rsidRPr="008A3FF3" w:rsidRDefault="0027542C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</w:t>
            </w:r>
            <w:r w:rsidR="00AA146E"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สนับสนุน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ทาง</w:t>
            </w:r>
            <w:r w:rsidR="00AA146E"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14:paraId="35131A9C" w14:textId="7DA1737D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F09BF4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BABD9" w14:textId="4E1B5DF0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6,371</w:t>
            </w:r>
          </w:p>
        </w:tc>
        <w:tc>
          <w:tcPr>
            <w:tcW w:w="270" w:type="dxa"/>
          </w:tcPr>
          <w:p w14:paraId="4C1C4CE4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EB558" w14:textId="1DEF3B9A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3FF990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5E83F" w14:textId="7968EBC2" w:rsidR="00AA146E" w:rsidRPr="008A3FF3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6,371</w:t>
            </w:r>
          </w:p>
        </w:tc>
      </w:tr>
      <w:tr w:rsidR="00AA146E" w:rsidRPr="008A3FF3" w14:paraId="1356CC2D" w14:textId="77777777" w:rsidTr="00BB2FDF">
        <w:tc>
          <w:tcPr>
            <w:tcW w:w="4230" w:type="dxa"/>
          </w:tcPr>
          <w:p w14:paraId="21C4D210" w14:textId="780063C6" w:rsidR="00AA146E" w:rsidRPr="008A3FF3" w:rsidRDefault="00AA146E" w:rsidP="00A0752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136CF">
              <w:rPr>
                <w:rFonts w:ascii="Angsana New" w:eastAsia="MS Mincho" w:hAnsi="Angsana New"/>
                <w:sz w:val="30"/>
                <w:szCs w:val="30"/>
                <w:cs/>
              </w:rPr>
              <w:t>จ่ายสำรองกิจกรรมความรับผิดชอบต่อสังคม</w:t>
            </w:r>
          </w:p>
        </w:tc>
        <w:tc>
          <w:tcPr>
            <w:tcW w:w="990" w:type="dxa"/>
          </w:tcPr>
          <w:p w14:paraId="16BB713A" w14:textId="35D8890F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2FF38780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A213A4" w14:textId="273F35D6" w:rsidR="00AA146E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D841C2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F9EBE" w14:textId="7DCE4CD2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659D51C" w14:textId="77777777" w:rsidR="00AA146E" w:rsidRPr="008A3FF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17734" w14:textId="564B6E56" w:rsidR="00AA146E" w:rsidRDefault="00AA146E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</w:tbl>
    <w:p w14:paraId="38EB62C6" w14:textId="77777777" w:rsidR="005D2873" w:rsidRDefault="005D2873" w:rsidP="00E7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73F48C" w14:textId="4200A65B" w:rsidR="002136CF" w:rsidRDefault="0021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DF0F60" w14:textId="7F425BEF" w:rsidR="00E7347E" w:rsidRDefault="00E7347E" w:rsidP="009D4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55FF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CF50EF">
        <w:rPr>
          <w:rFonts w:ascii="Angsana New" w:hAnsi="Angsana New"/>
          <w:sz w:val="30"/>
          <w:szCs w:val="30"/>
        </w:rPr>
        <w:t>2</w:t>
      </w:r>
      <w:r w:rsidRPr="00D130F3">
        <w:rPr>
          <w:rFonts w:ascii="Angsana New" w:hAnsi="Angsana New"/>
          <w:sz w:val="30"/>
          <w:szCs w:val="30"/>
        </w:rPr>
        <w:t>5</w:t>
      </w:r>
      <w:r w:rsidRPr="00CF50EF">
        <w:rPr>
          <w:rFonts w:ascii="Angsana New" w:hAnsi="Angsana New"/>
          <w:sz w:val="30"/>
          <w:szCs w:val="30"/>
        </w:rPr>
        <w:t>6</w:t>
      </w:r>
      <w:r w:rsidR="00A07525">
        <w:rPr>
          <w:rFonts w:ascii="Angsana New" w:hAnsi="Angsana New"/>
          <w:sz w:val="30"/>
          <w:szCs w:val="30"/>
        </w:rPr>
        <w:t>5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130F3">
        <w:rPr>
          <w:rFonts w:ascii="Angsana New" w:hAnsi="Angsana New"/>
          <w:sz w:val="30"/>
          <w:szCs w:val="30"/>
        </w:rPr>
        <w:t>3</w:t>
      </w:r>
      <w:r w:rsidRPr="00D830A6">
        <w:rPr>
          <w:rFonts w:ascii="Angsana New" w:hAnsi="Angsana New"/>
          <w:sz w:val="30"/>
          <w:szCs w:val="30"/>
        </w:rPr>
        <w:t>1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F50EF">
        <w:rPr>
          <w:rFonts w:ascii="Angsana New" w:hAnsi="Angsana New"/>
          <w:sz w:val="30"/>
          <w:szCs w:val="30"/>
        </w:rPr>
        <w:t>2</w:t>
      </w:r>
      <w:r w:rsidRPr="00D130F3">
        <w:rPr>
          <w:rFonts w:ascii="Angsana New" w:hAnsi="Angsana New"/>
          <w:sz w:val="30"/>
          <w:szCs w:val="30"/>
        </w:rPr>
        <w:t>5</w:t>
      </w:r>
      <w:r w:rsidRPr="00CF50EF">
        <w:rPr>
          <w:rFonts w:ascii="Angsana New" w:hAnsi="Angsana New"/>
          <w:sz w:val="30"/>
          <w:szCs w:val="30"/>
        </w:rPr>
        <w:t>6</w:t>
      </w:r>
      <w:r w:rsidR="00A07525">
        <w:rPr>
          <w:rFonts w:ascii="Angsana New" w:hAnsi="Angsana New"/>
          <w:sz w:val="30"/>
          <w:szCs w:val="30"/>
        </w:rPr>
        <w:t>4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E09EB1F" w14:textId="77777777" w:rsidR="00A07525" w:rsidRPr="00127D2E" w:rsidRDefault="00A07525" w:rsidP="00A07525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58"/>
        <w:gridCol w:w="12"/>
        <w:gridCol w:w="992"/>
        <w:gridCol w:w="250"/>
        <w:gridCol w:w="1098"/>
        <w:gridCol w:w="270"/>
        <w:gridCol w:w="1170"/>
      </w:tblGrid>
      <w:tr w:rsidR="00A07525" w:rsidRPr="00144E97" w14:paraId="7D455644" w14:textId="77777777" w:rsidTr="00BB2FDF">
        <w:trPr>
          <w:trHeight w:hRule="exact" w:val="389"/>
        </w:trPr>
        <w:tc>
          <w:tcPr>
            <w:tcW w:w="4140" w:type="dxa"/>
          </w:tcPr>
          <w:p w14:paraId="2D8DAB00" w14:textId="77777777" w:rsidR="00A07525" w:rsidRPr="00EA6127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42" w:type="dxa"/>
            <w:gridSpan w:val="4"/>
          </w:tcPr>
          <w:p w14:paraId="2EE5F552" w14:textId="77777777" w:rsidR="00A07525" w:rsidRPr="00144E97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0" w:type="dxa"/>
          </w:tcPr>
          <w:p w14:paraId="470107DB" w14:textId="77777777" w:rsidR="00A07525" w:rsidRPr="00144E97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0D9737D3" w14:textId="77777777" w:rsidR="00A07525" w:rsidRPr="00144E97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07525" w:rsidRPr="00144E97" w14:paraId="17AB07CB" w14:textId="77777777" w:rsidTr="00BB2FDF">
        <w:trPr>
          <w:trHeight w:hRule="exact" w:val="389"/>
        </w:trPr>
        <w:tc>
          <w:tcPr>
            <w:tcW w:w="4140" w:type="dxa"/>
          </w:tcPr>
          <w:p w14:paraId="680B6CE1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CEF73" w14:textId="77777777" w:rsidR="00A075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gridSpan w:val="2"/>
          </w:tcPr>
          <w:p w14:paraId="1D5ABDFC" w14:textId="77777777" w:rsidR="00A07525" w:rsidRPr="00144E97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3730A8" w14:textId="77777777" w:rsidR="00A07525" w:rsidRPr="00144E97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0" w:type="dxa"/>
          </w:tcPr>
          <w:p w14:paraId="09527B25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3C4AF350" w14:textId="2A5FB045" w:rsidR="00A075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26518BC" w14:textId="77777777" w:rsidR="00A07525" w:rsidRPr="00144E97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2A184" w14:textId="77777777" w:rsidR="00A07525" w:rsidRPr="00144E97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07525" w:rsidRPr="00144E97" w14:paraId="435ECA45" w14:textId="77777777" w:rsidTr="00BB2FDF">
        <w:trPr>
          <w:trHeight w:hRule="exact" w:val="389"/>
        </w:trPr>
        <w:tc>
          <w:tcPr>
            <w:tcW w:w="4140" w:type="dxa"/>
          </w:tcPr>
          <w:p w14:paraId="1756AB20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F9CD3" w14:textId="137DC344" w:rsidR="00A075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6D603F50" w14:textId="77777777" w:rsidR="00A07525" w:rsidRPr="00144E97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069D939" w14:textId="77777777" w:rsidR="00A07525" w:rsidRPr="00144E97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0" w:type="dxa"/>
          </w:tcPr>
          <w:p w14:paraId="17BF2E9C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1C6BD46A" w14:textId="1D855930" w:rsidR="00A075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FC0B3C2" w14:textId="77777777" w:rsidR="00A07525" w:rsidRPr="00144E97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CFDBB" w14:textId="77777777" w:rsidR="00A07525" w:rsidRPr="00144E97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07525" w:rsidRPr="00144E97" w14:paraId="72C9E6DC" w14:textId="77777777" w:rsidTr="00BB2FDF">
        <w:trPr>
          <w:trHeight w:hRule="exact" w:val="389"/>
        </w:trPr>
        <w:tc>
          <w:tcPr>
            <w:tcW w:w="4140" w:type="dxa"/>
          </w:tcPr>
          <w:p w14:paraId="2682A304" w14:textId="368692D5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CB4A425" w14:textId="77777777" w:rsidR="00A07525" w:rsidRPr="00B87F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vAlign w:val="center"/>
          </w:tcPr>
          <w:p w14:paraId="390A1B86" w14:textId="77777777" w:rsidR="00A07525" w:rsidRPr="00B87F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3CEB5BA" w14:textId="77777777" w:rsidR="00A07525" w:rsidRPr="00B87F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0" w:type="dxa"/>
          </w:tcPr>
          <w:p w14:paraId="3C1E7670" w14:textId="77777777" w:rsidR="00A07525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7B286AB" w14:textId="70894B0F" w:rsidR="00A07525" w:rsidRPr="00B87F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16E5421D" w14:textId="77777777" w:rsidR="00A07525" w:rsidRPr="00B87F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4260CE7" w14:textId="77777777" w:rsidR="00A07525" w:rsidRPr="00B87F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07525" w:rsidRPr="00144E97" w14:paraId="080785C0" w14:textId="77777777" w:rsidTr="00BB2FDF">
        <w:trPr>
          <w:trHeight w:hRule="exact" w:val="360"/>
        </w:trPr>
        <w:tc>
          <w:tcPr>
            <w:tcW w:w="4140" w:type="dxa"/>
          </w:tcPr>
          <w:p w14:paraId="46AA8A52" w14:textId="77777777" w:rsidR="00A07525" w:rsidRPr="00155BAD" w:rsidRDefault="00A07525" w:rsidP="00A0752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17894422" w14:textId="77777777" w:rsidR="00A07525" w:rsidRPr="00144E97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36CF" w:rsidRPr="00144E97" w14:paraId="5AA09B09" w14:textId="77777777" w:rsidTr="00BB2FDF">
        <w:trPr>
          <w:trHeight w:hRule="exact" w:val="389"/>
        </w:trPr>
        <w:tc>
          <w:tcPr>
            <w:tcW w:w="4140" w:type="dxa"/>
          </w:tcPr>
          <w:p w14:paraId="11470613" w14:textId="015860CF" w:rsidR="002136CF" w:rsidRPr="00144E97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CC0C7DD" w14:textId="77777777" w:rsidR="002136CF" w:rsidRPr="00EA5A2C" w:rsidRDefault="002136CF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AC055A2" w14:textId="77777777" w:rsidR="002136CF" w:rsidRPr="00EA5A2C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FA1F480" w14:textId="77777777" w:rsidR="002136CF" w:rsidRPr="00EA5A2C" w:rsidRDefault="002136CF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032DCBBD" w14:textId="77777777" w:rsidR="002136CF" w:rsidRPr="00EA5A2C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EDC13E" w14:textId="77777777" w:rsidR="002136CF" w:rsidRPr="00EA5A2C" w:rsidRDefault="002136CF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B281D" w14:textId="77777777" w:rsidR="002136CF" w:rsidRPr="00EA5A2C" w:rsidRDefault="002136CF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DEC10A" w14:textId="77777777" w:rsidR="002136CF" w:rsidRPr="00EA5A2C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7525" w:rsidRPr="00144E97" w14:paraId="6E0EB52E" w14:textId="77777777" w:rsidTr="00BB2FDF">
        <w:trPr>
          <w:trHeight w:hRule="exact" w:val="389"/>
        </w:trPr>
        <w:tc>
          <w:tcPr>
            <w:tcW w:w="4140" w:type="dxa"/>
          </w:tcPr>
          <w:p w14:paraId="23A2CF79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7FE1BB1" w14:textId="6E66183C" w:rsidR="00A07525" w:rsidRPr="00EA5A2C" w:rsidRDefault="00AA146E" w:rsidP="00863684">
            <w:pPr>
              <w:pStyle w:val="Caption"/>
              <w:tabs>
                <w:tab w:val="clear" w:pos="907"/>
                <w:tab w:val="left" w:pos="864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A791AC3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3046CEE" w14:textId="77777777" w:rsidR="00A07525" w:rsidRPr="00EA5A2C" w:rsidRDefault="00A07525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D3A1E1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F61027" w14:textId="2273AE8D" w:rsidR="00A07525" w:rsidRPr="00EA5A2C" w:rsidRDefault="00AA146E" w:rsidP="008F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1,721,712</w:t>
            </w:r>
          </w:p>
        </w:tc>
        <w:tc>
          <w:tcPr>
            <w:tcW w:w="270" w:type="dxa"/>
          </w:tcPr>
          <w:p w14:paraId="5AD689B9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E6B13" w14:textId="77777777" w:rsidR="00A07525" w:rsidRPr="00EA5A2C" w:rsidRDefault="00A07525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1,169,599</w:t>
            </w:r>
          </w:p>
        </w:tc>
      </w:tr>
      <w:tr w:rsidR="00A07525" w:rsidRPr="00144E97" w14:paraId="0787EFD1" w14:textId="77777777" w:rsidTr="00BB2FDF">
        <w:trPr>
          <w:trHeight w:hRule="exact" w:val="389"/>
        </w:trPr>
        <w:tc>
          <w:tcPr>
            <w:tcW w:w="4140" w:type="dxa"/>
          </w:tcPr>
          <w:p w14:paraId="45499A86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B9E76A" w14:textId="5DBCB10D" w:rsidR="00A07525" w:rsidRPr="00EA5A2C" w:rsidRDefault="00AA146E" w:rsidP="00863684">
            <w:pPr>
              <w:pStyle w:val="Caption"/>
              <w:tabs>
                <w:tab w:val="clear" w:pos="907"/>
                <w:tab w:val="left" w:pos="864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DEF9416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11143D" w14:textId="77777777" w:rsidR="00A07525" w:rsidRPr="00EA5A2C" w:rsidRDefault="00A07525" w:rsidP="0039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43,603</w:t>
            </w:r>
          </w:p>
        </w:tc>
        <w:tc>
          <w:tcPr>
            <w:tcW w:w="250" w:type="dxa"/>
          </w:tcPr>
          <w:p w14:paraId="094258EE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515A642C" w14:textId="4AFC0A8C" w:rsidR="00A07525" w:rsidRPr="00EA5A2C" w:rsidRDefault="00AA146E" w:rsidP="008F72D1">
            <w:pPr>
              <w:pStyle w:val="Caption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270" w:type="dxa"/>
          </w:tcPr>
          <w:p w14:paraId="13C1D14A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86CD8A" w14:textId="77777777" w:rsidR="00A07525" w:rsidRPr="00EA5A2C" w:rsidRDefault="00A07525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43,603</w:t>
            </w:r>
          </w:p>
        </w:tc>
      </w:tr>
      <w:tr w:rsidR="00A07525" w:rsidRPr="00144E97" w14:paraId="3EEFBD64" w14:textId="77777777" w:rsidTr="00BB2FDF">
        <w:trPr>
          <w:trHeight w:hRule="exact" w:val="389"/>
        </w:trPr>
        <w:tc>
          <w:tcPr>
            <w:tcW w:w="4140" w:type="dxa"/>
          </w:tcPr>
          <w:p w14:paraId="0507DFC0" w14:textId="77777777" w:rsidR="00A07525" w:rsidRPr="00155BAD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1F6C6B" w14:textId="2AE13849" w:rsidR="00A07525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8F0A08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80A17D" w14:textId="77777777" w:rsidR="00A07525" w:rsidRPr="00EA5A2C" w:rsidRDefault="00A07525" w:rsidP="0039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43,603</w:t>
            </w:r>
          </w:p>
        </w:tc>
        <w:tc>
          <w:tcPr>
            <w:tcW w:w="250" w:type="dxa"/>
          </w:tcPr>
          <w:p w14:paraId="55BFDDF3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CB28D31" w14:textId="422D86F5" w:rsidR="00A07525" w:rsidRPr="00EA5A2C" w:rsidRDefault="00AA146E" w:rsidP="008F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1,721,712</w:t>
            </w:r>
          </w:p>
        </w:tc>
        <w:tc>
          <w:tcPr>
            <w:tcW w:w="270" w:type="dxa"/>
          </w:tcPr>
          <w:p w14:paraId="28DF6971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DCE952" w14:textId="77777777" w:rsidR="00A07525" w:rsidRPr="00EA5A2C" w:rsidRDefault="00A07525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1,213,202</w:t>
            </w:r>
          </w:p>
        </w:tc>
      </w:tr>
      <w:tr w:rsidR="00A07525" w:rsidRPr="00144E97" w14:paraId="470099CA" w14:textId="77777777" w:rsidTr="00BB2FDF">
        <w:trPr>
          <w:trHeight w:hRule="exact" w:val="360"/>
        </w:trPr>
        <w:tc>
          <w:tcPr>
            <w:tcW w:w="4140" w:type="dxa"/>
          </w:tcPr>
          <w:p w14:paraId="0E416D90" w14:textId="77777777" w:rsidR="00A07525" w:rsidRPr="00800994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F14E4AE" w14:textId="1D3905F7" w:rsidR="00A07525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F95F054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31AFF1" w14:textId="77777777" w:rsidR="00A07525" w:rsidRPr="00EA5A2C" w:rsidRDefault="00A07525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center"/>
          </w:tcPr>
          <w:p w14:paraId="0B3779D6" w14:textId="77777777" w:rsidR="00A07525" w:rsidRPr="00EA5A2C" w:rsidRDefault="00A07525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6A49AC94" w14:textId="679F46A2" w:rsidR="00A07525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76E9F8E" w14:textId="77777777" w:rsidR="00A07525" w:rsidRPr="00EA5A2C" w:rsidRDefault="00A07525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9EBD2BE" w14:textId="77777777" w:rsidR="00A07525" w:rsidRPr="00EA5A2C" w:rsidRDefault="00A07525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07525" w:rsidRPr="00144E97" w14:paraId="109C44F8" w14:textId="77777777" w:rsidTr="00BB2FDF">
        <w:trPr>
          <w:trHeight w:hRule="exact" w:val="389"/>
        </w:trPr>
        <w:tc>
          <w:tcPr>
            <w:tcW w:w="4140" w:type="dxa"/>
          </w:tcPr>
          <w:p w14:paraId="7D18C142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BAE9E0" w14:textId="2FA6861C" w:rsidR="00A07525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2AB1B9A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4ECC00" w14:textId="77777777" w:rsidR="00A07525" w:rsidRPr="00EA5A2C" w:rsidRDefault="00A07525" w:rsidP="0039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43,603</w:t>
            </w:r>
          </w:p>
        </w:tc>
        <w:tc>
          <w:tcPr>
            <w:tcW w:w="250" w:type="dxa"/>
          </w:tcPr>
          <w:p w14:paraId="2EF4C271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ED4237E" w14:textId="6465A8B0" w:rsidR="00A07525" w:rsidRPr="00EA5A2C" w:rsidRDefault="00AA146E" w:rsidP="008F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1,721,712</w:t>
            </w:r>
          </w:p>
        </w:tc>
        <w:tc>
          <w:tcPr>
            <w:tcW w:w="270" w:type="dxa"/>
          </w:tcPr>
          <w:p w14:paraId="2B628CB0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BC15C6" w14:textId="77777777" w:rsidR="00A07525" w:rsidRPr="00EA5A2C" w:rsidRDefault="00A07525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1,213,202</w:t>
            </w:r>
          </w:p>
        </w:tc>
      </w:tr>
      <w:tr w:rsidR="00A07525" w:rsidRPr="00144E97" w14:paraId="4055EA0E" w14:textId="77777777" w:rsidTr="00BB2FDF">
        <w:trPr>
          <w:trHeight w:hRule="exact" w:val="401"/>
        </w:trPr>
        <w:tc>
          <w:tcPr>
            <w:tcW w:w="4140" w:type="dxa"/>
          </w:tcPr>
          <w:p w14:paraId="560E9145" w14:textId="77777777" w:rsidR="00A07525" w:rsidRPr="001373CD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E7E03B" w14:textId="77777777" w:rsidR="00A07525" w:rsidRPr="00EA5A2C" w:rsidRDefault="00A07525" w:rsidP="00A07525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6591FAF1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14:paraId="2C54E2A4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F87876B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D62E58C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CDEE2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CF78B0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7525" w:rsidRPr="00144E97" w14:paraId="168FB4E1" w14:textId="77777777" w:rsidTr="00BB2FDF">
        <w:trPr>
          <w:trHeight w:hRule="exact" w:val="389"/>
        </w:trPr>
        <w:tc>
          <w:tcPr>
            <w:tcW w:w="4140" w:type="dxa"/>
          </w:tcPr>
          <w:p w14:paraId="3B00E710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2CAD31B2" w14:textId="77777777" w:rsidR="00A07525" w:rsidRPr="00EA5A2C" w:rsidRDefault="00A07525" w:rsidP="00A07525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0B584E30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14:paraId="55BC36B7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08BFBEC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54C66BA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DA6D0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57113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7525" w:rsidRPr="00144E97" w14:paraId="5A95BABB" w14:textId="77777777" w:rsidTr="00BB2FDF">
        <w:trPr>
          <w:trHeight w:hRule="exact" w:val="389"/>
        </w:trPr>
        <w:tc>
          <w:tcPr>
            <w:tcW w:w="4140" w:type="dxa"/>
          </w:tcPr>
          <w:p w14:paraId="0269A009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center"/>
          </w:tcPr>
          <w:p w14:paraId="292D21BC" w14:textId="2B056119" w:rsidR="00A07525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center"/>
          </w:tcPr>
          <w:p w14:paraId="4373E012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vAlign w:val="center"/>
          </w:tcPr>
          <w:p w14:paraId="4F67FAEA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311BDD2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AC00D3" w14:textId="52C35596" w:rsidR="00A07525" w:rsidRPr="00EA5A2C" w:rsidRDefault="00AA146E" w:rsidP="008F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59,572</w:t>
            </w:r>
          </w:p>
        </w:tc>
        <w:tc>
          <w:tcPr>
            <w:tcW w:w="270" w:type="dxa"/>
          </w:tcPr>
          <w:p w14:paraId="73A868D4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CA867A" w14:textId="77777777" w:rsidR="00A07525" w:rsidRPr="00EA5A2C" w:rsidRDefault="00A07525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40,918</w:t>
            </w:r>
          </w:p>
        </w:tc>
      </w:tr>
      <w:tr w:rsidR="00A07525" w:rsidRPr="00144E97" w14:paraId="163F3DEA" w14:textId="77777777" w:rsidTr="00BB2FDF">
        <w:trPr>
          <w:trHeight w:hRule="exact" w:val="389"/>
        </w:trPr>
        <w:tc>
          <w:tcPr>
            <w:tcW w:w="4140" w:type="dxa"/>
          </w:tcPr>
          <w:p w14:paraId="3D296B8E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0FF555" w14:textId="086ACAE9" w:rsidR="00A07525" w:rsidRPr="00EA5A2C" w:rsidRDefault="00AA146E" w:rsidP="0086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6,197</w:t>
            </w:r>
          </w:p>
        </w:tc>
        <w:tc>
          <w:tcPr>
            <w:tcW w:w="258" w:type="dxa"/>
          </w:tcPr>
          <w:p w14:paraId="7443BA68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</w:tcPr>
          <w:p w14:paraId="655323C9" w14:textId="77777777" w:rsidR="00A07525" w:rsidRPr="00EA5A2C" w:rsidRDefault="00A07525" w:rsidP="0039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  <w:tc>
          <w:tcPr>
            <w:tcW w:w="250" w:type="dxa"/>
          </w:tcPr>
          <w:p w14:paraId="4190C789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A43B3B9" w14:textId="2AB74D89" w:rsidR="00A07525" w:rsidRPr="00EA5A2C" w:rsidRDefault="00AA146E" w:rsidP="008F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2,263</w:t>
            </w:r>
          </w:p>
        </w:tc>
        <w:tc>
          <w:tcPr>
            <w:tcW w:w="270" w:type="dxa"/>
          </w:tcPr>
          <w:p w14:paraId="4252C20F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EB8AF8" w14:textId="77777777" w:rsidR="00A07525" w:rsidRPr="00EA5A2C" w:rsidRDefault="00A07525" w:rsidP="00BB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1,204</w:t>
            </w:r>
          </w:p>
        </w:tc>
      </w:tr>
      <w:tr w:rsidR="00A07525" w:rsidRPr="00144E97" w14:paraId="401E202D" w14:textId="77777777" w:rsidTr="00BB2FDF">
        <w:trPr>
          <w:trHeight w:hRule="exact" w:val="389"/>
        </w:trPr>
        <w:tc>
          <w:tcPr>
            <w:tcW w:w="4140" w:type="dxa"/>
          </w:tcPr>
          <w:p w14:paraId="1336EA31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C30569" w14:textId="03F7036C" w:rsidR="00A07525" w:rsidRPr="00EA5A2C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6,197</w:t>
            </w:r>
          </w:p>
        </w:tc>
        <w:tc>
          <w:tcPr>
            <w:tcW w:w="258" w:type="dxa"/>
          </w:tcPr>
          <w:p w14:paraId="20B35C0C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</w:tcPr>
          <w:p w14:paraId="1BDEF61A" w14:textId="77777777" w:rsidR="00A07525" w:rsidRPr="00EA5A2C" w:rsidRDefault="00A07525" w:rsidP="0039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1,460</w:t>
            </w:r>
          </w:p>
        </w:tc>
        <w:tc>
          <w:tcPr>
            <w:tcW w:w="250" w:type="dxa"/>
          </w:tcPr>
          <w:p w14:paraId="539410B2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25160EA" w14:textId="552645C7" w:rsidR="00A07525" w:rsidRPr="00EA5A2C" w:rsidRDefault="00AA146E" w:rsidP="008F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61,835</w:t>
            </w:r>
          </w:p>
        </w:tc>
        <w:tc>
          <w:tcPr>
            <w:tcW w:w="270" w:type="dxa"/>
          </w:tcPr>
          <w:p w14:paraId="36FFF28F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09340A" w14:textId="77777777" w:rsidR="00A07525" w:rsidRPr="00EA5A2C" w:rsidRDefault="00A07525" w:rsidP="0026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42,122</w:t>
            </w:r>
          </w:p>
        </w:tc>
      </w:tr>
      <w:tr w:rsidR="00A07525" w:rsidRPr="00144E97" w14:paraId="5C9FE2DF" w14:textId="77777777" w:rsidTr="00BB2FDF">
        <w:trPr>
          <w:trHeight w:hRule="exact" w:val="360"/>
        </w:trPr>
        <w:tc>
          <w:tcPr>
            <w:tcW w:w="4140" w:type="dxa"/>
          </w:tcPr>
          <w:p w14:paraId="5EC52F32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B06AA1" w14:textId="364AF13E" w:rsidR="00A07525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3F777B0" w14:textId="77777777" w:rsidR="00A07525" w:rsidRPr="00EA5A2C" w:rsidRDefault="00A07525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  <w:vAlign w:val="center"/>
          </w:tcPr>
          <w:p w14:paraId="47B73C35" w14:textId="77777777" w:rsidR="00A07525" w:rsidRPr="00EA5A2C" w:rsidRDefault="00A07525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8D899B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FE4DCAB" w14:textId="606BC847" w:rsidR="00A07525" w:rsidRPr="00EA5A2C" w:rsidRDefault="00AA146E" w:rsidP="008F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(45,687)</w:t>
            </w:r>
          </w:p>
        </w:tc>
        <w:tc>
          <w:tcPr>
            <w:tcW w:w="270" w:type="dxa"/>
          </w:tcPr>
          <w:p w14:paraId="69F27265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1B8A93" w14:textId="77777777" w:rsidR="00A07525" w:rsidRPr="00EA5A2C" w:rsidRDefault="00A07525" w:rsidP="0026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(40,241)</w:t>
            </w:r>
          </w:p>
        </w:tc>
      </w:tr>
      <w:tr w:rsidR="00A07525" w:rsidRPr="00144E97" w14:paraId="42826CBA" w14:textId="77777777" w:rsidTr="00BB2FDF">
        <w:trPr>
          <w:trHeight w:hRule="exact" w:val="389"/>
        </w:trPr>
        <w:tc>
          <w:tcPr>
            <w:tcW w:w="4140" w:type="dxa"/>
          </w:tcPr>
          <w:p w14:paraId="7CCF6B10" w14:textId="77777777" w:rsidR="00A07525" w:rsidRPr="00144E97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4B2DCA" w14:textId="7415BB66" w:rsidR="00A07525" w:rsidRPr="00EA5A2C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6,197</w:t>
            </w:r>
          </w:p>
        </w:tc>
        <w:tc>
          <w:tcPr>
            <w:tcW w:w="258" w:type="dxa"/>
          </w:tcPr>
          <w:p w14:paraId="2B28644B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9C56C8" w14:textId="77777777" w:rsidR="00A07525" w:rsidRPr="00EA5A2C" w:rsidRDefault="00A07525" w:rsidP="0039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1,460</w:t>
            </w:r>
          </w:p>
        </w:tc>
        <w:tc>
          <w:tcPr>
            <w:tcW w:w="250" w:type="dxa"/>
          </w:tcPr>
          <w:p w14:paraId="53B9FFB6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193C6C8" w14:textId="21EF2B7B" w:rsidR="00A07525" w:rsidRPr="00EA5A2C" w:rsidRDefault="00AA146E" w:rsidP="008F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16,148</w:t>
            </w:r>
          </w:p>
        </w:tc>
        <w:tc>
          <w:tcPr>
            <w:tcW w:w="270" w:type="dxa"/>
          </w:tcPr>
          <w:p w14:paraId="3D3D9C15" w14:textId="77777777" w:rsidR="00A07525" w:rsidRPr="00EA5A2C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9998A8" w14:textId="77777777" w:rsidR="00A07525" w:rsidRPr="00EA5A2C" w:rsidRDefault="00A07525" w:rsidP="0026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1,881</w:t>
            </w:r>
          </w:p>
        </w:tc>
      </w:tr>
      <w:tr w:rsidR="00A07525" w:rsidRPr="00074C25" w14:paraId="50B22850" w14:textId="77777777" w:rsidTr="00BB2FDF">
        <w:trPr>
          <w:trHeight w:hRule="exact" w:val="389"/>
        </w:trPr>
        <w:tc>
          <w:tcPr>
            <w:tcW w:w="4140" w:type="dxa"/>
          </w:tcPr>
          <w:p w14:paraId="2091F39D" w14:textId="77777777" w:rsidR="00A07525" w:rsidRPr="00315CD6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3B91EC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59D3F0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32489C8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BC6B791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617CFD75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44BCC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C7FDE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7525" w:rsidRPr="00074C25" w14:paraId="1EAD26FA" w14:textId="77777777" w:rsidTr="00BB2FDF">
        <w:trPr>
          <w:trHeight w:hRule="exact" w:val="389"/>
        </w:trPr>
        <w:tc>
          <w:tcPr>
            <w:tcW w:w="4140" w:type="dxa"/>
          </w:tcPr>
          <w:p w14:paraId="5DC15589" w14:textId="77777777" w:rsidR="00A07525" w:rsidRPr="009A63BE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080" w:type="dxa"/>
          </w:tcPr>
          <w:p w14:paraId="5CFB45C1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AFE6EA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3A64C4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438912A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25C98D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2297F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ECFF9" w14:textId="77777777" w:rsidR="00A07525" w:rsidRPr="00EA5A2C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46E" w:rsidRPr="00EC785A" w14:paraId="14DB6AE7" w14:textId="77777777" w:rsidTr="00BB2FDF">
        <w:trPr>
          <w:trHeight w:hRule="exact" w:val="389"/>
        </w:trPr>
        <w:tc>
          <w:tcPr>
            <w:tcW w:w="4140" w:type="dxa"/>
          </w:tcPr>
          <w:p w14:paraId="07EBDC5A" w14:textId="77777777" w:rsidR="00AA146E" w:rsidRPr="00074C25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center"/>
          </w:tcPr>
          <w:p w14:paraId="7E710AA2" w14:textId="7C3E6597" w:rsidR="00AA146E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1B1F3EB" w14:textId="77777777" w:rsidR="00AA146E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2E75D02" w14:textId="77777777" w:rsidR="00AA146E" w:rsidRPr="00EA5A2C" w:rsidRDefault="00AA146E" w:rsidP="00394834">
            <w:pPr>
              <w:pStyle w:val="Caption"/>
              <w:tabs>
                <w:tab w:val="clear" w:pos="907"/>
                <w:tab w:val="left" w:pos="776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0E7D902" w14:textId="77777777" w:rsidR="00AA146E" w:rsidRPr="00EA5A2C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7D2647" w14:textId="66694D9C" w:rsidR="00AA146E" w:rsidRPr="00EA5A2C" w:rsidRDefault="00AA146E" w:rsidP="008F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217,731</w:t>
            </w:r>
          </w:p>
        </w:tc>
        <w:tc>
          <w:tcPr>
            <w:tcW w:w="270" w:type="dxa"/>
          </w:tcPr>
          <w:p w14:paraId="213231B6" w14:textId="77777777" w:rsidR="00AA146E" w:rsidRPr="00EA5A2C" w:rsidRDefault="00AA146E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9C446" w14:textId="77777777" w:rsidR="00AA146E" w:rsidRPr="00EA5A2C" w:rsidRDefault="00AA146E" w:rsidP="0026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183,755</w:t>
            </w:r>
          </w:p>
        </w:tc>
      </w:tr>
      <w:tr w:rsidR="00AA146E" w:rsidRPr="00EC785A" w14:paraId="01D03FFE" w14:textId="77777777" w:rsidTr="00BB2FDF">
        <w:trPr>
          <w:trHeight w:hRule="exact" w:val="389"/>
        </w:trPr>
        <w:tc>
          <w:tcPr>
            <w:tcW w:w="4140" w:type="dxa"/>
          </w:tcPr>
          <w:p w14:paraId="40A0DF9B" w14:textId="77777777" w:rsidR="00AA146E" w:rsidRPr="00074C25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3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center"/>
          </w:tcPr>
          <w:p w14:paraId="76AF2648" w14:textId="00CC5E6D" w:rsidR="00AA146E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85C845A" w14:textId="77777777" w:rsidR="00AA146E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04E55A0" w14:textId="77777777" w:rsidR="00AA146E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14:paraId="6837A84D" w14:textId="77777777" w:rsidR="00AA146E" w:rsidRPr="00EA5A2C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406F42" w14:textId="4DF759CD" w:rsidR="00AA146E" w:rsidRPr="00EA5A2C" w:rsidRDefault="00AA146E" w:rsidP="008F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(215,552)</w:t>
            </w:r>
          </w:p>
        </w:tc>
        <w:tc>
          <w:tcPr>
            <w:tcW w:w="270" w:type="dxa"/>
          </w:tcPr>
          <w:p w14:paraId="54F91649" w14:textId="77777777" w:rsidR="00AA146E" w:rsidRPr="00EA5A2C" w:rsidRDefault="00AA146E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D8CA27" w14:textId="77777777" w:rsidR="00AA146E" w:rsidRPr="00EA5A2C" w:rsidRDefault="00AA146E" w:rsidP="0026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(182,249)</w:t>
            </w:r>
          </w:p>
        </w:tc>
      </w:tr>
      <w:tr w:rsidR="00AA146E" w:rsidRPr="00B176ED" w14:paraId="766A3719" w14:textId="77777777" w:rsidTr="00BB2FDF">
        <w:trPr>
          <w:trHeight w:hRule="exact" w:val="389"/>
        </w:trPr>
        <w:tc>
          <w:tcPr>
            <w:tcW w:w="4140" w:type="dxa"/>
          </w:tcPr>
          <w:p w14:paraId="2D33B6A3" w14:textId="77777777" w:rsidR="00AA146E" w:rsidRPr="00074C25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F24A02" w14:textId="3B4F25C8" w:rsidR="00AA146E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10E0172" w14:textId="77777777" w:rsidR="00AA146E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5A60A2" w14:textId="77777777" w:rsidR="00AA146E" w:rsidRPr="00EA5A2C" w:rsidRDefault="00AA146E" w:rsidP="00A07525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33A082F" w14:textId="77777777" w:rsidR="00AA146E" w:rsidRPr="00EA5A2C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458CB0B" w14:textId="253CE42B" w:rsidR="00AA146E" w:rsidRPr="00EA5A2C" w:rsidRDefault="00AA146E" w:rsidP="008F7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2,179</w:t>
            </w:r>
          </w:p>
        </w:tc>
        <w:tc>
          <w:tcPr>
            <w:tcW w:w="270" w:type="dxa"/>
          </w:tcPr>
          <w:p w14:paraId="7D7221E9" w14:textId="77777777" w:rsidR="00AA146E" w:rsidRPr="00EA5A2C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8BDB56" w14:textId="77777777" w:rsidR="00AA146E" w:rsidRPr="00EA5A2C" w:rsidRDefault="00AA146E" w:rsidP="0026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1,506</w:t>
            </w:r>
          </w:p>
        </w:tc>
      </w:tr>
    </w:tbl>
    <w:p w14:paraId="446DC29B" w14:textId="77777777" w:rsidR="00B04179" w:rsidRPr="00155BAD" w:rsidRDefault="00B04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27"/>
        <w:gridCol w:w="1086"/>
        <w:gridCol w:w="270"/>
        <w:gridCol w:w="988"/>
        <w:gridCol w:w="270"/>
        <w:gridCol w:w="1085"/>
        <w:gridCol w:w="274"/>
        <w:gridCol w:w="1170"/>
      </w:tblGrid>
      <w:tr w:rsidR="009A63BE" w:rsidRPr="00074C25" w14:paraId="5A7B8119" w14:textId="77777777" w:rsidTr="00263646">
        <w:tc>
          <w:tcPr>
            <w:tcW w:w="4127" w:type="dxa"/>
          </w:tcPr>
          <w:p w14:paraId="45BF2C6A" w14:textId="38422117" w:rsidR="009A63BE" w:rsidRPr="00074C25" w:rsidRDefault="009A63BE" w:rsidP="003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01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4" w:type="dxa"/>
            <w:gridSpan w:val="3"/>
          </w:tcPr>
          <w:p w14:paraId="5217C589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501E93D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55DCC82" w14:textId="77777777" w:rsidR="009A63BE" w:rsidRPr="00074C25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07525" w:rsidRPr="00074C25" w14:paraId="151B708B" w14:textId="77777777" w:rsidTr="00263646">
        <w:tc>
          <w:tcPr>
            <w:tcW w:w="4127" w:type="dxa"/>
          </w:tcPr>
          <w:p w14:paraId="1C00BF8C" w14:textId="6495C82E" w:rsidR="00A07525" w:rsidRPr="009A63BE" w:rsidRDefault="00A07525" w:rsidP="0009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6" w:type="dxa"/>
          </w:tcPr>
          <w:p w14:paraId="63C124E4" w14:textId="0022CF50" w:rsidR="00A07525" w:rsidRPr="00B176ED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E449F3" w:rsidRPr="00E449F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B1202A" w14:textId="77777777" w:rsidR="00A07525" w:rsidRPr="00074C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D2B9CDC" w14:textId="0D82398F" w:rsidR="00A07525" w:rsidRPr="00074C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E449F3" w:rsidRPr="00E449F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2D8734" w14:textId="77777777" w:rsidR="00A07525" w:rsidRPr="00074C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6A8A337" w14:textId="5ABD49B0" w:rsidR="00A07525" w:rsidRPr="00074C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E449F3" w:rsidRPr="00E449F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6E8A6033" w14:textId="77777777" w:rsidR="00A07525" w:rsidRPr="00074C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981F5" w14:textId="4E695D82" w:rsidR="00A07525" w:rsidRPr="00074C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E449F3" w:rsidRPr="00E449F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A07525" w:rsidRPr="00074C25" w14:paraId="4D4A681E" w14:textId="77777777" w:rsidTr="00263646">
        <w:trPr>
          <w:trHeight w:hRule="exact" w:val="360"/>
        </w:trPr>
        <w:tc>
          <w:tcPr>
            <w:tcW w:w="4127" w:type="dxa"/>
          </w:tcPr>
          <w:p w14:paraId="58B9447C" w14:textId="77777777" w:rsidR="00A07525" w:rsidRPr="00155BAD" w:rsidRDefault="00A07525" w:rsidP="00A07525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3" w:type="dxa"/>
            <w:gridSpan w:val="7"/>
          </w:tcPr>
          <w:p w14:paraId="56852788" w14:textId="77777777" w:rsidR="00A07525" w:rsidRPr="00074C25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7525" w14:paraId="5216047A" w14:textId="77777777" w:rsidTr="00263646">
        <w:trPr>
          <w:trHeight w:hRule="exact" w:val="360"/>
        </w:trPr>
        <w:tc>
          <w:tcPr>
            <w:tcW w:w="4127" w:type="dxa"/>
          </w:tcPr>
          <w:p w14:paraId="45133120" w14:textId="711339C7" w:rsidR="00A07525" w:rsidRPr="009A63BE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3B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6" w:type="dxa"/>
          </w:tcPr>
          <w:p w14:paraId="0C5084D3" w14:textId="2C09FF2B" w:rsidR="00A07525" w:rsidRPr="00EC785A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045139" w14:textId="77777777" w:rsidR="00A07525" w:rsidRPr="00074C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8AC9E86" w14:textId="77777777" w:rsidR="00A07525" w:rsidRPr="002136CF" w:rsidRDefault="00A07525" w:rsidP="002136CF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36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4A319B" w14:textId="77777777" w:rsidR="00A07525" w:rsidRPr="00074C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5DC042" w14:textId="5E265129" w:rsidR="00A07525" w:rsidRPr="00EC785A" w:rsidRDefault="000968D3" w:rsidP="0009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5A55941" w14:textId="77777777" w:rsidR="00A07525" w:rsidRPr="00074C25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5DD736" w14:textId="2930CA8E" w:rsidR="00A07525" w:rsidRDefault="00A07525" w:rsidP="0026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40,849</w:t>
            </w:r>
          </w:p>
        </w:tc>
      </w:tr>
      <w:tr w:rsidR="00A07525" w14:paraId="15AAAE4E" w14:textId="77777777" w:rsidTr="00263646">
        <w:trPr>
          <w:trHeight w:hRule="exact" w:val="360"/>
        </w:trPr>
        <w:tc>
          <w:tcPr>
            <w:tcW w:w="4127" w:type="dxa"/>
          </w:tcPr>
          <w:p w14:paraId="22C586C4" w14:textId="2145D628" w:rsidR="00A07525" w:rsidRPr="009A63BE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6" w:type="dxa"/>
          </w:tcPr>
          <w:p w14:paraId="0ECFD48A" w14:textId="168EDB48" w:rsidR="00A07525" w:rsidRPr="00EC785A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19629C" w14:textId="77777777" w:rsidR="00A07525" w:rsidRPr="00074C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6E8E885" w14:textId="3CFD4D20" w:rsidR="00A07525" w:rsidRPr="002136CF" w:rsidRDefault="00A07525" w:rsidP="002136CF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136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2CF4BB" w14:textId="77777777" w:rsidR="00A07525" w:rsidRPr="00074C25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B58F89" w14:textId="3D7DF6E0" w:rsidR="00A07525" w:rsidRPr="00EC785A" w:rsidRDefault="00AA146E" w:rsidP="00394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33,303</w:t>
            </w:r>
          </w:p>
        </w:tc>
        <w:tc>
          <w:tcPr>
            <w:tcW w:w="274" w:type="dxa"/>
          </w:tcPr>
          <w:p w14:paraId="3B50604C" w14:textId="77777777" w:rsidR="00A07525" w:rsidRPr="00074C25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B222C" w14:textId="17B4B6F9" w:rsidR="00A07525" w:rsidRDefault="00A07525" w:rsidP="0026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14,974</w:t>
            </w:r>
          </w:p>
        </w:tc>
      </w:tr>
      <w:tr w:rsidR="00A07525" w:rsidRPr="00315CD6" w14:paraId="29E9D9D2" w14:textId="77777777" w:rsidTr="00263646">
        <w:tc>
          <w:tcPr>
            <w:tcW w:w="4127" w:type="dxa"/>
          </w:tcPr>
          <w:p w14:paraId="69EB000A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776D81A1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130350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5772D76C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BF2F63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89CB0C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13F5C5B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C6F675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A07525" w:rsidRPr="00315CD6" w14:paraId="2C0AF01F" w14:textId="77777777" w:rsidTr="00263646">
        <w:tc>
          <w:tcPr>
            <w:tcW w:w="4127" w:type="dxa"/>
          </w:tcPr>
          <w:p w14:paraId="029D6D62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6C79FC13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C85CF1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07A253A9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702028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5D8E8D59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0D1820C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76E3B8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2136CF" w:rsidRPr="00315CD6" w14:paraId="5D7837B0" w14:textId="77777777" w:rsidTr="00263646">
        <w:tc>
          <w:tcPr>
            <w:tcW w:w="4127" w:type="dxa"/>
          </w:tcPr>
          <w:p w14:paraId="36AE9453" w14:textId="77777777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627D10D6" w14:textId="77777777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FBD607" w14:textId="77777777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424EC726" w14:textId="77777777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3AD957" w14:textId="77777777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B0C4F5" w14:textId="77777777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F80C97E" w14:textId="77777777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BE9C1F" w14:textId="77777777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A07525" w:rsidRPr="00315CD6" w14:paraId="71A672B2" w14:textId="77777777" w:rsidTr="00263646">
        <w:tc>
          <w:tcPr>
            <w:tcW w:w="4127" w:type="dxa"/>
          </w:tcPr>
          <w:p w14:paraId="2073A4AF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br w:type="page"/>
            </w: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44" w:type="dxa"/>
            <w:gridSpan w:val="3"/>
          </w:tcPr>
          <w:p w14:paraId="0F81907D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890C6C0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525AE8E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A07525" w:rsidRPr="00315CD6" w14:paraId="1B54D3DF" w14:textId="77777777" w:rsidTr="00263646">
        <w:tc>
          <w:tcPr>
            <w:tcW w:w="4127" w:type="dxa"/>
          </w:tcPr>
          <w:p w14:paraId="198B1333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76C3AD0" w14:textId="5AD042E8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E18E247" w14:textId="77777777" w:rsidR="00A07525" w:rsidRPr="005C5343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BAD97C7" w14:textId="524AEF98" w:rsidR="00A07525" w:rsidRPr="005C5343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427E08DA" w14:textId="65D2B7F2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4" w:type="dxa"/>
          </w:tcPr>
          <w:p w14:paraId="7826622B" w14:textId="77777777" w:rsidR="00A07525" w:rsidRPr="005C5343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0F6B1" w14:textId="042EB298" w:rsidR="00A07525" w:rsidRPr="005C5343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07525" w:rsidRPr="00315CD6" w14:paraId="594B13EB" w14:textId="77777777" w:rsidTr="00263646">
        <w:tc>
          <w:tcPr>
            <w:tcW w:w="4127" w:type="dxa"/>
          </w:tcPr>
          <w:p w14:paraId="2050D753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8613F4D" w14:textId="47164938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5C65700" w14:textId="77777777" w:rsidR="00A07525" w:rsidRPr="005C5343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5044F4D" w14:textId="37D93879" w:rsidR="00A07525" w:rsidRPr="005C5343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032C975" w14:textId="64BC7320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14:paraId="17678637" w14:textId="77777777" w:rsidR="00A07525" w:rsidRPr="005C5343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94B75B" w14:textId="097DC5CC" w:rsidR="00A07525" w:rsidRPr="005C5343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07525" w:rsidRPr="00315CD6" w14:paraId="08617E9C" w14:textId="77777777" w:rsidTr="00263646">
        <w:tc>
          <w:tcPr>
            <w:tcW w:w="4127" w:type="dxa"/>
          </w:tcPr>
          <w:p w14:paraId="304813EF" w14:textId="3594ACAD" w:rsidR="00A07525" w:rsidRPr="005C5343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58319170" w14:textId="44D9B268" w:rsidR="00A07525" w:rsidRPr="005C53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840C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00A558D2" w14:textId="77777777" w:rsidR="00A07525" w:rsidRPr="005C53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624D2FAD" w14:textId="42919733" w:rsidR="00A07525" w:rsidRPr="005C53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840C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62AF350" w14:textId="77777777" w:rsidR="00A07525" w:rsidRPr="005C5343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8C525D7" w14:textId="67CBA8A5" w:rsidR="00A07525" w:rsidRPr="005C53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840C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4" w:type="dxa"/>
            <w:vAlign w:val="center"/>
          </w:tcPr>
          <w:p w14:paraId="3E49AAE2" w14:textId="77777777" w:rsidR="00A07525" w:rsidRPr="005C53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2B2D6AA8" w14:textId="3EE54A11" w:rsidR="00A07525" w:rsidRPr="005C5343" w:rsidRDefault="00A07525" w:rsidP="00A075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840C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07525" w:rsidRPr="00315CD6" w14:paraId="32F9342D" w14:textId="77777777" w:rsidTr="00263646">
        <w:tc>
          <w:tcPr>
            <w:tcW w:w="4127" w:type="dxa"/>
          </w:tcPr>
          <w:p w14:paraId="1F42D667" w14:textId="77777777" w:rsidR="00A07525" w:rsidRPr="000A1418" w:rsidRDefault="00A07525" w:rsidP="00A07525">
            <w:pPr>
              <w:spacing w:line="240" w:lineRule="auto"/>
              <w:ind w:lef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3" w:type="dxa"/>
            <w:gridSpan w:val="7"/>
          </w:tcPr>
          <w:p w14:paraId="6227FBF1" w14:textId="701211C7" w:rsidR="00A07525" w:rsidRPr="005C5343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36CF" w:rsidRPr="00315CD6" w14:paraId="483E82BC" w14:textId="77777777" w:rsidTr="00263646">
        <w:tc>
          <w:tcPr>
            <w:tcW w:w="4127" w:type="dxa"/>
          </w:tcPr>
          <w:p w14:paraId="7050D40B" w14:textId="23B145D6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6" w:type="dxa"/>
          </w:tcPr>
          <w:p w14:paraId="67E38C26" w14:textId="77777777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B03B781" w14:textId="77777777" w:rsidR="002136CF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2136CF" w:rsidRPr="005C534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7340CC6" w14:textId="77777777" w:rsidR="002136CF" w:rsidRPr="005C5343" w:rsidRDefault="002136CF" w:rsidP="0009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2DADB7B" w14:textId="77777777" w:rsidR="002136CF" w:rsidRPr="005C5343" w:rsidRDefault="002136CF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29F1B" w14:textId="77777777" w:rsidR="002136CF" w:rsidRPr="006C5CF3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46E" w:rsidRPr="00315CD6" w14:paraId="7BD86AFA" w14:textId="77777777" w:rsidTr="00263646">
        <w:tc>
          <w:tcPr>
            <w:tcW w:w="4127" w:type="dxa"/>
          </w:tcPr>
          <w:p w14:paraId="1D538435" w14:textId="77777777" w:rsidR="00AA146E" w:rsidRPr="005C534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6" w:type="dxa"/>
          </w:tcPr>
          <w:p w14:paraId="2803A146" w14:textId="311E6920" w:rsidR="00AA146E" w:rsidRPr="005C534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3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AA146E" w:rsidRPr="005C534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E49AE3C" w14:textId="77777777" w:rsidR="00AA146E" w:rsidRPr="002136CF" w:rsidRDefault="00AA146E" w:rsidP="002136CF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36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AA146E" w:rsidRPr="005C534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37246F" w14:textId="15F443CD" w:rsidR="00AA146E" w:rsidRPr="005C5343" w:rsidRDefault="00AA146E" w:rsidP="0009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59,250</w:t>
            </w:r>
          </w:p>
        </w:tc>
        <w:tc>
          <w:tcPr>
            <w:tcW w:w="274" w:type="dxa"/>
          </w:tcPr>
          <w:p w14:paraId="147D7977" w14:textId="77777777" w:rsidR="00AA146E" w:rsidRPr="005C5343" w:rsidRDefault="00AA146E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A9741E" w14:textId="56A6414B" w:rsidR="00AA146E" w:rsidRPr="005C5343" w:rsidRDefault="00AA146E" w:rsidP="0009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52,144</w:t>
            </w:r>
          </w:p>
        </w:tc>
      </w:tr>
      <w:tr w:rsidR="00AA146E" w:rsidRPr="00315CD6" w14:paraId="40F1C43C" w14:textId="77777777" w:rsidTr="00263646">
        <w:tc>
          <w:tcPr>
            <w:tcW w:w="4127" w:type="dxa"/>
          </w:tcPr>
          <w:p w14:paraId="388CEEFC" w14:textId="77777777" w:rsidR="00AA146E" w:rsidRPr="005C5343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76B3B7BB" w:rsidR="00AA146E" w:rsidRPr="005B0640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AA146E" w:rsidRPr="005B0640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77777777" w:rsidR="00AA146E" w:rsidRPr="002136CF" w:rsidRDefault="00AA146E" w:rsidP="002136CF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3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AA146E" w:rsidRPr="005B0640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56D9C68B" w:rsidR="00AA146E" w:rsidRPr="005B0640" w:rsidRDefault="00AA146E" w:rsidP="0009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59,250</w:t>
            </w:r>
          </w:p>
        </w:tc>
        <w:tc>
          <w:tcPr>
            <w:tcW w:w="274" w:type="dxa"/>
          </w:tcPr>
          <w:p w14:paraId="414BB441" w14:textId="77777777" w:rsidR="00AA146E" w:rsidRPr="005B0640" w:rsidRDefault="00AA146E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4C0F146C" w:rsidR="00AA146E" w:rsidRPr="005B0640" w:rsidRDefault="00AA146E" w:rsidP="0009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52,144</w:t>
            </w:r>
          </w:p>
        </w:tc>
      </w:tr>
    </w:tbl>
    <w:p w14:paraId="16021228" w14:textId="77777777" w:rsidR="001E2FAF" w:rsidRPr="002136CF" w:rsidRDefault="001E2FA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23"/>
        <w:gridCol w:w="1080"/>
        <w:gridCol w:w="287"/>
        <w:gridCol w:w="990"/>
        <w:gridCol w:w="270"/>
        <w:gridCol w:w="1080"/>
        <w:gridCol w:w="236"/>
        <w:gridCol w:w="1204"/>
      </w:tblGrid>
      <w:tr w:rsidR="00842835" w:rsidRPr="00315CD6" w14:paraId="5C049247" w14:textId="77777777" w:rsidTr="00263646">
        <w:tc>
          <w:tcPr>
            <w:tcW w:w="4123" w:type="dxa"/>
          </w:tcPr>
          <w:p w14:paraId="11376DF6" w14:textId="77777777" w:rsidR="00842835" w:rsidRPr="00315CD6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 w:hanging="8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vAlign w:val="center"/>
          </w:tcPr>
          <w:p w14:paraId="168226C6" w14:textId="10D4748E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7" w:type="dxa"/>
            <w:vAlign w:val="center"/>
          </w:tcPr>
          <w:p w14:paraId="1A163A72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1CCE9F3" w14:textId="6DC3EFD3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37F482" w14:textId="77777777" w:rsidR="00842835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6ABE1EA" w14:textId="7C51EB7C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B069ACE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center"/>
          </w:tcPr>
          <w:p w14:paraId="476DD802" w14:textId="6A6D408A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A146E" w:rsidRPr="00315CD6" w14:paraId="2087C273" w14:textId="77777777" w:rsidTr="00263646">
        <w:tc>
          <w:tcPr>
            <w:tcW w:w="4123" w:type="dxa"/>
          </w:tcPr>
          <w:p w14:paraId="0F7C2191" w14:textId="77777777" w:rsidR="00AA146E" w:rsidRPr="00315CD6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206097" w14:textId="6A88324D" w:rsidR="00AA146E" w:rsidRPr="00315CD6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3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7D263B12" w14:textId="77777777" w:rsidR="00AA146E" w:rsidRPr="00315CD6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526E9" w14:textId="77777777" w:rsidR="00AA146E" w:rsidRPr="002136CF" w:rsidRDefault="00AA146E" w:rsidP="002136CF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36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A29EC6" w14:textId="77777777" w:rsidR="00AA146E" w:rsidRPr="00315CD6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1DB82" w14:textId="7BA2AFBD" w:rsidR="00AA146E" w:rsidRPr="00315CD6" w:rsidRDefault="00AA146E" w:rsidP="0009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46,781</w:t>
            </w:r>
          </w:p>
        </w:tc>
        <w:tc>
          <w:tcPr>
            <w:tcW w:w="236" w:type="dxa"/>
            <w:vAlign w:val="bottom"/>
          </w:tcPr>
          <w:p w14:paraId="2D3EF24E" w14:textId="77777777" w:rsidR="00AA146E" w:rsidRPr="00315CD6" w:rsidRDefault="00AA146E" w:rsidP="00A0752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62E25946" w14:textId="3E73321E" w:rsidR="00AA146E" w:rsidRPr="00315CD6" w:rsidRDefault="00AA146E" w:rsidP="0009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48,335</w:t>
            </w:r>
          </w:p>
        </w:tc>
      </w:tr>
      <w:tr w:rsidR="00AA146E" w:rsidRPr="00315CD6" w14:paraId="6C2D8D0C" w14:textId="77777777" w:rsidTr="00263646">
        <w:tc>
          <w:tcPr>
            <w:tcW w:w="4123" w:type="dxa"/>
          </w:tcPr>
          <w:p w14:paraId="133B7E76" w14:textId="77777777" w:rsidR="00AA146E" w:rsidRPr="00315CD6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6F2FAF" w14:textId="05FEAB0A" w:rsidR="00AA146E" w:rsidRPr="007B2165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00853CF9" w14:textId="77777777" w:rsidR="00AA146E" w:rsidRPr="007B2165" w:rsidRDefault="00AA146E" w:rsidP="00A07525">
            <w:pPr>
              <w:pStyle w:val="a0"/>
              <w:tabs>
                <w:tab w:val="decimal" w:pos="775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80BB41" w14:textId="77777777" w:rsidR="00AA146E" w:rsidRPr="002136CF" w:rsidRDefault="00AA146E" w:rsidP="002136CF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3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C7930" w14:textId="77777777" w:rsidR="00AA146E" w:rsidRPr="007B2165" w:rsidRDefault="00AA146E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E22434" w14:textId="2B3CDF6C" w:rsidR="00AA146E" w:rsidRPr="007B2165" w:rsidRDefault="00AA146E" w:rsidP="0009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46,781</w:t>
            </w:r>
          </w:p>
        </w:tc>
        <w:tc>
          <w:tcPr>
            <w:tcW w:w="236" w:type="dxa"/>
          </w:tcPr>
          <w:p w14:paraId="5E93C790" w14:textId="77777777" w:rsidR="00AA146E" w:rsidRPr="007B2165" w:rsidRDefault="00AA146E" w:rsidP="00A0752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65BD5FF" w14:textId="6FDCA1F0" w:rsidR="00AA146E" w:rsidRPr="007B2165" w:rsidRDefault="00AA146E" w:rsidP="0009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48,335</w:t>
            </w:r>
          </w:p>
        </w:tc>
      </w:tr>
    </w:tbl>
    <w:p w14:paraId="1D053FE1" w14:textId="053F1545" w:rsidR="00795920" w:rsidRPr="002136CF" w:rsidRDefault="0079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639908C1" w14:textId="77777777" w:rsidR="00EA3AEC" w:rsidRPr="000A0940" w:rsidRDefault="00EA3AEC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0A0940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00F1BE97" w14:textId="77777777" w:rsidR="00EA3AEC" w:rsidRPr="00435FAC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55295E9A" w14:textId="3FA8A6DD" w:rsidR="000B1721" w:rsidRPr="000A0940" w:rsidRDefault="00AA723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 xml:space="preserve">ณ </w:t>
      </w:r>
      <w:r w:rsidR="00B80CA4" w:rsidRPr="000A09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 w:rsidR="005C5343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E7347E">
        <w:rPr>
          <w:rFonts w:ascii="Angsana New" w:hAnsi="Angsana New"/>
          <w:sz w:val="30"/>
          <w:szCs w:val="30"/>
        </w:rPr>
        <w:t>256</w:t>
      </w:r>
      <w:r w:rsidR="00E449F3" w:rsidRPr="00E449F3">
        <w:rPr>
          <w:rFonts w:ascii="Angsana New" w:hAnsi="Angsana New" w:hint="cs"/>
          <w:sz w:val="30"/>
          <w:szCs w:val="30"/>
        </w:rPr>
        <w:t>5</w:t>
      </w:r>
      <w:r w:rsidR="00E7347E">
        <w:rPr>
          <w:rFonts w:ascii="Angsana New" w:hAnsi="Angsana New"/>
          <w:sz w:val="30"/>
          <w:szCs w:val="30"/>
        </w:rPr>
        <w:t xml:space="preserve"> </w:t>
      </w:r>
      <w:r w:rsidR="00171149" w:rsidRPr="000A0940">
        <w:rPr>
          <w:rFonts w:ascii="Angsana New" w:hAnsi="Angsana New"/>
          <w:sz w:val="30"/>
          <w:szCs w:val="30"/>
          <w:cs/>
        </w:rPr>
        <w:t>กลุ่มบริษัท</w:t>
      </w:r>
      <w:r w:rsidR="00EA3AEC" w:rsidRPr="000A0940">
        <w:rPr>
          <w:rFonts w:ascii="Angsana New" w:hAnsi="Angsana New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2F1F192F" w14:textId="77777777" w:rsidR="00FF6590" w:rsidRPr="00435FAC" w:rsidRDefault="00FF6590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5715D9D8" w14:textId="77777777" w:rsidR="00F47696" w:rsidRPr="000A0940" w:rsidRDefault="00F47696" w:rsidP="00EF7317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A1C3F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5F6923" w:rsidRPr="000A09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7C530F07" w14:textId="77777777" w:rsidR="00F47696" w:rsidRPr="00435FAC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9747E66" w14:textId="5BF233D2" w:rsidR="008919F3" w:rsidRPr="001A6B3E" w:rsidRDefault="000E66BF" w:rsidP="005C5343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A6B3E">
        <w:rPr>
          <w:rFonts w:ascii="Angsana New" w:hAnsi="Angsana New" w:hint="cs"/>
          <w:spacing w:val="-4"/>
          <w:sz w:val="30"/>
          <w:szCs w:val="30"/>
          <w:cs/>
        </w:rPr>
        <w:t>บริษัทได้ทำสั</w:t>
      </w:r>
      <w:r w:rsidR="009C7AF3" w:rsidRPr="001A6B3E">
        <w:rPr>
          <w:rFonts w:ascii="Angsana New" w:hAnsi="Angsana New" w:hint="cs"/>
          <w:spacing w:val="-4"/>
          <w:sz w:val="30"/>
          <w:szCs w:val="30"/>
          <w:cs/>
        </w:rPr>
        <w:t>ญญาเงินให้กู้ยืมกับบริษัทย่อยสาม</w:t>
      </w:r>
      <w:r w:rsidRPr="001A6B3E">
        <w:rPr>
          <w:rFonts w:ascii="Angsana New" w:hAnsi="Angsana New" w:hint="cs"/>
          <w:spacing w:val="-4"/>
          <w:sz w:val="30"/>
          <w:szCs w:val="30"/>
          <w:cs/>
        </w:rPr>
        <w:t>แห่งโดยมีอัตราดอกเบี้ยตามที่กำหนดในสัญญา เงินต้นและดอกเบี้ย</w:t>
      </w:r>
      <w:r w:rsidR="001D17AF" w:rsidRPr="001A6B3E">
        <w:rPr>
          <w:rFonts w:ascii="Angsana New" w:hAnsi="Angsana New"/>
          <w:spacing w:val="-4"/>
          <w:sz w:val="30"/>
          <w:szCs w:val="30"/>
        </w:rPr>
        <w:t xml:space="preserve"> </w:t>
      </w:r>
      <w:r w:rsidR="001A6B3E">
        <w:rPr>
          <w:rFonts w:ascii="Angsana New" w:hAnsi="Angsana New"/>
          <w:spacing w:val="-4"/>
          <w:sz w:val="30"/>
          <w:szCs w:val="30"/>
        </w:rPr>
        <w:br/>
      </w:r>
      <w:r w:rsidRPr="001A6B3E">
        <w:rPr>
          <w:rFonts w:ascii="Angsana New" w:hAnsi="Angsana New" w:hint="cs"/>
          <w:spacing w:val="-4"/>
          <w:sz w:val="30"/>
          <w:szCs w:val="30"/>
          <w:cs/>
        </w:rPr>
        <w:t xml:space="preserve">มีกำหนดชำระคืนภายใน </w:t>
      </w:r>
      <w:r w:rsidR="00D830A6" w:rsidRPr="001A6B3E">
        <w:rPr>
          <w:rFonts w:ascii="Angsana New" w:hAnsi="Angsana New"/>
          <w:spacing w:val="-4"/>
          <w:sz w:val="30"/>
          <w:szCs w:val="30"/>
        </w:rPr>
        <w:t>1</w:t>
      </w:r>
      <w:r w:rsidRPr="001A6B3E">
        <w:rPr>
          <w:rFonts w:ascii="Angsana New" w:hAnsi="Angsana New"/>
          <w:spacing w:val="-4"/>
          <w:sz w:val="30"/>
          <w:szCs w:val="30"/>
        </w:rPr>
        <w:t xml:space="preserve"> </w:t>
      </w:r>
      <w:r w:rsidRPr="001A6B3E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นับจากวันที่สัญญา ข้อกำหนดและเงื่อนไขสามารถเปลี่ยนแปลงได้ตามความยินยอม</w:t>
      </w:r>
      <w:r w:rsidR="001A6B3E">
        <w:rPr>
          <w:rFonts w:ascii="Angsana New" w:hAnsi="Angsana New"/>
          <w:spacing w:val="-4"/>
          <w:sz w:val="30"/>
          <w:szCs w:val="30"/>
        </w:rPr>
        <w:br/>
      </w:r>
      <w:r w:rsidRPr="001A6B3E">
        <w:rPr>
          <w:rFonts w:ascii="Angsana New" w:hAnsi="Angsana New" w:hint="cs"/>
          <w:spacing w:val="-4"/>
          <w:sz w:val="30"/>
          <w:szCs w:val="30"/>
          <w:cs/>
        </w:rPr>
        <w:t xml:space="preserve">เป็นลายลักษณ์อักษรของทั้งสองฝ่าย ณ วันที่ </w:t>
      </w:r>
      <w:r w:rsidR="00842835" w:rsidRPr="001A6B3E">
        <w:rPr>
          <w:rFonts w:ascii="Angsana New" w:hAnsi="Angsana New"/>
          <w:spacing w:val="-4"/>
          <w:sz w:val="30"/>
          <w:szCs w:val="30"/>
        </w:rPr>
        <w:t xml:space="preserve">30 </w:t>
      </w:r>
      <w:r w:rsidR="00842835" w:rsidRPr="001A6B3E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E7347E" w:rsidRPr="001A6B3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7347E" w:rsidRPr="001A6B3E">
        <w:rPr>
          <w:rFonts w:ascii="Angsana New" w:hAnsi="Angsana New"/>
          <w:spacing w:val="-4"/>
          <w:sz w:val="30"/>
          <w:szCs w:val="30"/>
        </w:rPr>
        <w:t>256</w:t>
      </w:r>
      <w:r w:rsidR="00E449F3" w:rsidRPr="00E449F3">
        <w:rPr>
          <w:rFonts w:ascii="Angsana New" w:hAnsi="Angsana New" w:hint="cs"/>
          <w:spacing w:val="-4"/>
          <w:sz w:val="30"/>
          <w:szCs w:val="30"/>
        </w:rPr>
        <w:t>5</w:t>
      </w:r>
      <w:r w:rsidRPr="001A6B3E">
        <w:rPr>
          <w:rFonts w:ascii="Angsana New" w:hAnsi="Angsana New"/>
          <w:spacing w:val="-4"/>
          <w:sz w:val="30"/>
          <w:szCs w:val="30"/>
        </w:rPr>
        <w:t xml:space="preserve"> </w:t>
      </w:r>
      <w:r w:rsidRPr="001A6B3E">
        <w:rPr>
          <w:rFonts w:ascii="Angsana New" w:hAnsi="Angsana New" w:hint="cs"/>
          <w:spacing w:val="-4"/>
          <w:sz w:val="30"/>
          <w:szCs w:val="30"/>
          <w:cs/>
        </w:rPr>
        <w:t>ยอดเงินกู้</w:t>
      </w:r>
      <w:r w:rsidR="00DE785C" w:rsidRPr="001A6B3E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1A6B3E">
        <w:rPr>
          <w:rFonts w:ascii="Angsana New" w:hAnsi="Angsana New" w:hint="cs"/>
          <w:spacing w:val="-4"/>
          <w:sz w:val="30"/>
          <w:szCs w:val="30"/>
          <w:cs/>
        </w:rPr>
        <w:t>คงเหลือมีจำนวน</w:t>
      </w:r>
      <w:r w:rsidR="00581EF1" w:rsidRPr="001A6B3E">
        <w:rPr>
          <w:rFonts w:ascii="Angsana New" w:hAnsi="Angsana New"/>
          <w:spacing w:val="-4"/>
          <w:sz w:val="30"/>
          <w:szCs w:val="30"/>
        </w:rPr>
        <w:t xml:space="preserve"> </w:t>
      </w:r>
      <w:r w:rsidR="00AA146E" w:rsidRPr="001A6B3E">
        <w:rPr>
          <w:rFonts w:ascii="Angsana New" w:hAnsi="Angsana New"/>
          <w:spacing w:val="-4"/>
          <w:sz w:val="30"/>
          <w:szCs w:val="30"/>
        </w:rPr>
        <w:t>217.7</w:t>
      </w:r>
      <w:r w:rsidR="00E7347E" w:rsidRPr="001A6B3E">
        <w:rPr>
          <w:rFonts w:ascii="Angsana New" w:hAnsi="Angsana New"/>
          <w:spacing w:val="-4"/>
          <w:sz w:val="30"/>
          <w:szCs w:val="30"/>
        </w:rPr>
        <w:t xml:space="preserve"> </w:t>
      </w:r>
      <w:r w:rsidR="003133FF" w:rsidRPr="001A6B3E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1A6B3E" w:rsidRPr="001A6B3E">
        <w:rPr>
          <w:rFonts w:ascii="Angsana New" w:hAnsi="Angsana New"/>
          <w:spacing w:val="-4"/>
          <w:sz w:val="30"/>
          <w:szCs w:val="30"/>
        </w:rPr>
        <w:br/>
      </w:r>
      <w:r w:rsidR="003133FF" w:rsidRPr="001A6B3E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D130F3" w:rsidRPr="001A6B3E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D830A6" w:rsidRPr="001A6B3E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3133FF" w:rsidRPr="001A6B3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133FF" w:rsidRPr="001A6B3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CF50EF" w:rsidRPr="001A6B3E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D130F3" w:rsidRPr="001A6B3E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CF50EF" w:rsidRPr="001A6B3E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E449F3" w:rsidRPr="00E449F3">
        <w:rPr>
          <w:rFonts w:ascii="Angsana New" w:hAnsi="Angsana New" w:hint="cs"/>
          <w:i/>
          <w:iCs/>
          <w:spacing w:val="-4"/>
          <w:sz w:val="30"/>
          <w:szCs w:val="30"/>
        </w:rPr>
        <w:t>4</w:t>
      </w:r>
      <w:r w:rsidR="003133FF" w:rsidRPr="001A6B3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E449F3" w:rsidRPr="00E449F3">
        <w:rPr>
          <w:rFonts w:ascii="Angsana New" w:hAnsi="Angsana New" w:hint="cs"/>
          <w:i/>
          <w:iCs/>
          <w:spacing w:val="-4"/>
          <w:sz w:val="30"/>
          <w:szCs w:val="30"/>
        </w:rPr>
        <w:t>183</w:t>
      </w:r>
      <w:r w:rsidR="002136CF" w:rsidRPr="001A6B3E">
        <w:rPr>
          <w:rFonts w:ascii="Angsana New" w:hAnsi="Angsana New" w:hint="cs"/>
          <w:i/>
          <w:iCs/>
          <w:spacing w:val="-4"/>
          <w:sz w:val="30"/>
          <w:szCs w:val="30"/>
          <w:cs/>
        </w:rPr>
        <w:t>.</w:t>
      </w:r>
      <w:r w:rsidR="00E449F3" w:rsidRPr="00E449F3">
        <w:rPr>
          <w:rFonts w:ascii="Angsana New" w:hAnsi="Angsana New" w:hint="cs"/>
          <w:i/>
          <w:iCs/>
          <w:spacing w:val="-4"/>
          <w:sz w:val="30"/>
          <w:szCs w:val="30"/>
        </w:rPr>
        <w:t>8</w:t>
      </w:r>
      <w:r w:rsidR="0035011B" w:rsidRPr="001A6B3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A6B3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A6B3E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3133FF" w:rsidRPr="001A6B3E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13339E32" w14:textId="77777777" w:rsidR="001E2FAF" w:rsidRPr="001C4809" w:rsidRDefault="001E2FAF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sz w:val="20"/>
          <w:szCs w:val="20"/>
        </w:rPr>
      </w:pPr>
    </w:p>
    <w:p w14:paraId="3E489FE2" w14:textId="77777777" w:rsidR="00EA3AEC" w:rsidRPr="000A0940" w:rsidRDefault="00865CBC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30"/>
          <w:szCs w:val="30"/>
        </w:rPr>
      </w:pPr>
      <w:r w:rsidRPr="000A0940">
        <w:rPr>
          <w:rFonts w:ascii="Angsana New" w:hAnsi="Angsana New"/>
          <w:sz w:val="30"/>
          <w:szCs w:val="30"/>
        </w:rPr>
        <w:tab/>
      </w:r>
      <w:r w:rsidR="00EA3AEC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032A7207" w14:textId="77777777" w:rsidR="00A43014" w:rsidRPr="001C4809" w:rsidRDefault="00A43014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46E436C" w14:textId="4FC13E96" w:rsidR="00863684" w:rsidRDefault="00EA3AEC" w:rsidP="00BB2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</w:rPr>
      </w:pPr>
      <w:r w:rsidRPr="000A0940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1A1C3F" w:rsidRPr="000A0940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0A0940">
        <w:rPr>
          <w:rFonts w:ascii="Angsana New" w:hAnsi="Angsana New"/>
          <w:sz w:val="30"/>
          <w:szCs w:val="30"/>
          <w:cs/>
        </w:rPr>
        <w:t xml:space="preserve"> ซึ่งเป็นบริษัทย่อย</w:t>
      </w:r>
      <w:r w:rsidR="000C0E75" w:rsidRPr="000A0940">
        <w:rPr>
          <w:rFonts w:ascii="Angsana New" w:hAnsi="Angsana New"/>
          <w:sz w:val="30"/>
          <w:szCs w:val="30"/>
          <w:cs/>
        </w:rPr>
        <w:t xml:space="preserve"> โดย</w:t>
      </w:r>
      <w:r w:rsidRPr="000A0940">
        <w:rPr>
          <w:rFonts w:ascii="Angsana New" w:hAnsi="Angsana New"/>
          <w:sz w:val="30"/>
          <w:szCs w:val="30"/>
          <w:cs/>
        </w:rPr>
        <w:t>บริษัทตกลงที่จะผลิตและจัดหาสินค้า</w:t>
      </w:r>
      <w:r w:rsidR="001A1C3F" w:rsidRPr="000A0940">
        <w:rPr>
          <w:rFonts w:ascii="Angsana New" w:hAnsi="Angsana New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0A0940">
        <w:rPr>
          <w:rFonts w:ascii="Angsana New" w:hAnsi="Angsana New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0A0940">
        <w:rPr>
          <w:rFonts w:ascii="Angsana New" w:hAnsi="Angsana New"/>
          <w:sz w:val="30"/>
          <w:szCs w:val="30"/>
        </w:rPr>
        <w:t>GMP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="00D830A6" w:rsidRPr="000A0940">
        <w:rPr>
          <w:rFonts w:ascii="Angsana New" w:hAnsi="Angsana New"/>
          <w:sz w:val="30"/>
          <w:szCs w:val="30"/>
        </w:rPr>
        <w:t>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</w:p>
    <w:p w14:paraId="565909AE" w14:textId="4D518AAF" w:rsidR="00B81D01" w:rsidRDefault="00863684" w:rsidP="0086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E37B92F" w14:textId="7653D28A" w:rsidR="00E21ABB" w:rsidRPr="000A0940" w:rsidRDefault="00B81D01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="00E21ABB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2AC7FFD7" w14:textId="77777777" w:rsidR="00E21ABB" w:rsidRPr="001C4809" w:rsidRDefault="00E21ABB" w:rsidP="00B80CA4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0A5C7BB" w14:textId="135DAC52" w:rsidR="00D2285F" w:rsidRPr="009962E3" w:rsidRDefault="00E21ABB" w:rsidP="002E5ACC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9962E3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D830A6" w:rsidRPr="009962E3">
        <w:rPr>
          <w:rFonts w:ascii="Angsana New" w:hAnsi="Angsana New"/>
          <w:spacing w:val="-2"/>
          <w:sz w:val="30"/>
          <w:szCs w:val="30"/>
        </w:rPr>
        <w:t>1</w:t>
      </w:r>
      <w:r w:rsidRPr="009962E3">
        <w:rPr>
          <w:rFonts w:ascii="Angsana New" w:hAnsi="Angsana New"/>
          <w:spacing w:val="-2"/>
          <w:sz w:val="30"/>
          <w:szCs w:val="30"/>
        </w:rPr>
        <w:t xml:space="preserve"> </w:t>
      </w:r>
      <w:r w:rsidRPr="009962E3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="00CF50EF" w:rsidRPr="009962E3">
        <w:rPr>
          <w:rFonts w:ascii="Angsana New" w:hAnsi="Angsana New"/>
          <w:spacing w:val="-2"/>
          <w:sz w:val="30"/>
          <w:szCs w:val="30"/>
        </w:rPr>
        <w:t>2</w:t>
      </w:r>
      <w:r w:rsidR="00D130F3" w:rsidRPr="009962E3">
        <w:rPr>
          <w:rFonts w:ascii="Angsana New" w:hAnsi="Angsana New"/>
          <w:spacing w:val="-2"/>
          <w:sz w:val="30"/>
          <w:szCs w:val="30"/>
        </w:rPr>
        <w:t>55</w:t>
      </w:r>
      <w:r w:rsidR="001855F0" w:rsidRPr="009962E3">
        <w:rPr>
          <w:rFonts w:ascii="Angsana New" w:hAnsi="Angsana New"/>
          <w:spacing w:val="-2"/>
          <w:sz w:val="30"/>
          <w:szCs w:val="30"/>
        </w:rPr>
        <w:t>8</w:t>
      </w:r>
      <w:r w:rsidRPr="009962E3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บริษัทได้ทำสัญญาบริการกับ </w:t>
      </w:r>
      <w:r w:rsidRPr="009962E3">
        <w:rPr>
          <w:rFonts w:ascii="Angsana New" w:hAnsi="Angsana New"/>
          <w:spacing w:val="-2"/>
          <w:sz w:val="30"/>
          <w:szCs w:val="30"/>
        </w:rPr>
        <w:t xml:space="preserve">Mega Lifesciences Private Limited </w:t>
      </w:r>
      <w:r w:rsidRPr="009962E3">
        <w:rPr>
          <w:rFonts w:ascii="Angsana New" w:hAnsi="Angsana New"/>
          <w:spacing w:val="-2"/>
          <w:sz w:val="30"/>
          <w:szCs w:val="30"/>
          <w:cs/>
        </w:rPr>
        <w:t>ซึ่งเป็นบริษัทย่อย</w:t>
      </w:r>
      <w:r w:rsidR="008D1E90">
        <w:rPr>
          <w:rFonts w:ascii="Angsana New" w:hAnsi="Angsana New"/>
          <w:spacing w:val="-2"/>
          <w:sz w:val="30"/>
          <w:szCs w:val="30"/>
        </w:rPr>
        <w:br/>
      </w:r>
      <w:r w:rsidR="00BD734E" w:rsidRPr="009962E3">
        <w:rPr>
          <w:rFonts w:ascii="Angsana New" w:hAnsi="Angsana New"/>
          <w:spacing w:val="-2"/>
          <w:sz w:val="30"/>
          <w:szCs w:val="30"/>
          <w:cs/>
        </w:rPr>
        <w:t>ทางอ้อม</w:t>
      </w:r>
      <w:r w:rsidRPr="009962E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63684">
        <w:rPr>
          <w:rFonts w:ascii="Angsana New" w:hAnsi="Angsana New"/>
          <w:spacing w:val="-4"/>
          <w:sz w:val="30"/>
          <w:szCs w:val="30"/>
          <w:cs/>
        </w:rPr>
        <w:t xml:space="preserve">ทั้งนี้ </w:t>
      </w:r>
      <w:r w:rsidRPr="00863684">
        <w:rPr>
          <w:rFonts w:ascii="Angsana New" w:hAnsi="Angsana New"/>
          <w:spacing w:val="-4"/>
          <w:sz w:val="30"/>
          <w:szCs w:val="30"/>
        </w:rPr>
        <w:t xml:space="preserve">Mega Lifesciences Private Limited </w:t>
      </w:r>
      <w:r w:rsidRPr="00863684">
        <w:rPr>
          <w:rFonts w:ascii="Angsana New" w:hAnsi="Angsana New"/>
          <w:spacing w:val="-4"/>
          <w:sz w:val="30"/>
          <w:szCs w:val="30"/>
          <w:cs/>
        </w:rPr>
        <w:t>ตกลงที่จะให้บริการช่วยเหลือและสนับสนุน โดยไม่ผูกขาดใน</w:t>
      </w:r>
      <w:r w:rsidR="008D1E90">
        <w:rPr>
          <w:rFonts w:ascii="Angsana New" w:hAnsi="Angsana New"/>
          <w:spacing w:val="-4"/>
          <w:sz w:val="30"/>
          <w:szCs w:val="30"/>
        </w:rPr>
        <w:br/>
      </w:r>
      <w:r w:rsidRPr="00863684">
        <w:rPr>
          <w:rFonts w:ascii="Angsana New" w:hAnsi="Angsana New"/>
          <w:spacing w:val="-4"/>
          <w:sz w:val="30"/>
          <w:szCs w:val="30"/>
          <w:cs/>
        </w:rPr>
        <w:t>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</w:t>
      </w:r>
      <w:r w:rsidR="008D1E90">
        <w:rPr>
          <w:rFonts w:ascii="Angsana New" w:hAnsi="Angsana New"/>
          <w:spacing w:val="-4"/>
          <w:sz w:val="30"/>
          <w:szCs w:val="30"/>
        </w:rPr>
        <w:br/>
      </w:r>
      <w:r w:rsidRPr="00863684">
        <w:rPr>
          <w:rFonts w:ascii="Angsana New" w:hAnsi="Angsana New"/>
          <w:spacing w:val="-4"/>
          <w:sz w:val="30"/>
          <w:szCs w:val="30"/>
          <w:cs/>
        </w:rPr>
        <w:t xml:space="preserve">การดำเนินงานที่เกิดขึ้นของบริษัท </w:t>
      </w:r>
      <w:r w:rsidRPr="00863684">
        <w:rPr>
          <w:rFonts w:ascii="Angsana New" w:hAnsi="Angsana New"/>
          <w:spacing w:val="-4"/>
          <w:sz w:val="30"/>
          <w:szCs w:val="30"/>
        </w:rPr>
        <w:t>Mega Lifesciences Private Limited</w:t>
      </w:r>
      <w:r w:rsidRPr="00863684">
        <w:rPr>
          <w:rFonts w:ascii="Angsana New" w:hAnsi="Angsana New"/>
          <w:spacing w:val="-4"/>
          <w:sz w:val="30"/>
          <w:szCs w:val="30"/>
          <w:cs/>
        </w:rPr>
        <w:t xml:space="preserve"> บวกส่วนเพิ่มร้อยละ </w:t>
      </w:r>
      <w:r w:rsidR="00D830A6" w:rsidRPr="00863684">
        <w:rPr>
          <w:rFonts w:ascii="Angsana New" w:hAnsi="Angsana New"/>
          <w:spacing w:val="-4"/>
          <w:sz w:val="30"/>
          <w:szCs w:val="30"/>
        </w:rPr>
        <w:t>1</w:t>
      </w:r>
      <w:r w:rsidR="00D130F3" w:rsidRPr="00863684">
        <w:rPr>
          <w:rFonts w:ascii="Angsana New" w:hAnsi="Angsana New"/>
          <w:spacing w:val="-4"/>
          <w:sz w:val="30"/>
          <w:szCs w:val="30"/>
        </w:rPr>
        <w:t>3</w:t>
      </w:r>
      <w:r w:rsidRPr="00863684">
        <w:rPr>
          <w:rFonts w:ascii="Angsana New" w:hAnsi="Angsana New"/>
          <w:spacing w:val="-4"/>
          <w:sz w:val="30"/>
          <w:szCs w:val="30"/>
          <w:cs/>
        </w:rPr>
        <w:t xml:space="preserve"> สัญญาดังกล่าว</w:t>
      </w:r>
      <w:r w:rsidR="008D1E90">
        <w:rPr>
          <w:rFonts w:ascii="Angsana New" w:hAnsi="Angsana New"/>
          <w:spacing w:val="-4"/>
          <w:sz w:val="30"/>
          <w:szCs w:val="30"/>
        </w:rPr>
        <w:br/>
      </w:r>
      <w:r w:rsidRPr="00863684">
        <w:rPr>
          <w:rFonts w:ascii="Angsana New" w:hAnsi="Angsana New"/>
          <w:spacing w:val="-4"/>
          <w:sz w:val="30"/>
          <w:szCs w:val="30"/>
          <w:cs/>
        </w:rPr>
        <w:t xml:space="preserve">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863684">
        <w:rPr>
          <w:rFonts w:ascii="Angsana New" w:hAnsi="Angsana New"/>
          <w:spacing w:val="-4"/>
          <w:sz w:val="30"/>
          <w:szCs w:val="30"/>
        </w:rPr>
        <w:t>9</w:t>
      </w:r>
      <w:r w:rsidR="00D830A6" w:rsidRPr="00863684">
        <w:rPr>
          <w:rFonts w:ascii="Angsana New" w:hAnsi="Angsana New"/>
          <w:spacing w:val="-4"/>
          <w:sz w:val="30"/>
          <w:szCs w:val="30"/>
        </w:rPr>
        <w:t>0</w:t>
      </w:r>
      <w:r w:rsidRPr="00863684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  <w:r w:rsidR="000E66BF" w:rsidRPr="009962E3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CA11732" w14:textId="77777777" w:rsidR="00151335" w:rsidRPr="00D675E6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01C15984" w14:textId="20AA5E88" w:rsidR="00A144BC" w:rsidRPr="003B2C2E" w:rsidRDefault="00A144BC" w:rsidP="007F684E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right="65" w:hanging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7ACD733" w14:textId="77777777" w:rsidR="002F5F40" w:rsidRPr="00D675E6" w:rsidRDefault="002F5F40" w:rsidP="00597487">
      <w:pPr>
        <w:tabs>
          <w:tab w:val="clear" w:pos="454"/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lang w:eastAsia="x-none"/>
        </w:rPr>
      </w:pPr>
    </w:p>
    <w:p w14:paraId="0CC87A59" w14:textId="77777777" w:rsidR="001977EC" w:rsidRPr="000A0940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0A0940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4D0F656D" w14:textId="77777777" w:rsidR="00A07525" w:rsidRPr="00D675E6" w:rsidRDefault="00A07525" w:rsidP="00A07525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81"/>
        <w:gridCol w:w="236"/>
        <w:gridCol w:w="1027"/>
        <w:gridCol w:w="252"/>
        <w:gridCol w:w="1008"/>
        <w:gridCol w:w="252"/>
        <w:gridCol w:w="1094"/>
      </w:tblGrid>
      <w:tr w:rsidR="00A07525" w:rsidRPr="00004AFE" w14:paraId="5B18D773" w14:textId="77777777" w:rsidTr="002E5ACC">
        <w:trPr>
          <w:trHeight w:hRule="exact" w:val="403"/>
        </w:trPr>
        <w:tc>
          <w:tcPr>
            <w:tcW w:w="4428" w:type="dxa"/>
          </w:tcPr>
          <w:p w14:paraId="62B2E767" w14:textId="77777777" w:rsidR="00A07525" w:rsidRPr="00E06732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04644E56" w14:textId="77777777" w:rsidR="00A07525" w:rsidRPr="00E06732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71DECA5" w14:textId="77777777" w:rsidR="00A07525" w:rsidRPr="00E06732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4" w:type="dxa"/>
            <w:gridSpan w:val="3"/>
          </w:tcPr>
          <w:p w14:paraId="720C40A4" w14:textId="77777777" w:rsidR="00A07525" w:rsidRPr="00E06732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7525" w:rsidRPr="00004AFE" w14:paraId="3BA6A0A1" w14:textId="77777777" w:rsidTr="002E5ACC">
        <w:trPr>
          <w:trHeight w:hRule="exact" w:val="403"/>
        </w:trPr>
        <w:tc>
          <w:tcPr>
            <w:tcW w:w="4428" w:type="dxa"/>
          </w:tcPr>
          <w:p w14:paraId="630E4AFD" w14:textId="77777777" w:rsidR="00A07525" w:rsidRPr="00777A04" w:rsidRDefault="00A07525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365FC18C" w14:textId="77777777" w:rsidR="00A07525" w:rsidRPr="00E06732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1290F872" w14:textId="77777777" w:rsidR="00A07525" w:rsidRPr="00E06732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E97E60F" w14:textId="77777777" w:rsidR="00A07525" w:rsidRPr="00E06732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461B395" w14:textId="77777777" w:rsidR="00A07525" w:rsidRPr="00E06732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32FE59" w14:textId="77777777" w:rsidR="00A07525" w:rsidRPr="00E06732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46545E0B" w14:textId="77777777" w:rsidR="00A07525" w:rsidRPr="00E06732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DA8B14D" w14:textId="77777777" w:rsidR="00A07525" w:rsidRPr="00E06732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07525" w:rsidRPr="00004AFE" w14:paraId="476D4238" w14:textId="77777777" w:rsidTr="002E5ACC">
        <w:trPr>
          <w:trHeight w:hRule="exact" w:val="403"/>
        </w:trPr>
        <w:tc>
          <w:tcPr>
            <w:tcW w:w="4428" w:type="dxa"/>
          </w:tcPr>
          <w:p w14:paraId="026D092C" w14:textId="77777777" w:rsidR="00A07525" w:rsidRPr="00777A04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C0597CE" w14:textId="4EC5BDC8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D9D83DD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ED8B7CF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6B106A38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C7E75E" w14:textId="552ABA49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6303F942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A7E3969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07525" w:rsidRPr="00004AFE" w14:paraId="2163FE0C" w14:textId="77777777" w:rsidTr="002E5ACC">
        <w:trPr>
          <w:trHeight w:hRule="exact" w:val="403"/>
        </w:trPr>
        <w:tc>
          <w:tcPr>
            <w:tcW w:w="4428" w:type="dxa"/>
          </w:tcPr>
          <w:p w14:paraId="4592265A" w14:textId="77777777" w:rsidR="00A07525" w:rsidRPr="008E3AD7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2D61387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9B7EACD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FB77C42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1D26DC40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76DC48C8" w14:textId="299C127A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7BE11012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043286A4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07525" w:rsidRPr="00004AFE" w14:paraId="42E38D35" w14:textId="77777777" w:rsidTr="002E5ACC">
        <w:trPr>
          <w:trHeight w:hRule="exact" w:val="403"/>
        </w:trPr>
        <w:tc>
          <w:tcPr>
            <w:tcW w:w="4428" w:type="dxa"/>
          </w:tcPr>
          <w:p w14:paraId="1415DC3E" w14:textId="77777777" w:rsidR="00A07525" w:rsidRPr="008E3AD7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5AEEDBF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7525" w:rsidRPr="00004AFE" w14:paraId="7186A724" w14:textId="77777777" w:rsidTr="002E5ACC">
        <w:trPr>
          <w:trHeight w:hRule="exact" w:val="403"/>
        </w:trPr>
        <w:tc>
          <w:tcPr>
            <w:tcW w:w="4428" w:type="dxa"/>
          </w:tcPr>
          <w:p w14:paraId="2EACF569" w14:textId="77777777" w:rsidR="00A07525" w:rsidRPr="00F47097" w:rsidRDefault="00A07525" w:rsidP="002E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1" w:type="dxa"/>
            <w:vAlign w:val="bottom"/>
          </w:tcPr>
          <w:p w14:paraId="3C4F77BD" w14:textId="00886725" w:rsidR="00A07525" w:rsidRPr="005F6B6C" w:rsidRDefault="00E449F3" w:rsidP="00A075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49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F6B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1240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850,752</w:t>
            </w:r>
          </w:p>
        </w:tc>
        <w:tc>
          <w:tcPr>
            <w:tcW w:w="236" w:type="dxa"/>
          </w:tcPr>
          <w:p w14:paraId="4FB16926" w14:textId="5F325900" w:rsidR="00A07525" w:rsidRPr="00E06732" w:rsidRDefault="005F6B6C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</w:t>
            </w:r>
          </w:p>
        </w:tc>
        <w:tc>
          <w:tcPr>
            <w:tcW w:w="1027" w:type="dxa"/>
            <w:vAlign w:val="bottom"/>
          </w:tcPr>
          <w:p w14:paraId="641BA853" w14:textId="77777777" w:rsidR="00A07525" w:rsidRPr="00901F6A" w:rsidRDefault="00A07525" w:rsidP="00A0752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954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252" w:type="dxa"/>
          </w:tcPr>
          <w:p w14:paraId="141569F9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8F2590" w14:textId="09067351" w:rsidR="00A07525" w:rsidRPr="00E06732" w:rsidRDefault="005F6B6C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</w:t>
            </w:r>
            <w:r w:rsidR="001240D5">
              <w:rPr>
                <w:rFonts w:ascii="Angsana New" w:hAnsi="Angsana New"/>
                <w:sz w:val="30"/>
                <w:szCs w:val="30"/>
                <w:lang w:val="en-US" w:bidi="th-TH"/>
              </w:rPr>
              <w:t>05,274</w:t>
            </w:r>
          </w:p>
        </w:tc>
        <w:tc>
          <w:tcPr>
            <w:tcW w:w="252" w:type="dxa"/>
          </w:tcPr>
          <w:p w14:paraId="52A0D051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E648671" w14:textId="77777777" w:rsidR="00A07525" w:rsidRPr="00901F6A" w:rsidRDefault="00A07525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1,01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,451</w:t>
            </w:r>
          </w:p>
        </w:tc>
      </w:tr>
      <w:tr w:rsidR="00A07525" w:rsidRPr="00004AFE" w14:paraId="0B08E524" w14:textId="77777777" w:rsidTr="002E5ACC">
        <w:trPr>
          <w:trHeight w:hRule="exact" w:val="403"/>
        </w:trPr>
        <w:tc>
          <w:tcPr>
            <w:tcW w:w="4428" w:type="dxa"/>
          </w:tcPr>
          <w:p w14:paraId="55C7074A" w14:textId="77777777" w:rsidR="00A07525" w:rsidRPr="00F47097" w:rsidRDefault="00A07525" w:rsidP="002E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firstLine="33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1" w:type="dxa"/>
            <w:vAlign w:val="bottom"/>
          </w:tcPr>
          <w:p w14:paraId="4F6F7B6C" w14:textId="77777777" w:rsidR="00A07525" w:rsidRPr="00E06732" w:rsidRDefault="00A07525" w:rsidP="00A07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DEBA66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5A19E91" w14:textId="77777777" w:rsidR="00A07525" w:rsidRPr="00E06732" w:rsidRDefault="00A07525" w:rsidP="00A07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44CED68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3C7942" w14:textId="77777777" w:rsidR="00A07525" w:rsidRPr="00E06732" w:rsidRDefault="00A07525" w:rsidP="00A07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04C7F2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7776922" w14:textId="77777777" w:rsidR="00A07525" w:rsidRPr="00E06732" w:rsidRDefault="00A07525" w:rsidP="00A075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07525" w:rsidRPr="00004AFE" w14:paraId="0A46C5F7" w14:textId="77777777" w:rsidTr="002E5ACC">
        <w:trPr>
          <w:trHeight w:hRule="exact" w:val="403"/>
        </w:trPr>
        <w:tc>
          <w:tcPr>
            <w:tcW w:w="4428" w:type="dxa"/>
          </w:tcPr>
          <w:p w14:paraId="6F4B5ADC" w14:textId="77777777" w:rsidR="00A07525" w:rsidRPr="008E3AD7" w:rsidRDefault="00A07525" w:rsidP="002E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24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38E9A062" w14:textId="68B4211E" w:rsidR="00A07525" w:rsidRPr="00901F6A" w:rsidRDefault="005F6B6C" w:rsidP="00A075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340,300</w:t>
            </w:r>
          </w:p>
        </w:tc>
        <w:tc>
          <w:tcPr>
            <w:tcW w:w="236" w:type="dxa"/>
          </w:tcPr>
          <w:p w14:paraId="75BAB02E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605DA16" w14:textId="77777777" w:rsidR="00A07525" w:rsidRPr="00901F6A" w:rsidRDefault="00A07525" w:rsidP="00A0752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432,970</w:t>
            </w:r>
          </w:p>
        </w:tc>
        <w:tc>
          <w:tcPr>
            <w:tcW w:w="252" w:type="dxa"/>
          </w:tcPr>
          <w:p w14:paraId="798C3DC1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A050F" w14:textId="5F0A4FFE" w:rsidR="00A07525" w:rsidRPr="00E06732" w:rsidRDefault="005F6B6C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392,936</w:t>
            </w:r>
          </w:p>
        </w:tc>
        <w:tc>
          <w:tcPr>
            <w:tcW w:w="252" w:type="dxa"/>
          </w:tcPr>
          <w:p w14:paraId="2B10D250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F6113F0" w14:textId="77777777" w:rsidR="00A07525" w:rsidRPr="00E06732" w:rsidRDefault="00A07525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10,04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A07525" w:rsidRPr="00004AFE" w14:paraId="3A29E885" w14:textId="77777777" w:rsidTr="002E5ACC">
        <w:trPr>
          <w:trHeight w:hRule="exact" w:val="403"/>
        </w:trPr>
        <w:tc>
          <w:tcPr>
            <w:tcW w:w="4428" w:type="dxa"/>
          </w:tcPr>
          <w:p w14:paraId="58255E29" w14:textId="36F98B2D" w:rsidR="00A07525" w:rsidRPr="008E3AD7" w:rsidRDefault="00E449F3" w:rsidP="002E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49F3">
              <w:rPr>
                <w:rFonts w:ascii="Angsana New" w:hAnsi="Angsana New"/>
                <w:sz w:val="30"/>
                <w:szCs w:val="30"/>
              </w:rPr>
              <w:t>3</w:t>
            </w:r>
            <w:r w:rsidR="00A07525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E449F3">
              <w:rPr>
                <w:rFonts w:ascii="Angsana New" w:hAnsi="Angsana New"/>
                <w:sz w:val="30"/>
                <w:szCs w:val="30"/>
              </w:rPr>
              <w:t>6</w:t>
            </w:r>
            <w:r w:rsidR="00A07525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2C9A2509" w14:textId="4804C332" w:rsidR="00A07525" w:rsidRPr="00901F6A" w:rsidRDefault="005F6B6C" w:rsidP="00A075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162,42</w:t>
            </w:r>
            <w:r w:rsidR="001240D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08B9174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557D80B" w14:textId="77777777" w:rsidR="00A07525" w:rsidRPr="00901F6A" w:rsidRDefault="00A07525" w:rsidP="00A0752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132,712</w:t>
            </w:r>
          </w:p>
        </w:tc>
        <w:tc>
          <w:tcPr>
            <w:tcW w:w="252" w:type="dxa"/>
          </w:tcPr>
          <w:p w14:paraId="46081415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F74DA9" w14:textId="29ABACD9" w:rsidR="00A07525" w:rsidRPr="00E06732" w:rsidRDefault="005F6B6C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259,451</w:t>
            </w:r>
          </w:p>
        </w:tc>
        <w:tc>
          <w:tcPr>
            <w:tcW w:w="252" w:type="dxa"/>
          </w:tcPr>
          <w:p w14:paraId="306B12AE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6B85F3A" w14:textId="77777777" w:rsidR="00A07525" w:rsidRPr="00E06732" w:rsidRDefault="00A07525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70,216</w:t>
            </w:r>
          </w:p>
        </w:tc>
      </w:tr>
      <w:tr w:rsidR="00A07525" w:rsidRPr="00004AFE" w14:paraId="06666687" w14:textId="77777777" w:rsidTr="002E5ACC">
        <w:trPr>
          <w:trHeight w:hRule="exact" w:val="403"/>
        </w:trPr>
        <w:tc>
          <w:tcPr>
            <w:tcW w:w="4428" w:type="dxa"/>
          </w:tcPr>
          <w:p w14:paraId="74CA15D9" w14:textId="748E9B43" w:rsidR="00A07525" w:rsidRPr="008E3AD7" w:rsidRDefault="00E449F3" w:rsidP="002E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49F3">
              <w:rPr>
                <w:rFonts w:ascii="Angsana New" w:hAnsi="Angsana New"/>
                <w:sz w:val="30"/>
                <w:szCs w:val="30"/>
              </w:rPr>
              <w:t>6</w:t>
            </w:r>
            <w:r w:rsidR="00A07525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E449F3">
              <w:rPr>
                <w:rFonts w:ascii="Angsana New" w:hAnsi="Angsana New"/>
                <w:sz w:val="30"/>
                <w:szCs w:val="30"/>
              </w:rPr>
              <w:t>12</w:t>
            </w:r>
            <w:r w:rsidR="00A07525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07B51661" w14:textId="5536FAFC" w:rsidR="00A07525" w:rsidRPr="00901F6A" w:rsidRDefault="005F6B6C" w:rsidP="00A075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57,634</w:t>
            </w:r>
          </w:p>
        </w:tc>
        <w:tc>
          <w:tcPr>
            <w:tcW w:w="236" w:type="dxa"/>
          </w:tcPr>
          <w:p w14:paraId="4928341F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6645B89" w14:textId="77777777" w:rsidR="00A07525" w:rsidRPr="00901F6A" w:rsidRDefault="00A07525" w:rsidP="00A0752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16,269</w:t>
            </w:r>
          </w:p>
        </w:tc>
        <w:tc>
          <w:tcPr>
            <w:tcW w:w="252" w:type="dxa"/>
          </w:tcPr>
          <w:p w14:paraId="73185B2D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6EC756" w14:textId="3A12D80D" w:rsidR="00A07525" w:rsidRPr="00E06732" w:rsidRDefault="005F6B6C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213,937</w:t>
            </w:r>
          </w:p>
        </w:tc>
        <w:tc>
          <w:tcPr>
            <w:tcW w:w="252" w:type="dxa"/>
          </w:tcPr>
          <w:p w14:paraId="1CE1D6A2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EF3B4A8" w14:textId="77777777" w:rsidR="00A07525" w:rsidRPr="00E06732" w:rsidRDefault="00A07525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82,498</w:t>
            </w:r>
          </w:p>
        </w:tc>
      </w:tr>
      <w:tr w:rsidR="00A07525" w:rsidRPr="00004AFE" w14:paraId="639D97FD" w14:textId="77777777" w:rsidTr="002E5ACC">
        <w:trPr>
          <w:trHeight w:hRule="exact" w:val="403"/>
        </w:trPr>
        <w:tc>
          <w:tcPr>
            <w:tcW w:w="4428" w:type="dxa"/>
          </w:tcPr>
          <w:p w14:paraId="21780630" w14:textId="0772F72F" w:rsidR="00A07525" w:rsidRPr="008E3AD7" w:rsidRDefault="00A07525" w:rsidP="002E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E449F3" w:rsidRPr="00E449F3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81" w:type="dxa"/>
            <w:vAlign w:val="bottom"/>
          </w:tcPr>
          <w:p w14:paraId="14921B4F" w14:textId="39477E86" w:rsidR="00A07525" w:rsidRPr="00901F6A" w:rsidRDefault="005F6B6C" w:rsidP="00A075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51,017</w:t>
            </w:r>
          </w:p>
        </w:tc>
        <w:tc>
          <w:tcPr>
            <w:tcW w:w="236" w:type="dxa"/>
          </w:tcPr>
          <w:p w14:paraId="442E5E32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1E07C5B" w14:textId="77777777" w:rsidR="00A07525" w:rsidRPr="00E06732" w:rsidRDefault="00A07525" w:rsidP="00A0752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252" w:type="dxa"/>
          </w:tcPr>
          <w:p w14:paraId="5C0F80E1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9D01F10" w14:textId="7FF72EAE" w:rsidR="00A07525" w:rsidRPr="00E06732" w:rsidRDefault="005F6B6C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84,816</w:t>
            </w:r>
          </w:p>
        </w:tc>
        <w:tc>
          <w:tcPr>
            <w:tcW w:w="252" w:type="dxa"/>
          </w:tcPr>
          <w:p w14:paraId="20449529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021B1267" w14:textId="77777777" w:rsidR="00A07525" w:rsidRPr="00901F6A" w:rsidRDefault="00A07525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5,186</w:t>
            </w:r>
          </w:p>
        </w:tc>
      </w:tr>
      <w:tr w:rsidR="00A07525" w:rsidRPr="00004AFE" w14:paraId="7D33DFA6" w14:textId="77777777" w:rsidTr="002E5ACC">
        <w:trPr>
          <w:trHeight w:hRule="exact" w:val="403"/>
        </w:trPr>
        <w:tc>
          <w:tcPr>
            <w:tcW w:w="4428" w:type="dxa"/>
          </w:tcPr>
          <w:p w14:paraId="2FDCA2F3" w14:textId="7AB153CE" w:rsidR="00A07525" w:rsidRPr="00E06732" w:rsidRDefault="00A07525" w:rsidP="002E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E640D2F" w14:textId="04FD7C5A" w:rsidR="00A07525" w:rsidRPr="00901F6A" w:rsidRDefault="005F6B6C" w:rsidP="00A075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2E5ACC">
              <w:rPr>
                <w:rFonts w:ascii="Angsana New" w:hAnsi="Angsana New"/>
                <w:b/>
                <w:bCs/>
                <w:sz w:val="30"/>
                <w:szCs w:val="30"/>
              </w:rPr>
              <w:t>462,127</w:t>
            </w:r>
          </w:p>
        </w:tc>
        <w:tc>
          <w:tcPr>
            <w:tcW w:w="236" w:type="dxa"/>
          </w:tcPr>
          <w:p w14:paraId="1F5A93CD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70E4DD23" w14:textId="77777777" w:rsidR="00A07525" w:rsidRPr="00901F6A" w:rsidRDefault="00A07525" w:rsidP="00A0752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52" w:type="dxa"/>
          </w:tcPr>
          <w:p w14:paraId="1704745D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F0D5F3" w14:textId="26FC384A" w:rsidR="00A07525" w:rsidRPr="00901F6A" w:rsidRDefault="005F6B6C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2E5A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056,4</w:t>
            </w:r>
            <w:r w:rsidR="00F81B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E5A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524C8DAA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DE38A0C" w14:textId="77777777" w:rsidR="00A07525" w:rsidRPr="00901F6A" w:rsidRDefault="00A07525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1,511,394</w:t>
            </w:r>
          </w:p>
        </w:tc>
      </w:tr>
      <w:tr w:rsidR="00A07525" w:rsidRPr="00004AFE" w14:paraId="4D830B61" w14:textId="77777777" w:rsidTr="002E5ACC">
        <w:trPr>
          <w:trHeight w:hRule="exact" w:val="443"/>
        </w:trPr>
        <w:tc>
          <w:tcPr>
            <w:tcW w:w="4428" w:type="dxa"/>
          </w:tcPr>
          <w:p w14:paraId="4A17D5B8" w14:textId="77777777" w:rsidR="00A07525" w:rsidRPr="00541098" w:rsidRDefault="00A07525" w:rsidP="002E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41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410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085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D2085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F6EDBC6" w14:textId="4241040F" w:rsidR="00A07525" w:rsidRPr="001F0AD6" w:rsidRDefault="005F6B6C" w:rsidP="00A075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(48,337)</w:t>
            </w:r>
          </w:p>
        </w:tc>
        <w:tc>
          <w:tcPr>
            <w:tcW w:w="236" w:type="dxa"/>
          </w:tcPr>
          <w:p w14:paraId="2AF1EBEF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1DF501B9" w14:textId="77777777" w:rsidR="00A07525" w:rsidRPr="001F0AD6" w:rsidRDefault="00A07525" w:rsidP="00A0752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(3</w:t>
            </w:r>
            <w:r w:rsidRPr="00901F6A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901F6A">
              <w:rPr>
                <w:rFonts w:ascii="Angsana New" w:hAnsi="Angsana New"/>
                <w:sz w:val="30"/>
                <w:szCs w:val="30"/>
              </w:rPr>
              <w:t>,709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B4FDE23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CCF1" w14:textId="3CE0644C" w:rsidR="00A07525" w:rsidRPr="00901F6A" w:rsidRDefault="005F6B6C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(22,738)</w:t>
            </w:r>
          </w:p>
        </w:tc>
        <w:tc>
          <w:tcPr>
            <w:tcW w:w="252" w:type="dxa"/>
          </w:tcPr>
          <w:p w14:paraId="6D08066D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7EB6B5F" w14:textId="77777777" w:rsidR="00A07525" w:rsidRPr="001F0AD6" w:rsidRDefault="00A07525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901F6A">
              <w:rPr>
                <w:rFonts w:ascii="Angsana New" w:hAnsi="Angsana New"/>
                <w:sz w:val="30"/>
                <w:szCs w:val="30"/>
                <w:lang w:val="en-US" w:bidi="th-TH"/>
              </w:rPr>
              <w:t>(22,198)</w:t>
            </w:r>
          </w:p>
        </w:tc>
      </w:tr>
      <w:tr w:rsidR="00A07525" w:rsidRPr="00004AFE" w14:paraId="0F886565" w14:textId="77777777" w:rsidTr="002E5ACC">
        <w:trPr>
          <w:trHeight w:hRule="exact" w:val="403"/>
        </w:trPr>
        <w:tc>
          <w:tcPr>
            <w:tcW w:w="4428" w:type="dxa"/>
          </w:tcPr>
          <w:p w14:paraId="37586959" w14:textId="77777777" w:rsidR="00A07525" w:rsidRPr="00541098" w:rsidRDefault="00A07525" w:rsidP="002E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5CE3E64" w14:textId="40696947" w:rsidR="00A07525" w:rsidRPr="00901F6A" w:rsidRDefault="005F6B6C" w:rsidP="00A075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</w:t>
            </w:r>
            <w:r w:rsidR="002E5ACC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</w:t>
            </w:r>
            <w:r w:rsidR="002E5ACC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14:paraId="643C71F8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ED29A8" w14:textId="77777777" w:rsidR="00A07525" w:rsidRPr="00901F6A" w:rsidRDefault="00A07525" w:rsidP="00A0752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52" w:type="dxa"/>
          </w:tcPr>
          <w:p w14:paraId="0E6407D2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E8CCB72" w14:textId="7DBC6819" w:rsidR="00A07525" w:rsidRPr="00901F6A" w:rsidRDefault="005F6B6C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</w:t>
            </w:r>
            <w:r w:rsidR="002E5A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</w:t>
            </w:r>
            <w:r w:rsidR="002E5A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52" w:type="dxa"/>
          </w:tcPr>
          <w:p w14:paraId="6A65AB2E" w14:textId="77777777" w:rsidR="00A07525" w:rsidRPr="00E06732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5964EA96" w14:textId="77777777" w:rsidR="00A07525" w:rsidRPr="00901F6A" w:rsidRDefault="00A07525" w:rsidP="00A075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1,489,196</w:t>
            </w:r>
          </w:p>
        </w:tc>
      </w:tr>
    </w:tbl>
    <w:p w14:paraId="212B4D13" w14:textId="21B6C9C7" w:rsidR="00A07525" w:rsidRDefault="00A07525"/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270"/>
        <w:gridCol w:w="1097"/>
        <w:gridCol w:w="268"/>
        <w:gridCol w:w="995"/>
        <w:gridCol w:w="250"/>
        <w:gridCol w:w="987"/>
        <w:gridCol w:w="236"/>
        <w:gridCol w:w="1117"/>
      </w:tblGrid>
      <w:tr w:rsidR="00381EEE" w:rsidRPr="000A0940" w14:paraId="294EA996" w14:textId="77777777" w:rsidTr="001E19EF">
        <w:tc>
          <w:tcPr>
            <w:tcW w:w="4140" w:type="dxa"/>
          </w:tcPr>
          <w:p w14:paraId="1538982D" w14:textId="74274267" w:rsidR="00381EEE" w:rsidRPr="00381EEE" w:rsidRDefault="00C16E5F" w:rsidP="002E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7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381EEE" w:rsidRPr="00381E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732C459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14:paraId="31A3678B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0" w:type="dxa"/>
          </w:tcPr>
          <w:p w14:paraId="64C817D6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B474C80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A09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52861" w:rsidRPr="000A0940" w14:paraId="1D5C5176" w14:textId="77777777" w:rsidTr="001E19EF">
        <w:tc>
          <w:tcPr>
            <w:tcW w:w="4140" w:type="dxa"/>
          </w:tcPr>
          <w:p w14:paraId="5F665543" w14:textId="3117B637" w:rsidR="00381EEE" w:rsidRPr="00381EEE" w:rsidRDefault="00381EEE" w:rsidP="002E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" w:right="-131" w:firstLine="3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1E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81E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81E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73E1E279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3BBA34D1" w14:textId="79BEFCFD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 w:rsidR="00E449F3" w:rsidRPr="00E449F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71890F50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21D64A7" w14:textId="2696324E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 w:rsidR="00E449F3" w:rsidRPr="00E449F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50" w:type="dxa"/>
          </w:tcPr>
          <w:p w14:paraId="2CAB266C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CEDC936" w14:textId="2173C43A" w:rsidR="00381EEE" w:rsidRPr="000A0940" w:rsidRDefault="00381EEE" w:rsidP="001E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 w:hanging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 w:rsidR="00C2512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94CFD81" w14:textId="77777777" w:rsidR="00381EEE" w:rsidRPr="000A0940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9A5EC04" w14:textId="54D7040C" w:rsidR="00381EEE" w:rsidRPr="000A0940" w:rsidRDefault="00381EEE" w:rsidP="001E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 w:rsidR="00C2512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81EEE" w:rsidRPr="000A0940" w14:paraId="52D668AA" w14:textId="77777777" w:rsidTr="001E19EF">
        <w:tc>
          <w:tcPr>
            <w:tcW w:w="4140" w:type="dxa"/>
          </w:tcPr>
          <w:p w14:paraId="1F81ABE8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C9C9A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5009810" w14:textId="77777777" w:rsidR="00381EEE" w:rsidRPr="000A0940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7525" w:rsidRPr="000A0940" w14:paraId="42020472" w14:textId="77777777" w:rsidTr="001E19EF">
        <w:trPr>
          <w:trHeight w:val="299"/>
        </w:trPr>
        <w:tc>
          <w:tcPr>
            <w:tcW w:w="4140" w:type="dxa"/>
          </w:tcPr>
          <w:p w14:paraId="23460F29" w14:textId="71507FD7" w:rsidR="00A07525" w:rsidRPr="000A0940" w:rsidRDefault="00A07525" w:rsidP="002E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7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1C0526A" w14:textId="77777777" w:rsidR="00A07525" w:rsidRPr="000A0940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A268107" w14:textId="1BF99BA5" w:rsidR="00A07525" w:rsidRPr="000A0940" w:rsidRDefault="0067711A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4,289</w:t>
            </w:r>
          </w:p>
        </w:tc>
        <w:tc>
          <w:tcPr>
            <w:tcW w:w="268" w:type="dxa"/>
          </w:tcPr>
          <w:p w14:paraId="1230BF30" w14:textId="77777777" w:rsidR="00A07525" w:rsidRPr="000A0940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3235F83" w14:textId="30B8FA3B" w:rsidR="00A07525" w:rsidRPr="000A0940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50" w:type="dxa"/>
          </w:tcPr>
          <w:p w14:paraId="2F1424F2" w14:textId="77777777" w:rsidR="00A07525" w:rsidRPr="000A0940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2DA113C" w14:textId="51D4D478" w:rsidR="00A07525" w:rsidRPr="000A0940" w:rsidRDefault="0067711A" w:rsidP="0067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D402E9" w14:textId="77777777" w:rsidR="00A07525" w:rsidRPr="000A0940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4A8095DC" w14:textId="5E9351AF" w:rsidR="00A07525" w:rsidRPr="000A0940" w:rsidRDefault="00A07525" w:rsidP="0067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AF1A0E1" w14:textId="210BBC1F" w:rsidR="00CB19A0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</w:rPr>
        <w:tab/>
      </w:r>
    </w:p>
    <w:p w14:paraId="5A3CC22F" w14:textId="77777777" w:rsidR="0086529C" w:rsidRPr="00B81D01" w:rsidRDefault="0086529C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2B5BD31" w14:textId="0B6BADF6" w:rsidR="009F1AB4" w:rsidRDefault="009F1AB4" w:rsidP="00815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lastRenderedPageBreak/>
        <w:t>โดยปกติระยะเวลาการให้สินเชื่อแก่ลูกค้าของกลุ่มบริษัท</w:t>
      </w:r>
      <w:r w:rsidR="00061CFB" w:rsidRPr="00092F45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395712" w:rsidRPr="00092F45">
        <w:rPr>
          <w:rFonts w:ascii="Angsana New" w:hAnsi="Angsana New"/>
          <w:sz w:val="30"/>
          <w:szCs w:val="30"/>
          <w:cs/>
        </w:rPr>
        <w:t xml:space="preserve"> วัน ถึง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092F45">
        <w:rPr>
          <w:rFonts w:ascii="Angsana New" w:hAnsi="Angsana New"/>
          <w:sz w:val="30"/>
          <w:szCs w:val="30"/>
          <w:cs/>
        </w:rPr>
        <w:t xml:space="preserve"> วัน</w:t>
      </w:r>
    </w:p>
    <w:p w14:paraId="3CFD7F0C" w14:textId="77777777" w:rsidR="0086529C" w:rsidRPr="00F709F1" w:rsidRDefault="0086529C" w:rsidP="00815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10AB1AE0" w14:textId="77777777" w:rsidR="00823471" w:rsidRPr="00092F45" w:rsidRDefault="009F1AB4" w:rsidP="003F3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810"/>
          <w:tab w:val="left" w:pos="9630"/>
          <w:tab w:val="left" w:pos="981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092F45">
        <w:rPr>
          <w:rFonts w:ascii="Angsana New" w:hAnsi="Angsana New"/>
          <w:sz w:val="30"/>
          <w:szCs w:val="30"/>
          <w:cs/>
        </w:rPr>
        <w:t>ส่ง</w:t>
      </w:r>
      <w:r w:rsidRPr="00092F45">
        <w:rPr>
          <w:rFonts w:ascii="Angsana New" w:hAnsi="Angsana New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092F45">
        <w:rPr>
          <w:rFonts w:ascii="Angsana New" w:hAnsi="Angsana New"/>
          <w:sz w:val="30"/>
          <w:szCs w:val="30"/>
          <w:cs/>
        </w:rPr>
        <w:t>์ต่างๆของกลุ่มบริษัทไปยัง</w:t>
      </w:r>
      <w:r w:rsidR="00DC2494" w:rsidRPr="00092F4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="00415858" w:rsidRPr="00092F45">
        <w:rPr>
          <w:rFonts w:ascii="Angsana New" w:hAnsi="Angsana New"/>
          <w:sz w:val="30"/>
          <w:szCs w:val="30"/>
        </w:rPr>
        <w:t xml:space="preserve"> </w:t>
      </w:r>
      <w:r w:rsidRPr="00092F45">
        <w:rPr>
          <w:rFonts w:ascii="Angsana New" w:hAnsi="Angsana New"/>
          <w:sz w:val="30"/>
          <w:szCs w:val="30"/>
          <w:cs/>
        </w:rPr>
        <w:t>ด้วยเหตุนี้จึงมี</w:t>
      </w:r>
      <w:r w:rsidR="001E3DB7">
        <w:rPr>
          <w:rFonts w:ascii="Angsana New" w:hAnsi="Angsana New"/>
          <w:sz w:val="30"/>
          <w:szCs w:val="30"/>
        </w:rPr>
        <w:br/>
      </w:r>
      <w:r w:rsidRPr="00092F45">
        <w:rPr>
          <w:rFonts w:ascii="Angsana New" w:hAnsi="Angsana New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092F45">
        <w:rPr>
          <w:rFonts w:ascii="Angsana New" w:hAnsi="Angsana New"/>
          <w:sz w:val="30"/>
          <w:szCs w:val="30"/>
          <w:cs/>
        </w:rPr>
        <w:t>รับรู้รายได้</w:t>
      </w:r>
      <w:r w:rsidRPr="00092F45">
        <w:rPr>
          <w:rFonts w:ascii="Angsana New" w:hAnsi="Angsana New"/>
          <w:sz w:val="30"/>
          <w:szCs w:val="30"/>
          <w:cs/>
        </w:rPr>
        <w:t xml:space="preserve"> ส่งผลให้กลุ่มบริษัทมี</w:t>
      </w:r>
      <w:r w:rsidR="007C26D7" w:rsidRPr="00092F45">
        <w:rPr>
          <w:rFonts w:ascii="Angsana New" w:hAnsi="Angsana New"/>
          <w:sz w:val="30"/>
          <w:szCs w:val="30"/>
          <w:cs/>
        </w:rPr>
        <w:t>ยอด</w:t>
      </w:r>
      <w:r w:rsidRPr="00092F45">
        <w:rPr>
          <w:rFonts w:ascii="Angsana New" w:hAnsi="Angsana New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F32B6B4" w14:textId="77777777" w:rsidR="00092F45" w:rsidRPr="00D675E6" w:rsidRDefault="00092F4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</w:rPr>
      </w:pPr>
    </w:p>
    <w:p w14:paraId="2797DB21" w14:textId="1D491134" w:rsidR="00946DD6" w:rsidRPr="001E2FAF" w:rsidRDefault="009C3BB7" w:rsidP="007F6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946DD6" w:rsidRPr="001E2FAF">
        <w:rPr>
          <w:rFonts w:ascii="Angsana New" w:hAnsi="Angsana New"/>
          <w:b/>
          <w:bCs/>
          <w:sz w:val="30"/>
          <w:szCs w:val="30"/>
        </w:rPr>
        <w:tab/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C16E5F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บริษัทร่วมและการร่วมค้า</w:t>
      </w:r>
    </w:p>
    <w:p w14:paraId="07BE3C43" w14:textId="77777777" w:rsidR="00492843" w:rsidRPr="00B81D01" w:rsidRDefault="00492843" w:rsidP="00492843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509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3145"/>
        <w:gridCol w:w="1383"/>
        <w:gridCol w:w="272"/>
        <w:gridCol w:w="901"/>
        <w:gridCol w:w="272"/>
        <w:gridCol w:w="995"/>
        <w:gridCol w:w="272"/>
        <w:gridCol w:w="915"/>
        <w:gridCol w:w="270"/>
        <w:gridCol w:w="1084"/>
      </w:tblGrid>
      <w:tr w:rsidR="00A57BC5" w:rsidRPr="004F38D7" w14:paraId="1C1AE012" w14:textId="77777777" w:rsidTr="00927E28">
        <w:trPr>
          <w:tblHeader/>
        </w:trPr>
        <w:tc>
          <w:tcPr>
            <w:tcW w:w="1654" w:type="pct"/>
          </w:tcPr>
          <w:p w14:paraId="4AEE7D43" w14:textId="6C9A3438" w:rsidR="00A57BC5" w:rsidRPr="00725570" w:rsidRDefault="00725570" w:rsidP="00EC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4" w:right="-131" w:firstLine="132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727" w:type="pct"/>
          </w:tcPr>
          <w:p w14:paraId="3A484C21" w14:textId="77777777" w:rsidR="00A57BC5" w:rsidRPr="0041130A" w:rsidRDefault="00A57BC5" w:rsidP="00C9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29D7133" w14:textId="77777777" w:rsidR="00A57BC5" w:rsidRPr="0041130A" w:rsidRDefault="00A57BC5" w:rsidP="00C9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pct"/>
            <w:gridSpan w:val="3"/>
          </w:tcPr>
          <w:p w14:paraId="6D0C5185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3" w:type="pct"/>
          </w:tcPr>
          <w:p w14:paraId="0CA04AAA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pct"/>
            <w:gridSpan w:val="3"/>
          </w:tcPr>
          <w:p w14:paraId="7C5D2329" w14:textId="77777777" w:rsidR="00A57BC5" w:rsidRPr="0041130A" w:rsidRDefault="00A57BC5" w:rsidP="00C9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551" w:rsidRPr="004F38D7" w14:paraId="7C53234E" w14:textId="77777777" w:rsidTr="00927E28">
        <w:trPr>
          <w:tblHeader/>
        </w:trPr>
        <w:tc>
          <w:tcPr>
            <w:tcW w:w="2381" w:type="pct"/>
            <w:gridSpan w:val="2"/>
          </w:tcPr>
          <w:p w14:paraId="4E12D5E6" w14:textId="291869F2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85" w:right="-131" w:firstLine="111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7255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43A4BDB5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220EAAD6" w14:textId="229772F6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449F3" w:rsidRPr="00E449F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27BCA4AB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B05EE32" w14:textId="12AA6709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449F3" w:rsidRPr="00E449F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7D8F9EDF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09CEBF62" w14:textId="61303925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449F3" w:rsidRPr="00E449F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5B90DB81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F41D9F3" w14:textId="529FBA8B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449F3" w:rsidRPr="00E449F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CA5551" w:rsidRPr="004F38D7" w14:paraId="2A0C6976" w14:textId="77777777" w:rsidTr="00927E28">
        <w:trPr>
          <w:tblHeader/>
        </w:trPr>
        <w:tc>
          <w:tcPr>
            <w:tcW w:w="1654" w:type="pct"/>
          </w:tcPr>
          <w:p w14:paraId="1C7E53FC" w14:textId="77777777" w:rsidR="00CA5551" w:rsidRPr="0041130A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3568ACB6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BB68482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6" w:type="pct"/>
            <w:gridSpan w:val="7"/>
          </w:tcPr>
          <w:p w14:paraId="74062027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A5551" w:rsidRPr="004F38D7" w14:paraId="56915AB9" w14:textId="77777777" w:rsidTr="00927E28">
        <w:trPr>
          <w:trHeight w:hRule="exact" w:val="360"/>
        </w:trPr>
        <w:tc>
          <w:tcPr>
            <w:tcW w:w="1654" w:type="pct"/>
          </w:tcPr>
          <w:p w14:paraId="0B7E09C7" w14:textId="7E1039A0" w:rsidR="00CA5551" w:rsidRPr="0041130A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727" w:type="pct"/>
          </w:tcPr>
          <w:p w14:paraId="7D49CC7D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336D644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39C6B61C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452DFC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5401DFE8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F7AC6F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469F0068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DF66B4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173E7D4" w14:textId="77777777" w:rsidR="00CA5551" w:rsidRPr="0041130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B6C" w:rsidRPr="004F38D7" w14:paraId="155E792F" w14:textId="77777777" w:rsidTr="00927E28">
        <w:trPr>
          <w:trHeight w:hRule="exact" w:val="360"/>
        </w:trPr>
        <w:tc>
          <w:tcPr>
            <w:tcW w:w="1654" w:type="pct"/>
          </w:tcPr>
          <w:p w14:paraId="21525994" w14:textId="609BD9EA" w:rsidR="005F6B6C" w:rsidRPr="00EC321B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32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7" w:type="pct"/>
          </w:tcPr>
          <w:p w14:paraId="6F43570F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56FC18E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2B6115AA" w14:textId="1A467BBF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88F39F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EF704F0" w14:textId="7385A63D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5852D6D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512C77F4" w14:textId="4F8F516A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1,298,782</w:t>
            </w:r>
          </w:p>
        </w:tc>
        <w:tc>
          <w:tcPr>
            <w:tcW w:w="142" w:type="pct"/>
          </w:tcPr>
          <w:p w14:paraId="32029ED0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9935CDE" w14:textId="0FD0C5B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1,298,203</w:t>
            </w:r>
          </w:p>
        </w:tc>
      </w:tr>
      <w:tr w:rsidR="005F6B6C" w:rsidRPr="004F38D7" w14:paraId="7EC30DFF" w14:textId="77777777" w:rsidTr="00927E28">
        <w:trPr>
          <w:trHeight w:hRule="exact" w:val="360"/>
        </w:trPr>
        <w:tc>
          <w:tcPr>
            <w:tcW w:w="1654" w:type="pct"/>
          </w:tcPr>
          <w:p w14:paraId="645BACF4" w14:textId="67F05F6D" w:rsidR="005F6B6C" w:rsidRPr="00EC321B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เพิ่มเติม</w:t>
            </w:r>
          </w:p>
        </w:tc>
        <w:tc>
          <w:tcPr>
            <w:tcW w:w="727" w:type="pct"/>
          </w:tcPr>
          <w:p w14:paraId="2C070547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4623934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67395382" w14:textId="1D060F5A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D459758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1CBBAC7" w14:textId="73070208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FC9136C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6FFAF9BD" w14:textId="48332D8B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4,910</w:t>
            </w:r>
          </w:p>
        </w:tc>
        <w:tc>
          <w:tcPr>
            <w:tcW w:w="142" w:type="pct"/>
          </w:tcPr>
          <w:p w14:paraId="0A4BA9E5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3C16EC4" w14:textId="584E7474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9253A6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5F6B6C" w:rsidRPr="004F38D7" w14:paraId="5D103880" w14:textId="77777777" w:rsidTr="00927E28">
        <w:trPr>
          <w:trHeight w:hRule="exact" w:val="360"/>
        </w:trPr>
        <w:tc>
          <w:tcPr>
            <w:tcW w:w="1654" w:type="pct"/>
          </w:tcPr>
          <w:p w14:paraId="1BFCE3B4" w14:textId="1E7681D5" w:rsidR="005F6B6C" w:rsidRPr="00EC321B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727" w:type="pct"/>
          </w:tcPr>
          <w:p w14:paraId="4FB831CD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85B7543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17AE8BD8" w14:textId="0C87B5AF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E37A4A7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57B46392" w14:textId="04FA0608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E5CCE20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095C85A8" w14:textId="6E6705C2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2" w:type="pct"/>
          </w:tcPr>
          <w:p w14:paraId="3D804451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CC9996F" w14:textId="4018A740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</w:t>
            </w:r>
            <w:r w:rsidR="009253A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F6B6C" w:rsidRPr="004F38D7" w14:paraId="4097CFFD" w14:textId="77777777" w:rsidTr="00927E28">
        <w:trPr>
          <w:trHeight w:hRule="exact" w:val="360"/>
        </w:trPr>
        <w:tc>
          <w:tcPr>
            <w:tcW w:w="1654" w:type="pct"/>
          </w:tcPr>
          <w:p w14:paraId="52546608" w14:textId="41A94C06" w:rsidR="005F6B6C" w:rsidRPr="0041130A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7" w:type="pct"/>
          </w:tcPr>
          <w:p w14:paraId="0ADB3174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604DBE0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</w:tcPr>
          <w:p w14:paraId="5373E4B5" w14:textId="4D51A0B6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1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019E6C5" w14:textId="77777777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1CB6E671" w14:textId="75D55E9E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1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FB32C7B" w14:textId="77777777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07BE43B4" w14:textId="0154E2A2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1,303,732</w:t>
            </w:r>
          </w:p>
        </w:tc>
        <w:tc>
          <w:tcPr>
            <w:tcW w:w="142" w:type="pct"/>
          </w:tcPr>
          <w:p w14:paraId="2937FBC7" w14:textId="77777777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3C2BB49" w14:textId="42C72BDA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1E6">
              <w:rPr>
                <w:rFonts w:ascii="Angsana New" w:hAnsi="Angsana New"/>
                <w:b/>
                <w:bCs/>
                <w:sz w:val="30"/>
                <w:szCs w:val="30"/>
              </w:rPr>
              <w:t>1,303,778</w:t>
            </w:r>
          </w:p>
        </w:tc>
      </w:tr>
      <w:tr w:rsidR="005F6B6C" w:rsidRPr="004F38D7" w14:paraId="2234895B" w14:textId="77777777" w:rsidTr="00927E28">
        <w:trPr>
          <w:trHeight w:hRule="exact" w:val="360"/>
        </w:trPr>
        <w:tc>
          <w:tcPr>
            <w:tcW w:w="1654" w:type="pct"/>
          </w:tcPr>
          <w:p w14:paraId="1B12E90A" w14:textId="3B25EB34" w:rsidR="005F6B6C" w:rsidRPr="0041130A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7" w:type="pct"/>
          </w:tcPr>
          <w:p w14:paraId="3F82ED17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CCE57A3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  <w:tcBorders>
              <w:top w:val="double" w:sz="4" w:space="0" w:color="auto"/>
            </w:tcBorders>
          </w:tcPr>
          <w:p w14:paraId="3304B83F" w14:textId="77777777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71D0CEC" w14:textId="77777777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double" w:sz="4" w:space="0" w:color="auto"/>
              <w:bottom w:val="double" w:sz="4" w:space="0" w:color="auto"/>
            </w:tcBorders>
          </w:tcPr>
          <w:p w14:paraId="108590E1" w14:textId="7D17FCC5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F13C4BA" w14:textId="77777777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646F0E3A" w14:textId="77777777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381AE40" w14:textId="77777777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</w:tcPr>
          <w:p w14:paraId="7106854B" w14:textId="216D6713" w:rsidR="005F6B6C" w:rsidRPr="00EC31E6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1,298,782</w:t>
            </w:r>
          </w:p>
        </w:tc>
      </w:tr>
      <w:tr w:rsidR="005F6B6C" w:rsidRPr="004F38D7" w14:paraId="39A637E7" w14:textId="77777777" w:rsidTr="00927E28">
        <w:trPr>
          <w:trHeight w:hRule="exact" w:val="257"/>
        </w:trPr>
        <w:tc>
          <w:tcPr>
            <w:tcW w:w="1654" w:type="pct"/>
          </w:tcPr>
          <w:p w14:paraId="5DBDED66" w14:textId="77777777" w:rsidR="005F6B6C" w:rsidRPr="0041130A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5A495990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AFDDEA6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08537162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315F5F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</w:tcPr>
          <w:p w14:paraId="75247DC6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3FA12F6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7BB62EEC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732FF7C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A7FF351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B6C" w:rsidRPr="004F38D7" w14:paraId="6D174C75" w14:textId="77777777" w:rsidTr="00927E28">
        <w:trPr>
          <w:trHeight w:hRule="exact" w:val="360"/>
        </w:trPr>
        <w:tc>
          <w:tcPr>
            <w:tcW w:w="1654" w:type="pct"/>
          </w:tcPr>
          <w:p w14:paraId="39369FEC" w14:textId="77777777" w:rsidR="005F6B6C" w:rsidRPr="0041130A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27" w:type="pct"/>
          </w:tcPr>
          <w:p w14:paraId="7FA1E238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070751C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754962E6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B640672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67581037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72EECA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2C3F88EF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751297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256F58F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B6C" w:rsidRPr="004F38D7" w14:paraId="0C6B5392" w14:textId="77777777" w:rsidTr="00927E28">
        <w:trPr>
          <w:trHeight w:hRule="exact" w:val="360"/>
        </w:trPr>
        <w:tc>
          <w:tcPr>
            <w:tcW w:w="1654" w:type="pct"/>
          </w:tcPr>
          <w:p w14:paraId="31DD18B8" w14:textId="77777777" w:rsidR="005F6B6C" w:rsidRPr="0041130A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7" w:type="pct"/>
          </w:tcPr>
          <w:p w14:paraId="0A0A1A32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09BB15A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2FEFA496" w14:textId="09E8BB53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CF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789CEA2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CC8E2E9" w14:textId="1C055093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CF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1B5D81D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1830B7B7" w14:textId="51EE3A85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CF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0049F87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C68D2C9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B6C" w:rsidRPr="004F38D7" w14:paraId="7C81E3CB" w14:textId="77777777" w:rsidTr="00927E28">
        <w:trPr>
          <w:trHeight w:hRule="exact" w:val="360"/>
        </w:trPr>
        <w:tc>
          <w:tcPr>
            <w:tcW w:w="2524" w:type="pct"/>
            <w:gridSpan w:val="3"/>
          </w:tcPr>
          <w:p w14:paraId="7D2559FF" w14:textId="48823724" w:rsidR="005F6B6C" w:rsidRPr="0041130A" w:rsidRDefault="005F6B6C" w:rsidP="00B8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8007F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มูลค่ายุติธรรมของส่วนได้ส่วนเสียที่ถือไว้ก่อนหน้านี้</w:t>
            </w:r>
          </w:p>
        </w:tc>
        <w:tc>
          <w:tcPr>
            <w:tcW w:w="474" w:type="pct"/>
          </w:tcPr>
          <w:p w14:paraId="1CFA780F" w14:textId="75E46A5E" w:rsidR="005F6B6C" w:rsidRPr="003D196B" w:rsidRDefault="00927E28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43" w:type="pct"/>
          </w:tcPr>
          <w:p w14:paraId="4FDCAAFE" w14:textId="43A04B79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23" w:type="pct"/>
          </w:tcPr>
          <w:p w14:paraId="5F98C06B" w14:textId="4C2E8893" w:rsidR="005F6B6C" w:rsidRPr="003D196B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1AA32A" w14:textId="12F0D85E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1" w:type="pct"/>
          </w:tcPr>
          <w:p w14:paraId="52F23103" w14:textId="442CA5BA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04F271F" w14:textId="1C6FAEF9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1" w:type="pct"/>
          </w:tcPr>
          <w:p w14:paraId="679C915F" w14:textId="509CCA4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B6C" w:rsidRPr="004F38D7" w14:paraId="12810D6D" w14:textId="77777777" w:rsidTr="00927E28">
        <w:trPr>
          <w:trHeight w:hRule="exact" w:val="360"/>
        </w:trPr>
        <w:tc>
          <w:tcPr>
            <w:tcW w:w="2524" w:type="pct"/>
            <w:gridSpan w:val="3"/>
          </w:tcPr>
          <w:p w14:paraId="6C2F7B45" w14:textId="0122BF7A" w:rsidR="005F6B6C" w:rsidRPr="0041130A" w:rsidRDefault="005F6B6C" w:rsidP="00B8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8007F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การจัดประเภทรายการใหม่เป็นเงินลงทุนในบริษัทย่อย</w:t>
            </w:r>
          </w:p>
        </w:tc>
        <w:tc>
          <w:tcPr>
            <w:tcW w:w="474" w:type="pct"/>
          </w:tcPr>
          <w:p w14:paraId="7498E406" w14:textId="6BFBCD48" w:rsidR="005F6B6C" w:rsidRPr="005A42DF" w:rsidRDefault="00927E28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(655)</w:t>
            </w:r>
          </w:p>
        </w:tc>
        <w:tc>
          <w:tcPr>
            <w:tcW w:w="143" w:type="pct"/>
          </w:tcPr>
          <w:p w14:paraId="2870B1FE" w14:textId="777C2FB4" w:rsidR="005F6B6C" w:rsidRPr="005A42DF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23" w:type="pct"/>
          </w:tcPr>
          <w:p w14:paraId="066921D6" w14:textId="48D34D47" w:rsidR="005F6B6C" w:rsidRPr="003D196B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A43C9F0" w14:textId="3CA95422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1" w:type="pct"/>
          </w:tcPr>
          <w:p w14:paraId="65A6C2B1" w14:textId="7FDEB2B9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87FD95" w14:textId="039842A1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1" w:type="pct"/>
          </w:tcPr>
          <w:p w14:paraId="01180B95" w14:textId="3221B3E5" w:rsidR="005F6B6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B6C" w:rsidRPr="004F38D7" w14:paraId="34C3A248" w14:textId="77777777" w:rsidTr="00927E28">
        <w:trPr>
          <w:trHeight w:hRule="exact" w:val="360"/>
        </w:trPr>
        <w:tc>
          <w:tcPr>
            <w:tcW w:w="1654" w:type="pct"/>
          </w:tcPr>
          <w:p w14:paraId="7BECCE36" w14:textId="64135968" w:rsidR="005F6B6C" w:rsidRPr="00EC321B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C3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7" w:type="pct"/>
          </w:tcPr>
          <w:p w14:paraId="46AFDB20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3763343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</w:tcPr>
          <w:p w14:paraId="48998CF9" w14:textId="128B590A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5C1FB0F" w14:textId="77777777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3DC936AE" w14:textId="687C5E7E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B438EF2" w14:textId="77777777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19CFBCAC" w14:textId="51FF249E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185D58B" w14:textId="77777777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65E2524" w14:textId="77777777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F6B6C" w:rsidRPr="004F38D7" w14:paraId="5F4C520D" w14:textId="77777777" w:rsidTr="00927E28">
        <w:trPr>
          <w:trHeight w:hRule="exact" w:val="360"/>
        </w:trPr>
        <w:tc>
          <w:tcPr>
            <w:tcW w:w="1654" w:type="pct"/>
          </w:tcPr>
          <w:p w14:paraId="50357394" w14:textId="77777777" w:rsidR="005F6B6C" w:rsidRPr="00EC321B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C32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7" w:type="pct"/>
          </w:tcPr>
          <w:p w14:paraId="2D9FE349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9DF3E49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  <w:tcBorders>
              <w:top w:val="double" w:sz="4" w:space="0" w:color="auto"/>
            </w:tcBorders>
          </w:tcPr>
          <w:p w14:paraId="34655D66" w14:textId="77777777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FBCD498" w14:textId="77777777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double" w:sz="4" w:space="0" w:color="auto"/>
              <w:bottom w:val="double" w:sz="4" w:space="0" w:color="auto"/>
            </w:tcBorders>
          </w:tcPr>
          <w:p w14:paraId="7A348A15" w14:textId="04CB7813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CA230AE" w14:textId="77777777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0532502B" w14:textId="77777777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63A23A3" w14:textId="77777777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F760FE3" w14:textId="77777777" w:rsidR="005F6B6C" w:rsidRPr="00BF0BA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F6B6C" w:rsidRPr="00BD1F30" w14:paraId="7D7F4462" w14:textId="77777777" w:rsidTr="00927E28">
        <w:trPr>
          <w:trHeight w:val="188"/>
        </w:trPr>
        <w:tc>
          <w:tcPr>
            <w:tcW w:w="1654" w:type="pct"/>
          </w:tcPr>
          <w:p w14:paraId="0DF4ADB8" w14:textId="77777777" w:rsidR="005F6B6C" w:rsidRPr="00BD1F30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727" w:type="pct"/>
          </w:tcPr>
          <w:p w14:paraId="7EB91C05" w14:textId="77777777" w:rsidR="005F6B6C" w:rsidRPr="00BD1F3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143" w:type="pct"/>
          </w:tcPr>
          <w:p w14:paraId="1E74E427" w14:textId="77777777" w:rsidR="005F6B6C" w:rsidRPr="00BD1F3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74" w:type="pct"/>
          </w:tcPr>
          <w:p w14:paraId="05617B39" w14:textId="77777777" w:rsidR="005F6B6C" w:rsidRPr="00BD1F3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" w:type="pct"/>
          </w:tcPr>
          <w:p w14:paraId="07C0DF06" w14:textId="77777777" w:rsidR="005F6B6C" w:rsidRPr="00BD1F3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</w:tcPr>
          <w:p w14:paraId="0D38AE31" w14:textId="77777777" w:rsidR="005F6B6C" w:rsidRPr="00BD1F3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" w:type="pct"/>
          </w:tcPr>
          <w:p w14:paraId="527F4C71" w14:textId="77777777" w:rsidR="005F6B6C" w:rsidRPr="00BD1F3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81" w:type="pct"/>
          </w:tcPr>
          <w:p w14:paraId="78A45F31" w14:textId="77777777" w:rsidR="005F6B6C" w:rsidRPr="00BD1F3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" w:type="pct"/>
          </w:tcPr>
          <w:p w14:paraId="54E4DA54" w14:textId="77777777" w:rsidR="005F6B6C" w:rsidRPr="00BD1F3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A98A859" w14:textId="77777777" w:rsidR="005F6B6C" w:rsidRPr="00BD1F30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F6B6C" w:rsidRPr="004F38D7" w14:paraId="05FAF07A" w14:textId="77777777" w:rsidTr="00927E28">
        <w:tc>
          <w:tcPr>
            <w:tcW w:w="1654" w:type="pct"/>
          </w:tcPr>
          <w:p w14:paraId="166F4C94" w14:textId="77777777" w:rsidR="005F6B6C" w:rsidRPr="0041130A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27" w:type="pct"/>
          </w:tcPr>
          <w:p w14:paraId="46D98FAC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369A562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26FA69A9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FB42FB0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6E967516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16BA77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0BFC293F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C70A56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5E464C6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B6C" w:rsidRPr="004F38D7" w14:paraId="20829AF5" w14:textId="77777777" w:rsidTr="00927E28">
        <w:trPr>
          <w:trHeight w:hRule="exact" w:val="360"/>
        </w:trPr>
        <w:tc>
          <w:tcPr>
            <w:tcW w:w="1654" w:type="pct"/>
          </w:tcPr>
          <w:p w14:paraId="06E8250E" w14:textId="77777777" w:rsidR="005F6B6C" w:rsidRPr="00864B17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4B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7" w:type="pct"/>
          </w:tcPr>
          <w:p w14:paraId="12E24E6C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EE751E4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5B3D4456" w14:textId="1D7B61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214,789</w:t>
            </w:r>
          </w:p>
        </w:tc>
        <w:tc>
          <w:tcPr>
            <w:tcW w:w="143" w:type="pct"/>
          </w:tcPr>
          <w:p w14:paraId="58736D09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5F2ACB48" w14:textId="33BB8B66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194,469</w:t>
            </w:r>
          </w:p>
        </w:tc>
        <w:tc>
          <w:tcPr>
            <w:tcW w:w="143" w:type="pct"/>
          </w:tcPr>
          <w:p w14:paraId="07C58145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3EFCEE10" w14:textId="2C342504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  <w:tc>
          <w:tcPr>
            <w:tcW w:w="142" w:type="pct"/>
          </w:tcPr>
          <w:p w14:paraId="0845A5EC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2FAF47F" w14:textId="36A725E3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</w:tr>
      <w:tr w:rsidR="005F6B6C" w:rsidRPr="004F38D7" w14:paraId="65A9C15E" w14:textId="77777777" w:rsidTr="00927E28">
        <w:trPr>
          <w:trHeight w:hRule="exact" w:val="360"/>
        </w:trPr>
        <w:tc>
          <w:tcPr>
            <w:tcW w:w="2381" w:type="pct"/>
            <w:gridSpan w:val="2"/>
          </w:tcPr>
          <w:p w14:paraId="046CA3B4" w14:textId="00367B7C" w:rsidR="005F6B6C" w:rsidRPr="00902C29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57228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572286">
              <w:rPr>
                <w:rFonts w:ascii="Angsana New" w:hAnsi="Angsana New"/>
                <w:sz w:val="30"/>
                <w:szCs w:val="30"/>
              </w:rPr>
              <w:t>(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57228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3" w:type="pct"/>
          </w:tcPr>
          <w:p w14:paraId="56D0D421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2466E87B" w14:textId="194D3E08" w:rsidR="005F6B6C" w:rsidRPr="003D196B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3" w:type="pct"/>
          </w:tcPr>
          <w:p w14:paraId="1AF17F24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DA7545B" w14:textId="55DE3820" w:rsidR="005F6B6C" w:rsidRPr="003D196B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(1,015)</w:t>
            </w:r>
          </w:p>
        </w:tc>
        <w:tc>
          <w:tcPr>
            <w:tcW w:w="143" w:type="pct"/>
          </w:tcPr>
          <w:p w14:paraId="575BFD73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7F170F2C" w14:textId="39B9EC2C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AE087E" w14:textId="0A3C33EE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1" w:type="pct"/>
          </w:tcPr>
          <w:p w14:paraId="598886D7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B6C" w:rsidRPr="004F38D7" w14:paraId="0EF5564A" w14:textId="77777777" w:rsidTr="00927E28">
        <w:trPr>
          <w:trHeight w:hRule="exact" w:val="360"/>
        </w:trPr>
        <w:tc>
          <w:tcPr>
            <w:tcW w:w="2381" w:type="pct"/>
            <w:gridSpan w:val="2"/>
          </w:tcPr>
          <w:p w14:paraId="3C6C1621" w14:textId="667448A9" w:rsidR="005F6B6C" w:rsidRPr="00902C29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ส่วนแบ่งกำไรเบ็ดเสร็จอื่นของการร่วมค้า</w:t>
            </w:r>
          </w:p>
        </w:tc>
        <w:tc>
          <w:tcPr>
            <w:tcW w:w="143" w:type="pct"/>
          </w:tcPr>
          <w:p w14:paraId="1999C7CF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3B92FF2E" w14:textId="43517945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28,839</w:t>
            </w:r>
          </w:p>
        </w:tc>
        <w:tc>
          <w:tcPr>
            <w:tcW w:w="143" w:type="pct"/>
          </w:tcPr>
          <w:p w14:paraId="11545D48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8B5744" w14:textId="55BA2328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25,076</w:t>
            </w:r>
          </w:p>
        </w:tc>
        <w:tc>
          <w:tcPr>
            <w:tcW w:w="143" w:type="pct"/>
          </w:tcPr>
          <w:p w14:paraId="389FA9D0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60426FCB" w14:textId="2CA637A4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FC7B9C7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C2EEADF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B6C" w:rsidRPr="004F38D7" w14:paraId="1A36F23C" w14:textId="77777777" w:rsidTr="00927E28">
        <w:trPr>
          <w:trHeight w:hRule="exact" w:val="360"/>
        </w:trPr>
        <w:tc>
          <w:tcPr>
            <w:tcW w:w="1654" w:type="pct"/>
          </w:tcPr>
          <w:p w14:paraId="74FC1039" w14:textId="751FDCA6" w:rsidR="005F6B6C" w:rsidRPr="0041130A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7" w:type="pct"/>
          </w:tcPr>
          <w:p w14:paraId="05075585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56877B5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</w:tcPr>
          <w:p w14:paraId="13C50A90" w14:textId="27A62708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243,661</w:t>
            </w:r>
          </w:p>
        </w:tc>
        <w:tc>
          <w:tcPr>
            <w:tcW w:w="143" w:type="pct"/>
          </w:tcPr>
          <w:p w14:paraId="0932E572" w14:textId="77777777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0099038F" w14:textId="781FB4D6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218,530</w:t>
            </w:r>
          </w:p>
        </w:tc>
        <w:tc>
          <w:tcPr>
            <w:tcW w:w="143" w:type="pct"/>
          </w:tcPr>
          <w:p w14:paraId="092A40D2" w14:textId="77777777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350570CA" w14:textId="7FB15861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  <w:tc>
          <w:tcPr>
            <w:tcW w:w="142" w:type="pct"/>
          </w:tcPr>
          <w:p w14:paraId="2CC4B2B7" w14:textId="77777777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108D097" w14:textId="2D116857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  <w:tr w:rsidR="005F6B6C" w:rsidRPr="00485AA2" w14:paraId="25EC11E4" w14:textId="77777777" w:rsidTr="00927E28">
        <w:trPr>
          <w:trHeight w:hRule="exact" w:val="360"/>
        </w:trPr>
        <w:tc>
          <w:tcPr>
            <w:tcW w:w="1654" w:type="pct"/>
          </w:tcPr>
          <w:p w14:paraId="48F79A90" w14:textId="77777777" w:rsidR="005F6B6C" w:rsidRPr="0041130A" w:rsidRDefault="005F6B6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firstLine="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7" w:type="pct"/>
          </w:tcPr>
          <w:p w14:paraId="5DF14F54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D7D36EA" w14:textId="77777777" w:rsidR="005F6B6C" w:rsidRPr="0041130A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  <w:tcBorders>
              <w:top w:val="double" w:sz="4" w:space="0" w:color="auto"/>
            </w:tcBorders>
          </w:tcPr>
          <w:p w14:paraId="17B069FB" w14:textId="77777777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5DE73C9" w14:textId="77777777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double" w:sz="4" w:space="0" w:color="auto"/>
              <w:bottom w:val="double" w:sz="4" w:space="0" w:color="auto"/>
            </w:tcBorders>
          </w:tcPr>
          <w:p w14:paraId="220CC94D" w14:textId="68F38FB6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214,789</w:t>
            </w:r>
          </w:p>
        </w:tc>
        <w:tc>
          <w:tcPr>
            <w:tcW w:w="143" w:type="pct"/>
          </w:tcPr>
          <w:p w14:paraId="5F935C4C" w14:textId="77777777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3348BAD5" w14:textId="77777777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8345473" w14:textId="77777777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</w:tcPr>
          <w:p w14:paraId="5A9875CD" w14:textId="0EC33204" w:rsidR="005F6B6C" w:rsidRPr="00A144BC" w:rsidRDefault="005F6B6C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59076B4C" w14:textId="77777777" w:rsidR="000A0940" w:rsidRDefault="000A0940" w:rsidP="005A4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A3E7E6F" w14:textId="444E991A" w:rsidR="00840C45" w:rsidRDefault="00B61C0A" w:rsidP="00D6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26B2B">
        <w:rPr>
          <w:rFonts w:ascii="Angsana New" w:hAnsi="Angsana New"/>
          <w:sz w:val="30"/>
          <w:szCs w:val="30"/>
          <w:cs/>
        </w:rPr>
        <w:t>บริษัทร่วม</w:t>
      </w:r>
      <w:r w:rsidRPr="00026B2B">
        <w:rPr>
          <w:rFonts w:ascii="Angsana New" w:hAnsi="Angsana New" w:hint="cs"/>
          <w:sz w:val="30"/>
          <w:szCs w:val="30"/>
          <w:cs/>
        </w:rPr>
        <w:t>และการร่วมค้าไม่ใช่บริษัท</w:t>
      </w:r>
      <w:r w:rsidRPr="00026B2B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  <w:r w:rsidR="00840C4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AFF1109" w14:textId="77777777" w:rsidR="00D675E6" w:rsidRPr="007157AD" w:rsidRDefault="00D675E6" w:rsidP="00D6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7157AD">
        <w:rPr>
          <w:rFonts w:ascii="Angsana New" w:hAnsi="Angsana New"/>
          <w:i/>
          <w:iCs/>
          <w:sz w:val="30"/>
          <w:szCs w:val="30"/>
          <w:cs/>
        </w:rPr>
        <w:lastRenderedPageBreak/>
        <w:t>การเพิ่มขึ้นของเงินลงทุนในบริษัทย่อยทางอ้อม</w:t>
      </w:r>
    </w:p>
    <w:p w14:paraId="663D668D" w14:textId="77777777" w:rsidR="00D675E6" w:rsidRPr="007157AD" w:rsidRDefault="00D675E6" w:rsidP="00D6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9418B8" w14:textId="7699B858" w:rsidR="00D675E6" w:rsidRPr="00F81BAA" w:rsidRDefault="00D675E6" w:rsidP="00717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ตามที่อธิบายในหมายเหตุข้อ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2 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เมื่อ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11 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2565 </w:t>
      </w:r>
      <w:r w:rsidRPr="00F81BAA">
        <w:rPr>
          <w:rFonts w:ascii="Angsana New" w:hAnsi="Angsana New"/>
          <w:spacing w:val="-6"/>
          <w:sz w:val="30"/>
          <w:szCs w:val="30"/>
          <w:cs/>
        </w:rPr>
        <w:t>บริษัทย่อยทางตรงซื้อหุ้น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เพิ่มร้อยละ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51 </w:t>
      </w:r>
      <w:r w:rsidRPr="00F81BAA">
        <w:rPr>
          <w:rFonts w:ascii="Angsana New" w:hAnsi="Angsana New"/>
          <w:spacing w:val="-6"/>
          <w:sz w:val="30"/>
          <w:szCs w:val="30"/>
          <w:cs/>
        </w:rPr>
        <w:t>ใน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Pr="00F81BAA">
        <w:rPr>
          <w:rFonts w:ascii="Angsana New" w:hAnsi="Angsana New"/>
          <w:spacing w:val="-6"/>
          <w:sz w:val="30"/>
          <w:szCs w:val="30"/>
        </w:rPr>
        <w:t>Mega</w:t>
      </w:r>
      <w:r w:rsidR="007157AD" w:rsidRPr="00F81BAA">
        <w:rPr>
          <w:rFonts w:ascii="Angsana New" w:hAnsi="Angsana New"/>
          <w:spacing w:val="-6"/>
          <w:sz w:val="30"/>
          <w:szCs w:val="30"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Product (Yemen) Limited </w:t>
      </w:r>
      <w:r w:rsidRPr="00F81BAA">
        <w:rPr>
          <w:rFonts w:ascii="Angsana New" w:hAnsi="Angsana New"/>
          <w:spacing w:val="-6"/>
          <w:sz w:val="30"/>
          <w:szCs w:val="30"/>
          <w:cs/>
        </w:rPr>
        <w:t>ดังนั้น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สัดส่วน</w:t>
      </w:r>
      <w:r w:rsidRPr="00F81BAA">
        <w:rPr>
          <w:rFonts w:ascii="Angsana New" w:hAnsi="Angsana New"/>
          <w:spacing w:val="-6"/>
          <w:sz w:val="30"/>
          <w:szCs w:val="30"/>
          <w:cs/>
        </w:rPr>
        <w:t>การถือหุ้น</w:t>
      </w:r>
      <w:r w:rsidRPr="00F81B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ของ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กลุ่มบริษัทจึง</w:t>
      </w:r>
      <w:r w:rsidRPr="00F81BAA">
        <w:rPr>
          <w:rFonts w:ascii="Angsana New" w:hAnsi="Angsana New"/>
          <w:spacing w:val="-6"/>
          <w:sz w:val="30"/>
          <w:szCs w:val="30"/>
          <w:cs/>
        </w:rPr>
        <w:t>เพิ่มขึ้นเป็น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</w:rPr>
        <w:t>100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  <w:cs/>
        </w:rPr>
        <w:t>และกลุ่มบริษัทได้มาซึ่งอำนาจควบคุมใน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</w:rPr>
        <w:t>Mega Product (Yemen) Limited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เป็นผลให้เงินลงทุนใน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</w:rPr>
        <w:t>Mega Product (Yemen) Limited</w:t>
      </w:r>
      <w:r w:rsidR="00F81BAA">
        <w:rPr>
          <w:rFonts w:ascii="Angsana New" w:hAnsi="Angsana New"/>
          <w:spacing w:val="-6"/>
          <w:sz w:val="30"/>
          <w:szCs w:val="30"/>
        </w:rPr>
        <w:br/>
      </w:r>
      <w:r w:rsidRPr="00F81BAA">
        <w:rPr>
          <w:rFonts w:ascii="Angsana New" w:hAnsi="Angsana New"/>
          <w:spacing w:val="-6"/>
          <w:sz w:val="30"/>
          <w:szCs w:val="30"/>
          <w:cs/>
        </w:rPr>
        <w:t>ถูกจัดประเภท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รายการ</w:t>
      </w:r>
      <w:r w:rsidRPr="00F81BAA">
        <w:rPr>
          <w:rFonts w:ascii="Angsana New" w:hAnsi="Angsana New"/>
          <w:spacing w:val="-6"/>
          <w:sz w:val="30"/>
          <w:szCs w:val="30"/>
          <w:cs/>
        </w:rPr>
        <w:t>ใหม่จากเงินลงทุนในบริษัทร่วม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F81BAA">
        <w:rPr>
          <w:rFonts w:ascii="Angsana New" w:hAnsi="Angsana New"/>
          <w:spacing w:val="-6"/>
          <w:sz w:val="30"/>
          <w:szCs w:val="30"/>
          <w:cs/>
        </w:rPr>
        <w:t>เงินลงทุนในบริษัทย่อย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  <w:cs/>
        </w:rPr>
        <w:t>และงบการเงินของ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</w:rPr>
        <w:t>Mega Product (Yemen) Limited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จะถูกรวมในงบการเงินรวมตั้งแต่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11 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2565 </w:t>
      </w:r>
      <w:r w:rsidRPr="00F81BAA">
        <w:rPr>
          <w:rFonts w:ascii="Angsana New" w:hAnsi="Angsana New"/>
          <w:spacing w:val="-6"/>
          <w:sz w:val="30"/>
          <w:szCs w:val="30"/>
          <w:cs/>
        </w:rPr>
        <w:t>ซึ่งเป็นวันที่กลุ่มบริษัทได้มาซึ่งอำนาจ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ค</w:t>
      </w:r>
      <w:r w:rsidRPr="00F81BAA">
        <w:rPr>
          <w:rFonts w:ascii="Angsana New" w:hAnsi="Angsana New"/>
          <w:spacing w:val="-6"/>
          <w:sz w:val="30"/>
          <w:szCs w:val="30"/>
          <w:cs/>
        </w:rPr>
        <w:t>วบคุม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5A8C0D45" w14:textId="77777777" w:rsidR="00D675E6" w:rsidRPr="007157AD" w:rsidRDefault="00D675E6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28C3B8" w14:textId="294E8F9C" w:rsidR="00763552" w:rsidRPr="007157AD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7157AD">
        <w:rPr>
          <w:rFonts w:ascii="Angsana New" w:hAnsi="Angsana New" w:hint="cs"/>
          <w:i/>
          <w:iCs/>
          <w:sz w:val="30"/>
          <w:szCs w:val="30"/>
          <w:cs/>
        </w:rPr>
        <w:t>การเพิ่มขึ้นของเงินลงทุนในบริษัทย่อยทางตรง</w:t>
      </w:r>
    </w:p>
    <w:p w14:paraId="45E81529" w14:textId="77777777" w:rsidR="00D675E6" w:rsidRPr="007157AD" w:rsidRDefault="00D675E6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B4E821" w14:textId="698099F1" w:rsidR="00D675E6" w:rsidRPr="00F81BAA" w:rsidRDefault="00D675E6" w:rsidP="003F3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ในเดือน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F81BAA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มิถุนายน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2565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กลุ่มบริษัทได้ซื้อส่วนได้เสียในบริษัท </w:t>
      </w:r>
      <w:r w:rsidRPr="00F81BAA">
        <w:rPr>
          <w:rFonts w:asciiTheme="majorBidi" w:hAnsiTheme="majorBidi" w:cstheme="majorBidi"/>
          <w:spacing w:val="-4"/>
          <w:sz w:val="30"/>
          <w:szCs w:val="30"/>
        </w:rPr>
        <w:t>PT Mega Lifesciences Indonesia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ซึ่งเป็นบริษั</w:t>
      </w:r>
      <w:r w:rsidRPr="00F81BAA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ท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ย่อยเพิ่มเติมร้อยละ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15.38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เป็นเงินสดจำนวน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4.91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84.62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เป็น</w:t>
      </w:r>
      <w:r w:rsid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ร้อยละ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100.00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20.75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</w:t>
      </w:r>
      <w:r w:rsidR="009B6F0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ส่วนเกินทุนอื่น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เพิ่มขึ้นเป็นจำนวน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14.12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และสำรองการแปลงค่างบการเงินเพิ่มขึ้นเป็นจำนวน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1.72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</w:t>
      </w:r>
      <w:r w:rsid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ไปยังส่วนของผู้ถือหุ้นของกลุ่มบริษัทเป็นจำนวนเงิน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15.84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ล้านบาทซึ่งเกิดจากการเปลี่ยนแปลงส่วนของเจ้าของ</w:t>
      </w:r>
      <w:r w:rsid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ในบริษัท </w:t>
      </w:r>
      <w:r w:rsidRPr="00F81BAA">
        <w:rPr>
          <w:rFonts w:asciiTheme="majorBidi" w:hAnsiTheme="majorBidi" w:cstheme="majorBidi"/>
          <w:spacing w:val="-4"/>
          <w:sz w:val="30"/>
          <w:szCs w:val="30"/>
        </w:rPr>
        <w:t>PT Mega Lifesciences Indonesia</w:t>
      </w:r>
    </w:p>
    <w:p w14:paraId="09E96328" w14:textId="77777777" w:rsidR="00763552" w:rsidRPr="007157AD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B579967" w14:textId="6C75448D" w:rsidR="00D675E6" w:rsidRPr="00F81BAA" w:rsidRDefault="00D675E6" w:rsidP="003F3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F81BAA">
        <w:rPr>
          <w:rFonts w:ascii="Angsana New" w:hAnsi="Angsana New" w:hint="cs"/>
          <w:spacing w:val="-4"/>
          <w:sz w:val="30"/>
          <w:szCs w:val="30"/>
          <w:cs/>
        </w:rPr>
        <w:t>ในระหว่างงวดเก้าเดือนสิ้นสุดวันที่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30 </w:t>
      </w:r>
      <w:r w:rsidRPr="00F81BAA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2565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บริษัทได้เพิ่มเงินลงทุนเป็นจำนวนเงิน</w:t>
      </w:r>
      <w:r w:rsidR="005F6B6C" w:rsidRPr="00F81BAA">
        <w:rPr>
          <w:rFonts w:ascii="Angsana New" w:hAnsi="Angsana New"/>
          <w:spacing w:val="-4"/>
          <w:sz w:val="30"/>
          <w:szCs w:val="30"/>
        </w:rPr>
        <w:t xml:space="preserve"> 0.01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ล้านบาท ในทุนที่ออก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 xml:space="preserve">และชำระแล้วของบริษัท 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Mega We Care Tanzania Ltd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ซึ่งเป็นบริษัทย่อยทางตรงในประเทศแทนซาเนียเพื่อขยายธุรกิจ</w:t>
      </w:r>
      <w:r w:rsidR="002F03E5" w:rsidRPr="00F81BAA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594A2717" w14:textId="77777777" w:rsidR="00D675E6" w:rsidRPr="007157AD" w:rsidRDefault="00D675E6" w:rsidP="007E4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26816981" w14:textId="61945DB4" w:rsidR="00065A39" w:rsidRPr="00F81BAA" w:rsidRDefault="00065A39" w:rsidP="003F3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F81BAA">
        <w:rPr>
          <w:rFonts w:ascii="Angsana New" w:hAnsi="Angsana New" w:hint="cs"/>
          <w:spacing w:val="-4"/>
          <w:sz w:val="30"/>
          <w:szCs w:val="30"/>
          <w:cs/>
        </w:rPr>
        <w:t>ในระหว่างงวดเก้าเดือนสิ้นสุดวันที่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30 </w:t>
      </w:r>
      <w:r w:rsidRPr="00F81BAA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256</w:t>
      </w:r>
      <w:r w:rsidR="00CA5551" w:rsidRPr="00F81BAA">
        <w:rPr>
          <w:rFonts w:ascii="Angsana New" w:hAnsi="Angsana New"/>
          <w:spacing w:val="-4"/>
          <w:sz w:val="30"/>
          <w:szCs w:val="30"/>
        </w:rPr>
        <w:t>5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 xml:space="preserve"> บริษัท</w:t>
      </w:r>
      <w:r w:rsidR="00D675E6" w:rsidRPr="00F81BAA">
        <w:rPr>
          <w:rFonts w:ascii="Angsana New" w:hAnsi="Angsana New" w:hint="cs"/>
          <w:spacing w:val="-4"/>
          <w:sz w:val="30"/>
          <w:szCs w:val="30"/>
          <w:cs/>
        </w:rPr>
        <w:t>ได้เพิ่มเงินลงทุน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5F6B6C" w:rsidRPr="00F81BAA">
        <w:rPr>
          <w:rFonts w:ascii="Angsana New" w:hAnsi="Angsana New"/>
          <w:spacing w:val="-4"/>
          <w:sz w:val="30"/>
          <w:szCs w:val="30"/>
        </w:rPr>
        <w:t xml:space="preserve"> 0.03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ล้านบาท ในทุนที่ออก</w:t>
      </w:r>
      <w:r w:rsidR="007E43FD" w:rsidRPr="00F81BAA">
        <w:rPr>
          <w:rFonts w:ascii="Angsana New" w:hAnsi="Angsana New"/>
          <w:spacing w:val="-4"/>
          <w:sz w:val="30"/>
          <w:szCs w:val="30"/>
        </w:rPr>
        <w:t xml:space="preserve">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 xml:space="preserve">และชำระแล้วของบริษัท 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Mega We Care </w:t>
      </w:r>
      <w:r w:rsidR="00617559" w:rsidRPr="00F81BAA">
        <w:rPr>
          <w:rFonts w:ascii="Angsana New" w:hAnsi="Angsana New"/>
          <w:spacing w:val="-4"/>
          <w:sz w:val="30"/>
          <w:szCs w:val="30"/>
        </w:rPr>
        <w:t>Uzbekistan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ซึ่งเป็นบริษัทย่อยทางตรงในประเทศ</w:t>
      </w:r>
      <w:r w:rsidR="00864B17" w:rsidRPr="00F81BAA">
        <w:rPr>
          <w:rFonts w:ascii="Angsana New" w:hAnsi="Angsana New" w:hint="cs"/>
          <w:spacing w:val="-4"/>
          <w:sz w:val="30"/>
          <w:szCs w:val="30"/>
          <w:cs/>
        </w:rPr>
        <w:t>อุซเบกิสถาน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เพื่อขยายธุรกิจ</w:t>
      </w:r>
    </w:p>
    <w:p w14:paraId="55D34EC3" w14:textId="77777777" w:rsidR="00065A39" w:rsidRPr="007157AD" w:rsidRDefault="00065A39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98DAC01" w14:textId="60D191B1" w:rsidR="00763552" w:rsidRPr="007157AD" w:rsidRDefault="00763552" w:rsidP="003F3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157AD"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7157AD">
        <w:rPr>
          <w:rFonts w:ascii="Angsana New" w:hAnsi="Angsana New"/>
          <w:sz w:val="30"/>
          <w:szCs w:val="30"/>
        </w:rPr>
        <w:t xml:space="preserve"> 30 </w:t>
      </w:r>
      <w:r w:rsidRPr="007157AD">
        <w:rPr>
          <w:rFonts w:ascii="Angsana New" w:hAnsi="Angsana New"/>
          <w:sz w:val="30"/>
          <w:szCs w:val="30"/>
          <w:cs/>
        </w:rPr>
        <w:t>กันยายน</w:t>
      </w:r>
      <w:r w:rsidRPr="007157AD">
        <w:rPr>
          <w:rFonts w:ascii="Angsana New" w:hAnsi="Angsana New"/>
          <w:sz w:val="30"/>
          <w:szCs w:val="30"/>
        </w:rPr>
        <w:t xml:space="preserve"> 256</w:t>
      </w:r>
      <w:r w:rsidR="00CA5551" w:rsidRPr="007157AD">
        <w:rPr>
          <w:rFonts w:ascii="Angsana New" w:hAnsi="Angsana New"/>
          <w:sz w:val="30"/>
          <w:szCs w:val="30"/>
        </w:rPr>
        <w:t>4</w:t>
      </w:r>
      <w:r w:rsidRPr="007157AD"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</w:t>
      </w:r>
      <w:r w:rsidR="00842EA6" w:rsidRPr="007157AD">
        <w:rPr>
          <w:rFonts w:ascii="Angsana New" w:hAnsi="Angsana New"/>
          <w:sz w:val="30"/>
          <w:szCs w:val="30"/>
        </w:rPr>
        <w:t xml:space="preserve"> </w:t>
      </w:r>
      <w:r w:rsidR="00CA5551" w:rsidRPr="007157AD">
        <w:rPr>
          <w:rFonts w:ascii="Angsana New" w:hAnsi="Angsana New"/>
          <w:sz w:val="30"/>
          <w:szCs w:val="30"/>
        </w:rPr>
        <w:t>1.19</w:t>
      </w:r>
      <w:r w:rsidRPr="007157AD">
        <w:rPr>
          <w:rFonts w:ascii="Angsana New" w:hAnsi="Angsana New"/>
          <w:sz w:val="30"/>
          <w:szCs w:val="30"/>
        </w:rPr>
        <w:t xml:space="preserve"> </w:t>
      </w:r>
      <w:r w:rsidRPr="007157AD"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 w:rsidRPr="007157AD">
        <w:rPr>
          <w:rFonts w:ascii="Angsana New" w:hAnsi="Angsana New"/>
          <w:sz w:val="30"/>
          <w:szCs w:val="30"/>
        </w:rPr>
        <w:t xml:space="preserve"> </w:t>
      </w:r>
      <w:r w:rsidR="00D675E6" w:rsidRPr="007157AD">
        <w:rPr>
          <w:rFonts w:ascii="Angsana New" w:hAnsi="Angsana New"/>
          <w:sz w:val="30"/>
          <w:szCs w:val="30"/>
        </w:rPr>
        <w:t xml:space="preserve">Mega We Care Uzbekistan </w:t>
      </w:r>
      <w:r w:rsidRPr="007157AD"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</w:t>
      </w:r>
      <w:r w:rsidR="00D675E6" w:rsidRPr="007157AD">
        <w:rPr>
          <w:rFonts w:ascii="Angsana New" w:hAnsi="Angsana New" w:hint="cs"/>
          <w:sz w:val="30"/>
          <w:szCs w:val="30"/>
          <w:cs/>
        </w:rPr>
        <w:t>อุซเบกิสถาน</w:t>
      </w:r>
      <w:r w:rsidRPr="007157AD">
        <w:rPr>
          <w:rFonts w:ascii="Angsana New" w:hAnsi="Angsana New" w:hint="cs"/>
          <w:sz w:val="30"/>
          <w:szCs w:val="30"/>
          <w:cs/>
        </w:rPr>
        <w:t>เพื่อขยายธุรกิจ</w:t>
      </w:r>
      <w:r w:rsidRPr="007157AD">
        <w:rPr>
          <w:rFonts w:ascii="Angsana New" w:hAnsi="Angsana New"/>
          <w:sz w:val="30"/>
          <w:szCs w:val="30"/>
        </w:rPr>
        <w:t xml:space="preserve"> </w:t>
      </w:r>
    </w:p>
    <w:p w14:paraId="2B0C7E3A" w14:textId="77777777" w:rsidR="00763552" w:rsidRPr="007157AD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9534513" w14:textId="6CEB29D3" w:rsidR="00763552" w:rsidRPr="00F81BAA" w:rsidRDefault="00763552" w:rsidP="003F3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F81BAA">
        <w:rPr>
          <w:rFonts w:ascii="Angsana New" w:hAnsi="Angsana New" w:hint="cs"/>
          <w:spacing w:val="-4"/>
          <w:sz w:val="30"/>
          <w:szCs w:val="30"/>
          <w:cs/>
        </w:rPr>
        <w:t>ในระหว่างงวดเก้าเดือนสิ้นสุดวันที่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30 </w:t>
      </w:r>
      <w:r w:rsidRPr="00F81BAA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256</w:t>
      </w:r>
      <w:r w:rsidR="00CA5551" w:rsidRPr="00F81BAA">
        <w:rPr>
          <w:rFonts w:ascii="Angsana New" w:hAnsi="Angsana New"/>
          <w:spacing w:val="-4"/>
          <w:sz w:val="30"/>
          <w:szCs w:val="30"/>
        </w:rPr>
        <w:t>4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บริษัทได้เพิ่มเงินลงทุนจำนวน </w:t>
      </w:r>
      <w:r w:rsidR="00CA5551" w:rsidRPr="00F81BAA">
        <w:rPr>
          <w:rFonts w:ascii="Angsana New" w:hAnsi="Angsana New"/>
          <w:spacing w:val="-4"/>
          <w:sz w:val="30"/>
          <w:szCs w:val="30"/>
        </w:rPr>
        <w:t>4.39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ล้านบาท ในทุนที่ออก</w:t>
      </w:r>
      <w:r w:rsidR="00F81BAA" w:rsidRPr="00F81BAA">
        <w:rPr>
          <w:rFonts w:ascii="Angsana New" w:hAnsi="Angsana New"/>
          <w:spacing w:val="-4"/>
          <w:sz w:val="30"/>
          <w:szCs w:val="30"/>
        </w:rPr>
        <w:br/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และชำระแล้วของบริษัท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</w:t>
      </w:r>
      <w:r w:rsidR="00D675E6" w:rsidRPr="00F81BAA">
        <w:rPr>
          <w:rFonts w:ascii="Angsana New" w:hAnsi="Angsana New"/>
          <w:spacing w:val="-4"/>
          <w:sz w:val="30"/>
          <w:szCs w:val="30"/>
        </w:rPr>
        <w:t xml:space="preserve">Mega We Care Tanzania Ltd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ซึ่งเป็นบริษัทย่อยทางตรงในประเทศ</w:t>
      </w:r>
      <w:r w:rsidR="00D675E6" w:rsidRPr="00F81BAA">
        <w:rPr>
          <w:rFonts w:ascii="Angsana New" w:hAnsi="Angsana New" w:hint="cs"/>
          <w:spacing w:val="-4"/>
          <w:sz w:val="30"/>
          <w:szCs w:val="30"/>
          <w:cs/>
        </w:rPr>
        <w:t>แทนซาเนีย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เพื่อขยายธุรกิจ</w:t>
      </w:r>
    </w:p>
    <w:p w14:paraId="2A8DA0C0" w14:textId="77777777" w:rsidR="00763552" w:rsidRPr="00CA5551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024B35" w14:textId="77777777" w:rsidR="0002785B" w:rsidRDefault="00027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29DFB92" w14:textId="79B06AE8" w:rsidR="00445105" w:rsidRPr="00CA5551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5551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</w:t>
      </w:r>
    </w:p>
    <w:p w14:paraId="01C8C95D" w14:textId="77777777" w:rsidR="00445105" w:rsidRPr="00CA5551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E1A68B" w14:textId="1B119FC0" w:rsidR="00445105" w:rsidRPr="00431B7A" w:rsidRDefault="00B61C0A" w:rsidP="00403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31B7A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bookmarkStart w:id="0" w:name="_Hlk73450143"/>
      <w:r w:rsidR="00842835" w:rsidRPr="00431B7A">
        <w:rPr>
          <w:rFonts w:ascii="Angsana New" w:hAnsi="Angsana New"/>
          <w:spacing w:val="-4"/>
          <w:sz w:val="30"/>
          <w:szCs w:val="30"/>
        </w:rPr>
        <w:t xml:space="preserve">30 </w:t>
      </w:r>
      <w:r w:rsidR="00842835" w:rsidRPr="00431B7A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C61415" w:rsidRPr="00431B7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End w:id="0"/>
      <w:r w:rsidR="00CF50EF" w:rsidRPr="00431B7A">
        <w:rPr>
          <w:rFonts w:ascii="Angsana New" w:hAnsi="Angsana New"/>
          <w:spacing w:val="-4"/>
          <w:sz w:val="30"/>
          <w:szCs w:val="30"/>
        </w:rPr>
        <w:t>2</w:t>
      </w:r>
      <w:r w:rsidR="00D130F3" w:rsidRPr="00431B7A">
        <w:rPr>
          <w:rFonts w:ascii="Angsana New" w:hAnsi="Angsana New"/>
          <w:spacing w:val="-4"/>
          <w:sz w:val="30"/>
          <w:szCs w:val="30"/>
        </w:rPr>
        <w:t>5</w:t>
      </w:r>
      <w:r w:rsidR="00CF50EF" w:rsidRPr="00431B7A">
        <w:rPr>
          <w:rFonts w:ascii="Angsana New" w:hAnsi="Angsana New"/>
          <w:spacing w:val="-4"/>
          <w:sz w:val="30"/>
          <w:szCs w:val="30"/>
        </w:rPr>
        <w:t>6</w:t>
      </w:r>
      <w:r w:rsidR="00D675E6" w:rsidRPr="00431B7A">
        <w:rPr>
          <w:rFonts w:ascii="Angsana New" w:hAnsi="Angsana New"/>
          <w:spacing w:val="-4"/>
          <w:sz w:val="30"/>
          <w:szCs w:val="30"/>
        </w:rPr>
        <w:t>4</w:t>
      </w:r>
      <w:r w:rsidRPr="00431B7A">
        <w:rPr>
          <w:rFonts w:ascii="Angsana New" w:hAnsi="Angsana New"/>
          <w:spacing w:val="-4"/>
          <w:sz w:val="30"/>
          <w:szCs w:val="30"/>
        </w:rPr>
        <w:t xml:space="preserve"> </w:t>
      </w:r>
      <w:r w:rsidRPr="00431B7A">
        <w:rPr>
          <w:rFonts w:ascii="Angsana New" w:hAnsi="Angsana New"/>
          <w:spacing w:val="-4"/>
          <w:sz w:val="30"/>
          <w:szCs w:val="30"/>
          <w:cs/>
        </w:rPr>
        <w:t>กลุ่มบริษัทไม่ได้รับรู้ส่วนแบ่งขาดทุน</w:t>
      </w:r>
      <w:r w:rsidRPr="00431B7A">
        <w:rPr>
          <w:rFonts w:ascii="Angsana New" w:hAnsi="Angsana New" w:hint="cs"/>
          <w:spacing w:val="-4"/>
          <w:sz w:val="30"/>
          <w:szCs w:val="30"/>
          <w:cs/>
        </w:rPr>
        <w:t>สะสมของ</w:t>
      </w:r>
      <w:r w:rsidR="00431B7A" w:rsidRPr="00431B7A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431B7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31B7A">
        <w:rPr>
          <w:rFonts w:ascii="Angsana New" w:hAnsi="Angsana New"/>
          <w:spacing w:val="-4"/>
          <w:sz w:val="30"/>
          <w:szCs w:val="30"/>
        </w:rPr>
        <w:t xml:space="preserve">Mega Product (Yemen) Limited </w:t>
      </w:r>
      <w:r w:rsidR="00C11F29">
        <w:rPr>
          <w:rFonts w:ascii="Angsana New" w:hAnsi="Angsana New"/>
          <w:spacing w:val="-4"/>
          <w:sz w:val="30"/>
          <w:szCs w:val="30"/>
        </w:rPr>
        <w:br/>
      </w:r>
      <w:r w:rsidRPr="00431B7A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ซึ่งเป็นบริษัทร่วมทางอ้อมในส่วนที่เกินกว่ามูลค่าตามบัญชี</w:t>
      </w:r>
      <w:r w:rsidRPr="00431B7A">
        <w:rPr>
          <w:rFonts w:ascii="Angsana New" w:hAnsi="Angsana New"/>
          <w:spacing w:val="-4"/>
          <w:sz w:val="30"/>
          <w:szCs w:val="30"/>
          <w:cs/>
        </w:rPr>
        <w:t>ของเงินลงทุนในบริษัทร่วมทางอ้อม</w:t>
      </w:r>
      <w:r w:rsidRPr="00431B7A">
        <w:rPr>
          <w:rFonts w:ascii="Angsana New" w:hAnsi="Angsana New" w:hint="cs"/>
          <w:spacing w:val="-4"/>
          <w:sz w:val="30"/>
          <w:szCs w:val="30"/>
          <w:cs/>
        </w:rPr>
        <w:t>ของกลุ่มบริษัทจำนวน</w:t>
      </w:r>
      <w:r w:rsidR="00E95B6A" w:rsidRPr="00431B7A">
        <w:rPr>
          <w:rFonts w:ascii="Angsana New" w:hAnsi="Angsana New"/>
          <w:spacing w:val="-4"/>
          <w:sz w:val="30"/>
          <w:szCs w:val="30"/>
        </w:rPr>
        <w:t xml:space="preserve"> </w:t>
      </w:r>
      <w:r w:rsidR="00D675E6" w:rsidRPr="00431B7A">
        <w:rPr>
          <w:rFonts w:ascii="Angsana New" w:hAnsi="Angsana New"/>
          <w:spacing w:val="-4"/>
          <w:sz w:val="30"/>
          <w:szCs w:val="30"/>
        </w:rPr>
        <w:t>4.53</w:t>
      </w:r>
      <w:r w:rsidR="00627F5D" w:rsidRPr="00431B7A">
        <w:rPr>
          <w:rFonts w:ascii="Angsana New" w:hAnsi="Angsana New"/>
          <w:spacing w:val="-4"/>
          <w:sz w:val="30"/>
          <w:szCs w:val="30"/>
        </w:rPr>
        <w:t xml:space="preserve"> </w:t>
      </w:r>
      <w:r w:rsidRPr="00431B7A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2A19B4" w:rsidRPr="00431B7A">
        <w:rPr>
          <w:rFonts w:ascii="Angsana New" w:hAnsi="Angsana New" w:hint="cs"/>
          <w:spacing w:val="-4"/>
          <w:sz w:val="30"/>
          <w:szCs w:val="30"/>
          <w:cs/>
        </w:rPr>
        <w:t>ซึ่งส่วนแบ่ง</w:t>
      </w:r>
      <w:r w:rsidR="00527061" w:rsidRPr="00431B7A"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="002A19B4" w:rsidRPr="00431B7A">
        <w:rPr>
          <w:rFonts w:ascii="Angsana New" w:hAnsi="Angsana New" w:hint="cs"/>
          <w:spacing w:val="-4"/>
          <w:sz w:val="30"/>
          <w:szCs w:val="30"/>
          <w:cs/>
        </w:rPr>
        <w:t xml:space="preserve">ของกลุ่มบริษัทสำหรับงวดเก้าเดือนสิ้นสุดวันที่ </w:t>
      </w:r>
      <w:r w:rsidR="002A19B4" w:rsidRPr="00431B7A">
        <w:rPr>
          <w:rFonts w:ascii="Angsana New" w:hAnsi="Angsana New"/>
          <w:spacing w:val="-4"/>
          <w:sz w:val="30"/>
          <w:szCs w:val="30"/>
        </w:rPr>
        <w:t xml:space="preserve">30 </w:t>
      </w:r>
      <w:r w:rsidR="00527061" w:rsidRPr="00431B7A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2A19B4" w:rsidRPr="00431B7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A19B4" w:rsidRPr="00431B7A">
        <w:rPr>
          <w:rFonts w:ascii="Angsana New" w:hAnsi="Angsana New"/>
          <w:spacing w:val="-4"/>
          <w:sz w:val="30"/>
          <w:szCs w:val="30"/>
        </w:rPr>
        <w:t xml:space="preserve">2564 </w:t>
      </w:r>
      <w:r w:rsidR="002A19B4" w:rsidRPr="00431B7A">
        <w:rPr>
          <w:rFonts w:ascii="Angsana New" w:hAnsi="Angsana New" w:hint="cs"/>
          <w:spacing w:val="-4"/>
          <w:sz w:val="30"/>
          <w:szCs w:val="30"/>
          <w:cs/>
        </w:rPr>
        <w:t xml:space="preserve">มีจำนวน </w:t>
      </w:r>
      <w:r w:rsidR="00431B7A">
        <w:rPr>
          <w:rFonts w:ascii="Angsana New" w:hAnsi="Angsana New"/>
          <w:spacing w:val="-4"/>
          <w:sz w:val="30"/>
          <w:szCs w:val="30"/>
        </w:rPr>
        <w:br/>
      </w:r>
      <w:r w:rsidR="00D675E6" w:rsidRPr="00431B7A">
        <w:rPr>
          <w:rFonts w:ascii="Angsana New" w:hAnsi="Angsana New"/>
          <w:spacing w:val="-4"/>
          <w:sz w:val="30"/>
          <w:szCs w:val="30"/>
        </w:rPr>
        <w:t>0.40</w:t>
      </w:r>
      <w:r w:rsidR="002A19B4" w:rsidRPr="00431B7A">
        <w:rPr>
          <w:rFonts w:ascii="Angsana New" w:hAnsi="Angsana New"/>
          <w:spacing w:val="-4"/>
          <w:sz w:val="30"/>
          <w:szCs w:val="30"/>
        </w:rPr>
        <w:t xml:space="preserve"> </w:t>
      </w:r>
      <w:r w:rsidR="002A19B4" w:rsidRPr="00431B7A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7D3DCA" w:rsidRPr="00431B7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7D3DCA" w:rsidRPr="00431B7A">
        <w:rPr>
          <w:rFonts w:ascii="Angsana New" w:hAnsi="Angsana New"/>
          <w:spacing w:val="-4"/>
          <w:sz w:val="30"/>
          <w:szCs w:val="30"/>
          <w:cs/>
        </w:rPr>
        <w:t>กลุ่มบริษัทไม่มีภาระ</w:t>
      </w:r>
      <w:r w:rsidR="003D5F60" w:rsidRPr="00431B7A">
        <w:rPr>
          <w:rFonts w:ascii="Angsana New" w:hAnsi="Angsana New" w:hint="cs"/>
          <w:spacing w:val="-4"/>
          <w:sz w:val="30"/>
          <w:szCs w:val="30"/>
          <w:cs/>
        </w:rPr>
        <w:t>หนี้สินที่เกี่ยวเนื่องกับผลขาดทุนเหล่านี้</w:t>
      </w:r>
    </w:p>
    <w:p w14:paraId="73213A09" w14:textId="77777777" w:rsidR="00A608E7" w:rsidRPr="00CA5551" w:rsidRDefault="00A608E7" w:rsidP="0006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BC5C09" w14:textId="77777777" w:rsidR="00445105" w:rsidRPr="00CA5551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5551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123AD58" w14:textId="4E6A0DDC" w:rsidR="00445105" w:rsidRPr="00CA5551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97F6A8" w14:textId="3240F56B" w:rsidR="00065A39" w:rsidRPr="00CA5551" w:rsidRDefault="00065A39" w:rsidP="0006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5551">
        <w:rPr>
          <w:rFonts w:ascii="Angsana New" w:hAnsi="Angsana New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CA5551">
        <w:rPr>
          <w:rFonts w:ascii="Angsana New" w:hAnsi="Angsana New"/>
          <w:sz w:val="30"/>
          <w:szCs w:val="30"/>
        </w:rPr>
        <w:t xml:space="preserve">30 </w:t>
      </w:r>
      <w:r w:rsidRPr="00CA5551">
        <w:rPr>
          <w:rFonts w:ascii="Angsana New" w:hAnsi="Angsana New"/>
          <w:sz w:val="30"/>
          <w:szCs w:val="30"/>
          <w:cs/>
        </w:rPr>
        <w:t>กันยายน</w:t>
      </w:r>
      <w:r w:rsidRPr="00CA5551">
        <w:rPr>
          <w:rFonts w:ascii="Angsana New" w:hAnsi="Angsana New" w:hint="cs"/>
          <w:sz w:val="30"/>
          <w:szCs w:val="30"/>
          <w:cs/>
        </w:rPr>
        <w:t xml:space="preserve"> </w:t>
      </w:r>
      <w:r w:rsidRPr="00CA5551">
        <w:rPr>
          <w:rFonts w:ascii="Angsana New" w:hAnsi="Angsana New"/>
          <w:sz w:val="30"/>
          <w:szCs w:val="30"/>
        </w:rPr>
        <w:t>256</w:t>
      </w:r>
      <w:r w:rsidR="00CA5551" w:rsidRPr="00CA5551">
        <w:rPr>
          <w:rFonts w:ascii="Angsana New" w:hAnsi="Angsana New"/>
          <w:sz w:val="30"/>
          <w:szCs w:val="30"/>
        </w:rPr>
        <w:t>5</w:t>
      </w:r>
      <w:r w:rsidRPr="00CA5551">
        <w:rPr>
          <w:rFonts w:ascii="Angsana New" w:hAnsi="Angsana New"/>
          <w:sz w:val="30"/>
          <w:szCs w:val="30"/>
        </w:rPr>
        <w:t xml:space="preserve"> </w:t>
      </w:r>
      <w:r w:rsidRPr="00CA5551">
        <w:rPr>
          <w:rFonts w:ascii="Angsana New" w:hAnsi="Angsana New" w:hint="cs"/>
          <w:sz w:val="30"/>
          <w:szCs w:val="30"/>
          <w:cs/>
        </w:rPr>
        <w:t>กลุ่มบริษัทรับรู้ส่วนแบ่ง</w:t>
      </w:r>
      <w:r w:rsidR="00717FDB" w:rsidRPr="00CA5551">
        <w:rPr>
          <w:rFonts w:ascii="Angsana New" w:hAnsi="Angsana New" w:hint="cs"/>
          <w:sz w:val="30"/>
          <w:szCs w:val="30"/>
          <w:cs/>
        </w:rPr>
        <w:t>กำไร</w:t>
      </w:r>
      <w:r w:rsidRPr="00CA5551">
        <w:rPr>
          <w:rFonts w:ascii="Angsana New" w:hAnsi="Angsana New" w:hint="cs"/>
          <w:sz w:val="30"/>
          <w:szCs w:val="30"/>
          <w:cs/>
        </w:rPr>
        <w:t>เบ็ดเสร็จ</w:t>
      </w:r>
      <w:r w:rsidR="00717FDB" w:rsidRPr="00CA5551">
        <w:rPr>
          <w:rFonts w:ascii="Angsana New" w:hAnsi="Angsana New" w:hint="cs"/>
          <w:sz w:val="30"/>
          <w:szCs w:val="30"/>
          <w:cs/>
        </w:rPr>
        <w:t>อื่น</w:t>
      </w:r>
      <w:r w:rsidRPr="00CA5551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2F03E5">
        <w:rPr>
          <w:rFonts w:ascii="Angsana New" w:hAnsi="Angsana New"/>
          <w:sz w:val="30"/>
          <w:szCs w:val="30"/>
        </w:rPr>
        <w:br/>
      </w:r>
      <w:r w:rsidRPr="00CA5551">
        <w:rPr>
          <w:rFonts w:ascii="Angsana New" w:hAnsi="Angsana New"/>
          <w:sz w:val="30"/>
          <w:szCs w:val="30"/>
        </w:rPr>
        <w:t>MEGA MSN PTE. LTD.</w:t>
      </w:r>
      <w:r w:rsidRPr="00CA5551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5F6B6C">
        <w:rPr>
          <w:rFonts w:ascii="Angsana New" w:hAnsi="Angsana New"/>
          <w:sz w:val="30"/>
          <w:szCs w:val="30"/>
        </w:rPr>
        <w:t xml:space="preserve"> 28.8</w:t>
      </w:r>
      <w:r w:rsidR="00C11F29">
        <w:rPr>
          <w:rFonts w:ascii="Angsana New" w:hAnsi="Angsana New"/>
          <w:sz w:val="30"/>
          <w:szCs w:val="30"/>
        </w:rPr>
        <w:t>7</w:t>
      </w:r>
      <w:r w:rsidR="005F6B6C">
        <w:rPr>
          <w:rFonts w:ascii="Angsana New" w:hAnsi="Angsana New"/>
          <w:sz w:val="30"/>
          <w:szCs w:val="30"/>
        </w:rPr>
        <w:t xml:space="preserve"> </w:t>
      </w:r>
      <w:r w:rsidRPr="00CA5551">
        <w:rPr>
          <w:rFonts w:ascii="Angsana New" w:hAnsi="Angsana New" w:hint="cs"/>
          <w:sz w:val="30"/>
          <w:szCs w:val="30"/>
          <w:cs/>
        </w:rPr>
        <w:t>ล้านบาท</w:t>
      </w:r>
      <w:r w:rsidRPr="00CA5551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Pr="00CA5551">
        <w:rPr>
          <w:rFonts w:ascii="Angsana New" w:hAnsi="Angsana New" w:cs="Cordia New"/>
          <w:i/>
          <w:iCs/>
          <w:sz w:val="30"/>
          <w:szCs w:val="30"/>
        </w:rPr>
        <w:t>(</w:t>
      </w:r>
      <w:r w:rsidRPr="00CA5551">
        <w:rPr>
          <w:rFonts w:ascii="Angsana New" w:hAnsi="Angsana New"/>
          <w:i/>
          <w:iCs/>
          <w:sz w:val="30"/>
          <w:szCs w:val="30"/>
        </w:rPr>
        <w:t xml:space="preserve">30 </w:t>
      </w:r>
      <w:r w:rsidRPr="00CA5551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Pr="00CA5551">
        <w:rPr>
          <w:rFonts w:ascii="Angsana New" w:hAnsi="Angsana New" w:hint="cs"/>
          <w:sz w:val="30"/>
          <w:szCs w:val="30"/>
          <w:cs/>
        </w:rPr>
        <w:t xml:space="preserve"> </w:t>
      </w:r>
      <w:r w:rsidRPr="00CA5551">
        <w:rPr>
          <w:rFonts w:ascii="Angsana New" w:hAnsi="Angsana New"/>
          <w:i/>
          <w:iCs/>
          <w:sz w:val="30"/>
          <w:szCs w:val="30"/>
        </w:rPr>
        <w:t>256</w:t>
      </w:r>
      <w:r w:rsidR="00CA5551" w:rsidRPr="00CA5551">
        <w:rPr>
          <w:rFonts w:ascii="Angsana New" w:hAnsi="Angsana New"/>
          <w:i/>
          <w:iCs/>
          <w:sz w:val="30"/>
          <w:szCs w:val="30"/>
        </w:rPr>
        <w:t>4</w:t>
      </w:r>
      <w:r w:rsidRPr="00CA5551">
        <w:rPr>
          <w:rFonts w:ascii="Angsana New" w:hAnsi="Angsana New"/>
          <w:i/>
          <w:iCs/>
          <w:sz w:val="30"/>
          <w:szCs w:val="30"/>
        </w:rPr>
        <w:t xml:space="preserve">: </w:t>
      </w:r>
      <w:r w:rsidR="00CA5551" w:rsidRPr="00CA5551">
        <w:rPr>
          <w:rFonts w:ascii="Angsana New" w:hAnsi="Angsana New"/>
          <w:i/>
          <w:iCs/>
          <w:sz w:val="30"/>
          <w:szCs w:val="30"/>
        </w:rPr>
        <w:t>2</w:t>
      </w:r>
      <w:r w:rsidR="00C11F29">
        <w:rPr>
          <w:rFonts w:ascii="Angsana New" w:hAnsi="Angsana New"/>
          <w:i/>
          <w:iCs/>
          <w:sz w:val="30"/>
          <w:szCs w:val="30"/>
        </w:rPr>
        <w:t>4.06</w:t>
      </w:r>
      <w:r w:rsidRPr="00CA5551">
        <w:rPr>
          <w:rFonts w:ascii="Angsana New" w:hAnsi="Angsana New"/>
          <w:i/>
          <w:iCs/>
          <w:sz w:val="30"/>
          <w:szCs w:val="30"/>
        </w:rPr>
        <w:t xml:space="preserve"> </w:t>
      </w:r>
      <w:r w:rsidRPr="00CA555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A5551">
        <w:rPr>
          <w:rFonts w:ascii="Angsana New" w:hAnsi="Angsana New"/>
          <w:i/>
          <w:iCs/>
          <w:sz w:val="30"/>
          <w:szCs w:val="30"/>
        </w:rPr>
        <w:t>)</w:t>
      </w:r>
      <w:r w:rsidRPr="00CA5551">
        <w:rPr>
          <w:rFonts w:ascii="Angsana New" w:hAnsi="Angsana New"/>
          <w:sz w:val="30"/>
          <w:szCs w:val="30"/>
        </w:rPr>
        <w:tab/>
      </w:r>
    </w:p>
    <w:p w14:paraId="01DB269C" w14:textId="77777777" w:rsidR="00CA5551" w:rsidRPr="00926026" w:rsidRDefault="00CA5551" w:rsidP="00926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2C1A9B4" w14:textId="1B9941E9" w:rsidR="00F96958" w:rsidRPr="002B22CA" w:rsidRDefault="009C3BB7" w:rsidP="00844599">
      <w:pPr>
        <w:pStyle w:val="Heading5"/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6</w:t>
      </w:r>
      <w:r w:rsidR="00AF6475" w:rsidRPr="00144E97">
        <w:rPr>
          <w:rFonts w:ascii="Angsana New" w:hAnsi="Angsana New"/>
          <w:sz w:val="30"/>
          <w:szCs w:val="30"/>
        </w:rPr>
        <w:tab/>
      </w:r>
      <w:r w:rsidR="00F96958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2B22CA">
        <w:rPr>
          <w:rFonts w:ascii="Angsana New" w:hAnsi="Angsana New" w:hint="cs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144E97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D86B788" w14:textId="6763E802" w:rsidR="00A17B2E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sz w:val="30"/>
          <w:szCs w:val="30"/>
          <w:cs/>
        </w:rPr>
        <w:t>ก</w:t>
      </w:r>
      <w:r w:rsidRPr="00144E97">
        <w:rPr>
          <w:rFonts w:ascii="Angsana New" w:hAnsi="Angsana New"/>
          <w:sz w:val="30"/>
          <w:szCs w:val="30"/>
          <w:cs/>
        </w:rPr>
        <w:t xml:space="preserve">ารซื้อ จำหน่าย </w:t>
      </w:r>
      <w:r w:rsidRPr="00B24CAE">
        <w:rPr>
          <w:rFonts w:ascii="Angsana New" w:hAnsi="Angsana New"/>
          <w:sz w:val="30"/>
          <w:szCs w:val="30"/>
          <w:cs/>
        </w:rPr>
        <w:t>และ</w:t>
      </w:r>
      <w:r w:rsidRPr="00144E97">
        <w:rPr>
          <w:rFonts w:ascii="Angsana New" w:hAnsi="Angsana New"/>
          <w:sz w:val="30"/>
          <w:szCs w:val="30"/>
          <w:cs/>
        </w:rPr>
        <w:t>โอนที่ดิน อาคารและอุปกรณ์ระหว่างงวด</w:t>
      </w:r>
      <w:r w:rsidR="00842835">
        <w:rPr>
          <w:rFonts w:ascii="Angsana New" w:hAnsi="Angsana New" w:hint="cs"/>
          <w:sz w:val="30"/>
          <w:szCs w:val="30"/>
          <w:cs/>
        </w:rPr>
        <w:t>เก้าเดือน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</w:t>
      </w:r>
      <w:r w:rsidR="00CA555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14:paraId="643BDE1B" w14:textId="17E9383E" w:rsidR="00A17B2E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49"/>
        <w:gridCol w:w="270"/>
        <w:gridCol w:w="1439"/>
        <w:gridCol w:w="274"/>
        <w:gridCol w:w="1527"/>
        <w:gridCol w:w="270"/>
        <w:gridCol w:w="1369"/>
      </w:tblGrid>
      <w:tr w:rsidR="00D675E6" w:rsidRPr="00B24CAE" w14:paraId="68373AC8" w14:textId="77777777" w:rsidTr="0040327F">
        <w:trPr>
          <w:trHeight w:val="416"/>
          <w:tblHeader/>
        </w:trPr>
        <w:tc>
          <w:tcPr>
            <w:tcW w:w="1536" w:type="pct"/>
          </w:tcPr>
          <w:p w14:paraId="76B0DBF0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4" w:type="pct"/>
            <w:gridSpan w:val="7"/>
          </w:tcPr>
          <w:p w14:paraId="79F28723" w14:textId="77777777" w:rsidR="00D675E6" w:rsidRPr="007E688F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8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75E6" w:rsidRPr="00B24CAE" w14:paraId="65813523" w14:textId="77777777" w:rsidTr="0040327F">
        <w:trPr>
          <w:trHeight w:val="1109"/>
          <w:tblHeader/>
        </w:trPr>
        <w:tc>
          <w:tcPr>
            <w:tcW w:w="1536" w:type="pct"/>
            <w:vAlign w:val="bottom"/>
          </w:tcPr>
          <w:p w14:paraId="29D6E83E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34986758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55C1661F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  <w:vAlign w:val="bottom"/>
          </w:tcPr>
          <w:p w14:paraId="77779437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  <w:vAlign w:val="bottom"/>
          </w:tcPr>
          <w:p w14:paraId="417E03D5" w14:textId="77777777" w:rsidR="00D675E6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สินทรัพย์ที่ได้มาจากการซื้อธุรกิจ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114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145171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6114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1A65D3FA" w14:textId="77777777" w:rsidR="00D675E6" w:rsidRPr="00F73493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" w:type="pct"/>
            <w:vAlign w:val="bottom"/>
          </w:tcPr>
          <w:p w14:paraId="4F81F03E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46EA4CDF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" w:type="pct"/>
            <w:vAlign w:val="bottom"/>
          </w:tcPr>
          <w:p w14:paraId="2593D264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32FB15D4" w14:textId="77777777" w:rsidR="00D675E6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</w:tr>
      <w:tr w:rsidR="00D675E6" w:rsidRPr="00B24CAE" w14:paraId="5976C5E1" w14:textId="77777777" w:rsidTr="0040327F">
        <w:trPr>
          <w:tblHeader/>
        </w:trPr>
        <w:tc>
          <w:tcPr>
            <w:tcW w:w="1536" w:type="pct"/>
          </w:tcPr>
          <w:p w14:paraId="28E078BA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464" w:type="pct"/>
            <w:gridSpan w:val="7"/>
            <w:vAlign w:val="bottom"/>
          </w:tcPr>
          <w:p w14:paraId="46843875" w14:textId="77777777" w:rsidR="00D675E6" w:rsidRPr="00C422D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22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75E6" w:rsidRPr="00B24CAE" w14:paraId="3802FCC0" w14:textId="77777777" w:rsidTr="0040327F">
        <w:trPr>
          <w:tblHeader/>
        </w:trPr>
        <w:tc>
          <w:tcPr>
            <w:tcW w:w="1536" w:type="pct"/>
          </w:tcPr>
          <w:p w14:paraId="3C923FBA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19" w:type="pct"/>
            <w:vAlign w:val="bottom"/>
          </w:tcPr>
          <w:p w14:paraId="51A38721" w14:textId="6A838709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11,360</w:t>
            </w:r>
          </w:p>
        </w:tc>
        <w:tc>
          <w:tcPr>
            <w:tcW w:w="144" w:type="pct"/>
            <w:vAlign w:val="bottom"/>
          </w:tcPr>
          <w:p w14:paraId="0983DE8C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vAlign w:val="bottom"/>
          </w:tcPr>
          <w:p w14:paraId="22FD675E" w14:textId="74758A9F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E735810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pct"/>
            <w:vAlign w:val="bottom"/>
          </w:tcPr>
          <w:p w14:paraId="5A0652A0" w14:textId="0592FB7D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44" w:type="pct"/>
            <w:vAlign w:val="bottom"/>
          </w:tcPr>
          <w:p w14:paraId="3F9CA4DC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776D5280" w14:textId="2C27D4BF" w:rsidR="00D675E6" w:rsidRPr="00454F08" w:rsidRDefault="005F6B6C" w:rsidP="0084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75E6" w:rsidRPr="00B24CAE" w14:paraId="3EB58BE8" w14:textId="77777777" w:rsidTr="0040327F">
        <w:trPr>
          <w:tblHeader/>
        </w:trPr>
        <w:tc>
          <w:tcPr>
            <w:tcW w:w="1536" w:type="pct"/>
          </w:tcPr>
          <w:p w14:paraId="65A71C27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719" w:type="pct"/>
            <w:vAlign w:val="bottom"/>
          </w:tcPr>
          <w:p w14:paraId="56EFEC2B" w14:textId="52E05316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2,069</w:t>
            </w:r>
          </w:p>
        </w:tc>
        <w:tc>
          <w:tcPr>
            <w:tcW w:w="144" w:type="pct"/>
            <w:vAlign w:val="bottom"/>
          </w:tcPr>
          <w:p w14:paraId="4D440BF5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vAlign w:val="bottom"/>
          </w:tcPr>
          <w:p w14:paraId="468B83C8" w14:textId="5C53E913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14B57F6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pct"/>
            <w:vAlign w:val="bottom"/>
          </w:tcPr>
          <w:p w14:paraId="727A5D11" w14:textId="2DE397A4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144" w:type="pct"/>
            <w:vAlign w:val="bottom"/>
          </w:tcPr>
          <w:p w14:paraId="5B515A2C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5AFD33B5" w14:textId="394C2287" w:rsidR="00D675E6" w:rsidRPr="00454F08" w:rsidRDefault="00BA4B86" w:rsidP="0084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6B6C">
              <w:rPr>
                <w:rFonts w:asciiTheme="majorBidi" w:hAnsiTheme="majorBidi" w:cstheme="majorBidi"/>
                <w:sz w:val="30"/>
                <w:szCs w:val="30"/>
              </w:rPr>
              <w:t>2,313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75E6" w:rsidRPr="00B24CAE" w14:paraId="1587A96C" w14:textId="77777777" w:rsidTr="0040327F">
        <w:trPr>
          <w:tblHeader/>
        </w:trPr>
        <w:tc>
          <w:tcPr>
            <w:tcW w:w="1536" w:type="pct"/>
          </w:tcPr>
          <w:p w14:paraId="55C5255D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19" w:type="pct"/>
            <w:vAlign w:val="bottom"/>
          </w:tcPr>
          <w:p w14:paraId="073731B6" w14:textId="02E065A3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70,017</w:t>
            </w:r>
          </w:p>
        </w:tc>
        <w:tc>
          <w:tcPr>
            <w:tcW w:w="144" w:type="pct"/>
            <w:vAlign w:val="bottom"/>
          </w:tcPr>
          <w:p w14:paraId="6B7ACD2F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vAlign w:val="bottom"/>
          </w:tcPr>
          <w:p w14:paraId="611E7B82" w14:textId="1A216CB9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97518BE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pct"/>
            <w:vAlign w:val="bottom"/>
          </w:tcPr>
          <w:p w14:paraId="4C432E27" w14:textId="2876A0EE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(356)</w:t>
            </w:r>
          </w:p>
        </w:tc>
        <w:tc>
          <w:tcPr>
            <w:tcW w:w="144" w:type="pct"/>
            <w:vAlign w:val="bottom"/>
          </w:tcPr>
          <w:p w14:paraId="484E750B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04ED0FE6" w14:textId="6CEF3E16" w:rsidR="00D675E6" w:rsidRPr="00454F08" w:rsidRDefault="00BA4B8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6B6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75E6" w:rsidRPr="00B24CAE" w14:paraId="3F818D0D" w14:textId="77777777" w:rsidTr="0040327F">
        <w:trPr>
          <w:tblHeader/>
        </w:trPr>
        <w:tc>
          <w:tcPr>
            <w:tcW w:w="1536" w:type="pct"/>
          </w:tcPr>
          <w:p w14:paraId="107B56EC" w14:textId="77777777" w:rsidR="00D675E6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  <w:p w14:paraId="66C26889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27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719" w:type="pct"/>
            <w:vAlign w:val="bottom"/>
          </w:tcPr>
          <w:p w14:paraId="4B313094" w14:textId="75A7CE3E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17,497</w:t>
            </w:r>
          </w:p>
        </w:tc>
        <w:tc>
          <w:tcPr>
            <w:tcW w:w="144" w:type="pct"/>
            <w:vAlign w:val="bottom"/>
          </w:tcPr>
          <w:p w14:paraId="39216B51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vAlign w:val="bottom"/>
          </w:tcPr>
          <w:p w14:paraId="521EDC30" w14:textId="0F54C17D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46" w:type="pct"/>
            <w:vAlign w:val="bottom"/>
          </w:tcPr>
          <w:p w14:paraId="04F20E82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pct"/>
            <w:vAlign w:val="bottom"/>
          </w:tcPr>
          <w:p w14:paraId="5523485F" w14:textId="4DA82E83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(465)</w:t>
            </w:r>
          </w:p>
        </w:tc>
        <w:tc>
          <w:tcPr>
            <w:tcW w:w="144" w:type="pct"/>
            <w:vAlign w:val="bottom"/>
          </w:tcPr>
          <w:p w14:paraId="459C58BA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1A04A6D9" w14:textId="41340FF8" w:rsidR="00D675E6" w:rsidRPr="00454F08" w:rsidRDefault="00BA4B8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6B6C">
              <w:rPr>
                <w:rFonts w:asciiTheme="majorBidi" w:hAnsiTheme="majorBidi" w:cstheme="majorBidi"/>
                <w:sz w:val="30"/>
                <w:szCs w:val="30"/>
              </w:rPr>
              <w:t>1,615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75E6" w:rsidRPr="00B24CAE" w14:paraId="4B06B409" w14:textId="77777777" w:rsidTr="0040327F">
        <w:trPr>
          <w:tblHeader/>
        </w:trPr>
        <w:tc>
          <w:tcPr>
            <w:tcW w:w="1536" w:type="pct"/>
          </w:tcPr>
          <w:p w14:paraId="680D0ABB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19" w:type="pct"/>
            <w:vAlign w:val="bottom"/>
          </w:tcPr>
          <w:p w14:paraId="57618E0F" w14:textId="209C73B2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12,46</w:t>
            </w:r>
            <w:r w:rsidR="00BA4B8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  <w:vAlign w:val="bottom"/>
          </w:tcPr>
          <w:p w14:paraId="5493C564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vAlign w:val="bottom"/>
          </w:tcPr>
          <w:p w14:paraId="44087567" w14:textId="418F8870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46" w:type="pct"/>
            <w:vAlign w:val="bottom"/>
          </w:tcPr>
          <w:p w14:paraId="138CD5B9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pct"/>
            <w:vAlign w:val="bottom"/>
          </w:tcPr>
          <w:p w14:paraId="1CEFE3DD" w14:textId="3E3BEE23" w:rsidR="00D675E6" w:rsidRPr="00454F08" w:rsidRDefault="005F6B6C" w:rsidP="00934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4" w:type="pct"/>
            <w:vAlign w:val="bottom"/>
          </w:tcPr>
          <w:p w14:paraId="3A055DF7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7AF2ADE9" w14:textId="3B2ADBB6" w:rsidR="00D675E6" w:rsidRPr="00454F08" w:rsidRDefault="00BA4B86" w:rsidP="0084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6B6C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75E6" w:rsidRPr="00B24CAE" w14:paraId="26D63D8C" w14:textId="77777777" w:rsidTr="0040327F">
        <w:trPr>
          <w:tblHeader/>
        </w:trPr>
        <w:tc>
          <w:tcPr>
            <w:tcW w:w="1536" w:type="pct"/>
          </w:tcPr>
          <w:p w14:paraId="5B35A8CA" w14:textId="77777777" w:rsidR="00D675E6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27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719" w:type="pct"/>
            <w:vAlign w:val="bottom"/>
          </w:tcPr>
          <w:p w14:paraId="76457C0D" w14:textId="33CFEDF4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140,245</w:t>
            </w:r>
          </w:p>
        </w:tc>
        <w:tc>
          <w:tcPr>
            <w:tcW w:w="144" w:type="pct"/>
            <w:vAlign w:val="bottom"/>
          </w:tcPr>
          <w:p w14:paraId="62B4FF00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vAlign w:val="bottom"/>
          </w:tcPr>
          <w:p w14:paraId="54A77BA4" w14:textId="3A721B16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83F17D9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pct"/>
            <w:vAlign w:val="bottom"/>
          </w:tcPr>
          <w:p w14:paraId="6782AE6E" w14:textId="442B36C6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(10,738)</w:t>
            </w:r>
          </w:p>
        </w:tc>
        <w:tc>
          <w:tcPr>
            <w:tcW w:w="144" w:type="pct"/>
            <w:vAlign w:val="bottom"/>
          </w:tcPr>
          <w:p w14:paraId="1B6AA08F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649E4552" w14:textId="028C58D4" w:rsidR="00D675E6" w:rsidRPr="00454F08" w:rsidRDefault="005F6B6C" w:rsidP="00EB0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75E6" w:rsidRPr="00AF12D8" w14:paraId="13CCABDE" w14:textId="77777777" w:rsidTr="0040327F">
        <w:trPr>
          <w:tblHeader/>
        </w:trPr>
        <w:tc>
          <w:tcPr>
            <w:tcW w:w="1536" w:type="pct"/>
          </w:tcPr>
          <w:p w14:paraId="0403E6C6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4B8F546" w14:textId="4AE88AE6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1,211</w:t>
            </w:r>
          </w:p>
        </w:tc>
        <w:tc>
          <w:tcPr>
            <w:tcW w:w="144" w:type="pct"/>
            <w:vAlign w:val="bottom"/>
          </w:tcPr>
          <w:p w14:paraId="66A652DF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15C62A0D" w14:textId="4685F222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E4803EB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vAlign w:val="bottom"/>
          </w:tcPr>
          <w:p w14:paraId="5BCB4E59" w14:textId="48E10FEA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1898F77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3551879F" w14:textId="5D38610E" w:rsidR="00D675E6" w:rsidRPr="00454F08" w:rsidRDefault="005F6B6C" w:rsidP="00EB0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75E6" w:rsidRPr="00B24CAE" w14:paraId="42D81F0D" w14:textId="77777777" w:rsidTr="0040327F">
        <w:trPr>
          <w:tblHeader/>
        </w:trPr>
        <w:tc>
          <w:tcPr>
            <w:tcW w:w="1536" w:type="pct"/>
          </w:tcPr>
          <w:p w14:paraId="2DEA139B" w14:textId="77777777" w:rsidR="00D675E6" w:rsidRPr="009965F7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FEDE61" w14:textId="56256A8D" w:rsidR="00D675E6" w:rsidRPr="00454F08" w:rsidRDefault="005F6B6C" w:rsidP="00934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left" w:pos="1077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254,860</w:t>
            </w:r>
          </w:p>
        </w:tc>
        <w:tc>
          <w:tcPr>
            <w:tcW w:w="144" w:type="pct"/>
            <w:vAlign w:val="center"/>
          </w:tcPr>
          <w:p w14:paraId="57A5E423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2DF5B3" w14:textId="1BA6E5B6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6" w:type="pct"/>
            <w:vAlign w:val="center"/>
          </w:tcPr>
          <w:p w14:paraId="0837857C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089507" w14:textId="73E4D0B6" w:rsidR="00D675E6" w:rsidRPr="00454F08" w:rsidRDefault="005F6B6C" w:rsidP="00934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(11,841)</w:t>
            </w:r>
          </w:p>
        </w:tc>
        <w:tc>
          <w:tcPr>
            <w:tcW w:w="144" w:type="pct"/>
            <w:vAlign w:val="center"/>
          </w:tcPr>
          <w:p w14:paraId="454A031C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6633A5" w14:textId="56F03E16" w:rsidR="00D675E6" w:rsidRPr="00EB0034" w:rsidRDefault="005F6B6C" w:rsidP="00FA1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0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4,046</w:t>
            </w:r>
          </w:p>
        </w:tc>
      </w:tr>
    </w:tbl>
    <w:p w14:paraId="691F73F8" w14:textId="2DA81086" w:rsidR="0040327F" w:rsidRDefault="0040327F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44BB162D" w14:textId="19911C60" w:rsidR="00B8007F" w:rsidRPr="00010863" w:rsidRDefault="0040327F" w:rsidP="00407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8"/>
        <w:gridCol w:w="630"/>
        <w:gridCol w:w="1529"/>
        <w:gridCol w:w="276"/>
        <w:gridCol w:w="1705"/>
      </w:tblGrid>
      <w:tr w:rsidR="00D675E6" w14:paraId="59299F38" w14:textId="77777777" w:rsidTr="0040327F">
        <w:trPr>
          <w:trHeight w:val="443"/>
          <w:tblHeader/>
        </w:trPr>
        <w:tc>
          <w:tcPr>
            <w:tcW w:w="2793" w:type="pct"/>
            <w:vAlign w:val="bottom"/>
          </w:tcPr>
          <w:p w14:paraId="36FA696B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" w:type="pct"/>
            <w:vAlign w:val="bottom"/>
          </w:tcPr>
          <w:p w14:paraId="3FAAF9B3" w14:textId="77777777" w:rsidR="00D675E6" w:rsidRPr="00F73493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1" w:type="pct"/>
            <w:gridSpan w:val="3"/>
            <w:vAlign w:val="bottom"/>
          </w:tcPr>
          <w:p w14:paraId="1D3A1AFA" w14:textId="77777777" w:rsidR="00D675E6" w:rsidRPr="00AE5C6B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5C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5E6" w14:paraId="115056CF" w14:textId="77777777" w:rsidTr="0040327F">
        <w:trPr>
          <w:trHeight w:val="1109"/>
          <w:tblHeader/>
        </w:trPr>
        <w:tc>
          <w:tcPr>
            <w:tcW w:w="2793" w:type="pct"/>
            <w:vAlign w:val="bottom"/>
          </w:tcPr>
          <w:p w14:paraId="2CCDFC3D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" w:type="pct"/>
            <w:vAlign w:val="bottom"/>
          </w:tcPr>
          <w:p w14:paraId="75528247" w14:textId="77777777" w:rsidR="00D675E6" w:rsidRPr="00F73493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5" w:type="pct"/>
            <w:vAlign w:val="bottom"/>
          </w:tcPr>
          <w:p w14:paraId="795CE0FD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B304C35" w14:textId="77777777" w:rsidR="00D675E6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  <w:p w14:paraId="06E888AA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  <w:vAlign w:val="bottom"/>
          </w:tcPr>
          <w:p w14:paraId="21CF9B88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pct"/>
            <w:vAlign w:val="bottom"/>
          </w:tcPr>
          <w:p w14:paraId="348E659B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5DCC3CC" w14:textId="77777777" w:rsidR="00D675E6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675E6" w14:paraId="0A29ACDF" w14:textId="77777777" w:rsidTr="0040327F">
        <w:trPr>
          <w:trHeight w:val="407"/>
          <w:tblHeader/>
        </w:trPr>
        <w:tc>
          <w:tcPr>
            <w:tcW w:w="2793" w:type="pct"/>
            <w:vAlign w:val="bottom"/>
          </w:tcPr>
          <w:p w14:paraId="521EF3AD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" w:type="pct"/>
            <w:vAlign w:val="bottom"/>
          </w:tcPr>
          <w:p w14:paraId="087721B2" w14:textId="77777777" w:rsidR="00D675E6" w:rsidRPr="00F73493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1" w:type="pct"/>
            <w:gridSpan w:val="3"/>
            <w:vAlign w:val="bottom"/>
          </w:tcPr>
          <w:p w14:paraId="5D546814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2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75E6" w:rsidRPr="00630FAF" w14:paraId="36232C9D" w14:textId="77777777" w:rsidTr="0040327F">
        <w:trPr>
          <w:tblHeader/>
        </w:trPr>
        <w:tc>
          <w:tcPr>
            <w:tcW w:w="2793" w:type="pct"/>
          </w:tcPr>
          <w:p w14:paraId="7BD9A62C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36" w:type="pct"/>
            <w:vAlign w:val="bottom"/>
          </w:tcPr>
          <w:p w14:paraId="67C8EAE8" w14:textId="77777777" w:rsidR="00D675E6" w:rsidRPr="00F73493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5" w:type="pct"/>
            <w:vAlign w:val="bottom"/>
          </w:tcPr>
          <w:p w14:paraId="21E8A91D" w14:textId="3C0DCC97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  <w:tc>
          <w:tcPr>
            <w:tcW w:w="147" w:type="pct"/>
            <w:vAlign w:val="center"/>
          </w:tcPr>
          <w:p w14:paraId="75AC8769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pct"/>
            <w:vAlign w:val="bottom"/>
          </w:tcPr>
          <w:p w14:paraId="76D3CB17" w14:textId="239C37DD" w:rsidR="00D675E6" w:rsidRPr="00630FAF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75E6" w:rsidRPr="00B24CAE" w14:paraId="4DDEC7EC" w14:textId="77777777" w:rsidTr="0040327F">
        <w:trPr>
          <w:tblHeader/>
        </w:trPr>
        <w:tc>
          <w:tcPr>
            <w:tcW w:w="2793" w:type="pct"/>
          </w:tcPr>
          <w:p w14:paraId="7E73553A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36" w:type="pct"/>
            <w:vAlign w:val="bottom"/>
          </w:tcPr>
          <w:p w14:paraId="29999C3D" w14:textId="77777777" w:rsidR="00D675E6" w:rsidRPr="00F73493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5" w:type="pct"/>
            <w:vAlign w:val="bottom"/>
          </w:tcPr>
          <w:p w14:paraId="050BA7E8" w14:textId="786E85FB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54,811</w:t>
            </w:r>
          </w:p>
        </w:tc>
        <w:tc>
          <w:tcPr>
            <w:tcW w:w="147" w:type="pct"/>
            <w:vAlign w:val="center"/>
          </w:tcPr>
          <w:p w14:paraId="2B35174B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pct"/>
            <w:vAlign w:val="bottom"/>
          </w:tcPr>
          <w:p w14:paraId="2ECB71F0" w14:textId="2EC84D9C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(310)</w:t>
            </w:r>
          </w:p>
        </w:tc>
      </w:tr>
      <w:tr w:rsidR="00D675E6" w:rsidRPr="00B24CAE" w14:paraId="7A545982" w14:textId="77777777" w:rsidTr="0040327F">
        <w:trPr>
          <w:tblHeader/>
        </w:trPr>
        <w:tc>
          <w:tcPr>
            <w:tcW w:w="2793" w:type="pct"/>
          </w:tcPr>
          <w:p w14:paraId="76A88A5D" w14:textId="77777777" w:rsidR="00D675E6" w:rsidRPr="000B31AA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336" w:type="pct"/>
            <w:vAlign w:val="bottom"/>
          </w:tcPr>
          <w:p w14:paraId="3AD105A0" w14:textId="77777777" w:rsidR="00D675E6" w:rsidRPr="00F73493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5" w:type="pct"/>
            <w:vAlign w:val="bottom"/>
          </w:tcPr>
          <w:p w14:paraId="7FD19E11" w14:textId="721BBE92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</w:t>
            </w:r>
            <w:r w:rsidR="0040327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center"/>
          </w:tcPr>
          <w:p w14:paraId="27A9F54D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pct"/>
            <w:vAlign w:val="bottom"/>
          </w:tcPr>
          <w:p w14:paraId="3E346004" w14:textId="25D8E7CE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(285)</w:t>
            </w:r>
          </w:p>
        </w:tc>
      </w:tr>
      <w:tr w:rsidR="00D675E6" w:rsidRPr="00B24CAE" w14:paraId="1C3625EE" w14:textId="77777777" w:rsidTr="0040327F">
        <w:trPr>
          <w:tblHeader/>
        </w:trPr>
        <w:tc>
          <w:tcPr>
            <w:tcW w:w="2793" w:type="pct"/>
          </w:tcPr>
          <w:p w14:paraId="10FACB30" w14:textId="77777777" w:rsidR="00D675E6" w:rsidRPr="00B24CAE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36" w:type="pct"/>
            <w:vAlign w:val="bottom"/>
          </w:tcPr>
          <w:p w14:paraId="0051A6C4" w14:textId="77777777" w:rsidR="00D675E6" w:rsidRPr="00F73493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5" w:type="pct"/>
            <w:vAlign w:val="bottom"/>
          </w:tcPr>
          <w:p w14:paraId="577754C4" w14:textId="63620B16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2,440</w:t>
            </w:r>
          </w:p>
        </w:tc>
        <w:tc>
          <w:tcPr>
            <w:tcW w:w="147" w:type="pct"/>
            <w:vAlign w:val="center"/>
          </w:tcPr>
          <w:p w14:paraId="17FBB973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pct"/>
            <w:vAlign w:val="bottom"/>
          </w:tcPr>
          <w:p w14:paraId="2F063543" w14:textId="0D41875B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75E6" w:rsidRPr="00B24CAE" w14:paraId="33078B49" w14:textId="77777777" w:rsidTr="0040327F">
        <w:trPr>
          <w:tblHeader/>
        </w:trPr>
        <w:tc>
          <w:tcPr>
            <w:tcW w:w="2793" w:type="pct"/>
          </w:tcPr>
          <w:p w14:paraId="6459E616" w14:textId="77777777" w:rsidR="00D675E6" w:rsidRPr="000B31AA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336" w:type="pct"/>
            <w:vAlign w:val="bottom"/>
          </w:tcPr>
          <w:p w14:paraId="67DCD6E5" w14:textId="77777777" w:rsidR="00D675E6" w:rsidRPr="00F73493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5" w:type="pct"/>
            <w:vAlign w:val="bottom"/>
          </w:tcPr>
          <w:p w14:paraId="1E2D0787" w14:textId="78784FCD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138,43</w:t>
            </w:r>
            <w:r w:rsidR="0040327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  <w:vAlign w:val="center"/>
          </w:tcPr>
          <w:p w14:paraId="408694F1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pct"/>
            <w:vAlign w:val="bottom"/>
          </w:tcPr>
          <w:p w14:paraId="060CC5A9" w14:textId="053D2956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(10,738)</w:t>
            </w:r>
          </w:p>
        </w:tc>
      </w:tr>
      <w:tr w:rsidR="00D675E6" w:rsidRPr="009965F7" w14:paraId="2832F313" w14:textId="77777777" w:rsidTr="0040327F">
        <w:trPr>
          <w:tblHeader/>
        </w:trPr>
        <w:tc>
          <w:tcPr>
            <w:tcW w:w="2793" w:type="pct"/>
          </w:tcPr>
          <w:p w14:paraId="43772D69" w14:textId="77777777" w:rsidR="00D675E6" w:rsidRPr="009965F7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6" w:type="pct"/>
            <w:vAlign w:val="bottom"/>
          </w:tcPr>
          <w:p w14:paraId="4E15F055" w14:textId="77777777" w:rsidR="00D675E6" w:rsidRPr="00F73493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1C8E4" w14:textId="78A9C29F" w:rsidR="00D675E6" w:rsidRPr="00454F08" w:rsidRDefault="005F6B6C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201,010</w:t>
            </w:r>
          </w:p>
        </w:tc>
        <w:tc>
          <w:tcPr>
            <w:tcW w:w="147" w:type="pct"/>
            <w:vAlign w:val="center"/>
          </w:tcPr>
          <w:p w14:paraId="5174AEC4" w14:textId="77777777" w:rsidR="00D675E6" w:rsidRPr="00454F08" w:rsidRDefault="00D675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616A2D" w14:textId="7475D9C1" w:rsidR="00D675E6" w:rsidRPr="00454F08" w:rsidRDefault="005F6B6C" w:rsidP="00FA1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1323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(11,333)</w:t>
            </w:r>
          </w:p>
        </w:tc>
      </w:tr>
    </w:tbl>
    <w:p w14:paraId="3DB394DE" w14:textId="30F1B674" w:rsidR="00A17B2E" w:rsidRDefault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D62CF4F" w14:textId="3E2F0EC6" w:rsidR="00A17B2E" w:rsidRPr="00B24CAE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4CAE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2B22CA">
        <w:rPr>
          <w:rFonts w:ascii="Angsana New" w:hAnsi="Angsana New" w:hint="cs"/>
          <w:sz w:val="30"/>
          <w:szCs w:val="30"/>
          <w:cs/>
        </w:rPr>
        <w:t xml:space="preserve">ระหว่างงวดเก้าเดือนสิ้นสุดวันที่ </w:t>
      </w:r>
      <w:r w:rsidR="002B22CA">
        <w:rPr>
          <w:rFonts w:ascii="Angsana New" w:hAnsi="Angsana New"/>
          <w:sz w:val="30"/>
          <w:szCs w:val="30"/>
        </w:rPr>
        <w:t xml:space="preserve">30 </w:t>
      </w:r>
      <w:r w:rsidR="002B22C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B22CA">
        <w:rPr>
          <w:rFonts w:ascii="Angsana New" w:hAnsi="Angsana New"/>
          <w:sz w:val="30"/>
          <w:szCs w:val="30"/>
        </w:rPr>
        <w:t>256</w:t>
      </w:r>
      <w:r w:rsidR="00CA5551">
        <w:rPr>
          <w:rFonts w:ascii="Angsana New" w:hAnsi="Angsana New"/>
          <w:sz w:val="30"/>
          <w:szCs w:val="30"/>
        </w:rPr>
        <w:t>5</w:t>
      </w:r>
      <w:r w:rsidR="002B22CA">
        <w:rPr>
          <w:rFonts w:ascii="Angsana New" w:hAnsi="Angsana New"/>
          <w:sz w:val="30"/>
          <w:szCs w:val="30"/>
        </w:rPr>
        <w:t xml:space="preserve"> </w:t>
      </w:r>
      <w:r w:rsidR="002B22C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2B7C831" w14:textId="77777777" w:rsidR="00A17B2E" w:rsidRPr="00010863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6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461"/>
        <w:gridCol w:w="1339"/>
        <w:gridCol w:w="270"/>
        <w:gridCol w:w="1350"/>
        <w:gridCol w:w="270"/>
        <w:gridCol w:w="1350"/>
        <w:gridCol w:w="270"/>
        <w:gridCol w:w="1442"/>
      </w:tblGrid>
      <w:tr w:rsidR="00A17B2E" w:rsidRPr="00B24CAE" w14:paraId="47EE86AE" w14:textId="77777777" w:rsidTr="0075776A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F87C603" w14:textId="77777777" w:rsidR="00A17B2E" w:rsidRPr="00B24CAE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1" w:type="dxa"/>
          </w:tcPr>
          <w:p w14:paraId="36C41C22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7"/>
          </w:tcPr>
          <w:p w14:paraId="1C78234A" w14:textId="77777777" w:rsidR="00A17B2E" w:rsidRPr="00612FA0" w:rsidRDefault="00A17B2E" w:rsidP="00015AF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2F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B24CAE" w14:paraId="4B8942F7" w14:textId="77777777" w:rsidTr="0075776A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4B18EEA" w14:textId="77777777" w:rsidR="00A17B2E" w:rsidRPr="009C3BB7" w:rsidRDefault="00A17B2E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5" w:right="-131" w:firstLine="1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3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61" w:type="dxa"/>
          </w:tcPr>
          <w:p w14:paraId="4AC46858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BE3E0CB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B24CAE" w:rsidRDefault="00A17B2E" w:rsidP="00015A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A17B2E" w:rsidRPr="00B24CAE" w:rsidRDefault="00A17B2E" w:rsidP="00015AFF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CB74F1" w14:textId="77777777" w:rsidR="00A17B2E" w:rsidRPr="00B24CAE" w:rsidRDefault="00A17B2E" w:rsidP="00015A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51F76C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D8DDB13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561A5705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7B2E" w:rsidRPr="00B24CAE" w14:paraId="1A889356" w14:textId="77777777" w:rsidTr="0075776A">
        <w:trPr>
          <w:trHeight w:val="20"/>
          <w:tblHeader/>
        </w:trPr>
        <w:tc>
          <w:tcPr>
            <w:tcW w:w="2610" w:type="dxa"/>
          </w:tcPr>
          <w:p w14:paraId="6BDAEA00" w14:textId="77777777" w:rsidR="00A17B2E" w:rsidRPr="00B24CAE" w:rsidRDefault="00A17B2E" w:rsidP="00015A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dxa"/>
          </w:tcPr>
          <w:p w14:paraId="484FEDE6" w14:textId="7BAB56A8" w:rsidR="00A17B2E" w:rsidRPr="00612FA0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289" w:type="dxa"/>
            <w:gridSpan w:val="7"/>
          </w:tcPr>
          <w:p w14:paraId="3D66599C" w14:textId="77777777" w:rsidR="00A17B2E" w:rsidRPr="00612FA0" w:rsidRDefault="00A17B2E" w:rsidP="00015A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675E6" w:rsidRPr="00B24CAE" w14:paraId="08E23BF5" w14:textId="77777777" w:rsidTr="0075776A">
        <w:trPr>
          <w:trHeight w:val="20"/>
        </w:trPr>
        <w:tc>
          <w:tcPr>
            <w:tcW w:w="2610" w:type="dxa"/>
          </w:tcPr>
          <w:p w14:paraId="0488FFAC" w14:textId="47B57475" w:rsidR="00D675E6" w:rsidRPr="00B24CAE" w:rsidRDefault="00D675E6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5" w:right="-131" w:firstLine="177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61" w:type="dxa"/>
          </w:tcPr>
          <w:p w14:paraId="16C50A28" w14:textId="772858E0" w:rsidR="00D675E6" w:rsidRPr="008977B2" w:rsidRDefault="00D675E6" w:rsidP="00D675E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35B81" w14:textId="6F5BB0F7" w:rsidR="00D675E6" w:rsidRPr="00B24CAE" w:rsidRDefault="00D675E6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70" w:type="dxa"/>
          </w:tcPr>
          <w:p w14:paraId="077A1578" w14:textId="77777777" w:rsidR="00D675E6" w:rsidRPr="00B24CAE" w:rsidRDefault="00D675E6" w:rsidP="00D675E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2BA0DF8E" w:rsidR="00D675E6" w:rsidRPr="00B24CAE" w:rsidRDefault="00D675E6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2FF4C3EB" w14:textId="77777777" w:rsidR="00D675E6" w:rsidRPr="00B24CAE" w:rsidRDefault="00D675E6" w:rsidP="00D675E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0CD33B" w14:textId="55AD0CBF" w:rsidR="00D675E6" w:rsidRPr="00B24CAE" w:rsidRDefault="00D675E6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7310557F" w14:textId="77777777" w:rsidR="00D675E6" w:rsidRPr="00B24CAE" w:rsidRDefault="00D675E6" w:rsidP="00D675E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54ACEBE3" w14:textId="6ACEE422" w:rsidR="00D675E6" w:rsidRPr="00B24CAE" w:rsidRDefault="00D675E6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A17B2E" w:rsidRPr="00B24CAE" w14:paraId="285337B8" w14:textId="77777777" w:rsidTr="0075776A">
        <w:trPr>
          <w:trHeight w:val="20"/>
        </w:trPr>
        <w:tc>
          <w:tcPr>
            <w:tcW w:w="2610" w:type="dxa"/>
          </w:tcPr>
          <w:p w14:paraId="6A22ED55" w14:textId="77777777" w:rsidR="00A17B2E" w:rsidRPr="00B24CAE" w:rsidRDefault="00A17B2E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5" w:right="-131" w:firstLine="177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1" w:type="dxa"/>
          </w:tcPr>
          <w:p w14:paraId="58F7D315" w14:textId="77777777" w:rsidR="00A17B2E" w:rsidRPr="00B24CAE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669BA7A" w14:textId="682FA8A9" w:rsidR="00A17B2E" w:rsidRPr="00B24CAE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398BD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26BCCE8F" w:rsidR="00A17B2E" w:rsidRPr="00B24CAE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32,097</w:t>
            </w:r>
          </w:p>
        </w:tc>
        <w:tc>
          <w:tcPr>
            <w:tcW w:w="270" w:type="dxa"/>
          </w:tcPr>
          <w:p w14:paraId="35CAE215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1C6C8B1B" w:rsidR="00A17B2E" w:rsidRPr="00B24CAE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2FA1D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4E623334" w14:textId="354CE403" w:rsidR="00A17B2E" w:rsidRPr="00B24CAE" w:rsidRDefault="005F6B6C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32,097</w:t>
            </w:r>
          </w:p>
        </w:tc>
      </w:tr>
      <w:tr w:rsidR="00A17B2E" w:rsidRPr="00B24CAE" w14:paraId="45C89F6D" w14:textId="77777777" w:rsidTr="0075776A">
        <w:trPr>
          <w:trHeight w:val="20"/>
        </w:trPr>
        <w:tc>
          <w:tcPr>
            <w:tcW w:w="2610" w:type="dxa"/>
          </w:tcPr>
          <w:p w14:paraId="1B8D61EA" w14:textId="77777777" w:rsidR="00A17B2E" w:rsidRPr="00B24CAE" w:rsidRDefault="00A17B2E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5" w:right="-131" w:firstLine="1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461" w:type="dxa"/>
          </w:tcPr>
          <w:p w14:paraId="19F22035" w14:textId="77777777" w:rsidR="00A17B2E" w:rsidRPr="00B24CAE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8CA4EB1" w14:textId="529C90E8" w:rsidR="00A17B2E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(4,807)</w:t>
            </w:r>
          </w:p>
        </w:tc>
        <w:tc>
          <w:tcPr>
            <w:tcW w:w="270" w:type="dxa"/>
          </w:tcPr>
          <w:p w14:paraId="0439DA69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0D0F64F9" w:rsidR="00A17B2E" w:rsidRPr="00B24CAE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5,396</w:t>
            </w:r>
          </w:p>
        </w:tc>
        <w:tc>
          <w:tcPr>
            <w:tcW w:w="270" w:type="dxa"/>
          </w:tcPr>
          <w:p w14:paraId="589C3617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171CD426" w:rsidR="00A17B2E" w:rsidRPr="00B24CAE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DFCE3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00FB5A6C" w14:textId="1DECAB15" w:rsidR="00A17B2E" w:rsidRPr="00B24CAE" w:rsidRDefault="005F6B6C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A17B2E" w:rsidRPr="00B24CAE" w14:paraId="2DE7D487" w14:textId="77777777" w:rsidTr="0075776A">
        <w:trPr>
          <w:trHeight w:val="20"/>
        </w:trPr>
        <w:tc>
          <w:tcPr>
            <w:tcW w:w="2610" w:type="dxa"/>
          </w:tcPr>
          <w:p w14:paraId="3C98E94C" w14:textId="77777777" w:rsidR="00A17B2E" w:rsidRPr="00B24CAE" w:rsidRDefault="00A17B2E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5" w:right="-131" w:firstLine="177"/>
              <w:rPr>
                <w:rFonts w:ascii="Angsana New" w:hAnsi="Angsana New"/>
                <w:sz w:val="30"/>
                <w:szCs w:val="30"/>
                <w:cs/>
              </w:rPr>
            </w:pPr>
            <w:r w:rsidRPr="004032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61" w:type="dxa"/>
          </w:tcPr>
          <w:p w14:paraId="513ADF9A" w14:textId="77777777" w:rsidR="00A17B2E" w:rsidRPr="00B24CAE" w:rsidRDefault="00A17B2E" w:rsidP="00015A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AA0EC5D" w14:textId="349A06C1" w:rsidR="00A17B2E" w:rsidRPr="00B24CAE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(2,865)</w:t>
            </w:r>
          </w:p>
        </w:tc>
        <w:tc>
          <w:tcPr>
            <w:tcW w:w="270" w:type="dxa"/>
          </w:tcPr>
          <w:p w14:paraId="6A988852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3FEF3500" w:rsidR="00A17B2E" w:rsidRPr="00B24CAE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(49,16</w:t>
            </w:r>
            <w:r w:rsidR="0040327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837B8F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4DE08379" w:rsidR="00A17B2E" w:rsidRPr="00B24CAE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  <w:tc>
          <w:tcPr>
            <w:tcW w:w="270" w:type="dxa"/>
          </w:tcPr>
          <w:p w14:paraId="773DEF8D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E1BDC86" w14:textId="5671900E" w:rsidR="00A17B2E" w:rsidRPr="00B24CAE" w:rsidRDefault="005F6B6C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(52,241)</w:t>
            </w:r>
          </w:p>
        </w:tc>
      </w:tr>
      <w:tr w:rsidR="00101876" w:rsidRPr="00B24CAE" w14:paraId="571459E5" w14:textId="77777777" w:rsidTr="0075776A">
        <w:trPr>
          <w:trHeight w:val="20"/>
        </w:trPr>
        <w:tc>
          <w:tcPr>
            <w:tcW w:w="2610" w:type="dxa"/>
            <w:vAlign w:val="bottom"/>
          </w:tcPr>
          <w:p w14:paraId="31D0FC56" w14:textId="4A04D609" w:rsidR="00101876" w:rsidRPr="009C3BB7" w:rsidRDefault="00101876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187" w:right="-131" w:hanging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2835" w:rsidRPr="009C3BB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42835" w:rsidRPr="009C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9C3BB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CA5551" w:rsidRPr="009C3BB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61" w:type="dxa"/>
          </w:tcPr>
          <w:p w14:paraId="396D390C" w14:textId="77777777" w:rsidR="00101876" w:rsidRPr="00B24CAE" w:rsidRDefault="00101876" w:rsidP="0010187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1401DE60" w:rsidR="00101876" w:rsidRPr="00B74503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120,620</w:t>
            </w:r>
          </w:p>
        </w:tc>
        <w:tc>
          <w:tcPr>
            <w:tcW w:w="270" w:type="dxa"/>
          </w:tcPr>
          <w:p w14:paraId="5C65EAC2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34BEF292" w:rsidR="00101876" w:rsidRPr="00B74503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124,197</w:t>
            </w:r>
          </w:p>
        </w:tc>
        <w:tc>
          <w:tcPr>
            <w:tcW w:w="270" w:type="dxa"/>
          </w:tcPr>
          <w:p w14:paraId="15A062E1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3920AB00" w:rsidR="00101876" w:rsidRPr="00B74503" w:rsidRDefault="005F6B6C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0" w:type="dxa"/>
          </w:tcPr>
          <w:p w14:paraId="63709A3E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5DB05A4D" w:rsidR="00101876" w:rsidRPr="00B74503" w:rsidRDefault="005F6B6C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245,873</w:t>
            </w:r>
          </w:p>
        </w:tc>
      </w:tr>
    </w:tbl>
    <w:p w14:paraId="09D1DBCF" w14:textId="6504997C" w:rsidR="00B8007F" w:rsidRDefault="00B8007F" w:rsidP="008A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811AD0" w14:textId="77777777" w:rsidR="00B8007F" w:rsidRDefault="00B80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6FC97C4" w14:textId="1FB8788C" w:rsidR="008A7FF0" w:rsidRDefault="009C3BB7" w:rsidP="00D6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8A7FF0" w:rsidRPr="00D36939">
        <w:rPr>
          <w:rFonts w:ascii="Angsana New" w:hAnsi="Angsana New"/>
          <w:b/>
          <w:bCs/>
          <w:sz w:val="30"/>
          <w:szCs w:val="30"/>
          <w:cs/>
        </w:rPr>
        <w:tab/>
      </w:r>
      <w:r w:rsidR="008A7FF0" w:rsidRPr="00D36939">
        <w:rPr>
          <w:rFonts w:ascii="Angsana New" w:hAnsi="Angsana New" w:hint="cs"/>
          <w:b/>
          <w:bCs/>
          <w:sz w:val="30"/>
          <w:szCs w:val="30"/>
          <w:cs/>
        </w:rPr>
        <w:t>ส</w:t>
      </w:r>
      <w:r w:rsidR="00420288">
        <w:rPr>
          <w:rFonts w:ascii="Angsana New" w:hAnsi="Angsana New" w:hint="cs"/>
          <w:b/>
          <w:bCs/>
          <w:sz w:val="30"/>
          <w:szCs w:val="30"/>
          <w:cs/>
        </w:rPr>
        <w:t>ำรองกิจกรรมความรับผิดชอบต่อสังคม</w:t>
      </w:r>
    </w:p>
    <w:p w14:paraId="4CFF2609" w14:textId="73630FF1" w:rsidR="00587852" w:rsidRDefault="00587852" w:rsidP="008A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BE2E8E" w14:textId="76E084D7" w:rsidR="009C3BB7" w:rsidRDefault="00B30C55" w:rsidP="00E55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B30C55">
        <w:rPr>
          <w:rFonts w:ascii="Angsana New" w:hAnsi="Angsana New"/>
          <w:sz w:val="30"/>
          <w:szCs w:val="30"/>
          <w:cs/>
        </w:rPr>
        <w:t xml:space="preserve">มีมติอนุมัติการจัดสรรกำไรในอัตราไม่เกินร้อยละ </w:t>
      </w:r>
      <w:r w:rsidR="00E449F3" w:rsidRPr="00E449F3">
        <w:rPr>
          <w:rFonts w:ascii="Angsana New" w:hAnsi="Angsana New"/>
          <w:sz w:val="30"/>
          <w:szCs w:val="30"/>
        </w:rPr>
        <w:t>2</w:t>
      </w:r>
      <w:r w:rsidRPr="00B30C55">
        <w:rPr>
          <w:rFonts w:ascii="Angsana New" w:hAnsi="Angsana New"/>
          <w:sz w:val="30"/>
          <w:szCs w:val="30"/>
          <w:cs/>
        </w:rPr>
        <w:t xml:space="preserve"> ของผลกำไรหลังหักภาษีของกลุ่มกิจการเพื่อสนับสนุนกิจกรรมความรับผิดชอบต่อสังคม กลุ่มบริษัทบันทึกสำรองกิจกรรมความรับผิดชอบต่อสังคม</w:t>
      </w:r>
      <w:r w:rsidR="00C11F29">
        <w:rPr>
          <w:rFonts w:ascii="Angsana New" w:hAnsi="Angsana New" w:hint="cs"/>
          <w:sz w:val="30"/>
          <w:szCs w:val="30"/>
          <w:cs/>
        </w:rPr>
        <w:t>ในระหว่าง</w:t>
      </w:r>
      <w:r w:rsidR="00E556B3" w:rsidRPr="00B30C55">
        <w:rPr>
          <w:rFonts w:ascii="Angsana New" w:hAnsi="Angsana New"/>
          <w:sz w:val="30"/>
          <w:szCs w:val="30"/>
          <w:cs/>
        </w:rPr>
        <w:t>งวด</w:t>
      </w:r>
      <w:r w:rsidR="00E556B3">
        <w:rPr>
          <w:rFonts w:ascii="Angsana New" w:hAnsi="Angsana New" w:hint="cs"/>
          <w:sz w:val="30"/>
          <w:szCs w:val="30"/>
          <w:cs/>
        </w:rPr>
        <w:t>เก้า</w:t>
      </w:r>
      <w:r w:rsidR="00E556B3" w:rsidRPr="00B30C5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556B3" w:rsidRPr="00E449F3">
        <w:rPr>
          <w:rFonts w:ascii="Angsana New" w:hAnsi="Angsana New"/>
          <w:sz w:val="30"/>
          <w:szCs w:val="30"/>
        </w:rPr>
        <w:t>3</w:t>
      </w:r>
      <w:r w:rsidR="00E556B3">
        <w:rPr>
          <w:rFonts w:ascii="Angsana New" w:hAnsi="Angsana New"/>
          <w:sz w:val="30"/>
          <w:szCs w:val="30"/>
        </w:rPr>
        <w:t>0</w:t>
      </w:r>
      <w:r w:rsidR="00E556B3" w:rsidRPr="00B30C55">
        <w:rPr>
          <w:rFonts w:ascii="Angsana New" w:hAnsi="Angsana New"/>
          <w:sz w:val="30"/>
          <w:szCs w:val="30"/>
          <w:cs/>
        </w:rPr>
        <w:t xml:space="preserve"> </w:t>
      </w:r>
      <w:r w:rsidR="00E556B3">
        <w:rPr>
          <w:rFonts w:ascii="Angsana New" w:hAnsi="Angsana New" w:hint="cs"/>
          <w:sz w:val="30"/>
          <w:szCs w:val="30"/>
          <w:cs/>
        </w:rPr>
        <w:t>กันยายน</w:t>
      </w:r>
      <w:r w:rsidR="00E556B3" w:rsidRPr="00B30C55">
        <w:rPr>
          <w:rFonts w:ascii="Angsana New" w:hAnsi="Angsana New"/>
          <w:sz w:val="30"/>
          <w:szCs w:val="30"/>
          <w:cs/>
        </w:rPr>
        <w:t xml:space="preserve"> </w:t>
      </w:r>
      <w:r w:rsidR="00E556B3" w:rsidRPr="00E449F3">
        <w:rPr>
          <w:rFonts w:ascii="Angsana New" w:hAnsi="Angsana New"/>
          <w:sz w:val="30"/>
          <w:szCs w:val="30"/>
        </w:rPr>
        <w:t>2565</w:t>
      </w:r>
      <w:r w:rsidR="00E556B3" w:rsidRPr="00B30C55">
        <w:rPr>
          <w:rFonts w:ascii="Angsana New" w:hAnsi="Angsana New"/>
          <w:sz w:val="30"/>
          <w:szCs w:val="30"/>
          <w:cs/>
        </w:rPr>
        <w:t xml:space="preserve"> </w:t>
      </w:r>
      <w:r w:rsidRPr="00B30C55">
        <w:rPr>
          <w:rFonts w:ascii="Angsana New" w:hAnsi="Angsana New"/>
          <w:sz w:val="30"/>
          <w:szCs w:val="30"/>
          <w:cs/>
        </w:rPr>
        <w:t xml:space="preserve">จำนวน </w:t>
      </w:r>
      <w:r w:rsidR="006C337B" w:rsidRPr="006C337B">
        <w:rPr>
          <w:rFonts w:ascii="Angsana New" w:hAnsi="Angsana New"/>
          <w:sz w:val="30"/>
          <w:szCs w:val="30"/>
        </w:rPr>
        <w:t>0</w:t>
      </w:r>
      <w:r w:rsidRPr="00B30C55">
        <w:rPr>
          <w:rFonts w:ascii="Angsana New" w:hAnsi="Angsana New"/>
          <w:sz w:val="30"/>
          <w:szCs w:val="30"/>
          <w:cs/>
        </w:rPr>
        <w:t>.</w:t>
      </w:r>
      <w:r w:rsidR="00E449F3" w:rsidRPr="00E449F3">
        <w:rPr>
          <w:rFonts w:ascii="Angsana New" w:hAnsi="Angsana New"/>
          <w:sz w:val="30"/>
          <w:szCs w:val="30"/>
        </w:rPr>
        <w:t>5</w:t>
      </w:r>
      <w:r w:rsidRPr="00B30C55">
        <w:rPr>
          <w:rFonts w:ascii="Angsana New" w:hAnsi="Angsana New"/>
          <w:sz w:val="30"/>
          <w:szCs w:val="30"/>
          <w:cs/>
        </w:rPr>
        <w:t xml:space="preserve"> ล้านบาท</w:t>
      </w:r>
      <w:r w:rsidR="007F1A01">
        <w:rPr>
          <w:rFonts w:ascii="Angsana New" w:hAnsi="Angsana New"/>
          <w:sz w:val="30"/>
          <w:szCs w:val="30"/>
        </w:rPr>
        <w:t xml:space="preserve"> </w:t>
      </w:r>
      <w:r w:rsidR="007F1A01" w:rsidRPr="007F1A01">
        <w:rPr>
          <w:rFonts w:ascii="Angsana New" w:hAnsi="Angsana New"/>
          <w:i/>
          <w:iCs/>
          <w:sz w:val="30"/>
          <w:szCs w:val="30"/>
        </w:rPr>
        <w:t xml:space="preserve">(30 </w:t>
      </w:r>
      <w:r w:rsidR="007F1A01" w:rsidRPr="007F1A01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7F1A01" w:rsidRPr="007F1A01">
        <w:rPr>
          <w:rFonts w:ascii="Angsana New" w:hAnsi="Angsana New"/>
          <w:i/>
          <w:iCs/>
          <w:sz w:val="30"/>
          <w:szCs w:val="30"/>
        </w:rPr>
        <w:t xml:space="preserve">2564: </w:t>
      </w:r>
      <w:r w:rsidR="007F1A01" w:rsidRPr="007F1A01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7F1A01" w:rsidRPr="007F1A01">
        <w:rPr>
          <w:rFonts w:ascii="Angsana New" w:hAnsi="Angsana New"/>
          <w:i/>
          <w:iCs/>
          <w:sz w:val="30"/>
          <w:szCs w:val="30"/>
        </w:rPr>
        <w:t>)</w:t>
      </w:r>
      <w:r w:rsidR="007F1A01">
        <w:rPr>
          <w:rFonts w:ascii="Angsana New" w:hAnsi="Angsana New"/>
          <w:sz w:val="30"/>
          <w:szCs w:val="30"/>
        </w:rPr>
        <w:t xml:space="preserve"> </w:t>
      </w:r>
      <w:r w:rsidRPr="00B30C55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E556B3">
        <w:rPr>
          <w:rFonts w:ascii="Angsana New" w:hAnsi="Angsana New"/>
          <w:sz w:val="30"/>
          <w:szCs w:val="30"/>
        </w:rPr>
        <w:br/>
      </w:r>
      <w:r w:rsidRPr="00B30C55">
        <w:rPr>
          <w:rFonts w:ascii="Angsana New" w:hAnsi="Angsana New"/>
          <w:sz w:val="30"/>
          <w:szCs w:val="30"/>
          <w:cs/>
        </w:rPr>
        <w:t xml:space="preserve">งบการเงินเฉพาะกิจการ </w:t>
      </w:r>
    </w:p>
    <w:p w14:paraId="74592D79" w14:textId="77777777" w:rsidR="007F1A01" w:rsidRDefault="007F1A01" w:rsidP="007F1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3A581C7" w14:textId="4401EAEA" w:rsidR="009C3BB7" w:rsidRPr="00A46026" w:rsidRDefault="007F1A01" w:rsidP="0075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A46026">
        <w:rPr>
          <w:rFonts w:ascii="Angsana New" w:hAnsi="Angsana New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A46026">
        <w:rPr>
          <w:rFonts w:ascii="Angsana New" w:hAnsi="Angsana New"/>
          <w:sz w:val="30"/>
          <w:szCs w:val="30"/>
        </w:rPr>
        <w:t xml:space="preserve">30 </w:t>
      </w:r>
      <w:r w:rsidRPr="00A46026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A46026">
        <w:rPr>
          <w:rFonts w:ascii="Angsana New" w:hAnsi="Angsana New"/>
          <w:sz w:val="30"/>
          <w:szCs w:val="30"/>
        </w:rPr>
        <w:t xml:space="preserve">2565 </w:t>
      </w:r>
      <w:r w:rsidRPr="00A46026">
        <w:rPr>
          <w:rFonts w:ascii="Angsana New" w:hAnsi="Angsana New"/>
          <w:sz w:val="30"/>
          <w:szCs w:val="30"/>
          <w:cs/>
        </w:rPr>
        <w:t xml:space="preserve">บริษัทบริจาคเงินจำนวน </w:t>
      </w:r>
      <w:r w:rsidR="006C337B" w:rsidRPr="006C337B">
        <w:rPr>
          <w:rFonts w:ascii="Angsana New" w:hAnsi="Angsana New"/>
          <w:sz w:val="30"/>
          <w:szCs w:val="30"/>
        </w:rPr>
        <w:t>0</w:t>
      </w:r>
      <w:r w:rsidRPr="00A46026">
        <w:rPr>
          <w:rFonts w:ascii="Angsana New" w:hAnsi="Angsana New"/>
          <w:sz w:val="30"/>
          <w:szCs w:val="30"/>
          <w:cs/>
        </w:rPr>
        <w:t>.</w:t>
      </w:r>
      <w:r w:rsidR="00E449F3" w:rsidRPr="00E449F3">
        <w:rPr>
          <w:rFonts w:ascii="Angsana New" w:hAnsi="Angsana New"/>
          <w:sz w:val="30"/>
          <w:szCs w:val="30"/>
        </w:rPr>
        <w:t>5</w:t>
      </w:r>
      <w:r w:rsidRPr="00A46026">
        <w:rPr>
          <w:rFonts w:ascii="Angsana New" w:hAnsi="Angsana New"/>
          <w:sz w:val="30"/>
          <w:szCs w:val="30"/>
          <w:cs/>
        </w:rPr>
        <w:t xml:space="preserve"> ล้านบาทให้โรงเรียนมีชัยพัฒนาจึงทำให้สำรองกิจกรรมความรับผิดชอบต่อสังคมลดลงในงบแสดงการเปลี่ยนแปลงของผู้ถือหุ้นรวมและเฉพาะกิจการ</w:t>
      </w:r>
    </w:p>
    <w:p w14:paraId="2680BB7D" w14:textId="6A90A4A1" w:rsidR="009C3BB7" w:rsidRPr="00A46026" w:rsidRDefault="009C3BB7" w:rsidP="00B76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08A93A" w14:textId="6EFA433F" w:rsidR="007F1A01" w:rsidRPr="00587852" w:rsidRDefault="007F1A01" w:rsidP="00B76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6026">
        <w:rPr>
          <w:rFonts w:ascii="Angsana New" w:hAnsi="Angsana New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A46026">
        <w:rPr>
          <w:rFonts w:ascii="Angsana New" w:hAnsi="Angsana New"/>
          <w:sz w:val="30"/>
          <w:szCs w:val="30"/>
        </w:rPr>
        <w:t xml:space="preserve">30 </w:t>
      </w:r>
      <w:r w:rsidRPr="00A46026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A46026">
        <w:rPr>
          <w:rFonts w:ascii="Angsana New" w:hAnsi="Angsana New"/>
          <w:sz w:val="30"/>
          <w:szCs w:val="30"/>
        </w:rPr>
        <w:t>256</w:t>
      </w:r>
      <w:r w:rsidR="006C337B">
        <w:rPr>
          <w:rFonts w:ascii="Angsana New" w:hAnsi="Angsana New"/>
          <w:sz w:val="30"/>
          <w:szCs w:val="30"/>
        </w:rPr>
        <w:t>4</w:t>
      </w:r>
      <w:r w:rsidRPr="00A46026">
        <w:rPr>
          <w:rFonts w:ascii="Angsana New" w:hAnsi="Angsana New"/>
          <w:sz w:val="30"/>
          <w:szCs w:val="30"/>
        </w:rPr>
        <w:t xml:space="preserve"> </w:t>
      </w:r>
      <w:r w:rsidRPr="00A46026">
        <w:rPr>
          <w:rFonts w:ascii="Angsana New" w:hAnsi="Angsana New" w:hint="cs"/>
          <w:sz w:val="30"/>
          <w:szCs w:val="30"/>
          <w:cs/>
        </w:rPr>
        <w:t xml:space="preserve">บริษัทบริจาคเงินจำนวน </w:t>
      </w:r>
      <w:r w:rsidRPr="00A46026">
        <w:rPr>
          <w:rFonts w:ascii="Angsana New" w:hAnsi="Angsana New"/>
          <w:sz w:val="30"/>
          <w:szCs w:val="30"/>
        </w:rPr>
        <w:t xml:space="preserve">1.5 </w:t>
      </w:r>
      <w:r w:rsidRPr="00A46026">
        <w:rPr>
          <w:rFonts w:ascii="Angsana New" w:hAnsi="Angsana New" w:hint="cs"/>
          <w:sz w:val="30"/>
          <w:szCs w:val="30"/>
          <w:cs/>
        </w:rPr>
        <w:t>ล้านบาทเพื่อช่วยบรรเทาผลกระทบจากสถานการณ์โควิด</w:t>
      </w:r>
      <w:r w:rsidRPr="00A46026">
        <w:rPr>
          <w:rFonts w:ascii="Angsana New" w:hAnsi="Angsana New"/>
          <w:sz w:val="30"/>
          <w:szCs w:val="30"/>
        </w:rPr>
        <w:t>-19</w:t>
      </w:r>
      <w:r w:rsidRPr="00A46026">
        <w:rPr>
          <w:rFonts w:ascii="Angsana New" w:hAnsi="Angsana New" w:hint="cs"/>
          <w:sz w:val="30"/>
          <w:szCs w:val="30"/>
          <w:cs/>
        </w:rPr>
        <w:t xml:space="preserve"> ในประเทศเมียนมาร์และประเทศเวียดนาม จึงทำให้สำรองกิจกรรมความรับผิดชอบต่อสังคมลดลงในงบแสดงการเปลี่ยนแปลงของผู้ถือหุ้นรวมและเฉพาะกิจการ</w:t>
      </w:r>
    </w:p>
    <w:p w14:paraId="6128442C" w14:textId="77777777" w:rsidR="008A7FF0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808514" w14:textId="77777777" w:rsidR="008A7FF0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FCA9262" w14:textId="677E07B6" w:rsidR="008A7FF0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8A7FF0" w:rsidSect="00263646">
          <w:headerReference w:type="default" r:id="rId14"/>
          <w:footerReference w:type="default" r:id="rId15"/>
          <w:type w:val="nextColumn"/>
          <w:pgSz w:w="11909" w:h="16834" w:code="9"/>
          <w:pgMar w:top="691" w:right="1019" w:bottom="576" w:left="1152" w:header="720" w:footer="720" w:gutter="0"/>
          <w:pgNumType w:start="17"/>
          <w:cols w:space="720"/>
        </w:sectPr>
      </w:pPr>
    </w:p>
    <w:p w14:paraId="695E8248" w14:textId="0C26917A" w:rsidR="00820347" w:rsidRPr="00D36939" w:rsidRDefault="009C3BB7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7402" w:rsidRPr="00D36939">
        <w:rPr>
          <w:rFonts w:ascii="Angsana New" w:hAnsi="Angsana New"/>
          <w:b/>
          <w:bCs/>
          <w:sz w:val="30"/>
          <w:szCs w:val="30"/>
          <w:cs/>
        </w:rPr>
        <w:tab/>
      </w:r>
      <w:r w:rsidR="00103507" w:rsidRPr="00D3693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69B8E556" w14:textId="77777777" w:rsidR="008B7003" w:rsidRPr="00D36939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4304A2" w14:textId="77777777" w:rsidR="00A17B2E" w:rsidRDefault="00103507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69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1416F764" w14:textId="4BF78A3C" w:rsidR="002726A8" w:rsidRPr="00B63980" w:rsidRDefault="000D4615" w:rsidP="00D94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6"/>
          <w:szCs w:val="16"/>
        </w:rPr>
      </w:pPr>
      <w:r w:rsidRPr="00D940B0">
        <w:rPr>
          <w:rFonts w:ascii="Angsana New" w:hAnsi="Angsana New"/>
          <w:sz w:val="12"/>
          <w:szCs w:val="12"/>
          <w:cs/>
        </w:rPr>
        <w:tab/>
      </w: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90"/>
        <w:gridCol w:w="184"/>
        <w:gridCol w:w="1076"/>
        <w:gridCol w:w="184"/>
        <w:gridCol w:w="986"/>
        <w:gridCol w:w="180"/>
        <w:gridCol w:w="990"/>
        <w:gridCol w:w="184"/>
        <w:gridCol w:w="986"/>
        <w:gridCol w:w="180"/>
        <w:gridCol w:w="1080"/>
        <w:gridCol w:w="180"/>
        <w:gridCol w:w="1080"/>
        <w:gridCol w:w="180"/>
        <w:gridCol w:w="1080"/>
      </w:tblGrid>
      <w:tr w:rsidR="002726A8" w:rsidRPr="00D36939" w14:paraId="3711C1B2" w14:textId="77777777" w:rsidTr="00317850">
        <w:trPr>
          <w:cantSplit/>
        </w:trPr>
        <w:tc>
          <w:tcPr>
            <w:tcW w:w="4590" w:type="dxa"/>
            <w:shd w:val="clear" w:color="auto" w:fill="auto"/>
          </w:tcPr>
          <w:p w14:paraId="77E63341" w14:textId="77777777" w:rsidR="002726A8" w:rsidRPr="00D36939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55492B7D" w14:textId="2A31CACF" w:rsidR="002726A8" w:rsidRPr="00D36939" w:rsidRDefault="003E5E8F" w:rsidP="003E5E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2726A8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73164362" w14:textId="77777777" w:rsidR="002726A8" w:rsidRPr="00D36939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56" w:type="dxa"/>
            <w:gridSpan w:val="3"/>
            <w:vAlign w:val="center"/>
          </w:tcPr>
          <w:p w14:paraId="0CC94C7E" w14:textId="77777777" w:rsidR="00763552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</w:t>
            </w:r>
          </w:p>
          <w:p w14:paraId="3823F2CC" w14:textId="0FC17C46" w:rsidR="002726A8" w:rsidRPr="00D36939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จัดจำหน่ายสินค้า</w:t>
            </w:r>
          </w:p>
        </w:tc>
        <w:tc>
          <w:tcPr>
            <w:tcW w:w="184" w:type="dxa"/>
            <w:vAlign w:val="center"/>
          </w:tcPr>
          <w:p w14:paraId="56266109" w14:textId="77777777" w:rsidR="002726A8" w:rsidRPr="00D36939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196589D0" w14:textId="77777777" w:rsidR="002726A8" w:rsidRPr="00D36939" w:rsidRDefault="002726A8" w:rsidP="0076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6764A77C" w14:textId="77777777" w:rsidR="002726A8" w:rsidRPr="00D36939" w:rsidRDefault="002726A8" w:rsidP="007635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7A1F5C" w14:textId="77777777" w:rsidR="002726A8" w:rsidRPr="00D36939" w:rsidRDefault="002726A8" w:rsidP="007635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A5551" w:rsidRPr="00D36939" w14:paraId="3EF148E9" w14:textId="77777777" w:rsidTr="00317850">
        <w:trPr>
          <w:cantSplit/>
        </w:trPr>
        <w:tc>
          <w:tcPr>
            <w:tcW w:w="4590" w:type="dxa"/>
            <w:shd w:val="clear" w:color="auto" w:fill="auto"/>
          </w:tcPr>
          <w:p w14:paraId="3F40A920" w14:textId="77777777" w:rsidR="00CA5551" w:rsidRPr="00D36939" w:rsidRDefault="00CA5551" w:rsidP="00CA5551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FFFFFF"/>
          </w:tcPr>
          <w:p w14:paraId="2EA4F3D6" w14:textId="7E7980EB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184" w:type="dxa"/>
            <w:shd w:val="clear" w:color="auto" w:fill="auto"/>
          </w:tcPr>
          <w:p w14:paraId="092B2FF6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58DBB453" w14:textId="2140FBFC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184" w:type="dxa"/>
          </w:tcPr>
          <w:p w14:paraId="7FA1CAAF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7CE9A969" w14:textId="077CA11B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B151B81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3CCEF2A" w14:textId="6FEB066E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184" w:type="dxa"/>
          </w:tcPr>
          <w:p w14:paraId="48000D27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4505646A" w14:textId="7241CAF6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AEA08C7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F5FA510" w14:textId="5EFD4B33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34C50E0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1C750CD" w14:textId="29A644C8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673C7DB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2C6C7F2" w14:textId="014C6DD6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</w:tr>
      <w:tr w:rsidR="00CA5551" w:rsidRPr="00D36939" w14:paraId="141CE932" w14:textId="77777777" w:rsidTr="00317850">
        <w:trPr>
          <w:cantSplit/>
        </w:trPr>
        <w:tc>
          <w:tcPr>
            <w:tcW w:w="4590" w:type="dxa"/>
          </w:tcPr>
          <w:p w14:paraId="4986DCC0" w14:textId="77777777" w:rsidR="00CA5551" w:rsidRPr="00D36939" w:rsidRDefault="00CA5551" w:rsidP="00CA5551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5"/>
            <w:vAlign w:val="center"/>
          </w:tcPr>
          <w:p w14:paraId="55CF7DE0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A5551" w:rsidRPr="00D36939" w14:paraId="17D7DFE6" w14:textId="77777777" w:rsidTr="00317850">
        <w:trPr>
          <w:cantSplit/>
        </w:trPr>
        <w:tc>
          <w:tcPr>
            <w:tcW w:w="4590" w:type="dxa"/>
            <w:vAlign w:val="bottom"/>
          </w:tcPr>
          <w:p w14:paraId="342AEF71" w14:textId="77777777" w:rsidR="00CA5551" w:rsidRPr="00D36939" w:rsidRDefault="00CA5551" w:rsidP="00CA5551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vAlign w:val="bottom"/>
          </w:tcPr>
          <w:p w14:paraId="6E309871" w14:textId="5185276B" w:rsidR="00CA5551" w:rsidRPr="00AD43F9" w:rsidRDefault="005F6B6C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6,201,177</w:t>
            </w:r>
          </w:p>
        </w:tc>
        <w:tc>
          <w:tcPr>
            <w:tcW w:w="184" w:type="dxa"/>
            <w:vAlign w:val="bottom"/>
          </w:tcPr>
          <w:p w14:paraId="59551173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bottom"/>
          </w:tcPr>
          <w:p w14:paraId="2F8B3FEC" w14:textId="6370D244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435,381</w:t>
            </w:r>
          </w:p>
        </w:tc>
        <w:tc>
          <w:tcPr>
            <w:tcW w:w="184" w:type="dxa"/>
          </w:tcPr>
          <w:p w14:paraId="0C1FFDBB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2559CDD" w14:textId="3AF40E65" w:rsidR="00CA5551" w:rsidRPr="00D36939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5,357,836</w:t>
            </w:r>
          </w:p>
        </w:tc>
        <w:tc>
          <w:tcPr>
            <w:tcW w:w="180" w:type="dxa"/>
          </w:tcPr>
          <w:p w14:paraId="696FB162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F4FA67" w14:textId="6E919B25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5,189,108</w:t>
            </w:r>
          </w:p>
        </w:tc>
        <w:tc>
          <w:tcPr>
            <w:tcW w:w="184" w:type="dxa"/>
          </w:tcPr>
          <w:p w14:paraId="5D3740A5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BB7E444" w14:textId="0D017E90" w:rsidR="00CA5551" w:rsidRPr="00D36939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242,748</w:t>
            </w:r>
          </w:p>
        </w:tc>
        <w:tc>
          <w:tcPr>
            <w:tcW w:w="180" w:type="dxa"/>
          </w:tcPr>
          <w:p w14:paraId="48BCD4E0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F7CDB" w14:textId="3A887784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239,052</w:t>
            </w:r>
          </w:p>
        </w:tc>
        <w:tc>
          <w:tcPr>
            <w:tcW w:w="180" w:type="dxa"/>
          </w:tcPr>
          <w:p w14:paraId="11A58B1E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6C229" w14:textId="75948CFB" w:rsidR="00CA5551" w:rsidRPr="00D36939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11,801,761</w:t>
            </w:r>
          </w:p>
        </w:tc>
        <w:tc>
          <w:tcPr>
            <w:tcW w:w="180" w:type="dxa"/>
          </w:tcPr>
          <w:p w14:paraId="47E36494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658C1" w14:textId="2ABF7F00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10,863,541</w:t>
            </w:r>
          </w:p>
        </w:tc>
      </w:tr>
      <w:tr w:rsidR="00CA5551" w:rsidRPr="00D36939" w14:paraId="4750F1A1" w14:textId="77777777" w:rsidTr="00317850">
        <w:trPr>
          <w:cantSplit/>
        </w:trPr>
        <w:tc>
          <w:tcPr>
            <w:tcW w:w="4590" w:type="dxa"/>
            <w:vAlign w:val="bottom"/>
          </w:tcPr>
          <w:p w14:paraId="4FB530BA" w14:textId="77777777" w:rsidR="00CA5551" w:rsidRPr="00D36939" w:rsidRDefault="00CA5551" w:rsidP="00CA5551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751B35EB" w14:textId="284EC851" w:rsidR="00CA5551" w:rsidRPr="00D36939" w:rsidRDefault="005F6B6C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(209,882)</w:t>
            </w:r>
          </w:p>
        </w:tc>
        <w:tc>
          <w:tcPr>
            <w:tcW w:w="184" w:type="dxa"/>
          </w:tcPr>
          <w:p w14:paraId="2FF07D38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800A922" w14:textId="6EC2BA51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(195,825)</w:t>
            </w:r>
          </w:p>
        </w:tc>
        <w:tc>
          <w:tcPr>
            <w:tcW w:w="184" w:type="dxa"/>
          </w:tcPr>
          <w:p w14:paraId="0C654463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3FD44EF" w14:textId="3FD8FBC1" w:rsidR="00CA5551" w:rsidRPr="00D36939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209,882</w:t>
            </w:r>
          </w:p>
        </w:tc>
        <w:tc>
          <w:tcPr>
            <w:tcW w:w="180" w:type="dxa"/>
          </w:tcPr>
          <w:p w14:paraId="464A5CCA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D694AA" w14:textId="23857D73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195,825</w:t>
            </w:r>
          </w:p>
        </w:tc>
        <w:tc>
          <w:tcPr>
            <w:tcW w:w="184" w:type="dxa"/>
          </w:tcPr>
          <w:p w14:paraId="1C120B16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B400FD9" w14:textId="0D6101A7" w:rsidR="00CA5551" w:rsidRPr="00D36939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ACF543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49E7DF" w14:textId="482C149D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5162BB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55835" w14:textId="5EF179E9" w:rsidR="00CA5551" w:rsidRPr="00D36939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55AC8B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90850" w14:textId="054EC245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A5551" w:rsidRPr="00D36939" w14:paraId="2CD08047" w14:textId="77777777" w:rsidTr="00317850">
        <w:trPr>
          <w:cantSplit/>
        </w:trPr>
        <w:tc>
          <w:tcPr>
            <w:tcW w:w="4590" w:type="dxa"/>
            <w:vAlign w:val="bottom"/>
          </w:tcPr>
          <w:p w14:paraId="07527E0A" w14:textId="77777777" w:rsidR="00CA5551" w:rsidRPr="00D36939" w:rsidRDefault="00CA5551" w:rsidP="00CA5551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BA033A" w14:textId="7998C1C1" w:rsidR="00CA5551" w:rsidRPr="00D36939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4,748</w:t>
            </w:r>
          </w:p>
        </w:tc>
        <w:tc>
          <w:tcPr>
            <w:tcW w:w="184" w:type="dxa"/>
          </w:tcPr>
          <w:p w14:paraId="351A8763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5C8A719" w14:textId="2A53656A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4,597</w:t>
            </w:r>
          </w:p>
        </w:tc>
        <w:tc>
          <w:tcPr>
            <w:tcW w:w="184" w:type="dxa"/>
          </w:tcPr>
          <w:p w14:paraId="0DBF5B87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126FDAC" w14:textId="023EE466" w:rsidR="00CA5551" w:rsidRPr="00D36939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15,119</w:t>
            </w:r>
          </w:p>
        </w:tc>
        <w:tc>
          <w:tcPr>
            <w:tcW w:w="180" w:type="dxa"/>
          </w:tcPr>
          <w:p w14:paraId="4FDE68BB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649F16" w14:textId="1E627AEE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14,717</w:t>
            </w:r>
          </w:p>
        </w:tc>
        <w:tc>
          <w:tcPr>
            <w:tcW w:w="184" w:type="dxa"/>
          </w:tcPr>
          <w:p w14:paraId="0937C312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B43463B" w14:textId="5D892501" w:rsidR="00CA5551" w:rsidRPr="00D36939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118</w:t>
            </w:r>
          </w:p>
        </w:tc>
        <w:tc>
          <w:tcPr>
            <w:tcW w:w="180" w:type="dxa"/>
          </w:tcPr>
          <w:p w14:paraId="1EEA2438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7C4992" w14:textId="7E417FD6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131</w:t>
            </w:r>
          </w:p>
        </w:tc>
        <w:tc>
          <w:tcPr>
            <w:tcW w:w="180" w:type="dxa"/>
          </w:tcPr>
          <w:p w14:paraId="161F159F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8D355A" w14:textId="70DEBBE1" w:rsidR="00CA5551" w:rsidRPr="00D36939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19,985</w:t>
            </w:r>
          </w:p>
        </w:tc>
        <w:tc>
          <w:tcPr>
            <w:tcW w:w="180" w:type="dxa"/>
          </w:tcPr>
          <w:p w14:paraId="61448733" w14:textId="77777777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0390A3" w14:textId="6BB65E0C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19,445</w:t>
            </w:r>
          </w:p>
        </w:tc>
      </w:tr>
      <w:tr w:rsidR="00CA5551" w:rsidRPr="00D36939" w14:paraId="7F00B8D1" w14:textId="77777777" w:rsidTr="00317850">
        <w:trPr>
          <w:cantSplit/>
        </w:trPr>
        <w:tc>
          <w:tcPr>
            <w:tcW w:w="4590" w:type="dxa"/>
            <w:vAlign w:val="bottom"/>
          </w:tcPr>
          <w:p w14:paraId="55D5ED12" w14:textId="77777777" w:rsidR="00CA5551" w:rsidRPr="004A64EB" w:rsidRDefault="00CA5551" w:rsidP="00CA5551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F4BE1C" w14:textId="3CDE755A" w:rsidR="00CA5551" w:rsidRPr="00317850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5,996,04</w:t>
            </w:r>
            <w:r w:rsidR="000106A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6A2DE13B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D2682F3" w14:textId="5FA06AF6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5,244,153</w:t>
            </w:r>
          </w:p>
        </w:tc>
        <w:tc>
          <w:tcPr>
            <w:tcW w:w="184" w:type="dxa"/>
          </w:tcPr>
          <w:p w14:paraId="497AA168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008EF9D0" w14:textId="17AA49A5" w:rsidR="00CA5551" w:rsidRPr="00317850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5,582,83</w:t>
            </w:r>
            <w:r w:rsidR="00A4602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8124AAD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C78579" w14:textId="3FC6326B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5,399,650</w:t>
            </w:r>
          </w:p>
        </w:tc>
        <w:tc>
          <w:tcPr>
            <w:tcW w:w="184" w:type="dxa"/>
          </w:tcPr>
          <w:p w14:paraId="415841E5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71E4C28F" w14:textId="4CE59D3A" w:rsidR="00CA5551" w:rsidRPr="00317850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242,86</w:t>
            </w:r>
            <w:r w:rsidR="00A4602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008D604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075137" w14:textId="69F52642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239,183</w:t>
            </w:r>
          </w:p>
        </w:tc>
        <w:tc>
          <w:tcPr>
            <w:tcW w:w="180" w:type="dxa"/>
          </w:tcPr>
          <w:p w14:paraId="19C364E7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02B50D" w14:textId="2E9E8D13" w:rsidR="00CA5551" w:rsidRPr="00317850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11,821,74</w:t>
            </w:r>
            <w:r w:rsidR="00A4602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AE8AA56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DB6D65" w14:textId="74D7044E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10,882,986</w:t>
            </w:r>
          </w:p>
        </w:tc>
      </w:tr>
      <w:tr w:rsidR="00CA5551" w:rsidRPr="00D36939" w14:paraId="6E6ACC32" w14:textId="77777777" w:rsidTr="005D6EFA">
        <w:trPr>
          <w:cantSplit/>
          <w:trHeight w:val="179"/>
        </w:trPr>
        <w:tc>
          <w:tcPr>
            <w:tcW w:w="4590" w:type="dxa"/>
            <w:vAlign w:val="bottom"/>
          </w:tcPr>
          <w:p w14:paraId="7357E5AD" w14:textId="77777777" w:rsidR="00CA5551" w:rsidRPr="005D6EFA" w:rsidRDefault="00CA5551" w:rsidP="00CA5551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1304E1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AAED5ED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7051A2B0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6DB1F9E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F58B69C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96239B8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84D006A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D15C1AA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46B38AD2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0E18210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478F9C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25D0772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F38DF5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B99DF45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9175027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CA5551" w:rsidRPr="00D36939" w14:paraId="76EC3AE9" w14:textId="77777777" w:rsidTr="00852B8F">
        <w:trPr>
          <w:cantSplit/>
        </w:trPr>
        <w:tc>
          <w:tcPr>
            <w:tcW w:w="4590" w:type="dxa"/>
            <w:vAlign w:val="bottom"/>
          </w:tcPr>
          <w:p w14:paraId="59BF3750" w14:textId="77777777" w:rsidR="00CA5551" w:rsidRPr="00D36939" w:rsidRDefault="00CA5551" w:rsidP="00CA5551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B9EEFA" w14:textId="6F556AEE" w:rsidR="00CA5551" w:rsidRPr="00317850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1,890,354</w:t>
            </w:r>
          </w:p>
        </w:tc>
        <w:tc>
          <w:tcPr>
            <w:tcW w:w="184" w:type="dxa"/>
            <w:vAlign w:val="bottom"/>
          </w:tcPr>
          <w:p w14:paraId="5311AA69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7C363D2" w14:textId="7801C6B9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1,609,254</w:t>
            </w:r>
          </w:p>
        </w:tc>
        <w:tc>
          <w:tcPr>
            <w:tcW w:w="184" w:type="dxa"/>
            <w:vAlign w:val="bottom"/>
          </w:tcPr>
          <w:p w14:paraId="4DD95BC9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6A30876" w14:textId="675D9A9E" w:rsidR="00CA5551" w:rsidRPr="00317850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597,805</w:t>
            </w:r>
          </w:p>
        </w:tc>
        <w:tc>
          <w:tcPr>
            <w:tcW w:w="180" w:type="dxa"/>
            <w:vAlign w:val="bottom"/>
          </w:tcPr>
          <w:p w14:paraId="5788538F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FA73BC" w14:textId="72910A16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473,791</w:t>
            </w:r>
          </w:p>
        </w:tc>
        <w:tc>
          <w:tcPr>
            <w:tcW w:w="184" w:type="dxa"/>
            <w:vAlign w:val="bottom"/>
          </w:tcPr>
          <w:p w14:paraId="5A36C485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21DF843" w14:textId="2B0B8FB3" w:rsidR="00CA5551" w:rsidRPr="00317850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86,458</w:t>
            </w:r>
          </w:p>
        </w:tc>
        <w:tc>
          <w:tcPr>
            <w:tcW w:w="180" w:type="dxa"/>
            <w:vAlign w:val="bottom"/>
          </w:tcPr>
          <w:p w14:paraId="52C9E2ED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138DF8" w14:textId="6118BCA1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96,723</w:t>
            </w:r>
          </w:p>
        </w:tc>
        <w:tc>
          <w:tcPr>
            <w:tcW w:w="180" w:type="dxa"/>
            <w:vAlign w:val="bottom"/>
          </w:tcPr>
          <w:p w14:paraId="573A34D7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09FC76" w14:textId="7BF5F7E2" w:rsidR="00CA5551" w:rsidRPr="00317850" w:rsidRDefault="00DA4F8D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2,574,617</w:t>
            </w:r>
          </w:p>
        </w:tc>
        <w:tc>
          <w:tcPr>
            <w:tcW w:w="180" w:type="dxa"/>
            <w:vAlign w:val="bottom"/>
          </w:tcPr>
          <w:p w14:paraId="6D272B55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B64E73" w14:textId="1184508A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178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2,179,768</w:t>
            </w:r>
          </w:p>
        </w:tc>
      </w:tr>
      <w:tr w:rsidR="00CA5551" w:rsidRPr="00D36939" w14:paraId="25D31D49" w14:textId="77777777" w:rsidTr="00852B8F">
        <w:trPr>
          <w:cantSplit/>
        </w:trPr>
        <w:tc>
          <w:tcPr>
            <w:tcW w:w="4590" w:type="dxa"/>
            <w:vAlign w:val="bottom"/>
          </w:tcPr>
          <w:p w14:paraId="5F9CF221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01D500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85521E4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501E6D9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0501BD18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2EC00648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17BDB35A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964A33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7A983CF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D326AA6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23242F6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3FBD59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14FBB0C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C7B2A5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A1D445F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D4E7F2" w14:textId="77777777" w:rsidR="00CA5551" w:rsidRPr="005D6EFA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CA5551" w:rsidRPr="00D36939" w14:paraId="3235789E" w14:textId="77777777" w:rsidTr="00317850">
        <w:trPr>
          <w:cantSplit/>
        </w:trPr>
        <w:tc>
          <w:tcPr>
            <w:tcW w:w="4590" w:type="dxa"/>
            <w:vAlign w:val="bottom"/>
          </w:tcPr>
          <w:p w14:paraId="3E4A6543" w14:textId="77777777" w:rsidR="00CA5551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สินทรัพย์ส่วนงาน </w:t>
            </w:r>
          </w:p>
          <w:p w14:paraId="2F17426D" w14:textId="499B5DB0" w:rsidR="00CA5551" w:rsidRPr="00D36939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 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กันยายน/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5C1F53" w14:textId="4332ED76" w:rsidR="00CA5551" w:rsidRPr="00317850" w:rsidRDefault="00A46026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5,480,806</w:t>
            </w:r>
          </w:p>
        </w:tc>
        <w:tc>
          <w:tcPr>
            <w:tcW w:w="184" w:type="dxa"/>
            <w:vAlign w:val="bottom"/>
          </w:tcPr>
          <w:p w14:paraId="2B2A70D2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636EE93" w14:textId="5E3FDFA2" w:rsidR="00CA5551" w:rsidRPr="00317850" w:rsidRDefault="009C3BB7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4,636,764</w:t>
            </w:r>
          </w:p>
        </w:tc>
        <w:tc>
          <w:tcPr>
            <w:tcW w:w="184" w:type="dxa"/>
            <w:vAlign w:val="bottom"/>
          </w:tcPr>
          <w:p w14:paraId="546B3F6A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316CA052" w14:textId="371530B9" w:rsidR="00CA5551" w:rsidRPr="00317850" w:rsidRDefault="00A46026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3,118,936</w:t>
            </w:r>
          </w:p>
        </w:tc>
        <w:tc>
          <w:tcPr>
            <w:tcW w:w="180" w:type="dxa"/>
            <w:vAlign w:val="bottom"/>
          </w:tcPr>
          <w:p w14:paraId="2F4F4953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BCBF56" w14:textId="1589179B" w:rsidR="00CA5551" w:rsidRPr="00317850" w:rsidRDefault="009C3BB7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2,928,232</w:t>
            </w:r>
          </w:p>
        </w:tc>
        <w:tc>
          <w:tcPr>
            <w:tcW w:w="184" w:type="dxa"/>
            <w:vAlign w:val="bottom"/>
          </w:tcPr>
          <w:p w14:paraId="5704F2F9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3EA2527" w14:textId="133C1E75" w:rsidR="00CA5551" w:rsidRPr="00317850" w:rsidRDefault="00A46026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149,245</w:t>
            </w:r>
          </w:p>
        </w:tc>
        <w:tc>
          <w:tcPr>
            <w:tcW w:w="180" w:type="dxa"/>
            <w:vAlign w:val="bottom"/>
          </w:tcPr>
          <w:p w14:paraId="78A03C2E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31AA05" w14:textId="7C906F05" w:rsidR="00CA5551" w:rsidRPr="00317850" w:rsidRDefault="009C3BB7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131,779</w:t>
            </w:r>
          </w:p>
        </w:tc>
        <w:tc>
          <w:tcPr>
            <w:tcW w:w="180" w:type="dxa"/>
            <w:vAlign w:val="bottom"/>
          </w:tcPr>
          <w:p w14:paraId="2A545EA7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C00889" w14:textId="3FFBA9C6" w:rsidR="00CA5551" w:rsidRPr="00317850" w:rsidRDefault="00A46026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8,748,987</w:t>
            </w:r>
          </w:p>
        </w:tc>
        <w:tc>
          <w:tcPr>
            <w:tcW w:w="180" w:type="dxa"/>
            <w:vAlign w:val="bottom"/>
          </w:tcPr>
          <w:p w14:paraId="3F141768" w14:textId="77777777" w:rsidR="00CA5551" w:rsidRPr="00317850" w:rsidRDefault="00CA5551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D2CE00" w14:textId="61A4052B" w:rsidR="00CA5551" w:rsidRPr="00317850" w:rsidRDefault="009C3BB7" w:rsidP="00CA55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7,696,775</w:t>
            </w:r>
          </w:p>
        </w:tc>
      </w:tr>
    </w:tbl>
    <w:p w14:paraId="16DBACE0" w14:textId="0483DCCE" w:rsidR="002726A8" w:rsidRDefault="002726A8"/>
    <w:p w14:paraId="7E799F7F" w14:textId="77777777"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14:paraId="1AE8D60E" w14:textId="77777777" w:rsidR="00973FA0" w:rsidRDefault="00973FA0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  <w:sectPr w:rsidR="00973FA0" w:rsidSect="00EF7317">
          <w:head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168A7EE" w14:textId="77777777"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0"/>
        <w:gridCol w:w="270"/>
        <w:gridCol w:w="1260"/>
        <w:gridCol w:w="270"/>
        <w:gridCol w:w="1368"/>
      </w:tblGrid>
      <w:tr w:rsidR="00B81D01" w:rsidRPr="00EC275B" w14:paraId="7151FFFA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6ABEF77" w14:textId="65EC814D" w:rsidR="00B81D01" w:rsidRPr="00EC275B" w:rsidRDefault="008C24D8" w:rsidP="00BE3E79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8C24D8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19DE9" w14:textId="77777777" w:rsidR="00B81D01" w:rsidRPr="00B81D01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3DFEA" w14:textId="65998058" w:rsidR="00B81D01" w:rsidRPr="00EC275B" w:rsidRDefault="008C24D8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B81D01" w:rsidRPr="00EC275B" w14:paraId="58B6CD6D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1D61047" w14:textId="07747F44" w:rsidR="00B81D01" w:rsidRPr="00EC275B" w:rsidRDefault="008C24D8" w:rsidP="001A0388">
            <w:pPr>
              <w:tabs>
                <w:tab w:val="clear" w:pos="680"/>
                <w:tab w:val="left" w:pos="540"/>
              </w:tabs>
              <w:ind w:left="178"/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3D53B9" w14:textId="77777777" w:rsidR="00B81D01" w:rsidRPr="00EC275B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C1A24A" w14:textId="64116196" w:rsidR="00B81D01" w:rsidRPr="00EC275B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A5551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BF907" w14:textId="77777777" w:rsidR="00B81D01" w:rsidRPr="00EC275B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0D5D07" w14:textId="7F38470A" w:rsidR="00B81D01" w:rsidRPr="00EC275B" w:rsidRDefault="008C24D8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A5551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</w:tr>
      <w:tr w:rsidR="008C24D8" w:rsidRPr="00EC275B" w14:paraId="03489359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C5C3AE3" w14:textId="77777777" w:rsidR="008C24D8" w:rsidRPr="00EC275B" w:rsidRDefault="008C24D8" w:rsidP="002726A8">
            <w:pPr>
              <w:tabs>
                <w:tab w:val="clear" w:pos="680"/>
                <w:tab w:val="left" w:pos="540"/>
              </w:tabs>
              <w:ind w:left="164" w:hanging="16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39E39C" w14:textId="77777777" w:rsidR="008C24D8" w:rsidRDefault="008C24D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AE4CE" w14:textId="0F8C0094" w:rsidR="008C24D8" w:rsidRDefault="008C24D8" w:rsidP="008C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5551" w:rsidRPr="00EC275B" w14:paraId="1CF8BC53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D41066A" w14:textId="54208847" w:rsidR="00CA5551" w:rsidRPr="00EC275B" w:rsidRDefault="00CA5551" w:rsidP="00CA5551">
            <w:pPr>
              <w:tabs>
                <w:tab w:val="clear" w:pos="680"/>
                <w:tab w:val="left" w:pos="540"/>
              </w:tabs>
              <w:ind w:left="164" w:hanging="164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A01C7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1B0BCC" w14:textId="26338141" w:rsidR="00CA5551" w:rsidRPr="00A46026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4602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2,574,617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07660" w14:textId="77777777" w:rsidR="00CA5551" w:rsidRPr="00A46026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FB910F" w14:textId="44DF865F" w:rsidR="00CA5551" w:rsidRPr="00A46026" w:rsidRDefault="00CA5551" w:rsidP="00A44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4602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2,179,768</w:t>
            </w:r>
          </w:p>
        </w:tc>
      </w:tr>
      <w:tr w:rsidR="00CA5551" w:rsidRPr="00EC275B" w14:paraId="2C118A52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D5D87C2" w14:textId="77777777" w:rsidR="00CA5551" w:rsidRPr="00EC275B" w:rsidRDefault="00CA5551" w:rsidP="00CA5551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51D1B" w14:textId="77777777" w:rsidR="00CA5551" w:rsidRPr="00EC275B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A70AC" w14:textId="77777777" w:rsidR="00CA5551" w:rsidRPr="00A46026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1447C" w14:textId="77777777" w:rsidR="00CA5551" w:rsidRPr="00A46026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D2642" w14:textId="77777777" w:rsidR="00CA5551" w:rsidRPr="00A46026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</w:tr>
      <w:tr w:rsidR="00CA5551" w:rsidRPr="00EC275B" w14:paraId="2689221C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7F4252F" w14:textId="77777777" w:rsidR="00CA5551" w:rsidRPr="00EC275B" w:rsidRDefault="00CA5551" w:rsidP="00CA5551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58A75C" w14:textId="77777777" w:rsidR="00CA5551" w:rsidRPr="00EC275B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197C91" w14:textId="77777777" w:rsidR="00CA5551" w:rsidRPr="00EC275B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CA229" w14:textId="77777777" w:rsidR="00CA5551" w:rsidRPr="00EC275B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75F6C7" w14:textId="77777777" w:rsidR="00CA5551" w:rsidRPr="00EC275B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A5551" w:rsidRPr="00EC275B" w14:paraId="59487584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5EE62B6" w14:textId="77777777" w:rsidR="00CA5551" w:rsidRPr="00EC275B" w:rsidRDefault="00CA5551" w:rsidP="00BC4836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89BB2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09BA4E" w14:textId="630ED801" w:rsidR="00CA5551" w:rsidRDefault="00DA4F8D" w:rsidP="00A44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</w:t>
            </w:r>
            <w:r w:rsidR="00422B34">
              <w:rPr>
                <w:rFonts w:ascii="Angsana New" w:eastAsia="MS Mincho" w:hAnsi="Angsana New"/>
                <w:sz w:val="30"/>
                <w:szCs w:val="30"/>
              </w:rPr>
              <w:t>69,352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3D167B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9445D9" w14:textId="0A2DFEB1" w:rsidR="00CA5551" w:rsidRPr="00EC275B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(329,073)</w:t>
            </w:r>
          </w:p>
        </w:tc>
      </w:tr>
      <w:tr w:rsidR="00CA5551" w:rsidRPr="00EC275B" w14:paraId="0F2748BF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BD12112" w14:textId="77777777" w:rsidR="00CA5551" w:rsidRPr="00EC275B" w:rsidRDefault="00CA5551" w:rsidP="00BC4836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7E09F1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03C17" w14:textId="212CEBDD" w:rsidR="00CA5551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(203,</w:t>
            </w:r>
            <w:r w:rsidR="00422B34">
              <w:rPr>
                <w:rFonts w:ascii="Angsana New" w:eastAsia="MS Mincho" w:hAnsi="Angsana New"/>
                <w:sz w:val="30"/>
                <w:szCs w:val="30"/>
              </w:rPr>
              <w:t>989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E1A84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EC23D4" w14:textId="4276C4F4" w:rsidR="00CA5551" w:rsidRPr="00EC275B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93"/>
              <w:rPr>
                <w:rFonts w:ascii="Angsana New" w:eastAsia="MS Mincho" w:hAnsi="Angsana New"/>
                <w:sz w:val="30"/>
                <w:szCs w:val="30"/>
              </w:rPr>
            </w:pPr>
            <w:r w:rsidRPr="00AD43F9">
              <w:rPr>
                <w:rFonts w:ascii="Angsana New" w:eastAsia="MS Mincho" w:hAnsi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204</w:t>
            </w:r>
            <w:r w:rsidRPr="00AD43F9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937</w:t>
            </w:r>
            <w:r w:rsidRPr="00AD43F9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CA5551" w:rsidRPr="00EC275B" w14:paraId="3D2B5200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11E7ADC" w14:textId="77777777" w:rsidR="00CA5551" w:rsidRPr="00EC275B" w:rsidRDefault="00CA5551" w:rsidP="00BC4836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25BE8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9CA016" w14:textId="70F1A3B2" w:rsidR="00CA5551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(19,891)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B6266F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ED643D" w14:textId="6A3E97D0" w:rsidR="00CA5551" w:rsidRPr="00EC275B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3"/>
              <w:rPr>
                <w:rFonts w:ascii="Angsana New" w:eastAsia="MS Mincho" w:hAnsi="Angsana New"/>
                <w:sz w:val="30"/>
                <w:szCs w:val="30"/>
              </w:rPr>
            </w:pPr>
            <w:r w:rsidRPr="00AD43F9">
              <w:rPr>
                <w:rFonts w:ascii="Angsana New" w:eastAsia="MS Mincho" w:hAnsi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22</w:t>
            </w:r>
            <w:r w:rsidRPr="00AD43F9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753</w:t>
            </w:r>
            <w:r w:rsidRPr="00AD43F9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CA5551" w:rsidRPr="00EC275B" w14:paraId="519915EA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1F59BAC" w14:textId="77777777" w:rsidR="00CA5551" w:rsidRPr="00EC275B" w:rsidRDefault="00CA5551" w:rsidP="00BC4836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EDF15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B0EA1D" w14:textId="0121E8AA" w:rsidR="00CA5551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31,221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12514C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C5A6B3" w14:textId="4F4920A1" w:rsidR="00CA5551" w:rsidRPr="00EC275B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7,320</w:t>
            </w:r>
          </w:p>
        </w:tc>
      </w:tr>
      <w:tr w:rsidR="00CA5551" w:rsidRPr="00EC275B" w14:paraId="3DEB7B02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8EA99A1" w14:textId="77777777" w:rsidR="00CA5551" w:rsidRPr="00EC275B" w:rsidRDefault="00CA5551" w:rsidP="00BC4836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C698A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C98017" w14:textId="3C118A5B" w:rsidR="00CA5551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422B34">
              <w:rPr>
                <w:rFonts w:ascii="Angsana New" w:eastAsia="MS Mincho" w:hAnsi="Angsana New"/>
                <w:sz w:val="30"/>
                <w:szCs w:val="30"/>
              </w:rPr>
              <w:t>1,947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3CB99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E66CDF" w14:textId="11D69861" w:rsidR="00CA5551" w:rsidRPr="00EC275B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7,209</w:t>
            </w:r>
          </w:p>
        </w:tc>
      </w:tr>
      <w:tr w:rsidR="00CA5551" w:rsidRPr="00EC275B" w14:paraId="1296B1B6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DDAC6F5" w14:textId="5AAA603B" w:rsidR="00CA5551" w:rsidRPr="00EC275B" w:rsidRDefault="00CA5551" w:rsidP="00BC4836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จากอัตราแลกเปลี่ยน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05F434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76115C" w14:textId="6928B379" w:rsidR="00CA5551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2,4</w:t>
            </w:r>
            <w:r w:rsidR="00422B34">
              <w:rPr>
                <w:rFonts w:ascii="Angsana New" w:eastAsia="MS Mincho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84BF2F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A72080" w14:textId="59734214" w:rsidR="00CA5551" w:rsidRPr="00EC275B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92,623</w:t>
            </w:r>
          </w:p>
        </w:tc>
      </w:tr>
      <w:tr w:rsidR="00CA5551" w:rsidRPr="00EC275B" w14:paraId="59D2A67E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A2C3E94" w14:textId="77777777" w:rsidR="00CA5551" w:rsidRPr="00EC275B" w:rsidRDefault="00CA5551" w:rsidP="00BC4836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D1C90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775DA7" w14:textId="4F30A14E" w:rsidR="00CA5551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509607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C9125F" w14:textId="5D46ED33" w:rsidR="00CA5551" w:rsidRPr="00EC275B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(1,015)</w:t>
            </w:r>
          </w:p>
        </w:tc>
      </w:tr>
      <w:tr w:rsidR="00CA5551" w:rsidRPr="00EC275B" w14:paraId="71E8D5D8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14A23C4" w14:textId="77777777" w:rsidR="00CA5551" w:rsidRPr="00EC275B" w:rsidRDefault="00CA5551" w:rsidP="00BC4836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32ACD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DDBF5" w14:textId="63739CE8" w:rsidR="00CA5551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(286,757)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C058C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D8089" w14:textId="6CA9D79F" w:rsidR="00CA5551" w:rsidRPr="00EC275B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(283,010)</w:t>
            </w:r>
          </w:p>
        </w:tc>
      </w:tr>
      <w:tr w:rsidR="00CA5551" w:rsidRPr="00EC275B" w14:paraId="02C06423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C60A3A7" w14:textId="77777777" w:rsidR="00CA5551" w:rsidRPr="00EC275B" w:rsidRDefault="00CA5551" w:rsidP="00CA5551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0AA51" w14:textId="77777777" w:rsidR="00CA5551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2CF9A" w14:textId="3D2E0B37" w:rsidR="00CA5551" w:rsidRPr="00A91120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1,840,30</w:t>
            </w:r>
            <w:r w:rsidR="00422B3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73092F" w14:textId="77777777" w:rsidR="00CA5551" w:rsidRPr="00A9112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4196D" w14:textId="0D9A443D" w:rsidR="00CA5551" w:rsidRPr="00A91120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10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9112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1,446,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132</w:t>
            </w:r>
          </w:p>
        </w:tc>
      </w:tr>
    </w:tbl>
    <w:p w14:paraId="1C77CD3B" w14:textId="77777777" w:rsidR="00A17B2E" w:rsidRPr="00B63855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594"/>
        <w:gridCol w:w="1260"/>
        <w:gridCol w:w="270"/>
        <w:gridCol w:w="1368"/>
      </w:tblGrid>
      <w:tr w:rsidR="00B63855" w:rsidRPr="004F52D5" w14:paraId="1EC8497F" w14:textId="77777777" w:rsidTr="00A4602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C02CD6" w14:textId="10074857" w:rsidR="00B63855" w:rsidRPr="008C24D8" w:rsidRDefault="008C24D8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4D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42835" w:rsidRPr="008C24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2835" w:rsidRPr="008C24D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8C24D8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AA13D9" w14:textId="77777777" w:rsidR="00B63855" w:rsidRPr="008C24D8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4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24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4F52D5" w14:paraId="2D7BDDEC" w14:textId="77777777" w:rsidTr="00A4602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4C4730A8" w:rsidR="00B63855" w:rsidRPr="004F52D5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A555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4F52D5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5D5CD005" w:rsidR="00B63855" w:rsidRPr="004F52D5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A555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63855" w:rsidRPr="00973FAC" w14:paraId="3844DDB3" w14:textId="77777777" w:rsidTr="00A4602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973FAC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63855" w:rsidRPr="004F52D5" w14:paraId="1C66BF57" w14:textId="77777777" w:rsidTr="00A4602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44F9DC64" w14:textId="77777777" w:rsidR="00B63855" w:rsidRPr="00763552" w:rsidRDefault="00B63855" w:rsidP="00763552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6355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4088C34B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B8DB5A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C3F3FF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74517C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5551" w:rsidRPr="00074C25" w14:paraId="65DA6074" w14:textId="77777777" w:rsidTr="00A4602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2CC73669" w14:textId="77777777" w:rsidR="00CA5551" w:rsidRPr="003D5704" w:rsidRDefault="00CA5551" w:rsidP="00CA5551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3D5704">
              <w:rPr>
                <w:rFonts w:ascii="Angsana New" w:eastAsia="MS Mincho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717F30C2" w14:textId="77777777" w:rsidR="00CA5551" w:rsidRPr="004F52D5" w:rsidRDefault="00CA5551" w:rsidP="00CA555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7E81C8" w14:textId="4AE8960D" w:rsidR="00CA5551" w:rsidRPr="009F26A0" w:rsidRDefault="00A46026" w:rsidP="0032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8,748,987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45A083" w14:textId="77777777" w:rsidR="00CA5551" w:rsidRPr="004F52D5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86AD" w14:textId="7AF59C08" w:rsidR="00CA5551" w:rsidRPr="008C24D8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93"/>
              <w:rPr>
                <w:rFonts w:ascii="Angsana New" w:eastAsia="MS Mincho" w:hAnsi="Angsana New"/>
                <w:sz w:val="30"/>
                <w:szCs w:val="30"/>
              </w:rPr>
            </w:pPr>
            <w:r w:rsidRPr="006C5CF3">
              <w:rPr>
                <w:rFonts w:ascii="Angsana New" w:hAnsi="Angsana New"/>
                <w:bCs/>
                <w:sz w:val="30"/>
                <w:szCs w:val="30"/>
              </w:rPr>
              <w:t>7,696,775</w:t>
            </w:r>
          </w:p>
        </w:tc>
      </w:tr>
      <w:tr w:rsidR="00CA5551" w:rsidRPr="00074C25" w14:paraId="2C87A39A" w14:textId="77777777" w:rsidTr="00A4602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5B33888" w14:textId="77777777" w:rsidR="00CA5551" w:rsidRPr="003D5704" w:rsidRDefault="00CA5551" w:rsidP="00CA5551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3D5704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478C6C95" w14:textId="77777777" w:rsidR="00CA5551" w:rsidRPr="004F52D5" w:rsidRDefault="00CA5551" w:rsidP="00CA555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E6C4A" w14:textId="2D8DEDC5" w:rsidR="00CA5551" w:rsidRPr="009F26A0" w:rsidRDefault="00A46026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5,325,097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D3CC2" w14:textId="77777777" w:rsidR="00CA5551" w:rsidRPr="004F52D5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0AB47" w14:textId="4D114F74" w:rsidR="00CA5551" w:rsidRPr="008C24D8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</w:tr>
      <w:tr w:rsidR="00CA5551" w:rsidRPr="00074C25" w14:paraId="64C1FE94" w14:textId="77777777" w:rsidTr="00A4602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6A9C187E" w14:textId="77777777" w:rsidR="00CA5551" w:rsidRPr="00763552" w:rsidRDefault="00CA5551" w:rsidP="00CA5551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6355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16499E8" w14:textId="77777777" w:rsidR="00CA5551" w:rsidRPr="004F52D5" w:rsidRDefault="00CA5551" w:rsidP="00CA5551">
            <w:pPr>
              <w:tabs>
                <w:tab w:val="clear" w:pos="680"/>
                <w:tab w:val="clear" w:pos="3515"/>
                <w:tab w:val="left" w:pos="414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0FDA0" w14:textId="79AAAD8D" w:rsidR="00CA5551" w:rsidRPr="00A91120" w:rsidRDefault="00A46026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14,074,084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BE9A47" w14:textId="77777777" w:rsidR="00CA5551" w:rsidRPr="00A9112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148C9" w14:textId="2E5833A8" w:rsidR="00CA5551" w:rsidRPr="00A91120" w:rsidRDefault="00CA5551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Pr="004C3502">
              <w:rPr>
                <w:rFonts w:ascii="Angsana New" w:hAnsi="Angsana New"/>
                <w:b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271</w:t>
            </w:r>
            <w:r w:rsidRPr="00E06732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700</w:t>
            </w:r>
          </w:p>
        </w:tc>
      </w:tr>
    </w:tbl>
    <w:p w14:paraId="26319E89" w14:textId="77777777" w:rsidR="00AF5D6B" w:rsidRDefault="00AF5D6B" w:rsidP="00AF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89BC7D5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B4E1CF4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EB9B008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4A2F242" w14:textId="77777777" w:rsidR="00053A59" w:rsidRDefault="00053A59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D8BF2B2" w14:textId="77777777" w:rsidR="00763552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D651925" w14:textId="413CE932" w:rsidR="00813EAE" w:rsidRPr="00144E97" w:rsidRDefault="009C3BB7" w:rsidP="00A446DB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2726A8">
        <w:rPr>
          <w:rFonts w:ascii="Angsana New" w:hAnsi="Angsana New"/>
          <w:sz w:val="30"/>
          <w:szCs w:val="30"/>
          <w:lang w:val="en-US"/>
        </w:rPr>
        <w:tab/>
      </w:r>
      <w:r w:rsidR="00734C15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14:paraId="5A8286F1" w14:textId="77777777" w:rsidR="00F613D7" w:rsidRPr="002B22CA" w:rsidRDefault="00F613D7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5C7FB7F8" w14:textId="562EE26E" w:rsidR="009F7C16" w:rsidRDefault="009F7C16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44E97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1C600D0C" w14:textId="77777777" w:rsidR="002726A8" w:rsidRPr="002B22CA" w:rsidRDefault="002726A8" w:rsidP="002726A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360"/>
        <w:gridCol w:w="1170"/>
        <w:gridCol w:w="180"/>
        <w:gridCol w:w="1170"/>
        <w:gridCol w:w="180"/>
        <w:gridCol w:w="1170"/>
        <w:gridCol w:w="180"/>
        <w:gridCol w:w="1159"/>
      </w:tblGrid>
      <w:tr w:rsidR="002726A8" w:rsidRPr="00471937" w14:paraId="4EB95384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2BE13A09" w14:textId="77777777" w:rsidR="002726A8" w:rsidRPr="00471937" w:rsidRDefault="002726A8" w:rsidP="00BE3E79">
            <w:pPr>
              <w:tabs>
                <w:tab w:val="clear" w:pos="3515"/>
              </w:tabs>
              <w:ind w:right="-25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A7C3957" w14:textId="77777777" w:rsidR="002726A8" w:rsidRPr="00471937" w:rsidRDefault="002726A8" w:rsidP="00BE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AB0C927" w14:textId="77777777" w:rsidR="002726A8" w:rsidRPr="00471937" w:rsidRDefault="002726A8" w:rsidP="00BE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B218B1A" w14:textId="77777777" w:rsidR="002726A8" w:rsidRPr="00471937" w:rsidRDefault="002726A8" w:rsidP="00BE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10E22530" w14:textId="77777777" w:rsidR="002726A8" w:rsidRPr="00471937" w:rsidRDefault="002726A8" w:rsidP="00BE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551" w:rsidRPr="00471937" w14:paraId="75B985C3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36C5C7D2" w14:textId="77777777" w:rsidR="00CA5551" w:rsidRPr="00471937" w:rsidRDefault="00CA5551" w:rsidP="00173CCB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60" w:type="dxa"/>
          </w:tcPr>
          <w:p w14:paraId="5C8F8719" w14:textId="77777777" w:rsidR="00CA5551" w:rsidRPr="006D1904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3EB2B0" w14:textId="7B55147F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559ACEE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BF9A2" w14:textId="4738A60A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9B48728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1D211" w14:textId="03C63204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9D4830E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8B4A8B8" w14:textId="7D42233E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</w:tr>
      <w:tr w:rsidR="00CA5551" w:rsidRPr="00471937" w14:paraId="73DB9E7A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694D91C2" w14:textId="77777777" w:rsidR="00CA5551" w:rsidRPr="00471937" w:rsidRDefault="00CA5551" w:rsidP="00CA5551">
            <w:pPr>
              <w:rPr>
                <w:rFonts w:ascii="Angsana New" w:eastAsia="MS Mincho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5FDDAC7F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09" w:type="dxa"/>
            <w:gridSpan w:val="7"/>
          </w:tcPr>
          <w:p w14:paraId="562F68FD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CA5551" w:rsidRPr="00471937" w14:paraId="497BC81F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4B5BB617" w14:textId="77777777" w:rsidR="00CA5551" w:rsidRPr="00693DA4" w:rsidRDefault="00CA5551" w:rsidP="00173CCB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ภาษี</w:t>
            </w: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เงินได้ของงวดปัจจุบัน</w:t>
            </w:r>
          </w:p>
        </w:tc>
        <w:tc>
          <w:tcPr>
            <w:tcW w:w="360" w:type="dxa"/>
          </w:tcPr>
          <w:p w14:paraId="18656F4B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B490C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DDF8B2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9AAC5D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D3549D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61C2EF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98011A2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1314048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CA5551" w:rsidRPr="00471937" w14:paraId="4BA9854B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2CB92F6B" w14:textId="77777777" w:rsidR="00CA5551" w:rsidRPr="00471937" w:rsidRDefault="00CA5551" w:rsidP="00173CCB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360" w:type="dxa"/>
          </w:tcPr>
          <w:p w14:paraId="575CF3C3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05C27" w14:textId="60C07910" w:rsidR="00CA5551" w:rsidRPr="00471937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361,102</w:t>
            </w:r>
          </w:p>
        </w:tc>
        <w:tc>
          <w:tcPr>
            <w:tcW w:w="180" w:type="dxa"/>
          </w:tcPr>
          <w:p w14:paraId="3CDC159E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3612E2" w14:textId="5B899B20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310,516</w:t>
            </w:r>
          </w:p>
        </w:tc>
        <w:tc>
          <w:tcPr>
            <w:tcW w:w="180" w:type="dxa"/>
          </w:tcPr>
          <w:p w14:paraId="4F7F42B0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02E4AED" w14:textId="3DE4A41F" w:rsidR="00CA5551" w:rsidRPr="00471937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127,928</w:t>
            </w:r>
          </w:p>
        </w:tc>
        <w:tc>
          <w:tcPr>
            <w:tcW w:w="180" w:type="dxa"/>
          </w:tcPr>
          <w:p w14:paraId="6AFD6300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15CBEF56" w14:textId="0AD6DC00" w:rsidR="00CA5551" w:rsidRPr="00471937" w:rsidRDefault="00CA5551" w:rsidP="0021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91,142</w:t>
            </w:r>
          </w:p>
        </w:tc>
      </w:tr>
      <w:tr w:rsidR="00CA5551" w:rsidRPr="00471937" w14:paraId="5ED591C5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416B59ED" w14:textId="2CAF719B" w:rsidR="00CA5551" w:rsidRPr="00471937" w:rsidRDefault="00CA5551" w:rsidP="00173CCB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ภาษีงวดก่อนที่บันทึกต่ำไป</w:t>
            </w:r>
          </w:p>
        </w:tc>
        <w:tc>
          <w:tcPr>
            <w:tcW w:w="360" w:type="dxa"/>
          </w:tcPr>
          <w:p w14:paraId="4E659E1B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6F56D0" w14:textId="52F13852" w:rsidR="00CA5551" w:rsidRPr="00471937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1,845</w:t>
            </w:r>
          </w:p>
        </w:tc>
        <w:tc>
          <w:tcPr>
            <w:tcW w:w="180" w:type="dxa"/>
          </w:tcPr>
          <w:p w14:paraId="69623DB4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621EA" w14:textId="2B68206E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2,753</w:t>
            </w:r>
          </w:p>
        </w:tc>
        <w:tc>
          <w:tcPr>
            <w:tcW w:w="180" w:type="dxa"/>
          </w:tcPr>
          <w:p w14:paraId="2FB0140E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FE3548" w14:textId="07792157" w:rsidR="00CA5551" w:rsidRPr="008575C0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815</w:t>
            </w:r>
          </w:p>
        </w:tc>
        <w:tc>
          <w:tcPr>
            <w:tcW w:w="180" w:type="dxa"/>
          </w:tcPr>
          <w:p w14:paraId="034EB69E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DC08C5C" w14:textId="1A278914" w:rsidR="00CA5551" w:rsidRPr="008575C0" w:rsidRDefault="00CA5551" w:rsidP="0021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A5551" w:rsidRPr="00471937" w14:paraId="55C5F942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42461625" w14:textId="77777777" w:rsidR="00CA5551" w:rsidRPr="00471937" w:rsidRDefault="00CA5551" w:rsidP="00CA5551">
            <w:pPr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14:paraId="15CC72A5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56D851" w14:textId="0B0A9602" w:rsidR="00CA5551" w:rsidRPr="008575C0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362,947</w:t>
            </w:r>
          </w:p>
        </w:tc>
        <w:tc>
          <w:tcPr>
            <w:tcW w:w="180" w:type="dxa"/>
          </w:tcPr>
          <w:p w14:paraId="21B573FE" w14:textId="77777777" w:rsidR="00CA5551" w:rsidRPr="008575C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2FA593" w14:textId="1FB95A5A" w:rsidR="00CA5551" w:rsidRPr="008575C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313,269</w:t>
            </w:r>
          </w:p>
        </w:tc>
        <w:tc>
          <w:tcPr>
            <w:tcW w:w="180" w:type="dxa"/>
          </w:tcPr>
          <w:p w14:paraId="43EFCB20" w14:textId="77777777" w:rsidR="00CA5551" w:rsidRPr="008575C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50527B" w14:textId="7B8871A1" w:rsidR="00CA5551" w:rsidRPr="008575C0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128,743</w:t>
            </w:r>
          </w:p>
        </w:tc>
        <w:tc>
          <w:tcPr>
            <w:tcW w:w="180" w:type="dxa"/>
          </w:tcPr>
          <w:p w14:paraId="617919F0" w14:textId="77777777" w:rsidR="00CA5551" w:rsidRPr="008575C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7DE5038B" w14:textId="3707E836" w:rsidR="00CA5551" w:rsidRPr="008575C0" w:rsidRDefault="00CA5551" w:rsidP="0021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91,142</w:t>
            </w:r>
          </w:p>
        </w:tc>
      </w:tr>
      <w:tr w:rsidR="00CA5551" w:rsidRPr="00471937" w14:paraId="7D00D8A9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26F84C4B" w14:textId="77777777" w:rsidR="00CA5551" w:rsidRPr="00693DA4" w:rsidRDefault="00CA5551" w:rsidP="00173CCB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1E93A1A1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AC62CD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5706A0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A5EBC8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5358AE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7E0353" w14:textId="77777777" w:rsidR="00CA5551" w:rsidRPr="008575C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524139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C9CF8C8" w14:textId="77777777" w:rsidR="00CA5551" w:rsidRPr="008575C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A5551" w:rsidRPr="00471937" w14:paraId="13454678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2484BA97" w14:textId="77777777" w:rsidR="00CA5551" w:rsidRPr="00471937" w:rsidRDefault="00CA5551" w:rsidP="00173CCB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360" w:type="dxa"/>
          </w:tcPr>
          <w:p w14:paraId="12F6FB9D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F77D3" w14:textId="3898B51F" w:rsidR="00CA5551" w:rsidRPr="00471937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(76,190)</w:t>
            </w:r>
          </w:p>
        </w:tc>
        <w:tc>
          <w:tcPr>
            <w:tcW w:w="180" w:type="dxa"/>
          </w:tcPr>
          <w:p w14:paraId="5A449F8F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5AA1CD9" w14:textId="3DD2D698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(30,259)</w:t>
            </w:r>
          </w:p>
        </w:tc>
        <w:tc>
          <w:tcPr>
            <w:tcW w:w="180" w:type="dxa"/>
          </w:tcPr>
          <w:p w14:paraId="3A2179E3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4DD720" w14:textId="44168301" w:rsidR="00CA5551" w:rsidRPr="008575C0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(7,242)</w:t>
            </w:r>
          </w:p>
        </w:tc>
        <w:tc>
          <w:tcPr>
            <w:tcW w:w="180" w:type="dxa"/>
          </w:tcPr>
          <w:p w14:paraId="1242C26A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629238B" w14:textId="2E1D3049" w:rsidR="00CA5551" w:rsidRPr="008575C0" w:rsidRDefault="00CA5551" w:rsidP="0021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sz w:val="30"/>
                <w:szCs w:val="30"/>
              </w:rPr>
              <w:t>(5,546)</w:t>
            </w:r>
          </w:p>
        </w:tc>
      </w:tr>
      <w:tr w:rsidR="00CA5551" w:rsidRPr="00471937" w14:paraId="78DDA91B" w14:textId="77777777" w:rsidTr="00697E7C">
        <w:trPr>
          <w:cantSplit/>
          <w:trHeight w:hRule="exact" w:val="390"/>
        </w:trPr>
        <w:tc>
          <w:tcPr>
            <w:tcW w:w="3780" w:type="dxa"/>
          </w:tcPr>
          <w:p w14:paraId="63AD1B32" w14:textId="77777777" w:rsidR="00CA5551" w:rsidRPr="00471937" w:rsidRDefault="00CA5551" w:rsidP="00173CCB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360" w:type="dxa"/>
          </w:tcPr>
          <w:p w14:paraId="02F93073" w14:textId="77777777" w:rsidR="00CA5551" w:rsidRPr="0047193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C452BE" w14:textId="55692606" w:rsidR="00CA5551" w:rsidRPr="008575C0" w:rsidRDefault="00DA4F8D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286,757</w:t>
            </w:r>
          </w:p>
        </w:tc>
        <w:tc>
          <w:tcPr>
            <w:tcW w:w="180" w:type="dxa"/>
          </w:tcPr>
          <w:p w14:paraId="02A707E4" w14:textId="77777777" w:rsidR="00CA5551" w:rsidRPr="008575C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E6572B" w14:textId="1E3AAAF1" w:rsidR="00CA5551" w:rsidRPr="008575C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283,0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0BAB064F" w14:textId="77777777" w:rsidR="00CA5551" w:rsidRPr="008575C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1DCE94" w14:textId="69F7244A" w:rsidR="00CA5551" w:rsidRPr="008575C0" w:rsidRDefault="00697E7C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121,501</w:t>
            </w:r>
          </w:p>
        </w:tc>
        <w:tc>
          <w:tcPr>
            <w:tcW w:w="180" w:type="dxa"/>
          </w:tcPr>
          <w:p w14:paraId="018AE15B" w14:textId="77777777" w:rsidR="00CA5551" w:rsidRPr="008575C0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7F40E84" w14:textId="09248EFB" w:rsidR="00CA5551" w:rsidRPr="008575C0" w:rsidRDefault="00CA5551" w:rsidP="0021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5C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85,596</w:t>
            </w:r>
          </w:p>
        </w:tc>
      </w:tr>
    </w:tbl>
    <w:p w14:paraId="6AAD5D3A" w14:textId="77777777" w:rsidR="002726A8" w:rsidRPr="002B22CA" w:rsidRDefault="002726A8" w:rsidP="002726A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lang w:val="en-US"/>
        </w:rPr>
      </w:pPr>
    </w:p>
    <w:p w14:paraId="6CF7F57C" w14:textId="4C197F6B" w:rsidR="00382CBD" w:rsidRPr="00144E97" w:rsidRDefault="00382CBD" w:rsidP="00173CCB">
      <w:pPr>
        <w:tabs>
          <w:tab w:val="clear" w:pos="454"/>
          <w:tab w:val="left" w:pos="54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144E97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และงบกำไรขาดทุนเบ็ดเสร็จเฉพาะกิจการแตกต่างจากจำนวน</w:t>
      </w:r>
      <w:r w:rsidR="00173CCB"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2B22CA" w:rsidRDefault="00382CBD" w:rsidP="00671782">
      <w:pPr>
        <w:tabs>
          <w:tab w:val="left" w:pos="630"/>
        </w:tabs>
        <w:spacing w:line="240" w:lineRule="auto"/>
        <w:ind w:right="11" w:firstLine="540"/>
        <w:rPr>
          <w:rFonts w:ascii="Angsana New" w:hAnsi="Angsana New"/>
        </w:rPr>
      </w:pPr>
    </w:p>
    <w:p w14:paraId="1B1A217C" w14:textId="4EEEEAB3" w:rsidR="00113D34" w:rsidRDefault="0004458E" w:rsidP="00326010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2B22CA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>
        <w:rPr>
          <w:rFonts w:ascii="Angsana New" w:hAnsi="Angsana New"/>
          <w:sz w:val="30"/>
          <w:szCs w:val="30"/>
        </w:rPr>
        <w:br/>
      </w:r>
      <w:r w:rsidRPr="002B22CA">
        <w:rPr>
          <w:rFonts w:ascii="Angsana New" w:hAnsi="Angsana New" w:hint="cs"/>
          <w:sz w:val="30"/>
          <w:szCs w:val="30"/>
          <w:cs/>
        </w:rPr>
        <w:t>ส่งเสริมการลงทุน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Pr="002B22CA">
        <w:rPr>
          <w:rFonts w:ascii="Angsana New" w:hAnsi="Angsana New" w:hint="cs"/>
          <w:sz w:val="30"/>
          <w:szCs w:val="30"/>
          <w:cs/>
        </w:rPr>
        <w:t>พ</w:t>
      </w:r>
      <w:r w:rsidRPr="002B22CA">
        <w:rPr>
          <w:rFonts w:ascii="Angsana New" w:hAnsi="Angsana New"/>
          <w:sz w:val="30"/>
          <w:szCs w:val="30"/>
          <w:cs/>
        </w:rPr>
        <w:t>.</w:t>
      </w:r>
      <w:r w:rsidRPr="002B22CA">
        <w:rPr>
          <w:rFonts w:ascii="Angsana New" w:hAnsi="Angsana New" w:hint="cs"/>
          <w:sz w:val="30"/>
          <w:szCs w:val="30"/>
          <w:cs/>
        </w:rPr>
        <w:t>ศ</w:t>
      </w:r>
      <w:r w:rsidRPr="002B22CA">
        <w:rPr>
          <w:rFonts w:ascii="Angsana New" w:hAnsi="Angsana New"/>
          <w:sz w:val="30"/>
          <w:szCs w:val="30"/>
          <w:cs/>
        </w:rPr>
        <w:t>.</w:t>
      </w:r>
      <w:r w:rsidR="00CF50EF" w:rsidRPr="002B22CA">
        <w:rPr>
          <w:rFonts w:ascii="Angsana New" w:hAnsi="Angsana New"/>
          <w:sz w:val="30"/>
          <w:szCs w:val="30"/>
        </w:rPr>
        <w:t>2</w:t>
      </w:r>
      <w:r w:rsidR="00D130F3" w:rsidRPr="002B22CA">
        <w:rPr>
          <w:rFonts w:ascii="Angsana New" w:hAnsi="Angsana New"/>
          <w:sz w:val="30"/>
          <w:szCs w:val="30"/>
        </w:rPr>
        <w:t>5</w:t>
      </w:r>
      <w:r w:rsidR="00CF50EF" w:rsidRPr="002B22CA">
        <w:rPr>
          <w:rFonts w:ascii="Angsana New" w:hAnsi="Angsana New"/>
          <w:sz w:val="30"/>
          <w:szCs w:val="30"/>
        </w:rPr>
        <w:t>2</w:t>
      </w:r>
      <w:r w:rsidR="00D830A6" w:rsidRPr="002B22CA">
        <w:rPr>
          <w:rFonts w:ascii="Angsana New" w:hAnsi="Angsana New"/>
          <w:sz w:val="30"/>
          <w:szCs w:val="30"/>
        </w:rPr>
        <w:t>0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Pr="002B22CA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="00D830A6" w:rsidRPr="002B22CA">
        <w:rPr>
          <w:rFonts w:ascii="Angsana New" w:hAnsi="Angsana New"/>
          <w:sz w:val="30"/>
          <w:szCs w:val="30"/>
        </w:rPr>
        <w:t>1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Pr="002B22CA">
        <w:rPr>
          <w:rFonts w:ascii="Angsana New" w:hAnsi="Angsana New" w:hint="cs"/>
          <w:sz w:val="30"/>
          <w:szCs w:val="30"/>
          <w:cs/>
        </w:rPr>
        <w:t>พฤษภาคม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="00CF50EF" w:rsidRPr="002B22CA">
        <w:rPr>
          <w:rFonts w:ascii="Angsana New" w:hAnsi="Angsana New"/>
          <w:sz w:val="30"/>
          <w:szCs w:val="30"/>
        </w:rPr>
        <w:t>2</w:t>
      </w:r>
      <w:r w:rsidR="00D130F3" w:rsidRPr="002B22CA">
        <w:rPr>
          <w:rFonts w:ascii="Angsana New" w:hAnsi="Angsana New"/>
          <w:sz w:val="30"/>
          <w:szCs w:val="30"/>
        </w:rPr>
        <w:t>5</w:t>
      </w:r>
      <w:r w:rsidR="00CF50EF" w:rsidRPr="002B22CA">
        <w:rPr>
          <w:rFonts w:ascii="Angsana New" w:hAnsi="Angsana New"/>
          <w:sz w:val="30"/>
          <w:szCs w:val="30"/>
        </w:rPr>
        <w:t>6</w:t>
      </w:r>
      <w:r w:rsidR="00D830A6" w:rsidRPr="002B22CA">
        <w:rPr>
          <w:rFonts w:ascii="Angsana New" w:hAnsi="Angsana New"/>
          <w:sz w:val="30"/>
          <w:szCs w:val="30"/>
        </w:rPr>
        <w:t>1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Pr="002B22CA">
        <w:rPr>
          <w:rFonts w:ascii="Angsana New" w:hAnsi="Angsana New" w:hint="cs"/>
          <w:sz w:val="30"/>
          <w:szCs w:val="30"/>
          <w:cs/>
        </w:rPr>
        <w:t>สิทธิประโยชน์ที่ได้รับ</w:t>
      </w:r>
      <w:r w:rsidR="00697E7C">
        <w:rPr>
          <w:rFonts w:ascii="Angsana New" w:hAnsi="Angsana New"/>
          <w:sz w:val="30"/>
          <w:szCs w:val="30"/>
        </w:rPr>
        <w:br/>
      </w:r>
      <w:r w:rsidRPr="002B22CA">
        <w:rPr>
          <w:rFonts w:ascii="Angsana New" w:hAnsi="Angsana New" w:hint="cs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2B22CA">
        <w:rPr>
          <w:rFonts w:ascii="Angsana New" w:hAnsi="Angsana New"/>
          <w:sz w:val="30"/>
          <w:szCs w:val="30"/>
          <w:cs/>
        </w:rPr>
        <w:t xml:space="preserve"> </w:t>
      </w:r>
      <w:r w:rsidRPr="002B22CA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</w:t>
      </w:r>
      <w:r w:rsidR="00697E7C">
        <w:rPr>
          <w:rFonts w:ascii="Angsana New" w:hAnsi="Angsana New"/>
          <w:sz w:val="30"/>
          <w:szCs w:val="30"/>
        </w:rPr>
        <w:br/>
      </w:r>
      <w:r w:rsidRPr="002B22CA">
        <w:rPr>
          <w:rFonts w:ascii="Angsana New" w:hAnsi="Angsana New" w:hint="cs"/>
          <w:sz w:val="30"/>
          <w:szCs w:val="30"/>
          <w:cs/>
        </w:rPr>
        <w:t>จากการประกอบกิจการนั้น</w:t>
      </w:r>
      <w:r w:rsidR="00422B34">
        <w:rPr>
          <w:rFonts w:ascii="Angsana New" w:hAnsi="Angsana New"/>
          <w:sz w:val="30"/>
          <w:szCs w:val="30"/>
        </w:rPr>
        <w:tab/>
      </w:r>
    </w:p>
    <w:p w14:paraId="2F040C20" w14:textId="77777777" w:rsidR="002B22CA" w:rsidRPr="002B22CA" w:rsidRDefault="002B22CA" w:rsidP="002B22CA">
      <w:pPr>
        <w:tabs>
          <w:tab w:val="clear" w:pos="907"/>
          <w:tab w:val="left" w:pos="900"/>
        </w:tabs>
        <w:spacing w:line="240" w:lineRule="auto"/>
        <w:ind w:left="900" w:right="-25"/>
        <w:jc w:val="thaiDistribute"/>
        <w:rPr>
          <w:rFonts w:ascii="Angsana New" w:hAnsi="Angsana New"/>
          <w:cs/>
        </w:rPr>
      </w:pPr>
    </w:p>
    <w:p w14:paraId="54834539" w14:textId="582492FE" w:rsidR="00697E7C" w:rsidRDefault="001A41DD" w:rsidP="0032601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990" w:right="18" w:hanging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22B34">
        <w:rPr>
          <w:rFonts w:ascii="Angsana New" w:hAnsi="Angsana New"/>
          <w:spacing w:val="-2"/>
          <w:sz w:val="30"/>
          <w:szCs w:val="30"/>
          <w:cs/>
        </w:rPr>
        <w:t>บริษัทได้รับการอนุมัติจากกรมสรรพากรให้ได้รับสิทธิประโยชน์ตามพระราชกฤษฎีกาออกตามความใน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>
        <w:rPr>
          <w:rFonts w:ascii="Angsana New" w:hAnsi="Angsana New"/>
          <w:spacing w:val="-2"/>
          <w:sz w:val="30"/>
          <w:szCs w:val="30"/>
        </w:rPr>
        <w:br/>
      </w:r>
      <w:r w:rsidRPr="00422B34">
        <w:rPr>
          <w:rFonts w:ascii="Angsana New" w:hAnsi="Angsana New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422B34">
        <w:rPr>
          <w:rFonts w:ascii="Angsana New" w:hAnsi="Angsana New"/>
          <w:spacing w:val="-2"/>
          <w:sz w:val="30"/>
          <w:szCs w:val="30"/>
        </w:rPr>
        <w:t>6</w:t>
      </w:r>
      <w:r w:rsidR="00877598" w:rsidRPr="00422B34">
        <w:rPr>
          <w:rFonts w:ascii="Angsana New" w:hAnsi="Angsana New"/>
          <w:spacing w:val="-2"/>
          <w:sz w:val="30"/>
          <w:szCs w:val="30"/>
        </w:rPr>
        <w:t>7</w:t>
      </w:r>
      <w:r w:rsidR="00D130F3" w:rsidRPr="00422B34">
        <w:rPr>
          <w:rFonts w:ascii="Angsana New" w:hAnsi="Angsana New"/>
          <w:spacing w:val="-2"/>
          <w:sz w:val="30"/>
          <w:szCs w:val="30"/>
        </w:rPr>
        <w:t>4</w:t>
      </w:r>
      <w:r w:rsidRPr="00422B34">
        <w:rPr>
          <w:rFonts w:ascii="Angsana New" w:hAnsi="Angsana New"/>
          <w:spacing w:val="-2"/>
          <w:sz w:val="30"/>
          <w:szCs w:val="30"/>
        </w:rPr>
        <w:t xml:space="preserve"> </w:t>
      </w:r>
      <w:r w:rsidRPr="00422B34">
        <w:rPr>
          <w:rFonts w:ascii="Angsana New" w:hAnsi="Angsana New"/>
          <w:spacing w:val="-2"/>
          <w:sz w:val="30"/>
          <w:szCs w:val="30"/>
          <w:cs/>
        </w:rPr>
        <w:t>พ.ศ.</w:t>
      </w:r>
      <w:r w:rsidR="00CF50EF" w:rsidRPr="00422B34">
        <w:rPr>
          <w:rFonts w:ascii="Angsana New" w:hAnsi="Angsana New"/>
          <w:spacing w:val="-2"/>
          <w:sz w:val="30"/>
          <w:szCs w:val="30"/>
        </w:rPr>
        <w:t>2</w:t>
      </w:r>
      <w:r w:rsidR="00D130F3" w:rsidRPr="00422B34">
        <w:rPr>
          <w:rFonts w:ascii="Angsana New" w:hAnsi="Angsana New"/>
          <w:spacing w:val="-2"/>
          <w:sz w:val="30"/>
          <w:szCs w:val="30"/>
        </w:rPr>
        <w:t>5</w:t>
      </w:r>
      <w:r w:rsidR="00CF50EF" w:rsidRPr="00422B34">
        <w:rPr>
          <w:rFonts w:ascii="Angsana New" w:hAnsi="Angsana New"/>
          <w:spacing w:val="-2"/>
          <w:sz w:val="30"/>
          <w:szCs w:val="30"/>
        </w:rPr>
        <w:t>6</w:t>
      </w:r>
      <w:r w:rsidR="00D830A6" w:rsidRPr="00422B34">
        <w:rPr>
          <w:rFonts w:ascii="Angsana New" w:hAnsi="Angsana New"/>
          <w:spacing w:val="-2"/>
          <w:sz w:val="30"/>
          <w:szCs w:val="30"/>
        </w:rPr>
        <w:t>1</w:t>
      </w:r>
      <w:r w:rsidRPr="00422B34">
        <w:rPr>
          <w:rFonts w:ascii="Angsana New" w:hAnsi="Angsana New"/>
          <w:spacing w:val="-2"/>
          <w:sz w:val="30"/>
          <w:szCs w:val="30"/>
          <w:cs/>
        </w:rPr>
        <w:t xml:space="preserve"> ในฐานะที่เป็น</w:t>
      </w:r>
      <w:r w:rsidRPr="00422B34">
        <w:rPr>
          <w:rFonts w:ascii="Angsana New" w:hAnsi="Angsana New" w:hint="cs"/>
          <w:spacing w:val="-2"/>
          <w:sz w:val="30"/>
          <w:szCs w:val="30"/>
          <w:cs/>
        </w:rPr>
        <w:t>ศูนย์กลางธุรกิจระหว่าง</w:t>
      </w:r>
      <w:r w:rsidR="001F2E93" w:rsidRPr="00422B34">
        <w:rPr>
          <w:rFonts w:ascii="Angsana New" w:hAnsi="Angsana New"/>
          <w:spacing w:val="-2"/>
          <w:sz w:val="30"/>
          <w:szCs w:val="30"/>
        </w:rPr>
        <w:t xml:space="preserve"> </w:t>
      </w:r>
      <w:r w:rsidRPr="00422B34">
        <w:rPr>
          <w:rFonts w:ascii="Angsana New" w:hAnsi="Angsana New" w:hint="cs"/>
          <w:spacing w:val="-2"/>
          <w:sz w:val="30"/>
          <w:szCs w:val="30"/>
          <w:cs/>
        </w:rPr>
        <w:t>ประเทศ</w:t>
      </w:r>
      <w:r w:rsidRPr="00422B34">
        <w:rPr>
          <w:rFonts w:ascii="Angsana New" w:hAnsi="Angsana New"/>
          <w:spacing w:val="-2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 w:rsidRPr="00422B34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422B34">
        <w:rPr>
          <w:rFonts w:ascii="Angsana New" w:hAnsi="Angsana New"/>
          <w:spacing w:val="-2"/>
          <w:sz w:val="30"/>
          <w:szCs w:val="30"/>
          <w:cs/>
        </w:rPr>
        <w:t>ปี</w:t>
      </w:r>
      <w:r w:rsidR="00842835" w:rsidRPr="00422B34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Pr="00422B34">
        <w:rPr>
          <w:rFonts w:ascii="Angsana New" w:hAnsi="Angsana New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422B34">
        <w:rPr>
          <w:rFonts w:ascii="Angsana New" w:hAnsi="Angsana New"/>
          <w:spacing w:val="-2"/>
          <w:sz w:val="30"/>
          <w:szCs w:val="30"/>
        </w:rPr>
        <w:t>1</w:t>
      </w:r>
      <w:r w:rsidRPr="00422B3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22B34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422B3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F50EF" w:rsidRPr="00422B34">
        <w:rPr>
          <w:rFonts w:ascii="Angsana New" w:hAnsi="Angsana New"/>
          <w:spacing w:val="-2"/>
          <w:sz w:val="30"/>
          <w:szCs w:val="30"/>
        </w:rPr>
        <w:t>2</w:t>
      </w:r>
      <w:r w:rsidR="00D130F3" w:rsidRPr="00422B34">
        <w:rPr>
          <w:rFonts w:ascii="Angsana New" w:hAnsi="Angsana New"/>
          <w:spacing w:val="-2"/>
          <w:sz w:val="30"/>
          <w:szCs w:val="30"/>
        </w:rPr>
        <w:t>5</w:t>
      </w:r>
      <w:r w:rsidR="00CF50EF" w:rsidRPr="00422B34">
        <w:rPr>
          <w:rFonts w:ascii="Angsana New" w:hAnsi="Angsana New"/>
          <w:spacing w:val="-2"/>
          <w:sz w:val="30"/>
          <w:szCs w:val="30"/>
        </w:rPr>
        <w:t>62</w:t>
      </w:r>
      <w:r w:rsidRPr="00422B34">
        <w:rPr>
          <w:rFonts w:ascii="Angsana New" w:hAnsi="Angsana New"/>
          <w:spacing w:val="-2"/>
          <w:sz w:val="30"/>
          <w:szCs w:val="30"/>
          <w:cs/>
        </w:rPr>
        <w:t xml:space="preserve"> เนื่องจากเป็นกิจการ</w:t>
      </w:r>
      <w:r w:rsidR="00697E7C">
        <w:rPr>
          <w:rFonts w:ascii="Angsana New" w:hAnsi="Angsana New"/>
          <w:spacing w:val="-2"/>
          <w:sz w:val="30"/>
          <w:szCs w:val="30"/>
        </w:rPr>
        <w:br/>
      </w:r>
      <w:r w:rsidRPr="00422B34">
        <w:rPr>
          <w:rFonts w:ascii="Angsana New" w:hAnsi="Angsana New"/>
          <w:spacing w:val="-2"/>
          <w:sz w:val="30"/>
          <w:szCs w:val="30"/>
          <w:cs/>
        </w:rPr>
        <w:t>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>
        <w:rPr>
          <w:rFonts w:ascii="Angsana New" w:hAnsi="Angsana New"/>
          <w:spacing w:val="-2"/>
          <w:sz w:val="30"/>
          <w:szCs w:val="30"/>
        </w:rPr>
        <w:br/>
      </w:r>
      <w:r w:rsidRPr="00422B34">
        <w:rPr>
          <w:rFonts w:ascii="Angsana New" w:hAnsi="Angsana New" w:hint="cs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97E7C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4B2ACE39" w14:textId="00762A1F" w:rsidR="00422B34" w:rsidRDefault="00382CBD" w:rsidP="00083B8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810" w:right="18"/>
        <w:jc w:val="thaiDistribute"/>
        <w:rPr>
          <w:rFonts w:ascii="Angsana New" w:hAnsi="Angsana New"/>
          <w:sz w:val="30"/>
          <w:szCs w:val="30"/>
        </w:rPr>
      </w:pPr>
      <w:r w:rsidRPr="00697E7C">
        <w:rPr>
          <w:rFonts w:ascii="Angsana New" w:hAnsi="Angsana New" w:hint="cs"/>
          <w:sz w:val="30"/>
          <w:szCs w:val="30"/>
          <w:cs/>
        </w:rPr>
        <w:lastRenderedPageBreak/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697E7C">
        <w:rPr>
          <w:rFonts w:ascii="Angsana New" w:hAnsi="Angsana New"/>
          <w:sz w:val="30"/>
          <w:szCs w:val="30"/>
        </w:rPr>
        <w:br/>
      </w:r>
      <w:r w:rsidRPr="00697E7C">
        <w:rPr>
          <w:rFonts w:ascii="Angsana New" w:hAnsi="Angsana New" w:hint="cs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</w:t>
      </w:r>
      <w:r w:rsidR="00697E7C">
        <w:rPr>
          <w:rFonts w:ascii="Angsana New" w:hAnsi="Angsana New"/>
          <w:sz w:val="30"/>
          <w:szCs w:val="30"/>
        </w:rPr>
        <w:br/>
      </w:r>
      <w:r w:rsidRPr="00697E7C">
        <w:rPr>
          <w:rFonts w:ascii="Angsana New" w:hAnsi="Angsana New" w:hint="cs"/>
          <w:sz w:val="30"/>
          <w:szCs w:val="30"/>
          <w:cs/>
        </w:rPr>
        <w:t>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</w:t>
      </w:r>
      <w:r w:rsidR="00697E7C">
        <w:rPr>
          <w:rFonts w:ascii="Angsana New" w:hAnsi="Angsana New"/>
          <w:sz w:val="30"/>
          <w:szCs w:val="30"/>
        </w:rPr>
        <w:br/>
      </w:r>
      <w:r w:rsidRPr="00697E7C">
        <w:rPr>
          <w:rFonts w:ascii="Angsana New" w:hAnsi="Angsana New" w:hint="cs"/>
          <w:sz w:val="30"/>
          <w:szCs w:val="30"/>
          <w:cs/>
        </w:rPr>
        <w:t>ซึ่งเป็นบุคคลภายนอก</w:t>
      </w:r>
    </w:p>
    <w:p w14:paraId="503A9C76" w14:textId="77777777" w:rsidR="00697E7C" w:rsidRPr="00697E7C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450" w:right="108"/>
        <w:jc w:val="thaiDistribute"/>
        <w:rPr>
          <w:rFonts w:ascii="Angsana New" w:hAnsi="Angsana New"/>
          <w:sz w:val="30"/>
          <w:szCs w:val="30"/>
          <w:cs/>
        </w:rPr>
      </w:pPr>
    </w:p>
    <w:p w14:paraId="3648657D" w14:textId="6921A7AF" w:rsidR="0077024E" w:rsidRPr="00144E97" w:rsidRDefault="0077024E" w:rsidP="00FE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hanging="9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842835">
        <w:rPr>
          <w:rFonts w:ascii="Angsana New" w:hAnsi="Angsana New"/>
          <w:sz w:val="30"/>
          <w:szCs w:val="30"/>
        </w:rPr>
        <w:t xml:space="preserve">30 </w:t>
      </w:r>
      <w:r w:rsidR="00842835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</w:t>
      </w:r>
      <w:r w:rsidR="00CA555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และ </w:t>
      </w:r>
      <w:r w:rsidRPr="00D130F3">
        <w:rPr>
          <w:rFonts w:ascii="Angsana New" w:hAnsi="Angsana New"/>
          <w:sz w:val="30"/>
          <w:szCs w:val="30"/>
        </w:rPr>
        <w:t>3</w:t>
      </w:r>
      <w:r w:rsidRPr="00D830A6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CA5551">
        <w:rPr>
          <w:rFonts w:ascii="Angsana New" w:hAnsi="Angsana New"/>
          <w:sz w:val="30"/>
          <w:szCs w:val="30"/>
        </w:rPr>
        <w:t>4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14:paraId="276CAE6F" w14:textId="77777777" w:rsidR="00B85EE4" w:rsidRPr="00446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88"/>
      </w:tblGrid>
      <w:tr w:rsidR="00B85EE4" w:rsidRPr="00144E97" w14:paraId="5B64F681" w14:textId="77777777" w:rsidTr="00697E7C">
        <w:tc>
          <w:tcPr>
            <w:tcW w:w="3870" w:type="dxa"/>
          </w:tcPr>
          <w:p w14:paraId="0F6CB1B8" w14:textId="77777777"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57EA87B4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144E97" w14:paraId="3577B350" w14:textId="77777777" w:rsidTr="00697E7C">
        <w:tc>
          <w:tcPr>
            <w:tcW w:w="3870" w:type="dxa"/>
          </w:tcPr>
          <w:p w14:paraId="4B51A534" w14:textId="77777777"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63B9CC7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23880D6C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7024E" w:rsidRPr="00144E97" w14:paraId="700C5680" w14:textId="77777777" w:rsidTr="00697E7C">
        <w:tc>
          <w:tcPr>
            <w:tcW w:w="3870" w:type="dxa"/>
          </w:tcPr>
          <w:p w14:paraId="4C26DE0D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217856" w14:textId="4887EFDE" w:rsidR="0077024E" w:rsidRPr="00144E97" w:rsidRDefault="00842835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49A984" w14:textId="1C47F10A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1B8DBF" w14:textId="725F9BA2" w:rsidR="0077024E" w:rsidRPr="00144E97" w:rsidRDefault="00842835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E806E18" w14:textId="7712AABA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71782" w:rsidRPr="00144E97" w14:paraId="08EFE5AD" w14:textId="77777777" w:rsidTr="00697E7C">
        <w:tc>
          <w:tcPr>
            <w:tcW w:w="3870" w:type="dxa"/>
          </w:tcPr>
          <w:p w14:paraId="245F5DCB" w14:textId="77777777"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9E00CC" w14:textId="07370B01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CA555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00A2EB" w14:textId="5C1382DE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CA555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EE990B" w14:textId="056E5044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CA555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A61E737" w14:textId="3B28EE8F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CA555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71782" w:rsidRPr="00144E97" w14:paraId="2D317AD4" w14:textId="77777777" w:rsidTr="00697E7C">
        <w:trPr>
          <w:trHeight w:val="362"/>
        </w:trPr>
        <w:tc>
          <w:tcPr>
            <w:tcW w:w="3870" w:type="dxa"/>
          </w:tcPr>
          <w:p w14:paraId="764AD644" w14:textId="77777777"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300AE64A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5551" w:rsidRPr="00144E97" w14:paraId="75DAEE2D" w14:textId="77777777" w:rsidTr="00697E7C">
        <w:trPr>
          <w:trHeight w:val="308"/>
        </w:trPr>
        <w:tc>
          <w:tcPr>
            <w:tcW w:w="3870" w:type="dxa"/>
          </w:tcPr>
          <w:p w14:paraId="5E41D79A" w14:textId="77777777" w:rsidR="00CA5551" w:rsidRPr="00144E97" w:rsidRDefault="00CA5551" w:rsidP="00CA555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EF91ED1" w14:textId="70179707" w:rsidR="00CA5551" w:rsidRPr="00EA6DBA" w:rsidRDefault="005F0ACE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580,18</w:t>
            </w:r>
            <w:r w:rsidR="00422B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1FF2AB" w14:textId="77777777" w:rsidR="00CA5551" w:rsidRPr="00144E97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D738C" w14:textId="64E9F25E" w:rsidR="00CA5551" w:rsidRPr="00C8760F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550,540</w:t>
            </w:r>
          </w:p>
        </w:tc>
        <w:tc>
          <w:tcPr>
            <w:tcW w:w="270" w:type="dxa"/>
          </w:tcPr>
          <w:p w14:paraId="73368B23" w14:textId="77777777" w:rsidR="00CA5551" w:rsidRPr="00144E97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4B049" w14:textId="03288B15" w:rsidR="00CA5551" w:rsidRPr="00EA6DBA" w:rsidRDefault="005F0ACE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(290,63</w:t>
            </w:r>
            <w:r w:rsidR="00422B3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6B89A9" w14:textId="77777777" w:rsidR="00CA5551" w:rsidRPr="00144E97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8CC128" w14:textId="0D97DBC8" w:rsidR="00CA5551" w:rsidRPr="00C8760F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(340,132)</w:t>
            </w:r>
          </w:p>
        </w:tc>
      </w:tr>
      <w:tr w:rsidR="00CA5551" w:rsidRPr="00144E97" w14:paraId="13D4F894" w14:textId="77777777" w:rsidTr="00697E7C">
        <w:tc>
          <w:tcPr>
            <w:tcW w:w="3870" w:type="dxa"/>
          </w:tcPr>
          <w:p w14:paraId="6AF01B99" w14:textId="77777777" w:rsidR="00CA5551" w:rsidRPr="00144E97" w:rsidRDefault="00CA5551" w:rsidP="00CA555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185FA21D" w14:textId="19A7EC2C" w:rsidR="00CA5551" w:rsidRPr="00AD43F9" w:rsidRDefault="005F0ACE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(290,63</w:t>
            </w:r>
            <w:r w:rsidR="00422B3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27DAEACF" w14:textId="77777777" w:rsidR="00CA5551" w:rsidRPr="00144E97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ECA7D" w14:textId="7FC95817" w:rsidR="00CA5551" w:rsidRPr="00C8760F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(340,132)</w:t>
            </w:r>
          </w:p>
        </w:tc>
        <w:tc>
          <w:tcPr>
            <w:tcW w:w="270" w:type="dxa"/>
          </w:tcPr>
          <w:p w14:paraId="795AD53B" w14:textId="77777777" w:rsidR="00CA5551" w:rsidRPr="00144E97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31EA3" w14:textId="68A233CD" w:rsidR="00CA5551" w:rsidRPr="00EA6DBA" w:rsidRDefault="005F0ACE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290,63</w:t>
            </w:r>
            <w:r w:rsidR="00422B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EAB23C3" w14:textId="77777777" w:rsidR="00CA5551" w:rsidRPr="00144E97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87D3CC" w14:textId="3DB6D887" w:rsidR="00CA5551" w:rsidRPr="00C8760F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340,132</w:t>
            </w:r>
          </w:p>
        </w:tc>
      </w:tr>
      <w:tr w:rsidR="00CA5551" w:rsidRPr="00144E97" w14:paraId="776178DC" w14:textId="77777777" w:rsidTr="00697E7C">
        <w:tc>
          <w:tcPr>
            <w:tcW w:w="3870" w:type="dxa"/>
          </w:tcPr>
          <w:p w14:paraId="6C50F378" w14:textId="1ABFAC86" w:rsidR="00CA5551" w:rsidRPr="00144E97" w:rsidRDefault="00CA5551" w:rsidP="00CA555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6D35BAC5" w:rsidR="00CA5551" w:rsidRPr="00EA6DBA" w:rsidRDefault="005F0ACE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289,550</w:t>
            </w:r>
          </w:p>
        </w:tc>
        <w:tc>
          <w:tcPr>
            <w:tcW w:w="270" w:type="dxa"/>
          </w:tcPr>
          <w:p w14:paraId="297F2B0D" w14:textId="77777777" w:rsidR="00CA5551" w:rsidRPr="00EA6DB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3C9D47CB" w:rsidR="00CA5551" w:rsidRPr="00C8760F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210,408</w:t>
            </w:r>
          </w:p>
        </w:tc>
        <w:tc>
          <w:tcPr>
            <w:tcW w:w="270" w:type="dxa"/>
          </w:tcPr>
          <w:p w14:paraId="29603EAA" w14:textId="77777777" w:rsidR="00CA5551" w:rsidRPr="00144E9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41A969DF" w:rsidR="00CA5551" w:rsidRPr="00144E97" w:rsidRDefault="005F0ACE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31AFA" w14:textId="77777777" w:rsidR="00CA5551" w:rsidRPr="00EA6DBA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25B826FA" w:rsidR="00CA5551" w:rsidRPr="00240876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71667812" w14:textId="77777777" w:rsidR="00446EE4" w:rsidRDefault="00446EE4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88"/>
      </w:tblGrid>
      <w:tr w:rsidR="00B85EE4" w:rsidRPr="00144E97" w14:paraId="0230C157" w14:textId="77777777" w:rsidTr="00697E7C">
        <w:tc>
          <w:tcPr>
            <w:tcW w:w="3870" w:type="dxa"/>
          </w:tcPr>
          <w:p w14:paraId="03194DE4" w14:textId="77777777" w:rsidR="00B85EE4" w:rsidRPr="006D5404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</w:pPr>
          </w:p>
        </w:tc>
        <w:tc>
          <w:tcPr>
            <w:tcW w:w="5508" w:type="dxa"/>
            <w:gridSpan w:val="7"/>
          </w:tcPr>
          <w:p w14:paraId="7CCDE756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144E97" w14:paraId="39AF2A14" w14:textId="77777777" w:rsidTr="00697E7C">
        <w:tc>
          <w:tcPr>
            <w:tcW w:w="3870" w:type="dxa"/>
          </w:tcPr>
          <w:p w14:paraId="2375CACC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8F1C3AF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ECFDAB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37CC74F2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7024E" w:rsidRPr="00144E97" w14:paraId="4176A1AF" w14:textId="77777777" w:rsidTr="00697E7C">
        <w:tc>
          <w:tcPr>
            <w:tcW w:w="3870" w:type="dxa"/>
          </w:tcPr>
          <w:p w14:paraId="0FEE03A8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0EF4F6" w14:textId="037BD8B0" w:rsidR="0077024E" w:rsidRPr="00144E97" w:rsidRDefault="00842835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F3CBA9" w14:textId="3ECDF22D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CD8FA3F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51349" w14:textId="175998BE" w:rsidR="0077024E" w:rsidRPr="00144E97" w:rsidRDefault="00842835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CC1AD89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D2B4EB1" w14:textId="4068CE22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A5551" w:rsidRPr="00144E97" w14:paraId="59ADE6AB" w14:textId="77777777" w:rsidTr="00697E7C">
        <w:tc>
          <w:tcPr>
            <w:tcW w:w="3870" w:type="dxa"/>
          </w:tcPr>
          <w:p w14:paraId="7F25980D" w14:textId="77777777" w:rsidR="00CA5551" w:rsidRPr="00144E9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4736FD" w14:textId="5DA9348F" w:rsidR="00CA5551" w:rsidRPr="00144E9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CA5551" w:rsidRPr="00144E9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1D259" w14:textId="50609F4B" w:rsidR="00CA5551" w:rsidRPr="00144E9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16FAADF" w14:textId="77777777" w:rsidR="00CA5551" w:rsidRPr="00144E9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B27AC" w14:textId="18F30A3C" w:rsidR="00CA5551" w:rsidRPr="00144E9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52DB239" w14:textId="77777777" w:rsidR="00CA5551" w:rsidRPr="00144E9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51B0C25" w14:textId="2830D68C" w:rsidR="00CA5551" w:rsidRPr="00144E9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A5551" w:rsidRPr="00144E97" w14:paraId="71AA972F" w14:textId="77777777" w:rsidTr="00697E7C">
        <w:trPr>
          <w:trHeight w:val="362"/>
        </w:trPr>
        <w:tc>
          <w:tcPr>
            <w:tcW w:w="3870" w:type="dxa"/>
          </w:tcPr>
          <w:p w14:paraId="7F77184A" w14:textId="77777777" w:rsidR="00CA5551" w:rsidRPr="00144E9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16EBDDD9" w14:textId="77777777" w:rsidR="00CA5551" w:rsidRPr="00144E97" w:rsidRDefault="00CA5551" w:rsidP="00C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5551" w:rsidRPr="00144E97" w14:paraId="089FF4EB" w14:textId="77777777" w:rsidTr="00697E7C">
        <w:tc>
          <w:tcPr>
            <w:tcW w:w="3870" w:type="dxa"/>
          </w:tcPr>
          <w:p w14:paraId="3876DF9C" w14:textId="77777777" w:rsidR="00CA5551" w:rsidRPr="00144E97" w:rsidRDefault="00CA5551" w:rsidP="00CA5551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6D2F20" w14:textId="1B4F6489" w:rsidR="00CA5551" w:rsidRPr="00EA6DBA" w:rsidRDefault="005F0ACE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115,400</w:t>
            </w:r>
          </w:p>
        </w:tc>
        <w:tc>
          <w:tcPr>
            <w:tcW w:w="270" w:type="dxa"/>
          </w:tcPr>
          <w:p w14:paraId="4EB5B517" w14:textId="77777777" w:rsidR="00CA5551" w:rsidRPr="00144E97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124B9" w14:textId="6014B23F" w:rsidR="00CA5551" w:rsidRPr="00EA6DB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115,497</w:t>
            </w:r>
          </w:p>
        </w:tc>
        <w:tc>
          <w:tcPr>
            <w:tcW w:w="270" w:type="dxa"/>
          </w:tcPr>
          <w:p w14:paraId="5D1AA03A" w14:textId="77777777" w:rsidR="00CA5551" w:rsidRPr="00144E97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1B4CC" w14:textId="1EC52CC0" w:rsidR="00CA5551" w:rsidRPr="00EA6DBA" w:rsidRDefault="005F0ACE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(30,217)</w:t>
            </w:r>
          </w:p>
        </w:tc>
        <w:tc>
          <w:tcPr>
            <w:tcW w:w="270" w:type="dxa"/>
          </w:tcPr>
          <w:p w14:paraId="4801ED3F" w14:textId="77777777" w:rsidR="00CA5551" w:rsidRPr="00EA6DB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CF75C63" w14:textId="623D3231" w:rsidR="00CA5551" w:rsidRPr="00EA6DB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(37,556)</w:t>
            </w:r>
          </w:p>
        </w:tc>
      </w:tr>
      <w:tr w:rsidR="00CA5551" w:rsidRPr="00144E97" w14:paraId="2FF7DC92" w14:textId="77777777" w:rsidTr="00697E7C">
        <w:tc>
          <w:tcPr>
            <w:tcW w:w="3870" w:type="dxa"/>
          </w:tcPr>
          <w:p w14:paraId="7B83A2A0" w14:textId="77777777" w:rsidR="00CA5551" w:rsidRPr="00144E97" w:rsidRDefault="00CA5551" w:rsidP="00CA5551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0402CA5E" w14:textId="75F05E75" w:rsidR="00CA5551" w:rsidRPr="00EA6DBA" w:rsidRDefault="005F0ACE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(30,217)</w:t>
            </w:r>
          </w:p>
        </w:tc>
        <w:tc>
          <w:tcPr>
            <w:tcW w:w="270" w:type="dxa"/>
          </w:tcPr>
          <w:p w14:paraId="7A1A1D89" w14:textId="77777777" w:rsidR="00CA5551" w:rsidRPr="00144E97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C031C" w14:textId="2C5201F0" w:rsidR="00CA5551" w:rsidRPr="00EA6DB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2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(37,556)</w:t>
            </w:r>
          </w:p>
        </w:tc>
        <w:tc>
          <w:tcPr>
            <w:tcW w:w="270" w:type="dxa"/>
          </w:tcPr>
          <w:p w14:paraId="37402A34" w14:textId="77777777" w:rsidR="00CA5551" w:rsidRPr="00144E97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FEF59" w14:textId="0D528AF5" w:rsidR="00CA5551" w:rsidRPr="00EA6DBA" w:rsidRDefault="005F0ACE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30,217</w:t>
            </w:r>
          </w:p>
        </w:tc>
        <w:tc>
          <w:tcPr>
            <w:tcW w:w="270" w:type="dxa"/>
          </w:tcPr>
          <w:p w14:paraId="19ADF6BC" w14:textId="77777777" w:rsidR="00CA5551" w:rsidRPr="00EA6DB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DF5620" w14:textId="0CFCC0B7" w:rsidR="00CA5551" w:rsidRPr="00EA6DBA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37,556</w:t>
            </w:r>
          </w:p>
        </w:tc>
      </w:tr>
      <w:tr w:rsidR="00CA5551" w:rsidRPr="00144E97" w14:paraId="4B2F3273" w14:textId="77777777" w:rsidTr="00697E7C">
        <w:tc>
          <w:tcPr>
            <w:tcW w:w="3870" w:type="dxa"/>
          </w:tcPr>
          <w:p w14:paraId="52D5A9CD" w14:textId="77777777" w:rsidR="00CA5551" w:rsidRPr="00144E97" w:rsidRDefault="00CA5551" w:rsidP="00CA5551">
            <w:pPr>
              <w:spacing w:line="360" w:lineRule="exact"/>
              <w:ind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2164B47A" w:rsidR="00CA5551" w:rsidRPr="00C06591" w:rsidRDefault="005F0ACE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85,183</w:t>
            </w:r>
          </w:p>
        </w:tc>
        <w:tc>
          <w:tcPr>
            <w:tcW w:w="270" w:type="dxa"/>
          </w:tcPr>
          <w:p w14:paraId="4F61D245" w14:textId="77777777" w:rsidR="00CA5551" w:rsidRPr="00C06591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41AB8AFF" w:rsidR="00CA5551" w:rsidRPr="00C06591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77,941</w:t>
            </w:r>
          </w:p>
        </w:tc>
        <w:tc>
          <w:tcPr>
            <w:tcW w:w="270" w:type="dxa"/>
          </w:tcPr>
          <w:p w14:paraId="1E06E2C8" w14:textId="77777777" w:rsidR="00CA5551" w:rsidRPr="00C06591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32A99E3D" w:rsidR="00CA5551" w:rsidRPr="00C06591" w:rsidRDefault="005F0ACE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B29FC" w14:textId="77777777" w:rsidR="00CA5551" w:rsidRPr="00C06591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15535A43" w:rsidR="00CA5551" w:rsidRPr="00C06591" w:rsidRDefault="00CA5551" w:rsidP="00CA5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446EE4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20"/>
          <w:szCs w:val="20"/>
        </w:rPr>
      </w:pPr>
    </w:p>
    <w:p w14:paraId="0F207D31" w14:textId="77777777" w:rsidR="00763552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76800E9F" w:rsidR="0077024E" w:rsidRPr="006B50A7" w:rsidRDefault="0077024E" w:rsidP="00326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84283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เก้าเดือน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สิ้นสุดวันที่</w:t>
      </w:r>
      <w:r w:rsidR="0028011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84283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30 </w:t>
      </w:r>
      <w:r w:rsidR="0084283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CA555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5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1F1A56A" w14:textId="77777777" w:rsidR="005D732C" w:rsidRPr="00446EE4" w:rsidRDefault="005D732C" w:rsidP="005D7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08"/>
        <w:gridCol w:w="270"/>
        <w:gridCol w:w="1080"/>
        <w:gridCol w:w="270"/>
        <w:gridCol w:w="1080"/>
        <w:gridCol w:w="270"/>
        <w:gridCol w:w="1080"/>
      </w:tblGrid>
      <w:tr w:rsidR="00252B83" w14:paraId="1706476D" w14:textId="77777777" w:rsidTr="00FE0307">
        <w:trPr>
          <w:trHeight w:val="272"/>
          <w:tblHeader/>
        </w:trPr>
        <w:tc>
          <w:tcPr>
            <w:tcW w:w="4320" w:type="dxa"/>
          </w:tcPr>
          <w:p w14:paraId="71F425EA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8" w:type="dxa"/>
            <w:gridSpan w:val="7"/>
            <w:vAlign w:val="bottom"/>
          </w:tcPr>
          <w:p w14:paraId="5CF751B4" w14:textId="2530250E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2B83" w14:paraId="2DFF0300" w14:textId="77777777" w:rsidTr="00FE0307">
        <w:trPr>
          <w:trHeight w:val="1099"/>
          <w:tblHeader/>
        </w:trPr>
        <w:tc>
          <w:tcPr>
            <w:tcW w:w="4320" w:type="dxa"/>
          </w:tcPr>
          <w:p w14:paraId="61CCD76D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A715E85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43D9B3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038982" w14:textId="287AD50F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679CDFFC" w14:textId="77777777" w:rsidR="00252B83" w:rsidRPr="00612C2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849A6B0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C8C53C8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76C8B7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52B83" w14:paraId="19C686E7" w14:textId="77777777" w:rsidTr="00FE0307">
        <w:trPr>
          <w:trHeight w:val="1099"/>
          <w:tblHeader/>
        </w:trPr>
        <w:tc>
          <w:tcPr>
            <w:tcW w:w="4320" w:type="dxa"/>
          </w:tcPr>
          <w:p w14:paraId="457C4D7E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1324477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728CFC7" w14:textId="4CB5B01E" w:rsidR="00252B83" w:rsidRP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2B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08" w:type="dxa"/>
            <w:vAlign w:val="bottom"/>
          </w:tcPr>
          <w:p w14:paraId="1B0725EE" w14:textId="7CF4F954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C46D8AD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F34E0C" w14:textId="6388E27F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35CA1B15" w14:textId="77777777" w:rsidR="00252B83" w:rsidRPr="00612C2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57DB5BE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270" w:type="dxa"/>
            <w:vAlign w:val="bottom"/>
          </w:tcPr>
          <w:p w14:paraId="62B20DF1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78A107" w14:textId="5D0E15E8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252B83" w14:paraId="3172A8FC" w14:textId="77777777" w:rsidTr="00FE0307">
        <w:tc>
          <w:tcPr>
            <w:tcW w:w="4320" w:type="dxa"/>
          </w:tcPr>
          <w:p w14:paraId="5C338F3E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7"/>
          </w:tcPr>
          <w:p w14:paraId="4FB36D3D" w14:textId="4D242051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2B83" w14:paraId="28190661" w14:textId="77777777" w:rsidTr="00FE0307">
        <w:tc>
          <w:tcPr>
            <w:tcW w:w="4320" w:type="dxa"/>
          </w:tcPr>
          <w:p w14:paraId="60DA36C9" w14:textId="63A66D62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A55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8" w:type="dxa"/>
          </w:tcPr>
          <w:p w14:paraId="2E749BCE" w14:textId="77777777" w:rsidR="00252B83" w:rsidRPr="006E384F" w:rsidRDefault="00252B83" w:rsidP="0084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A89FF0F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AB865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0BB47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D82AA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A6E81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E0DEC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2B83" w14:paraId="25B70BE5" w14:textId="77777777" w:rsidTr="00FE0307">
        <w:tc>
          <w:tcPr>
            <w:tcW w:w="4320" w:type="dxa"/>
          </w:tcPr>
          <w:p w14:paraId="1059847C" w14:textId="73F53AB2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</w:tcPr>
          <w:p w14:paraId="553C3A6C" w14:textId="77777777" w:rsidR="00252B83" w:rsidRPr="006E384F" w:rsidRDefault="00252B83" w:rsidP="0084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29A35FA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56B25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81300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DE002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793FB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4C35A" w14:textId="77777777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C3BB7" w14:paraId="1D272F8B" w14:textId="77777777" w:rsidTr="00FE0307">
        <w:tc>
          <w:tcPr>
            <w:tcW w:w="4320" w:type="dxa"/>
          </w:tcPr>
          <w:p w14:paraId="7A500C81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6BFCB988" w14:textId="30F2222B" w:rsidR="009C3BB7" w:rsidRPr="001D6CFC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59667C3C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BB8DDF1" w14:textId="6444520E" w:rsidR="009C3BB7" w:rsidRPr="00F13916" w:rsidRDefault="005F0ACE" w:rsidP="00FE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(19,998)</w:t>
            </w:r>
          </w:p>
        </w:tc>
        <w:tc>
          <w:tcPr>
            <w:tcW w:w="270" w:type="dxa"/>
          </w:tcPr>
          <w:p w14:paraId="5C208A04" w14:textId="77777777" w:rsidR="009C3BB7" w:rsidRPr="00EA6DB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5BA793" w14:textId="351810BE" w:rsidR="009C3BB7" w:rsidRPr="00EA6DB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14:paraId="4238905D" w14:textId="77777777" w:rsidR="009C3BB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071116" w14:textId="480F175E" w:rsidR="009C3BB7" w:rsidRPr="00EA6DB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403,622</w:t>
            </w:r>
          </w:p>
        </w:tc>
      </w:tr>
      <w:tr w:rsidR="009C3BB7" w:rsidRPr="002E100D" w14:paraId="66469434" w14:textId="77777777" w:rsidTr="00FE0307">
        <w:trPr>
          <w:trHeight w:val="326"/>
        </w:trPr>
        <w:tc>
          <w:tcPr>
            <w:tcW w:w="4320" w:type="dxa"/>
          </w:tcPr>
          <w:p w14:paraId="0357A3F8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08" w:type="dxa"/>
          </w:tcPr>
          <w:p w14:paraId="50CFB242" w14:textId="5415883D" w:rsidR="009C3BB7" w:rsidRPr="001D6CFC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70" w:type="dxa"/>
          </w:tcPr>
          <w:p w14:paraId="4AF662CC" w14:textId="77777777" w:rsidR="009C3BB7" w:rsidRPr="002E100D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2A64C" w14:textId="2C0CDE92" w:rsidR="009C3BB7" w:rsidRPr="001D6CFC" w:rsidRDefault="005F0ACE" w:rsidP="00FE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5,740</w:t>
            </w:r>
          </w:p>
        </w:tc>
        <w:tc>
          <w:tcPr>
            <w:tcW w:w="270" w:type="dxa"/>
          </w:tcPr>
          <w:p w14:paraId="0F4A79C0" w14:textId="77777777" w:rsidR="009C3BB7" w:rsidRPr="002E100D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F09B01" w14:textId="77471A51" w:rsidR="009C3BB7" w:rsidRPr="00EA6DB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437759C4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F7349" w14:textId="66704AC6" w:rsidR="009C3BB7" w:rsidRPr="00EA6DB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58,50</w:t>
            </w:r>
            <w:r w:rsidR="006E040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C3BB7" w14:paraId="49DF9880" w14:textId="77777777" w:rsidTr="00FE0307">
        <w:tc>
          <w:tcPr>
            <w:tcW w:w="4320" w:type="dxa"/>
          </w:tcPr>
          <w:p w14:paraId="3CB0832E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08" w:type="dxa"/>
          </w:tcPr>
          <w:p w14:paraId="5AA551F4" w14:textId="591863FA" w:rsidR="009C3BB7" w:rsidRPr="001D6CFC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1345DA1B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9CCF6D3" w14:textId="04C347B5" w:rsidR="009C3BB7" w:rsidRPr="001D6CFC" w:rsidRDefault="005F0ACE" w:rsidP="00FE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4,021</w:t>
            </w:r>
          </w:p>
        </w:tc>
        <w:tc>
          <w:tcPr>
            <w:tcW w:w="270" w:type="dxa"/>
          </w:tcPr>
          <w:p w14:paraId="177648AB" w14:textId="77777777" w:rsidR="009C3BB7" w:rsidRPr="00063DCB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E73CE" w14:textId="5DF8DAE0" w:rsidR="009C3BB7" w:rsidRPr="00063DCB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(496)</w:t>
            </w:r>
          </w:p>
        </w:tc>
        <w:tc>
          <w:tcPr>
            <w:tcW w:w="270" w:type="dxa"/>
          </w:tcPr>
          <w:p w14:paraId="1E3D7BB5" w14:textId="77777777" w:rsidR="009C3BB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F8860" w14:textId="578DBB0D" w:rsidR="009C3BB7" w:rsidRPr="00063DCB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19,14</w:t>
            </w:r>
            <w:r w:rsidR="006E040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C3BB7" w14:paraId="12A62BEE" w14:textId="77777777" w:rsidTr="00FE0307">
        <w:tc>
          <w:tcPr>
            <w:tcW w:w="4320" w:type="dxa"/>
          </w:tcPr>
          <w:p w14:paraId="21EA473C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08" w:type="dxa"/>
          </w:tcPr>
          <w:p w14:paraId="33BB8F61" w14:textId="17C0432B" w:rsidR="009C3BB7" w:rsidRPr="001D6CFC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14:paraId="3D785A20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D2647F4" w14:textId="52A294DD" w:rsidR="009C3BB7" w:rsidRPr="001D6CFC" w:rsidRDefault="005F0ACE" w:rsidP="00FE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33,230</w:t>
            </w:r>
          </w:p>
        </w:tc>
        <w:tc>
          <w:tcPr>
            <w:tcW w:w="270" w:type="dxa"/>
          </w:tcPr>
          <w:p w14:paraId="1148388B" w14:textId="77777777" w:rsidR="009C3BB7" w:rsidRPr="00EA6DB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ADE2E6" w14:textId="2EF1A7EE" w:rsidR="009C3BB7" w:rsidRPr="00EA6DB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270" w:type="dxa"/>
          </w:tcPr>
          <w:p w14:paraId="1BE64E75" w14:textId="77777777" w:rsidR="009C3BB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C8D50" w14:textId="3DA8691B" w:rsidR="009C3BB7" w:rsidRPr="00EA6DB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46,991</w:t>
            </w:r>
          </w:p>
        </w:tc>
      </w:tr>
      <w:tr w:rsidR="009C3BB7" w14:paraId="217542D6" w14:textId="77777777" w:rsidTr="00FE0307">
        <w:tc>
          <w:tcPr>
            <w:tcW w:w="4320" w:type="dxa"/>
          </w:tcPr>
          <w:p w14:paraId="0BEFF24D" w14:textId="3AA5194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008" w:type="dxa"/>
          </w:tcPr>
          <w:p w14:paraId="0F2F273A" w14:textId="45DD77D3" w:rsidR="009C3BB7" w:rsidRPr="001D6CFC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1F0098D7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4F42F7E" w14:textId="4235BF45" w:rsidR="009C3BB7" w:rsidRPr="001D6CFC" w:rsidRDefault="005F0ACE" w:rsidP="00FE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14:paraId="6C983045" w14:textId="77777777" w:rsidR="009C3BB7" w:rsidRPr="00EA6DB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80C1BA" w14:textId="07C4262A" w:rsidR="009C3BB7" w:rsidRPr="00EA6DB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5794BD62" w14:textId="77777777" w:rsidR="009C3BB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323704" w14:textId="0AAAF7C3" w:rsidR="009C3BB7" w:rsidRPr="00EA6DB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15,85</w:t>
            </w:r>
            <w:r w:rsidR="006E040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C3BB7" w14:paraId="7B13226E" w14:textId="77777777" w:rsidTr="00FE0307">
        <w:tc>
          <w:tcPr>
            <w:tcW w:w="4320" w:type="dxa"/>
          </w:tcPr>
          <w:p w14:paraId="2A91CFEE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08" w:type="dxa"/>
          </w:tcPr>
          <w:p w14:paraId="36E2AA90" w14:textId="5C4AC420" w:rsidR="009C3BB7" w:rsidRPr="001D6CFC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14:paraId="30B62CA2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DAFFEB" w14:textId="22F7A3DE" w:rsidR="009C3BB7" w:rsidRPr="001D6CFC" w:rsidRDefault="005F0ACE" w:rsidP="00FE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3,162</w:t>
            </w:r>
          </w:p>
        </w:tc>
        <w:tc>
          <w:tcPr>
            <w:tcW w:w="270" w:type="dxa"/>
          </w:tcPr>
          <w:p w14:paraId="743124CB" w14:textId="77777777" w:rsidR="009C3BB7" w:rsidRPr="00EA6DB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5D6A39" w14:textId="0AF8BE6D" w:rsidR="009C3BB7" w:rsidRPr="00EA6DB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270" w:type="dxa"/>
          </w:tcPr>
          <w:p w14:paraId="46C0C487" w14:textId="77777777" w:rsidR="009C3BB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40553E" w14:textId="054EB347" w:rsidR="009C3BB7" w:rsidRPr="00EA6DB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36,064</w:t>
            </w:r>
          </w:p>
        </w:tc>
      </w:tr>
      <w:tr w:rsidR="009C3BB7" w14:paraId="6D814C6C" w14:textId="77777777" w:rsidTr="00FE0307">
        <w:tc>
          <w:tcPr>
            <w:tcW w:w="4320" w:type="dxa"/>
          </w:tcPr>
          <w:p w14:paraId="281CE05B" w14:textId="77777777" w:rsidR="009C3BB7" w:rsidRDefault="009C3BB7" w:rsidP="009C3B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6D7C96A" w14:textId="3B52DDBC" w:rsidR="009C3BB7" w:rsidRPr="00DA0D0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550</w:t>
            </w:r>
            <w:r w:rsidRPr="001F508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540</w:t>
            </w:r>
          </w:p>
        </w:tc>
        <w:tc>
          <w:tcPr>
            <w:tcW w:w="270" w:type="dxa"/>
          </w:tcPr>
          <w:p w14:paraId="4F56D6DA" w14:textId="77777777" w:rsidR="009C3BB7" w:rsidRPr="00DA0D0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7D4009" w14:textId="11564169" w:rsidR="009C3BB7" w:rsidRPr="00DA0D07" w:rsidRDefault="005F0ACE" w:rsidP="00FE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26,749</w:t>
            </w:r>
          </w:p>
        </w:tc>
        <w:tc>
          <w:tcPr>
            <w:tcW w:w="270" w:type="dxa"/>
          </w:tcPr>
          <w:p w14:paraId="54B12C27" w14:textId="77777777" w:rsidR="009C3BB7" w:rsidRPr="00DA0D0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7BDD2" w14:textId="03AE12AD" w:rsidR="009C3BB7" w:rsidRPr="00DA0D07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2,892</w:t>
            </w:r>
          </w:p>
        </w:tc>
        <w:tc>
          <w:tcPr>
            <w:tcW w:w="270" w:type="dxa"/>
          </w:tcPr>
          <w:p w14:paraId="5A39D91C" w14:textId="77777777" w:rsidR="009C3BB7" w:rsidRPr="00DA0D0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4AED5F" w14:textId="1249333E" w:rsidR="009C3BB7" w:rsidRPr="00DA0D07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580,18</w:t>
            </w:r>
            <w:r w:rsidR="006E0400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</w:tr>
      <w:tr w:rsidR="009C3BB7" w14:paraId="0C5BE9F5" w14:textId="77777777" w:rsidTr="00FE0307">
        <w:tc>
          <w:tcPr>
            <w:tcW w:w="4320" w:type="dxa"/>
          </w:tcPr>
          <w:p w14:paraId="145DAF44" w14:textId="77777777" w:rsidR="009C3BB7" w:rsidRDefault="009C3BB7" w:rsidP="009C3B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198A0F" w14:textId="77777777" w:rsidR="009C3BB7" w:rsidRPr="00D130F3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3D250CC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725271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B82D715" w14:textId="77777777" w:rsidR="009C3BB7" w:rsidRPr="00EA6DB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81F4C8" w14:textId="77777777" w:rsidR="009C3BB7" w:rsidRPr="00DA0D0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86051" w14:textId="77777777" w:rsidR="009C3BB7" w:rsidRPr="00EA6DB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B3DE17" w14:textId="77777777" w:rsidR="009C3BB7" w:rsidRPr="00DA0D0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BB7" w14:paraId="08EB4EEB" w14:textId="77777777" w:rsidTr="00FE0307">
        <w:tc>
          <w:tcPr>
            <w:tcW w:w="4320" w:type="dxa"/>
          </w:tcPr>
          <w:p w14:paraId="3D2B0810" w14:textId="21D9AAA3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79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สินภาษีเงินได้รอการตัดบัญชี</w:t>
            </w:r>
          </w:p>
        </w:tc>
        <w:tc>
          <w:tcPr>
            <w:tcW w:w="1008" w:type="dxa"/>
          </w:tcPr>
          <w:p w14:paraId="36E12029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59B9045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6BFA9CED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1FF2925E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5F2F3" w14:textId="77777777" w:rsidR="009C3BB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613BF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03417" w14:textId="77777777" w:rsidR="009C3BB7" w:rsidRPr="00DA0D0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BB7" w14:paraId="68CDF289" w14:textId="77777777" w:rsidTr="00FE0307">
        <w:tc>
          <w:tcPr>
            <w:tcW w:w="4320" w:type="dxa"/>
          </w:tcPr>
          <w:p w14:paraId="463F4AE3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08" w:type="dxa"/>
          </w:tcPr>
          <w:p w14:paraId="0528C52E" w14:textId="75115487" w:rsidR="009C3BB7" w:rsidRPr="001D6CFC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0821199B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00302" w14:textId="20E676E3" w:rsidR="009C3BB7" w:rsidRPr="00A274C8" w:rsidRDefault="005F0ACE" w:rsidP="00FE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(49,441)</w:t>
            </w:r>
          </w:p>
        </w:tc>
        <w:tc>
          <w:tcPr>
            <w:tcW w:w="270" w:type="dxa"/>
          </w:tcPr>
          <w:p w14:paraId="10E73E16" w14:textId="77777777" w:rsidR="009C3BB7" w:rsidRPr="006A5F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2459595" w14:textId="5813C1E9" w:rsidR="009C3BB7" w:rsidRPr="00DA0D07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12882277" w14:textId="77777777" w:rsidR="009C3BB7" w:rsidRPr="006A5F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EDE97" w14:textId="28376A2D" w:rsidR="009C3BB7" w:rsidRPr="00EA6DB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290,63</w:t>
            </w:r>
            <w:r w:rsidR="006E040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F0ACE" w14:paraId="55C68260" w14:textId="77777777" w:rsidTr="00FE0307">
        <w:tc>
          <w:tcPr>
            <w:tcW w:w="4320" w:type="dxa"/>
          </w:tcPr>
          <w:p w14:paraId="3FDE6E00" w14:textId="77777777" w:rsidR="005F0ACE" w:rsidRDefault="005F0ACE" w:rsidP="009C3B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32ED5FB" w14:textId="34E4BA14" w:rsidR="005F0ACE" w:rsidRPr="00DA0D07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340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132</w:t>
            </w:r>
          </w:p>
        </w:tc>
        <w:tc>
          <w:tcPr>
            <w:tcW w:w="270" w:type="dxa"/>
          </w:tcPr>
          <w:p w14:paraId="46D3F22C" w14:textId="77777777" w:rsidR="005F0ACE" w:rsidRPr="00DA0D07" w:rsidRDefault="005F0ACE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FE62B7" w14:textId="6FF67E1D" w:rsidR="005F0ACE" w:rsidRPr="00280116" w:rsidRDefault="005F0ACE" w:rsidP="00FE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8011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(49,441)</w:t>
            </w:r>
          </w:p>
        </w:tc>
        <w:tc>
          <w:tcPr>
            <w:tcW w:w="270" w:type="dxa"/>
          </w:tcPr>
          <w:p w14:paraId="72B660A0" w14:textId="77777777" w:rsidR="005F0ACE" w:rsidRPr="00DA0D07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A5CE43" w14:textId="4D9D0981" w:rsidR="005F0ACE" w:rsidRPr="00280116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116">
              <w:rPr>
                <w:rFonts w:ascii="Angsana New" w:hAnsi="Angsana New"/>
                <w:b/>
                <w:bCs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48E6CF29" w14:textId="77777777" w:rsidR="005F0ACE" w:rsidRPr="00DA0D07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A6242C" w14:textId="6808A8D6" w:rsidR="005F0ACE" w:rsidRPr="00DA0D07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290,63</w:t>
            </w:r>
            <w:r w:rsidR="006E0400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</w:tr>
      <w:tr w:rsidR="005F0ACE" w14:paraId="5D9F66E6" w14:textId="77777777" w:rsidTr="00FE0307">
        <w:tc>
          <w:tcPr>
            <w:tcW w:w="4320" w:type="dxa"/>
          </w:tcPr>
          <w:p w14:paraId="3B848746" w14:textId="77777777" w:rsidR="005F0ACE" w:rsidRDefault="005F0ACE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6465F92" w14:textId="45C34EA2" w:rsidR="005F0ACE" w:rsidRPr="00DA0D07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210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408</w:t>
            </w:r>
          </w:p>
        </w:tc>
        <w:tc>
          <w:tcPr>
            <w:tcW w:w="270" w:type="dxa"/>
          </w:tcPr>
          <w:p w14:paraId="34CD4765" w14:textId="77777777" w:rsidR="005F0ACE" w:rsidRPr="00DA0D07" w:rsidRDefault="005F0ACE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38C1FC" w14:textId="5E511CCA" w:rsidR="005F0ACE" w:rsidRPr="00DA0D07" w:rsidRDefault="005F0ACE" w:rsidP="0010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76,190</w:t>
            </w:r>
          </w:p>
        </w:tc>
        <w:tc>
          <w:tcPr>
            <w:tcW w:w="270" w:type="dxa"/>
          </w:tcPr>
          <w:p w14:paraId="175536D6" w14:textId="77777777" w:rsidR="005F0ACE" w:rsidRPr="00DA0D07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257919" w14:textId="1C827188" w:rsidR="005F0ACE" w:rsidRPr="00DA0D07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2,952</w:t>
            </w:r>
          </w:p>
        </w:tc>
        <w:tc>
          <w:tcPr>
            <w:tcW w:w="270" w:type="dxa"/>
          </w:tcPr>
          <w:p w14:paraId="27A38741" w14:textId="77777777" w:rsidR="005F0ACE" w:rsidRPr="00DA0D07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8893EB" w14:textId="3CD5083C" w:rsidR="005F0ACE" w:rsidRPr="00DA0D07" w:rsidRDefault="005F0ACE" w:rsidP="006E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289,550</w:t>
            </w:r>
          </w:p>
        </w:tc>
      </w:tr>
    </w:tbl>
    <w:p w14:paraId="473B7F2A" w14:textId="7ACC932C" w:rsidR="00763552" w:rsidRDefault="00763552" w:rsidP="005D7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36EF01" w14:textId="77777777" w:rsidR="00763552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9"/>
        <w:gridCol w:w="1512"/>
        <w:gridCol w:w="270"/>
        <w:gridCol w:w="1379"/>
        <w:gridCol w:w="75"/>
        <w:gridCol w:w="184"/>
        <w:gridCol w:w="52"/>
        <w:gridCol w:w="189"/>
        <w:gridCol w:w="1296"/>
        <w:gridCol w:w="6"/>
      </w:tblGrid>
      <w:tr w:rsidR="005D732C" w14:paraId="6F80D68B" w14:textId="77777777" w:rsidTr="006E0400">
        <w:trPr>
          <w:gridAfter w:val="1"/>
          <w:wAfter w:w="6" w:type="dxa"/>
          <w:tblHeader/>
        </w:trPr>
        <w:tc>
          <w:tcPr>
            <w:tcW w:w="4309" w:type="dxa"/>
          </w:tcPr>
          <w:p w14:paraId="508A4087" w14:textId="77777777" w:rsidR="005D732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7" w:type="dxa"/>
            <w:gridSpan w:val="8"/>
          </w:tcPr>
          <w:p w14:paraId="62DA65D0" w14:textId="77777777" w:rsidR="005D732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732C" w:rsidRPr="0080491C" w14:paraId="438261EF" w14:textId="77777777" w:rsidTr="006E0400">
        <w:trPr>
          <w:gridAfter w:val="1"/>
          <w:wAfter w:w="6" w:type="dxa"/>
          <w:tblHeader/>
        </w:trPr>
        <w:tc>
          <w:tcPr>
            <w:tcW w:w="4309" w:type="dxa"/>
          </w:tcPr>
          <w:p w14:paraId="3CB3879C" w14:textId="77777777" w:rsidR="005D732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E6641EA" w14:textId="77777777" w:rsidR="005D732C" w:rsidRPr="0080491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8" w:type="dxa"/>
            <w:gridSpan w:val="4"/>
          </w:tcPr>
          <w:p w14:paraId="43FB8A78" w14:textId="01454F82" w:rsidR="005D732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="005510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06A2">
              <w:rPr>
                <w:rFonts w:ascii="Angsana New" w:hAnsi="Angsana New"/>
                <w:sz w:val="30"/>
                <w:szCs w:val="30"/>
              </w:rPr>
              <w:br/>
            </w:r>
            <w:r w:rsidR="00551039">
              <w:rPr>
                <w:rFonts w:ascii="Angsana New" w:hAnsi="Angsana New"/>
                <w:sz w:val="30"/>
                <w:szCs w:val="30"/>
              </w:rPr>
              <w:t>(</w:t>
            </w:r>
            <w:r w:rsidR="00551039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="00551039">
              <w:rPr>
                <w:rFonts w:ascii="Angsana New" w:hAnsi="Angsana New"/>
                <w:sz w:val="30"/>
                <w:szCs w:val="30"/>
              </w:rPr>
              <w:t>)/</w:t>
            </w:r>
            <w:r w:rsidR="009006A2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1" w:type="dxa"/>
            <w:gridSpan w:val="2"/>
          </w:tcPr>
          <w:p w14:paraId="23FBFCFB" w14:textId="77777777" w:rsidR="005D732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524E56E" w14:textId="77777777" w:rsidR="005D732C" w:rsidRPr="0080491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732C" w14:paraId="7F9C3029" w14:textId="77777777" w:rsidTr="001410A8">
        <w:trPr>
          <w:gridAfter w:val="1"/>
          <w:wAfter w:w="6" w:type="dxa"/>
          <w:trHeight w:hRule="exact" w:val="804"/>
          <w:tblHeader/>
        </w:trPr>
        <w:tc>
          <w:tcPr>
            <w:tcW w:w="4309" w:type="dxa"/>
          </w:tcPr>
          <w:p w14:paraId="79B443BD" w14:textId="77777777" w:rsidR="00252B83" w:rsidRPr="001410A8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7BF3F7C5" w14:textId="5EE45C42" w:rsidR="005D732C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B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</w:tcPr>
          <w:p w14:paraId="0156E1EC" w14:textId="5FF8CF90" w:rsidR="005D732C" w:rsidRDefault="005D732C" w:rsidP="0055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51039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25CD62" w14:textId="77777777" w:rsidR="005D732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</w:tcPr>
          <w:p w14:paraId="2D04D217" w14:textId="77777777" w:rsidR="005D732C" w:rsidRDefault="005D732C" w:rsidP="0055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2CFC8C61" w14:textId="77777777" w:rsidR="005D732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14:paraId="3E4F3475" w14:textId="1759127D" w:rsidR="005D732C" w:rsidRPr="00551039" w:rsidRDefault="005D732C" w:rsidP="0055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5D732C" w14:paraId="35805F0B" w14:textId="77777777" w:rsidTr="001410A8">
        <w:trPr>
          <w:gridAfter w:val="1"/>
          <w:wAfter w:w="6" w:type="dxa"/>
          <w:trHeight w:hRule="exact" w:val="360"/>
          <w:tblHeader/>
        </w:trPr>
        <w:tc>
          <w:tcPr>
            <w:tcW w:w="4309" w:type="dxa"/>
          </w:tcPr>
          <w:p w14:paraId="25F095EC" w14:textId="77777777" w:rsidR="005D732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7" w:type="dxa"/>
            <w:gridSpan w:val="8"/>
          </w:tcPr>
          <w:p w14:paraId="19B4507C" w14:textId="77777777" w:rsidR="005D732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2B83" w14:paraId="58417177" w14:textId="77777777" w:rsidTr="001410A8">
        <w:trPr>
          <w:trHeight w:hRule="exact" w:val="360"/>
        </w:trPr>
        <w:tc>
          <w:tcPr>
            <w:tcW w:w="4309" w:type="dxa"/>
            <w:vAlign w:val="center"/>
          </w:tcPr>
          <w:p w14:paraId="434ED1F2" w14:textId="211DFE0C" w:rsidR="00252B83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A55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12" w:type="dxa"/>
            <w:vAlign w:val="center"/>
          </w:tcPr>
          <w:p w14:paraId="41D8FEEA" w14:textId="77777777" w:rsidR="00252B83" w:rsidRPr="00C56C61" w:rsidRDefault="00252B83" w:rsidP="00840C45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CB83438" w14:textId="77777777" w:rsidR="00252B83" w:rsidRDefault="00252B83" w:rsidP="00840C4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</w:tcPr>
          <w:p w14:paraId="01B820B0" w14:textId="77777777" w:rsidR="00252B83" w:rsidRPr="00C56C61" w:rsidRDefault="00252B83" w:rsidP="00840C45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59" w:type="dxa"/>
            <w:gridSpan w:val="2"/>
            <w:vAlign w:val="center"/>
          </w:tcPr>
          <w:p w14:paraId="0FCAB956" w14:textId="77777777" w:rsidR="00252B83" w:rsidRDefault="00252B83" w:rsidP="00840C4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  <w:gridSpan w:val="4"/>
            <w:vAlign w:val="center"/>
          </w:tcPr>
          <w:p w14:paraId="6F34D0F6" w14:textId="77777777" w:rsidR="00252B83" w:rsidRPr="00C56C61" w:rsidRDefault="00252B83" w:rsidP="00840C45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</w:tr>
      <w:tr w:rsidR="005D732C" w14:paraId="141C8EB6" w14:textId="77777777" w:rsidTr="001410A8">
        <w:trPr>
          <w:trHeight w:hRule="exact" w:val="389"/>
        </w:trPr>
        <w:tc>
          <w:tcPr>
            <w:tcW w:w="4309" w:type="dxa"/>
            <w:vAlign w:val="center"/>
          </w:tcPr>
          <w:p w14:paraId="18CAF31A" w14:textId="77777777" w:rsidR="005D732C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center"/>
          </w:tcPr>
          <w:p w14:paraId="3CDCF893" w14:textId="77777777" w:rsidR="005D732C" w:rsidRPr="00C56C61" w:rsidRDefault="005D732C" w:rsidP="00840C45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438E7DD" w14:textId="77777777" w:rsidR="005D732C" w:rsidRDefault="005D732C" w:rsidP="00840C4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</w:tcPr>
          <w:p w14:paraId="1623AF34" w14:textId="77777777" w:rsidR="005D732C" w:rsidRPr="00C56C61" w:rsidRDefault="005D732C" w:rsidP="00840C45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59" w:type="dxa"/>
            <w:gridSpan w:val="2"/>
            <w:vAlign w:val="center"/>
          </w:tcPr>
          <w:p w14:paraId="72050DEB" w14:textId="77777777" w:rsidR="005D732C" w:rsidRDefault="005D732C" w:rsidP="00840C4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  <w:gridSpan w:val="4"/>
            <w:vAlign w:val="center"/>
          </w:tcPr>
          <w:p w14:paraId="46F3DAC5" w14:textId="77777777" w:rsidR="005D732C" w:rsidRPr="00C56C61" w:rsidRDefault="005D732C" w:rsidP="00840C45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</w:tr>
      <w:tr w:rsidR="009C3BB7" w14:paraId="1EF2E1B5" w14:textId="77777777" w:rsidTr="001410A8">
        <w:trPr>
          <w:trHeight w:hRule="exact" w:val="389"/>
        </w:trPr>
        <w:tc>
          <w:tcPr>
            <w:tcW w:w="4309" w:type="dxa"/>
          </w:tcPr>
          <w:p w14:paraId="269B991C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2" w:type="dxa"/>
          </w:tcPr>
          <w:p w14:paraId="3A4D9B78" w14:textId="5483AEDF" w:rsidR="009C3BB7" w:rsidRPr="009C412E" w:rsidRDefault="009C3BB7" w:rsidP="006E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220</w:t>
            </w:r>
          </w:p>
        </w:tc>
        <w:tc>
          <w:tcPr>
            <w:tcW w:w="270" w:type="dxa"/>
          </w:tcPr>
          <w:p w14:paraId="4E520B55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C899352" w14:textId="0DBCD059" w:rsidR="009C3BB7" w:rsidRPr="001402D7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(3,238)</w:t>
            </w:r>
          </w:p>
        </w:tc>
        <w:tc>
          <w:tcPr>
            <w:tcW w:w="259" w:type="dxa"/>
            <w:gridSpan w:val="2"/>
          </w:tcPr>
          <w:p w14:paraId="04E589A8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74DEB5D7" w14:textId="15075E5D" w:rsidR="009C3BB7" w:rsidRPr="001402D7" w:rsidRDefault="005F0ACE" w:rsidP="006E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72,982</w:t>
            </w:r>
          </w:p>
        </w:tc>
      </w:tr>
      <w:tr w:rsidR="009C3BB7" w14:paraId="51043B1C" w14:textId="77777777" w:rsidTr="001410A8">
        <w:trPr>
          <w:trHeight w:hRule="exact" w:val="360"/>
        </w:trPr>
        <w:tc>
          <w:tcPr>
            <w:tcW w:w="4309" w:type="dxa"/>
          </w:tcPr>
          <w:p w14:paraId="66C9A61B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12" w:type="dxa"/>
          </w:tcPr>
          <w:p w14:paraId="60F65357" w14:textId="5AD87D3F" w:rsidR="009C3BB7" w:rsidRPr="009C412E" w:rsidRDefault="009C3BB7" w:rsidP="006E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658</w:t>
            </w:r>
          </w:p>
        </w:tc>
        <w:tc>
          <w:tcPr>
            <w:tcW w:w="270" w:type="dxa"/>
          </w:tcPr>
          <w:p w14:paraId="64E82245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8779FF6" w14:textId="1F91A067" w:rsidR="009C3BB7" w:rsidRPr="001402D7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2,926</w:t>
            </w:r>
          </w:p>
        </w:tc>
        <w:tc>
          <w:tcPr>
            <w:tcW w:w="259" w:type="dxa"/>
            <w:gridSpan w:val="2"/>
          </w:tcPr>
          <w:p w14:paraId="6040739C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23A0204F" w14:textId="176E9C9F" w:rsidR="009C3BB7" w:rsidRPr="001402D7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33,58</w:t>
            </w:r>
            <w:r w:rsidR="00F425C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9C3BB7" w14:paraId="45E8989C" w14:textId="77777777" w:rsidTr="001410A8">
        <w:trPr>
          <w:trHeight w:hRule="exact" w:val="360"/>
        </w:trPr>
        <w:tc>
          <w:tcPr>
            <w:tcW w:w="4309" w:type="dxa"/>
          </w:tcPr>
          <w:p w14:paraId="2A5C74CB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12" w:type="dxa"/>
          </w:tcPr>
          <w:p w14:paraId="37F95E7F" w14:textId="3E49CABB" w:rsidR="009C3BB7" w:rsidRPr="009C412E" w:rsidRDefault="009C3BB7" w:rsidP="006E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619</w:t>
            </w:r>
          </w:p>
        </w:tc>
        <w:tc>
          <w:tcPr>
            <w:tcW w:w="270" w:type="dxa"/>
          </w:tcPr>
          <w:p w14:paraId="74AB044D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FD0F9D4" w14:textId="30C3607E" w:rsidR="009C3BB7" w:rsidRPr="001402D7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215</w:t>
            </w:r>
          </w:p>
        </w:tc>
        <w:tc>
          <w:tcPr>
            <w:tcW w:w="259" w:type="dxa"/>
            <w:gridSpan w:val="2"/>
          </w:tcPr>
          <w:p w14:paraId="6F0D1D98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6535396B" w14:textId="684A5F5C" w:rsidR="009C3BB7" w:rsidRPr="001402D7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8,83</w:t>
            </w:r>
            <w:r w:rsidR="00F425C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9C3BB7" w:rsidRPr="001402D7" w14:paraId="6297A427" w14:textId="77777777" w:rsidTr="001410A8">
        <w:trPr>
          <w:trHeight w:hRule="exact" w:val="360"/>
        </w:trPr>
        <w:tc>
          <w:tcPr>
            <w:tcW w:w="4309" w:type="dxa"/>
          </w:tcPr>
          <w:p w14:paraId="0733713E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B8BFF75" w14:textId="2FF3308A" w:rsidR="009C3BB7" w:rsidRPr="004C1ECE" w:rsidRDefault="009C3BB7" w:rsidP="006E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115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497</w:t>
            </w:r>
          </w:p>
        </w:tc>
        <w:tc>
          <w:tcPr>
            <w:tcW w:w="270" w:type="dxa"/>
          </w:tcPr>
          <w:p w14:paraId="24D42497" w14:textId="77777777" w:rsidR="009C3BB7" w:rsidRPr="004C1ECE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798C7CB5" w14:textId="4BBF322A" w:rsidR="009C3BB7" w:rsidRPr="004C1ECE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(97)</w:t>
            </w:r>
          </w:p>
        </w:tc>
        <w:tc>
          <w:tcPr>
            <w:tcW w:w="259" w:type="dxa"/>
            <w:gridSpan w:val="2"/>
          </w:tcPr>
          <w:p w14:paraId="1D993360" w14:textId="77777777" w:rsidR="009C3BB7" w:rsidRPr="004C1ECE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54BB06" w14:textId="552FD2B9" w:rsidR="009C3BB7" w:rsidRPr="004C1ECE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115,400</w:t>
            </w:r>
          </w:p>
        </w:tc>
      </w:tr>
      <w:tr w:rsidR="009C3BB7" w:rsidRPr="00C31CFB" w14:paraId="0E4F722C" w14:textId="77777777" w:rsidTr="009006A2">
        <w:trPr>
          <w:trHeight w:hRule="exact" w:val="309"/>
        </w:trPr>
        <w:tc>
          <w:tcPr>
            <w:tcW w:w="4309" w:type="dxa"/>
          </w:tcPr>
          <w:p w14:paraId="6E81573D" w14:textId="77777777" w:rsidR="009C3BB7" w:rsidRPr="00C31CFB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2" w:type="dxa"/>
          </w:tcPr>
          <w:p w14:paraId="72FCAEA7" w14:textId="77777777" w:rsidR="009C3BB7" w:rsidRPr="004C1ECE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2C5214B" w14:textId="77777777" w:rsidR="009C3BB7" w:rsidRPr="00C31CFB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</w:tcPr>
          <w:p w14:paraId="3F9B385A" w14:textId="77777777" w:rsidR="009C3BB7" w:rsidRPr="004C1ECE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9" w:type="dxa"/>
            <w:gridSpan w:val="2"/>
          </w:tcPr>
          <w:p w14:paraId="40CDA312" w14:textId="77777777" w:rsidR="009C3BB7" w:rsidRPr="00C31CFB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3" w:type="dxa"/>
            <w:gridSpan w:val="4"/>
          </w:tcPr>
          <w:p w14:paraId="2BF5C33B" w14:textId="77777777" w:rsidR="009C3BB7" w:rsidRPr="004C1ECE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9C3BB7" w14:paraId="6B73B0FB" w14:textId="77777777" w:rsidTr="001410A8">
        <w:trPr>
          <w:trHeight w:hRule="exact" w:val="403"/>
        </w:trPr>
        <w:tc>
          <w:tcPr>
            <w:tcW w:w="4309" w:type="dxa"/>
          </w:tcPr>
          <w:p w14:paraId="18DBBD41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</w:tcPr>
          <w:p w14:paraId="40F83417" w14:textId="77777777" w:rsidR="009C3BB7" w:rsidRPr="009C412E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CF32928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77E8BFE" w14:textId="77777777" w:rsidR="009C3BB7" w:rsidRPr="00FC5C57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9" w:type="dxa"/>
            <w:gridSpan w:val="2"/>
          </w:tcPr>
          <w:p w14:paraId="7CCD6C68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6FC4C984" w14:textId="77777777" w:rsidR="009C3BB7" w:rsidRPr="004C1ECE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9C3BB7" w14:paraId="557ACB8D" w14:textId="77777777" w:rsidTr="001410A8">
        <w:trPr>
          <w:trHeight w:hRule="exact" w:val="360"/>
        </w:trPr>
        <w:tc>
          <w:tcPr>
            <w:tcW w:w="4309" w:type="dxa"/>
          </w:tcPr>
          <w:p w14:paraId="505979E7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2" w:type="dxa"/>
          </w:tcPr>
          <w:p w14:paraId="13A68257" w14:textId="1F99F859" w:rsidR="009C3BB7" w:rsidRPr="009C412E" w:rsidRDefault="009C3BB7" w:rsidP="006E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37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556</w:t>
            </w:r>
          </w:p>
        </w:tc>
        <w:tc>
          <w:tcPr>
            <w:tcW w:w="270" w:type="dxa"/>
          </w:tcPr>
          <w:p w14:paraId="75E2FAE6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FC04BB5" w14:textId="3B3C1D9F" w:rsidR="009C3BB7" w:rsidRPr="00A815E0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(7,339)</w:t>
            </w:r>
          </w:p>
        </w:tc>
        <w:tc>
          <w:tcPr>
            <w:tcW w:w="259" w:type="dxa"/>
            <w:gridSpan w:val="2"/>
          </w:tcPr>
          <w:p w14:paraId="2F2525DD" w14:textId="77777777" w:rsidR="009C3BB7" w:rsidRPr="00A815E0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</w:tcPr>
          <w:p w14:paraId="3F2A5139" w14:textId="26B3E73D" w:rsidR="009C3BB7" w:rsidRPr="00A815E0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30,217</w:t>
            </w:r>
          </w:p>
        </w:tc>
      </w:tr>
      <w:tr w:rsidR="009C3BB7" w:rsidRPr="00A815E0" w14:paraId="00C7880C" w14:textId="77777777" w:rsidTr="001410A8">
        <w:trPr>
          <w:trHeight w:hRule="exact" w:val="360"/>
        </w:trPr>
        <w:tc>
          <w:tcPr>
            <w:tcW w:w="4309" w:type="dxa"/>
          </w:tcPr>
          <w:p w14:paraId="62DFC3E0" w14:textId="77777777" w:rsidR="009C3BB7" w:rsidRPr="00624A7B" w:rsidRDefault="009C3BB7" w:rsidP="009C3B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D6A588B" w14:textId="70D93C7B" w:rsidR="009C3BB7" w:rsidRPr="006F037D" w:rsidRDefault="009C3BB7" w:rsidP="006E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37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556</w:t>
            </w:r>
          </w:p>
        </w:tc>
        <w:tc>
          <w:tcPr>
            <w:tcW w:w="270" w:type="dxa"/>
          </w:tcPr>
          <w:p w14:paraId="33D3A31D" w14:textId="77777777" w:rsidR="009C3BB7" w:rsidRPr="006F037D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59256879" w14:textId="6EF46CCC" w:rsidR="009C3BB7" w:rsidRPr="006F037D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(7,339)</w:t>
            </w:r>
          </w:p>
        </w:tc>
        <w:tc>
          <w:tcPr>
            <w:tcW w:w="259" w:type="dxa"/>
            <w:gridSpan w:val="2"/>
          </w:tcPr>
          <w:p w14:paraId="0B25DB1A" w14:textId="77777777" w:rsidR="009C3BB7" w:rsidRPr="006F037D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533290" w14:textId="5EBAE314" w:rsidR="009C3BB7" w:rsidRPr="006F037D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30,217</w:t>
            </w:r>
          </w:p>
        </w:tc>
      </w:tr>
      <w:tr w:rsidR="009C3BB7" w14:paraId="112C9422" w14:textId="77777777" w:rsidTr="001410A8">
        <w:trPr>
          <w:trHeight w:hRule="exact" w:val="389"/>
        </w:trPr>
        <w:tc>
          <w:tcPr>
            <w:tcW w:w="4309" w:type="dxa"/>
          </w:tcPr>
          <w:p w14:paraId="01BADDA6" w14:textId="77777777" w:rsidR="009C3BB7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5E000" w14:textId="58F225D4" w:rsidR="009C3BB7" w:rsidRPr="006F037D" w:rsidRDefault="009C3BB7" w:rsidP="006E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77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941</w:t>
            </w:r>
          </w:p>
        </w:tc>
        <w:tc>
          <w:tcPr>
            <w:tcW w:w="270" w:type="dxa"/>
            <w:vAlign w:val="bottom"/>
          </w:tcPr>
          <w:p w14:paraId="3FFF5C44" w14:textId="77777777" w:rsidR="009C3BB7" w:rsidRPr="006F037D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42837C63" w14:textId="31FEBF8D" w:rsidR="009C3BB7" w:rsidRPr="006F037D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7,242</w:t>
            </w:r>
          </w:p>
        </w:tc>
        <w:tc>
          <w:tcPr>
            <w:tcW w:w="259" w:type="dxa"/>
            <w:gridSpan w:val="2"/>
            <w:vAlign w:val="bottom"/>
          </w:tcPr>
          <w:p w14:paraId="4947BA15" w14:textId="77777777" w:rsidR="009C3BB7" w:rsidRPr="006F037D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A827B" w14:textId="42A660E4" w:rsidR="009C3BB7" w:rsidRPr="006F037D" w:rsidRDefault="005F0ACE" w:rsidP="00F45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85,183</w:t>
            </w:r>
          </w:p>
        </w:tc>
      </w:tr>
    </w:tbl>
    <w:p w14:paraId="2339CA69" w14:textId="6DB0EAB5" w:rsidR="005D732C" w:rsidRPr="009006A2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="Angsana New" w:hAnsi="Angsana New"/>
          <w:sz w:val="22"/>
          <w:szCs w:val="22"/>
        </w:rPr>
      </w:pPr>
    </w:p>
    <w:p w14:paraId="3D56A4CA" w14:textId="3373D35E" w:rsidR="009006A2" w:rsidRDefault="00252B83" w:rsidP="001E2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  <w:cs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</w:t>
      </w:r>
      <w:r w:rsidR="00371F4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</w:t>
      </w:r>
      <w:r w:rsidR="0032601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65AD341C" w14:textId="7791FD4B" w:rsidR="00252B83" w:rsidRPr="009006A2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FF7F1AE" w14:textId="6030049F" w:rsidR="003C720C" w:rsidRPr="00C31CFB" w:rsidRDefault="009C3BB7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3C720C" w:rsidRPr="00C31CFB">
        <w:rPr>
          <w:rFonts w:ascii="Angsana New" w:hAnsi="Angsana New"/>
          <w:sz w:val="30"/>
          <w:szCs w:val="30"/>
        </w:rPr>
        <w:tab/>
      </w:r>
      <w:r w:rsidR="003C720C" w:rsidRPr="00C31CF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5FF89A3" w14:textId="77777777" w:rsidR="00E6546B" w:rsidRPr="00AB5A02" w:rsidRDefault="00E6546B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2"/>
          <w:szCs w:val="12"/>
        </w:rPr>
      </w:pPr>
    </w:p>
    <w:p w14:paraId="774FFB7E" w14:textId="4F94EA49" w:rsidR="007D5734" w:rsidRPr="00C31CFB" w:rsidRDefault="00252B83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="007D5734" w:rsidRPr="00C31CFB">
        <w:rPr>
          <w:rFonts w:ascii="Angsana New" w:hAnsi="Angsana New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>256</w:t>
      </w:r>
      <w:r w:rsidR="00840C4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840C45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="007D5734" w:rsidRPr="00C31CFB">
        <w:rPr>
          <w:rFonts w:ascii="Angsana New" w:hAnsi="Angsana New" w:hint="cs"/>
          <w:sz w:val="30"/>
          <w:szCs w:val="30"/>
          <w:cs/>
        </w:rPr>
        <w:t>มี</w:t>
      </w:r>
      <w:r w:rsidR="007D5734" w:rsidRPr="00C31CFB">
        <w:rPr>
          <w:rFonts w:ascii="Angsana New" w:hAnsi="Angsana New"/>
          <w:sz w:val="30"/>
          <w:szCs w:val="30"/>
          <w:cs/>
        </w:rPr>
        <w:t>ดังนี้</w:t>
      </w:r>
      <w:r w:rsidR="007D5734" w:rsidRPr="00C31CF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700357" w14:textId="77777777" w:rsidR="000870B9" w:rsidRPr="005E4E10" w:rsidRDefault="000870B9" w:rsidP="0008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620"/>
        <w:gridCol w:w="1620"/>
      </w:tblGrid>
      <w:tr w:rsidR="002348DA" w:rsidRPr="00734FEE" w14:paraId="7BA8D8EC" w14:textId="77777777" w:rsidTr="00A446DB">
        <w:trPr>
          <w:trHeight w:hRule="exact" w:val="360"/>
          <w:tblHeader/>
        </w:trPr>
        <w:tc>
          <w:tcPr>
            <w:tcW w:w="2790" w:type="dxa"/>
            <w:shd w:val="clear" w:color="auto" w:fill="auto"/>
            <w:vAlign w:val="bottom"/>
          </w:tcPr>
          <w:p w14:paraId="2E3CF01B" w14:textId="77777777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D40AEE" w14:textId="2B0906A3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D9F3EB" w14:textId="7F509A88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5DE159" w14:textId="7F7BAD0D" w:rsidR="0092028B" w:rsidRPr="00734FEE" w:rsidRDefault="0092028B" w:rsidP="0037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F45EC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6786BE" w14:textId="64FD6A04" w:rsidR="0092028B" w:rsidRPr="00734FEE" w:rsidDel="00D43E7A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6010" w:rsidRPr="00734FEE" w14:paraId="6AC970AB" w14:textId="77777777" w:rsidTr="00A446DB">
        <w:trPr>
          <w:trHeight w:hRule="exact" w:val="360"/>
          <w:tblHeader/>
        </w:trPr>
        <w:tc>
          <w:tcPr>
            <w:tcW w:w="2790" w:type="dxa"/>
            <w:shd w:val="clear" w:color="auto" w:fill="auto"/>
          </w:tcPr>
          <w:p w14:paraId="5ACC771B" w14:textId="77777777" w:rsidR="00326010" w:rsidRPr="00734FEE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10235B3" w14:textId="7DF7EB41" w:rsidR="00326010" w:rsidRPr="00734FEE" w:rsidRDefault="00A446D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</w:tcPr>
          <w:p w14:paraId="7CD30DA2" w14:textId="5ACEABC2" w:rsidR="00326010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20" w:type="dxa"/>
            <w:shd w:val="clear" w:color="auto" w:fill="auto"/>
          </w:tcPr>
          <w:p w14:paraId="47BEF890" w14:textId="02692D0D" w:rsidR="00326010" w:rsidRPr="00734FEE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620" w:type="dxa"/>
            <w:shd w:val="clear" w:color="auto" w:fill="auto"/>
          </w:tcPr>
          <w:p w14:paraId="045277C5" w14:textId="1DBB5461" w:rsidR="00326010" w:rsidRPr="00734FEE" w:rsidRDefault="00A446D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348DA" w:rsidRPr="00734FEE" w14:paraId="761F56E8" w14:textId="77777777" w:rsidTr="00A446DB">
        <w:trPr>
          <w:trHeight w:hRule="exact" w:val="360"/>
          <w:tblHeader/>
        </w:trPr>
        <w:tc>
          <w:tcPr>
            <w:tcW w:w="2790" w:type="dxa"/>
            <w:shd w:val="clear" w:color="auto" w:fill="auto"/>
          </w:tcPr>
          <w:p w14:paraId="1796D4E4" w14:textId="77777777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071F749" w14:textId="77777777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F2877CB" w14:textId="45A00C84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E88A380" w14:textId="77777777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20" w:type="dxa"/>
            <w:shd w:val="clear" w:color="auto" w:fill="auto"/>
          </w:tcPr>
          <w:p w14:paraId="6009E191" w14:textId="77777777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48DA" w:rsidRPr="00734FEE" w14:paraId="47DEC183" w14:textId="77777777" w:rsidTr="00A446DB">
        <w:trPr>
          <w:trHeight w:hRule="exact" w:val="360"/>
        </w:trPr>
        <w:tc>
          <w:tcPr>
            <w:tcW w:w="2790" w:type="dxa"/>
            <w:shd w:val="clear" w:color="auto" w:fill="auto"/>
          </w:tcPr>
          <w:p w14:paraId="2B55FD51" w14:textId="6825F735" w:rsidR="0092028B" w:rsidRPr="009C3BB7" w:rsidRDefault="0092028B" w:rsidP="0095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40C45"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CE3C9CB" w14:textId="77777777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9C14184" w14:textId="77777777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5FB5DD0" w14:textId="77777777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BC8F7FE" w14:textId="77777777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48DA" w:rsidRPr="00734FEE" w14:paraId="47DCADA4" w14:textId="77777777" w:rsidTr="00A446DB">
        <w:trPr>
          <w:trHeight w:hRule="exact" w:val="360"/>
        </w:trPr>
        <w:tc>
          <w:tcPr>
            <w:tcW w:w="2790" w:type="dxa"/>
            <w:shd w:val="clear" w:color="auto" w:fill="auto"/>
          </w:tcPr>
          <w:p w14:paraId="47B28A31" w14:textId="73E08786" w:rsidR="0092028B" w:rsidRPr="00734FEE" w:rsidRDefault="00F45EC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="0092028B" w:rsidRPr="00734FE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92028B" w:rsidRPr="00734FEE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  <w:shd w:val="clear" w:color="auto" w:fill="auto"/>
          </w:tcPr>
          <w:p w14:paraId="276C5E35" w14:textId="56F16A64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 w:rsidR="00840C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366DA05" w14:textId="7C9A2CC3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 w:rsidR="00840C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BC69F3A" w14:textId="29C85450" w:rsidR="0092028B" w:rsidRPr="007421B1" w:rsidRDefault="00311ABE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0.86</w:t>
            </w:r>
          </w:p>
        </w:tc>
        <w:tc>
          <w:tcPr>
            <w:tcW w:w="1620" w:type="dxa"/>
            <w:shd w:val="clear" w:color="auto" w:fill="auto"/>
          </w:tcPr>
          <w:p w14:paraId="3282329E" w14:textId="5894750C" w:rsidR="0092028B" w:rsidRPr="007421B1" w:rsidRDefault="00311ABE" w:rsidP="00BA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1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749.81</w:t>
            </w:r>
          </w:p>
        </w:tc>
      </w:tr>
      <w:tr w:rsidR="002348DA" w:rsidRPr="00B22308" w14:paraId="20E3CBB3" w14:textId="77777777" w:rsidTr="00A446DB">
        <w:trPr>
          <w:trHeight w:hRule="exact" w:val="360"/>
        </w:trPr>
        <w:tc>
          <w:tcPr>
            <w:tcW w:w="2790" w:type="dxa"/>
            <w:shd w:val="clear" w:color="auto" w:fill="auto"/>
          </w:tcPr>
          <w:p w14:paraId="7FEEA847" w14:textId="7431CD0A" w:rsidR="0092028B" w:rsidRPr="00734FEE" w:rsidRDefault="00F45EC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="0092028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</w:p>
        </w:tc>
        <w:tc>
          <w:tcPr>
            <w:tcW w:w="1620" w:type="dxa"/>
            <w:shd w:val="clear" w:color="auto" w:fill="auto"/>
          </w:tcPr>
          <w:p w14:paraId="01BAB092" w14:textId="59F30465" w:rsidR="0092028B" w:rsidRPr="00734FEE" w:rsidRDefault="005F0ACE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92028B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="0092028B">
              <w:rPr>
                <w:rFonts w:ascii="Angsana New" w:hAnsi="Angsana New"/>
                <w:sz w:val="30"/>
                <w:szCs w:val="30"/>
              </w:rPr>
              <w:t>256</w:t>
            </w:r>
            <w:r w:rsidR="00840C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2147F6B" w14:textId="3B5DA1FB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40C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769166D" w14:textId="5AFC7D0B" w:rsidR="0092028B" w:rsidRPr="007421B1" w:rsidRDefault="005F0ACE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0.75</w:t>
            </w:r>
          </w:p>
        </w:tc>
        <w:tc>
          <w:tcPr>
            <w:tcW w:w="1620" w:type="dxa"/>
            <w:shd w:val="clear" w:color="auto" w:fill="auto"/>
          </w:tcPr>
          <w:p w14:paraId="2416FC8F" w14:textId="2355ED7C" w:rsidR="0092028B" w:rsidRPr="007421B1" w:rsidRDefault="005F0ACE" w:rsidP="00BA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56" w:right="-91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653.90</w:t>
            </w:r>
          </w:p>
        </w:tc>
      </w:tr>
      <w:tr w:rsidR="002348DA" w:rsidRPr="00734FEE" w14:paraId="227FAF91" w14:textId="77777777" w:rsidTr="00A446DB">
        <w:trPr>
          <w:trHeight w:hRule="exact" w:val="164"/>
        </w:trPr>
        <w:tc>
          <w:tcPr>
            <w:tcW w:w="2790" w:type="dxa"/>
            <w:shd w:val="clear" w:color="auto" w:fill="auto"/>
          </w:tcPr>
          <w:p w14:paraId="77FE4909" w14:textId="77777777" w:rsidR="0092028B" w:rsidRPr="00215F93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Cs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144E404" w14:textId="77777777" w:rsidR="0092028B" w:rsidRPr="00215F93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rPr>
                <w:rFonts w:ascii="Angsana New" w:hAnsi="Angsana New"/>
                <w:bCs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7AEC5021" w14:textId="77777777" w:rsidR="0092028B" w:rsidRPr="00215F93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="Angsana New" w:hAnsi="Angsana New"/>
                <w:bCs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56CB0ABB" w14:textId="77777777" w:rsidR="0092028B" w:rsidRPr="00215F93" w:rsidRDefault="0092028B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  <w:tab w:val="left" w:pos="970"/>
              </w:tabs>
              <w:spacing w:line="240" w:lineRule="auto"/>
              <w:ind w:right="-145"/>
              <w:rPr>
                <w:rFonts w:ascii="Angsana New" w:hAnsi="Angsana New"/>
                <w:bCs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0EC479C2" w14:textId="77777777" w:rsidR="0092028B" w:rsidRPr="00215F93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918"/>
              <w:rPr>
                <w:rFonts w:ascii="Angsana New" w:hAnsi="Angsana New"/>
                <w:bCs/>
                <w:sz w:val="10"/>
                <w:szCs w:val="10"/>
              </w:rPr>
            </w:pPr>
          </w:p>
        </w:tc>
      </w:tr>
      <w:tr w:rsidR="002348DA" w:rsidRPr="00734FEE" w14:paraId="15D2E2DB" w14:textId="77777777" w:rsidTr="00A446DB">
        <w:trPr>
          <w:trHeight w:hRule="exact" w:val="360"/>
        </w:trPr>
        <w:tc>
          <w:tcPr>
            <w:tcW w:w="2790" w:type="dxa"/>
            <w:shd w:val="clear" w:color="auto" w:fill="auto"/>
          </w:tcPr>
          <w:p w14:paraId="57F78D3C" w14:textId="77777777" w:rsidR="009006A2" w:rsidRDefault="009006A2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77F07F9" w14:textId="5B07DEB4" w:rsidR="0092028B" w:rsidRPr="009C3BB7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40C45"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7F619B11" w14:textId="77777777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E86E38B" w14:textId="77777777" w:rsidR="0092028B" w:rsidRPr="00734FEE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7D43BCF" w14:textId="77777777" w:rsidR="0092028B" w:rsidRPr="007421B1" w:rsidRDefault="0092028B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  <w:tab w:val="left" w:pos="970"/>
              </w:tabs>
              <w:spacing w:line="240" w:lineRule="auto"/>
              <w:ind w:left="-122" w:right="-145" w:firstLine="10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A472BF" w14:textId="77777777" w:rsidR="0092028B" w:rsidRPr="007421B1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56" w:right="-9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40C45" w:rsidRPr="00B22308" w14:paraId="049A2A55" w14:textId="77777777" w:rsidTr="00A446DB">
        <w:trPr>
          <w:trHeight w:hRule="exact" w:val="360"/>
        </w:trPr>
        <w:tc>
          <w:tcPr>
            <w:tcW w:w="2790" w:type="dxa"/>
            <w:shd w:val="clear" w:color="auto" w:fill="auto"/>
          </w:tcPr>
          <w:p w14:paraId="56559A63" w14:textId="2D4CF142" w:rsidR="00840C45" w:rsidRPr="00734FEE" w:rsidRDefault="00F45EC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="00840C45" w:rsidRPr="00734FE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2D10B5F6" w14:textId="6E59CB6A" w:rsidR="00840C45" w:rsidRPr="00734FEE" w:rsidRDefault="00840C45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75216AB7" w14:textId="211BE5AE" w:rsidR="00840C45" w:rsidRPr="00734FEE" w:rsidRDefault="00840C45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E07F235" w14:textId="2C5F43B0" w:rsidR="00840C45" w:rsidRPr="007421B1" w:rsidRDefault="00840C45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0.54</w:t>
            </w:r>
          </w:p>
        </w:tc>
        <w:tc>
          <w:tcPr>
            <w:tcW w:w="1620" w:type="dxa"/>
            <w:shd w:val="clear" w:color="auto" w:fill="auto"/>
          </w:tcPr>
          <w:p w14:paraId="03CA57E2" w14:textId="67E582D1" w:rsidR="00840C45" w:rsidRPr="007421B1" w:rsidRDefault="00840C45" w:rsidP="00BA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18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470.8</w:t>
            </w:r>
            <w:r w:rsidR="00F45EC3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840C45" w:rsidRPr="00B22308" w14:paraId="6FD04CBE" w14:textId="77777777" w:rsidTr="00A446DB">
        <w:trPr>
          <w:trHeight w:hRule="exact" w:val="360"/>
        </w:trPr>
        <w:tc>
          <w:tcPr>
            <w:tcW w:w="2790" w:type="dxa"/>
            <w:shd w:val="clear" w:color="auto" w:fill="auto"/>
          </w:tcPr>
          <w:p w14:paraId="2E7FBF81" w14:textId="0C2989FC" w:rsidR="00840C45" w:rsidRPr="00734FEE" w:rsidRDefault="00F45EC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="00840C4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840C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75E27B85" w14:textId="18248B7D" w:rsidR="00840C45" w:rsidRPr="00734FEE" w:rsidRDefault="00840C45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0CA99E59" w14:textId="476B6A8A" w:rsidR="00840C45" w:rsidRPr="00734FEE" w:rsidRDefault="00840C45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622C67B7" w14:textId="64A3E26A" w:rsidR="00840C45" w:rsidRPr="007421B1" w:rsidRDefault="00840C45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Cs/>
                <w:sz w:val="30"/>
                <w:szCs w:val="30"/>
              </w:rPr>
              <w:t>52</w:t>
            </w:r>
          </w:p>
        </w:tc>
        <w:tc>
          <w:tcPr>
            <w:tcW w:w="1620" w:type="dxa"/>
            <w:shd w:val="clear" w:color="auto" w:fill="auto"/>
          </w:tcPr>
          <w:p w14:paraId="2A007D36" w14:textId="5CBEBA8D" w:rsidR="00840C45" w:rsidRPr="007421B1" w:rsidRDefault="00840C45" w:rsidP="00BA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1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453.37</w:t>
            </w:r>
          </w:p>
        </w:tc>
      </w:tr>
      <w:tr w:rsidR="005A5270" w:rsidRPr="00B22308" w14:paraId="0BA5452F" w14:textId="77777777" w:rsidTr="00A446DB">
        <w:trPr>
          <w:trHeight w:hRule="exact" w:val="360"/>
        </w:trPr>
        <w:tc>
          <w:tcPr>
            <w:tcW w:w="2790" w:type="dxa"/>
            <w:shd w:val="clear" w:color="auto" w:fill="auto"/>
          </w:tcPr>
          <w:p w14:paraId="4C457BF1" w14:textId="77777777" w:rsidR="005A5270" w:rsidRDefault="005A527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0B098C1" w14:textId="77777777" w:rsidR="005A5270" w:rsidRDefault="005A527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1E0F38A" w14:textId="77777777" w:rsidR="005A5270" w:rsidRDefault="005A527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DEBBD4B" w14:textId="77777777" w:rsidR="005A5270" w:rsidRPr="007421B1" w:rsidRDefault="005A527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22" w:right="-145" w:firstLine="5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7C996A6" w14:textId="77777777" w:rsidR="005A5270" w:rsidRDefault="005A527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</w:tbl>
    <w:p w14:paraId="7FF6685A" w14:textId="07BF3328" w:rsidR="004D7767" w:rsidRPr="00144E97" w:rsidRDefault="00261935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9C3BB7">
        <w:rPr>
          <w:rFonts w:ascii="Angsana New" w:hAnsi="Angsana New" w:cs="Angsana New"/>
          <w:b/>
          <w:bCs/>
          <w:lang w:val="en-US"/>
        </w:rPr>
        <w:t>1</w:t>
      </w:r>
      <w:r w:rsidR="004D7767" w:rsidRPr="00144E97">
        <w:rPr>
          <w:rFonts w:ascii="Angsana New" w:hAnsi="Angsana New" w:cs="Angsana New"/>
          <w:b/>
          <w:bCs/>
          <w:lang w:val="en-US"/>
        </w:rPr>
        <w:tab/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ภาระผูกพัน</w:t>
      </w:r>
      <w:r w:rsidR="00646E49">
        <w:rPr>
          <w:rFonts w:ascii="Angsana New" w:hAnsi="Angsana New" w:cs="Angsana New"/>
          <w:b/>
          <w:bCs/>
          <w:cs/>
          <w:lang w:val="en-US"/>
        </w:rPr>
        <w:t>กับบุคคลหรือกิจกา</w:t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2658AD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57"/>
        <w:gridCol w:w="2072"/>
        <w:gridCol w:w="275"/>
        <w:gridCol w:w="2070"/>
      </w:tblGrid>
      <w:tr w:rsidR="0067228A" w:rsidRPr="009C3BB7" w14:paraId="06706E4F" w14:textId="77777777" w:rsidTr="007E707D">
        <w:trPr>
          <w:tblHeader/>
        </w:trPr>
        <w:tc>
          <w:tcPr>
            <w:tcW w:w="2619" w:type="pct"/>
          </w:tcPr>
          <w:p w14:paraId="5FC9029B" w14:textId="06EAFFDB" w:rsidR="00A97F8F" w:rsidRPr="009C3BB7" w:rsidRDefault="00D92D7B" w:rsidP="009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3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2835"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42835"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C3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840C45"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17" w:type="pct"/>
          </w:tcPr>
          <w:p w14:paraId="3D75D292" w14:textId="77777777" w:rsidR="00A97F8F" w:rsidRPr="009C3BB7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6C1BF1D8" w14:textId="77777777" w:rsidR="00A97F8F" w:rsidRPr="009C3BB7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pct"/>
          </w:tcPr>
          <w:p w14:paraId="0719DE43" w14:textId="77777777" w:rsidR="00A97F8F" w:rsidRPr="009C3BB7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9C3BB7" w14:paraId="23595312" w14:textId="77777777" w:rsidTr="007E707D">
        <w:trPr>
          <w:tblHeader/>
        </w:trPr>
        <w:tc>
          <w:tcPr>
            <w:tcW w:w="2619" w:type="pct"/>
          </w:tcPr>
          <w:p w14:paraId="2244887E" w14:textId="77777777" w:rsidR="007E004C" w:rsidRPr="009C3BB7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1" w:type="pct"/>
            <w:gridSpan w:val="3"/>
          </w:tcPr>
          <w:p w14:paraId="3A3521AA" w14:textId="77777777" w:rsidR="007E004C" w:rsidRPr="009C3BB7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B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9C3BB7" w14:paraId="24688E90" w14:textId="77777777" w:rsidTr="007E707D">
        <w:tc>
          <w:tcPr>
            <w:tcW w:w="2619" w:type="pct"/>
          </w:tcPr>
          <w:p w14:paraId="34D4AAFD" w14:textId="77777777" w:rsidR="00121031" w:rsidRPr="009C3BB7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17" w:type="pct"/>
          </w:tcPr>
          <w:p w14:paraId="5DB07065" w14:textId="77777777" w:rsidR="00121031" w:rsidRPr="009C3BB7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4D4AD47" w14:textId="77777777" w:rsidR="00121031" w:rsidRPr="009C3BB7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pct"/>
          </w:tcPr>
          <w:p w14:paraId="7E086DC8" w14:textId="77777777" w:rsidR="00121031" w:rsidRPr="009C3BB7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47D8" w:rsidRPr="009C3BB7" w14:paraId="2D63E979" w14:textId="77777777" w:rsidTr="007E707D">
        <w:tc>
          <w:tcPr>
            <w:tcW w:w="2619" w:type="pct"/>
          </w:tcPr>
          <w:p w14:paraId="271CDE33" w14:textId="6780BB84" w:rsidR="008C47D8" w:rsidRPr="008C47D8" w:rsidRDefault="008C47D8" w:rsidP="00910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17" w:type="pct"/>
          </w:tcPr>
          <w:p w14:paraId="19850FB0" w14:textId="77777777" w:rsidR="008C47D8" w:rsidRPr="009C3BB7" w:rsidRDefault="008C47D8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20B79F84" w14:textId="77777777" w:rsidR="008C47D8" w:rsidRPr="009C3BB7" w:rsidRDefault="008C47D8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6" w:type="pct"/>
          </w:tcPr>
          <w:p w14:paraId="3F6F56DB" w14:textId="77777777" w:rsidR="008C47D8" w:rsidRPr="009C3BB7" w:rsidRDefault="008C47D8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228A" w:rsidRPr="009C3BB7" w14:paraId="71DDE529" w14:textId="77777777" w:rsidTr="007E707D">
        <w:tc>
          <w:tcPr>
            <w:tcW w:w="2619" w:type="pct"/>
          </w:tcPr>
          <w:p w14:paraId="5A31FC5C" w14:textId="77777777" w:rsidR="00121031" w:rsidRPr="009C3BB7" w:rsidRDefault="00121031" w:rsidP="00910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C3BB7">
              <w:rPr>
                <w:rFonts w:ascii="Angsana New" w:hAnsi="Angsana New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17" w:type="pct"/>
          </w:tcPr>
          <w:p w14:paraId="4AAB2B4A" w14:textId="13BA0F97" w:rsidR="00121031" w:rsidRPr="009C3BB7" w:rsidRDefault="005F0ACE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561759">
              <w:rPr>
                <w:rFonts w:ascii="Angsana New" w:hAnsi="Angsana New" w:cs="Angsana New"/>
                <w:sz w:val="30"/>
                <w:szCs w:val="30"/>
                <w:lang w:bidi="th-TH"/>
              </w:rPr>
              <w:t>43,285</w:t>
            </w:r>
          </w:p>
        </w:tc>
        <w:tc>
          <w:tcPr>
            <w:tcW w:w="148" w:type="pct"/>
          </w:tcPr>
          <w:p w14:paraId="23A895DE" w14:textId="77777777" w:rsidR="00121031" w:rsidRPr="009C3BB7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6" w:type="pct"/>
          </w:tcPr>
          <w:p w14:paraId="158A3347" w14:textId="3AD9A84A" w:rsidR="00121031" w:rsidRPr="009C3BB7" w:rsidRDefault="005F0ACE" w:rsidP="00D56545">
            <w:pPr>
              <w:pStyle w:val="acctfourfigures"/>
              <w:tabs>
                <w:tab w:val="clear" w:pos="765"/>
                <w:tab w:val="decimal" w:pos="1776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133,830</w:t>
            </w:r>
          </w:p>
        </w:tc>
      </w:tr>
      <w:tr w:rsidR="00DD1D5F" w:rsidRPr="009C3BB7" w14:paraId="5A3C12AE" w14:textId="77777777" w:rsidTr="007E707D">
        <w:tc>
          <w:tcPr>
            <w:tcW w:w="2619" w:type="pct"/>
          </w:tcPr>
          <w:p w14:paraId="68AD42D7" w14:textId="77777777" w:rsidR="00DD1D5F" w:rsidRPr="009C3BB7" w:rsidRDefault="00DD1D5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C3BB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โปรแกรม</w:t>
            </w:r>
          </w:p>
        </w:tc>
        <w:tc>
          <w:tcPr>
            <w:tcW w:w="1117" w:type="pct"/>
          </w:tcPr>
          <w:p w14:paraId="59EA1024" w14:textId="1BE6001F" w:rsidR="00DD1D5F" w:rsidRPr="009C3BB7" w:rsidRDefault="005F0ACE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148" w:type="pct"/>
          </w:tcPr>
          <w:p w14:paraId="037A0D59" w14:textId="77777777" w:rsidR="00DD1D5F" w:rsidRPr="009C3BB7" w:rsidRDefault="00DD1D5F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6" w:type="pct"/>
          </w:tcPr>
          <w:p w14:paraId="7C5EC1C1" w14:textId="4B19DF52" w:rsidR="00DD1D5F" w:rsidRPr="009C3BB7" w:rsidRDefault="005F0ACE" w:rsidP="00D56545">
            <w:pPr>
              <w:pStyle w:val="acctfourfigures"/>
              <w:tabs>
                <w:tab w:val="clear" w:pos="765"/>
                <w:tab w:val="decimal" w:pos="1776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716</w:t>
            </w:r>
          </w:p>
        </w:tc>
      </w:tr>
      <w:tr w:rsidR="0067228A" w:rsidRPr="009C3BB7" w14:paraId="3DC4BC4C" w14:textId="77777777" w:rsidTr="007E707D">
        <w:tc>
          <w:tcPr>
            <w:tcW w:w="2619" w:type="pct"/>
          </w:tcPr>
          <w:p w14:paraId="4DA589EE" w14:textId="77777777" w:rsidR="00121031" w:rsidRPr="009C3BB7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C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7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6449B8EC" w:rsidR="00121031" w:rsidRPr="009C3BB7" w:rsidRDefault="005F0ACE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144,00</w:t>
            </w:r>
            <w:r w:rsidR="005617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16A6DB88" w14:textId="77777777" w:rsidR="00121031" w:rsidRPr="009C3BB7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7513336C" w:rsidR="00121031" w:rsidRPr="009C3BB7" w:rsidRDefault="005F0ACE" w:rsidP="00D56545">
            <w:pPr>
              <w:pStyle w:val="acctfourfigures"/>
              <w:tabs>
                <w:tab w:val="clear" w:pos="765"/>
                <w:tab w:val="decimal" w:pos="1776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134,54</w:t>
            </w:r>
            <w:r w:rsidR="0056175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67228A" w:rsidRPr="009C3BB7" w14:paraId="6F4575D3" w14:textId="77777777" w:rsidTr="007E707D">
        <w:tc>
          <w:tcPr>
            <w:tcW w:w="2619" w:type="pct"/>
          </w:tcPr>
          <w:p w14:paraId="3F789477" w14:textId="77777777" w:rsidR="007E004C" w:rsidRPr="009C3BB7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pct"/>
          </w:tcPr>
          <w:p w14:paraId="0FE45F71" w14:textId="77777777" w:rsidR="007E004C" w:rsidRPr="009C3BB7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2E2D18" w14:textId="77777777" w:rsidR="007E004C" w:rsidRPr="009C3BB7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pct"/>
          </w:tcPr>
          <w:p w14:paraId="5184D0A7" w14:textId="77777777" w:rsidR="007E004C" w:rsidRPr="009C3BB7" w:rsidRDefault="007E004C" w:rsidP="00D56545">
            <w:pPr>
              <w:pStyle w:val="acctfourfigures"/>
              <w:tabs>
                <w:tab w:val="clear" w:pos="765"/>
                <w:tab w:val="decimal" w:pos="1698"/>
                <w:tab w:val="decimal" w:pos="1776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F0ACE" w:rsidRPr="009C3BB7" w14:paraId="714973FD" w14:textId="77777777" w:rsidTr="007E707D">
        <w:tc>
          <w:tcPr>
            <w:tcW w:w="2619" w:type="pct"/>
          </w:tcPr>
          <w:p w14:paraId="56C613B7" w14:textId="77777777" w:rsidR="005F0ACE" w:rsidRPr="009C3BB7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3B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17" w:type="pct"/>
          </w:tcPr>
          <w:p w14:paraId="07EF3B43" w14:textId="482FFBB7" w:rsidR="005F0ACE" w:rsidRPr="009C3BB7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C11C67" w14:textId="77777777" w:rsidR="005F0ACE" w:rsidRPr="009C3BB7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pct"/>
          </w:tcPr>
          <w:p w14:paraId="2E6B9BEC" w14:textId="73D872B2" w:rsidR="005F0ACE" w:rsidRPr="009C3BB7" w:rsidRDefault="005F0ACE" w:rsidP="00D56545">
            <w:pPr>
              <w:pStyle w:val="acctfourfigures"/>
              <w:tabs>
                <w:tab w:val="clear" w:pos="765"/>
                <w:tab w:val="decimal" w:pos="1698"/>
                <w:tab w:val="decimal" w:pos="1776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F0ACE" w:rsidRPr="009C3BB7" w14:paraId="6BB34EB3" w14:textId="77777777" w:rsidTr="007E707D">
        <w:tc>
          <w:tcPr>
            <w:tcW w:w="2619" w:type="pct"/>
          </w:tcPr>
          <w:p w14:paraId="29F3A726" w14:textId="77777777" w:rsidR="005F0ACE" w:rsidRPr="009C3BB7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C3BB7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17" w:type="pct"/>
          </w:tcPr>
          <w:p w14:paraId="03602890" w14:textId="65FF1676" w:rsidR="005F0ACE" w:rsidRPr="009C3BB7" w:rsidRDefault="00561759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22,628</w:t>
            </w:r>
          </w:p>
        </w:tc>
        <w:tc>
          <w:tcPr>
            <w:tcW w:w="148" w:type="pct"/>
          </w:tcPr>
          <w:p w14:paraId="1B00C1EE" w14:textId="77777777" w:rsidR="005F0ACE" w:rsidRPr="009C3BB7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pct"/>
          </w:tcPr>
          <w:p w14:paraId="071C81FC" w14:textId="7552BC50" w:rsidR="005F0ACE" w:rsidRPr="009C3BB7" w:rsidRDefault="00561759" w:rsidP="00D56545">
            <w:pPr>
              <w:pStyle w:val="acctfourfigures"/>
              <w:tabs>
                <w:tab w:val="clear" w:pos="765"/>
                <w:tab w:val="decimal" w:pos="1776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22,628</w:t>
            </w:r>
          </w:p>
        </w:tc>
      </w:tr>
      <w:tr w:rsidR="005F0ACE" w:rsidRPr="009C3BB7" w14:paraId="5518E867" w14:textId="77777777" w:rsidTr="007E707D">
        <w:tc>
          <w:tcPr>
            <w:tcW w:w="2619" w:type="pct"/>
          </w:tcPr>
          <w:p w14:paraId="58DF2508" w14:textId="61EF4E61" w:rsidR="005F0ACE" w:rsidRPr="009C3BB7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C3BB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17" w:type="pct"/>
          </w:tcPr>
          <w:p w14:paraId="039C956D" w14:textId="19F90F96" w:rsidR="005F0ACE" w:rsidRPr="009C3BB7" w:rsidRDefault="005F0ACE" w:rsidP="005F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95,688</w:t>
            </w:r>
          </w:p>
        </w:tc>
        <w:tc>
          <w:tcPr>
            <w:tcW w:w="148" w:type="pct"/>
          </w:tcPr>
          <w:p w14:paraId="291D3131" w14:textId="77777777" w:rsidR="005F0ACE" w:rsidRPr="009C3BB7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pct"/>
          </w:tcPr>
          <w:p w14:paraId="5FF50049" w14:textId="34ED4143" w:rsidR="005F0ACE" w:rsidRPr="009C3BB7" w:rsidRDefault="005F0ACE" w:rsidP="00D56545">
            <w:pPr>
              <w:pStyle w:val="acctfourfigures"/>
              <w:tabs>
                <w:tab w:val="clear" w:pos="765"/>
                <w:tab w:val="decimal" w:pos="1776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81,373</w:t>
            </w:r>
          </w:p>
        </w:tc>
      </w:tr>
      <w:tr w:rsidR="005F0ACE" w:rsidRPr="009C3BB7" w14:paraId="28A48988" w14:textId="77777777" w:rsidTr="007E707D">
        <w:tc>
          <w:tcPr>
            <w:tcW w:w="2619" w:type="pct"/>
          </w:tcPr>
          <w:p w14:paraId="3798A93C" w14:textId="77777777" w:rsidR="005F0ACE" w:rsidRPr="009C3BB7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C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7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2891EFEB" w:rsidR="005F0ACE" w:rsidRPr="009C3BB7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2249">
              <w:rPr>
                <w:rFonts w:ascii="Angsana New" w:hAnsi="Angsana New"/>
                <w:b/>
                <w:bCs/>
                <w:sz w:val="30"/>
                <w:szCs w:val="30"/>
              </w:rPr>
              <w:t>18,316</w:t>
            </w:r>
          </w:p>
        </w:tc>
        <w:tc>
          <w:tcPr>
            <w:tcW w:w="148" w:type="pct"/>
          </w:tcPr>
          <w:p w14:paraId="221EB0B5" w14:textId="77777777" w:rsidR="005F0ACE" w:rsidRPr="009C3BB7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6E690412" w:rsidR="005F0ACE" w:rsidRPr="009C3BB7" w:rsidRDefault="005F0ACE" w:rsidP="00D56545">
            <w:pPr>
              <w:pStyle w:val="acctfourfigures"/>
              <w:tabs>
                <w:tab w:val="clear" w:pos="765"/>
                <w:tab w:val="decimal" w:pos="1776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104,00</w:t>
            </w:r>
            <w:r w:rsidR="0056175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2AEA98C5" w14:textId="77777777" w:rsidR="00A54A90" w:rsidRDefault="00A54A90" w:rsidP="00A54A90">
      <w:pPr>
        <w:tabs>
          <w:tab w:val="clear" w:pos="454"/>
          <w:tab w:val="left" w:pos="540"/>
        </w:tabs>
        <w:spacing w:line="240" w:lineRule="auto"/>
        <w:ind w:firstLine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B3CF30F" w14:textId="466E8DB9" w:rsidR="005A5270" w:rsidRDefault="00A54A90" w:rsidP="00A54A90">
      <w:pPr>
        <w:tabs>
          <w:tab w:val="clear" w:pos="454"/>
          <w:tab w:val="left" w:pos="540"/>
        </w:tabs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34B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1A3FCB86" w14:textId="77777777" w:rsidR="00F34B1A" w:rsidRPr="00892599" w:rsidRDefault="00F34B1A" w:rsidP="00A54A90">
      <w:pPr>
        <w:tabs>
          <w:tab w:val="clear" w:pos="454"/>
          <w:tab w:val="left" w:pos="540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</w:p>
    <w:p w14:paraId="204C601B" w14:textId="31CCB58A" w:rsidR="00A54A90" w:rsidRPr="00A54A90" w:rsidRDefault="00A54A90" w:rsidP="00A54A90">
      <w:pPr>
        <w:tabs>
          <w:tab w:val="clear" w:pos="454"/>
          <w:tab w:val="clear" w:pos="680"/>
          <w:tab w:val="left" w:pos="540"/>
          <w:tab w:val="left" w:pos="810"/>
          <w:tab w:val="left" w:pos="99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54A90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Pr="00A54A90">
        <w:rPr>
          <w:rFonts w:ascii="Angsana New" w:hAnsi="Angsana New"/>
          <w:sz w:val="30"/>
          <w:szCs w:val="30"/>
        </w:rPr>
        <w:t xml:space="preserve">2565 </w:t>
      </w:r>
      <w:r w:rsidRPr="00A54A90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บริษัทย่อยแห่งหนึ่งได้ทำสัญญาเช่า</w:t>
      </w:r>
      <w:r w:rsidR="00850235">
        <w:rPr>
          <w:rFonts w:ascii="Angsana New" w:hAnsi="Angsana New" w:hint="cs"/>
          <w:sz w:val="30"/>
          <w:szCs w:val="30"/>
          <w:cs/>
        </w:rPr>
        <w:t>พื้นที่</w:t>
      </w:r>
      <w:r w:rsidRPr="00A54A90">
        <w:rPr>
          <w:rFonts w:ascii="Angsana New" w:hAnsi="Angsana New" w:hint="cs"/>
          <w:sz w:val="30"/>
          <w:szCs w:val="30"/>
          <w:cs/>
        </w:rPr>
        <w:t xml:space="preserve">อาคารกับกิจการอื่นแห่งหนึ่งเป็นระยะเวลา </w:t>
      </w:r>
      <w:r w:rsidRPr="00A54A90">
        <w:rPr>
          <w:rFonts w:ascii="Angsana New" w:hAnsi="Angsana New"/>
          <w:sz w:val="30"/>
          <w:szCs w:val="30"/>
        </w:rPr>
        <w:t xml:space="preserve">3 </w:t>
      </w:r>
      <w:r w:rsidRPr="00A54A90">
        <w:rPr>
          <w:rFonts w:ascii="Angsana New" w:hAnsi="Angsana New" w:hint="cs"/>
          <w:sz w:val="30"/>
          <w:szCs w:val="30"/>
          <w:cs/>
        </w:rPr>
        <w:t>ปี เริ่มตั้งแต่เดือนธันวาคม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</w:p>
    <w:p w14:paraId="0094ECD7" w14:textId="6C791625" w:rsidR="00936319" w:rsidRPr="009C3BB7" w:rsidRDefault="005A5270" w:rsidP="005A5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C455951" w14:textId="77777777" w:rsidR="00813EAE" w:rsidRPr="009C3BB7" w:rsidRDefault="00813EAE" w:rsidP="00957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3BB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สัญญาจัดจำหน่ายสินค้าและบริการ</w:t>
      </w:r>
    </w:p>
    <w:p w14:paraId="0B807496" w14:textId="77777777" w:rsidR="00813EAE" w:rsidRPr="009C3BB7" w:rsidRDefault="00813EAE" w:rsidP="002B1AD2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A055138" w14:textId="020F3231" w:rsidR="00813EAE" w:rsidRPr="009C3BB7" w:rsidRDefault="00813EAE" w:rsidP="00324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C3BB7">
        <w:rPr>
          <w:rFonts w:ascii="Angsana New" w:hAnsi="Angsana New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โดยมีค่าตอบแทนที่แตกต่างกันขึ้นอยู่กับปริมาณ</w:t>
      </w:r>
      <w:r w:rsidR="00736B5B" w:rsidRPr="009C3BB7">
        <w:rPr>
          <w:rFonts w:ascii="Angsana New" w:hAnsi="Angsana New"/>
          <w:sz w:val="30"/>
          <w:szCs w:val="30"/>
          <w:cs/>
        </w:rPr>
        <w:t>ของ</w:t>
      </w:r>
      <w:r w:rsidRPr="009C3BB7">
        <w:rPr>
          <w:rFonts w:ascii="Angsana New" w:hAnsi="Angsana New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>
        <w:rPr>
          <w:rFonts w:ascii="Angsana New" w:hAnsi="Angsana New"/>
          <w:sz w:val="30"/>
          <w:szCs w:val="30"/>
        </w:rPr>
        <w:br/>
      </w:r>
      <w:r w:rsidRPr="009C3BB7">
        <w:rPr>
          <w:rFonts w:ascii="Angsana New" w:hAnsi="Angsana New"/>
          <w:sz w:val="30"/>
          <w:szCs w:val="30"/>
          <w:cs/>
        </w:rPr>
        <w:t>เป็นระยะๆ โดยปกติ</w:t>
      </w:r>
      <w:r w:rsidR="00736B5B" w:rsidRPr="009C3BB7">
        <w:rPr>
          <w:rFonts w:ascii="Angsana New" w:hAnsi="Angsana New"/>
          <w:sz w:val="30"/>
          <w:szCs w:val="30"/>
          <w:cs/>
        </w:rPr>
        <w:t>กลุ่มบริษัท</w:t>
      </w:r>
      <w:r w:rsidRPr="009C3BB7">
        <w:rPr>
          <w:rFonts w:ascii="Angsana New" w:hAnsi="Angsana New"/>
          <w:sz w:val="30"/>
          <w:szCs w:val="30"/>
          <w:cs/>
        </w:rPr>
        <w:t>สามารถยกเลิก</w:t>
      </w:r>
      <w:r w:rsidR="00912A00" w:rsidRPr="009C3BB7">
        <w:rPr>
          <w:rFonts w:ascii="Angsana New" w:hAnsi="Angsana New"/>
          <w:sz w:val="30"/>
          <w:szCs w:val="30"/>
          <w:cs/>
        </w:rPr>
        <w:t>สัญญาได้ภายในหนึ่งปีโดยที่</w:t>
      </w:r>
      <w:r w:rsidRPr="009C3BB7">
        <w:rPr>
          <w:rFonts w:ascii="Angsana New" w:hAnsi="Angsana New"/>
          <w:sz w:val="30"/>
          <w:szCs w:val="30"/>
          <w:cs/>
        </w:rPr>
        <w:t>ไม่มีภาระใดๆ</w:t>
      </w:r>
      <w:r w:rsidR="00912A00" w:rsidRPr="009C3BB7">
        <w:rPr>
          <w:rFonts w:ascii="Angsana New" w:hAnsi="Angsana New"/>
          <w:sz w:val="30"/>
          <w:szCs w:val="30"/>
          <w:cs/>
        </w:rPr>
        <w:t>ที่มีนัยสำคัญ</w:t>
      </w:r>
    </w:p>
    <w:p w14:paraId="1909AA10" w14:textId="77777777" w:rsidR="00CE50C9" w:rsidRPr="009C3BB7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2CDDDB0" w14:textId="77777777" w:rsidR="00137B44" w:rsidRPr="009C3BB7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3BB7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</w:t>
      </w:r>
      <w:r w:rsidR="00C2344B" w:rsidRPr="009C3BB7">
        <w:rPr>
          <w:rFonts w:ascii="Angsana New" w:hAnsi="Angsana New"/>
          <w:b/>
          <w:bCs/>
          <w:i/>
          <w:iCs/>
          <w:sz w:val="30"/>
          <w:szCs w:val="30"/>
          <w:cs/>
        </w:rPr>
        <w:t>ี่อาจ</w:t>
      </w:r>
      <w:r w:rsidRPr="009C3BB7">
        <w:rPr>
          <w:rFonts w:ascii="Angsana New" w:hAnsi="Angsana New"/>
          <w:b/>
          <w:bCs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9C3BB7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669D98" w14:textId="659F73F4" w:rsidR="00910D5D" w:rsidRPr="009C3BB7" w:rsidRDefault="00D45663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9C3BB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42835" w:rsidRPr="009C3BB7">
        <w:rPr>
          <w:rFonts w:ascii="Angsana New" w:hAnsi="Angsana New"/>
          <w:sz w:val="30"/>
          <w:szCs w:val="30"/>
        </w:rPr>
        <w:t xml:space="preserve">30 </w:t>
      </w:r>
      <w:r w:rsidR="00842835" w:rsidRPr="009C3BB7">
        <w:rPr>
          <w:rFonts w:ascii="Angsana New" w:hAnsi="Angsana New"/>
          <w:sz w:val="30"/>
          <w:szCs w:val="30"/>
          <w:cs/>
        </w:rPr>
        <w:t>กันยายน</w:t>
      </w:r>
      <w:r w:rsidR="00FC150A" w:rsidRPr="009C3BB7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9C3BB7">
        <w:rPr>
          <w:rFonts w:ascii="Angsana New" w:hAnsi="Angsana New"/>
          <w:sz w:val="30"/>
          <w:szCs w:val="30"/>
        </w:rPr>
        <w:t>2</w:t>
      </w:r>
      <w:r w:rsidR="00D130F3" w:rsidRPr="009C3BB7">
        <w:rPr>
          <w:rFonts w:ascii="Angsana New" w:hAnsi="Angsana New"/>
          <w:sz w:val="30"/>
          <w:szCs w:val="30"/>
        </w:rPr>
        <w:t>5</w:t>
      </w:r>
      <w:r w:rsidR="00CF50EF" w:rsidRPr="009C3BB7">
        <w:rPr>
          <w:rFonts w:ascii="Angsana New" w:hAnsi="Angsana New"/>
          <w:sz w:val="30"/>
          <w:szCs w:val="30"/>
        </w:rPr>
        <w:t>6</w:t>
      </w:r>
      <w:r w:rsidR="00840C45" w:rsidRPr="009C3BB7">
        <w:rPr>
          <w:rFonts w:ascii="Angsana New" w:hAnsi="Angsana New"/>
          <w:sz w:val="30"/>
          <w:szCs w:val="30"/>
        </w:rPr>
        <w:t>5</w:t>
      </w:r>
      <w:r w:rsidRPr="009C3BB7">
        <w:rPr>
          <w:rFonts w:ascii="Angsana New" w:hAnsi="Angsana New"/>
          <w:sz w:val="30"/>
          <w:szCs w:val="30"/>
        </w:rPr>
        <w:t xml:space="preserve"> </w:t>
      </w:r>
      <w:r w:rsidRPr="009C3BB7">
        <w:rPr>
          <w:rFonts w:ascii="Angsana New" w:hAnsi="Angsana New"/>
          <w:sz w:val="30"/>
          <w:szCs w:val="30"/>
          <w:cs/>
        </w:rPr>
        <w:t>บริษัทมี</w:t>
      </w:r>
      <w:r w:rsidRPr="009C3BB7">
        <w:rPr>
          <w:rFonts w:ascii="Angsana New" w:hAnsi="Angsana New" w:hint="cs"/>
          <w:sz w:val="30"/>
          <w:szCs w:val="30"/>
          <w:cs/>
        </w:rPr>
        <w:t>หนี้สินที่อาจเกิดขึ้นกับ</w:t>
      </w:r>
      <w:r w:rsidRPr="009C3BB7">
        <w:rPr>
          <w:rFonts w:ascii="Angsana New" w:hAnsi="Angsana New"/>
          <w:sz w:val="30"/>
          <w:szCs w:val="30"/>
          <w:cs/>
        </w:rPr>
        <w:t>สถาบันการเงินเพื่อค้ำประกัน</w:t>
      </w:r>
      <w:r w:rsidRPr="009C3BB7">
        <w:rPr>
          <w:rFonts w:ascii="Angsana New" w:hAnsi="Angsana New" w:hint="cs"/>
          <w:sz w:val="30"/>
          <w:szCs w:val="30"/>
          <w:cs/>
        </w:rPr>
        <w:t>วงเงินกู้ยืมของบริษัทย่อ</w:t>
      </w:r>
      <w:r w:rsidR="00311595" w:rsidRPr="009C3BB7">
        <w:rPr>
          <w:rFonts w:ascii="Angsana New" w:hAnsi="Angsana New" w:hint="cs"/>
          <w:sz w:val="30"/>
          <w:szCs w:val="30"/>
          <w:cs/>
        </w:rPr>
        <w:t>ย</w:t>
      </w:r>
      <w:r w:rsidRPr="009C3BB7">
        <w:rPr>
          <w:rFonts w:ascii="Angsana New" w:hAnsi="Angsana New" w:hint="cs"/>
          <w:sz w:val="30"/>
          <w:szCs w:val="30"/>
          <w:cs/>
        </w:rPr>
        <w:t>หลายแห่ง</w:t>
      </w:r>
      <w:r w:rsidRPr="009C3BB7">
        <w:rPr>
          <w:rFonts w:ascii="Angsana New" w:hAnsi="Angsana New"/>
          <w:sz w:val="30"/>
          <w:szCs w:val="30"/>
          <w:cs/>
        </w:rPr>
        <w:t xml:space="preserve"> เป็นจำนวนเงิ</w:t>
      </w:r>
      <w:r w:rsidRPr="009C3BB7">
        <w:rPr>
          <w:rFonts w:ascii="Angsana New" w:hAnsi="Angsana New" w:hint="cs"/>
          <w:sz w:val="30"/>
          <w:szCs w:val="30"/>
          <w:cs/>
        </w:rPr>
        <w:t>น</w:t>
      </w:r>
      <w:r w:rsidR="005F0ACE">
        <w:rPr>
          <w:rFonts w:ascii="Angsana New" w:hAnsi="Angsana New"/>
          <w:sz w:val="30"/>
          <w:szCs w:val="30"/>
        </w:rPr>
        <w:t xml:space="preserve"> 2,365</w:t>
      </w:r>
      <w:r w:rsidR="00C55276" w:rsidRPr="009C3BB7">
        <w:rPr>
          <w:rFonts w:ascii="Angsana New" w:hAnsi="Angsana New"/>
          <w:sz w:val="30"/>
          <w:szCs w:val="30"/>
        </w:rPr>
        <w:t xml:space="preserve"> </w:t>
      </w:r>
      <w:r w:rsidRPr="009C3BB7">
        <w:rPr>
          <w:rFonts w:ascii="Angsana New" w:hAnsi="Angsana New"/>
          <w:sz w:val="30"/>
          <w:szCs w:val="30"/>
          <w:cs/>
        </w:rPr>
        <w:t>ล้านบาท</w:t>
      </w:r>
      <w:r w:rsidR="002F11C5" w:rsidRPr="009C3BB7">
        <w:rPr>
          <w:rFonts w:ascii="Angsana New" w:hAnsi="Angsana New"/>
          <w:sz w:val="30"/>
          <w:szCs w:val="30"/>
        </w:rPr>
        <w:t xml:space="preserve"> </w:t>
      </w:r>
      <w:r w:rsidR="00C55276" w:rsidRPr="009C3BB7">
        <w:rPr>
          <w:rFonts w:ascii="Angsana New" w:hAnsi="Angsana New" w:hint="cs"/>
          <w:sz w:val="30"/>
          <w:szCs w:val="30"/>
          <w:cs/>
        </w:rPr>
        <w:t>และ</w:t>
      </w:r>
      <w:r w:rsidR="00C55276" w:rsidRPr="009C3BB7">
        <w:rPr>
          <w:rFonts w:ascii="Angsana New" w:hAnsi="Angsana New"/>
          <w:sz w:val="30"/>
          <w:szCs w:val="30"/>
        </w:rPr>
        <w:t xml:space="preserve"> </w:t>
      </w:r>
      <w:r w:rsidR="005F0ACE">
        <w:rPr>
          <w:rFonts w:ascii="Angsana New" w:hAnsi="Angsana New"/>
          <w:sz w:val="30"/>
          <w:szCs w:val="30"/>
        </w:rPr>
        <w:t xml:space="preserve">56 </w:t>
      </w:r>
      <w:r w:rsidR="002F11C5" w:rsidRPr="009C3BB7">
        <w:rPr>
          <w:rFonts w:ascii="Angsana New" w:hAnsi="Angsana New" w:hint="cs"/>
          <w:sz w:val="30"/>
          <w:szCs w:val="30"/>
          <w:cs/>
        </w:rPr>
        <w:t>ล้านเหรียญสหรัฐอ</w:t>
      </w:r>
      <w:r w:rsidR="00214310" w:rsidRPr="009C3BB7">
        <w:rPr>
          <w:rFonts w:ascii="Angsana New" w:hAnsi="Angsana New" w:hint="cs"/>
          <w:sz w:val="30"/>
          <w:szCs w:val="30"/>
          <w:cs/>
        </w:rPr>
        <w:t>เ</w:t>
      </w:r>
      <w:r w:rsidR="002F11C5" w:rsidRPr="009C3BB7">
        <w:rPr>
          <w:rFonts w:ascii="Angsana New" w:hAnsi="Angsana New" w:hint="cs"/>
          <w:sz w:val="30"/>
          <w:szCs w:val="30"/>
          <w:cs/>
        </w:rPr>
        <w:t xml:space="preserve">มริกา </w:t>
      </w:r>
      <w:r w:rsidRPr="009C3BB7">
        <w:rPr>
          <w:rFonts w:ascii="Angsana New" w:hAnsi="Angsana New"/>
          <w:i/>
          <w:iCs/>
          <w:sz w:val="30"/>
          <w:szCs w:val="30"/>
          <w:cs/>
        </w:rPr>
        <w:t>(</w:t>
      </w:r>
      <w:r w:rsidR="00D130F3" w:rsidRPr="009C3BB7">
        <w:rPr>
          <w:rFonts w:ascii="Angsana New" w:hAnsi="Angsana New"/>
          <w:i/>
          <w:iCs/>
          <w:sz w:val="30"/>
          <w:szCs w:val="30"/>
        </w:rPr>
        <w:t>3</w:t>
      </w:r>
      <w:r w:rsidR="00D830A6" w:rsidRPr="009C3BB7">
        <w:rPr>
          <w:rFonts w:ascii="Angsana New" w:hAnsi="Angsana New"/>
          <w:i/>
          <w:iCs/>
          <w:sz w:val="30"/>
          <w:szCs w:val="30"/>
        </w:rPr>
        <w:t>1</w:t>
      </w:r>
      <w:r w:rsidRPr="009C3BB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C3BB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9C3BB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50EF" w:rsidRPr="009C3BB7">
        <w:rPr>
          <w:rFonts w:ascii="Angsana New" w:hAnsi="Angsana New"/>
          <w:i/>
          <w:iCs/>
          <w:sz w:val="30"/>
          <w:szCs w:val="30"/>
        </w:rPr>
        <w:t>2</w:t>
      </w:r>
      <w:r w:rsidR="00D130F3" w:rsidRPr="009C3BB7">
        <w:rPr>
          <w:rFonts w:ascii="Angsana New" w:hAnsi="Angsana New"/>
          <w:i/>
          <w:iCs/>
          <w:sz w:val="30"/>
          <w:szCs w:val="30"/>
        </w:rPr>
        <w:t>5</w:t>
      </w:r>
      <w:r w:rsidR="00CF50EF" w:rsidRPr="009C3BB7">
        <w:rPr>
          <w:rFonts w:ascii="Angsana New" w:hAnsi="Angsana New"/>
          <w:i/>
          <w:iCs/>
          <w:sz w:val="30"/>
          <w:szCs w:val="30"/>
        </w:rPr>
        <w:t>6</w:t>
      </w:r>
      <w:r w:rsidR="00840C45" w:rsidRPr="009C3BB7">
        <w:rPr>
          <w:rFonts w:ascii="Angsana New" w:hAnsi="Angsana New"/>
          <w:i/>
          <w:iCs/>
          <w:sz w:val="30"/>
          <w:szCs w:val="30"/>
        </w:rPr>
        <w:t>4</w:t>
      </w:r>
      <w:r w:rsidRPr="009C3BB7">
        <w:rPr>
          <w:rFonts w:ascii="Angsana New" w:hAnsi="Angsana New"/>
          <w:i/>
          <w:iCs/>
          <w:sz w:val="30"/>
          <w:szCs w:val="30"/>
        </w:rPr>
        <w:t>:</w:t>
      </w:r>
      <w:r w:rsidR="00E34110" w:rsidRPr="009C3BB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C47D8">
        <w:rPr>
          <w:rFonts w:ascii="Angsana New" w:hAnsi="Angsana New"/>
          <w:i/>
          <w:iCs/>
          <w:sz w:val="30"/>
          <w:szCs w:val="30"/>
        </w:rPr>
        <w:t>2,380</w:t>
      </w:r>
      <w:r w:rsidR="00936195" w:rsidRPr="009C3BB7">
        <w:rPr>
          <w:rFonts w:ascii="Angsana New" w:hAnsi="Angsana New"/>
          <w:i/>
          <w:iCs/>
          <w:sz w:val="30"/>
          <w:szCs w:val="30"/>
        </w:rPr>
        <w:t xml:space="preserve"> </w:t>
      </w:r>
      <w:r w:rsidRPr="009C3BB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2F11C5" w:rsidRPr="009C3BB7">
        <w:rPr>
          <w:rFonts w:ascii="Angsana New" w:hAnsi="Angsana New"/>
          <w:i/>
          <w:iCs/>
          <w:sz w:val="30"/>
          <w:szCs w:val="30"/>
        </w:rPr>
        <w:t xml:space="preserve"> </w:t>
      </w:r>
      <w:r w:rsidR="002F11C5" w:rsidRPr="009C3BB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2F11C5" w:rsidRPr="009C3BB7">
        <w:rPr>
          <w:rFonts w:ascii="Angsana New" w:hAnsi="Angsana New"/>
          <w:i/>
          <w:iCs/>
          <w:sz w:val="30"/>
          <w:szCs w:val="30"/>
        </w:rPr>
        <w:t>5</w:t>
      </w:r>
      <w:r w:rsidR="008C47D8">
        <w:rPr>
          <w:rFonts w:ascii="Angsana New" w:hAnsi="Angsana New"/>
          <w:i/>
          <w:iCs/>
          <w:sz w:val="30"/>
          <w:szCs w:val="30"/>
        </w:rPr>
        <w:t>6</w:t>
      </w:r>
      <w:r w:rsidR="002F11C5" w:rsidRPr="009C3BB7">
        <w:rPr>
          <w:rFonts w:ascii="Angsana New" w:hAnsi="Angsana New"/>
          <w:i/>
          <w:iCs/>
          <w:sz w:val="30"/>
          <w:szCs w:val="30"/>
        </w:rPr>
        <w:t xml:space="preserve"> </w:t>
      </w:r>
      <w:r w:rsidR="002F11C5" w:rsidRPr="009C3BB7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9C3BB7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9D0459D" w14:textId="77777777" w:rsidR="00CE3E39" w:rsidRPr="009C3BB7" w:rsidRDefault="00CE3E39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0AB4ED8" w14:textId="01F00318" w:rsidR="00140027" w:rsidRPr="009C3BB7" w:rsidRDefault="00CB7B90" w:rsidP="00CB7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C47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</w:t>
      </w:r>
    </w:p>
    <w:p w14:paraId="76FCAFB9" w14:textId="77777777" w:rsidR="00140027" w:rsidRPr="009C3BB7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6EE44C4" w14:textId="1E27F8D0" w:rsidR="00140027" w:rsidRPr="009C3BB7" w:rsidRDefault="00140027" w:rsidP="00D14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C3BB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C3BB7">
        <w:rPr>
          <w:rFonts w:ascii="Angsana New" w:hAnsi="Angsana New"/>
          <w:sz w:val="30"/>
          <w:szCs w:val="30"/>
        </w:rPr>
        <w:t xml:space="preserve">30 </w:t>
      </w:r>
      <w:r w:rsidRPr="009C3BB7">
        <w:rPr>
          <w:rFonts w:ascii="Angsana New" w:hAnsi="Angsana New"/>
          <w:sz w:val="30"/>
          <w:szCs w:val="30"/>
          <w:cs/>
        </w:rPr>
        <w:t>กันยายน</w:t>
      </w:r>
      <w:r w:rsidRPr="009C3BB7">
        <w:rPr>
          <w:rFonts w:ascii="Angsana New" w:hAnsi="Angsana New" w:hint="cs"/>
          <w:sz w:val="30"/>
          <w:szCs w:val="30"/>
          <w:cs/>
        </w:rPr>
        <w:t xml:space="preserve"> </w:t>
      </w:r>
      <w:r w:rsidRPr="009C3BB7">
        <w:rPr>
          <w:rFonts w:ascii="Angsana New" w:hAnsi="Angsana New"/>
          <w:sz w:val="30"/>
          <w:szCs w:val="30"/>
        </w:rPr>
        <w:t>256</w:t>
      </w:r>
      <w:r w:rsidR="00840C45" w:rsidRPr="009C3BB7">
        <w:rPr>
          <w:rFonts w:ascii="Angsana New" w:hAnsi="Angsana New"/>
          <w:sz w:val="30"/>
          <w:szCs w:val="30"/>
        </w:rPr>
        <w:t>5</w:t>
      </w:r>
      <w:r w:rsidRPr="009C3BB7">
        <w:rPr>
          <w:rFonts w:ascii="Angsana New" w:hAnsi="Angsana New"/>
          <w:sz w:val="30"/>
          <w:szCs w:val="30"/>
        </w:rPr>
        <w:t xml:space="preserve"> </w:t>
      </w:r>
      <w:r w:rsidRPr="009C3BB7">
        <w:rPr>
          <w:rFonts w:ascii="Angsana New" w:hAnsi="Angsana New" w:hint="cs"/>
          <w:sz w:val="30"/>
          <w:szCs w:val="30"/>
          <w:cs/>
        </w:rPr>
        <w:t>บริษัทย่อย</w:t>
      </w:r>
      <w:r w:rsidR="005668EB" w:rsidRPr="009C3BB7">
        <w:rPr>
          <w:rFonts w:ascii="Angsana New" w:hAnsi="Angsana New" w:hint="cs"/>
          <w:sz w:val="30"/>
          <w:szCs w:val="30"/>
          <w:cs/>
        </w:rPr>
        <w:t>ในต่างประเทศ</w:t>
      </w:r>
      <w:r w:rsidR="00450414" w:rsidRPr="009C3BB7">
        <w:rPr>
          <w:rFonts w:ascii="Angsana New" w:hAnsi="Angsana New" w:hint="cs"/>
          <w:sz w:val="30"/>
          <w:szCs w:val="30"/>
          <w:cs/>
        </w:rPr>
        <w:t>แห่งหนึ่ง</w:t>
      </w:r>
      <w:r w:rsidRPr="009C3BB7">
        <w:rPr>
          <w:rFonts w:ascii="Angsana New" w:hAnsi="Angsana New" w:hint="cs"/>
          <w:sz w:val="30"/>
          <w:szCs w:val="30"/>
          <w:cs/>
        </w:rPr>
        <w:t>ได้รับคำสั่ง</w:t>
      </w:r>
      <w:r w:rsidR="00C71F31" w:rsidRPr="009C3BB7">
        <w:rPr>
          <w:rFonts w:ascii="Angsana New" w:hAnsi="Angsana New" w:hint="cs"/>
          <w:sz w:val="30"/>
          <w:szCs w:val="30"/>
          <w:cs/>
        </w:rPr>
        <w:t>ให้</w:t>
      </w:r>
      <w:r w:rsidR="009576D7">
        <w:rPr>
          <w:rFonts w:ascii="Angsana New" w:hAnsi="Angsana New" w:hint="cs"/>
          <w:sz w:val="30"/>
          <w:szCs w:val="30"/>
          <w:cs/>
        </w:rPr>
        <w:t>จ่ายเพิ่ม</w:t>
      </w:r>
      <w:r w:rsidR="00C71F31" w:rsidRPr="009C3BB7">
        <w:rPr>
          <w:rFonts w:ascii="Angsana New" w:hAnsi="Angsana New" w:hint="cs"/>
          <w:sz w:val="30"/>
          <w:szCs w:val="30"/>
          <w:cs/>
        </w:rPr>
        <w:t>ภาษี</w:t>
      </w:r>
      <w:r w:rsidR="009576D7">
        <w:rPr>
          <w:rFonts w:ascii="Angsana New" w:hAnsi="Angsana New" w:hint="cs"/>
          <w:sz w:val="30"/>
          <w:szCs w:val="30"/>
          <w:cs/>
        </w:rPr>
        <w:t>การ</w:t>
      </w:r>
      <w:r w:rsidR="00C71F31" w:rsidRPr="009C3BB7">
        <w:rPr>
          <w:rFonts w:ascii="Angsana New" w:hAnsi="Angsana New" w:hint="cs"/>
          <w:sz w:val="30"/>
          <w:szCs w:val="30"/>
          <w:cs/>
        </w:rPr>
        <w:t>บริการ</w:t>
      </w:r>
      <w:r w:rsidRPr="009C3BB7">
        <w:rPr>
          <w:rFonts w:ascii="Angsana New" w:hAnsi="Angsana New" w:hint="cs"/>
          <w:sz w:val="30"/>
          <w:szCs w:val="30"/>
          <w:cs/>
        </w:rPr>
        <w:t>จา</w:t>
      </w:r>
      <w:r w:rsidR="00F81299" w:rsidRPr="009C3BB7">
        <w:rPr>
          <w:rFonts w:ascii="Angsana New" w:hAnsi="Angsana New" w:hint="cs"/>
          <w:sz w:val="30"/>
          <w:szCs w:val="30"/>
          <w:cs/>
        </w:rPr>
        <w:t>ก</w:t>
      </w:r>
      <w:r w:rsidRPr="009C3BB7">
        <w:rPr>
          <w:rFonts w:ascii="Angsana New" w:hAnsi="Angsana New" w:hint="cs"/>
          <w:sz w:val="30"/>
          <w:szCs w:val="30"/>
          <w:cs/>
        </w:rPr>
        <w:t>กรม</w:t>
      </w:r>
      <w:r w:rsidR="009576D7">
        <w:rPr>
          <w:rFonts w:ascii="Angsana New" w:hAnsi="Angsana New" w:hint="cs"/>
          <w:sz w:val="30"/>
          <w:szCs w:val="30"/>
          <w:cs/>
        </w:rPr>
        <w:t>ภาษีบริการโดย</w:t>
      </w:r>
      <w:r w:rsidR="00D97214" w:rsidRPr="009C3BB7">
        <w:rPr>
          <w:rFonts w:ascii="Angsana New" w:hAnsi="Angsana New" w:hint="cs"/>
          <w:sz w:val="30"/>
          <w:szCs w:val="30"/>
          <w:cs/>
        </w:rPr>
        <w:t>บริษัทย่อย</w:t>
      </w:r>
      <w:r w:rsidR="009576D7">
        <w:rPr>
          <w:rFonts w:ascii="Angsana New" w:hAnsi="Angsana New" w:hint="cs"/>
          <w:sz w:val="30"/>
          <w:szCs w:val="30"/>
          <w:cs/>
        </w:rPr>
        <w:t>ได้</w:t>
      </w:r>
      <w:r w:rsidRPr="009C3BB7">
        <w:rPr>
          <w:rFonts w:ascii="Angsana New" w:hAnsi="Angsana New" w:hint="cs"/>
          <w:sz w:val="30"/>
          <w:szCs w:val="30"/>
          <w:cs/>
        </w:rPr>
        <w:t>ยื่นอุทธรณ์ต่อ</w:t>
      </w:r>
      <w:r w:rsidR="007A502B" w:rsidRPr="009C3BB7">
        <w:rPr>
          <w:rFonts w:ascii="Angsana New" w:hAnsi="Angsana New" w:hint="cs"/>
          <w:sz w:val="30"/>
          <w:szCs w:val="30"/>
          <w:cs/>
        </w:rPr>
        <w:t>ศุ</w:t>
      </w:r>
      <w:r w:rsidR="00535C92" w:rsidRPr="009C3BB7">
        <w:rPr>
          <w:rFonts w:ascii="Angsana New" w:hAnsi="Angsana New" w:hint="cs"/>
          <w:sz w:val="30"/>
          <w:szCs w:val="30"/>
          <w:cs/>
        </w:rPr>
        <w:t>ลกากรสรรพสามิตและ</w:t>
      </w:r>
      <w:r w:rsidR="00681151" w:rsidRPr="009C3BB7">
        <w:rPr>
          <w:rFonts w:ascii="Angsana New" w:hAnsi="Angsana New" w:hint="cs"/>
          <w:sz w:val="30"/>
          <w:szCs w:val="30"/>
          <w:cs/>
        </w:rPr>
        <w:t>ภาษี</w:t>
      </w:r>
      <w:r w:rsidR="00535C92" w:rsidRPr="009C3BB7">
        <w:rPr>
          <w:rFonts w:ascii="Angsana New" w:hAnsi="Angsana New" w:hint="cs"/>
          <w:sz w:val="30"/>
          <w:szCs w:val="30"/>
          <w:cs/>
        </w:rPr>
        <w:t>บริการ</w:t>
      </w:r>
      <w:r w:rsidR="009576D7">
        <w:rPr>
          <w:rFonts w:ascii="Angsana New" w:hAnsi="Angsana New" w:hint="cs"/>
          <w:sz w:val="30"/>
          <w:szCs w:val="30"/>
          <w:cs/>
        </w:rPr>
        <w:t>ศาลวินิจฉัยอุทธรณ์</w:t>
      </w:r>
      <w:r w:rsidRPr="009C3BB7">
        <w:rPr>
          <w:rFonts w:ascii="Angsana New" w:hAnsi="Angsana New" w:hint="cs"/>
          <w:sz w:val="30"/>
          <w:szCs w:val="30"/>
          <w:cs/>
        </w:rPr>
        <w:t xml:space="preserve"> </w:t>
      </w:r>
      <w:r w:rsidR="005668EB" w:rsidRPr="009C3BB7">
        <w:rPr>
          <w:rFonts w:ascii="Angsana New" w:hAnsi="Angsana New" w:hint="cs"/>
          <w:sz w:val="30"/>
          <w:szCs w:val="30"/>
          <w:cs/>
        </w:rPr>
        <w:t>ผู้บริหาร</w:t>
      </w:r>
      <w:r w:rsidRPr="009C3BB7">
        <w:rPr>
          <w:rFonts w:ascii="Angsana New" w:hAnsi="Angsana New" w:hint="cs"/>
          <w:sz w:val="30"/>
          <w:szCs w:val="30"/>
          <w:cs/>
        </w:rPr>
        <w:t>เชื่อว่า</w:t>
      </w:r>
      <w:r w:rsidR="009576D7">
        <w:rPr>
          <w:rFonts w:ascii="Angsana New" w:hAnsi="Angsana New" w:hint="cs"/>
          <w:sz w:val="30"/>
          <w:szCs w:val="30"/>
          <w:cs/>
        </w:rPr>
        <w:t>ความ</w:t>
      </w:r>
      <w:r w:rsidRPr="009C3BB7">
        <w:rPr>
          <w:rFonts w:ascii="Angsana New" w:hAnsi="Angsana New" w:hint="cs"/>
          <w:sz w:val="30"/>
          <w:szCs w:val="30"/>
          <w:cs/>
        </w:rPr>
        <w:t>เสียหาย</w:t>
      </w:r>
      <w:r w:rsidR="009576D7">
        <w:rPr>
          <w:rFonts w:ascii="Angsana New" w:hAnsi="Angsana New" w:hint="cs"/>
          <w:sz w:val="30"/>
          <w:szCs w:val="30"/>
          <w:cs/>
        </w:rPr>
        <w:t>ที่อาจเกิดขึ้นจากคดีความ</w:t>
      </w:r>
      <w:r w:rsidRPr="009C3BB7">
        <w:rPr>
          <w:rFonts w:ascii="Angsana New" w:hAnsi="Angsana New" w:hint="cs"/>
          <w:sz w:val="30"/>
          <w:szCs w:val="30"/>
          <w:cs/>
        </w:rPr>
        <w:t>ไม่มีผลกระทบ</w:t>
      </w:r>
      <w:r w:rsidR="009576D7">
        <w:rPr>
          <w:rFonts w:ascii="Angsana New" w:hAnsi="Angsana New" w:hint="cs"/>
          <w:sz w:val="30"/>
          <w:szCs w:val="30"/>
          <w:cs/>
        </w:rPr>
        <w:t>อย่างมีนัย</w:t>
      </w:r>
      <w:r w:rsidRPr="009C3BB7">
        <w:rPr>
          <w:rFonts w:ascii="Angsana New" w:hAnsi="Angsana New" w:hint="cs"/>
          <w:sz w:val="30"/>
          <w:szCs w:val="30"/>
          <w:cs/>
        </w:rPr>
        <w:t>สำคัญต่อ</w:t>
      </w:r>
      <w:r w:rsidR="009576D7">
        <w:rPr>
          <w:rFonts w:ascii="Angsana New" w:hAnsi="Angsana New" w:hint="cs"/>
          <w:sz w:val="30"/>
          <w:szCs w:val="30"/>
          <w:cs/>
        </w:rPr>
        <w:t>ผล</w:t>
      </w:r>
      <w:r w:rsidRPr="009C3BB7">
        <w:rPr>
          <w:rFonts w:ascii="Angsana New" w:hAnsi="Angsana New" w:hint="cs"/>
          <w:sz w:val="30"/>
          <w:szCs w:val="30"/>
          <w:cs/>
        </w:rPr>
        <w:t>การดำเนินงานของบริษัท</w:t>
      </w:r>
      <w:r w:rsidR="00CE3E39" w:rsidRPr="009C3BB7">
        <w:rPr>
          <w:rFonts w:ascii="Angsana New" w:hAnsi="Angsana New" w:hint="cs"/>
          <w:sz w:val="30"/>
          <w:szCs w:val="30"/>
          <w:cs/>
        </w:rPr>
        <w:t>ย่อย</w:t>
      </w:r>
      <w:r w:rsidR="005858F6" w:rsidRPr="009C3BB7">
        <w:rPr>
          <w:rFonts w:ascii="Angsana New" w:hAnsi="Angsana New" w:hint="cs"/>
          <w:sz w:val="30"/>
          <w:szCs w:val="30"/>
          <w:cs/>
        </w:rPr>
        <w:t xml:space="preserve"> </w:t>
      </w:r>
      <w:r w:rsidRPr="009C3BB7">
        <w:rPr>
          <w:rFonts w:ascii="Angsana New" w:hAnsi="Angsana New" w:hint="cs"/>
          <w:sz w:val="30"/>
          <w:szCs w:val="30"/>
          <w:cs/>
        </w:rPr>
        <w:t>ดังนั้นจึง</w:t>
      </w:r>
      <w:r w:rsidR="009576D7">
        <w:rPr>
          <w:rFonts w:ascii="Angsana New" w:hAnsi="Angsana New" w:hint="cs"/>
          <w:sz w:val="30"/>
          <w:szCs w:val="30"/>
          <w:cs/>
        </w:rPr>
        <w:t>ไม่มีการตั้งประมาณการเกี่ยวกับคดีความครั้งนี้</w:t>
      </w:r>
    </w:p>
    <w:p w14:paraId="6B4C4028" w14:textId="67463810" w:rsidR="009C3BB7" w:rsidRPr="009C3BB7" w:rsidRDefault="009C3BB7" w:rsidP="00D14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1CC80DA4" w14:textId="41849BD8" w:rsidR="000870B9" w:rsidRPr="0075776A" w:rsidRDefault="009C3BB7" w:rsidP="0075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C3BB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C3BB7">
        <w:rPr>
          <w:rFonts w:ascii="Angsana New" w:hAnsi="Angsana New"/>
          <w:sz w:val="30"/>
          <w:szCs w:val="30"/>
        </w:rPr>
        <w:t xml:space="preserve">30 </w:t>
      </w:r>
      <w:r w:rsidRPr="009C3BB7">
        <w:rPr>
          <w:rFonts w:ascii="Angsana New" w:hAnsi="Angsana New"/>
          <w:sz w:val="30"/>
          <w:szCs w:val="30"/>
          <w:cs/>
        </w:rPr>
        <w:t>กันยายน</w:t>
      </w:r>
      <w:r w:rsidRPr="009C3BB7">
        <w:rPr>
          <w:rFonts w:ascii="Angsana New" w:hAnsi="Angsana New" w:hint="cs"/>
          <w:sz w:val="30"/>
          <w:szCs w:val="30"/>
          <w:cs/>
        </w:rPr>
        <w:t xml:space="preserve"> </w:t>
      </w:r>
      <w:r w:rsidRPr="009C3BB7">
        <w:rPr>
          <w:rFonts w:asciiTheme="majorBidi" w:hAnsiTheme="majorBidi" w:cstheme="majorBidi"/>
          <w:sz w:val="30"/>
          <w:szCs w:val="30"/>
        </w:rPr>
        <w:t xml:space="preserve">2565 </w:t>
      </w:r>
      <w:r w:rsidRPr="009C3BB7">
        <w:rPr>
          <w:rFonts w:asciiTheme="majorBidi" w:hAnsiTheme="majorBidi" w:cstheme="majorBidi" w:hint="cs"/>
          <w:sz w:val="30"/>
          <w:szCs w:val="30"/>
          <w:cs/>
        </w:rPr>
        <w:t>บริษัทย่อยในต่างประเทศแห่งหนึ่งได้รับคำสั่งให้จ่าย</w:t>
      </w:r>
      <w:r w:rsidRPr="009C3BB7">
        <w:rPr>
          <w:rFonts w:ascii="Angsana New" w:hAnsi="Angsana New" w:hint="cs"/>
          <w:sz w:val="30"/>
          <w:szCs w:val="30"/>
          <w:cs/>
        </w:rPr>
        <w:t>เพิ่ม</w:t>
      </w:r>
      <w:r w:rsidRPr="009C3BB7">
        <w:rPr>
          <w:rFonts w:asciiTheme="majorBidi" w:hAnsiTheme="majorBidi" w:cstheme="majorBidi" w:hint="cs"/>
          <w:sz w:val="30"/>
          <w:szCs w:val="30"/>
          <w:cs/>
        </w:rPr>
        <w:t>ภาษีนิติบุคคลจากกรมสรรพากรโดยบริษัทย่อยได้แก้ต่างต่อคำสั่งดังกล่าว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</w:t>
      </w:r>
      <w:r w:rsidRPr="009C3BB7">
        <w:rPr>
          <w:rFonts w:asciiTheme="majorBidi" w:hAnsiTheme="majorBidi" w:cstheme="majorBidi"/>
          <w:sz w:val="30"/>
          <w:szCs w:val="30"/>
        </w:rPr>
        <w:br/>
      </w:r>
      <w:r w:rsidRPr="009C3BB7">
        <w:rPr>
          <w:rFonts w:asciiTheme="majorBidi" w:hAnsiTheme="majorBidi" w:cstheme="majorBidi" w:hint="cs"/>
          <w:sz w:val="30"/>
          <w:szCs w:val="30"/>
          <w:cs/>
        </w:rPr>
        <w:t>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sectPr w:rsidR="000870B9" w:rsidRPr="0075776A" w:rsidSect="00F45EC3">
      <w:headerReference w:type="default" r:id="rId17"/>
      <w:footerReference w:type="default" r:id="rId18"/>
      <w:type w:val="nextColumn"/>
      <w:pgSz w:w="11909" w:h="16834" w:code="9"/>
      <w:pgMar w:top="691" w:right="101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1B353" w14:textId="77777777" w:rsidR="00D202AD" w:rsidRDefault="00D202AD" w:rsidP="00FC04D5">
      <w:r>
        <w:separator/>
      </w:r>
    </w:p>
  </w:endnote>
  <w:endnote w:type="continuationSeparator" w:id="0">
    <w:p w14:paraId="2FE2A969" w14:textId="77777777" w:rsidR="00D202AD" w:rsidRDefault="00D202AD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541BE" w14:textId="77777777" w:rsidR="00B9253C" w:rsidRDefault="00B925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F92C" w14:textId="77777777" w:rsidR="00DA4F8D" w:rsidRPr="00223FE5" w:rsidRDefault="00DA4F8D" w:rsidP="00A73C5C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D830A6">
      <w:rPr>
        <w:rFonts w:ascii="Angsana New" w:hAnsi="Angsana New"/>
        <w:sz w:val="30"/>
        <w:szCs w:val="30"/>
        <w:lang w:val="en-US"/>
      </w:rPr>
      <w:t>1</w:t>
    </w:r>
    <w:r w:rsidRPr="00CF50EF">
      <w:rPr>
        <w:rFonts w:ascii="Angsana New" w:hAnsi="Angsana New"/>
        <w:sz w:val="30"/>
        <w:szCs w:val="30"/>
        <w:lang w:val="en-US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06014" w14:textId="77777777" w:rsidR="00B9253C" w:rsidRDefault="00B925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DA4F8D" w:rsidRPr="005C306E" w:rsidRDefault="00DA4F8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5F0ACE">
          <w:rPr>
            <w:rFonts w:ascii="Angsana New" w:hAnsi="Angsana New"/>
            <w:noProof/>
            <w:sz w:val="30"/>
            <w:szCs w:val="30"/>
          </w:rPr>
          <w:t>28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DA4F8D" w:rsidRPr="00860E15" w:rsidRDefault="00DA4F8D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5F0ACE">
      <w:rPr>
        <w:rStyle w:val="PageNumber"/>
        <w:rFonts w:ascii="Angsana New" w:hAnsi="Angsana New"/>
        <w:noProof/>
        <w:sz w:val="30"/>
        <w:szCs w:val="30"/>
      </w:rPr>
      <w:t>35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DA4F8D" w:rsidRPr="00D8432A" w:rsidRDefault="00DA4F8D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A1456" w14:textId="77777777" w:rsidR="00D202AD" w:rsidRDefault="00D202AD" w:rsidP="00FC04D5">
      <w:r>
        <w:separator/>
      </w:r>
    </w:p>
  </w:footnote>
  <w:footnote w:type="continuationSeparator" w:id="0">
    <w:p w14:paraId="29D84F6D" w14:textId="77777777" w:rsidR="00D202AD" w:rsidRDefault="00D202AD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A0DA1" w14:textId="77777777" w:rsidR="00B9253C" w:rsidRDefault="00B925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87EB" w14:textId="77777777" w:rsidR="00DA4F8D" w:rsidRPr="003B5EBA" w:rsidRDefault="00DA4F8D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C7C7889" w14:textId="77777777" w:rsidR="00DA4F8D" w:rsidRPr="003B5EBA" w:rsidRDefault="00DA4F8D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E28E0F6" w14:textId="1A1636A6" w:rsidR="00DA4F8D" w:rsidRPr="00AF256D" w:rsidRDefault="00DA4F8D" w:rsidP="00145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16FC7EB" w14:textId="77777777" w:rsidR="00DA4F8D" w:rsidRPr="00A34F3C" w:rsidRDefault="00DA4F8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0D81" w14:textId="77777777" w:rsidR="00B9253C" w:rsidRDefault="00B925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472" w14:textId="77777777" w:rsidR="00DA4F8D" w:rsidRPr="003B5EBA" w:rsidRDefault="00DA4F8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F814C1" w14:textId="77777777" w:rsidR="00DA4F8D" w:rsidRPr="003B5EBA" w:rsidRDefault="00DA4F8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40F3B3" w14:textId="39615B44" w:rsidR="00DA4F8D" w:rsidRPr="00AF256D" w:rsidRDefault="00DA4F8D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2726A8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DA4F8D" w:rsidRPr="00164EBE" w:rsidRDefault="00DA4F8D" w:rsidP="00485DC7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B7480" w14:textId="77777777" w:rsidR="00DA4F8D" w:rsidRPr="003B5EBA" w:rsidRDefault="00DA4F8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5D1325E" w14:textId="77777777" w:rsidR="00DA4F8D" w:rsidRPr="003B5EBA" w:rsidRDefault="00DA4F8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863CD3" w14:textId="761C4D79" w:rsidR="00DA4F8D" w:rsidRPr="00AF256D" w:rsidRDefault="00DA4F8D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2726A8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1C07EAD7" w14:textId="77777777" w:rsidR="00DA4F8D" w:rsidRPr="001C28F5" w:rsidRDefault="00DA4F8D" w:rsidP="00485DC7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DA4F8D" w:rsidRPr="003B5EBA" w:rsidRDefault="00DA4F8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DA4F8D" w:rsidRPr="003B5EBA" w:rsidRDefault="00DA4F8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12C1A4" w14:textId="289104DE" w:rsidR="00DA4F8D" w:rsidRPr="00AF256D" w:rsidRDefault="00DA4F8D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2726A8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DA4F8D" w:rsidRPr="001C28F5" w:rsidRDefault="00DA4F8D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36C"/>
    <w:rsid w:val="000105A2"/>
    <w:rsid w:val="000106A9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2785B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4C46"/>
    <w:rsid w:val="00055263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625A"/>
    <w:rsid w:val="000963E2"/>
    <w:rsid w:val="000968D3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6A81"/>
    <w:rsid w:val="000D7C48"/>
    <w:rsid w:val="000D7C7C"/>
    <w:rsid w:val="000E05ED"/>
    <w:rsid w:val="000E0E97"/>
    <w:rsid w:val="000E0FDE"/>
    <w:rsid w:val="000E140D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42AC"/>
    <w:rsid w:val="00104CA6"/>
    <w:rsid w:val="00105857"/>
    <w:rsid w:val="00105903"/>
    <w:rsid w:val="001076F0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CC7"/>
    <w:rsid w:val="00113D34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3CD"/>
    <w:rsid w:val="00137B44"/>
    <w:rsid w:val="00137B81"/>
    <w:rsid w:val="00140027"/>
    <w:rsid w:val="001401EC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D8C"/>
    <w:rsid w:val="0015457F"/>
    <w:rsid w:val="001546D5"/>
    <w:rsid w:val="001546DB"/>
    <w:rsid w:val="00154BCC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41A8"/>
    <w:rsid w:val="001941FD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FC4"/>
    <w:rsid w:val="002764C3"/>
    <w:rsid w:val="0027710D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524F"/>
    <w:rsid w:val="002A5468"/>
    <w:rsid w:val="002A5804"/>
    <w:rsid w:val="002A5BC9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4C03"/>
    <w:rsid w:val="002B5997"/>
    <w:rsid w:val="002B625A"/>
    <w:rsid w:val="002B6362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425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2B4C"/>
    <w:rsid w:val="00363BB5"/>
    <w:rsid w:val="00364345"/>
    <w:rsid w:val="003644B7"/>
    <w:rsid w:val="00364BE2"/>
    <w:rsid w:val="00364EDE"/>
    <w:rsid w:val="003652A0"/>
    <w:rsid w:val="003652FF"/>
    <w:rsid w:val="0036654D"/>
    <w:rsid w:val="00366973"/>
    <w:rsid w:val="00367145"/>
    <w:rsid w:val="00367C4E"/>
    <w:rsid w:val="00370E81"/>
    <w:rsid w:val="00371810"/>
    <w:rsid w:val="00371F4F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834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3ED6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D03FA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2F53"/>
    <w:rsid w:val="003F3574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312D"/>
    <w:rsid w:val="0040327F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4EE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A6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F2D"/>
    <w:rsid w:val="0044720D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843"/>
    <w:rsid w:val="004939C0"/>
    <w:rsid w:val="004940A4"/>
    <w:rsid w:val="004949E4"/>
    <w:rsid w:val="00494A1E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A83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061"/>
    <w:rsid w:val="0052751E"/>
    <w:rsid w:val="0052793E"/>
    <w:rsid w:val="00527EAE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092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8C0"/>
    <w:rsid w:val="005D482F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C35"/>
    <w:rsid w:val="005E6052"/>
    <w:rsid w:val="005E6306"/>
    <w:rsid w:val="005E6BDF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AF7"/>
    <w:rsid w:val="005F6124"/>
    <w:rsid w:val="005F6176"/>
    <w:rsid w:val="005F67D9"/>
    <w:rsid w:val="005F6916"/>
    <w:rsid w:val="005F6923"/>
    <w:rsid w:val="005F6B6C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3DA4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E7C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D74A0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30F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7EB4"/>
    <w:rsid w:val="00787EBB"/>
    <w:rsid w:val="00790557"/>
    <w:rsid w:val="00790C44"/>
    <w:rsid w:val="0079120B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52B4"/>
    <w:rsid w:val="008253FB"/>
    <w:rsid w:val="00825559"/>
    <w:rsid w:val="008259DB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5018"/>
    <w:rsid w:val="008350F7"/>
    <w:rsid w:val="0083531A"/>
    <w:rsid w:val="0083568A"/>
    <w:rsid w:val="00835CAE"/>
    <w:rsid w:val="0083645B"/>
    <w:rsid w:val="0083693E"/>
    <w:rsid w:val="008378D5"/>
    <w:rsid w:val="00837E63"/>
    <w:rsid w:val="00837EA7"/>
    <w:rsid w:val="0084012C"/>
    <w:rsid w:val="0084096D"/>
    <w:rsid w:val="00840C45"/>
    <w:rsid w:val="00841068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A8F"/>
    <w:rsid w:val="00886D54"/>
    <w:rsid w:val="00887355"/>
    <w:rsid w:val="008875B8"/>
    <w:rsid w:val="008876F0"/>
    <w:rsid w:val="00891540"/>
    <w:rsid w:val="008919F3"/>
    <w:rsid w:val="00891C66"/>
    <w:rsid w:val="0089240E"/>
    <w:rsid w:val="00892599"/>
    <w:rsid w:val="008937B9"/>
    <w:rsid w:val="0089426E"/>
    <w:rsid w:val="00895DE4"/>
    <w:rsid w:val="00895EF7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7A5"/>
    <w:rsid w:val="008D1E90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CBC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C99"/>
    <w:rsid w:val="009557AC"/>
    <w:rsid w:val="00955F58"/>
    <w:rsid w:val="00955F74"/>
    <w:rsid w:val="00956009"/>
    <w:rsid w:val="009565DE"/>
    <w:rsid w:val="009576D7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51D5"/>
    <w:rsid w:val="009F55E4"/>
    <w:rsid w:val="009F5B1C"/>
    <w:rsid w:val="009F5CB3"/>
    <w:rsid w:val="009F6569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A90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6394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FCB"/>
    <w:rsid w:val="00B30075"/>
    <w:rsid w:val="00B30661"/>
    <w:rsid w:val="00B3066D"/>
    <w:rsid w:val="00B3071A"/>
    <w:rsid w:val="00B30C55"/>
    <w:rsid w:val="00B31706"/>
    <w:rsid w:val="00B31A71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4503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53C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876"/>
    <w:rsid w:val="00BA1EBC"/>
    <w:rsid w:val="00BA262A"/>
    <w:rsid w:val="00BA2889"/>
    <w:rsid w:val="00BA2981"/>
    <w:rsid w:val="00BA3666"/>
    <w:rsid w:val="00BA386C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2FDF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1F29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33A3"/>
    <w:rsid w:val="00C83C21"/>
    <w:rsid w:val="00C8406E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C60"/>
    <w:rsid w:val="00D20FED"/>
    <w:rsid w:val="00D2108D"/>
    <w:rsid w:val="00D2118E"/>
    <w:rsid w:val="00D21D8E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5E6"/>
    <w:rsid w:val="00D6772D"/>
    <w:rsid w:val="00D677ED"/>
    <w:rsid w:val="00D7053D"/>
    <w:rsid w:val="00D7077E"/>
    <w:rsid w:val="00D71203"/>
    <w:rsid w:val="00D71B22"/>
    <w:rsid w:val="00D723E0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4F8D"/>
    <w:rsid w:val="00DA5815"/>
    <w:rsid w:val="00DA5D56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6C91"/>
    <w:rsid w:val="00DB727F"/>
    <w:rsid w:val="00DB763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4E9F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9F3"/>
    <w:rsid w:val="00E44A04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61F"/>
    <w:rsid w:val="00E552E0"/>
    <w:rsid w:val="00E553E6"/>
    <w:rsid w:val="00E556B3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FB2"/>
    <w:rsid w:val="00EA4476"/>
    <w:rsid w:val="00EA4E0E"/>
    <w:rsid w:val="00EA5265"/>
    <w:rsid w:val="00EA5316"/>
    <w:rsid w:val="00EA58F6"/>
    <w:rsid w:val="00EA5FCF"/>
    <w:rsid w:val="00EA6294"/>
    <w:rsid w:val="00EA695C"/>
    <w:rsid w:val="00EA6AD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63E1"/>
    <w:rsid w:val="00F67672"/>
    <w:rsid w:val="00F67B81"/>
    <w:rsid w:val="00F709F1"/>
    <w:rsid w:val="00F70F82"/>
    <w:rsid w:val="00F71274"/>
    <w:rsid w:val="00F714AD"/>
    <w:rsid w:val="00F71A8A"/>
    <w:rsid w:val="00F72485"/>
    <w:rsid w:val="00F72681"/>
    <w:rsid w:val="00F7278F"/>
    <w:rsid w:val="00F729D7"/>
    <w:rsid w:val="00F72E0F"/>
    <w:rsid w:val="00F74821"/>
    <w:rsid w:val="00F74FC7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7847B4D"/>
  <w15:docId w15:val="{852C3AFB-7E10-486A-B110-C3FE83B0C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AA40CE-8D57-4C20-9159-6D181E792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662</TotalTime>
  <Pages>20</Pages>
  <Words>3542</Words>
  <Characters>20191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Thanvarat, Lekrungruangkit</cp:lastModifiedBy>
  <cp:revision>63</cp:revision>
  <cp:lastPrinted>2022-11-04T14:01:00Z</cp:lastPrinted>
  <dcterms:created xsi:type="dcterms:W3CDTF">2022-11-03T11:50:00Z</dcterms:created>
  <dcterms:modified xsi:type="dcterms:W3CDTF">2022-11-05T13:07:00Z</dcterms:modified>
</cp:coreProperties>
</file>