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t>Krungthai Card Public Company Limited</w:t>
      </w:r>
      <w:r w:rsidRPr="00387960">
        <w:rPr>
          <w:rFonts w:cs="Arial"/>
          <w:b/>
          <w:bCs/>
          <w:sz w:val="22"/>
          <w:szCs w:val="22"/>
          <w:lang w:val="en-US"/>
        </w:rPr>
        <w:t xml:space="preserve"> and its subsidiaries</w:t>
      </w:r>
    </w:p>
    <w:p w14:paraId="056510FA" w14:textId="77777777"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notes to </w:t>
      </w:r>
      <w:r w:rsidR="00793D3E" w:rsidRPr="00387960">
        <w:rPr>
          <w:rFonts w:cs="Arial"/>
          <w:b/>
          <w:bCs/>
          <w:sz w:val="22"/>
          <w:szCs w:val="28"/>
        </w:rPr>
        <w:t xml:space="preserve">interim </w:t>
      </w:r>
      <w:r w:rsidR="00900A7F" w:rsidRPr="00387960">
        <w:rPr>
          <w:rFonts w:cs="Arial"/>
          <w:b/>
          <w:bCs/>
          <w:sz w:val="22"/>
          <w:szCs w:val="28"/>
        </w:rPr>
        <w:t xml:space="preserve">consolidated </w:t>
      </w:r>
      <w:r w:rsidRPr="00387960">
        <w:rPr>
          <w:rFonts w:cs="Arial"/>
          <w:b/>
          <w:bCs/>
          <w:sz w:val="22"/>
          <w:szCs w:val="22"/>
        </w:rPr>
        <w:t>financial statements</w:t>
      </w:r>
    </w:p>
    <w:p w14:paraId="1148FE92" w14:textId="77777777"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93741F" w:rsidRPr="00387960">
        <w:rPr>
          <w:rFonts w:cs="Arial"/>
          <w:b/>
          <w:bCs/>
          <w:sz w:val="22"/>
          <w:szCs w:val="22"/>
        </w:rPr>
        <w:t>nine-month periods ended 30 September 2022</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5496376F" w14:textId="5FA8F711" w:rsidR="00FD7ABD" w:rsidRPr="00FD7ABD" w:rsidRDefault="00892C74"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r w:rsidRPr="00044C6C">
        <w:rPr>
          <w:rFonts w:ascii="Arial" w:hAnsi="Arial" w:cs="Arial"/>
          <w:b w:val="0"/>
          <w:bCs w:val="0"/>
          <w:sz w:val="22"/>
          <w:szCs w:val="22"/>
        </w:rPr>
        <w:fldChar w:fldCharType="begin"/>
      </w:r>
      <w:r w:rsidRPr="00044C6C">
        <w:rPr>
          <w:rFonts w:ascii="Arial" w:hAnsi="Arial" w:cs="Arial"/>
          <w:b w:val="0"/>
          <w:bCs w:val="0"/>
          <w:sz w:val="22"/>
          <w:szCs w:val="22"/>
        </w:rPr>
        <w:instrText xml:space="preserve"> TOC \o "1-3" \h \z \u </w:instrText>
      </w:r>
      <w:r w:rsidRPr="00044C6C">
        <w:rPr>
          <w:rFonts w:ascii="Arial" w:hAnsi="Arial" w:cs="Arial"/>
          <w:b w:val="0"/>
          <w:bCs w:val="0"/>
          <w:sz w:val="22"/>
          <w:szCs w:val="22"/>
        </w:rPr>
        <w:fldChar w:fldCharType="separate"/>
      </w:r>
      <w:hyperlink w:anchor="_Toc118985331" w:history="1">
        <w:r w:rsidR="00FD7ABD" w:rsidRPr="00FD7ABD">
          <w:rPr>
            <w:rStyle w:val="Hyperlink"/>
            <w:rFonts w:ascii="Arial" w:hAnsi="Arial" w:cs="Arial"/>
            <w:b w:val="0"/>
            <w:bCs w:val="0"/>
            <w:noProof/>
            <w:sz w:val="22"/>
            <w:szCs w:val="22"/>
          </w:rPr>
          <w:t>1.</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General information</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_Toc118985331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sidR="000C1BAA">
          <w:rPr>
            <w:rFonts w:ascii="Arial" w:hAnsi="Arial" w:cs="Arial"/>
            <w:b w:val="0"/>
            <w:bCs w:val="0"/>
            <w:noProof/>
            <w:webHidden/>
            <w:sz w:val="22"/>
            <w:szCs w:val="22"/>
          </w:rPr>
          <w:t>1</w:t>
        </w:r>
        <w:r w:rsidR="00FD7ABD" w:rsidRPr="00FD7ABD">
          <w:rPr>
            <w:rFonts w:ascii="Arial" w:hAnsi="Arial" w:cs="Arial"/>
            <w:b w:val="0"/>
            <w:bCs w:val="0"/>
            <w:noProof/>
            <w:webHidden/>
            <w:sz w:val="22"/>
            <w:szCs w:val="22"/>
          </w:rPr>
          <w:fldChar w:fldCharType="end"/>
        </w:r>
      </w:hyperlink>
    </w:p>
    <w:p w14:paraId="21D99330" w14:textId="7C544FC6"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2" w:history="1">
        <w:r w:rsidR="00FD7ABD" w:rsidRPr="00FD7ABD">
          <w:rPr>
            <w:rStyle w:val="Hyperlink"/>
            <w:rFonts w:ascii="Arial" w:hAnsi="Arial" w:cs="Arial"/>
            <w:b w:val="0"/>
            <w:bCs w:val="0"/>
            <w:noProof/>
            <w:sz w:val="22"/>
            <w:szCs w:val="22"/>
          </w:rPr>
          <w:t>2.</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Basis of preparation of the financial statements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_Toc118985332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w:t>
        </w:r>
        <w:r w:rsidR="00FD7ABD" w:rsidRPr="00FD7ABD">
          <w:rPr>
            <w:rFonts w:ascii="Arial" w:hAnsi="Arial" w:cs="Arial"/>
            <w:b w:val="0"/>
            <w:bCs w:val="0"/>
            <w:noProof/>
            <w:webHidden/>
            <w:sz w:val="22"/>
            <w:szCs w:val="22"/>
          </w:rPr>
          <w:fldChar w:fldCharType="end"/>
        </w:r>
      </w:hyperlink>
    </w:p>
    <w:p w14:paraId="32F06790" w14:textId="1A27207B"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3" w:history="1">
        <w:r w:rsidR="00FD7ABD" w:rsidRPr="00FD7ABD">
          <w:rPr>
            <w:rStyle w:val="Hyperlink"/>
            <w:rFonts w:ascii="Arial" w:hAnsi="Arial" w:cs="Arial"/>
            <w:b w:val="0"/>
            <w:bCs w:val="0"/>
            <w:noProof/>
            <w:sz w:val="22"/>
            <w:szCs w:val="22"/>
          </w:rPr>
          <w:t>3.</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Supplementary disclosures of cash flows information</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_Toc118985333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3</w:t>
        </w:r>
        <w:r w:rsidR="00FD7ABD" w:rsidRPr="00FD7ABD">
          <w:rPr>
            <w:rFonts w:ascii="Arial" w:hAnsi="Arial" w:cs="Arial"/>
            <w:b w:val="0"/>
            <w:bCs w:val="0"/>
            <w:noProof/>
            <w:webHidden/>
            <w:sz w:val="22"/>
            <w:szCs w:val="22"/>
          </w:rPr>
          <w:fldChar w:fldCharType="end"/>
        </w:r>
      </w:hyperlink>
    </w:p>
    <w:p w14:paraId="4BC1D1F5" w14:textId="61FCB716"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4" w:history="1">
        <w:r w:rsidR="00FD7ABD" w:rsidRPr="00FD7ABD">
          <w:rPr>
            <w:rStyle w:val="Hyperlink"/>
            <w:rFonts w:ascii="Arial" w:hAnsi="Arial" w:cs="Arial"/>
            <w:b w:val="0"/>
            <w:bCs w:val="0"/>
            <w:noProof/>
            <w:sz w:val="22"/>
            <w:szCs w:val="22"/>
          </w:rPr>
          <w:t>4.</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Loans to customers and accrued interest receivables, net</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_Toc118985334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6</w:t>
        </w:r>
        <w:r w:rsidR="00FD7ABD" w:rsidRPr="00FD7ABD">
          <w:rPr>
            <w:rFonts w:ascii="Arial" w:hAnsi="Arial" w:cs="Arial"/>
            <w:b w:val="0"/>
            <w:bCs w:val="0"/>
            <w:noProof/>
            <w:webHidden/>
            <w:sz w:val="22"/>
            <w:szCs w:val="22"/>
          </w:rPr>
          <w:fldChar w:fldCharType="end"/>
        </w:r>
      </w:hyperlink>
    </w:p>
    <w:p w14:paraId="65A08B41" w14:textId="65CEC658"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5" w:history="1">
        <w:r w:rsidR="00FD7ABD" w:rsidRPr="00FD7ABD">
          <w:rPr>
            <w:rStyle w:val="Hyperlink"/>
            <w:rFonts w:ascii="Arial" w:hAnsi="Arial" w:cs="Arial"/>
            <w:b w:val="0"/>
            <w:bCs w:val="0"/>
            <w:noProof/>
            <w:sz w:val="22"/>
            <w:szCs w:val="22"/>
          </w:rPr>
          <w:t>5.</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Other financial assets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_Toc118985335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00FD7ABD" w:rsidRPr="00FD7ABD">
          <w:rPr>
            <w:rFonts w:ascii="Arial" w:hAnsi="Arial" w:cs="Arial"/>
            <w:b w:val="0"/>
            <w:bCs w:val="0"/>
            <w:noProof/>
            <w:webHidden/>
            <w:sz w:val="22"/>
            <w:szCs w:val="22"/>
          </w:rPr>
          <w:fldChar w:fldCharType="end"/>
        </w:r>
      </w:hyperlink>
    </w:p>
    <w:p w14:paraId="5B0B21FD" w14:textId="25A64D88"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6" w:history="1">
        <w:r w:rsidR="00FD7ABD" w:rsidRPr="00FD7ABD">
          <w:rPr>
            <w:rStyle w:val="Hyperlink"/>
            <w:rFonts w:ascii="Arial" w:hAnsi="Arial" w:cs="Arial"/>
            <w:b w:val="0"/>
            <w:bCs w:val="0"/>
            <w:noProof/>
            <w:sz w:val="22"/>
            <w:szCs w:val="22"/>
          </w:rPr>
          <w:t>6.</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Investments in subsidiaries and an associate</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_Toc118985336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00FD7ABD" w:rsidRPr="00FD7ABD">
          <w:rPr>
            <w:rFonts w:ascii="Arial" w:hAnsi="Arial" w:cs="Arial"/>
            <w:b w:val="0"/>
            <w:bCs w:val="0"/>
            <w:noProof/>
            <w:webHidden/>
            <w:sz w:val="22"/>
            <w:szCs w:val="22"/>
          </w:rPr>
          <w:fldChar w:fldCharType="end"/>
        </w:r>
      </w:hyperlink>
    </w:p>
    <w:p w14:paraId="5523DDE5" w14:textId="2D33D39F"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7" w:history="1">
        <w:r w:rsidR="00FD7ABD" w:rsidRPr="00FD7ABD">
          <w:rPr>
            <w:rStyle w:val="Hyperlink"/>
            <w:rFonts w:ascii="Arial" w:hAnsi="Arial" w:cs="Arial"/>
            <w:b w:val="0"/>
            <w:bCs w:val="0"/>
            <w:noProof/>
            <w:sz w:val="22"/>
            <w:szCs w:val="22"/>
          </w:rPr>
          <w:t>7.</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Deferred tax assets and income tax</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_Toc118985337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12</w:t>
        </w:r>
        <w:r w:rsidR="00FD7ABD" w:rsidRPr="00FD7ABD">
          <w:rPr>
            <w:rFonts w:ascii="Arial" w:hAnsi="Arial" w:cs="Arial"/>
            <w:b w:val="0"/>
            <w:bCs w:val="0"/>
            <w:noProof/>
            <w:webHidden/>
            <w:sz w:val="22"/>
            <w:szCs w:val="22"/>
          </w:rPr>
          <w:fldChar w:fldCharType="end"/>
        </w:r>
      </w:hyperlink>
    </w:p>
    <w:p w14:paraId="5C04851D" w14:textId="15B0B43A"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8" w:history="1">
        <w:r w:rsidR="00FD7ABD" w:rsidRPr="00FD7ABD">
          <w:rPr>
            <w:rStyle w:val="Hyperlink"/>
            <w:rFonts w:ascii="Arial" w:hAnsi="Arial" w:cs="Arial"/>
            <w:b w:val="0"/>
            <w:bCs w:val="0"/>
            <w:noProof/>
            <w:sz w:val="22"/>
            <w:szCs w:val="22"/>
          </w:rPr>
          <w:t>8.</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Borrowings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_Toc118985338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14</w:t>
        </w:r>
        <w:r w:rsidR="00FD7ABD" w:rsidRPr="00FD7ABD">
          <w:rPr>
            <w:rFonts w:ascii="Arial" w:hAnsi="Arial" w:cs="Arial"/>
            <w:b w:val="0"/>
            <w:bCs w:val="0"/>
            <w:noProof/>
            <w:webHidden/>
            <w:sz w:val="22"/>
            <w:szCs w:val="22"/>
          </w:rPr>
          <w:fldChar w:fldCharType="end"/>
        </w:r>
      </w:hyperlink>
    </w:p>
    <w:p w14:paraId="34738B18" w14:textId="663581FB"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39" w:history="1">
        <w:r w:rsidR="00FD7ABD" w:rsidRPr="00FD7ABD">
          <w:rPr>
            <w:rStyle w:val="Hyperlink"/>
            <w:rFonts w:ascii="Arial" w:hAnsi="Arial" w:cs="Arial"/>
            <w:b w:val="0"/>
            <w:bCs w:val="0"/>
            <w:noProof/>
            <w:sz w:val="22"/>
            <w:szCs w:val="22"/>
          </w:rPr>
          <w:t>9.</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Long-term debentures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_Toc118985339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15</w:t>
        </w:r>
        <w:r w:rsidR="00FD7ABD" w:rsidRPr="00FD7ABD">
          <w:rPr>
            <w:rFonts w:ascii="Arial" w:hAnsi="Arial" w:cs="Arial"/>
            <w:b w:val="0"/>
            <w:bCs w:val="0"/>
            <w:noProof/>
            <w:webHidden/>
            <w:sz w:val="22"/>
            <w:szCs w:val="22"/>
          </w:rPr>
          <w:fldChar w:fldCharType="end"/>
        </w:r>
      </w:hyperlink>
    </w:p>
    <w:p w14:paraId="4FABDE3A" w14:textId="7A37F13E"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40" w:history="1">
        <w:r w:rsidR="00FD7ABD" w:rsidRPr="00FD7ABD">
          <w:rPr>
            <w:rStyle w:val="Hyperlink"/>
            <w:rFonts w:ascii="Arial" w:hAnsi="Arial" w:cs="Arial"/>
            <w:b w:val="0"/>
            <w:bCs w:val="0"/>
            <w:noProof/>
            <w:sz w:val="22"/>
            <w:szCs w:val="22"/>
          </w:rPr>
          <w:t>10.</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Dividend</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_Toc118985340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15</w:t>
        </w:r>
        <w:r w:rsidR="00FD7ABD" w:rsidRPr="00FD7ABD">
          <w:rPr>
            <w:rFonts w:ascii="Arial" w:hAnsi="Arial" w:cs="Arial"/>
            <w:b w:val="0"/>
            <w:bCs w:val="0"/>
            <w:noProof/>
            <w:webHidden/>
            <w:sz w:val="22"/>
            <w:szCs w:val="22"/>
          </w:rPr>
          <w:fldChar w:fldCharType="end"/>
        </w:r>
      </w:hyperlink>
    </w:p>
    <w:p w14:paraId="0F792DFE" w14:textId="541F406B"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41" w:history="1">
        <w:r w:rsidR="00FD7ABD" w:rsidRPr="00FD7ABD">
          <w:rPr>
            <w:rStyle w:val="Hyperlink"/>
            <w:rFonts w:ascii="Arial" w:hAnsi="Arial" w:cs="Arial"/>
            <w:b w:val="0"/>
            <w:bCs w:val="0"/>
            <w:noProof/>
            <w:sz w:val="22"/>
            <w:szCs w:val="22"/>
          </w:rPr>
          <w:t>11.</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Transactions with related parties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_Toc118985341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16</w:t>
        </w:r>
        <w:r w:rsidR="00FD7ABD" w:rsidRPr="00FD7ABD">
          <w:rPr>
            <w:rFonts w:ascii="Arial" w:hAnsi="Arial" w:cs="Arial"/>
            <w:b w:val="0"/>
            <w:bCs w:val="0"/>
            <w:noProof/>
            <w:webHidden/>
            <w:sz w:val="22"/>
            <w:szCs w:val="22"/>
          </w:rPr>
          <w:fldChar w:fldCharType="end"/>
        </w:r>
      </w:hyperlink>
    </w:p>
    <w:p w14:paraId="36E6115C" w14:textId="1EA1FEC8"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42" w:history="1">
        <w:r w:rsidR="00FD7ABD" w:rsidRPr="00FD7ABD">
          <w:rPr>
            <w:rStyle w:val="Hyperlink"/>
            <w:rFonts w:ascii="Arial" w:hAnsi="Arial" w:cs="Arial"/>
            <w:b w:val="0"/>
            <w:bCs w:val="0"/>
            <w:noProof/>
            <w:sz w:val="22"/>
            <w:szCs w:val="22"/>
          </w:rPr>
          <w:t>12.</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Financial information classified by operating segments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_Toc118985342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21</w:t>
        </w:r>
        <w:r w:rsidR="00FD7ABD" w:rsidRPr="00FD7ABD">
          <w:rPr>
            <w:rFonts w:ascii="Arial" w:hAnsi="Arial" w:cs="Arial"/>
            <w:b w:val="0"/>
            <w:bCs w:val="0"/>
            <w:noProof/>
            <w:webHidden/>
            <w:sz w:val="22"/>
            <w:szCs w:val="22"/>
          </w:rPr>
          <w:fldChar w:fldCharType="end"/>
        </w:r>
      </w:hyperlink>
    </w:p>
    <w:p w14:paraId="3334D715" w14:textId="77F326F5"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43" w:history="1">
        <w:r w:rsidR="00FD7ABD" w:rsidRPr="00FD7ABD">
          <w:rPr>
            <w:rStyle w:val="Hyperlink"/>
            <w:rFonts w:ascii="Arial" w:hAnsi="Arial" w:cs="Arial"/>
            <w:b w:val="0"/>
            <w:bCs w:val="0"/>
            <w:noProof/>
            <w:sz w:val="22"/>
            <w:szCs w:val="22"/>
            <w:cs/>
          </w:rPr>
          <w:t>1</w:t>
        </w:r>
        <w:r w:rsidR="00FD7ABD" w:rsidRPr="00FD7ABD">
          <w:rPr>
            <w:rStyle w:val="Hyperlink"/>
            <w:rFonts w:ascii="Arial" w:hAnsi="Arial" w:cs="Arial"/>
            <w:b w:val="0"/>
            <w:bCs w:val="0"/>
            <w:noProof/>
            <w:sz w:val="22"/>
            <w:szCs w:val="22"/>
          </w:rPr>
          <w:t>3</w:t>
        </w:r>
        <w:r w:rsidR="00FD7ABD" w:rsidRPr="00FD7ABD">
          <w:rPr>
            <w:rStyle w:val="Hyperlink"/>
            <w:rFonts w:ascii="Arial" w:hAnsi="Arial" w:cs="Arial"/>
            <w:b w:val="0"/>
            <w:bCs w:val="0"/>
            <w:noProof/>
            <w:sz w:val="22"/>
            <w:szCs w:val="22"/>
            <w:cs/>
          </w:rPr>
          <w:t>.</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Fair value of financial instruments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_Toc118985343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22</w:t>
        </w:r>
        <w:r w:rsidR="00FD7ABD" w:rsidRPr="00FD7ABD">
          <w:rPr>
            <w:rFonts w:ascii="Arial" w:hAnsi="Arial" w:cs="Arial"/>
            <w:b w:val="0"/>
            <w:bCs w:val="0"/>
            <w:noProof/>
            <w:webHidden/>
            <w:sz w:val="22"/>
            <w:szCs w:val="22"/>
          </w:rPr>
          <w:fldChar w:fldCharType="end"/>
        </w:r>
      </w:hyperlink>
    </w:p>
    <w:p w14:paraId="0D2C003F" w14:textId="69112AE4"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44" w:history="1">
        <w:r w:rsidR="00FD7ABD" w:rsidRPr="00FD7ABD">
          <w:rPr>
            <w:rStyle w:val="Hyperlink"/>
            <w:rFonts w:ascii="Arial" w:hAnsi="Arial" w:cs="Arial"/>
            <w:b w:val="0"/>
            <w:bCs w:val="0"/>
            <w:noProof/>
            <w:sz w:val="22"/>
            <w:szCs w:val="22"/>
            <w:cs/>
          </w:rPr>
          <w:t>1</w:t>
        </w:r>
        <w:r w:rsidR="00FD7ABD" w:rsidRPr="00FD7ABD">
          <w:rPr>
            <w:rStyle w:val="Hyperlink"/>
            <w:rFonts w:ascii="Arial" w:hAnsi="Arial" w:cs="Arial"/>
            <w:b w:val="0"/>
            <w:bCs w:val="0"/>
            <w:noProof/>
            <w:sz w:val="22"/>
            <w:szCs w:val="22"/>
          </w:rPr>
          <w:t>4</w:t>
        </w:r>
        <w:r w:rsidR="00FD7ABD" w:rsidRPr="00FD7ABD">
          <w:rPr>
            <w:rStyle w:val="Hyperlink"/>
            <w:rFonts w:ascii="Arial" w:hAnsi="Arial" w:cs="Arial"/>
            <w:b w:val="0"/>
            <w:bCs w:val="0"/>
            <w:noProof/>
            <w:sz w:val="22"/>
            <w:szCs w:val="22"/>
            <w:cs/>
          </w:rPr>
          <w:t>.</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 xml:space="preserve">Coronavirus Disease </w:t>
        </w:r>
        <w:r w:rsidR="00FD7ABD" w:rsidRPr="00FD7ABD">
          <w:rPr>
            <w:rStyle w:val="Hyperlink"/>
            <w:rFonts w:ascii="Arial" w:hAnsi="Arial" w:cs="Arial"/>
            <w:b w:val="0"/>
            <w:bCs w:val="0"/>
            <w:noProof/>
            <w:sz w:val="22"/>
            <w:szCs w:val="22"/>
            <w:cs/>
          </w:rPr>
          <w:t xml:space="preserve">2019 </w:t>
        </w:r>
        <w:r w:rsidR="00FD7ABD" w:rsidRPr="00FD7ABD">
          <w:rPr>
            <w:rStyle w:val="Hyperlink"/>
            <w:rFonts w:ascii="Arial" w:hAnsi="Arial" w:cs="Arial"/>
            <w:b w:val="0"/>
            <w:bCs w:val="0"/>
            <w:noProof/>
            <w:sz w:val="22"/>
            <w:szCs w:val="22"/>
          </w:rPr>
          <w:t>Pandemic (COVID-</w:t>
        </w:r>
        <w:r w:rsidR="00FD7ABD" w:rsidRPr="00FD7ABD">
          <w:rPr>
            <w:rStyle w:val="Hyperlink"/>
            <w:rFonts w:ascii="Arial" w:hAnsi="Arial" w:cs="Arial"/>
            <w:b w:val="0"/>
            <w:bCs w:val="0"/>
            <w:noProof/>
            <w:sz w:val="22"/>
            <w:szCs w:val="22"/>
            <w:cs/>
          </w:rPr>
          <w:t>19)</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_Toc118985344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22</w:t>
        </w:r>
        <w:r w:rsidR="00FD7ABD" w:rsidRPr="00FD7ABD">
          <w:rPr>
            <w:rFonts w:ascii="Arial" w:hAnsi="Arial" w:cs="Arial"/>
            <w:b w:val="0"/>
            <w:bCs w:val="0"/>
            <w:noProof/>
            <w:webHidden/>
            <w:sz w:val="22"/>
            <w:szCs w:val="22"/>
          </w:rPr>
          <w:fldChar w:fldCharType="end"/>
        </w:r>
      </w:hyperlink>
    </w:p>
    <w:p w14:paraId="6C122C87" w14:textId="7A794FCF" w:rsidR="00FD7ABD" w:rsidRPr="00FD7ABD" w:rsidRDefault="000C1BAA" w:rsidP="00FD7AB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18985345" w:history="1">
        <w:r w:rsidR="00FD7ABD" w:rsidRPr="00FD7ABD">
          <w:rPr>
            <w:rStyle w:val="Hyperlink"/>
            <w:rFonts w:ascii="Arial" w:hAnsi="Arial" w:cs="Arial"/>
            <w:b w:val="0"/>
            <w:bCs w:val="0"/>
            <w:noProof/>
            <w:sz w:val="22"/>
            <w:szCs w:val="22"/>
          </w:rPr>
          <w:t>15.</w:t>
        </w:r>
        <w:r w:rsidR="00FD7ABD" w:rsidRPr="00FD7ABD">
          <w:rPr>
            <w:rFonts w:ascii="Arial" w:eastAsiaTheme="minorEastAsia" w:hAnsi="Arial" w:cs="Arial"/>
            <w:b w:val="0"/>
            <w:bCs w:val="0"/>
            <w:noProof/>
            <w:sz w:val="22"/>
            <w:szCs w:val="22"/>
          </w:rPr>
          <w:tab/>
        </w:r>
        <w:r w:rsidR="00FD7ABD" w:rsidRPr="00FD7ABD">
          <w:rPr>
            <w:rStyle w:val="Hyperlink"/>
            <w:rFonts w:ascii="Arial" w:hAnsi="Arial" w:cs="Arial"/>
            <w:b w:val="0"/>
            <w:bCs w:val="0"/>
            <w:noProof/>
            <w:sz w:val="22"/>
            <w:szCs w:val="22"/>
          </w:rPr>
          <w:t>Approval of interim financial statements</w:t>
        </w:r>
        <w:r w:rsidR="00FD7ABD" w:rsidRPr="00FD7ABD">
          <w:rPr>
            <w:rFonts w:ascii="Arial" w:hAnsi="Arial" w:cs="Arial"/>
            <w:b w:val="0"/>
            <w:bCs w:val="0"/>
            <w:noProof/>
            <w:webHidden/>
            <w:sz w:val="22"/>
            <w:szCs w:val="22"/>
          </w:rPr>
          <w:tab/>
        </w:r>
        <w:r w:rsidR="00FD7ABD" w:rsidRPr="00FD7ABD">
          <w:rPr>
            <w:rFonts w:ascii="Arial" w:hAnsi="Arial" w:cs="Arial"/>
            <w:b w:val="0"/>
            <w:bCs w:val="0"/>
            <w:noProof/>
            <w:webHidden/>
            <w:sz w:val="22"/>
            <w:szCs w:val="22"/>
          </w:rPr>
          <w:fldChar w:fldCharType="begin"/>
        </w:r>
        <w:r w:rsidR="00FD7ABD" w:rsidRPr="00FD7ABD">
          <w:rPr>
            <w:rFonts w:ascii="Arial" w:hAnsi="Arial" w:cs="Arial"/>
            <w:b w:val="0"/>
            <w:bCs w:val="0"/>
            <w:noProof/>
            <w:webHidden/>
            <w:sz w:val="22"/>
            <w:szCs w:val="22"/>
          </w:rPr>
          <w:instrText xml:space="preserve"> PAGEREF _Toc118985345 \h </w:instrText>
        </w:r>
        <w:r w:rsidR="00FD7ABD" w:rsidRPr="00FD7ABD">
          <w:rPr>
            <w:rFonts w:ascii="Arial" w:hAnsi="Arial" w:cs="Arial"/>
            <w:b w:val="0"/>
            <w:bCs w:val="0"/>
            <w:noProof/>
            <w:webHidden/>
            <w:sz w:val="22"/>
            <w:szCs w:val="22"/>
          </w:rPr>
        </w:r>
        <w:r w:rsidR="00FD7ABD" w:rsidRPr="00FD7ABD">
          <w:rPr>
            <w:rFonts w:ascii="Arial" w:hAnsi="Arial" w:cs="Arial"/>
            <w:b w:val="0"/>
            <w:bCs w:val="0"/>
            <w:noProof/>
            <w:webHidden/>
            <w:sz w:val="22"/>
            <w:szCs w:val="22"/>
          </w:rPr>
          <w:fldChar w:fldCharType="separate"/>
        </w:r>
        <w:r>
          <w:rPr>
            <w:rFonts w:ascii="Arial" w:hAnsi="Arial" w:cs="Arial"/>
            <w:b w:val="0"/>
            <w:bCs w:val="0"/>
            <w:noProof/>
            <w:webHidden/>
            <w:sz w:val="22"/>
            <w:szCs w:val="22"/>
          </w:rPr>
          <w:t>22</w:t>
        </w:r>
        <w:r w:rsidR="00FD7ABD" w:rsidRPr="00FD7ABD">
          <w:rPr>
            <w:rFonts w:ascii="Arial" w:hAnsi="Arial" w:cs="Arial"/>
            <w:b w:val="0"/>
            <w:bCs w:val="0"/>
            <w:noProof/>
            <w:webHidden/>
            <w:sz w:val="22"/>
            <w:szCs w:val="22"/>
          </w:rPr>
          <w:fldChar w:fldCharType="end"/>
        </w:r>
      </w:hyperlink>
    </w:p>
    <w:p w14:paraId="0A134FD8" w14:textId="1043275D" w:rsidR="005B39F1" w:rsidRPr="00387960" w:rsidRDefault="00892C74" w:rsidP="00044C6C">
      <w:pPr>
        <w:tabs>
          <w:tab w:val="left" w:pos="720"/>
        </w:tabs>
        <w:spacing w:line="380" w:lineRule="exact"/>
        <w:rPr>
          <w:rFonts w:cs="Arial"/>
        </w:rPr>
      </w:pPr>
      <w:r w:rsidRPr="00044C6C">
        <w:rPr>
          <w:rFonts w:cs="Arial"/>
          <w:sz w:val="22"/>
          <w:szCs w:val="22"/>
        </w:rPr>
        <w:fldChar w:fldCharType="end"/>
      </w:r>
    </w:p>
    <w:p w14:paraId="21EAD428" w14:textId="77777777" w:rsidR="005B39F1" w:rsidRPr="00387960" w:rsidRDefault="005B39F1"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sectPr w:rsidR="005B39F1" w:rsidRPr="00387960" w:rsidSect="00FD610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2"/>
          <w:cols w:space="720"/>
        </w:sectPr>
      </w:pPr>
    </w:p>
    <w:p w14:paraId="48D9CF55"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lastRenderedPageBreak/>
        <w:t>Krungthai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Notes to </w:t>
      </w:r>
      <w:r w:rsidR="00793D3E" w:rsidRPr="00387960">
        <w:rPr>
          <w:rFonts w:cs="Arial"/>
          <w:b/>
          <w:bCs/>
          <w:sz w:val="22"/>
          <w:szCs w:val="22"/>
        </w:rPr>
        <w:t xml:space="preserve">interim </w:t>
      </w:r>
      <w:r w:rsidR="00A17B37" w:rsidRPr="00387960">
        <w:rPr>
          <w:rFonts w:cs="Arial"/>
          <w:b/>
          <w:bCs/>
          <w:sz w:val="22"/>
          <w:szCs w:val="22"/>
        </w:rPr>
        <w:t xml:space="preserve">consolidated </w:t>
      </w:r>
      <w:r w:rsidRPr="00387960">
        <w:rPr>
          <w:rFonts w:cs="Arial"/>
          <w:b/>
          <w:bCs/>
          <w:sz w:val="22"/>
          <w:szCs w:val="22"/>
        </w:rPr>
        <w:t>financial statements</w:t>
      </w:r>
    </w:p>
    <w:p w14:paraId="3299BD7D"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93741F" w:rsidRPr="00387960">
        <w:rPr>
          <w:rFonts w:cs="Arial"/>
          <w:b/>
          <w:bCs/>
          <w:sz w:val="22"/>
          <w:szCs w:val="22"/>
        </w:rPr>
        <w:t>nine-month periods ended 30 September 2022</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18985331"/>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Krungthai Card Public Company Limited (</w:t>
      </w:r>
      <w:r w:rsidR="009E7592" w:rsidRPr="00387960">
        <w:rPr>
          <w:rFonts w:cs="Arial"/>
          <w:sz w:val="22"/>
          <w:szCs w:val="22"/>
        </w:rPr>
        <w:t>“</w:t>
      </w:r>
      <w:r w:rsidRPr="00387960">
        <w:rPr>
          <w:rFonts w:cs="Arial"/>
          <w:sz w:val="22"/>
          <w:szCs w:val="22"/>
        </w:rPr>
        <w:t xml:space="preserve">the Company”) is fully engaged in credit card, personal loan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Klongton Nua, Wattana, Bangkok </w:t>
      </w:r>
      <w:r w:rsidR="00C711CA" w:rsidRPr="00387960">
        <w:rPr>
          <w:rFonts w:cs="Arial"/>
          <w:sz w:val="22"/>
          <w:szCs w:val="22"/>
        </w:rPr>
        <w:t>10110</w:t>
      </w:r>
      <w:r w:rsidRPr="00387960">
        <w:rPr>
          <w:rFonts w:cs="Arial"/>
          <w:sz w:val="22"/>
          <w:szCs w:val="22"/>
        </w:rPr>
        <w:t>.</w:t>
      </w:r>
    </w:p>
    <w:p w14:paraId="556722A5"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interim consolidated financial statements</w:t>
      </w:r>
      <w:r w:rsidRPr="00387960">
        <w:rPr>
          <w:rFonts w:cs="Arial"/>
          <w:sz w:val="22"/>
          <w:szCs w:val="22"/>
        </w:rPr>
        <w:t>.</w:t>
      </w:r>
    </w:p>
    <w:p w14:paraId="70A909A7"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18985332"/>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Guidelines’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 xml:space="preserve">he Company </w:t>
      </w:r>
      <w:r w:rsidR="00F8498A" w:rsidRPr="00387960">
        <w:rPr>
          <w:rFonts w:cs="Arial"/>
          <w:sz w:val="22"/>
          <w:szCs w:val="22"/>
        </w:rPr>
        <w:t>chooses</w:t>
      </w:r>
      <w:r w:rsidRPr="00387960">
        <w:rPr>
          <w:rFonts w:cs="Arial"/>
          <w:sz w:val="22"/>
          <w:szCs w:val="22"/>
        </w:rPr>
        <w:t xml:space="preserve"> to present condensed interim financial statements. However, the Company has presented the statements of financial position, comprehensive income, changes in shareholders' equity, and cash flows in the same format as that used for the annual financial statements.</w:t>
      </w:r>
    </w:p>
    <w:p w14:paraId="2A006BAE"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77777777" w:rsidR="001160AE" w:rsidRPr="00387960" w:rsidRDefault="008562FA"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both"/>
        <w:rPr>
          <w:rFonts w:cs="Arial"/>
          <w:b/>
          <w:bCs/>
          <w:sz w:val="22"/>
          <w:szCs w:val="22"/>
        </w:rPr>
      </w:pPr>
      <w:r w:rsidRPr="00387960">
        <w:rPr>
          <w:rFonts w:cs="Arial"/>
          <w:b/>
          <w:bCs/>
          <w:sz w:val="22"/>
          <w:szCs w:val="22"/>
        </w:rPr>
        <w:br w:type="page"/>
      </w:r>
      <w:r w:rsidR="00FE35BD" w:rsidRPr="00387960">
        <w:rPr>
          <w:rFonts w:cs="Arial"/>
          <w:b/>
          <w:bCs/>
          <w:sz w:val="22"/>
          <w:szCs w:val="22"/>
        </w:rPr>
        <w:lastRenderedPageBreak/>
        <w:t>2.2</w:t>
      </w:r>
      <w:r w:rsidRPr="00387960">
        <w:rPr>
          <w:rFonts w:cs="Arial"/>
          <w:b/>
          <w:bCs/>
          <w:sz w:val="22"/>
          <w:szCs w:val="22"/>
        </w:rPr>
        <w:tab/>
      </w:r>
      <w:r w:rsidR="00FE35BD" w:rsidRPr="00387960">
        <w:rPr>
          <w:rFonts w:cs="Arial"/>
          <w:b/>
          <w:bCs/>
          <w:sz w:val="22"/>
          <w:szCs w:val="22"/>
        </w:rPr>
        <w:t>Basis of preparation of the consolidated and separate financial statements</w:t>
      </w:r>
      <w:r w:rsidR="00FE35BD" w:rsidRPr="00387960">
        <w:rPr>
          <w:rFonts w:cs="Arial"/>
          <w:b/>
          <w:bCs/>
          <w:sz w:val="22"/>
          <w:szCs w:val="22"/>
        </w:rPr>
        <w:tab/>
      </w:r>
    </w:p>
    <w:p w14:paraId="3DD5A8F9" w14:textId="77777777" w:rsidR="00FE35BD" w:rsidRPr="00387960" w:rsidRDefault="00FE35B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77777777" w:rsidR="00FE35BD" w:rsidRPr="00387960" w:rsidRDefault="00FE35B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both"/>
        <w:rPr>
          <w:rFonts w:cs="Arial"/>
          <w:sz w:val="22"/>
          <w:szCs w:val="22"/>
        </w:rPr>
      </w:pPr>
      <w:r w:rsidRPr="00387960">
        <w:rPr>
          <w:rFonts w:cs="Arial"/>
          <w:sz w:val="22"/>
          <w:szCs w:val="22"/>
        </w:rPr>
        <w:t>These interim consolidated financial statements include the financial statements of                 Krungthai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2021, with no </w:t>
      </w:r>
      <w:r w:rsidR="00F8498A" w:rsidRPr="00387960">
        <w:rPr>
          <w:rFonts w:cs="Arial"/>
          <w:sz w:val="22"/>
          <w:szCs w:val="22"/>
        </w:rPr>
        <w:t xml:space="preserve">significant </w:t>
      </w:r>
      <w:r w:rsidRPr="00387960">
        <w:rPr>
          <w:rFonts w:cs="Arial"/>
          <w:sz w:val="22"/>
          <w:szCs w:val="22"/>
        </w:rPr>
        <w:t>change</w:t>
      </w:r>
      <w:r w:rsidR="00F8498A" w:rsidRPr="00387960">
        <w:rPr>
          <w:rFonts w:cs="Arial"/>
          <w:sz w:val="22"/>
          <w:szCs w:val="22"/>
        </w:rPr>
        <w:t>s</w:t>
      </w:r>
      <w:r w:rsidRPr="00387960">
        <w:rPr>
          <w:rFonts w:cs="Arial"/>
          <w:sz w:val="22"/>
          <w:szCs w:val="22"/>
        </w:rPr>
        <w:t xml:space="preserve"> in</w:t>
      </w:r>
      <w:r w:rsidR="00F8498A" w:rsidRPr="00387960">
        <w:rPr>
          <w:rFonts w:cs="Arial"/>
          <w:sz w:val="22"/>
          <w:szCs w:val="22"/>
        </w:rPr>
        <w:t xml:space="preserve"> the</w:t>
      </w:r>
      <w:r w:rsidRPr="00387960">
        <w:rPr>
          <w:rFonts w:cs="Arial"/>
          <w:sz w:val="22"/>
          <w:szCs w:val="22"/>
        </w:rPr>
        <w:t xml:space="preserve"> shareholding structure of subsidiaries during the period. </w:t>
      </w:r>
    </w:p>
    <w:p w14:paraId="10987C4F" w14:textId="77777777" w:rsidR="00FE35BD" w:rsidRPr="00387960" w:rsidRDefault="00FE35B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rPr>
          <w:rFonts w:cs="Arial"/>
          <w:sz w:val="22"/>
          <w:szCs w:val="22"/>
          <w:u w:val="single"/>
        </w:rPr>
      </w:pPr>
      <w:r w:rsidRPr="00387960">
        <w:rPr>
          <w:rFonts w:cs="Arial"/>
          <w:sz w:val="22"/>
          <w:szCs w:val="22"/>
          <w:u w:val="single"/>
        </w:rPr>
        <w:t>The separate financial statements</w:t>
      </w:r>
    </w:p>
    <w:p w14:paraId="44E5AA08" w14:textId="77777777" w:rsidR="00FE35BD" w:rsidRPr="00387960" w:rsidRDefault="00FE35B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7777777" w:rsidR="00D05A29" w:rsidRPr="00387960" w:rsidRDefault="0010351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016D4C3C" w14:textId="77777777" w:rsidR="00D05A29" w:rsidRPr="00387960" w:rsidRDefault="00D05A29" w:rsidP="00052C3F">
      <w:pPr>
        <w:pStyle w:val="NormalWeb"/>
        <w:shd w:val="clear" w:color="auto" w:fill="FFFFFF"/>
        <w:spacing w:before="120" w:beforeAutospacing="0" w:after="120" w:afterAutospacing="0" w:line="340" w:lineRule="exact"/>
        <w:ind w:left="1080" w:hanging="540"/>
        <w:rPr>
          <w:rFonts w:ascii="Arial" w:hAnsi="Arial" w:cs="Arial"/>
          <w:sz w:val="22"/>
          <w:szCs w:val="22"/>
        </w:rPr>
      </w:pPr>
      <w:r w:rsidRPr="00387960">
        <w:rPr>
          <w:rFonts w:ascii="Arial" w:hAnsi="Arial" w:cs="Arial"/>
          <w:b/>
          <w:bCs/>
          <w:sz w:val="22"/>
          <w:szCs w:val="22"/>
        </w:rPr>
        <w:t>a)</w:t>
      </w:r>
      <w:r w:rsidRPr="00387960">
        <w:rPr>
          <w:rFonts w:ascii="Arial" w:hAnsi="Arial" w:cs="Arial"/>
          <w:b/>
          <w:bCs/>
          <w:sz w:val="22"/>
          <w:szCs w:val="22"/>
        </w:rPr>
        <w:tab/>
        <w:t>Financial reporting standards that became effective in the current period</w:t>
      </w:r>
    </w:p>
    <w:p w14:paraId="59125836" w14:textId="77777777" w:rsidR="00D05A29" w:rsidRPr="00387960" w:rsidRDefault="00D05A29" w:rsidP="00052C3F">
      <w:pPr>
        <w:pStyle w:val="TOC2"/>
        <w:adjustRightInd w:val="0"/>
        <w:spacing w:after="120" w:line="340" w:lineRule="exact"/>
        <w:ind w:left="1080"/>
        <w:jc w:val="thaiDistribute"/>
        <w:rPr>
          <w:rFonts w:ascii="Arial" w:hAnsi="Arial" w:cs="Arial"/>
          <w:i w:val="0"/>
          <w:iCs w:val="0"/>
          <w:sz w:val="22"/>
          <w:szCs w:val="22"/>
        </w:rPr>
      </w:pPr>
      <w:r w:rsidRPr="00387960">
        <w:rPr>
          <w:rFonts w:ascii="Arial" w:hAnsi="Arial" w:cs="Arial"/>
          <w:i w:val="0"/>
          <w:iCs w:val="0"/>
          <w:sz w:val="22"/>
          <w:szCs w:val="22"/>
        </w:rPr>
        <w:t>The revised financial reporting standards, which are effective for fiscal years beginning on or after 1 January 2022, do not have any significant impact on the Groups' financial statements.</w:t>
      </w:r>
    </w:p>
    <w:p w14:paraId="2FCEF539" w14:textId="77777777" w:rsidR="001160AE" w:rsidRPr="00387960" w:rsidRDefault="00D05A29" w:rsidP="00052C3F">
      <w:pPr>
        <w:pStyle w:val="NormalWeb"/>
        <w:shd w:val="clear" w:color="auto" w:fill="FFFFFF"/>
        <w:spacing w:before="120" w:beforeAutospacing="0" w:after="120" w:afterAutospacing="0" w:line="340" w:lineRule="exact"/>
        <w:ind w:left="1080" w:hanging="540"/>
        <w:jc w:val="thaiDistribute"/>
        <w:rPr>
          <w:rFonts w:ascii="Arial" w:hAnsi="Arial" w:cs="Arial"/>
          <w:b/>
          <w:bCs/>
          <w:sz w:val="22"/>
          <w:szCs w:val="22"/>
        </w:rPr>
      </w:pPr>
      <w:r w:rsidRPr="00387960">
        <w:rPr>
          <w:rFonts w:ascii="Arial" w:hAnsi="Arial" w:cs="Arial"/>
          <w:b/>
          <w:bCs/>
          <w:sz w:val="22"/>
          <w:szCs w:val="22"/>
        </w:rPr>
        <w:t>b)</w:t>
      </w:r>
      <w:r w:rsidR="001160AE" w:rsidRPr="00387960">
        <w:rPr>
          <w:rFonts w:ascii="Arial" w:hAnsi="Arial" w:cs="Arial"/>
          <w:b/>
          <w:bCs/>
          <w:sz w:val="22"/>
          <w:szCs w:val="22"/>
        </w:rPr>
        <w:tab/>
      </w:r>
      <w:r w:rsidR="00DB01EB" w:rsidRPr="00387960">
        <w:rPr>
          <w:rFonts w:ascii="Arial" w:hAnsi="Arial" w:cs="Arial"/>
          <w:b/>
          <w:bCs/>
          <w:sz w:val="22"/>
          <w:szCs w:val="22"/>
        </w:rPr>
        <w:t>Accounting Guidance on Guidelines regarding the Provision of Financial Assistance to Debtors Affected by COVID-19 </w:t>
      </w:r>
      <w:r w:rsidR="001160AE" w:rsidRPr="00387960">
        <w:rPr>
          <w:rFonts w:ascii="Arial" w:hAnsi="Arial" w:cs="Arial"/>
          <w:b/>
          <w:bCs/>
          <w:sz w:val="22"/>
          <w:szCs w:val="22"/>
        </w:rPr>
        <w:t xml:space="preserve"> </w:t>
      </w:r>
    </w:p>
    <w:p w14:paraId="31A25656" w14:textId="77777777" w:rsidR="00B67F92" w:rsidRPr="00387960" w:rsidRDefault="00B67F92" w:rsidP="00052C3F">
      <w:pPr>
        <w:pStyle w:val="TOC2"/>
        <w:adjustRightInd w:val="0"/>
        <w:spacing w:after="120" w:line="340" w:lineRule="exact"/>
        <w:ind w:left="1080"/>
        <w:jc w:val="thaiDistribute"/>
        <w:rPr>
          <w:rFonts w:ascii="Arial" w:hAnsi="Arial" w:cs="Arial"/>
          <w:i w:val="0"/>
          <w:iCs w:val="0"/>
          <w:sz w:val="22"/>
          <w:szCs w:val="22"/>
        </w:rPr>
      </w:pPr>
      <w:r w:rsidRPr="00387960">
        <w:rPr>
          <w:rFonts w:ascii="Arial" w:hAnsi="Arial" w:cs="Arial"/>
          <w:i w:val="0"/>
          <w:iCs w:val="0"/>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w:t>
      </w:r>
      <w:r w:rsidR="0007614E" w:rsidRPr="00387960">
        <w:rPr>
          <w:rFonts w:ascii="Arial" w:hAnsi="Arial" w:cs="Arial"/>
          <w:i w:val="0"/>
          <w:iCs w:val="0"/>
          <w:sz w:val="22"/>
          <w:szCs w:val="22"/>
          <w:cs/>
        </w:rPr>
        <w:t>.</w:t>
      </w:r>
      <w:r w:rsidR="00F8498A" w:rsidRPr="00387960">
        <w:rPr>
          <w:rFonts w:ascii="Arial" w:hAnsi="Arial" w:cs="Arial"/>
          <w:i w:val="0"/>
          <w:iCs w:val="0"/>
          <w:sz w:val="22"/>
          <w:szCs w:val="22"/>
        </w:rPr>
        <w:t xml:space="preserve"> The accounting guidance is applicable for provisions of assistance to such debtor made during the period</w:t>
      </w:r>
      <w:r w:rsidRPr="00387960">
        <w:rPr>
          <w:rFonts w:ascii="Arial" w:hAnsi="Arial" w:cs="Arial"/>
          <w:i w:val="0"/>
          <w:iCs w:val="0"/>
          <w:sz w:val="22"/>
          <w:szCs w:val="22"/>
        </w:rPr>
        <w:t xml:space="preserve"> from 1 January 2022 to 31 December 2023 or until the Bank of Thailand makes changes.</w:t>
      </w:r>
    </w:p>
    <w:p w14:paraId="3BD6F7C9" w14:textId="2DCC4917" w:rsidR="00B67F92" w:rsidRPr="00387960" w:rsidRDefault="00B67F92"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080"/>
        <w:jc w:val="thaiDistribute"/>
        <w:rPr>
          <w:rFonts w:cs="Arial"/>
          <w:sz w:val="22"/>
          <w:szCs w:val="22"/>
        </w:rPr>
      </w:pPr>
      <w:r w:rsidRPr="00387960">
        <w:rPr>
          <w:rFonts w:cs="Arial"/>
          <w:sz w:val="22"/>
          <w:szCs w:val="22"/>
        </w:rPr>
        <w:t xml:space="preserve">Under this accounting guidance, </w:t>
      </w:r>
      <w:r w:rsidR="00640EE8" w:rsidRPr="00387960">
        <w:rPr>
          <w:rFonts w:cs="Arial"/>
          <w:sz w:val="22"/>
          <w:szCs w:val="28"/>
        </w:rPr>
        <w:t>entity</w:t>
      </w:r>
      <w:r w:rsidRPr="00387960">
        <w:rPr>
          <w:rFonts w:cs="Arial"/>
          <w:sz w:val="22"/>
          <w:szCs w:val="22"/>
        </w:rPr>
        <w:t xml:space="preserve"> may elect to adopt accounting treatments consistent with the circular of the Bank of Thailand No. BOT.RPD2.C.802/2564 “Guidelines regarding the provision of financial assistance to debtors affected by COVID-19</w:t>
      </w:r>
      <w:r w:rsidRPr="00387960">
        <w:rPr>
          <w:rFonts w:cs="Arial"/>
          <w:sz w:val="22"/>
          <w:szCs w:val="22"/>
          <w:cs/>
        </w:rPr>
        <w:t xml:space="preserve"> </w:t>
      </w:r>
      <w:r w:rsidRPr="00387960">
        <w:rPr>
          <w:rFonts w:cs="Arial"/>
          <w:sz w:val="22"/>
          <w:szCs w:val="22"/>
        </w:rPr>
        <w:t>(sustainable debt resolution)”.</w:t>
      </w:r>
      <w:r w:rsidR="00D05A29" w:rsidRPr="00387960">
        <w:rPr>
          <w:rFonts w:cs="Arial"/>
          <w:sz w:val="22"/>
          <w:szCs w:val="22"/>
        </w:rPr>
        <w:t xml:space="preserve"> </w:t>
      </w:r>
      <w:r w:rsidRPr="00387960">
        <w:rPr>
          <w:rFonts w:cs="Arial"/>
          <w:sz w:val="22"/>
          <w:szCs w:val="22"/>
        </w:rPr>
        <w:t>The assistance to debtors can be classified into 2 groups by debt restructuring method as follows:</w:t>
      </w:r>
    </w:p>
    <w:p w14:paraId="40ECABFE" w14:textId="7E85D630" w:rsidR="00B67F92" w:rsidRPr="00387960" w:rsidRDefault="00B67F92" w:rsidP="00052C3F">
      <w:pPr>
        <w:pStyle w:val="ListParagraph"/>
        <w:numPr>
          <w:ilvl w:val="0"/>
          <w:numId w:val="35"/>
        </w:numPr>
        <w:overflowPunct w:val="0"/>
        <w:autoSpaceDE w:val="0"/>
        <w:autoSpaceDN w:val="0"/>
        <w:adjustRightInd w:val="0"/>
        <w:spacing w:before="120" w:after="120" w:line="34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t xml:space="preserve">For debt restructuring for the purpose of reducing the debt burden of debtors that involves more than just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may elect to apply the temporary relief measures relating to staging assessment and setting aside of provisions. (Assistance type 1)</w:t>
      </w:r>
    </w:p>
    <w:p w14:paraId="528EFE2C" w14:textId="49535B2E" w:rsidR="00B67F92" w:rsidRPr="00387960" w:rsidRDefault="00B67F92" w:rsidP="00E25CC4">
      <w:pPr>
        <w:pStyle w:val="ListParagraph"/>
        <w:numPr>
          <w:ilvl w:val="0"/>
          <w:numId w:val="35"/>
        </w:numPr>
        <w:overflowPunct w:val="0"/>
        <w:autoSpaceDE w:val="0"/>
        <w:autoSpaceDN w:val="0"/>
        <w:adjustRightInd w:val="0"/>
        <w:spacing w:before="120" w:after="120" w:line="38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lastRenderedPageBreak/>
        <w:t xml:space="preserve">For debt restructuring involving only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is required to perform staging assessment and set aside provisions in accordance with the relevant financial reporting standards. (Assistance type 2)</w:t>
      </w:r>
    </w:p>
    <w:p w14:paraId="52B9C216" w14:textId="77777777" w:rsidR="00640EE8" w:rsidRPr="00387960" w:rsidRDefault="00640EE8"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z w:val="22"/>
          <w:szCs w:val="22"/>
        </w:rPr>
      </w:pPr>
      <w:r w:rsidRPr="00387960">
        <w:rPr>
          <w:rFonts w:cs="Arial"/>
          <w:sz w:val="22"/>
          <w:szCs w:val="22"/>
        </w:rPr>
        <w:t>For the debtor who has been in the Assistance type 1, entity can apply accounting treatments as set out in this accounting guidance from 1 January 2022 to 31 December 2023.</w:t>
      </w:r>
    </w:p>
    <w:p w14:paraId="3B57B99B" w14:textId="77777777" w:rsidR="00103515" w:rsidRPr="00387960" w:rsidRDefault="00103515"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t>Significant accounting policies</w:t>
      </w:r>
    </w:p>
    <w:p w14:paraId="2F785390" w14:textId="77777777" w:rsidR="00103515" w:rsidRPr="00387960" w:rsidRDefault="00103515" w:rsidP="00E25CC4">
      <w:pPr>
        <w:pStyle w:val="TOC2"/>
        <w:adjustRightInd w:val="0"/>
        <w:spacing w:after="120" w:line="38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The</w:t>
      </w:r>
      <w:r w:rsidR="00F8498A" w:rsidRPr="00387960">
        <w:rPr>
          <w:rFonts w:ascii="Arial" w:hAnsi="Arial" w:cs="Arial"/>
          <w:i w:val="0"/>
          <w:iCs w:val="0"/>
          <w:sz w:val="22"/>
          <w:szCs w:val="22"/>
        </w:rPr>
        <w:t>se</w:t>
      </w:r>
      <w:r w:rsidRPr="00387960">
        <w:rPr>
          <w:rFonts w:ascii="Arial" w:hAnsi="Arial" w:cs="Arial"/>
          <w:i w:val="0"/>
          <w:iCs w:val="0"/>
          <w:sz w:val="22"/>
          <w:szCs w:val="22"/>
        </w:rPr>
        <w:t xml:space="preserv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 and method of computation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financial statements for the year ended </w:t>
      </w:r>
      <w:r w:rsidR="00F8498A" w:rsidRPr="00387960">
        <w:rPr>
          <w:rFonts w:ascii="Arial" w:hAnsi="Arial" w:cs="Arial"/>
          <w:i w:val="0"/>
          <w:iCs w:val="0"/>
          <w:sz w:val="22"/>
          <w:szCs w:val="22"/>
        </w:rPr>
        <w:t xml:space="preserve">                  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Pr="00387960">
        <w:rPr>
          <w:rFonts w:ascii="Arial" w:hAnsi="Arial" w:cs="Arial"/>
          <w:i w:val="0"/>
          <w:iCs w:val="0"/>
          <w:sz w:val="22"/>
          <w:szCs w:val="22"/>
          <w:cs/>
        </w:rPr>
        <w:t>2021</w:t>
      </w:r>
      <w:r w:rsidRPr="00387960">
        <w:rPr>
          <w:rFonts w:ascii="Arial" w:hAnsi="Arial" w:cs="Arial"/>
          <w:i w:val="0"/>
          <w:iCs w:val="0"/>
          <w:sz w:val="22"/>
          <w:szCs w:val="22"/>
        </w:rPr>
        <w:t>.</w:t>
      </w:r>
    </w:p>
    <w:p w14:paraId="362A9680" w14:textId="12872427" w:rsidR="001160AE" w:rsidRPr="00387960" w:rsidRDefault="00A957E8"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8" w:name="_Toc101339250"/>
      <w:bookmarkStart w:id="9" w:name="_Toc101339420"/>
      <w:bookmarkStart w:id="10" w:name="_Toc118985333"/>
      <w:r w:rsidRPr="00387960">
        <w:rPr>
          <w:rFonts w:cs="Arial"/>
          <w:sz w:val="22"/>
          <w:szCs w:val="22"/>
          <w:u w:val="none"/>
        </w:rPr>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77777777" w:rsidR="009B1680" w:rsidRPr="00387960" w:rsidRDefault="00A957E8"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t>3</w:t>
      </w:r>
      <w:r w:rsidR="004756D0" w:rsidRPr="00387960">
        <w:rPr>
          <w:rFonts w:cs="Arial"/>
          <w:b/>
          <w:bCs/>
          <w:sz w:val="22"/>
          <w:szCs w:val="22"/>
        </w:rPr>
        <w:t>.</w:t>
      </w:r>
      <w:r w:rsidR="00C711CA" w:rsidRPr="00387960">
        <w:rPr>
          <w:rFonts w:cs="Arial"/>
          <w:b/>
          <w:bCs/>
          <w:sz w:val="22"/>
          <w:szCs w:val="22"/>
        </w:rPr>
        <w:t>1</w:t>
      </w:r>
      <w:r w:rsidR="004756D0" w:rsidRPr="00387960">
        <w:rPr>
          <w:rFonts w:cs="Arial"/>
          <w:sz w:val="22"/>
          <w:szCs w:val="22"/>
        </w:rPr>
        <w:tab/>
      </w:r>
      <w:r w:rsidR="009B1680" w:rsidRPr="00387960">
        <w:rPr>
          <w:rFonts w:cs="Arial"/>
          <w:sz w:val="22"/>
          <w:szCs w:val="22"/>
        </w:rPr>
        <w:t>Non-cash items for t</w:t>
      </w:r>
      <w:r w:rsidR="00D70E86" w:rsidRPr="00387960">
        <w:rPr>
          <w:rFonts w:cs="Arial"/>
          <w:sz w:val="22"/>
          <w:szCs w:val="22"/>
        </w:rPr>
        <w:t xml:space="preserve">he </w:t>
      </w:r>
      <w:r w:rsidR="0093741F" w:rsidRPr="00387960">
        <w:rPr>
          <w:rFonts w:cs="Arial"/>
          <w:sz w:val="22"/>
          <w:szCs w:val="22"/>
        </w:rPr>
        <w:t>nine-month periods ended 30 September 2022</w:t>
      </w:r>
      <w:r w:rsidR="00D70E86" w:rsidRPr="00387960">
        <w:rPr>
          <w:rFonts w:cs="Arial"/>
          <w:sz w:val="22"/>
          <w:szCs w:val="22"/>
        </w:rPr>
        <w:t xml:space="preserve"> and </w:t>
      </w:r>
      <w:r w:rsidR="00C711CA" w:rsidRPr="00387960">
        <w:rPr>
          <w:rFonts w:cs="Arial"/>
          <w:sz w:val="22"/>
          <w:szCs w:val="22"/>
        </w:rPr>
        <w:t>202</w:t>
      </w:r>
      <w:r w:rsidR="005D4F58" w:rsidRPr="00387960">
        <w:rPr>
          <w:rFonts w:cs="Arial"/>
          <w:sz w:val="22"/>
          <w:szCs w:val="22"/>
          <w:lang w:val="en-US"/>
        </w:rPr>
        <w:t>1</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both"/>
              <w:rPr>
                <w:rFonts w:cs="Arial"/>
              </w:rPr>
            </w:pPr>
          </w:p>
        </w:tc>
        <w:tc>
          <w:tcPr>
            <w:tcW w:w="5850" w:type="dxa"/>
            <w:gridSpan w:val="4"/>
          </w:tcPr>
          <w:p w14:paraId="280B4103" w14:textId="4AB7A784" w:rsidR="003C3FB6" w:rsidRPr="00387960" w:rsidRDefault="003C3FB6"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both"/>
              <w:rPr>
                <w:rFonts w:cs="Arial"/>
              </w:rPr>
            </w:pPr>
          </w:p>
        </w:tc>
        <w:tc>
          <w:tcPr>
            <w:tcW w:w="2925" w:type="dxa"/>
            <w:gridSpan w:val="2"/>
          </w:tcPr>
          <w:p w14:paraId="47E3CBD6"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sidRPr="00387960">
              <w:rPr>
                <w:rFonts w:cs="Arial"/>
              </w:rPr>
              <w:t>Separate financial statements</w:t>
            </w:r>
          </w:p>
        </w:tc>
      </w:tr>
      <w:tr w:rsidR="0036305D" w:rsidRPr="00387960" w14:paraId="79CFAD64" w14:textId="77777777" w:rsidTr="003C3FB6">
        <w:trPr>
          <w:trHeight w:val="20"/>
        </w:trPr>
        <w:tc>
          <w:tcPr>
            <w:tcW w:w="3240" w:type="dxa"/>
          </w:tcPr>
          <w:p w14:paraId="63D9B146" w14:textId="77777777" w:rsidR="0036305D" w:rsidRPr="00387960" w:rsidRDefault="0036305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both"/>
              <w:rPr>
                <w:rFonts w:cs="Arial"/>
              </w:rPr>
            </w:pPr>
          </w:p>
        </w:tc>
        <w:tc>
          <w:tcPr>
            <w:tcW w:w="1462" w:type="dxa"/>
          </w:tcPr>
          <w:p w14:paraId="3172BEF2"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sidRPr="00387960">
              <w:rPr>
                <w:rFonts w:cs="Arial"/>
              </w:rPr>
              <w:t>2022</w:t>
            </w:r>
          </w:p>
        </w:tc>
        <w:tc>
          <w:tcPr>
            <w:tcW w:w="1463" w:type="dxa"/>
          </w:tcPr>
          <w:p w14:paraId="1A140EB3"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sidRPr="00387960">
              <w:rPr>
                <w:rFonts w:cs="Arial"/>
              </w:rPr>
              <w:t>2021</w:t>
            </w:r>
          </w:p>
        </w:tc>
        <w:tc>
          <w:tcPr>
            <w:tcW w:w="1462" w:type="dxa"/>
          </w:tcPr>
          <w:p w14:paraId="0E84B921"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sidRPr="00387960">
              <w:rPr>
                <w:rFonts w:cs="Arial"/>
              </w:rPr>
              <w:t>2022</w:t>
            </w:r>
          </w:p>
        </w:tc>
        <w:tc>
          <w:tcPr>
            <w:tcW w:w="1463" w:type="dxa"/>
          </w:tcPr>
          <w:p w14:paraId="14BEE123"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sidRPr="00387960">
              <w:rPr>
                <w:rFonts w:cs="Arial"/>
              </w:rPr>
              <w:t>2021</w:t>
            </w:r>
          </w:p>
        </w:tc>
      </w:tr>
      <w:tr w:rsidR="005C6385" w:rsidRPr="00387960" w14:paraId="63379F0F" w14:textId="77777777" w:rsidTr="00E55798">
        <w:trPr>
          <w:trHeight w:val="20"/>
        </w:trPr>
        <w:tc>
          <w:tcPr>
            <w:tcW w:w="3240" w:type="dxa"/>
            <w:vAlign w:val="bottom"/>
          </w:tcPr>
          <w:p w14:paraId="2F3BBF94"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11440DC3"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19,399</w:t>
            </w:r>
          </w:p>
        </w:tc>
        <w:tc>
          <w:tcPr>
            <w:tcW w:w="1463" w:type="dxa"/>
            <w:vAlign w:val="bottom"/>
          </w:tcPr>
          <w:p w14:paraId="5A5B2A6E" w14:textId="1EF4BF1B"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s/>
              </w:rPr>
            </w:pPr>
            <w:r w:rsidRPr="00387960">
              <w:rPr>
                <w:rFonts w:cs="Arial"/>
              </w:rPr>
              <w:t>3,463</w:t>
            </w:r>
          </w:p>
        </w:tc>
        <w:tc>
          <w:tcPr>
            <w:tcW w:w="1462" w:type="dxa"/>
            <w:vAlign w:val="bottom"/>
          </w:tcPr>
          <w:p w14:paraId="7677AFA0" w14:textId="0BD73D68"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19,317</w:t>
            </w:r>
          </w:p>
        </w:tc>
        <w:tc>
          <w:tcPr>
            <w:tcW w:w="1463" w:type="dxa"/>
            <w:vAlign w:val="bottom"/>
          </w:tcPr>
          <w:p w14:paraId="68997C04" w14:textId="0C14A9BE"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3,463</w:t>
            </w:r>
          </w:p>
        </w:tc>
      </w:tr>
      <w:tr w:rsidR="005C6385" w:rsidRPr="00387960" w14:paraId="3400A810" w14:textId="77777777" w:rsidTr="00E55798">
        <w:trPr>
          <w:trHeight w:val="20"/>
        </w:trPr>
        <w:tc>
          <w:tcPr>
            <w:tcW w:w="3240" w:type="dxa"/>
            <w:vAlign w:val="bottom"/>
          </w:tcPr>
          <w:p w14:paraId="67DDFB15" w14:textId="08293827" w:rsidR="005C6385" w:rsidRPr="00387960" w:rsidRDefault="005C6385"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00" w:lineRule="exact"/>
              <w:ind w:left="543" w:hanging="459"/>
              <w:rPr>
                <w:rFonts w:cs="Arial"/>
                <w:cs/>
              </w:rPr>
            </w:pPr>
            <w:r w:rsidRPr="00387960">
              <w:rPr>
                <w:rFonts w:cs="Arial"/>
                <w:u w:val="single"/>
              </w:rPr>
              <w:t>Add</w:t>
            </w:r>
            <w:r w:rsidR="00314B23" w:rsidRPr="00314B23">
              <w:rPr>
                <w:rFonts w:cs="Arial"/>
              </w:rPr>
              <w:t xml:space="preserve"> </w:t>
            </w:r>
            <w:r w:rsidR="00314B23">
              <w:rPr>
                <w:rFonts w:cs="Arial"/>
              </w:rPr>
              <w:tab/>
            </w:r>
            <w:r w:rsidR="00314B23">
              <w:rPr>
                <w:rFonts w:cs="Arial"/>
              </w:rPr>
              <w:tab/>
            </w:r>
            <w:r w:rsidRPr="00387960">
              <w:rPr>
                <w:rFonts w:cs="Arial"/>
              </w:rPr>
              <w:t xml:space="preserve">Purchase of leasehold </w:t>
            </w:r>
            <w:r w:rsidR="00314B23">
              <w:rPr>
                <w:rFonts w:cs="Arial"/>
              </w:rPr>
              <w:tab/>
            </w:r>
            <w:r w:rsidRPr="00387960">
              <w:rPr>
                <w:rFonts w:cs="Arial"/>
              </w:rPr>
              <w:t>improvements and equipment</w:t>
            </w:r>
          </w:p>
        </w:tc>
        <w:tc>
          <w:tcPr>
            <w:tcW w:w="1462" w:type="dxa"/>
            <w:vAlign w:val="bottom"/>
          </w:tcPr>
          <w:p w14:paraId="49F63F67" w14:textId="7AD0A3F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41,846</w:t>
            </w:r>
          </w:p>
        </w:tc>
        <w:tc>
          <w:tcPr>
            <w:tcW w:w="1463" w:type="dxa"/>
            <w:vAlign w:val="bottom"/>
          </w:tcPr>
          <w:p w14:paraId="06EB260B" w14:textId="7A22863F"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 xml:space="preserve">49,963  </w:t>
            </w:r>
          </w:p>
        </w:tc>
        <w:tc>
          <w:tcPr>
            <w:tcW w:w="1462" w:type="dxa"/>
            <w:vAlign w:val="bottom"/>
          </w:tcPr>
          <w:p w14:paraId="061F1C63" w14:textId="5B5B69A4"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40,902</w:t>
            </w:r>
          </w:p>
        </w:tc>
        <w:tc>
          <w:tcPr>
            <w:tcW w:w="1463" w:type="dxa"/>
            <w:vAlign w:val="bottom"/>
          </w:tcPr>
          <w:p w14:paraId="7290B1C4" w14:textId="62515B7D"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s/>
              </w:rPr>
            </w:pPr>
            <w:r w:rsidRPr="00387960">
              <w:rPr>
                <w:rFonts w:cs="Arial"/>
              </w:rPr>
              <w:t>49,871</w:t>
            </w:r>
          </w:p>
        </w:tc>
      </w:tr>
      <w:tr w:rsidR="005C6385" w:rsidRPr="00387960" w14:paraId="23B3185A" w14:textId="77777777" w:rsidTr="00E55798">
        <w:trPr>
          <w:trHeight w:val="20"/>
        </w:trPr>
        <w:tc>
          <w:tcPr>
            <w:tcW w:w="3240" w:type="dxa"/>
            <w:vAlign w:val="bottom"/>
          </w:tcPr>
          <w:p w14:paraId="183C2B08"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00" w:lineRule="exact"/>
              <w:ind w:left="543" w:hanging="459"/>
              <w:rPr>
                <w:rFonts w:cs="Arial"/>
                <w:u w:val="single"/>
              </w:rPr>
            </w:pPr>
            <w:r w:rsidRPr="00387960">
              <w:rPr>
                <w:rFonts w:cs="Arial"/>
                <w:u w:val="single"/>
              </w:rPr>
              <w:t>Less</w:t>
            </w:r>
            <w:r w:rsidRPr="00387960">
              <w:rPr>
                <w:rFonts w:cs="Arial"/>
              </w:rPr>
              <w:tab/>
            </w:r>
            <w:r w:rsidRPr="00387960">
              <w:rPr>
                <w:rFonts w:cs="Arial"/>
              </w:rPr>
              <w:tab/>
              <w:t xml:space="preserve">Cash paid for purchase of </w:t>
            </w:r>
            <w:r w:rsidRPr="00387960">
              <w:rPr>
                <w:rFonts w:cs="Arial"/>
              </w:rPr>
              <w:tab/>
              <w:t xml:space="preserve">leasehold improvements and </w:t>
            </w:r>
            <w:r w:rsidRPr="00387960">
              <w:rPr>
                <w:rFonts w:cs="Arial"/>
              </w:rPr>
              <w:tab/>
              <w:t>equipment</w:t>
            </w:r>
          </w:p>
        </w:tc>
        <w:tc>
          <w:tcPr>
            <w:tcW w:w="1462" w:type="dxa"/>
            <w:vAlign w:val="bottom"/>
          </w:tcPr>
          <w:p w14:paraId="574B94BE" w14:textId="312F286D"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(58,564)</w:t>
            </w:r>
          </w:p>
        </w:tc>
        <w:tc>
          <w:tcPr>
            <w:tcW w:w="1463" w:type="dxa"/>
            <w:vAlign w:val="bottom"/>
          </w:tcPr>
          <w:p w14:paraId="099617C4" w14:textId="4875F022"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(33,307)</w:t>
            </w:r>
          </w:p>
        </w:tc>
        <w:tc>
          <w:tcPr>
            <w:tcW w:w="1462" w:type="dxa"/>
            <w:vAlign w:val="bottom"/>
          </w:tcPr>
          <w:p w14:paraId="5E1A6C67" w14:textId="5CF08E85"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(57,538)</w:t>
            </w:r>
          </w:p>
        </w:tc>
        <w:tc>
          <w:tcPr>
            <w:tcW w:w="1463" w:type="dxa"/>
            <w:vAlign w:val="bottom"/>
          </w:tcPr>
          <w:p w14:paraId="36BDA015" w14:textId="04FBFF7C"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(33,215)</w:t>
            </w:r>
          </w:p>
        </w:tc>
      </w:tr>
      <w:tr w:rsidR="005C6385" w:rsidRPr="00387960" w14:paraId="01F9C498" w14:textId="77777777" w:rsidTr="00E55798">
        <w:trPr>
          <w:trHeight w:val="20"/>
        </w:trPr>
        <w:tc>
          <w:tcPr>
            <w:tcW w:w="3240" w:type="dxa"/>
            <w:vAlign w:val="bottom"/>
          </w:tcPr>
          <w:p w14:paraId="28B9FC8E" w14:textId="77C1C90C"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021A8E7C" w14:textId="71A409D0"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color w:val="000000"/>
              </w:rPr>
              <w:t xml:space="preserve">2,681 </w:t>
            </w:r>
          </w:p>
        </w:tc>
        <w:tc>
          <w:tcPr>
            <w:tcW w:w="1463" w:type="dxa"/>
            <w:vAlign w:val="bottom"/>
          </w:tcPr>
          <w:p w14:paraId="4FD8D5AE" w14:textId="1099996F"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20,119</w:t>
            </w:r>
          </w:p>
        </w:tc>
        <w:tc>
          <w:tcPr>
            <w:tcW w:w="1462" w:type="dxa"/>
            <w:vAlign w:val="bottom"/>
          </w:tcPr>
          <w:p w14:paraId="4C8A5B9D" w14:textId="7E3EFFF1"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color w:val="000000"/>
              </w:rPr>
              <w:t>2,681</w:t>
            </w:r>
          </w:p>
        </w:tc>
        <w:tc>
          <w:tcPr>
            <w:tcW w:w="1463" w:type="dxa"/>
            <w:vAlign w:val="bottom"/>
          </w:tcPr>
          <w:p w14:paraId="72E979FD" w14:textId="5DE5325A"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20,119</w:t>
            </w:r>
          </w:p>
        </w:tc>
      </w:tr>
      <w:tr w:rsidR="005C6385" w:rsidRPr="00387960" w14:paraId="72CB1C8E" w14:textId="77777777" w:rsidTr="00E55798">
        <w:trPr>
          <w:trHeight w:val="20"/>
        </w:trPr>
        <w:tc>
          <w:tcPr>
            <w:tcW w:w="3240" w:type="dxa"/>
            <w:vAlign w:val="bottom"/>
          </w:tcPr>
          <w:p w14:paraId="65F79B10"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p>
        </w:tc>
        <w:tc>
          <w:tcPr>
            <w:tcW w:w="1462" w:type="dxa"/>
            <w:vAlign w:val="bottom"/>
          </w:tcPr>
          <w:p w14:paraId="67049638"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c>
          <w:tcPr>
            <w:tcW w:w="1463" w:type="dxa"/>
            <w:vAlign w:val="bottom"/>
          </w:tcPr>
          <w:p w14:paraId="3603D848"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c>
          <w:tcPr>
            <w:tcW w:w="1462" w:type="dxa"/>
            <w:vAlign w:val="bottom"/>
          </w:tcPr>
          <w:p w14:paraId="4C8D1840"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c>
          <w:tcPr>
            <w:tcW w:w="1463" w:type="dxa"/>
            <w:vAlign w:val="bottom"/>
          </w:tcPr>
          <w:p w14:paraId="5BE81DC6"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r>
      <w:tr w:rsidR="005C6385" w:rsidRPr="00387960" w14:paraId="10EDFD04" w14:textId="77777777" w:rsidTr="00E55798">
        <w:trPr>
          <w:trHeight w:val="361"/>
        </w:trPr>
        <w:tc>
          <w:tcPr>
            <w:tcW w:w="3240" w:type="dxa"/>
            <w:vAlign w:val="bottom"/>
          </w:tcPr>
          <w:p w14:paraId="75135570" w14:textId="77777777"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Payable for purchase of computer software brought forward</w:t>
            </w:r>
          </w:p>
        </w:tc>
        <w:tc>
          <w:tcPr>
            <w:tcW w:w="1462" w:type="dxa"/>
            <w:vAlign w:val="bottom"/>
          </w:tcPr>
          <w:p w14:paraId="01C1B296" w14:textId="0FCD1A89"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32,517</w:t>
            </w:r>
          </w:p>
        </w:tc>
        <w:tc>
          <w:tcPr>
            <w:tcW w:w="1463" w:type="dxa"/>
            <w:vAlign w:val="bottom"/>
          </w:tcPr>
          <w:p w14:paraId="7EECD292" w14:textId="151594B6"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47,208</w:t>
            </w:r>
          </w:p>
        </w:tc>
        <w:tc>
          <w:tcPr>
            <w:tcW w:w="1462" w:type="dxa"/>
            <w:vAlign w:val="bottom"/>
          </w:tcPr>
          <w:p w14:paraId="5E572014" w14:textId="5957FF92"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32,517</w:t>
            </w:r>
          </w:p>
        </w:tc>
        <w:tc>
          <w:tcPr>
            <w:tcW w:w="1463" w:type="dxa"/>
            <w:vAlign w:val="bottom"/>
          </w:tcPr>
          <w:p w14:paraId="4F76858B" w14:textId="003C6F9D"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47,208</w:t>
            </w:r>
          </w:p>
        </w:tc>
      </w:tr>
      <w:tr w:rsidR="005C6385" w:rsidRPr="00387960" w14:paraId="7AB192DA" w14:textId="77777777" w:rsidTr="00E55798">
        <w:trPr>
          <w:trHeight w:val="20"/>
        </w:trPr>
        <w:tc>
          <w:tcPr>
            <w:tcW w:w="3240" w:type="dxa"/>
            <w:vAlign w:val="bottom"/>
          </w:tcPr>
          <w:p w14:paraId="15103BED" w14:textId="36C377B5" w:rsidR="005C6385" w:rsidRPr="00387960" w:rsidRDefault="005C6385"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00" w:lineRule="exact"/>
              <w:ind w:left="543" w:hanging="459"/>
              <w:rPr>
                <w:rFonts w:cs="Arial"/>
              </w:rPr>
            </w:pPr>
            <w:r w:rsidRPr="00387960">
              <w:rPr>
                <w:rFonts w:cs="Arial"/>
                <w:u w:val="single"/>
              </w:rPr>
              <w:t>Add</w:t>
            </w:r>
            <w:r w:rsidRPr="00387960">
              <w:rPr>
                <w:rFonts w:cs="Arial"/>
              </w:rPr>
              <w:t xml:space="preserve"> </w:t>
            </w:r>
            <w:r w:rsidR="00314B23">
              <w:rPr>
                <w:rFonts w:cs="Arial"/>
              </w:rPr>
              <w:tab/>
            </w:r>
            <w:r w:rsidR="00314B23">
              <w:rPr>
                <w:rFonts w:cs="Arial"/>
              </w:rPr>
              <w:tab/>
            </w:r>
            <w:r w:rsidRPr="00387960">
              <w:rPr>
                <w:rFonts w:cs="Arial"/>
              </w:rPr>
              <w:t>Purchase of computer software</w:t>
            </w:r>
          </w:p>
        </w:tc>
        <w:tc>
          <w:tcPr>
            <w:tcW w:w="1462" w:type="dxa"/>
            <w:vAlign w:val="bottom"/>
          </w:tcPr>
          <w:p w14:paraId="2AD7B2CA" w14:textId="4A7FB856"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62,104</w:t>
            </w:r>
          </w:p>
        </w:tc>
        <w:tc>
          <w:tcPr>
            <w:tcW w:w="1463" w:type="dxa"/>
            <w:vAlign w:val="bottom"/>
          </w:tcPr>
          <w:p w14:paraId="2FF2B1FF" w14:textId="77A3B8EE"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61,623</w:t>
            </w:r>
          </w:p>
        </w:tc>
        <w:tc>
          <w:tcPr>
            <w:tcW w:w="1462" w:type="dxa"/>
            <w:vAlign w:val="bottom"/>
          </w:tcPr>
          <w:p w14:paraId="0CA34979" w14:textId="1FF46526"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60,325</w:t>
            </w:r>
          </w:p>
        </w:tc>
        <w:tc>
          <w:tcPr>
            <w:tcW w:w="1463" w:type="dxa"/>
            <w:vAlign w:val="bottom"/>
          </w:tcPr>
          <w:p w14:paraId="6F466585" w14:textId="74EFDBE9"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right="101"/>
              <w:rPr>
                <w:rFonts w:cs="Arial"/>
              </w:rPr>
            </w:pPr>
            <w:r w:rsidRPr="00387960">
              <w:rPr>
                <w:rFonts w:cs="Arial"/>
              </w:rPr>
              <w:t>59,645</w:t>
            </w:r>
          </w:p>
        </w:tc>
      </w:tr>
      <w:tr w:rsidR="005C6385" w:rsidRPr="00387960" w14:paraId="2B9B2F51" w14:textId="77777777" w:rsidTr="00E55798">
        <w:trPr>
          <w:trHeight w:val="20"/>
        </w:trPr>
        <w:tc>
          <w:tcPr>
            <w:tcW w:w="3240" w:type="dxa"/>
            <w:vAlign w:val="bottom"/>
          </w:tcPr>
          <w:p w14:paraId="095BB8FF" w14:textId="10F47B99" w:rsidR="005C6385" w:rsidRPr="00387960" w:rsidRDefault="005C6385"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00" w:lineRule="exact"/>
              <w:ind w:left="543" w:hanging="459"/>
              <w:rPr>
                <w:rFonts w:cs="Arial"/>
              </w:rPr>
            </w:pPr>
            <w:r w:rsidRPr="00387960">
              <w:rPr>
                <w:rFonts w:cs="Arial"/>
                <w:u w:val="single"/>
              </w:rPr>
              <w:t>Less</w:t>
            </w:r>
            <w:r w:rsidR="00314B23">
              <w:rPr>
                <w:rFonts w:cs="Arial"/>
              </w:rPr>
              <w:tab/>
            </w:r>
            <w:r w:rsidR="00314B23">
              <w:rPr>
                <w:rFonts w:cs="Arial"/>
              </w:rPr>
              <w:tab/>
            </w:r>
            <w:r w:rsidRPr="00387960">
              <w:rPr>
                <w:rFonts w:cs="Arial"/>
              </w:rPr>
              <w:t xml:space="preserve">Cash paid for purchase of </w:t>
            </w:r>
            <w:r w:rsidR="00314B23">
              <w:rPr>
                <w:rFonts w:cs="Arial"/>
              </w:rPr>
              <w:tab/>
            </w:r>
            <w:r w:rsidRPr="00387960">
              <w:rPr>
                <w:rFonts w:cs="Arial"/>
              </w:rPr>
              <w:t>computer software</w:t>
            </w:r>
          </w:p>
        </w:tc>
        <w:tc>
          <w:tcPr>
            <w:tcW w:w="1462" w:type="dxa"/>
            <w:vAlign w:val="bottom"/>
          </w:tcPr>
          <w:p w14:paraId="1ED4D599" w14:textId="20CF886C"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(83,595)</w:t>
            </w:r>
          </w:p>
        </w:tc>
        <w:tc>
          <w:tcPr>
            <w:tcW w:w="1463" w:type="dxa"/>
            <w:vAlign w:val="bottom"/>
          </w:tcPr>
          <w:p w14:paraId="66130295" w14:textId="4F83C583"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(86,839)</w:t>
            </w:r>
          </w:p>
        </w:tc>
        <w:tc>
          <w:tcPr>
            <w:tcW w:w="1462" w:type="dxa"/>
            <w:vAlign w:val="bottom"/>
          </w:tcPr>
          <w:p w14:paraId="0256EA38" w14:textId="7DD925DD"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(81,816)</w:t>
            </w:r>
          </w:p>
        </w:tc>
        <w:tc>
          <w:tcPr>
            <w:tcW w:w="1463" w:type="dxa"/>
            <w:vAlign w:val="bottom"/>
          </w:tcPr>
          <w:p w14:paraId="5B6422E2" w14:textId="2CE5B289" w:rsidR="005C6385" w:rsidRPr="00387960" w:rsidRDefault="005C6385"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(84,861)</w:t>
            </w:r>
          </w:p>
        </w:tc>
      </w:tr>
      <w:tr w:rsidR="005C6385" w:rsidRPr="00387960" w14:paraId="6693EA1E" w14:textId="77777777" w:rsidTr="00E55798">
        <w:trPr>
          <w:trHeight w:val="20"/>
        </w:trPr>
        <w:tc>
          <w:tcPr>
            <w:tcW w:w="3240" w:type="dxa"/>
            <w:vAlign w:val="bottom"/>
          </w:tcPr>
          <w:p w14:paraId="7B730087" w14:textId="6216A701" w:rsidR="005C6385" w:rsidRPr="00387960" w:rsidRDefault="005C6385"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 xml:space="preserve">Payable for purchase of computer software carried forward                (presented as a part of trade payables)  </w:t>
            </w:r>
          </w:p>
        </w:tc>
        <w:tc>
          <w:tcPr>
            <w:tcW w:w="1462" w:type="dxa"/>
            <w:vAlign w:val="bottom"/>
          </w:tcPr>
          <w:p w14:paraId="3727A93A" w14:textId="51EDC2A0"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 xml:space="preserve">11,026 </w:t>
            </w:r>
          </w:p>
        </w:tc>
        <w:tc>
          <w:tcPr>
            <w:tcW w:w="1463" w:type="dxa"/>
            <w:vAlign w:val="bottom"/>
          </w:tcPr>
          <w:p w14:paraId="4F5F46B9" w14:textId="63851703"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21,992</w:t>
            </w:r>
          </w:p>
        </w:tc>
        <w:tc>
          <w:tcPr>
            <w:tcW w:w="1462" w:type="dxa"/>
            <w:vAlign w:val="bottom"/>
          </w:tcPr>
          <w:p w14:paraId="63953E73" w14:textId="29505A8E"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11,026</w:t>
            </w:r>
          </w:p>
        </w:tc>
        <w:tc>
          <w:tcPr>
            <w:tcW w:w="1463" w:type="dxa"/>
            <w:vAlign w:val="bottom"/>
          </w:tcPr>
          <w:p w14:paraId="0E90DDA6" w14:textId="003D993B" w:rsidR="005C6385" w:rsidRPr="00387960" w:rsidRDefault="005C6385" w:rsidP="00052C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387960">
              <w:rPr>
                <w:rFonts w:cs="Arial"/>
              </w:rPr>
              <w:t>21,992</w:t>
            </w:r>
          </w:p>
        </w:tc>
      </w:tr>
    </w:tbl>
    <w:p w14:paraId="581A2E71" w14:textId="77777777" w:rsidR="004756D0" w:rsidRPr="00387960" w:rsidRDefault="00E25CC4" w:rsidP="00F8498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387960">
        <w:rPr>
          <w:rFonts w:cs="Arial"/>
          <w:b/>
          <w:bCs/>
          <w:sz w:val="22"/>
          <w:szCs w:val="22"/>
          <w:lang w:val="en-US"/>
        </w:rPr>
        <w:br w:type="page"/>
      </w:r>
      <w:r w:rsidR="00A957E8" w:rsidRPr="00387960">
        <w:rPr>
          <w:rFonts w:cs="Arial"/>
          <w:b/>
          <w:bCs/>
          <w:sz w:val="22"/>
          <w:szCs w:val="22"/>
          <w:lang w:val="en-US"/>
        </w:rPr>
        <w:t>3</w:t>
      </w:r>
      <w:r w:rsidR="004756D0" w:rsidRPr="00387960">
        <w:rPr>
          <w:rFonts w:cs="Arial"/>
          <w:b/>
          <w:bCs/>
          <w:sz w:val="22"/>
          <w:szCs w:val="22"/>
        </w:rPr>
        <w:t>.</w:t>
      </w:r>
      <w:r w:rsidR="00C711CA" w:rsidRPr="00387960">
        <w:rPr>
          <w:rFonts w:cs="Arial"/>
          <w:b/>
          <w:bCs/>
          <w:sz w:val="22"/>
          <w:szCs w:val="22"/>
        </w:rPr>
        <w:t>2</w:t>
      </w:r>
      <w:r w:rsidR="004756D0" w:rsidRPr="00387960">
        <w:rPr>
          <w:rFonts w:cs="Arial"/>
          <w:sz w:val="22"/>
          <w:szCs w:val="22"/>
        </w:rPr>
        <w:tab/>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93741F" w:rsidRPr="00387960">
        <w:rPr>
          <w:rFonts w:cs="Arial"/>
          <w:sz w:val="22"/>
          <w:szCs w:val="22"/>
        </w:rPr>
        <w:t>nine-month periods ended 30 September 2022</w:t>
      </w:r>
      <w:r w:rsidR="004756D0" w:rsidRPr="00387960">
        <w:rPr>
          <w:rFonts w:cs="Arial"/>
          <w:sz w:val="22"/>
          <w:szCs w:val="22"/>
        </w:rPr>
        <w:t xml:space="preserve"> and </w:t>
      </w:r>
      <w:r w:rsidR="00FE0F57" w:rsidRPr="00387960">
        <w:rPr>
          <w:rFonts w:cs="Arial"/>
          <w:sz w:val="22"/>
          <w:szCs w:val="22"/>
          <w:lang w:val="en-US"/>
        </w:rPr>
        <w:t>2021</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FE0F57" w:rsidRPr="00387960" w14:paraId="196CBF96" w14:textId="77777777" w:rsidTr="00E43C63">
        <w:trPr>
          <w:jc w:val="right"/>
        </w:trPr>
        <w:tc>
          <w:tcPr>
            <w:tcW w:w="2610" w:type="dxa"/>
          </w:tcPr>
          <w:p w14:paraId="7F748F98" w14:textId="77777777"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35B5C5A9" w14:textId="261B686C"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20BD7680" w14:textId="77777777" w:rsidTr="00E43C63">
        <w:trPr>
          <w:jc w:val="right"/>
        </w:trPr>
        <w:tc>
          <w:tcPr>
            <w:tcW w:w="2610" w:type="dxa"/>
          </w:tcPr>
          <w:p w14:paraId="7BFE9323" w14:textId="77777777"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705FA803" w14:textId="77777777" w:rsidR="00FE0F57" w:rsidRPr="00387960" w:rsidRDefault="00FE0F57" w:rsidP="00F20A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6230F4A2" w14:textId="77777777" w:rsidTr="00E43C63">
        <w:trPr>
          <w:trHeight w:val="216"/>
          <w:jc w:val="right"/>
        </w:trPr>
        <w:tc>
          <w:tcPr>
            <w:tcW w:w="2610" w:type="dxa"/>
          </w:tcPr>
          <w:p w14:paraId="1F77C646" w14:textId="77777777" w:rsidR="0023064C" w:rsidRPr="00387960" w:rsidRDefault="0023064C"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50FE20A1"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403698FB"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9979C85"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185C4ACC"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27AE3B98"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25D8FC01" w14:textId="77777777" w:rsidTr="00E43C63">
        <w:trPr>
          <w:trHeight w:val="216"/>
          <w:jc w:val="right"/>
        </w:trPr>
        <w:tc>
          <w:tcPr>
            <w:tcW w:w="2610" w:type="dxa"/>
          </w:tcPr>
          <w:p w14:paraId="0B25D075"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44BAD7AB" w14:textId="77777777" w:rsidR="0023064C" w:rsidRPr="00387960" w:rsidRDefault="0023064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1 January 2022</w:t>
            </w:r>
          </w:p>
        </w:tc>
        <w:tc>
          <w:tcPr>
            <w:tcW w:w="1296" w:type="dxa"/>
            <w:vAlign w:val="bottom"/>
          </w:tcPr>
          <w:p w14:paraId="4EF099A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7F448AE3"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03912F23"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73CA112D"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2A01E5C8" w14:textId="77777777" w:rsidR="0023064C" w:rsidRPr="00387960" w:rsidRDefault="0093741F"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30 September</w:t>
            </w:r>
            <w:r w:rsidRPr="00387960">
              <w:rPr>
                <w:rFonts w:cs="Arial"/>
              </w:rPr>
              <w:t xml:space="preserve"> 2022</w:t>
            </w:r>
          </w:p>
        </w:tc>
      </w:tr>
      <w:tr w:rsidR="00E43C63" w:rsidRPr="00387960" w14:paraId="31321B84" w14:textId="77777777" w:rsidTr="00E43C63">
        <w:trPr>
          <w:jc w:val="right"/>
        </w:trPr>
        <w:tc>
          <w:tcPr>
            <w:tcW w:w="2610" w:type="dxa"/>
          </w:tcPr>
          <w:p w14:paraId="10487DBF" w14:textId="7777777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tcPr>
          <w:p w14:paraId="480CB186" w14:textId="1B145DB8"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9,129,971</w:t>
            </w:r>
          </w:p>
        </w:tc>
        <w:tc>
          <w:tcPr>
            <w:tcW w:w="1296" w:type="dxa"/>
            <w:shd w:val="clear" w:color="auto" w:fill="auto"/>
            <w:vAlign w:val="bottom"/>
          </w:tcPr>
          <w:p w14:paraId="2A0330CE" w14:textId="389A495D"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123,456,6</w:t>
            </w:r>
            <w:r w:rsidR="00D518E2" w:rsidRPr="00387960">
              <w:rPr>
                <w:rFonts w:cs="Arial"/>
              </w:rPr>
              <w:t>40</w:t>
            </w:r>
          </w:p>
        </w:tc>
        <w:tc>
          <w:tcPr>
            <w:tcW w:w="1296" w:type="dxa"/>
            <w:shd w:val="clear" w:color="auto" w:fill="auto"/>
            <w:vAlign w:val="bottom"/>
          </w:tcPr>
          <w:p w14:paraId="5774217B" w14:textId="7BEFCF8B"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(122,210,000)</w:t>
            </w:r>
          </w:p>
        </w:tc>
        <w:tc>
          <w:tcPr>
            <w:tcW w:w="1296" w:type="dxa"/>
            <w:shd w:val="clear" w:color="auto" w:fill="auto"/>
            <w:vAlign w:val="bottom"/>
          </w:tcPr>
          <w:p w14:paraId="1D3552F0" w14:textId="39FA0C6B"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12,895</w:t>
            </w:r>
          </w:p>
        </w:tc>
        <w:tc>
          <w:tcPr>
            <w:tcW w:w="1296" w:type="dxa"/>
            <w:vAlign w:val="bottom"/>
          </w:tcPr>
          <w:p w14:paraId="21BB8034" w14:textId="20C85EDF"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10,389,50</w:t>
            </w:r>
            <w:r w:rsidR="00D518E2" w:rsidRPr="00387960">
              <w:rPr>
                <w:rFonts w:cs="Arial"/>
              </w:rPr>
              <w:t>6</w:t>
            </w:r>
          </w:p>
        </w:tc>
      </w:tr>
      <w:tr w:rsidR="00E43C63" w:rsidRPr="00387960" w14:paraId="1C5AD035" w14:textId="77777777" w:rsidTr="00E43C63">
        <w:trPr>
          <w:jc w:val="right"/>
        </w:trPr>
        <w:tc>
          <w:tcPr>
            <w:tcW w:w="2610" w:type="dxa"/>
          </w:tcPr>
          <w:p w14:paraId="6A565B83" w14:textId="7777777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tcPr>
          <w:p w14:paraId="0E019226" w14:textId="2131F50F"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1,500,000</w:t>
            </w:r>
          </w:p>
        </w:tc>
        <w:tc>
          <w:tcPr>
            <w:tcW w:w="1296" w:type="dxa"/>
            <w:shd w:val="clear" w:color="auto" w:fill="auto"/>
            <w:vAlign w:val="bottom"/>
          </w:tcPr>
          <w:p w14:paraId="6D50824F" w14:textId="53BA8E45"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44A40DFB" w14:textId="36F0CAA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64B924A2" w14:textId="4E9B3D7C"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vAlign w:val="bottom"/>
          </w:tcPr>
          <w:p w14:paraId="2DBF3B83" w14:textId="3492AF90"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1,500,000</w:t>
            </w:r>
          </w:p>
        </w:tc>
      </w:tr>
      <w:tr w:rsidR="00E43C63" w:rsidRPr="00387960" w14:paraId="2FBFEBC7" w14:textId="77777777" w:rsidTr="00A536E4">
        <w:trPr>
          <w:jc w:val="right"/>
        </w:trPr>
        <w:tc>
          <w:tcPr>
            <w:tcW w:w="2610" w:type="dxa"/>
          </w:tcPr>
          <w:p w14:paraId="62F23CE5" w14:textId="7777777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02170D83" w14:textId="67567DBB"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9,500,000</w:t>
            </w:r>
          </w:p>
        </w:tc>
        <w:tc>
          <w:tcPr>
            <w:tcW w:w="1296" w:type="dxa"/>
            <w:shd w:val="clear" w:color="auto" w:fill="auto"/>
            <w:vAlign w:val="bottom"/>
          </w:tcPr>
          <w:p w14:paraId="496E18C8" w14:textId="7A660844"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1FB9815C" w14:textId="37581A8E"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(6,800,000)</w:t>
            </w:r>
          </w:p>
        </w:tc>
        <w:tc>
          <w:tcPr>
            <w:tcW w:w="1296" w:type="dxa"/>
            <w:shd w:val="clear" w:color="auto" w:fill="auto"/>
            <w:vAlign w:val="bottom"/>
          </w:tcPr>
          <w:p w14:paraId="2AA46297" w14:textId="49FF8B2F"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2,898,911</w:t>
            </w:r>
          </w:p>
        </w:tc>
        <w:tc>
          <w:tcPr>
            <w:tcW w:w="1296" w:type="dxa"/>
            <w:vAlign w:val="bottom"/>
          </w:tcPr>
          <w:p w14:paraId="7F670F39" w14:textId="6B8B5C7E"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5,598,911</w:t>
            </w:r>
          </w:p>
        </w:tc>
      </w:tr>
      <w:tr w:rsidR="00E43C63" w:rsidRPr="00387960" w14:paraId="4FCE3148" w14:textId="77777777" w:rsidTr="00E43C63">
        <w:trPr>
          <w:trHeight w:val="74"/>
          <w:jc w:val="right"/>
        </w:trPr>
        <w:tc>
          <w:tcPr>
            <w:tcW w:w="2610" w:type="dxa"/>
          </w:tcPr>
          <w:p w14:paraId="70C504AF" w14:textId="7777777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tcPr>
          <w:p w14:paraId="5151B425" w14:textId="4B7F57E5"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34,273,049</w:t>
            </w:r>
          </w:p>
        </w:tc>
        <w:tc>
          <w:tcPr>
            <w:tcW w:w="1296" w:type="dxa"/>
            <w:shd w:val="clear" w:color="auto" w:fill="auto"/>
            <w:vAlign w:val="bottom"/>
          </w:tcPr>
          <w:p w14:paraId="4678D1F9" w14:textId="5C68467B"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8,232,000</w:t>
            </w:r>
          </w:p>
        </w:tc>
        <w:tc>
          <w:tcPr>
            <w:tcW w:w="1296" w:type="dxa"/>
            <w:shd w:val="clear" w:color="auto" w:fill="auto"/>
            <w:vAlign w:val="bottom"/>
          </w:tcPr>
          <w:p w14:paraId="241C11D4" w14:textId="2764CE80"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63E4B9B8" w14:textId="6152DAF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(2,856,141)</w:t>
            </w:r>
          </w:p>
        </w:tc>
        <w:tc>
          <w:tcPr>
            <w:tcW w:w="1296" w:type="dxa"/>
            <w:vAlign w:val="bottom"/>
          </w:tcPr>
          <w:p w14:paraId="58B5C187" w14:textId="42A72719"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39,648,908</w:t>
            </w:r>
          </w:p>
        </w:tc>
      </w:tr>
      <w:tr w:rsidR="00E43C63" w:rsidRPr="00387960" w14:paraId="51C19B8F" w14:textId="77777777" w:rsidTr="00E43C63">
        <w:trPr>
          <w:trHeight w:val="74"/>
          <w:jc w:val="right"/>
        </w:trPr>
        <w:tc>
          <w:tcPr>
            <w:tcW w:w="2610" w:type="dxa"/>
          </w:tcPr>
          <w:p w14:paraId="34457DCF" w14:textId="7777777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tcPr>
          <w:p w14:paraId="68F84231" w14:textId="2C7E8CF6" w:rsidR="00E43C63" w:rsidRPr="00387960" w:rsidRDefault="00E43C63" w:rsidP="00E43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366,193</w:t>
            </w:r>
          </w:p>
        </w:tc>
        <w:tc>
          <w:tcPr>
            <w:tcW w:w="1296" w:type="dxa"/>
            <w:shd w:val="clear" w:color="auto" w:fill="auto"/>
            <w:vAlign w:val="bottom"/>
          </w:tcPr>
          <w:p w14:paraId="17104365" w14:textId="2193BD1B" w:rsidR="00E43C63" w:rsidRPr="00387960" w:rsidRDefault="00E43C63" w:rsidP="00E43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65F63B40" w14:textId="3BCA722D" w:rsidR="00E43C63" w:rsidRPr="00387960" w:rsidRDefault="00E43C63" w:rsidP="00E43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(186,325)</w:t>
            </w:r>
          </w:p>
        </w:tc>
        <w:tc>
          <w:tcPr>
            <w:tcW w:w="1296" w:type="dxa"/>
            <w:shd w:val="clear" w:color="auto" w:fill="auto"/>
            <w:vAlign w:val="bottom"/>
          </w:tcPr>
          <w:p w14:paraId="324C03FB" w14:textId="4B971123" w:rsidR="00E43C63" w:rsidRPr="00387960" w:rsidRDefault="00E43C63" w:rsidP="00E43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211,07</w:t>
            </w:r>
            <w:r w:rsidR="00D518E2" w:rsidRPr="00387960">
              <w:rPr>
                <w:rFonts w:cs="Arial"/>
              </w:rPr>
              <w:t>8</w:t>
            </w:r>
          </w:p>
        </w:tc>
        <w:tc>
          <w:tcPr>
            <w:tcW w:w="1296" w:type="dxa"/>
            <w:vAlign w:val="bottom"/>
          </w:tcPr>
          <w:p w14:paraId="29418615" w14:textId="31769E5C" w:rsidR="00E43C63" w:rsidRPr="00387960" w:rsidRDefault="00E43C63" w:rsidP="00E43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390,94</w:t>
            </w:r>
            <w:r w:rsidR="00D518E2" w:rsidRPr="00387960">
              <w:rPr>
                <w:rFonts w:cs="Arial"/>
              </w:rPr>
              <w:t>6</w:t>
            </w:r>
          </w:p>
        </w:tc>
      </w:tr>
      <w:tr w:rsidR="00E43C63" w:rsidRPr="00387960" w14:paraId="33B8FFA1" w14:textId="77777777" w:rsidTr="00E43C63">
        <w:trPr>
          <w:trHeight w:val="74"/>
          <w:jc w:val="right"/>
        </w:trPr>
        <w:tc>
          <w:tcPr>
            <w:tcW w:w="2610" w:type="dxa"/>
          </w:tcPr>
          <w:p w14:paraId="0B79A52E" w14:textId="77777777" w:rsidR="00E43C63" w:rsidRPr="00387960" w:rsidRDefault="00E43C63" w:rsidP="00E4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tcPr>
          <w:p w14:paraId="54C27C39" w14:textId="2D7C3023" w:rsidR="00E43C63" w:rsidRPr="00387960" w:rsidRDefault="00E43C63" w:rsidP="00E43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54,769,213</w:t>
            </w:r>
          </w:p>
        </w:tc>
        <w:tc>
          <w:tcPr>
            <w:tcW w:w="1296" w:type="dxa"/>
            <w:shd w:val="clear" w:color="auto" w:fill="auto"/>
            <w:vAlign w:val="bottom"/>
          </w:tcPr>
          <w:p w14:paraId="44247E7C" w14:textId="19287135" w:rsidR="00E43C63" w:rsidRPr="00387960" w:rsidRDefault="00E43C63" w:rsidP="00E43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131,688,6</w:t>
            </w:r>
            <w:r w:rsidR="00D518E2" w:rsidRPr="00387960">
              <w:rPr>
                <w:rFonts w:cs="Arial"/>
              </w:rPr>
              <w:t>40</w:t>
            </w:r>
          </w:p>
        </w:tc>
        <w:tc>
          <w:tcPr>
            <w:tcW w:w="1296" w:type="dxa"/>
            <w:shd w:val="clear" w:color="auto" w:fill="auto"/>
            <w:vAlign w:val="bottom"/>
          </w:tcPr>
          <w:p w14:paraId="4715247A" w14:textId="5117DE01" w:rsidR="00E43C63" w:rsidRPr="00387960" w:rsidRDefault="00E43C63" w:rsidP="00E43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(129,196,325)</w:t>
            </w:r>
          </w:p>
        </w:tc>
        <w:tc>
          <w:tcPr>
            <w:tcW w:w="1296" w:type="dxa"/>
            <w:shd w:val="clear" w:color="auto" w:fill="auto"/>
            <w:vAlign w:val="bottom"/>
          </w:tcPr>
          <w:p w14:paraId="11253676" w14:textId="6E563748" w:rsidR="00E43C63" w:rsidRPr="00387960" w:rsidRDefault="00E43C63" w:rsidP="00E43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266,74</w:t>
            </w:r>
            <w:r w:rsidR="00D518E2" w:rsidRPr="00387960">
              <w:rPr>
                <w:rFonts w:cs="Arial"/>
              </w:rPr>
              <w:t>3</w:t>
            </w:r>
          </w:p>
        </w:tc>
        <w:tc>
          <w:tcPr>
            <w:tcW w:w="1296" w:type="dxa"/>
            <w:vAlign w:val="bottom"/>
          </w:tcPr>
          <w:p w14:paraId="5BA7140C" w14:textId="75924D43" w:rsidR="00E43C63" w:rsidRPr="00387960" w:rsidRDefault="00E43C63" w:rsidP="00E43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57,528,2</w:t>
            </w:r>
            <w:r w:rsidR="00D518E2" w:rsidRPr="00387960">
              <w:rPr>
                <w:rFonts w:cs="Arial"/>
              </w:rPr>
              <w:t>71</w:t>
            </w:r>
          </w:p>
        </w:tc>
      </w:tr>
    </w:tbl>
    <w:p w14:paraId="5B339336" w14:textId="77777777" w:rsidR="0023064C" w:rsidRPr="00387960" w:rsidRDefault="0023064C">
      <w:pPr>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5016A2DE" w14:textId="77777777" w:rsidTr="00E25CC4">
        <w:tc>
          <w:tcPr>
            <w:tcW w:w="2610" w:type="dxa"/>
          </w:tcPr>
          <w:p w14:paraId="64A362A5" w14:textId="77777777"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6B0C4096" w14:textId="0014130D"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36AABA7D" w14:textId="77777777" w:rsidTr="00E25CC4">
        <w:tc>
          <w:tcPr>
            <w:tcW w:w="2610" w:type="dxa"/>
          </w:tcPr>
          <w:p w14:paraId="0F72F98A" w14:textId="77777777"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48DBE345" w14:textId="77777777" w:rsidR="009E7592" w:rsidRPr="00387960" w:rsidRDefault="008F43E1" w:rsidP="00F20A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52F01071" w14:textId="77777777" w:rsidTr="00E25CC4">
        <w:trPr>
          <w:trHeight w:val="216"/>
        </w:trPr>
        <w:tc>
          <w:tcPr>
            <w:tcW w:w="2610" w:type="dxa"/>
          </w:tcPr>
          <w:p w14:paraId="4EC120E1" w14:textId="77777777" w:rsidR="0023064C" w:rsidRPr="00387960" w:rsidRDefault="0023064C"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62173EEA"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30D5756B"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8065E9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77689795"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028C1436"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1B831A4D" w14:textId="77777777" w:rsidTr="00E25CC4">
        <w:trPr>
          <w:trHeight w:val="216"/>
        </w:trPr>
        <w:tc>
          <w:tcPr>
            <w:tcW w:w="2610" w:type="dxa"/>
          </w:tcPr>
          <w:p w14:paraId="5EB39B10"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2B50A7C1" w14:textId="77777777" w:rsidR="0023064C" w:rsidRPr="00387960" w:rsidRDefault="0023064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1 January 2021</w:t>
            </w:r>
          </w:p>
        </w:tc>
        <w:tc>
          <w:tcPr>
            <w:tcW w:w="1296" w:type="dxa"/>
            <w:vAlign w:val="bottom"/>
          </w:tcPr>
          <w:p w14:paraId="50406304"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51236A5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56B470CA"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6357CAA6"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3A063745" w14:textId="77777777" w:rsidR="0023064C" w:rsidRPr="00387960" w:rsidRDefault="0093741F"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30 September</w:t>
            </w:r>
            <w:r w:rsidRPr="00387960">
              <w:rPr>
                <w:rFonts w:cs="Arial"/>
              </w:rPr>
              <w:t xml:space="preserve"> 2021</w:t>
            </w:r>
          </w:p>
        </w:tc>
      </w:tr>
      <w:tr w:rsidR="00780321" w:rsidRPr="00387960" w14:paraId="4ADE8274" w14:textId="77777777" w:rsidTr="00E55798">
        <w:tc>
          <w:tcPr>
            <w:tcW w:w="2610" w:type="dxa"/>
          </w:tcPr>
          <w:p w14:paraId="0F94B359"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56B119B9" w14:textId="1CF3D0EB"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15,739,409</w:t>
            </w:r>
          </w:p>
        </w:tc>
        <w:tc>
          <w:tcPr>
            <w:tcW w:w="1296" w:type="dxa"/>
            <w:shd w:val="clear" w:color="auto" w:fill="auto"/>
            <w:vAlign w:val="bottom"/>
          </w:tcPr>
          <w:p w14:paraId="6334B77B" w14:textId="0865F96F"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138,222,766</w:t>
            </w:r>
          </w:p>
        </w:tc>
        <w:tc>
          <w:tcPr>
            <w:tcW w:w="1296" w:type="dxa"/>
            <w:shd w:val="clear" w:color="auto" w:fill="auto"/>
            <w:vAlign w:val="bottom"/>
          </w:tcPr>
          <w:p w14:paraId="786FCB63" w14:textId="76B033A4"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(146,780,000)</w:t>
            </w:r>
          </w:p>
        </w:tc>
        <w:tc>
          <w:tcPr>
            <w:tcW w:w="1296" w:type="dxa"/>
            <w:shd w:val="clear" w:color="auto" w:fill="auto"/>
            <w:vAlign w:val="bottom"/>
          </w:tcPr>
          <w:p w14:paraId="73DA8FC5" w14:textId="5FE42DEB"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7,825</w:t>
            </w:r>
          </w:p>
        </w:tc>
        <w:tc>
          <w:tcPr>
            <w:tcW w:w="1296" w:type="dxa"/>
            <w:vAlign w:val="bottom"/>
          </w:tcPr>
          <w:p w14:paraId="22CA6DAE" w14:textId="713D821B"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7,190,000</w:t>
            </w:r>
          </w:p>
        </w:tc>
      </w:tr>
      <w:tr w:rsidR="00780321" w:rsidRPr="00387960" w14:paraId="321EC33D" w14:textId="77777777" w:rsidTr="00E55798">
        <w:tc>
          <w:tcPr>
            <w:tcW w:w="2610" w:type="dxa"/>
          </w:tcPr>
          <w:p w14:paraId="553F789A"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7F028B53" w14:textId="449FBD0D"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1FA7F820" w14:textId="75687F5A"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1,500,000</w:t>
            </w:r>
          </w:p>
        </w:tc>
        <w:tc>
          <w:tcPr>
            <w:tcW w:w="1296" w:type="dxa"/>
            <w:shd w:val="clear" w:color="auto" w:fill="auto"/>
            <w:vAlign w:val="bottom"/>
          </w:tcPr>
          <w:p w14:paraId="09E6989A" w14:textId="7602835F"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6E790F87" w14:textId="3FE3F6F3"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vAlign w:val="bottom"/>
          </w:tcPr>
          <w:p w14:paraId="3555A81A" w14:textId="495EF076"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1,500,000</w:t>
            </w:r>
          </w:p>
        </w:tc>
      </w:tr>
      <w:tr w:rsidR="00780321" w:rsidRPr="00387960" w14:paraId="7627938B" w14:textId="77777777" w:rsidTr="00E55798">
        <w:tc>
          <w:tcPr>
            <w:tcW w:w="2610" w:type="dxa"/>
          </w:tcPr>
          <w:p w14:paraId="6134D42C"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42D30AC7" w14:textId="77777777" w:rsidR="00780321" w:rsidRPr="00387960" w:rsidRDefault="00780321" w:rsidP="00E55798">
            <w:pPr>
              <w:tabs>
                <w:tab w:val="clear" w:pos="227"/>
                <w:tab w:val="clear" w:pos="454"/>
                <w:tab w:val="clear" w:pos="680"/>
                <w:tab w:val="clear" w:pos="907"/>
                <w:tab w:val="decimal" w:pos="900"/>
              </w:tabs>
              <w:spacing w:line="240" w:lineRule="auto"/>
              <w:ind w:left="-360" w:right="-260"/>
              <w:rPr>
                <w:rFonts w:cs="Arial"/>
              </w:rPr>
            </w:pPr>
          </w:p>
          <w:p w14:paraId="42BC9418" w14:textId="35513C13"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8,780,000</w:t>
            </w:r>
          </w:p>
        </w:tc>
        <w:tc>
          <w:tcPr>
            <w:tcW w:w="1296" w:type="dxa"/>
            <w:shd w:val="clear" w:color="auto" w:fill="auto"/>
            <w:vAlign w:val="bottom"/>
          </w:tcPr>
          <w:p w14:paraId="578A3D13" w14:textId="48FCD166"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6D55F25E" w14:textId="41606458"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(8,150,000)</w:t>
            </w:r>
          </w:p>
        </w:tc>
        <w:tc>
          <w:tcPr>
            <w:tcW w:w="1296" w:type="dxa"/>
            <w:shd w:val="clear" w:color="auto" w:fill="auto"/>
            <w:vAlign w:val="bottom"/>
          </w:tcPr>
          <w:p w14:paraId="153FF2A4" w14:textId="42402CB4"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6,800,000</w:t>
            </w:r>
          </w:p>
        </w:tc>
        <w:tc>
          <w:tcPr>
            <w:tcW w:w="1296" w:type="dxa"/>
            <w:vAlign w:val="bottom"/>
          </w:tcPr>
          <w:p w14:paraId="514C4608" w14:textId="29F8C6B8"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7,430,000</w:t>
            </w:r>
          </w:p>
        </w:tc>
      </w:tr>
      <w:tr w:rsidR="00780321" w:rsidRPr="00387960" w14:paraId="06390888" w14:textId="77777777" w:rsidTr="00E55798">
        <w:trPr>
          <w:trHeight w:val="74"/>
        </w:trPr>
        <w:tc>
          <w:tcPr>
            <w:tcW w:w="2610" w:type="dxa"/>
          </w:tcPr>
          <w:p w14:paraId="67543840"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24FED9BA" w14:textId="4C2FB8FF"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34,700,000</w:t>
            </w:r>
          </w:p>
        </w:tc>
        <w:tc>
          <w:tcPr>
            <w:tcW w:w="1296" w:type="dxa"/>
            <w:shd w:val="clear" w:color="auto" w:fill="auto"/>
            <w:vAlign w:val="bottom"/>
          </w:tcPr>
          <w:p w14:paraId="5FF36C51" w14:textId="6327FB57"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6,572,775</w:t>
            </w:r>
          </w:p>
        </w:tc>
        <w:tc>
          <w:tcPr>
            <w:tcW w:w="1296" w:type="dxa"/>
            <w:shd w:val="clear" w:color="auto" w:fill="auto"/>
            <w:vAlign w:val="bottom"/>
          </w:tcPr>
          <w:p w14:paraId="188F3EAA" w14:textId="6F29AE3D"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4A63AE10" w14:textId="18858C5D"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(6,770,384)</w:t>
            </w:r>
          </w:p>
        </w:tc>
        <w:tc>
          <w:tcPr>
            <w:tcW w:w="1296" w:type="dxa"/>
            <w:vAlign w:val="bottom"/>
          </w:tcPr>
          <w:p w14:paraId="6D197F64" w14:textId="39BEEA60"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34,502,391</w:t>
            </w:r>
          </w:p>
        </w:tc>
      </w:tr>
      <w:tr w:rsidR="00780321" w:rsidRPr="00387960" w14:paraId="058E5C2C" w14:textId="77777777" w:rsidTr="00E55798">
        <w:trPr>
          <w:trHeight w:val="74"/>
        </w:trPr>
        <w:tc>
          <w:tcPr>
            <w:tcW w:w="2610" w:type="dxa"/>
          </w:tcPr>
          <w:p w14:paraId="5508FDC8"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54FCBA38" w14:textId="6026926F"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490,428</w:t>
            </w:r>
          </w:p>
        </w:tc>
        <w:tc>
          <w:tcPr>
            <w:tcW w:w="1296" w:type="dxa"/>
            <w:shd w:val="clear" w:color="auto" w:fill="auto"/>
            <w:vAlign w:val="bottom"/>
          </w:tcPr>
          <w:p w14:paraId="7E80EB01" w14:textId="3CD638D3"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w:t>
            </w:r>
          </w:p>
        </w:tc>
        <w:tc>
          <w:tcPr>
            <w:tcW w:w="1296" w:type="dxa"/>
            <w:shd w:val="clear" w:color="auto" w:fill="auto"/>
            <w:vAlign w:val="bottom"/>
          </w:tcPr>
          <w:p w14:paraId="32C47E73" w14:textId="475686CF"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(191,180)</w:t>
            </w:r>
          </w:p>
        </w:tc>
        <w:tc>
          <w:tcPr>
            <w:tcW w:w="1296" w:type="dxa"/>
            <w:shd w:val="clear" w:color="auto" w:fill="auto"/>
            <w:vAlign w:val="bottom"/>
          </w:tcPr>
          <w:p w14:paraId="3733C9A2" w14:textId="59B3A440"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105,681</w:t>
            </w:r>
          </w:p>
        </w:tc>
        <w:tc>
          <w:tcPr>
            <w:tcW w:w="1296" w:type="dxa"/>
            <w:vAlign w:val="bottom"/>
          </w:tcPr>
          <w:p w14:paraId="58CB2D1B" w14:textId="35C5FF5C"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404,929</w:t>
            </w:r>
          </w:p>
        </w:tc>
      </w:tr>
      <w:tr w:rsidR="00780321" w:rsidRPr="00387960" w14:paraId="29A94F22" w14:textId="77777777" w:rsidTr="00E55798">
        <w:trPr>
          <w:trHeight w:val="74"/>
        </w:trPr>
        <w:tc>
          <w:tcPr>
            <w:tcW w:w="2610" w:type="dxa"/>
          </w:tcPr>
          <w:p w14:paraId="4172C506"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6AFD4421" w14:textId="0B475133"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59,709,837</w:t>
            </w:r>
          </w:p>
        </w:tc>
        <w:tc>
          <w:tcPr>
            <w:tcW w:w="1296" w:type="dxa"/>
            <w:shd w:val="clear" w:color="auto" w:fill="auto"/>
            <w:vAlign w:val="bottom"/>
          </w:tcPr>
          <w:p w14:paraId="112B94BC" w14:textId="6A630578"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146,295,541</w:t>
            </w:r>
          </w:p>
        </w:tc>
        <w:tc>
          <w:tcPr>
            <w:tcW w:w="1296" w:type="dxa"/>
            <w:shd w:val="clear" w:color="auto" w:fill="auto"/>
            <w:vAlign w:val="bottom"/>
          </w:tcPr>
          <w:p w14:paraId="4FF5B5C1" w14:textId="68F10461"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(155,121,180)</w:t>
            </w:r>
          </w:p>
        </w:tc>
        <w:tc>
          <w:tcPr>
            <w:tcW w:w="1296" w:type="dxa"/>
            <w:shd w:val="clear" w:color="auto" w:fill="auto"/>
            <w:vAlign w:val="bottom"/>
          </w:tcPr>
          <w:p w14:paraId="204A9591" w14:textId="5823D212"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143,122</w:t>
            </w:r>
          </w:p>
        </w:tc>
        <w:tc>
          <w:tcPr>
            <w:tcW w:w="1296" w:type="dxa"/>
            <w:vAlign w:val="bottom"/>
          </w:tcPr>
          <w:p w14:paraId="68589717" w14:textId="1598C303"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51,027,320</w:t>
            </w:r>
          </w:p>
        </w:tc>
      </w:tr>
    </w:tbl>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2E52D432" w14:textId="77777777" w:rsidTr="00C13293">
        <w:tc>
          <w:tcPr>
            <w:tcW w:w="2610" w:type="dxa"/>
          </w:tcPr>
          <w:p w14:paraId="3E7CB4DB"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480" w:type="dxa"/>
            <w:gridSpan w:val="5"/>
          </w:tcPr>
          <w:p w14:paraId="51330BA7" w14:textId="2B16CC3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A8BDA85" w14:textId="77777777" w:rsidTr="00C13293">
        <w:tc>
          <w:tcPr>
            <w:tcW w:w="2610" w:type="dxa"/>
          </w:tcPr>
          <w:p w14:paraId="3AA3436D"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480" w:type="dxa"/>
            <w:gridSpan w:val="5"/>
          </w:tcPr>
          <w:p w14:paraId="245E8E75"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C13293" w:rsidRPr="00387960" w14:paraId="0AAFDD3C" w14:textId="77777777" w:rsidTr="00CB4500">
        <w:trPr>
          <w:trHeight w:val="216"/>
        </w:trPr>
        <w:tc>
          <w:tcPr>
            <w:tcW w:w="2610" w:type="dxa"/>
          </w:tcPr>
          <w:p w14:paraId="424B0D1D"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5442E17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592" w:type="dxa"/>
            <w:gridSpan w:val="2"/>
            <w:vAlign w:val="bottom"/>
          </w:tcPr>
          <w:p w14:paraId="24D1249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0676A1A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296" w:type="dxa"/>
            <w:vAlign w:val="bottom"/>
          </w:tcPr>
          <w:p w14:paraId="102579B7"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296" w:type="dxa"/>
            <w:vAlign w:val="bottom"/>
          </w:tcPr>
          <w:p w14:paraId="08BB0B5E"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4349CB87" w14:textId="77777777" w:rsidTr="00C13293">
        <w:trPr>
          <w:trHeight w:val="216"/>
        </w:trPr>
        <w:tc>
          <w:tcPr>
            <w:tcW w:w="2610" w:type="dxa"/>
          </w:tcPr>
          <w:p w14:paraId="17C6F03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45FAF26E"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1 January 2022</w:t>
            </w:r>
          </w:p>
        </w:tc>
        <w:tc>
          <w:tcPr>
            <w:tcW w:w="1296" w:type="dxa"/>
            <w:vAlign w:val="bottom"/>
          </w:tcPr>
          <w:p w14:paraId="47334E7C"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received</w:t>
            </w:r>
          </w:p>
        </w:tc>
        <w:tc>
          <w:tcPr>
            <w:tcW w:w="1296" w:type="dxa"/>
            <w:vAlign w:val="bottom"/>
          </w:tcPr>
          <w:p w14:paraId="1656D3CD"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296" w:type="dxa"/>
            <w:vAlign w:val="bottom"/>
          </w:tcPr>
          <w:p w14:paraId="1C08106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7C6A0A58"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296" w:type="dxa"/>
            <w:vAlign w:val="bottom"/>
          </w:tcPr>
          <w:p w14:paraId="0B1BC463"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30 September</w:t>
            </w:r>
            <w:r w:rsidRPr="00387960">
              <w:rPr>
                <w:rFonts w:cs="Arial"/>
              </w:rPr>
              <w:t xml:space="preserve"> 2022</w:t>
            </w:r>
          </w:p>
        </w:tc>
      </w:tr>
      <w:tr w:rsidR="00831436" w:rsidRPr="00387960" w14:paraId="4BB7AB75" w14:textId="77777777" w:rsidTr="00C13293">
        <w:tc>
          <w:tcPr>
            <w:tcW w:w="2610" w:type="dxa"/>
          </w:tcPr>
          <w:p w14:paraId="0111D16A" w14:textId="77777777"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296" w:type="dxa"/>
            <w:vAlign w:val="bottom"/>
          </w:tcPr>
          <w:p w14:paraId="239B7B0B" w14:textId="755126A0"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8,230,492</w:t>
            </w:r>
          </w:p>
        </w:tc>
        <w:tc>
          <w:tcPr>
            <w:tcW w:w="1296" w:type="dxa"/>
            <w:shd w:val="clear" w:color="auto" w:fill="auto"/>
            <w:vAlign w:val="bottom"/>
          </w:tcPr>
          <w:p w14:paraId="1ECC1CEE" w14:textId="0032D928"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111,887,609</w:t>
            </w:r>
          </w:p>
        </w:tc>
        <w:tc>
          <w:tcPr>
            <w:tcW w:w="1296" w:type="dxa"/>
            <w:shd w:val="clear" w:color="auto" w:fill="auto"/>
            <w:vAlign w:val="bottom"/>
          </w:tcPr>
          <w:p w14:paraId="177EA3D4" w14:textId="39C17D91"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(110,622,301)</w:t>
            </w:r>
          </w:p>
        </w:tc>
        <w:tc>
          <w:tcPr>
            <w:tcW w:w="1296" w:type="dxa"/>
            <w:shd w:val="clear" w:color="auto" w:fill="auto"/>
            <w:vAlign w:val="bottom"/>
          </w:tcPr>
          <w:p w14:paraId="705FB12D" w14:textId="4EFAF9B2"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12,895</w:t>
            </w:r>
          </w:p>
        </w:tc>
        <w:tc>
          <w:tcPr>
            <w:tcW w:w="1296" w:type="dxa"/>
            <w:vAlign w:val="bottom"/>
          </w:tcPr>
          <w:p w14:paraId="221CF38A" w14:textId="0D49F79C"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9,508,695</w:t>
            </w:r>
          </w:p>
        </w:tc>
      </w:tr>
      <w:tr w:rsidR="00831436" w:rsidRPr="00387960" w14:paraId="2B5CD148" w14:textId="77777777" w:rsidTr="00C13293">
        <w:tc>
          <w:tcPr>
            <w:tcW w:w="2610" w:type="dxa"/>
          </w:tcPr>
          <w:p w14:paraId="6039756D" w14:textId="77777777"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296" w:type="dxa"/>
            <w:vAlign w:val="bottom"/>
          </w:tcPr>
          <w:p w14:paraId="175AD335" w14:textId="5549462D"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1,500,000</w:t>
            </w:r>
          </w:p>
        </w:tc>
        <w:tc>
          <w:tcPr>
            <w:tcW w:w="1296" w:type="dxa"/>
            <w:shd w:val="clear" w:color="auto" w:fill="auto"/>
            <w:vAlign w:val="bottom"/>
          </w:tcPr>
          <w:p w14:paraId="12654E5B" w14:textId="69ACDC42"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w:t>
            </w:r>
          </w:p>
        </w:tc>
        <w:tc>
          <w:tcPr>
            <w:tcW w:w="1296" w:type="dxa"/>
            <w:shd w:val="clear" w:color="auto" w:fill="auto"/>
            <w:vAlign w:val="bottom"/>
          </w:tcPr>
          <w:p w14:paraId="537BB214" w14:textId="278ABFD9"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w:t>
            </w:r>
          </w:p>
        </w:tc>
        <w:tc>
          <w:tcPr>
            <w:tcW w:w="1296" w:type="dxa"/>
            <w:shd w:val="clear" w:color="auto" w:fill="auto"/>
            <w:vAlign w:val="bottom"/>
          </w:tcPr>
          <w:p w14:paraId="4B6B8BDF" w14:textId="10EEA294"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w:t>
            </w:r>
          </w:p>
        </w:tc>
        <w:tc>
          <w:tcPr>
            <w:tcW w:w="1296" w:type="dxa"/>
            <w:vAlign w:val="bottom"/>
          </w:tcPr>
          <w:p w14:paraId="77E1C559" w14:textId="2DDFCAD4"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1,500,000</w:t>
            </w:r>
          </w:p>
        </w:tc>
      </w:tr>
      <w:tr w:rsidR="00831436" w:rsidRPr="00387960" w14:paraId="2DC8A512" w14:textId="77777777" w:rsidTr="00C13293">
        <w:tc>
          <w:tcPr>
            <w:tcW w:w="2610" w:type="dxa"/>
          </w:tcPr>
          <w:p w14:paraId="22D58B01" w14:textId="77777777"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296" w:type="dxa"/>
            <w:vAlign w:val="bottom"/>
          </w:tcPr>
          <w:p w14:paraId="754262A7" w14:textId="21C49EF3"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9,500,000</w:t>
            </w:r>
          </w:p>
        </w:tc>
        <w:tc>
          <w:tcPr>
            <w:tcW w:w="1296" w:type="dxa"/>
            <w:shd w:val="clear" w:color="auto" w:fill="auto"/>
            <w:vAlign w:val="bottom"/>
          </w:tcPr>
          <w:p w14:paraId="0ECF90D7" w14:textId="7D74F04B"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w:t>
            </w:r>
          </w:p>
        </w:tc>
        <w:tc>
          <w:tcPr>
            <w:tcW w:w="1296" w:type="dxa"/>
            <w:shd w:val="clear" w:color="auto" w:fill="auto"/>
            <w:vAlign w:val="bottom"/>
          </w:tcPr>
          <w:p w14:paraId="4BF4386F" w14:textId="0A335FD1"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(6,800,000)</w:t>
            </w:r>
          </w:p>
        </w:tc>
        <w:tc>
          <w:tcPr>
            <w:tcW w:w="1296" w:type="dxa"/>
            <w:shd w:val="clear" w:color="auto" w:fill="auto"/>
            <w:vAlign w:val="bottom"/>
          </w:tcPr>
          <w:p w14:paraId="7325DA3B" w14:textId="6FEF7E0F"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2,898,911</w:t>
            </w:r>
          </w:p>
        </w:tc>
        <w:tc>
          <w:tcPr>
            <w:tcW w:w="1296" w:type="dxa"/>
            <w:vAlign w:val="bottom"/>
          </w:tcPr>
          <w:p w14:paraId="0E31F675" w14:textId="51C3FAF0"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5,598,911</w:t>
            </w:r>
          </w:p>
        </w:tc>
      </w:tr>
      <w:tr w:rsidR="00831436" w:rsidRPr="00387960" w14:paraId="18793C9E" w14:textId="77777777" w:rsidTr="00C13293">
        <w:trPr>
          <w:trHeight w:val="74"/>
        </w:trPr>
        <w:tc>
          <w:tcPr>
            <w:tcW w:w="2610" w:type="dxa"/>
          </w:tcPr>
          <w:p w14:paraId="057170B8" w14:textId="77777777"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296" w:type="dxa"/>
            <w:vAlign w:val="bottom"/>
          </w:tcPr>
          <w:p w14:paraId="6BFDF9C4" w14:textId="571E34B6"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34,273,049</w:t>
            </w:r>
          </w:p>
        </w:tc>
        <w:tc>
          <w:tcPr>
            <w:tcW w:w="1296" w:type="dxa"/>
            <w:shd w:val="clear" w:color="auto" w:fill="auto"/>
            <w:vAlign w:val="bottom"/>
          </w:tcPr>
          <w:p w14:paraId="0963B384" w14:textId="667E9BD5"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8,232,000</w:t>
            </w:r>
          </w:p>
        </w:tc>
        <w:tc>
          <w:tcPr>
            <w:tcW w:w="1296" w:type="dxa"/>
            <w:shd w:val="clear" w:color="auto" w:fill="auto"/>
            <w:vAlign w:val="bottom"/>
          </w:tcPr>
          <w:p w14:paraId="50EA843A" w14:textId="222D21A2"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w:t>
            </w:r>
          </w:p>
        </w:tc>
        <w:tc>
          <w:tcPr>
            <w:tcW w:w="1296" w:type="dxa"/>
            <w:shd w:val="clear" w:color="auto" w:fill="auto"/>
            <w:vAlign w:val="bottom"/>
          </w:tcPr>
          <w:p w14:paraId="4FDF8487" w14:textId="387002DE"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(2,856,141)</w:t>
            </w:r>
          </w:p>
        </w:tc>
        <w:tc>
          <w:tcPr>
            <w:tcW w:w="1296" w:type="dxa"/>
            <w:vAlign w:val="bottom"/>
          </w:tcPr>
          <w:p w14:paraId="4CEC189E" w14:textId="3C2ACF46"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39,648,908</w:t>
            </w:r>
          </w:p>
        </w:tc>
      </w:tr>
      <w:tr w:rsidR="00831436" w:rsidRPr="00387960" w14:paraId="74033AD6" w14:textId="77777777" w:rsidTr="00C13293">
        <w:trPr>
          <w:trHeight w:val="74"/>
        </w:trPr>
        <w:tc>
          <w:tcPr>
            <w:tcW w:w="2610" w:type="dxa"/>
          </w:tcPr>
          <w:p w14:paraId="7E173D5B" w14:textId="77777777"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296" w:type="dxa"/>
            <w:vAlign w:val="bottom"/>
          </w:tcPr>
          <w:p w14:paraId="5C99C298" w14:textId="6E7948A7" w:rsidR="00831436" w:rsidRPr="00387960" w:rsidRDefault="00831436" w:rsidP="00831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351,548</w:t>
            </w:r>
          </w:p>
        </w:tc>
        <w:tc>
          <w:tcPr>
            <w:tcW w:w="1296" w:type="dxa"/>
            <w:shd w:val="clear" w:color="auto" w:fill="auto"/>
            <w:vAlign w:val="bottom"/>
          </w:tcPr>
          <w:p w14:paraId="11CB28D9" w14:textId="515E74FD" w:rsidR="00831436" w:rsidRPr="00387960" w:rsidRDefault="00831436" w:rsidP="00831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w:t>
            </w:r>
          </w:p>
        </w:tc>
        <w:tc>
          <w:tcPr>
            <w:tcW w:w="1296" w:type="dxa"/>
            <w:shd w:val="clear" w:color="auto" w:fill="auto"/>
            <w:vAlign w:val="bottom"/>
          </w:tcPr>
          <w:p w14:paraId="39EAC853" w14:textId="2FBAEF78" w:rsidR="00831436" w:rsidRPr="00387960" w:rsidRDefault="00831436" w:rsidP="00831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(180,699)</w:t>
            </w:r>
          </w:p>
        </w:tc>
        <w:tc>
          <w:tcPr>
            <w:tcW w:w="1296" w:type="dxa"/>
            <w:shd w:val="clear" w:color="auto" w:fill="auto"/>
            <w:vAlign w:val="bottom"/>
          </w:tcPr>
          <w:p w14:paraId="7F13FA88" w14:textId="1DB87CF5" w:rsidR="00831436" w:rsidRPr="00387960" w:rsidRDefault="00831436" w:rsidP="00831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206,47</w:t>
            </w:r>
            <w:r w:rsidR="00D518E2" w:rsidRPr="00387960">
              <w:rPr>
                <w:rFonts w:cs="Arial"/>
              </w:rPr>
              <w:t>8</w:t>
            </w:r>
          </w:p>
        </w:tc>
        <w:tc>
          <w:tcPr>
            <w:tcW w:w="1296" w:type="dxa"/>
            <w:vAlign w:val="bottom"/>
          </w:tcPr>
          <w:p w14:paraId="3C7F2034" w14:textId="2C873462" w:rsidR="00831436" w:rsidRPr="00387960" w:rsidRDefault="00831436" w:rsidP="00831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377,32</w:t>
            </w:r>
            <w:r w:rsidR="00D518E2" w:rsidRPr="00387960">
              <w:rPr>
                <w:rFonts w:cs="Arial"/>
              </w:rPr>
              <w:t>7</w:t>
            </w:r>
          </w:p>
        </w:tc>
      </w:tr>
      <w:tr w:rsidR="00831436" w:rsidRPr="00387960" w14:paraId="0DA1E1B6" w14:textId="77777777" w:rsidTr="00C13293">
        <w:trPr>
          <w:trHeight w:val="74"/>
        </w:trPr>
        <w:tc>
          <w:tcPr>
            <w:tcW w:w="2610" w:type="dxa"/>
          </w:tcPr>
          <w:p w14:paraId="3AF51CAD" w14:textId="77777777" w:rsidR="00831436" w:rsidRPr="00387960" w:rsidRDefault="00831436" w:rsidP="0083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296" w:type="dxa"/>
            <w:vAlign w:val="bottom"/>
          </w:tcPr>
          <w:p w14:paraId="6859F947" w14:textId="1B807B8E" w:rsidR="00831436" w:rsidRPr="00387960" w:rsidRDefault="00831436" w:rsidP="00831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53,855,089</w:t>
            </w:r>
          </w:p>
        </w:tc>
        <w:tc>
          <w:tcPr>
            <w:tcW w:w="1296" w:type="dxa"/>
            <w:shd w:val="clear" w:color="auto" w:fill="auto"/>
            <w:vAlign w:val="bottom"/>
          </w:tcPr>
          <w:p w14:paraId="5EBD103A" w14:textId="20D6073D" w:rsidR="00831436" w:rsidRPr="00387960" w:rsidRDefault="00831436" w:rsidP="00831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120,119,609</w:t>
            </w:r>
          </w:p>
        </w:tc>
        <w:tc>
          <w:tcPr>
            <w:tcW w:w="1296" w:type="dxa"/>
            <w:shd w:val="clear" w:color="auto" w:fill="auto"/>
            <w:vAlign w:val="bottom"/>
          </w:tcPr>
          <w:p w14:paraId="16246F71" w14:textId="4DE06974" w:rsidR="00831436" w:rsidRPr="00387960" w:rsidRDefault="00831436" w:rsidP="00831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387960">
              <w:rPr>
                <w:rFonts w:cs="Arial"/>
              </w:rPr>
              <w:t>(117,603,000)</w:t>
            </w:r>
          </w:p>
        </w:tc>
        <w:tc>
          <w:tcPr>
            <w:tcW w:w="1296" w:type="dxa"/>
            <w:shd w:val="clear" w:color="auto" w:fill="auto"/>
            <w:vAlign w:val="bottom"/>
          </w:tcPr>
          <w:p w14:paraId="0ED40AE2" w14:textId="6313D1BC" w:rsidR="00831436" w:rsidRPr="00387960" w:rsidRDefault="00831436" w:rsidP="00831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262,14</w:t>
            </w:r>
            <w:r w:rsidR="00D518E2" w:rsidRPr="00387960">
              <w:rPr>
                <w:rFonts w:cs="Arial"/>
              </w:rPr>
              <w:t>3</w:t>
            </w:r>
          </w:p>
        </w:tc>
        <w:tc>
          <w:tcPr>
            <w:tcW w:w="1296" w:type="dxa"/>
            <w:vAlign w:val="bottom"/>
          </w:tcPr>
          <w:p w14:paraId="77B248DB" w14:textId="209EDA7D" w:rsidR="00831436" w:rsidRPr="00387960" w:rsidRDefault="00831436" w:rsidP="00831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387960">
              <w:rPr>
                <w:rFonts w:cs="Arial"/>
              </w:rPr>
              <w:t>56,633,84</w:t>
            </w:r>
            <w:r w:rsidR="00D518E2" w:rsidRPr="00387960">
              <w:rPr>
                <w:rFonts w:cs="Arial"/>
              </w:rPr>
              <w:t>1</w:t>
            </w:r>
          </w:p>
        </w:tc>
      </w:tr>
    </w:tbl>
    <w:p w14:paraId="165CC92E" w14:textId="77777777" w:rsidR="009E2587" w:rsidRPr="00387960" w:rsidRDefault="009E2587" w:rsidP="00E25CC4">
      <w:pPr>
        <w:spacing w:line="360" w:lineRule="exact"/>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05D93EDC" w14:textId="77777777" w:rsidTr="00C13293">
        <w:tc>
          <w:tcPr>
            <w:tcW w:w="2610" w:type="dxa"/>
          </w:tcPr>
          <w:p w14:paraId="009E96D2"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480" w:type="dxa"/>
            <w:gridSpan w:val="5"/>
          </w:tcPr>
          <w:p w14:paraId="5F0CB71A" w14:textId="014632B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063CCBE" w14:textId="77777777" w:rsidTr="00C13293">
        <w:tc>
          <w:tcPr>
            <w:tcW w:w="2610" w:type="dxa"/>
          </w:tcPr>
          <w:p w14:paraId="7A4D37C3"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480" w:type="dxa"/>
            <w:gridSpan w:val="5"/>
          </w:tcPr>
          <w:p w14:paraId="7F613CBB"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C13293" w:rsidRPr="00387960" w14:paraId="4B25551E" w14:textId="77777777" w:rsidTr="00CB4500">
        <w:trPr>
          <w:trHeight w:val="216"/>
        </w:trPr>
        <w:tc>
          <w:tcPr>
            <w:tcW w:w="2610" w:type="dxa"/>
          </w:tcPr>
          <w:p w14:paraId="1FB263C6"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19AA791A"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592" w:type="dxa"/>
            <w:gridSpan w:val="2"/>
            <w:vAlign w:val="bottom"/>
          </w:tcPr>
          <w:p w14:paraId="3BF48993"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2F4EAFE9"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296" w:type="dxa"/>
            <w:vAlign w:val="bottom"/>
          </w:tcPr>
          <w:p w14:paraId="78BF3982"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296" w:type="dxa"/>
            <w:vAlign w:val="bottom"/>
          </w:tcPr>
          <w:p w14:paraId="5B0E3573"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584EB41C" w14:textId="77777777" w:rsidTr="00C13293">
        <w:trPr>
          <w:trHeight w:val="216"/>
        </w:trPr>
        <w:tc>
          <w:tcPr>
            <w:tcW w:w="2610" w:type="dxa"/>
          </w:tcPr>
          <w:p w14:paraId="723F3FA7"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7F79EF1D"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1 January 2021</w:t>
            </w:r>
          </w:p>
        </w:tc>
        <w:tc>
          <w:tcPr>
            <w:tcW w:w="1296" w:type="dxa"/>
            <w:vAlign w:val="bottom"/>
          </w:tcPr>
          <w:p w14:paraId="03D718B6"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received</w:t>
            </w:r>
          </w:p>
        </w:tc>
        <w:tc>
          <w:tcPr>
            <w:tcW w:w="1296" w:type="dxa"/>
            <w:vAlign w:val="bottom"/>
          </w:tcPr>
          <w:p w14:paraId="6DDBA441"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296" w:type="dxa"/>
            <w:vAlign w:val="bottom"/>
          </w:tcPr>
          <w:p w14:paraId="1E393CEA"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14E294A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296" w:type="dxa"/>
            <w:vAlign w:val="bottom"/>
          </w:tcPr>
          <w:p w14:paraId="536EAF7A"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spacing w:val="-2"/>
              </w:rPr>
              <w:t>30 September</w:t>
            </w:r>
            <w:r w:rsidRPr="00387960">
              <w:rPr>
                <w:rFonts w:cs="Arial"/>
              </w:rPr>
              <w:t xml:space="preserve"> 2021</w:t>
            </w:r>
          </w:p>
        </w:tc>
      </w:tr>
      <w:tr w:rsidR="00780321" w:rsidRPr="00387960" w14:paraId="6CF13BD8" w14:textId="77777777" w:rsidTr="00E55798">
        <w:tc>
          <w:tcPr>
            <w:tcW w:w="2610" w:type="dxa"/>
          </w:tcPr>
          <w:p w14:paraId="5E607960"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296" w:type="dxa"/>
            <w:vAlign w:val="bottom"/>
          </w:tcPr>
          <w:p w14:paraId="361D4499" w14:textId="7F18EFE6"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87960">
              <w:rPr>
                <w:rFonts w:cs="Arial"/>
              </w:rPr>
              <w:t>14,161,722</w:t>
            </w:r>
          </w:p>
        </w:tc>
        <w:tc>
          <w:tcPr>
            <w:tcW w:w="1296" w:type="dxa"/>
            <w:shd w:val="clear" w:color="auto" w:fill="auto"/>
            <w:vAlign w:val="bottom"/>
          </w:tcPr>
          <w:p w14:paraId="1BDD6A91" w14:textId="0BF61C32"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110,546,067</w:t>
            </w:r>
          </w:p>
        </w:tc>
        <w:tc>
          <w:tcPr>
            <w:tcW w:w="1296" w:type="dxa"/>
            <w:shd w:val="clear" w:color="auto" w:fill="auto"/>
            <w:vAlign w:val="bottom"/>
          </w:tcPr>
          <w:p w14:paraId="184DED02" w14:textId="6A0B40DF"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(118,425,270)</w:t>
            </w:r>
          </w:p>
        </w:tc>
        <w:tc>
          <w:tcPr>
            <w:tcW w:w="1296" w:type="dxa"/>
            <w:shd w:val="clear" w:color="auto" w:fill="auto"/>
            <w:vAlign w:val="bottom"/>
          </w:tcPr>
          <w:p w14:paraId="008A1F47" w14:textId="2CCFD259"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7,826</w:t>
            </w:r>
          </w:p>
        </w:tc>
        <w:tc>
          <w:tcPr>
            <w:tcW w:w="1296" w:type="dxa"/>
            <w:vAlign w:val="bottom"/>
          </w:tcPr>
          <w:p w14:paraId="4DDE8716" w14:textId="1FD613B7"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6,290,345</w:t>
            </w:r>
          </w:p>
        </w:tc>
      </w:tr>
      <w:tr w:rsidR="00780321" w:rsidRPr="00387960" w14:paraId="5CAC3E2B" w14:textId="77777777" w:rsidTr="00E55798">
        <w:tc>
          <w:tcPr>
            <w:tcW w:w="2610" w:type="dxa"/>
          </w:tcPr>
          <w:p w14:paraId="7D91C580"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296" w:type="dxa"/>
            <w:vAlign w:val="bottom"/>
          </w:tcPr>
          <w:p w14:paraId="5C52BF67" w14:textId="254CB8BF"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87960">
              <w:rPr>
                <w:rFonts w:cs="Arial"/>
              </w:rPr>
              <w:t>-</w:t>
            </w:r>
          </w:p>
        </w:tc>
        <w:tc>
          <w:tcPr>
            <w:tcW w:w="1296" w:type="dxa"/>
            <w:shd w:val="clear" w:color="auto" w:fill="auto"/>
            <w:vAlign w:val="bottom"/>
          </w:tcPr>
          <w:p w14:paraId="6D85AEA7" w14:textId="548782E2"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1,500,000</w:t>
            </w:r>
          </w:p>
        </w:tc>
        <w:tc>
          <w:tcPr>
            <w:tcW w:w="1296" w:type="dxa"/>
            <w:shd w:val="clear" w:color="auto" w:fill="auto"/>
            <w:vAlign w:val="bottom"/>
          </w:tcPr>
          <w:p w14:paraId="3C8A2D83" w14:textId="510BC3B9"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w:t>
            </w:r>
          </w:p>
        </w:tc>
        <w:tc>
          <w:tcPr>
            <w:tcW w:w="1296" w:type="dxa"/>
            <w:shd w:val="clear" w:color="auto" w:fill="auto"/>
            <w:vAlign w:val="bottom"/>
          </w:tcPr>
          <w:p w14:paraId="1C00C359" w14:textId="4E13118C"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w:t>
            </w:r>
          </w:p>
        </w:tc>
        <w:tc>
          <w:tcPr>
            <w:tcW w:w="1296" w:type="dxa"/>
            <w:vAlign w:val="bottom"/>
          </w:tcPr>
          <w:p w14:paraId="6452EF1E" w14:textId="0B2FC48C"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1,500,000</w:t>
            </w:r>
          </w:p>
        </w:tc>
      </w:tr>
      <w:tr w:rsidR="00780321" w:rsidRPr="00387960" w14:paraId="60BDA223" w14:textId="77777777" w:rsidTr="00E55798">
        <w:tc>
          <w:tcPr>
            <w:tcW w:w="2610" w:type="dxa"/>
          </w:tcPr>
          <w:p w14:paraId="56D9E384"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296" w:type="dxa"/>
            <w:vAlign w:val="bottom"/>
          </w:tcPr>
          <w:p w14:paraId="7FFA2E5E" w14:textId="406437A3"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87960">
              <w:rPr>
                <w:rFonts w:cs="Arial"/>
              </w:rPr>
              <w:t>8,780,000</w:t>
            </w:r>
          </w:p>
        </w:tc>
        <w:tc>
          <w:tcPr>
            <w:tcW w:w="1296" w:type="dxa"/>
            <w:shd w:val="clear" w:color="auto" w:fill="auto"/>
            <w:vAlign w:val="bottom"/>
          </w:tcPr>
          <w:p w14:paraId="3BD1D02C" w14:textId="29F81F54"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w:t>
            </w:r>
          </w:p>
        </w:tc>
        <w:tc>
          <w:tcPr>
            <w:tcW w:w="1296" w:type="dxa"/>
            <w:shd w:val="clear" w:color="auto" w:fill="auto"/>
            <w:vAlign w:val="bottom"/>
          </w:tcPr>
          <w:p w14:paraId="7B2C03EB" w14:textId="2AEFDE9F"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(8,150,000)</w:t>
            </w:r>
          </w:p>
        </w:tc>
        <w:tc>
          <w:tcPr>
            <w:tcW w:w="1296" w:type="dxa"/>
            <w:shd w:val="clear" w:color="auto" w:fill="auto"/>
            <w:vAlign w:val="bottom"/>
          </w:tcPr>
          <w:p w14:paraId="629F49B4" w14:textId="784D5736"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6,800,000</w:t>
            </w:r>
          </w:p>
        </w:tc>
        <w:tc>
          <w:tcPr>
            <w:tcW w:w="1296" w:type="dxa"/>
            <w:vAlign w:val="bottom"/>
          </w:tcPr>
          <w:p w14:paraId="13DB57A2" w14:textId="6A6A7EE6"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7,430,000</w:t>
            </w:r>
          </w:p>
        </w:tc>
      </w:tr>
      <w:tr w:rsidR="00780321" w:rsidRPr="00387960" w14:paraId="0F572B5A" w14:textId="77777777" w:rsidTr="00E55798">
        <w:trPr>
          <w:trHeight w:val="74"/>
        </w:trPr>
        <w:tc>
          <w:tcPr>
            <w:tcW w:w="2610" w:type="dxa"/>
          </w:tcPr>
          <w:p w14:paraId="66021312"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296" w:type="dxa"/>
            <w:vAlign w:val="bottom"/>
          </w:tcPr>
          <w:p w14:paraId="78A28B21" w14:textId="32C3EF08"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87960">
              <w:rPr>
                <w:rFonts w:cs="Arial"/>
              </w:rPr>
              <w:t>34,700,000</w:t>
            </w:r>
          </w:p>
        </w:tc>
        <w:tc>
          <w:tcPr>
            <w:tcW w:w="1296" w:type="dxa"/>
            <w:shd w:val="clear" w:color="auto" w:fill="auto"/>
            <w:vAlign w:val="bottom"/>
          </w:tcPr>
          <w:p w14:paraId="0EC058EB" w14:textId="5A18EB43"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6,572,775</w:t>
            </w:r>
          </w:p>
        </w:tc>
        <w:tc>
          <w:tcPr>
            <w:tcW w:w="1296" w:type="dxa"/>
            <w:shd w:val="clear" w:color="auto" w:fill="auto"/>
            <w:vAlign w:val="bottom"/>
          </w:tcPr>
          <w:p w14:paraId="041FE074" w14:textId="543A201E"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w:t>
            </w:r>
          </w:p>
        </w:tc>
        <w:tc>
          <w:tcPr>
            <w:tcW w:w="1296" w:type="dxa"/>
            <w:shd w:val="clear" w:color="auto" w:fill="auto"/>
            <w:vAlign w:val="bottom"/>
          </w:tcPr>
          <w:p w14:paraId="55F274A4" w14:textId="71082277"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(6,770,384)</w:t>
            </w:r>
          </w:p>
        </w:tc>
        <w:tc>
          <w:tcPr>
            <w:tcW w:w="1296" w:type="dxa"/>
            <w:vAlign w:val="bottom"/>
          </w:tcPr>
          <w:p w14:paraId="5171A1C0" w14:textId="249167EC" w:rsidR="00780321" w:rsidRPr="00387960" w:rsidRDefault="00780321"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34,502,391</w:t>
            </w:r>
          </w:p>
        </w:tc>
      </w:tr>
      <w:tr w:rsidR="00780321" w:rsidRPr="00387960" w14:paraId="3B7830A5" w14:textId="77777777" w:rsidTr="00E55798">
        <w:trPr>
          <w:trHeight w:val="74"/>
        </w:trPr>
        <w:tc>
          <w:tcPr>
            <w:tcW w:w="2610" w:type="dxa"/>
          </w:tcPr>
          <w:p w14:paraId="1E26E50D"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296" w:type="dxa"/>
            <w:vAlign w:val="bottom"/>
          </w:tcPr>
          <w:p w14:paraId="552DF6E4" w14:textId="08E3B729"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87960">
              <w:rPr>
                <w:rFonts w:cs="Arial"/>
              </w:rPr>
              <w:t>460,287</w:t>
            </w:r>
          </w:p>
        </w:tc>
        <w:tc>
          <w:tcPr>
            <w:tcW w:w="1296" w:type="dxa"/>
            <w:shd w:val="clear" w:color="auto" w:fill="auto"/>
            <w:vAlign w:val="bottom"/>
          </w:tcPr>
          <w:p w14:paraId="5F657A7E" w14:textId="5EAFB7C5"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w:t>
            </w:r>
          </w:p>
        </w:tc>
        <w:tc>
          <w:tcPr>
            <w:tcW w:w="1296" w:type="dxa"/>
            <w:shd w:val="clear" w:color="auto" w:fill="auto"/>
            <w:vAlign w:val="bottom"/>
          </w:tcPr>
          <w:p w14:paraId="531922AB" w14:textId="5F75D066"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(179,777)</w:t>
            </w:r>
          </w:p>
        </w:tc>
        <w:tc>
          <w:tcPr>
            <w:tcW w:w="1296" w:type="dxa"/>
            <w:shd w:val="clear" w:color="auto" w:fill="auto"/>
            <w:vAlign w:val="bottom"/>
          </w:tcPr>
          <w:p w14:paraId="0653CD5F" w14:textId="4235ADD3"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106,489</w:t>
            </w:r>
          </w:p>
        </w:tc>
        <w:tc>
          <w:tcPr>
            <w:tcW w:w="1296" w:type="dxa"/>
            <w:vAlign w:val="bottom"/>
          </w:tcPr>
          <w:p w14:paraId="57FA616B" w14:textId="4525D2BD" w:rsidR="00780321" w:rsidRPr="00387960" w:rsidRDefault="00780321"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386,999</w:t>
            </w:r>
          </w:p>
        </w:tc>
      </w:tr>
      <w:tr w:rsidR="00780321" w:rsidRPr="00387960" w14:paraId="7FB103D8" w14:textId="77777777" w:rsidTr="00E55798">
        <w:trPr>
          <w:trHeight w:val="74"/>
        </w:trPr>
        <w:tc>
          <w:tcPr>
            <w:tcW w:w="2610" w:type="dxa"/>
          </w:tcPr>
          <w:p w14:paraId="0CEEFD91"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296" w:type="dxa"/>
            <w:vAlign w:val="bottom"/>
          </w:tcPr>
          <w:p w14:paraId="47824C10" w14:textId="780E788D"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87960">
              <w:rPr>
                <w:rFonts w:cs="Arial"/>
              </w:rPr>
              <w:t>58,102,009</w:t>
            </w:r>
          </w:p>
        </w:tc>
        <w:tc>
          <w:tcPr>
            <w:tcW w:w="1296" w:type="dxa"/>
            <w:shd w:val="clear" w:color="auto" w:fill="auto"/>
            <w:vAlign w:val="bottom"/>
          </w:tcPr>
          <w:p w14:paraId="6CACD7FA" w14:textId="00CDA2D1"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118,618,842</w:t>
            </w:r>
          </w:p>
        </w:tc>
        <w:tc>
          <w:tcPr>
            <w:tcW w:w="1296" w:type="dxa"/>
            <w:shd w:val="clear" w:color="auto" w:fill="auto"/>
            <w:vAlign w:val="bottom"/>
          </w:tcPr>
          <w:p w14:paraId="3DE68DAD" w14:textId="5042C27B"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(126,755,047)</w:t>
            </w:r>
          </w:p>
        </w:tc>
        <w:tc>
          <w:tcPr>
            <w:tcW w:w="1296" w:type="dxa"/>
            <w:shd w:val="clear" w:color="auto" w:fill="auto"/>
            <w:vAlign w:val="bottom"/>
          </w:tcPr>
          <w:p w14:paraId="50D6096D" w14:textId="28E5FCEB"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143,931</w:t>
            </w:r>
          </w:p>
        </w:tc>
        <w:tc>
          <w:tcPr>
            <w:tcW w:w="1296" w:type="dxa"/>
            <w:vAlign w:val="bottom"/>
          </w:tcPr>
          <w:p w14:paraId="3E3483CC" w14:textId="07208FC7" w:rsidR="00780321" w:rsidRPr="00387960" w:rsidRDefault="00780321"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87960">
              <w:rPr>
                <w:rFonts w:cs="Arial"/>
              </w:rPr>
              <w:t>50,109,735</w:t>
            </w:r>
          </w:p>
        </w:tc>
      </w:tr>
    </w:tbl>
    <w:p w14:paraId="44ED7466" w14:textId="77777777" w:rsidR="00804174" w:rsidRPr="00387960" w:rsidRDefault="00804174" w:rsidP="00804174">
      <w:pPr>
        <w:spacing w:line="240" w:lineRule="auto"/>
        <w:rPr>
          <w:rFonts w:cs="Arial"/>
          <w:sz w:val="2"/>
          <w:szCs w:val="2"/>
        </w:rPr>
      </w:pPr>
    </w:p>
    <w:p w14:paraId="64973B81" w14:textId="77777777" w:rsidR="00A55D0F" w:rsidRPr="00387960" w:rsidRDefault="008562FA" w:rsidP="00B32391">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18985334"/>
      <w:r w:rsidR="00A957E8" w:rsidRPr="00387960">
        <w:rPr>
          <w:rFonts w:cs="Arial"/>
          <w:sz w:val="22"/>
          <w:szCs w:val="22"/>
          <w:u w:val="none"/>
        </w:rPr>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18D2A486" w14:textId="77777777" w:rsidR="002B02AC" w:rsidRPr="00387960"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t>4</w:t>
      </w:r>
      <w:r w:rsidR="00914B3D" w:rsidRPr="00387960">
        <w:rPr>
          <w:rFonts w:cs="Arial"/>
          <w:b/>
          <w:bCs/>
          <w:sz w:val="22"/>
          <w:szCs w:val="22"/>
        </w:rPr>
        <w:t>.</w:t>
      </w:r>
      <w:r w:rsidR="00C711CA" w:rsidRPr="00387960">
        <w:rPr>
          <w:rFonts w:cs="Arial"/>
          <w:b/>
          <w:bCs/>
          <w:sz w:val="22"/>
          <w:szCs w:val="22"/>
        </w:rPr>
        <w:t>1</w:t>
      </w:r>
      <w:r w:rsidR="00914B3D" w:rsidRPr="00387960">
        <w:rPr>
          <w:rFonts w:cs="Arial"/>
          <w:sz w:val="22"/>
          <w:szCs w:val="22"/>
        </w:rPr>
        <w:tab/>
        <w:t xml:space="preserve">Outstanding balances of </w:t>
      </w:r>
      <w:r w:rsidR="00622CC9" w:rsidRPr="00387960">
        <w:rPr>
          <w:rFonts w:cs="Arial"/>
          <w:sz w:val="22"/>
          <w:szCs w:val="22"/>
        </w:rPr>
        <w:t>loan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9"/>
        <w:gridCol w:w="433"/>
        <w:gridCol w:w="903"/>
        <w:gridCol w:w="14"/>
        <w:gridCol w:w="889"/>
        <w:gridCol w:w="451"/>
        <w:gridCol w:w="10"/>
        <w:gridCol w:w="1350"/>
      </w:tblGrid>
      <w:tr w:rsidR="001C3259" w:rsidRPr="00387960" w14:paraId="6D67093A" w14:textId="77777777" w:rsidTr="007D74E6">
        <w:tc>
          <w:tcPr>
            <w:tcW w:w="3762" w:type="dxa"/>
          </w:tcPr>
          <w:p w14:paraId="63FE684B"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gridSpan w:val="2"/>
          </w:tcPr>
          <w:p w14:paraId="31F3E741"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7"/>
          </w:tcPr>
          <w:p w14:paraId="74FB7291" w14:textId="1F7A28F9"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A2465" w:rsidRPr="00387960" w14:paraId="1B03D4D4" w14:textId="77777777" w:rsidTr="007D74E6">
        <w:tc>
          <w:tcPr>
            <w:tcW w:w="3762" w:type="dxa"/>
          </w:tcPr>
          <w:p w14:paraId="24D9ED49"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770BCB2" w14:textId="77777777" w:rsidR="008A2465" w:rsidRPr="00387960" w:rsidRDefault="008A2465"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Consolidated financial statements</w:t>
            </w:r>
          </w:p>
        </w:tc>
      </w:tr>
      <w:tr w:rsidR="008A2465" w:rsidRPr="00387960" w14:paraId="4C45D668" w14:textId="77777777" w:rsidTr="007D74E6">
        <w:tc>
          <w:tcPr>
            <w:tcW w:w="3762" w:type="dxa"/>
          </w:tcPr>
          <w:p w14:paraId="7D088C86"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4C03E3C5" w14:textId="77777777" w:rsidR="008A2465" w:rsidRPr="00387960" w:rsidRDefault="0093741F"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30 September 2022</w:t>
            </w:r>
          </w:p>
        </w:tc>
      </w:tr>
      <w:tr w:rsidR="001C3259" w:rsidRPr="00387960" w14:paraId="731B45D3" w14:textId="77777777" w:rsidTr="007D74E6">
        <w:tc>
          <w:tcPr>
            <w:tcW w:w="3762" w:type="dxa"/>
          </w:tcPr>
          <w:p w14:paraId="2E3F2574"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gridSpan w:val="2"/>
            <w:vAlign w:val="bottom"/>
          </w:tcPr>
          <w:p w14:paraId="478CAC88"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0" w:type="dxa"/>
            <w:gridSpan w:val="3"/>
            <w:vAlign w:val="bottom"/>
          </w:tcPr>
          <w:p w14:paraId="7AC3ABA1"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0" w:type="dxa"/>
            <w:gridSpan w:val="3"/>
            <w:vAlign w:val="bottom"/>
          </w:tcPr>
          <w:p w14:paraId="3F9C319B"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Lease</w:t>
            </w:r>
          </w:p>
          <w:p w14:paraId="6627D35C" w14:textId="77777777" w:rsidR="001C3259" w:rsidRPr="00387960" w:rsidRDefault="00793D3E"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w:t>
            </w:r>
            <w:r w:rsidR="001C3259" w:rsidRPr="00387960">
              <w:rPr>
                <w:rFonts w:cs="Arial"/>
              </w:rPr>
              <w:t>eceivables</w:t>
            </w:r>
          </w:p>
        </w:tc>
        <w:tc>
          <w:tcPr>
            <w:tcW w:w="1350" w:type="dxa"/>
            <w:vAlign w:val="bottom"/>
          </w:tcPr>
          <w:p w14:paraId="20E45846"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403589" w:rsidRPr="00387960" w14:paraId="33D492BA" w14:textId="77777777" w:rsidTr="00E55798">
        <w:tc>
          <w:tcPr>
            <w:tcW w:w="3762" w:type="dxa"/>
          </w:tcPr>
          <w:p w14:paraId="7852AC08"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1</w:t>
            </w:r>
          </w:p>
        </w:tc>
        <w:tc>
          <w:tcPr>
            <w:tcW w:w="1373" w:type="dxa"/>
            <w:gridSpan w:val="2"/>
            <w:vAlign w:val="bottom"/>
          </w:tcPr>
          <w:p w14:paraId="169E9CD4" w14:textId="726DCB66"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56,635,199</w:t>
            </w:r>
          </w:p>
        </w:tc>
        <w:tc>
          <w:tcPr>
            <w:tcW w:w="1350" w:type="dxa"/>
            <w:gridSpan w:val="3"/>
            <w:vAlign w:val="bottom"/>
          </w:tcPr>
          <w:p w14:paraId="5DF33679" w14:textId="7920EDBB"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25,095,151</w:t>
            </w:r>
          </w:p>
        </w:tc>
        <w:tc>
          <w:tcPr>
            <w:tcW w:w="1350" w:type="dxa"/>
            <w:gridSpan w:val="3"/>
            <w:vAlign w:val="bottom"/>
          </w:tcPr>
          <w:p w14:paraId="567DA868" w14:textId="7F4D0B80"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w:t>
            </w:r>
          </w:p>
        </w:tc>
        <w:tc>
          <w:tcPr>
            <w:tcW w:w="1350" w:type="dxa"/>
            <w:vAlign w:val="bottom"/>
          </w:tcPr>
          <w:p w14:paraId="2DB27F90" w14:textId="662FAC57"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81,730,350 </w:t>
            </w:r>
          </w:p>
        </w:tc>
      </w:tr>
      <w:tr w:rsidR="00403589" w:rsidRPr="00387960" w14:paraId="0E1448B5" w14:textId="77777777" w:rsidTr="00E55798">
        <w:trPr>
          <w:trHeight w:val="189"/>
        </w:trPr>
        <w:tc>
          <w:tcPr>
            <w:tcW w:w="3762" w:type="dxa"/>
          </w:tcPr>
          <w:p w14:paraId="7D0DB41F"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73" w:type="dxa"/>
            <w:gridSpan w:val="2"/>
            <w:vAlign w:val="bottom"/>
          </w:tcPr>
          <w:p w14:paraId="11C3FF34" w14:textId="476E56F2"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5,881,879</w:t>
            </w:r>
          </w:p>
        </w:tc>
        <w:tc>
          <w:tcPr>
            <w:tcW w:w="1350" w:type="dxa"/>
            <w:gridSpan w:val="3"/>
            <w:vAlign w:val="bottom"/>
          </w:tcPr>
          <w:p w14:paraId="27221DC6" w14:textId="6F0A63EB"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5,140,718</w:t>
            </w:r>
          </w:p>
        </w:tc>
        <w:tc>
          <w:tcPr>
            <w:tcW w:w="1350" w:type="dxa"/>
            <w:gridSpan w:val="3"/>
            <w:vAlign w:val="bottom"/>
          </w:tcPr>
          <w:p w14:paraId="62DCEB07" w14:textId="7CA81EAF"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w:t>
            </w:r>
          </w:p>
        </w:tc>
        <w:tc>
          <w:tcPr>
            <w:tcW w:w="1350" w:type="dxa"/>
            <w:vAlign w:val="bottom"/>
          </w:tcPr>
          <w:p w14:paraId="50314AED" w14:textId="4DF36EF4"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11,022,597 </w:t>
            </w:r>
          </w:p>
        </w:tc>
      </w:tr>
      <w:tr w:rsidR="00403589" w:rsidRPr="00387960" w14:paraId="37EC18C1" w14:textId="77777777" w:rsidTr="00E55798">
        <w:trPr>
          <w:trHeight w:val="187"/>
        </w:trPr>
        <w:tc>
          <w:tcPr>
            <w:tcW w:w="3762" w:type="dxa"/>
          </w:tcPr>
          <w:p w14:paraId="3B35FCBB"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73" w:type="dxa"/>
            <w:gridSpan w:val="2"/>
            <w:vAlign w:val="bottom"/>
          </w:tcPr>
          <w:p w14:paraId="212D5585" w14:textId="2CA3D46B"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783,108</w:t>
            </w:r>
          </w:p>
        </w:tc>
        <w:tc>
          <w:tcPr>
            <w:tcW w:w="1350" w:type="dxa"/>
            <w:gridSpan w:val="3"/>
            <w:vAlign w:val="bottom"/>
          </w:tcPr>
          <w:p w14:paraId="6336A302" w14:textId="2418DB40"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920,077</w:t>
            </w:r>
          </w:p>
        </w:tc>
        <w:tc>
          <w:tcPr>
            <w:tcW w:w="1350" w:type="dxa"/>
            <w:gridSpan w:val="3"/>
            <w:vAlign w:val="bottom"/>
          </w:tcPr>
          <w:p w14:paraId="42187FCF" w14:textId="689FD993"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w:t>
            </w:r>
          </w:p>
        </w:tc>
        <w:tc>
          <w:tcPr>
            <w:tcW w:w="1350" w:type="dxa"/>
            <w:vAlign w:val="bottom"/>
          </w:tcPr>
          <w:p w14:paraId="40EBFA3F" w14:textId="0EF46F52"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1,703,185 </w:t>
            </w:r>
          </w:p>
        </w:tc>
      </w:tr>
      <w:tr w:rsidR="00403589" w:rsidRPr="00387960" w14:paraId="228F2E3A" w14:textId="77777777" w:rsidTr="00E55798">
        <w:trPr>
          <w:trHeight w:val="187"/>
        </w:trPr>
        <w:tc>
          <w:tcPr>
            <w:tcW w:w="3762" w:type="dxa"/>
          </w:tcPr>
          <w:p w14:paraId="777E8418"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387960">
              <w:rPr>
                <w:rFonts w:cs="Arial"/>
              </w:rPr>
              <w:t xml:space="preserve">Financial assets where applied simplified approach to calculate lifetime expected credit loss </w:t>
            </w:r>
          </w:p>
        </w:tc>
        <w:tc>
          <w:tcPr>
            <w:tcW w:w="1373" w:type="dxa"/>
            <w:gridSpan w:val="2"/>
            <w:vAlign w:val="bottom"/>
          </w:tcPr>
          <w:p w14:paraId="4B9E80B5" w14:textId="364DFE22"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w:t>
            </w:r>
          </w:p>
        </w:tc>
        <w:tc>
          <w:tcPr>
            <w:tcW w:w="1350" w:type="dxa"/>
            <w:gridSpan w:val="3"/>
            <w:vAlign w:val="bottom"/>
          </w:tcPr>
          <w:p w14:paraId="1ABC807D" w14:textId="691B2BD3"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w:t>
            </w:r>
          </w:p>
        </w:tc>
        <w:tc>
          <w:tcPr>
            <w:tcW w:w="1350" w:type="dxa"/>
            <w:gridSpan w:val="3"/>
            <w:vAlign w:val="bottom"/>
          </w:tcPr>
          <w:p w14:paraId="4C9A01FE" w14:textId="526D36D0"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1,934,284</w:t>
            </w:r>
          </w:p>
        </w:tc>
        <w:tc>
          <w:tcPr>
            <w:tcW w:w="1350" w:type="dxa"/>
            <w:vAlign w:val="bottom"/>
          </w:tcPr>
          <w:p w14:paraId="4B4B4B29" w14:textId="42DC9863"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1,934,284</w:t>
            </w:r>
          </w:p>
        </w:tc>
      </w:tr>
      <w:tr w:rsidR="00403589" w:rsidRPr="00387960" w14:paraId="4ADD6FA2" w14:textId="77777777" w:rsidTr="00E55798">
        <w:trPr>
          <w:trHeight w:val="64"/>
        </w:trPr>
        <w:tc>
          <w:tcPr>
            <w:tcW w:w="3762" w:type="dxa"/>
          </w:tcPr>
          <w:p w14:paraId="69ED21BD"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73" w:type="dxa"/>
            <w:gridSpan w:val="2"/>
            <w:vAlign w:val="bottom"/>
          </w:tcPr>
          <w:p w14:paraId="4934321E" w14:textId="23CEEB1A"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63,300,186 </w:t>
            </w:r>
          </w:p>
        </w:tc>
        <w:tc>
          <w:tcPr>
            <w:tcW w:w="1350" w:type="dxa"/>
            <w:gridSpan w:val="3"/>
            <w:vAlign w:val="bottom"/>
          </w:tcPr>
          <w:p w14:paraId="7273764C" w14:textId="541E15D1"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31,155,946</w:t>
            </w:r>
          </w:p>
        </w:tc>
        <w:tc>
          <w:tcPr>
            <w:tcW w:w="1350" w:type="dxa"/>
            <w:gridSpan w:val="3"/>
            <w:vAlign w:val="bottom"/>
          </w:tcPr>
          <w:p w14:paraId="528E33CD" w14:textId="2137D6CF"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1,934,284</w:t>
            </w:r>
          </w:p>
        </w:tc>
        <w:tc>
          <w:tcPr>
            <w:tcW w:w="1350" w:type="dxa"/>
            <w:vAlign w:val="bottom"/>
          </w:tcPr>
          <w:p w14:paraId="3466126B" w14:textId="76387B8B"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96,390,416</w:t>
            </w:r>
          </w:p>
        </w:tc>
      </w:tr>
      <w:tr w:rsidR="00403589" w:rsidRPr="00387960" w14:paraId="26838BC9" w14:textId="77777777" w:rsidTr="00E55798">
        <w:trPr>
          <w:trHeight w:val="64"/>
        </w:trPr>
        <w:tc>
          <w:tcPr>
            <w:tcW w:w="3762" w:type="dxa"/>
          </w:tcPr>
          <w:p w14:paraId="2C106EBF"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373" w:type="dxa"/>
            <w:gridSpan w:val="2"/>
            <w:vAlign w:val="bottom"/>
          </w:tcPr>
          <w:p w14:paraId="0D756783" w14:textId="4676843D"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257,516</w:t>
            </w:r>
          </w:p>
        </w:tc>
        <w:tc>
          <w:tcPr>
            <w:tcW w:w="1350" w:type="dxa"/>
            <w:gridSpan w:val="3"/>
            <w:vAlign w:val="bottom"/>
          </w:tcPr>
          <w:p w14:paraId="6C10C30F" w14:textId="4BBBFEE3"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367,963</w:t>
            </w:r>
          </w:p>
        </w:tc>
        <w:tc>
          <w:tcPr>
            <w:tcW w:w="1350" w:type="dxa"/>
            <w:gridSpan w:val="3"/>
            <w:vAlign w:val="bottom"/>
          </w:tcPr>
          <w:p w14:paraId="5A1818AC" w14:textId="062E256F"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cs/>
              </w:rPr>
              <w:t>-</w:t>
            </w:r>
          </w:p>
        </w:tc>
        <w:tc>
          <w:tcPr>
            <w:tcW w:w="1350" w:type="dxa"/>
            <w:vAlign w:val="bottom"/>
          </w:tcPr>
          <w:p w14:paraId="697772FF" w14:textId="335EB412"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625,479</w:t>
            </w:r>
          </w:p>
        </w:tc>
      </w:tr>
      <w:tr w:rsidR="00403589" w:rsidRPr="00387960" w14:paraId="2B4E41A8" w14:textId="77777777" w:rsidTr="00E55798">
        <w:trPr>
          <w:trHeight w:val="179"/>
        </w:trPr>
        <w:tc>
          <w:tcPr>
            <w:tcW w:w="3762" w:type="dxa"/>
          </w:tcPr>
          <w:p w14:paraId="1F966E1F"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373" w:type="dxa"/>
            <w:gridSpan w:val="2"/>
            <w:vAlign w:val="bottom"/>
          </w:tcPr>
          <w:p w14:paraId="690B5567" w14:textId="532ED87A"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63,557,702</w:t>
            </w:r>
          </w:p>
        </w:tc>
        <w:tc>
          <w:tcPr>
            <w:tcW w:w="1350" w:type="dxa"/>
            <w:gridSpan w:val="3"/>
            <w:vAlign w:val="bottom"/>
          </w:tcPr>
          <w:p w14:paraId="72D84ED2" w14:textId="4733942A"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31,523,909</w:t>
            </w:r>
          </w:p>
        </w:tc>
        <w:tc>
          <w:tcPr>
            <w:tcW w:w="1350" w:type="dxa"/>
            <w:gridSpan w:val="3"/>
            <w:vAlign w:val="bottom"/>
          </w:tcPr>
          <w:p w14:paraId="6F54B889" w14:textId="20C7F2EA"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 1,934,284</w:t>
            </w:r>
          </w:p>
        </w:tc>
        <w:tc>
          <w:tcPr>
            <w:tcW w:w="1350" w:type="dxa"/>
            <w:vAlign w:val="bottom"/>
          </w:tcPr>
          <w:p w14:paraId="20384F7D" w14:textId="31BEC4D0" w:rsidR="00403589" w:rsidRPr="00387960" w:rsidRDefault="00403589"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97,015,895</w:t>
            </w:r>
          </w:p>
        </w:tc>
      </w:tr>
      <w:tr w:rsidR="00403589" w:rsidRPr="00387960" w14:paraId="3E96591B" w14:textId="77777777" w:rsidTr="00E55798">
        <w:trPr>
          <w:trHeight w:val="74"/>
        </w:trPr>
        <w:tc>
          <w:tcPr>
            <w:tcW w:w="3762" w:type="dxa"/>
          </w:tcPr>
          <w:p w14:paraId="74399C4D"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73" w:type="dxa"/>
            <w:gridSpan w:val="2"/>
            <w:vAlign w:val="bottom"/>
          </w:tcPr>
          <w:p w14:paraId="612E20BE" w14:textId="7E91362D"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(4,293,843)</w:t>
            </w:r>
          </w:p>
        </w:tc>
        <w:tc>
          <w:tcPr>
            <w:tcW w:w="1350" w:type="dxa"/>
            <w:gridSpan w:val="3"/>
            <w:vAlign w:val="bottom"/>
          </w:tcPr>
          <w:p w14:paraId="41AB1315" w14:textId="23D85BA7"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 (3,565,181)</w:t>
            </w:r>
          </w:p>
        </w:tc>
        <w:tc>
          <w:tcPr>
            <w:tcW w:w="1350" w:type="dxa"/>
            <w:gridSpan w:val="3"/>
            <w:vAlign w:val="bottom"/>
          </w:tcPr>
          <w:p w14:paraId="5B07E258" w14:textId="3E40E086"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 (739,102)</w:t>
            </w:r>
          </w:p>
        </w:tc>
        <w:tc>
          <w:tcPr>
            <w:tcW w:w="1350" w:type="dxa"/>
            <w:vAlign w:val="bottom"/>
          </w:tcPr>
          <w:p w14:paraId="58834261" w14:textId="525F46C0" w:rsidR="00403589" w:rsidRPr="00387960" w:rsidRDefault="00403589"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(8,598,126)</w:t>
            </w:r>
          </w:p>
        </w:tc>
      </w:tr>
      <w:tr w:rsidR="00403589" w:rsidRPr="00387960" w14:paraId="32810C5E" w14:textId="77777777" w:rsidTr="00E55798">
        <w:trPr>
          <w:trHeight w:val="125"/>
        </w:trPr>
        <w:tc>
          <w:tcPr>
            <w:tcW w:w="3762" w:type="dxa"/>
            <w:vAlign w:val="center"/>
          </w:tcPr>
          <w:p w14:paraId="28E540CB" w14:textId="77777777" w:rsidR="00403589" w:rsidRPr="00387960" w:rsidRDefault="00403589" w:rsidP="0040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loans to customers and accrued  interest receivables, net</w:t>
            </w:r>
          </w:p>
        </w:tc>
        <w:tc>
          <w:tcPr>
            <w:tcW w:w="1373" w:type="dxa"/>
            <w:gridSpan w:val="2"/>
            <w:vAlign w:val="bottom"/>
          </w:tcPr>
          <w:p w14:paraId="7DF3795E" w14:textId="3C9ED9D0" w:rsidR="00403589" w:rsidRPr="00387960" w:rsidRDefault="00403589"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59,263,859</w:t>
            </w:r>
          </w:p>
        </w:tc>
        <w:tc>
          <w:tcPr>
            <w:tcW w:w="1350" w:type="dxa"/>
            <w:gridSpan w:val="3"/>
            <w:vAlign w:val="bottom"/>
          </w:tcPr>
          <w:p w14:paraId="00841240" w14:textId="3516D096" w:rsidR="00403589" w:rsidRPr="00387960" w:rsidRDefault="00403589"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27,958,728</w:t>
            </w:r>
          </w:p>
        </w:tc>
        <w:tc>
          <w:tcPr>
            <w:tcW w:w="1350" w:type="dxa"/>
            <w:gridSpan w:val="3"/>
            <w:vAlign w:val="bottom"/>
          </w:tcPr>
          <w:p w14:paraId="65BCC18B" w14:textId="474CE408" w:rsidR="00403589" w:rsidRPr="00387960" w:rsidRDefault="00403589"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 xml:space="preserve"> 1,195,182</w:t>
            </w:r>
          </w:p>
        </w:tc>
        <w:tc>
          <w:tcPr>
            <w:tcW w:w="1350" w:type="dxa"/>
            <w:vAlign w:val="bottom"/>
          </w:tcPr>
          <w:p w14:paraId="1559D65B" w14:textId="6BD4E311" w:rsidR="00403589" w:rsidRPr="00387960" w:rsidRDefault="00403589"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87960">
              <w:rPr>
                <w:rFonts w:cs="Arial"/>
              </w:rPr>
              <w:t>88,417,769</w:t>
            </w:r>
          </w:p>
        </w:tc>
      </w:tr>
      <w:tr w:rsidR="00B32391" w:rsidRPr="00387960" w14:paraId="1C2A842D" w14:textId="77777777" w:rsidTr="007D74E6">
        <w:tc>
          <w:tcPr>
            <w:tcW w:w="3762" w:type="dxa"/>
          </w:tcPr>
          <w:p w14:paraId="1BC44B8A" w14:textId="77777777" w:rsidR="00B32391" w:rsidRPr="00387960" w:rsidRDefault="00B32391"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5492BB5B" w14:textId="2C6F25C0" w:rsidR="00B32391" w:rsidRPr="00387960" w:rsidRDefault="00B3239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320" w:lineRule="exact"/>
              <w:ind w:left="101" w:right="8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157AA" w:rsidRPr="00387960" w14:paraId="6A7488C9" w14:textId="77777777" w:rsidTr="007D74E6">
        <w:tc>
          <w:tcPr>
            <w:tcW w:w="3762" w:type="dxa"/>
          </w:tcPr>
          <w:p w14:paraId="261D7E54" w14:textId="77777777" w:rsidR="00A157AA" w:rsidRPr="00387960" w:rsidRDefault="00A157AA"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4841709" w14:textId="77777777" w:rsidR="00A157AA" w:rsidRPr="00387960" w:rsidRDefault="00A157AA"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Consolidated financial statements</w:t>
            </w:r>
          </w:p>
        </w:tc>
      </w:tr>
      <w:tr w:rsidR="00A157AA" w:rsidRPr="00387960" w14:paraId="0063A3C1" w14:textId="77777777" w:rsidTr="007D74E6">
        <w:tc>
          <w:tcPr>
            <w:tcW w:w="3762" w:type="dxa"/>
          </w:tcPr>
          <w:p w14:paraId="13B08307" w14:textId="77777777" w:rsidR="00A157AA" w:rsidRPr="00387960" w:rsidRDefault="00A157AA"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759F6E9E" w14:textId="77777777" w:rsidR="00A157AA" w:rsidRPr="00387960" w:rsidRDefault="00A157AA"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31 December 2021</w:t>
            </w:r>
          </w:p>
        </w:tc>
      </w:tr>
      <w:tr w:rsidR="006B750F" w:rsidRPr="00387960" w14:paraId="1202BF0F" w14:textId="77777777" w:rsidTr="007D74E6">
        <w:tc>
          <w:tcPr>
            <w:tcW w:w="3762" w:type="dxa"/>
          </w:tcPr>
          <w:p w14:paraId="098DDC70" w14:textId="77777777" w:rsidR="006B750F" w:rsidRPr="00387960" w:rsidRDefault="006B750F"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6B750F" w:rsidRPr="00387960" w:rsidRDefault="006B750F"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5" w:type="dxa"/>
            <w:gridSpan w:val="3"/>
            <w:vAlign w:val="bottom"/>
          </w:tcPr>
          <w:p w14:paraId="34BCD648" w14:textId="77777777" w:rsidR="006B750F" w:rsidRPr="00387960" w:rsidRDefault="006B750F"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4" w:type="dxa"/>
            <w:gridSpan w:val="3"/>
            <w:vAlign w:val="bottom"/>
          </w:tcPr>
          <w:p w14:paraId="4B755F8F" w14:textId="77777777" w:rsidR="006B750F" w:rsidRPr="00387960" w:rsidRDefault="006B750F"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387960">
              <w:rPr>
                <w:rFonts w:cs="Arial"/>
              </w:rPr>
              <w:t>Lease</w:t>
            </w:r>
          </w:p>
          <w:p w14:paraId="70DFD982" w14:textId="77777777" w:rsidR="006B750F" w:rsidRPr="00387960" w:rsidRDefault="00793D3E"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w:t>
            </w:r>
            <w:r w:rsidR="006B750F" w:rsidRPr="00387960">
              <w:rPr>
                <w:rFonts w:cs="Arial"/>
              </w:rPr>
              <w:t>eceivables</w:t>
            </w:r>
          </w:p>
        </w:tc>
        <w:tc>
          <w:tcPr>
            <w:tcW w:w="1360" w:type="dxa"/>
            <w:gridSpan w:val="2"/>
            <w:vAlign w:val="bottom"/>
          </w:tcPr>
          <w:p w14:paraId="56A84F9B" w14:textId="77777777" w:rsidR="006B750F" w:rsidRPr="00387960" w:rsidRDefault="006B750F"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780321" w:rsidRPr="00387960" w14:paraId="01E44A47" w14:textId="77777777" w:rsidTr="007D74E6">
        <w:tc>
          <w:tcPr>
            <w:tcW w:w="3762" w:type="dxa"/>
          </w:tcPr>
          <w:p w14:paraId="0E685C72"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354" w:type="dxa"/>
            <w:vAlign w:val="bottom"/>
          </w:tcPr>
          <w:p w14:paraId="54AF4B84" w14:textId="1F941339"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53,716,195 </w:t>
            </w:r>
          </w:p>
        </w:tc>
        <w:tc>
          <w:tcPr>
            <w:tcW w:w="1355" w:type="dxa"/>
            <w:gridSpan w:val="3"/>
            <w:vAlign w:val="bottom"/>
          </w:tcPr>
          <w:p w14:paraId="63F0F971" w14:textId="67206184"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23,213,071 </w:t>
            </w:r>
          </w:p>
        </w:tc>
        <w:tc>
          <w:tcPr>
            <w:tcW w:w="1354" w:type="dxa"/>
            <w:gridSpan w:val="3"/>
            <w:vAlign w:val="bottom"/>
          </w:tcPr>
          <w:p w14:paraId="2E9E52DF" w14:textId="0E64D2DE"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cs/>
              </w:rPr>
              <w:t>-</w:t>
            </w:r>
          </w:p>
        </w:tc>
        <w:tc>
          <w:tcPr>
            <w:tcW w:w="1360" w:type="dxa"/>
            <w:gridSpan w:val="2"/>
            <w:vAlign w:val="bottom"/>
          </w:tcPr>
          <w:p w14:paraId="0ADE014B" w14:textId="2C2A02CD"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87960">
              <w:rPr>
                <w:rFonts w:cs="Arial"/>
              </w:rPr>
              <w:t xml:space="preserve">76,929,266 </w:t>
            </w:r>
          </w:p>
        </w:tc>
      </w:tr>
      <w:tr w:rsidR="00780321" w:rsidRPr="00387960" w14:paraId="7E2B9674" w14:textId="77777777" w:rsidTr="007D74E6">
        <w:trPr>
          <w:trHeight w:val="67"/>
        </w:trPr>
        <w:tc>
          <w:tcPr>
            <w:tcW w:w="3762" w:type="dxa"/>
          </w:tcPr>
          <w:p w14:paraId="2E0249D4"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54" w:type="dxa"/>
            <w:vAlign w:val="bottom"/>
          </w:tcPr>
          <w:p w14:paraId="28D72129" w14:textId="6D77BEF6"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5,498,942 </w:t>
            </w:r>
          </w:p>
        </w:tc>
        <w:tc>
          <w:tcPr>
            <w:tcW w:w="1355" w:type="dxa"/>
            <w:gridSpan w:val="3"/>
            <w:vAlign w:val="bottom"/>
          </w:tcPr>
          <w:p w14:paraId="601FF5E3" w14:textId="7C168F49"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4,839,497</w:t>
            </w:r>
          </w:p>
        </w:tc>
        <w:tc>
          <w:tcPr>
            <w:tcW w:w="1354" w:type="dxa"/>
            <w:gridSpan w:val="3"/>
            <w:vAlign w:val="bottom"/>
          </w:tcPr>
          <w:p w14:paraId="4528F70E" w14:textId="489E4C8A"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cs/>
              </w:rPr>
              <w:t>-</w:t>
            </w:r>
          </w:p>
        </w:tc>
        <w:tc>
          <w:tcPr>
            <w:tcW w:w="1360" w:type="dxa"/>
            <w:gridSpan w:val="2"/>
            <w:vAlign w:val="bottom"/>
          </w:tcPr>
          <w:p w14:paraId="4F9ABC03" w14:textId="62BA3E26"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87960">
              <w:rPr>
                <w:rFonts w:cs="Arial"/>
              </w:rPr>
              <w:t xml:space="preserve">10,338,439 </w:t>
            </w:r>
          </w:p>
        </w:tc>
      </w:tr>
      <w:tr w:rsidR="00780321" w:rsidRPr="00387960" w14:paraId="2EF069C3" w14:textId="77777777" w:rsidTr="007D74E6">
        <w:trPr>
          <w:trHeight w:val="67"/>
        </w:trPr>
        <w:tc>
          <w:tcPr>
            <w:tcW w:w="3762" w:type="dxa"/>
          </w:tcPr>
          <w:p w14:paraId="6937D866"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54" w:type="dxa"/>
            <w:vAlign w:val="bottom"/>
          </w:tcPr>
          <w:p w14:paraId="1E75AF6D" w14:textId="055BA2B6"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738,178 </w:t>
            </w:r>
          </w:p>
        </w:tc>
        <w:tc>
          <w:tcPr>
            <w:tcW w:w="1355" w:type="dxa"/>
            <w:gridSpan w:val="3"/>
            <w:vAlign w:val="bottom"/>
          </w:tcPr>
          <w:p w14:paraId="23D7B16E" w14:textId="21EEB719"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842,867 </w:t>
            </w:r>
          </w:p>
        </w:tc>
        <w:tc>
          <w:tcPr>
            <w:tcW w:w="1354" w:type="dxa"/>
            <w:gridSpan w:val="3"/>
            <w:vAlign w:val="bottom"/>
          </w:tcPr>
          <w:p w14:paraId="24BE91B8" w14:textId="4F7E6B5B"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cs/>
              </w:rPr>
              <w:t>-</w:t>
            </w:r>
          </w:p>
        </w:tc>
        <w:tc>
          <w:tcPr>
            <w:tcW w:w="1360" w:type="dxa"/>
            <w:gridSpan w:val="2"/>
            <w:vAlign w:val="bottom"/>
          </w:tcPr>
          <w:p w14:paraId="3DE901A2" w14:textId="1DEF232E"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87960">
              <w:rPr>
                <w:rFonts w:cs="Arial"/>
              </w:rPr>
              <w:t xml:space="preserve">1,581,045 </w:t>
            </w:r>
          </w:p>
        </w:tc>
      </w:tr>
      <w:tr w:rsidR="00780321" w:rsidRPr="00387960" w14:paraId="1CD47573" w14:textId="77777777" w:rsidTr="007D74E6">
        <w:trPr>
          <w:trHeight w:val="187"/>
        </w:trPr>
        <w:tc>
          <w:tcPr>
            <w:tcW w:w="3762" w:type="dxa"/>
          </w:tcPr>
          <w:p w14:paraId="5816235F"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Financial assets where applied simplified approach to calculate lifetime expected credit loss</w:t>
            </w:r>
          </w:p>
        </w:tc>
        <w:tc>
          <w:tcPr>
            <w:tcW w:w="1354" w:type="dxa"/>
            <w:vAlign w:val="bottom"/>
          </w:tcPr>
          <w:p w14:paraId="6457E2EE" w14:textId="7FB85FB8"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cs/>
              </w:rPr>
              <w:t>-</w:t>
            </w:r>
          </w:p>
        </w:tc>
        <w:tc>
          <w:tcPr>
            <w:tcW w:w="1355" w:type="dxa"/>
            <w:gridSpan w:val="3"/>
            <w:vAlign w:val="bottom"/>
          </w:tcPr>
          <w:p w14:paraId="1AA9A220" w14:textId="4261B731"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cs/>
              </w:rPr>
              <w:t>-</w:t>
            </w:r>
          </w:p>
        </w:tc>
        <w:tc>
          <w:tcPr>
            <w:tcW w:w="1354" w:type="dxa"/>
            <w:gridSpan w:val="3"/>
            <w:vAlign w:val="bottom"/>
          </w:tcPr>
          <w:p w14:paraId="78BD5B0C" w14:textId="3C080796"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3,199,191</w:t>
            </w:r>
          </w:p>
        </w:tc>
        <w:tc>
          <w:tcPr>
            <w:tcW w:w="1360" w:type="dxa"/>
            <w:gridSpan w:val="2"/>
            <w:vAlign w:val="bottom"/>
          </w:tcPr>
          <w:p w14:paraId="135AC8C2" w14:textId="7F5260DD"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3,199,191</w:t>
            </w:r>
          </w:p>
        </w:tc>
      </w:tr>
      <w:tr w:rsidR="00780321" w:rsidRPr="00387960" w14:paraId="39C71485" w14:textId="77777777" w:rsidTr="007D74E6">
        <w:trPr>
          <w:trHeight w:val="64"/>
        </w:trPr>
        <w:tc>
          <w:tcPr>
            <w:tcW w:w="3762" w:type="dxa"/>
          </w:tcPr>
          <w:p w14:paraId="1DAA6E62"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54" w:type="dxa"/>
            <w:vAlign w:val="bottom"/>
          </w:tcPr>
          <w:p w14:paraId="2E596285" w14:textId="3CA26A91"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59,953,315 </w:t>
            </w:r>
          </w:p>
        </w:tc>
        <w:tc>
          <w:tcPr>
            <w:tcW w:w="1355" w:type="dxa"/>
            <w:gridSpan w:val="3"/>
            <w:vAlign w:val="bottom"/>
          </w:tcPr>
          <w:p w14:paraId="362555A5" w14:textId="3352AD69"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28,895,435 </w:t>
            </w:r>
          </w:p>
        </w:tc>
        <w:tc>
          <w:tcPr>
            <w:tcW w:w="1354" w:type="dxa"/>
            <w:gridSpan w:val="3"/>
            <w:vAlign w:val="bottom"/>
          </w:tcPr>
          <w:p w14:paraId="51535FCD" w14:textId="18788C33"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3,199,191</w:t>
            </w:r>
          </w:p>
        </w:tc>
        <w:tc>
          <w:tcPr>
            <w:tcW w:w="1360" w:type="dxa"/>
            <w:gridSpan w:val="2"/>
            <w:vAlign w:val="bottom"/>
          </w:tcPr>
          <w:p w14:paraId="068F128B" w14:textId="22B362D2"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92,047,941 </w:t>
            </w:r>
          </w:p>
        </w:tc>
      </w:tr>
      <w:tr w:rsidR="00780321" w:rsidRPr="00387960" w14:paraId="29FC9ED1" w14:textId="77777777" w:rsidTr="007D74E6">
        <w:trPr>
          <w:trHeight w:val="64"/>
        </w:trPr>
        <w:tc>
          <w:tcPr>
            <w:tcW w:w="3762" w:type="dxa"/>
          </w:tcPr>
          <w:p w14:paraId="256B0ABC" w14:textId="0F4B2D20" w:rsidR="00780321" w:rsidRPr="00387960" w:rsidRDefault="00780321" w:rsidP="006D5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2" w:right="29" w:hanging="181"/>
              <w:rPr>
                <w:rFonts w:cs="Arial"/>
              </w:rPr>
            </w:pPr>
            <w:r w:rsidRPr="00387960">
              <w:rPr>
                <w:rFonts w:cs="Arial"/>
                <w:u w:val="single"/>
              </w:rPr>
              <w:t>Add</w:t>
            </w:r>
            <w:r w:rsidR="006D5082">
              <w:rPr>
                <w:rFonts w:cs="Arial"/>
              </w:rPr>
              <w:t xml:space="preserve"> </w:t>
            </w:r>
            <w:r w:rsidRPr="00387960">
              <w:rPr>
                <w:rFonts w:cs="Arial"/>
              </w:rPr>
              <w:t>Accrued interest receivables and undue interest receivables</w:t>
            </w:r>
          </w:p>
        </w:tc>
        <w:tc>
          <w:tcPr>
            <w:tcW w:w="1354" w:type="dxa"/>
            <w:vAlign w:val="bottom"/>
          </w:tcPr>
          <w:p w14:paraId="16878EAA" w14:textId="55061F28"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248,033 </w:t>
            </w:r>
          </w:p>
        </w:tc>
        <w:tc>
          <w:tcPr>
            <w:tcW w:w="1355" w:type="dxa"/>
            <w:gridSpan w:val="3"/>
            <w:vAlign w:val="bottom"/>
          </w:tcPr>
          <w:p w14:paraId="6978C45B" w14:textId="28EACCB0"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339,734</w:t>
            </w:r>
          </w:p>
        </w:tc>
        <w:tc>
          <w:tcPr>
            <w:tcW w:w="1354" w:type="dxa"/>
            <w:gridSpan w:val="3"/>
            <w:vAlign w:val="bottom"/>
          </w:tcPr>
          <w:p w14:paraId="5911C487" w14:textId="7624787D"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cs/>
              </w:rPr>
              <w:t>-</w:t>
            </w:r>
          </w:p>
        </w:tc>
        <w:tc>
          <w:tcPr>
            <w:tcW w:w="1360" w:type="dxa"/>
            <w:gridSpan w:val="2"/>
            <w:vAlign w:val="bottom"/>
          </w:tcPr>
          <w:p w14:paraId="19AD5759" w14:textId="63DB1204"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587,767 </w:t>
            </w:r>
          </w:p>
        </w:tc>
      </w:tr>
      <w:tr w:rsidR="00780321" w:rsidRPr="00387960" w14:paraId="2876441B" w14:textId="77777777" w:rsidTr="007D74E6">
        <w:trPr>
          <w:trHeight w:val="179"/>
        </w:trPr>
        <w:tc>
          <w:tcPr>
            <w:tcW w:w="3762" w:type="dxa"/>
          </w:tcPr>
          <w:p w14:paraId="5B657537"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354" w:type="dxa"/>
            <w:vAlign w:val="bottom"/>
          </w:tcPr>
          <w:p w14:paraId="5E4EAF26" w14:textId="0448BF05"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60,201,348 </w:t>
            </w:r>
          </w:p>
        </w:tc>
        <w:tc>
          <w:tcPr>
            <w:tcW w:w="1355" w:type="dxa"/>
            <w:gridSpan w:val="3"/>
            <w:vAlign w:val="bottom"/>
          </w:tcPr>
          <w:p w14:paraId="0BA21B6D" w14:textId="7F959F4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29,235,169 </w:t>
            </w:r>
          </w:p>
        </w:tc>
        <w:tc>
          <w:tcPr>
            <w:tcW w:w="1354" w:type="dxa"/>
            <w:gridSpan w:val="3"/>
            <w:vAlign w:val="bottom"/>
          </w:tcPr>
          <w:p w14:paraId="6502D72C" w14:textId="3A3C8659"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3,199,191 </w:t>
            </w:r>
          </w:p>
        </w:tc>
        <w:tc>
          <w:tcPr>
            <w:tcW w:w="1360" w:type="dxa"/>
            <w:gridSpan w:val="2"/>
            <w:vAlign w:val="bottom"/>
          </w:tcPr>
          <w:p w14:paraId="3905A420" w14:textId="384CB99D"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92,635,708 </w:t>
            </w:r>
          </w:p>
        </w:tc>
      </w:tr>
      <w:tr w:rsidR="00780321" w:rsidRPr="00387960" w14:paraId="2264EACD" w14:textId="77777777" w:rsidTr="007D74E6">
        <w:trPr>
          <w:trHeight w:val="74"/>
        </w:trPr>
        <w:tc>
          <w:tcPr>
            <w:tcW w:w="3762" w:type="dxa"/>
          </w:tcPr>
          <w:p w14:paraId="5C1F8989"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54" w:type="dxa"/>
            <w:vAlign w:val="bottom"/>
          </w:tcPr>
          <w:p w14:paraId="40EC42C8" w14:textId="3EF5D2D9"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(4,126,637)</w:t>
            </w:r>
          </w:p>
        </w:tc>
        <w:tc>
          <w:tcPr>
            <w:tcW w:w="1355" w:type="dxa"/>
            <w:gridSpan w:val="3"/>
            <w:vAlign w:val="bottom"/>
          </w:tcPr>
          <w:p w14:paraId="42CACFB8" w14:textId="4DECB3D0"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(3,222,090)</w:t>
            </w:r>
          </w:p>
        </w:tc>
        <w:tc>
          <w:tcPr>
            <w:tcW w:w="1354" w:type="dxa"/>
            <w:gridSpan w:val="3"/>
            <w:vAlign w:val="bottom"/>
          </w:tcPr>
          <w:p w14:paraId="798F903F" w14:textId="00AF07E2"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(2,342,559)</w:t>
            </w:r>
          </w:p>
        </w:tc>
        <w:tc>
          <w:tcPr>
            <w:tcW w:w="1360" w:type="dxa"/>
            <w:gridSpan w:val="2"/>
            <w:vAlign w:val="bottom"/>
          </w:tcPr>
          <w:p w14:paraId="139DA8E4" w14:textId="614D52DD" w:rsidR="00780321" w:rsidRPr="00387960" w:rsidRDefault="00780321" w:rsidP="00780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 (9,691,286)</w:t>
            </w:r>
          </w:p>
        </w:tc>
      </w:tr>
      <w:tr w:rsidR="00780321" w:rsidRPr="00387960" w14:paraId="2A2FEF22" w14:textId="77777777" w:rsidTr="007D74E6">
        <w:trPr>
          <w:trHeight w:val="125"/>
        </w:trPr>
        <w:tc>
          <w:tcPr>
            <w:tcW w:w="3762" w:type="dxa"/>
            <w:vAlign w:val="center"/>
          </w:tcPr>
          <w:p w14:paraId="14908840" w14:textId="77777777" w:rsidR="00780321" w:rsidRPr="00387960" w:rsidRDefault="00780321" w:rsidP="00780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loans to customers and accrued  interest receivables, net</w:t>
            </w:r>
          </w:p>
        </w:tc>
        <w:tc>
          <w:tcPr>
            <w:tcW w:w="1354" w:type="dxa"/>
            <w:vAlign w:val="bottom"/>
          </w:tcPr>
          <w:p w14:paraId="07C7C78F" w14:textId="7BDEBD3A" w:rsidR="00780321" w:rsidRPr="00387960" w:rsidRDefault="00780321" w:rsidP="007803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56,074,711 </w:t>
            </w:r>
          </w:p>
        </w:tc>
        <w:tc>
          <w:tcPr>
            <w:tcW w:w="1355" w:type="dxa"/>
            <w:gridSpan w:val="3"/>
            <w:vAlign w:val="bottom"/>
          </w:tcPr>
          <w:p w14:paraId="163F774B" w14:textId="5F459136" w:rsidR="00780321" w:rsidRPr="00387960" w:rsidRDefault="00780321" w:rsidP="007803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26,013,079 </w:t>
            </w:r>
          </w:p>
        </w:tc>
        <w:tc>
          <w:tcPr>
            <w:tcW w:w="1354" w:type="dxa"/>
            <w:gridSpan w:val="3"/>
            <w:vAlign w:val="bottom"/>
          </w:tcPr>
          <w:p w14:paraId="1BD03085" w14:textId="68FD3FB6" w:rsidR="00780321" w:rsidRPr="00387960" w:rsidRDefault="00780321" w:rsidP="007803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856,632 </w:t>
            </w:r>
          </w:p>
        </w:tc>
        <w:tc>
          <w:tcPr>
            <w:tcW w:w="1360" w:type="dxa"/>
            <w:gridSpan w:val="2"/>
            <w:vAlign w:val="bottom"/>
          </w:tcPr>
          <w:p w14:paraId="1CE2219B" w14:textId="5A9D5EC7" w:rsidR="00780321" w:rsidRPr="00387960" w:rsidRDefault="00780321" w:rsidP="007803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87960">
              <w:rPr>
                <w:rFonts w:cs="Arial"/>
              </w:rPr>
              <w:t xml:space="preserve">82,944,422 </w:t>
            </w:r>
          </w:p>
        </w:tc>
      </w:tr>
      <w:tr w:rsidR="00A157AA" w:rsidRPr="00387960" w14:paraId="477F0549" w14:textId="77777777" w:rsidTr="00780321">
        <w:tc>
          <w:tcPr>
            <w:tcW w:w="3762" w:type="dxa"/>
          </w:tcPr>
          <w:p w14:paraId="0BF5AB32" w14:textId="77777777"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6AB54759" w14:textId="2FC26CF3"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157AA" w:rsidRPr="00387960" w14:paraId="4264CED5" w14:textId="77777777" w:rsidTr="00780321">
        <w:tc>
          <w:tcPr>
            <w:tcW w:w="3762" w:type="dxa"/>
          </w:tcPr>
          <w:p w14:paraId="6EFAA732" w14:textId="77777777"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20ED15AA" w14:textId="77777777" w:rsidR="00A157AA" w:rsidRPr="00387960" w:rsidRDefault="00A157AA"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A157AA" w:rsidRPr="00387960" w14:paraId="491AA465" w14:textId="77777777" w:rsidTr="00780321">
        <w:tc>
          <w:tcPr>
            <w:tcW w:w="3762" w:type="dxa"/>
          </w:tcPr>
          <w:p w14:paraId="305FA46F" w14:textId="77777777"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6034151B" w14:textId="77777777" w:rsidR="00A157AA" w:rsidRPr="00387960" w:rsidRDefault="0093741F"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30 September 2022</w:t>
            </w:r>
          </w:p>
        </w:tc>
      </w:tr>
      <w:tr w:rsidR="00A157AA" w:rsidRPr="00387960" w14:paraId="7736468A" w14:textId="77777777" w:rsidTr="00780321">
        <w:tc>
          <w:tcPr>
            <w:tcW w:w="3762" w:type="dxa"/>
          </w:tcPr>
          <w:p w14:paraId="1E218CA3" w14:textId="77777777"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081D09CF" w14:textId="77777777" w:rsidR="00A157AA" w:rsidRPr="00387960" w:rsidRDefault="00A157AA"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5D0DED57" w14:textId="77777777" w:rsidR="00A157AA" w:rsidRPr="00387960" w:rsidRDefault="00A157AA"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7A5703B6" w14:textId="77777777" w:rsidR="00A157AA" w:rsidRPr="00387960" w:rsidRDefault="00A157AA"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403589" w:rsidRPr="00387960" w14:paraId="65B8AFD2" w14:textId="77777777" w:rsidTr="00E55798">
        <w:tc>
          <w:tcPr>
            <w:tcW w:w="3762" w:type="dxa"/>
          </w:tcPr>
          <w:p w14:paraId="783D0BD9"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vAlign w:val="bottom"/>
          </w:tcPr>
          <w:p w14:paraId="58FC7D71" w14:textId="1EB4E2EA"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56,635,199</w:t>
            </w:r>
          </w:p>
        </w:tc>
        <w:tc>
          <w:tcPr>
            <w:tcW w:w="1806" w:type="dxa"/>
            <w:gridSpan w:val="3"/>
            <w:vAlign w:val="bottom"/>
          </w:tcPr>
          <w:p w14:paraId="69652A65" w14:textId="30EC80E6"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25,094,958 </w:t>
            </w:r>
          </w:p>
        </w:tc>
        <w:tc>
          <w:tcPr>
            <w:tcW w:w="1811" w:type="dxa"/>
            <w:gridSpan w:val="3"/>
            <w:vAlign w:val="bottom"/>
          </w:tcPr>
          <w:p w14:paraId="6918566E" w14:textId="5876A0F3"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81,730,157 </w:t>
            </w:r>
          </w:p>
        </w:tc>
      </w:tr>
      <w:tr w:rsidR="00403589" w:rsidRPr="00387960" w14:paraId="4BC97EB0" w14:textId="77777777" w:rsidTr="00E55798">
        <w:trPr>
          <w:trHeight w:val="67"/>
        </w:trPr>
        <w:tc>
          <w:tcPr>
            <w:tcW w:w="3762" w:type="dxa"/>
          </w:tcPr>
          <w:p w14:paraId="793E00C6"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vAlign w:val="bottom"/>
          </w:tcPr>
          <w:p w14:paraId="5AB0A4F0" w14:textId="5A096C48"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5,881,879</w:t>
            </w:r>
          </w:p>
        </w:tc>
        <w:tc>
          <w:tcPr>
            <w:tcW w:w="1806" w:type="dxa"/>
            <w:gridSpan w:val="3"/>
            <w:vAlign w:val="bottom"/>
          </w:tcPr>
          <w:p w14:paraId="45B47283" w14:textId="7C19D2D0"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5,140,682 </w:t>
            </w:r>
          </w:p>
        </w:tc>
        <w:tc>
          <w:tcPr>
            <w:tcW w:w="1811" w:type="dxa"/>
            <w:gridSpan w:val="3"/>
            <w:vAlign w:val="bottom"/>
          </w:tcPr>
          <w:p w14:paraId="3699F7F0" w14:textId="327B6483"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11,022,561</w:t>
            </w:r>
          </w:p>
        </w:tc>
      </w:tr>
      <w:tr w:rsidR="00403589" w:rsidRPr="00387960" w14:paraId="266F3624" w14:textId="77777777" w:rsidTr="00E55798">
        <w:trPr>
          <w:trHeight w:val="187"/>
        </w:trPr>
        <w:tc>
          <w:tcPr>
            <w:tcW w:w="3762" w:type="dxa"/>
          </w:tcPr>
          <w:p w14:paraId="0C0E113D"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3</w:t>
            </w:r>
          </w:p>
        </w:tc>
        <w:tc>
          <w:tcPr>
            <w:tcW w:w="1806" w:type="dxa"/>
            <w:gridSpan w:val="3"/>
            <w:vAlign w:val="bottom"/>
          </w:tcPr>
          <w:p w14:paraId="12B808D6" w14:textId="42CBC64A"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783,108</w:t>
            </w:r>
          </w:p>
        </w:tc>
        <w:tc>
          <w:tcPr>
            <w:tcW w:w="1806" w:type="dxa"/>
            <w:gridSpan w:val="3"/>
            <w:vAlign w:val="bottom"/>
          </w:tcPr>
          <w:p w14:paraId="3937ABA5" w14:textId="05B97EE9"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920,077 </w:t>
            </w:r>
          </w:p>
        </w:tc>
        <w:tc>
          <w:tcPr>
            <w:tcW w:w="1811" w:type="dxa"/>
            <w:gridSpan w:val="3"/>
            <w:vAlign w:val="bottom"/>
          </w:tcPr>
          <w:p w14:paraId="27C0B1BC" w14:textId="1B822995"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 1,703,185</w:t>
            </w:r>
          </w:p>
        </w:tc>
      </w:tr>
      <w:tr w:rsidR="00403589" w:rsidRPr="00387960" w14:paraId="25AC7B9E" w14:textId="77777777" w:rsidTr="00E55798">
        <w:trPr>
          <w:trHeight w:val="64"/>
        </w:trPr>
        <w:tc>
          <w:tcPr>
            <w:tcW w:w="3762" w:type="dxa"/>
          </w:tcPr>
          <w:p w14:paraId="137CC970"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354896AB" w14:textId="6B820002"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 xml:space="preserve">63,300,186 </w:t>
            </w:r>
          </w:p>
        </w:tc>
        <w:tc>
          <w:tcPr>
            <w:tcW w:w="1806" w:type="dxa"/>
            <w:gridSpan w:val="3"/>
            <w:vAlign w:val="bottom"/>
          </w:tcPr>
          <w:p w14:paraId="3CC8F4D0" w14:textId="3846622C"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31,155,717 </w:t>
            </w:r>
          </w:p>
        </w:tc>
        <w:tc>
          <w:tcPr>
            <w:tcW w:w="1811" w:type="dxa"/>
            <w:gridSpan w:val="3"/>
            <w:vAlign w:val="bottom"/>
          </w:tcPr>
          <w:p w14:paraId="0464AF7A" w14:textId="4A67E354"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94,455,903</w:t>
            </w:r>
          </w:p>
        </w:tc>
      </w:tr>
      <w:tr w:rsidR="00403589" w:rsidRPr="00387960" w14:paraId="6B5F0FD0" w14:textId="77777777" w:rsidTr="00E55798">
        <w:trPr>
          <w:trHeight w:val="64"/>
        </w:trPr>
        <w:tc>
          <w:tcPr>
            <w:tcW w:w="3762" w:type="dxa"/>
          </w:tcPr>
          <w:p w14:paraId="650F1AE3"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gridSpan w:val="3"/>
            <w:vAlign w:val="bottom"/>
          </w:tcPr>
          <w:p w14:paraId="0F87630A" w14:textId="0E88F718"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257,516</w:t>
            </w:r>
          </w:p>
        </w:tc>
        <w:tc>
          <w:tcPr>
            <w:tcW w:w="1806" w:type="dxa"/>
            <w:gridSpan w:val="3"/>
            <w:vAlign w:val="bottom"/>
          </w:tcPr>
          <w:p w14:paraId="57EF31AD" w14:textId="377C0493"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367,955</w:t>
            </w:r>
          </w:p>
        </w:tc>
        <w:tc>
          <w:tcPr>
            <w:tcW w:w="1811" w:type="dxa"/>
            <w:gridSpan w:val="3"/>
            <w:vAlign w:val="bottom"/>
          </w:tcPr>
          <w:p w14:paraId="0E5198C9" w14:textId="7F310E4B"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625,471</w:t>
            </w:r>
          </w:p>
        </w:tc>
      </w:tr>
      <w:tr w:rsidR="00403589" w:rsidRPr="00387960" w14:paraId="0908CF25" w14:textId="77777777" w:rsidTr="00E55798">
        <w:trPr>
          <w:trHeight w:val="179"/>
        </w:trPr>
        <w:tc>
          <w:tcPr>
            <w:tcW w:w="3762" w:type="dxa"/>
          </w:tcPr>
          <w:p w14:paraId="38EE92A1"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806" w:type="dxa"/>
            <w:gridSpan w:val="3"/>
            <w:vAlign w:val="bottom"/>
          </w:tcPr>
          <w:p w14:paraId="337BEBE7" w14:textId="3C33A2F6"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63,557,702</w:t>
            </w:r>
          </w:p>
        </w:tc>
        <w:tc>
          <w:tcPr>
            <w:tcW w:w="1806" w:type="dxa"/>
            <w:gridSpan w:val="3"/>
            <w:vAlign w:val="bottom"/>
          </w:tcPr>
          <w:p w14:paraId="3415C659" w14:textId="17FE4B0F"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 xml:space="preserve">31,523,672 </w:t>
            </w:r>
          </w:p>
        </w:tc>
        <w:tc>
          <w:tcPr>
            <w:tcW w:w="1811" w:type="dxa"/>
            <w:gridSpan w:val="3"/>
            <w:vAlign w:val="bottom"/>
          </w:tcPr>
          <w:p w14:paraId="42671E79" w14:textId="1ABDDA9B"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95,081,374</w:t>
            </w:r>
          </w:p>
        </w:tc>
      </w:tr>
      <w:tr w:rsidR="00403589" w:rsidRPr="00387960" w14:paraId="1997BB2A" w14:textId="77777777" w:rsidTr="00E55798">
        <w:trPr>
          <w:trHeight w:val="74"/>
        </w:trPr>
        <w:tc>
          <w:tcPr>
            <w:tcW w:w="3762" w:type="dxa"/>
          </w:tcPr>
          <w:p w14:paraId="31FF60FC"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vAlign w:val="bottom"/>
          </w:tcPr>
          <w:p w14:paraId="2D387346" w14:textId="00783093"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 xml:space="preserve"> (4,293,843)</w:t>
            </w:r>
          </w:p>
        </w:tc>
        <w:tc>
          <w:tcPr>
            <w:tcW w:w="1806" w:type="dxa"/>
            <w:gridSpan w:val="3"/>
            <w:vAlign w:val="bottom"/>
          </w:tcPr>
          <w:p w14:paraId="69AB0218" w14:textId="1DEC16BA"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(3,565,158)</w:t>
            </w:r>
          </w:p>
        </w:tc>
        <w:tc>
          <w:tcPr>
            <w:tcW w:w="1811" w:type="dxa"/>
            <w:gridSpan w:val="3"/>
            <w:vAlign w:val="bottom"/>
          </w:tcPr>
          <w:p w14:paraId="607C3F5D" w14:textId="05308E34"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(7,859,001)</w:t>
            </w:r>
          </w:p>
        </w:tc>
      </w:tr>
      <w:tr w:rsidR="00403589" w:rsidRPr="00387960" w14:paraId="321162DF" w14:textId="77777777" w:rsidTr="00E55798">
        <w:trPr>
          <w:trHeight w:val="125"/>
        </w:trPr>
        <w:tc>
          <w:tcPr>
            <w:tcW w:w="3762" w:type="dxa"/>
            <w:vAlign w:val="center"/>
          </w:tcPr>
          <w:p w14:paraId="6CF3EEB5"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loans to customers and accrued  interest receivables, net</w:t>
            </w:r>
          </w:p>
        </w:tc>
        <w:tc>
          <w:tcPr>
            <w:tcW w:w="1806" w:type="dxa"/>
            <w:gridSpan w:val="3"/>
            <w:vAlign w:val="bottom"/>
          </w:tcPr>
          <w:p w14:paraId="65197549" w14:textId="32CC1B73" w:rsidR="00403589" w:rsidRPr="00387960" w:rsidRDefault="00403589"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387960">
              <w:rPr>
                <w:rFonts w:cs="Arial"/>
                <w:color w:val="000000"/>
              </w:rPr>
              <w:t>59,263,859</w:t>
            </w:r>
          </w:p>
        </w:tc>
        <w:tc>
          <w:tcPr>
            <w:tcW w:w="1806" w:type="dxa"/>
            <w:gridSpan w:val="3"/>
            <w:vAlign w:val="bottom"/>
          </w:tcPr>
          <w:p w14:paraId="1CB56224" w14:textId="5B45CF99" w:rsidR="00403589" w:rsidRPr="00387960" w:rsidRDefault="00403589"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27,958,514</w:t>
            </w:r>
          </w:p>
        </w:tc>
        <w:tc>
          <w:tcPr>
            <w:tcW w:w="1811" w:type="dxa"/>
            <w:gridSpan w:val="3"/>
            <w:vAlign w:val="bottom"/>
          </w:tcPr>
          <w:p w14:paraId="7582B2C7" w14:textId="203A0759" w:rsidR="00403589" w:rsidRPr="00387960" w:rsidRDefault="00403589"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387960">
              <w:rPr>
                <w:rFonts w:cs="Arial"/>
                <w:color w:val="000000"/>
              </w:rPr>
              <w:t>87,222,373</w:t>
            </w:r>
          </w:p>
        </w:tc>
      </w:tr>
      <w:tr w:rsidR="00A157AA" w:rsidRPr="00387960" w14:paraId="10C826A1" w14:textId="77777777" w:rsidTr="00780321">
        <w:tc>
          <w:tcPr>
            <w:tcW w:w="3762" w:type="dxa"/>
          </w:tcPr>
          <w:p w14:paraId="600AD21C" w14:textId="77777777"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1A2B78DB" w14:textId="77777777" w:rsidR="00A157AA" w:rsidRPr="00387960" w:rsidRDefault="00A157AA"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r>
      <w:tr w:rsidR="00B32391" w:rsidRPr="00387960" w14:paraId="0157EEBC" w14:textId="77777777" w:rsidTr="00780321">
        <w:tc>
          <w:tcPr>
            <w:tcW w:w="3762" w:type="dxa"/>
          </w:tcPr>
          <w:p w14:paraId="697EA363" w14:textId="77777777" w:rsidR="00B32391" w:rsidRPr="00387960" w:rsidRDefault="00B3239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3A4EEFF2" w14:textId="64F9C40A" w:rsidR="00B32391" w:rsidRPr="00387960" w:rsidRDefault="00B3239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B32391" w:rsidRPr="00387960" w14:paraId="33024D66" w14:textId="77777777" w:rsidTr="00780321">
        <w:tc>
          <w:tcPr>
            <w:tcW w:w="3762" w:type="dxa"/>
          </w:tcPr>
          <w:p w14:paraId="256E5147" w14:textId="77777777" w:rsidR="00B32391" w:rsidRPr="00387960" w:rsidRDefault="00B3239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1430E65E" w14:textId="77777777" w:rsidR="00B32391" w:rsidRPr="00387960" w:rsidRDefault="00B3239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B32391" w:rsidRPr="00387960" w14:paraId="605D2E29" w14:textId="77777777" w:rsidTr="00780321">
        <w:tc>
          <w:tcPr>
            <w:tcW w:w="3762" w:type="dxa"/>
          </w:tcPr>
          <w:p w14:paraId="7A600872" w14:textId="77777777" w:rsidR="00B32391" w:rsidRPr="00387960" w:rsidRDefault="00B3239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131036C" w14:textId="77777777" w:rsidR="00B32391" w:rsidRPr="00387960" w:rsidRDefault="00B3239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31 December 2021</w:t>
            </w:r>
          </w:p>
        </w:tc>
      </w:tr>
      <w:tr w:rsidR="00B32391" w:rsidRPr="00387960" w14:paraId="306A26E6" w14:textId="77777777" w:rsidTr="00780321">
        <w:tc>
          <w:tcPr>
            <w:tcW w:w="3762" w:type="dxa"/>
          </w:tcPr>
          <w:p w14:paraId="71C0B242" w14:textId="77777777" w:rsidR="00B32391" w:rsidRPr="00387960" w:rsidRDefault="00B3239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0883863D" w14:textId="77777777" w:rsidR="00B32391" w:rsidRPr="00387960" w:rsidRDefault="00B3239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38C19A2B" w14:textId="77777777" w:rsidR="00B32391" w:rsidRPr="00387960" w:rsidRDefault="00B3239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76442C73" w14:textId="77777777" w:rsidR="00B32391" w:rsidRPr="00387960" w:rsidRDefault="00B3239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780321" w:rsidRPr="00387960" w14:paraId="608230DB" w14:textId="77777777" w:rsidTr="00E55798">
        <w:tc>
          <w:tcPr>
            <w:tcW w:w="3762" w:type="dxa"/>
          </w:tcPr>
          <w:p w14:paraId="7363076A"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vAlign w:val="bottom"/>
          </w:tcPr>
          <w:p w14:paraId="392060C0" w14:textId="4D149209"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53,716,195 </w:t>
            </w:r>
          </w:p>
        </w:tc>
        <w:tc>
          <w:tcPr>
            <w:tcW w:w="1806" w:type="dxa"/>
            <w:gridSpan w:val="3"/>
            <w:vAlign w:val="bottom"/>
          </w:tcPr>
          <w:p w14:paraId="2A2C6750" w14:textId="2BA584E6"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23,211,643 </w:t>
            </w:r>
          </w:p>
        </w:tc>
        <w:tc>
          <w:tcPr>
            <w:tcW w:w="1811" w:type="dxa"/>
            <w:gridSpan w:val="3"/>
            <w:vAlign w:val="bottom"/>
          </w:tcPr>
          <w:p w14:paraId="04843F6F" w14:textId="748D076E"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76,927,838 </w:t>
            </w:r>
          </w:p>
        </w:tc>
      </w:tr>
      <w:tr w:rsidR="00780321" w:rsidRPr="00387960" w14:paraId="73E8AC77" w14:textId="77777777" w:rsidTr="00E55798">
        <w:trPr>
          <w:trHeight w:val="67"/>
        </w:trPr>
        <w:tc>
          <w:tcPr>
            <w:tcW w:w="3762" w:type="dxa"/>
          </w:tcPr>
          <w:p w14:paraId="7D992FD9"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vAlign w:val="bottom"/>
          </w:tcPr>
          <w:p w14:paraId="78CDA66B" w14:textId="2D677B68"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5,498,942 </w:t>
            </w:r>
          </w:p>
        </w:tc>
        <w:tc>
          <w:tcPr>
            <w:tcW w:w="1806" w:type="dxa"/>
            <w:gridSpan w:val="3"/>
            <w:vAlign w:val="bottom"/>
          </w:tcPr>
          <w:p w14:paraId="04764A31" w14:textId="79E29AE5"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4,839,444 </w:t>
            </w:r>
          </w:p>
        </w:tc>
        <w:tc>
          <w:tcPr>
            <w:tcW w:w="1811" w:type="dxa"/>
            <w:gridSpan w:val="3"/>
            <w:vAlign w:val="bottom"/>
          </w:tcPr>
          <w:p w14:paraId="4908DBE5" w14:textId="6290F23C"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10,338,386 </w:t>
            </w:r>
          </w:p>
        </w:tc>
      </w:tr>
      <w:tr w:rsidR="00780321" w:rsidRPr="00387960" w14:paraId="60DD108C" w14:textId="77777777" w:rsidTr="00E55798">
        <w:trPr>
          <w:trHeight w:val="187"/>
        </w:trPr>
        <w:tc>
          <w:tcPr>
            <w:tcW w:w="3762" w:type="dxa"/>
          </w:tcPr>
          <w:p w14:paraId="402D4DFD"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806" w:type="dxa"/>
            <w:gridSpan w:val="3"/>
            <w:vAlign w:val="bottom"/>
          </w:tcPr>
          <w:p w14:paraId="2515A706" w14:textId="26BDE1A3"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738,178 </w:t>
            </w:r>
          </w:p>
        </w:tc>
        <w:tc>
          <w:tcPr>
            <w:tcW w:w="1806" w:type="dxa"/>
            <w:gridSpan w:val="3"/>
            <w:vAlign w:val="bottom"/>
          </w:tcPr>
          <w:p w14:paraId="4AB548ED" w14:textId="74A4D4D0"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842,867 </w:t>
            </w:r>
          </w:p>
        </w:tc>
        <w:tc>
          <w:tcPr>
            <w:tcW w:w="1811" w:type="dxa"/>
            <w:gridSpan w:val="3"/>
            <w:vAlign w:val="bottom"/>
          </w:tcPr>
          <w:p w14:paraId="27BB8B55" w14:textId="79E54B30"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1,581,045 </w:t>
            </w:r>
          </w:p>
        </w:tc>
      </w:tr>
      <w:tr w:rsidR="00780321" w:rsidRPr="00387960" w14:paraId="5D7C27CD" w14:textId="77777777" w:rsidTr="00E55798">
        <w:trPr>
          <w:trHeight w:val="64"/>
        </w:trPr>
        <w:tc>
          <w:tcPr>
            <w:tcW w:w="3762" w:type="dxa"/>
          </w:tcPr>
          <w:p w14:paraId="1BD0AE71"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2FC0E7E3" w14:textId="643C08E8"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59,953,315 </w:t>
            </w:r>
          </w:p>
        </w:tc>
        <w:tc>
          <w:tcPr>
            <w:tcW w:w="1806" w:type="dxa"/>
            <w:gridSpan w:val="3"/>
            <w:vAlign w:val="bottom"/>
          </w:tcPr>
          <w:p w14:paraId="168CCA35" w14:textId="0ECCEC09"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28,893,954 </w:t>
            </w:r>
          </w:p>
        </w:tc>
        <w:tc>
          <w:tcPr>
            <w:tcW w:w="1811" w:type="dxa"/>
            <w:gridSpan w:val="3"/>
            <w:vAlign w:val="bottom"/>
          </w:tcPr>
          <w:p w14:paraId="32360575" w14:textId="009AAB2B"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88,847,269 </w:t>
            </w:r>
          </w:p>
        </w:tc>
      </w:tr>
      <w:tr w:rsidR="00780321" w:rsidRPr="00387960" w14:paraId="3D9E47C6" w14:textId="77777777" w:rsidTr="00E55798">
        <w:trPr>
          <w:trHeight w:val="64"/>
        </w:trPr>
        <w:tc>
          <w:tcPr>
            <w:tcW w:w="3762" w:type="dxa"/>
          </w:tcPr>
          <w:p w14:paraId="7F0FDC8E"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gridSpan w:val="3"/>
            <w:vAlign w:val="bottom"/>
          </w:tcPr>
          <w:p w14:paraId="1E8D21CF" w14:textId="63B7BF9B"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248,033 </w:t>
            </w:r>
          </w:p>
        </w:tc>
        <w:tc>
          <w:tcPr>
            <w:tcW w:w="1806" w:type="dxa"/>
            <w:gridSpan w:val="3"/>
            <w:vAlign w:val="bottom"/>
          </w:tcPr>
          <w:p w14:paraId="2756BD2B" w14:textId="4798B107"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339,697 </w:t>
            </w:r>
          </w:p>
        </w:tc>
        <w:tc>
          <w:tcPr>
            <w:tcW w:w="1811" w:type="dxa"/>
            <w:gridSpan w:val="3"/>
            <w:vAlign w:val="bottom"/>
          </w:tcPr>
          <w:p w14:paraId="45A3F296" w14:textId="010F5989"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587,730 </w:t>
            </w:r>
          </w:p>
        </w:tc>
      </w:tr>
      <w:tr w:rsidR="00780321" w:rsidRPr="00387960" w14:paraId="22064DAC" w14:textId="77777777" w:rsidTr="00E55798">
        <w:trPr>
          <w:trHeight w:val="179"/>
        </w:trPr>
        <w:tc>
          <w:tcPr>
            <w:tcW w:w="3762" w:type="dxa"/>
          </w:tcPr>
          <w:p w14:paraId="7C344441"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806" w:type="dxa"/>
            <w:gridSpan w:val="3"/>
            <w:vAlign w:val="bottom"/>
          </w:tcPr>
          <w:p w14:paraId="7C2B5CD5" w14:textId="7279576A"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60,201,348 </w:t>
            </w:r>
          </w:p>
        </w:tc>
        <w:tc>
          <w:tcPr>
            <w:tcW w:w="1806" w:type="dxa"/>
            <w:gridSpan w:val="3"/>
            <w:vAlign w:val="bottom"/>
          </w:tcPr>
          <w:p w14:paraId="269554E3" w14:textId="1D22C755"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29,233,651 </w:t>
            </w:r>
          </w:p>
        </w:tc>
        <w:tc>
          <w:tcPr>
            <w:tcW w:w="1811" w:type="dxa"/>
            <w:gridSpan w:val="3"/>
            <w:vAlign w:val="bottom"/>
          </w:tcPr>
          <w:p w14:paraId="49E64588" w14:textId="434D9FE8"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89,434,999 </w:t>
            </w:r>
          </w:p>
        </w:tc>
      </w:tr>
      <w:tr w:rsidR="00780321" w:rsidRPr="00387960" w14:paraId="2E97D4F0" w14:textId="77777777" w:rsidTr="00E55798">
        <w:trPr>
          <w:trHeight w:val="74"/>
        </w:trPr>
        <w:tc>
          <w:tcPr>
            <w:tcW w:w="3762" w:type="dxa"/>
          </w:tcPr>
          <w:p w14:paraId="66DE7C19"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vAlign w:val="bottom"/>
          </w:tcPr>
          <w:p w14:paraId="004BC944" w14:textId="1C44C308"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(4,126,637)</w:t>
            </w:r>
          </w:p>
        </w:tc>
        <w:tc>
          <w:tcPr>
            <w:tcW w:w="1806" w:type="dxa"/>
            <w:gridSpan w:val="3"/>
            <w:vAlign w:val="bottom"/>
          </w:tcPr>
          <w:p w14:paraId="7674E4AE" w14:textId="73D57809"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 (3,222,010)</w:t>
            </w:r>
          </w:p>
        </w:tc>
        <w:tc>
          <w:tcPr>
            <w:tcW w:w="1811" w:type="dxa"/>
            <w:gridSpan w:val="3"/>
            <w:vAlign w:val="bottom"/>
          </w:tcPr>
          <w:p w14:paraId="7D75E324" w14:textId="23D5AB42" w:rsidR="00780321" w:rsidRPr="00387960" w:rsidRDefault="00780321"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 (7,348,647)</w:t>
            </w:r>
          </w:p>
        </w:tc>
      </w:tr>
      <w:tr w:rsidR="00780321" w:rsidRPr="00387960" w14:paraId="5622FE59" w14:textId="77777777" w:rsidTr="00E55798">
        <w:trPr>
          <w:trHeight w:val="125"/>
        </w:trPr>
        <w:tc>
          <w:tcPr>
            <w:tcW w:w="3762" w:type="dxa"/>
            <w:vAlign w:val="bottom"/>
          </w:tcPr>
          <w:p w14:paraId="11D0D495" w14:textId="77777777" w:rsidR="00780321" w:rsidRPr="00387960" w:rsidRDefault="00780321"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bookmarkStart w:id="14" w:name="_Hlk100056847"/>
            <w:r w:rsidRPr="00387960">
              <w:rPr>
                <w:rFonts w:cs="Arial"/>
              </w:rPr>
              <w:t>Total loans to customers and accrued  interest receivables, net</w:t>
            </w:r>
          </w:p>
        </w:tc>
        <w:tc>
          <w:tcPr>
            <w:tcW w:w="1806" w:type="dxa"/>
            <w:gridSpan w:val="3"/>
            <w:vAlign w:val="bottom"/>
          </w:tcPr>
          <w:p w14:paraId="1377FFFE" w14:textId="557CC48B" w:rsidR="00780321" w:rsidRPr="00387960" w:rsidRDefault="00780321"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87960">
              <w:t xml:space="preserve">56,074,711 </w:t>
            </w:r>
          </w:p>
        </w:tc>
        <w:tc>
          <w:tcPr>
            <w:tcW w:w="1806" w:type="dxa"/>
            <w:gridSpan w:val="3"/>
            <w:vAlign w:val="bottom"/>
          </w:tcPr>
          <w:p w14:paraId="7DA47F06" w14:textId="6F01A155" w:rsidR="00780321" w:rsidRPr="00387960" w:rsidRDefault="00780321"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26,011,641 </w:t>
            </w:r>
          </w:p>
        </w:tc>
        <w:tc>
          <w:tcPr>
            <w:tcW w:w="1811" w:type="dxa"/>
            <w:gridSpan w:val="3"/>
            <w:vAlign w:val="bottom"/>
          </w:tcPr>
          <w:p w14:paraId="2AA9FB86" w14:textId="3EEFBCB8" w:rsidR="00780321" w:rsidRPr="00387960" w:rsidRDefault="00780321"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87960">
              <w:t xml:space="preserve">82,086,352 </w:t>
            </w:r>
          </w:p>
        </w:tc>
      </w:tr>
    </w:tbl>
    <w:bookmarkEnd w:id="14"/>
    <w:p w14:paraId="17847ECA" w14:textId="08D93A95" w:rsidR="001C3259" w:rsidRPr="00387960" w:rsidRDefault="00A957E8"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32"/>
          <w:szCs w:val="32"/>
        </w:rPr>
      </w:pPr>
      <w:r w:rsidRPr="00387960">
        <w:rPr>
          <w:rFonts w:cs="Arial"/>
          <w:b/>
          <w:bCs/>
          <w:sz w:val="22"/>
          <w:szCs w:val="22"/>
        </w:rPr>
        <w:t>4</w:t>
      </w:r>
      <w:r w:rsidR="00AB0FB0" w:rsidRPr="00387960">
        <w:rPr>
          <w:rFonts w:cs="Arial"/>
          <w:b/>
          <w:bCs/>
          <w:sz w:val="22"/>
          <w:szCs w:val="22"/>
        </w:rPr>
        <w:t>.</w:t>
      </w:r>
      <w:r w:rsidR="00C711CA" w:rsidRPr="00387960">
        <w:rPr>
          <w:rFonts w:cs="Arial"/>
          <w:b/>
          <w:bCs/>
          <w:sz w:val="22"/>
          <w:szCs w:val="22"/>
        </w:rPr>
        <w:t>2</w:t>
      </w:r>
      <w:r w:rsidR="00AB0FB0" w:rsidRPr="00387960">
        <w:rPr>
          <w:rFonts w:cs="Arial"/>
          <w:sz w:val="22"/>
          <w:szCs w:val="22"/>
        </w:rPr>
        <w:tab/>
      </w:r>
      <w:r w:rsidR="004467B1" w:rsidRPr="00387960">
        <w:rPr>
          <w:rFonts w:cs="Arial"/>
          <w:sz w:val="22"/>
          <w:szCs w:val="22"/>
          <w:lang w:val="x-none" w:eastAsia="x-none"/>
        </w:rPr>
        <w:t xml:space="preserve">As at </w:t>
      </w:r>
      <w:r w:rsidR="0093741F" w:rsidRPr="00387960">
        <w:rPr>
          <w:rFonts w:cs="Arial"/>
          <w:sz w:val="22"/>
          <w:szCs w:val="22"/>
          <w:lang w:val="x-none" w:eastAsia="x-none"/>
        </w:rPr>
        <w:t>30 September 2022</w:t>
      </w:r>
      <w:r w:rsidR="004467B1" w:rsidRPr="00387960">
        <w:rPr>
          <w:rFonts w:cs="Arial"/>
          <w:sz w:val="22"/>
          <w:szCs w:val="22"/>
          <w:lang w:val="x-none" w:eastAsia="x-none"/>
        </w:rPr>
        <w:t xml:space="preserve"> and 31 December 2021, lease receivables (net of unearned income) </w:t>
      </w:r>
      <w:r w:rsidR="006A2C8E" w:rsidRPr="00387960">
        <w:rPr>
          <w:rFonts w:cs="Arial"/>
          <w:sz w:val="22"/>
          <w:szCs w:val="22"/>
          <w:lang w:val="x-none" w:eastAsia="x-none"/>
        </w:rPr>
        <w:t>classified by aging are as follows:</w:t>
      </w:r>
    </w:p>
    <w:tbl>
      <w:tblPr>
        <w:tblW w:w="9288" w:type="dxa"/>
        <w:tblInd w:w="450" w:type="dxa"/>
        <w:tblLayout w:type="fixed"/>
        <w:tblLook w:val="06A0" w:firstRow="1" w:lastRow="0" w:firstColumn="1" w:lastColumn="0" w:noHBand="1" w:noVBand="1"/>
      </w:tblPr>
      <w:tblGrid>
        <w:gridCol w:w="5238"/>
        <w:gridCol w:w="2025"/>
        <w:gridCol w:w="2025"/>
      </w:tblGrid>
      <w:tr w:rsidR="00EA481B" w:rsidRPr="00387960" w14:paraId="39A1F1C7" w14:textId="77777777" w:rsidTr="00EA481B">
        <w:tc>
          <w:tcPr>
            <w:tcW w:w="5238" w:type="dxa"/>
          </w:tcPr>
          <w:p w14:paraId="5100D8C8"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EA481B">
        <w:trPr>
          <w:trHeight w:val="66"/>
        </w:trPr>
        <w:tc>
          <w:tcPr>
            <w:tcW w:w="5238" w:type="dxa"/>
          </w:tcPr>
          <w:p w14:paraId="14C53C0F"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cs/>
                <w:lang w:eastAsia="zh-CN"/>
              </w:rPr>
            </w:pPr>
          </w:p>
        </w:tc>
        <w:tc>
          <w:tcPr>
            <w:tcW w:w="4050" w:type="dxa"/>
            <w:gridSpan w:val="2"/>
            <w:hideMark/>
          </w:tcPr>
          <w:p w14:paraId="6D9DB9FA" w14:textId="77777777" w:rsidR="00EA481B" w:rsidRPr="0038796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E55798">
        <w:trPr>
          <w:trHeight w:val="243"/>
        </w:trPr>
        <w:tc>
          <w:tcPr>
            <w:tcW w:w="5238" w:type="dxa"/>
            <w:vAlign w:val="bottom"/>
          </w:tcPr>
          <w:p w14:paraId="0250212D"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cs/>
                <w:lang w:eastAsia="zh-CN"/>
              </w:rPr>
            </w:pPr>
          </w:p>
        </w:tc>
        <w:tc>
          <w:tcPr>
            <w:tcW w:w="2025" w:type="dxa"/>
            <w:vAlign w:val="bottom"/>
          </w:tcPr>
          <w:p w14:paraId="571570D8" w14:textId="77777777" w:rsidR="00EA481B" w:rsidRPr="00387960" w:rsidRDefault="0093741F"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val="x-none" w:eastAsia="x-none"/>
              </w:rPr>
            </w:pPr>
            <w:r w:rsidRPr="00387960">
              <w:rPr>
                <w:rFonts w:cs="Arial"/>
                <w:lang w:val="x-none" w:eastAsia="x-none"/>
              </w:rPr>
              <w:t>30 September 2022</w:t>
            </w:r>
          </w:p>
        </w:tc>
        <w:tc>
          <w:tcPr>
            <w:tcW w:w="2025" w:type="dxa"/>
            <w:vAlign w:val="bottom"/>
          </w:tcPr>
          <w:p w14:paraId="6C9702D5" w14:textId="77777777" w:rsidR="00EA481B" w:rsidRPr="0038796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val="x-none" w:eastAsia="x-none"/>
              </w:rPr>
            </w:pPr>
            <w:r w:rsidRPr="00387960">
              <w:rPr>
                <w:rFonts w:cs="Arial"/>
                <w:lang w:val="x-none" w:eastAsia="x-none"/>
              </w:rPr>
              <w:t>31 December</w:t>
            </w:r>
            <w:r w:rsidRPr="00387960">
              <w:rPr>
                <w:rFonts w:cs="Arial"/>
                <w:lang w:eastAsia="x-none"/>
              </w:rPr>
              <w:t xml:space="preserve"> </w:t>
            </w:r>
            <w:r w:rsidRPr="00387960">
              <w:rPr>
                <w:rFonts w:cs="Arial"/>
                <w:lang w:val="x-none" w:eastAsia="x-none"/>
              </w:rPr>
              <w:t>2021</w:t>
            </w:r>
          </w:p>
        </w:tc>
      </w:tr>
      <w:tr w:rsidR="00403589" w:rsidRPr="00387960" w14:paraId="2E3A8F66" w14:textId="77777777" w:rsidTr="00E55798">
        <w:trPr>
          <w:trHeight w:val="225"/>
        </w:trPr>
        <w:tc>
          <w:tcPr>
            <w:tcW w:w="5238" w:type="dxa"/>
          </w:tcPr>
          <w:p w14:paraId="60952B91"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Not over 30 days</w:t>
            </w:r>
          </w:p>
        </w:tc>
        <w:tc>
          <w:tcPr>
            <w:tcW w:w="2025" w:type="dxa"/>
            <w:vAlign w:val="center"/>
          </w:tcPr>
          <w:p w14:paraId="55B5414D" w14:textId="0CD1FDB9"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387960">
              <w:rPr>
                <w:rFonts w:cs="Arial"/>
                <w:spacing w:val="-2"/>
                <w:lang w:val="en-GB"/>
              </w:rPr>
              <w:t xml:space="preserve">1,424,941 </w:t>
            </w:r>
          </w:p>
        </w:tc>
        <w:tc>
          <w:tcPr>
            <w:tcW w:w="2025" w:type="dxa"/>
          </w:tcPr>
          <w:p w14:paraId="259708D5" w14:textId="6D16BA1B" w:rsidR="00403589" w:rsidRPr="00E55798"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E55798">
              <w:rPr>
                <w:rFonts w:cs="Arial"/>
                <w:spacing w:val="-2"/>
                <w:lang w:val="en-GB"/>
              </w:rPr>
              <w:t xml:space="preserve">1,327,966 </w:t>
            </w:r>
          </w:p>
        </w:tc>
      </w:tr>
      <w:tr w:rsidR="00403589" w:rsidRPr="00387960" w14:paraId="2EDE6C8F" w14:textId="77777777" w:rsidTr="00E55798">
        <w:trPr>
          <w:trHeight w:val="225"/>
        </w:trPr>
        <w:tc>
          <w:tcPr>
            <w:tcW w:w="5238" w:type="dxa"/>
          </w:tcPr>
          <w:p w14:paraId="179C027D"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31 - 90 days</w:t>
            </w:r>
          </w:p>
        </w:tc>
        <w:tc>
          <w:tcPr>
            <w:tcW w:w="2025" w:type="dxa"/>
            <w:vAlign w:val="center"/>
          </w:tcPr>
          <w:p w14:paraId="5718455C" w14:textId="6EFF5E4C"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387960">
              <w:rPr>
                <w:rFonts w:cs="Arial"/>
                <w:spacing w:val="-2"/>
                <w:lang w:val="en-GB"/>
              </w:rPr>
              <w:t xml:space="preserve">295,360 </w:t>
            </w:r>
          </w:p>
        </w:tc>
        <w:tc>
          <w:tcPr>
            <w:tcW w:w="2025" w:type="dxa"/>
          </w:tcPr>
          <w:p w14:paraId="5929ACFE" w14:textId="2B9B3190" w:rsidR="00403589" w:rsidRPr="00E55798"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E55798">
              <w:rPr>
                <w:rFonts w:cs="Arial"/>
                <w:spacing w:val="-2"/>
                <w:lang w:val="en-GB"/>
              </w:rPr>
              <w:t xml:space="preserve">135,264 </w:t>
            </w:r>
          </w:p>
        </w:tc>
      </w:tr>
      <w:tr w:rsidR="00403589" w:rsidRPr="00387960" w14:paraId="2323B11C" w14:textId="77777777" w:rsidTr="00E55798">
        <w:trPr>
          <w:trHeight w:val="225"/>
        </w:trPr>
        <w:tc>
          <w:tcPr>
            <w:tcW w:w="5238" w:type="dxa"/>
          </w:tcPr>
          <w:p w14:paraId="25F76D16"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91 days and over</w:t>
            </w:r>
          </w:p>
        </w:tc>
        <w:tc>
          <w:tcPr>
            <w:tcW w:w="2025" w:type="dxa"/>
            <w:vAlign w:val="center"/>
          </w:tcPr>
          <w:p w14:paraId="2020B53E" w14:textId="55D17D5F"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387960">
              <w:rPr>
                <w:rFonts w:cs="Arial"/>
                <w:spacing w:val="-2"/>
                <w:lang w:val="en-GB"/>
              </w:rPr>
              <w:t xml:space="preserve">213,983 </w:t>
            </w:r>
          </w:p>
        </w:tc>
        <w:tc>
          <w:tcPr>
            <w:tcW w:w="2025" w:type="dxa"/>
          </w:tcPr>
          <w:p w14:paraId="21D5D39B" w14:textId="7087C901" w:rsidR="00403589" w:rsidRPr="00E55798"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E55798">
              <w:rPr>
                <w:rFonts w:cs="Arial"/>
                <w:spacing w:val="-2"/>
                <w:lang w:val="en-GB"/>
              </w:rPr>
              <w:t xml:space="preserve">1,735,961 </w:t>
            </w:r>
          </w:p>
        </w:tc>
      </w:tr>
      <w:tr w:rsidR="00403589" w:rsidRPr="00387960" w14:paraId="405BA76D" w14:textId="77777777" w:rsidTr="00E55798">
        <w:trPr>
          <w:trHeight w:val="225"/>
        </w:trPr>
        <w:tc>
          <w:tcPr>
            <w:tcW w:w="5238" w:type="dxa"/>
          </w:tcPr>
          <w:p w14:paraId="2B4E43CF"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eastAsia="Cordia New" w:cs="Arial"/>
                <w:lang w:eastAsia="zh-CN"/>
              </w:rPr>
            </w:pPr>
            <w:r w:rsidRPr="00387960">
              <w:rPr>
                <w:rFonts w:cs="Arial"/>
                <w:lang w:val="x-none" w:eastAsia="x-none"/>
              </w:rPr>
              <w:t>Total</w:t>
            </w:r>
          </w:p>
        </w:tc>
        <w:tc>
          <w:tcPr>
            <w:tcW w:w="2025" w:type="dxa"/>
            <w:vAlign w:val="center"/>
          </w:tcPr>
          <w:p w14:paraId="748C1E5C" w14:textId="60C397C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387960">
              <w:rPr>
                <w:rFonts w:cs="Arial"/>
                <w:spacing w:val="-2"/>
                <w:lang w:val="en-GB"/>
              </w:rPr>
              <w:t xml:space="preserve">1,934,284 </w:t>
            </w:r>
          </w:p>
        </w:tc>
        <w:tc>
          <w:tcPr>
            <w:tcW w:w="2025" w:type="dxa"/>
          </w:tcPr>
          <w:p w14:paraId="3E75982C" w14:textId="703691F6" w:rsidR="00403589" w:rsidRPr="00E55798"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E55798">
              <w:rPr>
                <w:rFonts w:cs="Arial"/>
                <w:spacing w:val="-2"/>
                <w:lang w:val="en-GB"/>
              </w:rPr>
              <w:t xml:space="preserve">3,199,191 </w:t>
            </w:r>
          </w:p>
        </w:tc>
      </w:tr>
      <w:tr w:rsidR="00403589" w:rsidRPr="00387960" w14:paraId="2442ED27" w14:textId="77777777" w:rsidTr="00E55798">
        <w:trPr>
          <w:trHeight w:val="225"/>
        </w:trPr>
        <w:tc>
          <w:tcPr>
            <w:tcW w:w="5238" w:type="dxa"/>
          </w:tcPr>
          <w:p w14:paraId="1732D977"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vAlign w:val="center"/>
          </w:tcPr>
          <w:p w14:paraId="14CD6E0B" w14:textId="4AA28735" w:rsidR="00403589" w:rsidRPr="00387960"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387960">
              <w:rPr>
                <w:rFonts w:cs="Arial"/>
                <w:spacing w:val="-2"/>
                <w:lang w:val="en-GB"/>
              </w:rPr>
              <w:t xml:space="preserve"> (739,102)</w:t>
            </w:r>
          </w:p>
        </w:tc>
        <w:tc>
          <w:tcPr>
            <w:tcW w:w="2025" w:type="dxa"/>
          </w:tcPr>
          <w:p w14:paraId="28035E3C" w14:textId="713E6AE5" w:rsidR="00403589" w:rsidRPr="00E55798" w:rsidRDefault="00403589"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E55798">
              <w:rPr>
                <w:rFonts w:cs="Arial"/>
                <w:spacing w:val="-2"/>
                <w:lang w:val="en-GB"/>
              </w:rPr>
              <w:t xml:space="preserve"> (2,342,559)</w:t>
            </w:r>
          </w:p>
        </w:tc>
      </w:tr>
      <w:tr w:rsidR="00403589" w:rsidRPr="00387960" w14:paraId="4AB8E098" w14:textId="77777777" w:rsidTr="00E55798">
        <w:trPr>
          <w:trHeight w:val="225"/>
        </w:trPr>
        <w:tc>
          <w:tcPr>
            <w:tcW w:w="5238" w:type="dxa"/>
          </w:tcPr>
          <w:p w14:paraId="3690C457" w14:textId="77777777" w:rsidR="00403589" w:rsidRPr="00387960" w:rsidRDefault="0040358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lang w:eastAsia="x-none"/>
              </w:rPr>
            </w:pPr>
            <w:r w:rsidRPr="00387960">
              <w:rPr>
                <w:rFonts w:cs="Arial"/>
                <w:lang w:val="x-none" w:eastAsia="x-none"/>
              </w:rPr>
              <w:t>Total</w:t>
            </w:r>
          </w:p>
        </w:tc>
        <w:tc>
          <w:tcPr>
            <w:tcW w:w="2025" w:type="dxa"/>
            <w:vAlign w:val="center"/>
          </w:tcPr>
          <w:p w14:paraId="6AC908E8" w14:textId="5829D4E5" w:rsidR="00403589" w:rsidRPr="00387960" w:rsidRDefault="00403589"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387960">
              <w:rPr>
                <w:rFonts w:cs="Arial"/>
                <w:spacing w:val="-2"/>
                <w:lang w:val="en-GB"/>
              </w:rPr>
              <w:t xml:space="preserve">1,195,182 </w:t>
            </w:r>
          </w:p>
        </w:tc>
        <w:tc>
          <w:tcPr>
            <w:tcW w:w="2025" w:type="dxa"/>
          </w:tcPr>
          <w:p w14:paraId="3D679B2D" w14:textId="15959B71" w:rsidR="00403589" w:rsidRPr="00E55798" w:rsidRDefault="00403589" w:rsidP="00407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E55798">
              <w:rPr>
                <w:rFonts w:cs="Arial"/>
                <w:spacing w:val="-2"/>
                <w:lang w:val="en-GB"/>
              </w:rPr>
              <w:t xml:space="preserve">856,632 </w:t>
            </w:r>
          </w:p>
        </w:tc>
      </w:tr>
    </w:tbl>
    <w:p w14:paraId="318CF97E" w14:textId="77777777" w:rsidR="00AB0FB0" w:rsidRPr="00387960"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b/>
          <w:bCs/>
          <w:sz w:val="24"/>
          <w:szCs w:val="24"/>
        </w:rPr>
      </w:pPr>
      <w:r w:rsidRPr="00387960">
        <w:rPr>
          <w:rFonts w:cs="Arial"/>
          <w:b/>
          <w:bCs/>
          <w:sz w:val="22"/>
          <w:szCs w:val="22"/>
          <w:lang w:val="en-US"/>
        </w:rPr>
        <w:t>4</w:t>
      </w:r>
      <w:r w:rsidR="001C3259" w:rsidRPr="00387960">
        <w:rPr>
          <w:rFonts w:cs="Arial"/>
          <w:b/>
          <w:bCs/>
          <w:sz w:val="22"/>
          <w:szCs w:val="22"/>
          <w:lang w:val="en-US"/>
        </w:rPr>
        <w:t>.3</w:t>
      </w:r>
      <w:r w:rsidR="001C3259" w:rsidRPr="00387960">
        <w:rPr>
          <w:rFonts w:cs="Arial"/>
          <w:b/>
          <w:bCs/>
          <w:sz w:val="22"/>
          <w:szCs w:val="22"/>
          <w:lang w:val="en-US"/>
        </w:rPr>
        <w:tab/>
      </w:r>
      <w:r w:rsidR="00BC2021" w:rsidRPr="00387960">
        <w:rPr>
          <w:rFonts w:cs="Arial"/>
          <w:b/>
          <w:bCs/>
          <w:sz w:val="22"/>
          <w:szCs w:val="22"/>
        </w:rPr>
        <w:t>Allowance for e</w:t>
      </w:r>
      <w:r w:rsidR="00AB0FB0" w:rsidRPr="00387960">
        <w:rPr>
          <w:rFonts w:cs="Arial"/>
          <w:b/>
          <w:bCs/>
          <w:sz w:val="22"/>
          <w:szCs w:val="22"/>
        </w:rPr>
        <w:t>xpected credit loss</w:t>
      </w:r>
    </w:p>
    <w:p w14:paraId="084C1B30" w14:textId="77777777" w:rsidR="00AB0FB0" w:rsidRPr="00387960" w:rsidRDefault="00A157AA" w:rsidP="00663E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93741F" w:rsidRPr="00387960">
        <w:rPr>
          <w:rFonts w:cs="Arial"/>
          <w:sz w:val="22"/>
          <w:szCs w:val="22"/>
        </w:rPr>
        <w:t>nine-month periods ended 30 September 2022</w:t>
      </w:r>
      <w:r w:rsidR="00B67F92" w:rsidRPr="00387960">
        <w:rPr>
          <w:rFonts w:cs="Arial"/>
          <w:sz w:val="22"/>
          <w:szCs w:val="22"/>
          <w:lang w:val="en-US"/>
        </w:rPr>
        <w:t xml:space="preserve"> </w:t>
      </w:r>
      <w:r w:rsidR="0036305D" w:rsidRPr="00387960">
        <w:rPr>
          <w:rFonts w:cs="Arial"/>
          <w:sz w:val="22"/>
          <w:szCs w:val="22"/>
          <w:lang w:val="en-US"/>
        </w:rPr>
        <w:t xml:space="preserve">and 2021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tcPr>
          <w:p w14:paraId="43CA3CAD" w14:textId="5122941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F25AB67" w14:textId="77777777" w:rsidR="00F7612F" w:rsidRPr="00387960" w:rsidRDefault="00F7612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6A1FD95E" w14:textId="77777777" w:rsidR="00F7612F" w:rsidRPr="00387960"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30 September 2022</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663E93">
            <w:pPr>
              <w:tabs>
                <w:tab w:val="left" w:pos="720"/>
              </w:tabs>
              <w:spacing w:line="32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780321" w:rsidRPr="00387960" w14:paraId="745A3C21" w14:textId="77777777" w:rsidTr="00E55798">
        <w:trPr>
          <w:trHeight w:val="198"/>
        </w:trPr>
        <w:tc>
          <w:tcPr>
            <w:tcW w:w="1487" w:type="pct"/>
            <w:shd w:val="clear" w:color="auto" w:fill="auto"/>
          </w:tcPr>
          <w:p w14:paraId="3876C317"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3F272CEF" w14:textId="484D9EA3"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3,917,623</w:t>
            </w:r>
          </w:p>
        </w:tc>
        <w:tc>
          <w:tcPr>
            <w:tcW w:w="703" w:type="pct"/>
            <w:shd w:val="clear" w:color="auto" w:fill="auto"/>
            <w:vAlign w:val="bottom"/>
          </w:tcPr>
          <w:p w14:paraId="5CF3B606" w14:textId="766CD03A"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2,365,051</w:t>
            </w:r>
          </w:p>
        </w:tc>
        <w:tc>
          <w:tcPr>
            <w:tcW w:w="703" w:type="pct"/>
            <w:shd w:val="clear" w:color="auto" w:fill="auto"/>
            <w:vAlign w:val="bottom"/>
          </w:tcPr>
          <w:p w14:paraId="0C9ADEEC" w14:textId="29E7DB7E"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1,066,053</w:t>
            </w:r>
          </w:p>
        </w:tc>
        <w:tc>
          <w:tcPr>
            <w:tcW w:w="703" w:type="pct"/>
            <w:vAlign w:val="bottom"/>
          </w:tcPr>
          <w:p w14:paraId="2C66B5F0" w14:textId="22D6E9D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2,342,559</w:t>
            </w:r>
          </w:p>
        </w:tc>
        <w:tc>
          <w:tcPr>
            <w:tcW w:w="701" w:type="pct"/>
            <w:shd w:val="clear" w:color="auto" w:fill="auto"/>
            <w:vAlign w:val="bottom"/>
          </w:tcPr>
          <w:p w14:paraId="7B5E867C" w14:textId="044BB0F2"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9,691,286</w:t>
            </w:r>
          </w:p>
        </w:tc>
      </w:tr>
      <w:tr w:rsidR="00CA0E3F" w:rsidRPr="00387960" w14:paraId="0DAD88F2" w14:textId="77777777" w:rsidTr="00E55798">
        <w:tc>
          <w:tcPr>
            <w:tcW w:w="1487" w:type="pct"/>
            <w:shd w:val="clear" w:color="auto" w:fill="auto"/>
          </w:tcPr>
          <w:p w14:paraId="44C1AC35" w14:textId="777777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54F84E96" w14:textId="196F24FC"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308,010</w:t>
            </w:r>
          </w:p>
        </w:tc>
        <w:tc>
          <w:tcPr>
            <w:tcW w:w="703" w:type="pct"/>
            <w:shd w:val="clear" w:color="auto" w:fill="auto"/>
            <w:vAlign w:val="bottom"/>
          </w:tcPr>
          <w:p w14:paraId="54EBA875" w14:textId="57EA9F41"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(383,230)</w:t>
            </w:r>
          </w:p>
        </w:tc>
        <w:tc>
          <w:tcPr>
            <w:tcW w:w="703" w:type="pct"/>
            <w:shd w:val="clear" w:color="auto" w:fill="auto"/>
            <w:vAlign w:val="bottom"/>
          </w:tcPr>
          <w:p w14:paraId="6FAA73C8" w14:textId="71C20032"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75,220</w:t>
            </w:r>
          </w:p>
        </w:tc>
        <w:tc>
          <w:tcPr>
            <w:tcW w:w="703" w:type="pct"/>
            <w:vAlign w:val="bottom"/>
          </w:tcPr>
          <w:p w14:paraId="7928B358" w14:textId="312C30D9"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c>
          <w:tcPr>
            <w:tcW w:w="701" w:type="pct"/>
            <w:shd w:val="clear" w:color="auto" w:fill="auto"/>
            <w:vAlign w:val="bottom"/>
          </w:tcPr>
          <w:p w14:paraId="29752231" w14:textId="075AB101"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r>
      <w:tr w:rsidR="00CA0E3F" w:rsidRPr="00387960" w14:paraId="10C7B8D8" w14:textId="77777777" w:rsidTr="00E55798">
        <w:tc>
          <w:tcPr>
            <w:tcW w:w="1487" w:type="pct"/>
            <w:shd w:val="clear" w:color="auto" w:fill="auto"/>
          </w:tcPr>
          <w:p w14:paraId="556B68E8" w14:textId="777777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14A46094" w14:textId="22CD39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(414,834)</w:t>
            </w:r>
          </w:p>
        </w:tc>
        <w:tc>
          <w:tcPr>
            <w:tcW w:w="703" w:type="pct"/>
            <w:shd w:val="clear" w:color="auto" w:fill="auto"/>
            <w:vAlign w:val="bottom"/>
          </w:tcPr>
          <w:p w14:paraId="0119CE82" w14:textId="36225E3A"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1,141,206</w:t>
            </w:r>
          </w:p>
        </w:tc>
        <w:tc>
          <w:tcPr>
            <w:tcW w:w="703" w:type="pct"/>
            <w:shd w:val="clear" w:color="auto" w:fill="auto"/>
            <w:vAlign w:val="bottom"/>
          </w:tcPr>
          <w:p w14:paraId="5614024E" w14:textId="5F85A24C"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3,420,522</w:t>
            </w:r>
          </w:p>
        </w:tc>
        <w:tc>
          <w:tcPr>
            <w:tcW w:w="703" w:type="pct"/>
            <w:vAlign w:val="bottom"/>
          </w:tcPr>
          <w:p w14:paraId="58A94333" w14:textId="24B02589"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139,859</w:t>
            </w:r>
          </w:p>
        </w:tc>
        <w:tc>
          <w:tcPr>
            <w:tcW w:w="701" w:type="pct"/>
            <w:shd w:val="clear" w:color="auto" w:fill="auto"/>
            <w:vAlign w:val="bottom"/>
          </w:tcPr>
          <w:p w14:paraId="7083F12A" w14:textId="02EC1B4B"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4,286,753</w:t>
            </w:r>
          </w:p>
        </w:tc>
      </w:tr>
      <w:tr w:rsidR="00CA0E3F" w:rsidRPr="00387960" w14:paraId="465F0BB1" w14:textId="77777777" w:rsidTr="00E55798">
        <w:tc>
          <w:tcPr>
            <w:tcW w:w="1487" w:type="pct"/>
            <w:shd w:val="clear" w:color="auto" w:fill="auto"/>
          </w:tcPr>
          <w:p w14:paraId="590AEF30" w14:textId="777777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1386F189" w14:textId="25BB7638"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441,421</w:t>
            </w:r>
          </w:p>
        </w:tc>
        <w:tc>
          <w:tcPr>
            <w:tcW w:w="703" w:type="pct"/>
            <w:shd w:val="clear" w:color="auto" w:fill="auto"/>
            <w:vAlign w:val="bottom"/>
          </w:tcPr>
          <w:p w14:paraId="3AECDA3B" w14:textId="0A16BF74"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c>
          <w:tcPr>
            <w:tcW w:w="703" w:type="pct"/>
            <w:shd w:val="clear" w:color="auto" w:fill="auto"/>
            <w:vAlign w:val="bottom"/>
          </w:tcPr>
          <w:p w14:paraId="2B7CCB86" w14:textId="4569E22D"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c>
          <w:tcPr>
            <w:tcW w:w="703" w:type="pct"/>
            <w:vAlign w:val="bottom"/>
          </w:tcPr>
          <w:p w14:paraId="6D988F18" w14:textId="0E25C2BC"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11,853</w:t>
            </w:r>
          </w:p>
        </w:tc>
        <w:tc>
          <w:tcPr>
            <w:tcW w:w="701" w:type="pct"/>
            <w:shd w:val="clear" w:color="auto" w:fill="auto"/>
            <w:vAlign w:val="bottom"/>
          </w:tcPr>
          <w:p w14:paraId="10B68D7F" w14:textId="59AC634A"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453,274</w:t>
            </w:r>
          </w:p>
        </w:tc>
      </w:tr>
      <w:tr w:rsidR="00CA0E3F" w:rsidRPr="00387960" w14:paraId="2F92BDAD" w14:textId="77777777" w:rsidTr="00E55798">
        <w:tc>
          <w:tcPr>
            <w:tcW w:w="1487" w:type="pct"/>
            <w:shd w:val="clear" w:color="auto" w:fill="auto"/>
          </w:tcPr>
          <w:p w14:paraId="475054E0" w14:textId="777777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Financial assets derecognised</w:t>
            </w:r>
          </w:p>
        </w:tc>
        <w:tc>
          <w:tcPr>
            <w:tcW w:w="703" w:type="pct"/>
            <w:shd w:val="clear" w:color="auto" w:fill="auto"/>
            <w:vAlign w:val="bottom"/>
          </w:tcPr>
          <w:p w14:paraId="6FD4EB77" w14:textId="5EE9A09C"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(191,005)</w:t>
            </w:r>
          </w:p>
        </w:tc>
        <w:tc>
          <w:tcPr>
            <w:tcW w:w="703" w:type="pct"/>
            <w:shd w:val="clear" w:color="auto" w:fill="auto"/>
            <w:vAlign w:val="bottom"/>
          </w:tcPr>
          <w:p w14:paraId="565A291E" w14:textId="43C36EF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(500,916)</w:t>
            </w:r>
          </w:p>
        </w:tc>
        <w:tc>
          <w:tcPr>
            <w:tcW w:w="703" w:type="pct"/>
            <w:shd w:val="clear" w:color="auto" w:fill="auto"/>
            <w:vAlign w:val="bottom"/>
          </w:tcPr>
          <w:p w14:paraId="5BE84B86" w14:textId="73DD40E1"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(662,903)</w:t>
            </w:r>
          </w:p>
        </w:tc>
        <w:tc>
          <w:tcPr>
            <w:tcW w:w="703" w:type="pct"/>
            <w:vAlign w:val="bottom"/>
          </w:tcPr>
          <w:p w14:paraId="79A63588" w14:textId="0A0EDF85"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(22,359)</w:t>
            </w:r>
          </w:p>
        </w:tc>
        <w:tc>
          <w:tcPr>
            <w:tcW w:w="701" w:type="pct"/>
            <w:shd w:val="clear" w:color="auto" w:fill="auto"/>
            <w:vAlign w:val="bottom"/>
          </w:tcPr>
          <w:p w14:paraId="7860AB26" w14:textId="77A19474"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(1,377,183)</w:t>
            </w:r>
          </w:p>
        </w:tc>
      </w:tr>
      <w:tr w:rsidR="00CA0E3F" w:rsidRPr="00387960" w14:paraId="295624A9" w14:textId="77777777" w:rsidTr="00E55798">
        <w:tc>
          <w:tcPr>
            <w:tcW w:w="1487" w:type="pct"/>
            <w:shd w:val="clear" w:color="auto" w:fill="auto"/>
          </w:tcPr>
          <w:p w14:paraId="2B836CD7" w14:textId="777777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6BF34985" w14:textId="23B31B36" w:rsidR="00CA0E3F" w:rsidRPr="00387960" w:rsidRDefault="00CA0E3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w:t>
            </w:r>
          </w:p>
        </w:tc>
        <w:tc>
          <w:tcPr>
            <w:tcW w:w="703" w:type="pct"/>
            <w:shd w:val="clear" w:color="auto" w:fill="auto"/>
            <w:vAlign w:val="bottom"/>
          </w:tcPr>
          <w:p w14:paraId="6F587637" w14:textId="2927AA6E" w:rsidR="00CA0E3F" w:rsidRPr="00387960" w:rsidRDefault="00CA0E3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w:t>
            </w:r>
          </w:p>
        </w:tc>
        <w:tc>
          <w:tcPr>
            <w:tcW w:w="703" w:type="pct"/>
            <w:shd w:val="clear" w:color="auto" w:fill="auto"/>
            <w:vAlign w:val="bottom"/>
          </w:tcPr>
          <w:p w14:paraId="2FBC0269" w14:textId="36821EFD" w:rsidR="00CA0E3F" w:rsidRPr="00387960" w:rsidRDefault="00CA0E3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rPr>
                <w:rFonts w:cs="Arial"/>
              </w:rPr>
              <w:t>(2,723,194)</w:t>
            </w:r>
          </w:p>
        </w:tc>
        <w:tc>
          <w:tcPr>
            <w:tcW w:w="703" w:type="pct"/>
            <w:vAlign w:val="bottom"/>
          </w:tcPr>
          <w:p w14:paraId="5AB5354F" w14:textId="38EB9F69" w:rsidR="00CA0E3F" w:rsidRPr="00387960" w:rsidRDefault="00CA0E3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rPr>
                <w:rFonts w:cs="Arial"/>
              </w:rPr>
              <w:t xml:space="preserve"> (1,732,810)</w:t>
            </w:r>
          </w:p>
        </w:tc>
        <w:tc>
          <w:tcPr>
            <w:tcW w:w="701" w:type="pct"/>
            <w:shd w:val="clear" w:color="auto" w:fill="auto"/>
            <w:vAlign w:val="bottom"/>
          </w:tcPr>
          <w:p w14:paraId="74CAF641" w14:textId="424F4E45" w:rsidR="00CA0E3F" w:rsidRPr="00387960" w:rsidRDefault="00CA0E3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rPr>
                <w:rFonts w:cs="Arial"/>
              </w:rPr>
              <w:t xml:space="preserve"> (4,456,004)</w:t>
            </w:r>
          </w:p>
        </w:tc>
      </w:tr>
      <w:tr w:rsidR="00CA0E3F" w:rsidRPr="00387960" w14:paraId="466469A2" w14:textId="77777777" w:rsidTr="00E55798">
        <w:tc>
          <w:tcPr>
            <w:tcW w:w="1487" w:type="pct"/>
            <w:shd w:val="clear" w:color="auto" w:fill="auto"/>
          </w:tcPr>
          <w:p w14:paraId="68C92369" w14:textId="77777777" w:rsidR="00CA0E3F" w:rsidRPr="00387960" w:rsidRDefault="00CA0E3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bottom"/>
          </w:tcPr>
          <w:p w14:paraId="07605FF2" w14:textId="777A7FB6" w:rsidR="00CA0E3F" w:rsidRPr="00387960" w:rsidRDefault="00CA0E3F"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4,061,215</w:t>
            </w:r>
          </w:p>
        </w:tc>
        <w:tc>
          <w:tcPr>
            <w:tcW w:w="703" w:type="pct"/>
            <w:shd w:val="clear" w:color="auto" w:fill="auto"/>
            <w:vAlign w:val="bottom"/>
          </w:tcPr>
          <w:p w14:paraId="174D7081" w14:textId="3182505F" w:rsidR="00CA0E3F" w:rsidRPr="00387960" w:rsidRDefault="00CA0E3F"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2,622,111</w:t>
            </w:r>
          </w:p>
        </w:tc>
        <w:tc>
          <w:tcPr>
            <w:tcW w:w="703" w:type="pct"/>
            <w:shd w:val="clear" w:color="auto" w:fill="auto"/>
            <w:vAlign w:val="bottom"/>
          </w:tcPr>
          <w:p w14:paraId="10E1B113" w14:textId="3E0F6E74" w:rsidR="00CA0E3F" w:rsidRPr="00387960" w:rsidRDefault="00CA0E3F"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1,175,698</w:t>
            </w:r>
          </w:p>
        </w:tc>
        <w:tc>
          <w:tcPr>
            <w:tcW w:w="703" w:type="pct"/>
            <w:vAlign w:val="bottom"/>
          </w:tcPr>
          <w:p w14:paraId="3D52DFD3" w14:textId="6F520BAC" w:rsidR="00CA0E3F" w:rsidRPr="00387960" w:rsidRDefault="00CA0E3F"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739,102</w:t>
            </w:r>
          </w:p>
        </w:tc>
        <w:tc>
          <w:tcPr>
            <w:tcW w:w="701" w:type="pct"/>
            <w:shd w:val="clear" w:color="auto" w:fill="auto"/>
            <w:vAlign w:val="bottom"/>
          </w:tcPr>
          <w:p w14:paraId="2F6164CA" w14:textId="3996CA68" w:rsidR="00CA0E3F" w:rsidRPr="00387960" w:rsidRDefault="00CA0E3F"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8,598,126</w:t>
            </w:r>
          </w:p>
        </w:tc>
      </w:tr>
    </w:tbl>
    <w:p w14:paraId="153533EF" w14:textId="77777777" w:rsidR="003C3FB6" w:rsidRPr="00663E93"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677D850A" w14:textId="77777777" w:rsidTr="005217CD">
        <w:trPr>
          <w:trHeight w:val="47"/>
        </w:trPr>
        <w:tc>
          <w:tcPr>
            <w:tcW w:w="1487" w:type="pct"/>
            <w:shd w:val="clear" w:color="auto" w:fill="auto"/>
          </w:tcPr>
          <w:p w14:paraId="2DFAE9C3" w14:textId="47296748" w:rsidR="005217CD" w:rsidRPr="00387960" w:rsidRDefault="00793D3E"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br w:type="page"/>
            </w:r>
          </w:p>
        </w:tc>
        <w:tc>
          <w:tcPr>
            <w:tcW w:w="3513" w:type="pct"/>
            <w:gridSpan w:val="5"/>
          </w:tcPr>
          <w:p w14:paraId="639508BF" w14:textId="024D845E"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36305D" w:rsidRPr="00387960" w14:paraId="52E132A8" w14:textId="77777777" w:rsidTr="00B63CDE">
        <w:trPr>
          <w:trHeight w:val="47"/>
        </w:trPr>
        <w:tc>
          <w:tcPr>
            <w:tcW w:w="1487" w:type="pct"/>
            <w:shd w:val="clear" w:color="auto" w:fill="auto"/>
          </w:tcPr>
          <w:p w14:paraId="5565C1EC" w14:textId="77777777" w:rsidR="0036305D" w:rsidRPr="00387960" w:rsidRDefault="0036305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BCD6D27"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36305D" w:rsidRPr="00387960" w14:paraId="31F170BE" w14:textId="77777777" w:rsidTr="00B63CDE">
        <w:trPr>
          <w:trHeight w:val="47"/>
        </w:trPr>
        <w:tc>
          <w:tcPr>
            <w:tcW w:w="1487" w:type="pct"/>
            <w:shd w:val="clear" w:color="auto" w:fill="auto"/>
          </w:tcPr>
          <w:p w14:paraId="2461276E" w14:textId="77777777" w:rsidR="0036305D" w:rsidRPr="00387960" w:rsidRDefault="0036305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E327CFB" w14:textId="77777777" w:rsidR="0036305D" w:rsidRPr="00387960"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30 September 2021</w:t>
            </w:r>
          </w:p>
        </w:tc>
      </w:tr>
      <w:tr w:rsidR="0036305D" w:rsidRPr="00387960" w14:paraId="683DF5A9" w14:textId="77777777" w:rsidTr="008F43E1">
        <w:trPr>
          <w:trHeight w:val="378"/>
        </w:trPr>
        <w:tc>
          <w:tcPr>
            <w:tcW w:w="1487" w:type="pct"/>
            <w:shd w:val="clear" w:color="auto" w:fill="auto"/>
          </w:tcPr>
          <w:p w14:paraId="167EEE69" w14:textId="77777777" w:rsidR="0036305D" w:rsidRPr="00387960" w:rsidRDefault="0036305D" w:rsidP="00663E93">
            <w:pPr>
              <w:tabs>
                <w:tab w:val="left" w:pos="720"/>
              </w:tabs>
              <w:spacing w:line="320" w:lineRule="exact"/>
              <w:ind w:left="510" w:hanging="417"/>
              <w:jc w:val="both"/>
              <w:rPr>
                <w:rFonts w:cs="Arial"/>
              </w:rPr>
            </w:pPr>
          </w:p>
        </w:tc>
        <w:tc>
          <w:tcPr>
            <w:tcW w:w="703" w:type="pct"/>
            <w:shd w:val="clear" w:color="auto" w:fill="auto"/>
            <w:vAlign w:val="bottom"/>
          </w:tcPr>
          <w:p w14:paraId="1E8CED44"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Pr="00387960">
              <w:rPr>
                <w:rFonts w:cs="Arial"/>
              </w:rPr>
              <w:t>Stage 1</w:t>
            </w:r>
            <w:r w:rsidRPr="00387960">
              <w:rPr>
                <w:rFonts w:cs="Arial"/>
                <w:cs/>
              </w:rPr>
              <w:t>)</w:t>
            </w:r>
          </w:p>
        </w:tc>
        <w:tc>
          <w:tcPr>
            <w:tcW w:w="703" w:type="pct"/>
            <w:shd w:val="clear" w:color="auto" w:fill="auto"/>
            <w:vAlign w:val="bottom"/>
          </w:tcPr>
          <w:p w14:paraId="1F77093F"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34AA6A90"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08C6E464"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Pr="00387960">
              <w:rPr>
                <w:rFonts w:cs="Arial"/>
              </w:rPr>
              <w:t xml:space="preserve">ifetime expected </w:t>
            </w:r>
            <w:r w:rsidR="00860888" w:rsidRPr="00387960">
              <w:rPr>
                <w:rFonts w:cs="Arial"/>
              </w:rPr>
              <w:t xml:space="preserve">               </w:t>
            </w:r>
            <w:r w:rsidRPr="00387960">
              <w:rPr>
                <w:rFonts w:cs="Arial"/>
              </w:rPr>
              <w:t>credit loss</w:t>
            </w:r>
          </w:p>
        </w:tc>
        <w:tc>
          <w:tcPr>
            <w:tcW w:w="701" w:type="pct"/>
            <w:shd w:val="clear" w:color="auto" w:fill="auto"/>
            <w:vAlign w:val="bottom"/>
          </w:tcPr>
          <w:p w14:paraId="51348E25"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780321" w:rsidRPr="00387960" w14:paraId="35F95915" w14:textId="77777777" w:rsidTr="00E55798">
        <w:trPr>
          <w:trHeight w:val="80"/>
        </w:trPr>
        <w:tc>
          <w:tcPr>
            <w:tcW w:w="1487" w:type="pct"/>
            <w:shd w:val="clear" w:color="auto" w:fill="auto"/>
          </w:tcPr>
          <w:p w14:paraId="2C063487"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0519FA9C" w14:textId="7F7DC62F"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3,864,666</w:t>
            </w:r>
          </w:p>
        </w:tc>
        <w:tc>
          <w:tcPr>
            <w:tcW w:w="703" w:type="pct"/>
            <w:shd w:val="clear" w:color="auto" w:fill="auto"/>
            <w:vAlign w:val="bottom"/>
          </w:tcPr>
          <w:p w14:paraId="50AFE4CC" w14:textId="1A8B238F"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2,444,544</w:t>
            </w:r>
          </w:p>
        </w:tc>
        <w:tc>
          <w:tcPr>
            <w:tcW w:w="703" w:type="pct"/>
            <w:shd w:val="clear" w:color="auto" w:fill="auto"/>
            <w:vAlign w:val="bottom"/>
          </w:tcPr>
          <w:p w14:paraId="06E953CF" w14:textId="369DE6D4"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1,046,078</w:t>
            </w:r>
          </w:p>
        </w:tc>
        <w:tc>
          <w:tcPr>
            <w:tcW w:w="703" w:type="pct"/>
            <w:vAlign w:val="bottom"/>
          </w:tcPr>
          <w:p w14:paraId="4040DCAE" w14:textId="26CFD40E"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2,604,610</w:t>
            </w:r>
          </w:p>
        </w:tc>
        <w:tc>
          <w:tcPr>
            <w:tcW w:w="701" w:type="pct"/>
            <w:shd w:val="clear" w:color="auto" w:fill="auto"/>
            <w:vAlign w:val="bottom"/>
          </w:tcPr>
          <w:p w14:paraId="135EC6B2" w14:textId="381CC33C"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9,959,898</w:t>
            </w:r>
          </w:p>
        </w:tc>
      </w:tr>
      <w:tr w:rsidR="00780321" w:rsidRPr="00387960" w14:paraId="5B715135" w14:textId="77777777" w:rsidTr="00E55798">
        <w:tc>
          <w:tcPr>
            <w:tcW w:w="1487" w:type="pct"/>
            <w:shd w:val="clear" w:color="auto" w:fill="auto"/>
          </w:tcPr>
          <w:p w14:paraId="39DB39DE"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2A47DF2E" w14:textId="74293BD0"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244,648 </w:t>
            </w:r>
          </w:p>
        </w:tc>
        <w:tc>
          <w:tcPr>
            <w:tcW w:w="703" w:type="pct"/>
            <w:shd w:val="clear" w:color="auto" w:fill="auto"/>
            <w:vAlign w:val="bottom"/>
          </w:tcPr>
          <w:p w14:paraId="22499FE9" w14:textId="5F86C633"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(413,346)</w:t>
            </w:r>
          </w:p>
        </w:tc>
        <w:tc>
          <w:tcPr>
            <w:tcW w:w="703" w:type="pct"/>
            <w:shd w:val="clear" w:color="auto" w:fill="auto"/>
            <w:vAlign w:val="bottom"/>
          </w:tcPr>
          <w:p w14:paraId="7D8869F5" w14:textId="76BF8AF0"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168,698 </w:t>
            </w:r>
          </w:p>
        </w:tc>
        <w:tc>
          <w:tcPr>
            <w:tcW w:w="703" w:type="pct"/>
            <w:vAlign w:val="bottom"/>
          </w:tcPr>
          <w:p w14:paraId="7555E4AC" w14:textId="5842CC33"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t>-</w:t>
            </w:r>
          </w:p>
        </w:tc>
        <w:tc>
          <w:tcPr>
            <w:tcW w:w="701" w:type="pct"/>
            <w:shd w:val="clear" w:color="auto" w:fill="auto"/>
            <w:vAlign w:val="bottom"/>
          </w:tcPr>
          <w:p w14:paraId="7B32804F" w14:textId="4F34A3F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t>-</w:t>
            </w:r>
          </w:p>
        </w:tc>
      </w:tr>
      <w:tr w:rsidR="00780321" w:rsidRPr="00387960" w14:paraId="7C47518E" w14:textId="77777777" w:rsidTr="00E55798">
        <w:tc>
          <w:tcPr>
            <w:tcW w:w="1487" w:type="pct"/>
            <w:shd w:val="clear" w:color="auto" w:fill="auto"/>
          </w:tcPr>
          <w:p w14:paraId="2545377F"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6B6EC36C" w14:textId="0BC4A1B5"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(388,913)</w:t>
            </w:r>
          </w:p>
        </w:tc>
        <w:tc>
          <w:tcPr>
            <w:tcW w:w="703" w:type="pct"/>
            <w:shd w:val="clear" w:color="auto" w:fill="auto"/>
            <w:vAlign w:val="bottom"/>
          </w:tcPr>
          <w:p w14:paraId="134C0098" w14:textId="31185F9A"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1,067,512 </w:t>
            </w:r>
          </w:p>
        </w:tc>
        <w:tc>
          <w:tcPr>
            <w:tcW w:w="703" w:type="pct"/>
            <w:shd w:val="clear" w:color="auto" w:fill="auto"/>
            <w:vAlign w:val="bottom"/>
          </w:tcPr>
          <w:p w14:paraId="65BF9285" w14:textId="7A19011E"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4,485,425 </w:t>
            </w:r>
          </w:p>
        </w:tc>
        <w:tc>
          <w:tcPr>
            <w:tcW w:w="703" w:type="pct"/>
            <w:vAlign w:val="bottom"/>
          </w:tcPr>
          <w:p w14:paraId="0164E737" w14:textId="1BD580EC"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(33,912)</w:t>
            </w:r>
          </w:p>
        </w:tc>
        <w:tc>
          <w:tcPr>
            <w:tcW w:w="701" w:type="pct"/>
            <w:shd w:val="clear" w:color="auto" w:fill="auto"/>
            <w:vAlign w:val="bottom"/>
          </w:tcPr>
          <w:p w14:paraId="1706D5DE" w14:textId="382A718B"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5,130,112 </w:t>
            </w:r>
          </w:p>
        </w:tc>
      </w:tr>
      <w:tr w:rsidR="00780321" w:rsidRPr="00387960" w14:paraId="5CA6BFDD" w14:textId="77777777" w:rsidTr="00E55798">
        <w:tc>
          <w:tcPr>
            <w:tcW w:w="1487" w:type="pct"/>
            <w:shd w:val="clear" w:color="auto" w:fill="auto"/>
          </w:tcPr>
          <w:p w14:paraId="5710AADC"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35779C4E" w14:textId="549D427C"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344,460</w:t>
            </w:r>
          </w:p>
        </w:tc>
        <w:tc>
          <w:tcPr>
            <w:tcW w:w="703" w:type="pct"/>
            <w:shd w:val="clear" w:color="auto" w:fill="auto"/>
            <w:vAlign w:val="bottom"/>
          </w:tcPr>
          <w:p w14:paraId="48B422C5" w14:textId="6734BD3B"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t>-</w:t>
            </w:r>
          </w:p>
        </w:tc>
        <w:tc>
          <w:tcPr>
            <w:tcW w:w="703" w:type="pct"/>
            <w:shd w:val="clear" w:color="auto" w:fill="auto"/>
            <w:vAlign w:val="bottom"/>
          </w:tcPr>
          <w:p w14:paraId="41A6AF84" w14:textId="268BD174"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t>-</w:t>
            </w:r>
          </w:p>
        </w:tc>
        <w:tc>
          <w:tcPr>
            <w:tcW w:w="703" w:type="pct"/>
            <w:vAlign w:val="bottom"/>
          </w:tcPr>
          <w:p w14:paraId="32A82D86" w14:textId="5DF8775F"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1,640 </w:t>
            </w:r>
          </w:p>
        </w:tc>
        <w:tc>
          <w:tcPr>
            <w:tcW w:w="701" w:type="pct"/>
            <w:shd w:val="clear" w:color="auto" w:fill="auto"/>
            <w:vAlign w:val="bottom"/>
          </w:tcPr>
          <w:p w14:paraId="78E74DF6" w14:textId="5EB9204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346,100 </w:t>
            </w:r>
          </w:p>
        </w:tc>
      </w:tr>
      <w:tr w:rsidR="00780321" w:rsidRPr="00387960" w14:paraId="434929AF" w14:textId="77777777" w:rsidTr="00E55798">
        <w:tc>
          <w:tcPr>
            <w:tcW w:w="1487" w:type="pct"/>
            <w:shd w:val="clear" w:color="auto" w:fill="auto"/>
          </w:tcPr>
          <w:p w14:paraId="041B77E7"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Financial assets derecognised</w:t>
            </w:r>
          </w:p>
        </w:tc>
        <w:tc>
          <w:tcPr>
            <w:tcW w:w="703" w:type="pct"/>
            <w:shd w:val="clear" w:color="auto" w:fill="auto"/>
            <w:vAlign w:val="bottom"/>
          </w:tcPr>
          <w:p w14:paraId="2CD37AA3" w14:textId="7CDE2DD2"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(297,336)</w:t>
            </w:r>
          </w:p>
        </w:tc>
        <w:tc>
          <w:tcPr>
            <w:tcW w:w="703" w:type="pct"/>
            <w:shd w:val="clear" w:color="auto" w:fill="auto"/>
            <w:vAlign w:val="bottom"/>
          </w:tcPr>
          <w:p w14:paraId="48148F03" w14:textId="0F185C7B"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 (717,115)</w:t>
            </w:r>
          </w:p>
        </w:tc>
        <w:tc>
          <w:tcPr>
            <w:tcW w:w="703" w:type="pct"/>
            <w:shd w:val="clear" w:color="auto" w:fill="auto"/>
            <w:vAlign w:val="bottom"/>
          </w:tcPr>
          <w:p w14:paraId="57BF5116" w14:textId="4504B85B"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(837,378)</w:t>
            </w:r>
          </w:p>
        </w:tc>
        <w:tc>
          <w:tcPr>
            <w:tcW w:w="703" w:type="pct"/>
            <w:vAlign w:val="bottom"/>
          </w:tcPr>
          <w:p w14:paraId="6196A184" w14:textId="543EEA32"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w:t>
            </w:r>
          </w:p>
        </w:tc>
        <w:tc>
          <w:tcPr>
            <w:tcW w:w="701" w:type="pct"/>
            <w:shd w:val="clear" w:color="auto" w:fill="auto"/>
            <w:vAlign w:val="bottom"/>
          </w:tcPr>
          <w:p w14:paraId="6ABF2DB3" w14:textId="7F183D8C"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(1,851,829)</w:t>
            </w:r>
          </w:p>
        </w:tc>
      </w:tr>
      <w:tr w:rsidR="00780321" w:rsidRPr="00387960" w14:paraId="0C020BDD" w14:textId="77777777" w:rsidTr="00E55798">
        <w:tc>
          <w:tcPr>
            <w:tcW w:w="1487" w:type="pct"/>
            <w:shd w:val="clear" w:color="auto" w:fill="auto"/>
          </w:tcPr>
          <w:p w14:paraId="68D0E980"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319AC5EB" w14:textId="0469EAE5" w:rsidR="00780321" w:rsidRPr="00387960" w:rsidRDefault="00780321"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w:t>
            </w:r>
          </w:p>
        </w:tc>
        <w:tc>
          <w:tcPr>
            <w:tcW w:w="703" w:type="pct"/>
            <w:shd w:val="clear" w:color="auto" w:fill="auto"/>
            <w:vAlign w:val="bottom"/>
          </w:tcPr>
          <w:p w14:paraId="19A789DC" w14:textId="3627CF80" w:rsidR="00780321" w:rsidRPr="00387960" w:rsidRDefault="00780321"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w:t>
            </w:r>
          </w:p>
        </w:tc>
        <w:tc>
          <w:tcPr>
            <w:tcW w:w="703" w:type="pct"/>
            <w:shd w:val="clear" w:color="auto" w:fill="auto"/>
            <w:vAlign w:val="bottom"/>
          </w:tcPr>
          <w:p w14:paraId="4B608D52" w14:textId="0DDC6E7E" w:rsidR="00780321" w:rsidRPr="00387960" w:rsidRDefault="00780321"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t>(3,690,055)</w:t>
            </w:r>
          </w:p>
        </w:tc>
        <w:tc>
          <w:tcPr>
            <w:tcW w:w="703" w:type="pct"/>
            <w:vAlign w:val="bottom"/>
          </w:tcPr>
          <w:p w14:paraId="521A58CE" w14:textId="5757A386" w:rsidR="00780321" w:rsidRPr="00387960" w:rsidRDefault="00780321"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t>(845,675)</w:t>
            </w:r>
          </w:p>
        </w:tc>
        <w:tc>
          <w:tcPr>
            <w:tcW w:w="701" w:type="pct"/>
            <w:shd w:val="clear" w:color="auto" w:fill="auto"/>
            <w:vAlign w:val="bottom"/>
          </w:tcPr>
          <w:p w14:paraId="57CDC4C1" w14:textId="5FFE2A6E" w:rsidR="00780321" w:rsidRPr="00387960" w:rsidRDefault="00780321"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t xml:space="preserve"> (4,535,730)</w:t>
            </w:r>
          </w:p>
        </w:tc>
      </w:tr>
      <w:tr w:rsidR="00780321" w:rsidRPr="00387960" w14:paraId="172AD240" w14:textId="77777777" w:rsidTr="00E55798">
        <w:tc>
          <w:tcPr>
            <w:tcW w:w="1487" w:type="pct"/>
            <w:shd w:val="clear" w:color="auto" w:fill="auto"/>
          </w:tcPr>
          <w:p w14:paraId="458DD867" w14:textId="77777777" w:rsidR="00780321" w:rsidRPr="00387960" w:rsidRDefault="00780321"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bottom"/>
          </w:tcPr>
          <w:p w14:paraId="6DB3CD51" w14:textId="142FC214" w:rsidR="00780321" w:rsidRPr="00387960" w:rsidRDefault="00780321"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3,767,525 </w:t>
            </w:r>
          </w:p>
        </w:tc>
        <w:tc>
          <w:tcPr>
            <w:tcW w:w="703" w:type="pct"/>
            <w:shd w:val="clear" w:color="auto" w:fill="auto"/>
            <w:vAlign w:val="bottom"/>
          </w:tcPr>
          <w:p w14:paraId="25D89DD4" w14:textId="1D1C510B" w:rsidR="00780321" w:rsidRPr="00387960" w:rsidRDefault="00780321"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2,381,595 </w:t>
            </w:r>
          </w:p>
        </w:tc>
        <w:tc>
          <w:tcPr>
            <w:tcW w:w="703" w:type="pct"/>
            <w:shd w:val="clear" w:color="auto" w:fill="auto"/>
            <w:vAlign w:val="bottom"/>
          </w:tcPr>
          <w:p w14:paraId="022B9C2C" w14:textId="45EC7B17" w:rsidR="00780321" w:rsidRPr="00387960" w:rsidRDefault="00780321"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1,172,768 </w:t>
            </w:r>
          </w:p>
        </w:tc>
        <w:tc>
          <w:tcPr>
            <w:tcW w:w="703" w:type="pct"/>
            <w:vAlign w:val="bottom"/>
          </w:tcPr>
          <w:p w14:paraId="5E12E267" w14:textId="1DA10064" w:rsidR="00780321" w:rsidRPr="00387960" w:rsidRDefault="00780321"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1,726,663 </w:t>
            </w:r>
          </w:p>
        </w:tc>
        <w:tc>
          <w:tcPr>
            <w:tcW w:w="701" w:type="pct"/>
            <w:shd w:val="clear" w:color="auto" w:fill="auto"/>
            <w:vAlign w:val="bottom"/>
          </w:tcPr>
          <w:p w14:paraId="15847FE3" w14:textId="32357125" w:rsidR="00780321" w:rsidRPr="00387960" w:rsidRDefault="00780321"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 xml:space="preserve">9,048,551 </w:t>
            </w:r>
          </w:p>
        </w:tc>
      </w:tr>
    </w:tbl>
    <w:p w14:paraId="60D0B039" w14:textId="77777777" w:rsidR="008562FA" w:rsidRPr="00387960" w:rsidRDefault="008562FA" w:rsidP="003C3FB6">
      <w:pPr>
        <w:spacing w:line="340" w:lineRule="exact"/>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8313AF" w:rsidRPr="00387960" w14:paraId="36266DA6" w14:textId="77777777" w:rsidTr="00CC34F5">
        <w:trPr>
          <w:trHeight w:val="47"/>
        </w:trPr>
        <w:tc>
          <w:tcPr>
            <w:tcW w:w="1487" w:type="pct"/>
            <w:shd w:val="clear" w:color="auto" w:fill="auto"/>
          </w:tcPr>
          <w:p w14:paraId="410565C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071E72CA" w14:textId="7193A57B"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313AF" w:rsidRPr="00387960" w14:paraId="086A272D" w14:textId="77777777" w:rsidTr="00CC34F5">
        <w:trPr>
          <w:trHeight w:val="47"/>
        </w:trPr>
        <w:tc>
          <w:tcPr>
            <w:tcW w:w="1487" w:type="pct"/>
            <w:shd w:val="clear" w:color="auto" w:fill="auto"/>
          </w:tcPr>
          <w:p w14:paraId="7B4950F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46B427DD" w14:textId="77777777" w:rsidR="008313AF" w:rsidRPr="00387960" w:rsidRDefault="008313A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6B750F" w:rsidRPr="00387960" w14:paraId="1129D641" w14:textId="77777777" w:rsidTr="00CC34F5">
        <w:trPr>
          <w:trHeight w:val="47"/>
        </w:trPr>
        <w:tc>
          <w:tcPr>
            <w:tcW w:w="1487" w:type="pct"/>
            <w:shd w:val="clear" w:color="auto" w:fill="auto"/>
          </w:tcPr>
          <w:p w14:paraId="6B6D8D50" w14:textId="77777777" w:rsidR="006B750F" w:rsidRPr="00387960" w:rsidRDefault="006B750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64D31718" w14:textId="77777777" w:rsidR="006B750F" w:rsidRPr="00387960" w:rsidRDefault="0093741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30 September 2022</w:t>
            </w:r>
          </w:p>
        </w:tc>
      </w:tr>
      <w:tr w:rsidR="009B2D7D" w:rsidRPr="00387960" w14:paraId="54A13CFF" w14:textId="77777777" w:rsidTr="00E7378C">
        <w:trPr>
          <w:trHeight w:val="378"/>
        </w:trPr>
        <w:tc>
          <w:tcPr>
            <w:tcW w:w="1487" w:type="pct"/>
            <w:shd w:val="clear" w:color="auto" w:fill="auto"/>
          </w:tcPr>
          <w:p w14:paraId="0D0D299F" w14:textId="77777777" w:rsidR="009B2D7D" w:rsidRPr="00387960" w:rsidRDefault="009B2D7D" w:rsidP="003C3FB6">
            <w:pPr>
              <w:tabs>
                <w:tab w:val="left" w:pos="720"/>
              </w:tabs>
              <w:spacing w:line="340" w:lineRule="exact"/>
              <w:ind w:left="504" w:hanging="418"/>
              <w:jc w:val="both"/>
              <w:rPr>
                <w:rFonts w:cs="Arial"/>
              </w:rPr>
            </w:pPr>
          </w:p>
        </w:tc>
        <w:tc>
          <w:tcPr>
            <w:tcW w:w="878" w:type="pct"/>
            <w:shd w:val="clear" w:color="auto" w:fill="auto"/>
            <w:vAlign w:val="bottom"/>
          </w:tcPr>
          <w:p w14:paraId="4D028078"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where there has not been</w:t>
            </w:r>
            <w:r w:rsidR="00860888" w:rsidRPr="00387960">
              <w:rPr>
                <w:rFonts w:cs="Arial"/>
              </w:rPr>
              <w:t xml:space="preserve">                        </w:t>
            </w:r>
            <w:r w:rsidRPr="00387960">
              <w:rPr>
                <w:rFonts w:cs="Arial"/>
              </w:rPr>
              <w:t xml:space="preserve"> a significant increase in credit risk</w:t>
            </w:r>
            <w:r w:rsidR="00640EE8" w:rsidRPr="00387960">
              <w:rPr>
                <w:rFonts w:cs="Arial"/>
              </w:rPr>
              <w:t xml:space="preserve">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4074EE9"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576B403F"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r w:rsidRPr="00387960">
              <w:rPr>
                <w:rFonts w:cs="Arial"/>
                <w:cs/>
              </w:rPr>
              <w:t>(</w:t>
            </w:r>
            <w:r w:rsidRPr="00387960">
              <w:rPr>
                <w:rFonts w:cs="Arial"/>
              </w:rPr>
              <w:t>Stage 3</w:t>
            </w:r>
            <w:r w:rsidRPr="00387960">
              <w:rPr>
                <w:rFonts w:cs="Arial"/>
                <w:cs/>
              </w:rPr>
              <w:t>)</w:t>
            </w:r>
          </w:p>
        </w:tc>
        <w:tc>
          <w:tcPr>
            <w:tcW w:w="877" w:type="pct"/>
            <w:shd w:val="clear" w:color="auto" w:fill="auto"/>
            <w:vAlign w:val="bottom"/>
          </w:tcPr>
          <w:p w14:paraId="488C979D"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1B2068" w:rsidRPr="00387960" w14:paraId="41D4E32E" w14:textId="77777777" w:rsidTr="00E55798">
        <w:trPr>
          <w:trHeight w:val="80"/>
        </w:trPr>
        <w:tc>
          <w:tcPr>
            <w:tcW w:w="1487" w:type="pct"/>
            <w:shd w:val="clear" w:color="auto" w:fill="auto"/>
          </w:tcPr>
          <w:p w14:paraId="48ADF01B"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shd w:val="clear" w:color="auto" w:fill="auto"/>
            <w:vAlign w:val="bottom"/>
          </w:tcPr>
          <w:p w14:paraId="53E1241C" w14:textId="54752EF8"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3,917,564</w:t>
            </w:r>
          </w:p>
        </w:tc>
        <w:tc>
          <w:tcPr>
            <w:tcW w:w="879" w:type="pct"/>
            <w:shd w:val="clear" w:color="auto" w:fill="auto"/>
            <w:vAlign w:val="bottom"/>
          </w:tcPr>
          <w:p w14:paraId="7F331A03" w14:textId="0DE48D14"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2,365,030</w:t>
            </w:r>
          </w:p>
        </w:tc>
        <w:tc>
          <w:tcPr>
            <w:tcW w:w="879" w:type="pct"/>
            <w:shd w:val="clear" w:color="auto" w:fill="auto"/>
            <w:vAlign w:val="bottom"/>
          </w:tcPr>
          <w:p w14:paraId="6679EF1B" w14:textId="1F1C03EF"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1,066,053</w:t>
            </w:r>
          </w:p>
        </w:tc>
        <w:tc>
          <w:tcPr>
            <w:tcW w:w="877" w:type="pct"/>
            <w:shd w:val="clear" w:color="auto" w:fill="auto"/>
            <w:vAlign w:val="bottom"/>
          </w:tcPr>
          <w:p w14:paraId="6ED6CF20" w14:textId="0B17C186"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7,348,647</w:t>
            </w:r>
          </w:p>
        </w:tc>
      </w:tr>
      <w:tr w:rsidR="00CA0E3F" w:rsidRPr="00387960" w14:paraId="24B3B7C5" w14:textId="77777777" w:rsidTr="00E55798">
        <w:tc>
          <w:tcPr>
            <w:tcW w:w="1487" w:type="pct"/>
            <w:shd w:val="clear" w:color="auto" w:fill="auto"/>
          </w:tcPr>
          <w:p w14:paraId="1F1C2C90" w14:textId="77777777" w:rsidR="00CA0E3F" w:rsidRPr="00387960" w:rsidRDefault="00CA0E3F" w:rsidP="00CA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shd w:val="clear" w:color="auto" w:fill="auto"/>
            <w:vAlign w:val="bottom"/>
          </w:tcPr>
          <w:p w14:paraId="16E6436B" w14:textId="42E5AD15"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308,030</w:t>
            </w:r>
          </w:p>
        </w:tc>
        <w:tc>
          <w:tcPr>
            <w:tcW w:w="879" w:type="pct"/>
            <w:shd w:val="clear" w:color="auto" w:fill="auto"/>
            <w:vAlign w:val="bottom"/>
          </w:tcPr>
          <w:p w14:paraId="1AB50EB4" w14:textId="002DE0F0"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(383,223)</w:t>
            </w:r>
          </w:p>
        </w:tc>
        <w:tc>
          <w:tcPr>
            <w:tcW w:w="879" w:type="pct"/>
            <w:shd w:val="clear" w:color="auto" w:fill="auto"/>
            <w:vAlign w:val="bottom"/>
          </w:tcPr>
          <w:p w14:paraId="2F01D706" w14:textId="7B1B16A6"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75,193</w:t>
            </w:r>
          </w:p>
        </w:tc>
        <w:tc>
          <w:tcPr>
            <w:tcW w:w="877" w:type="pct"/>
            <w:shd w:val="clear" w:color="auto" w:fill="auto"/>
            <w:vAlign w:val="bottom"/>
          </w:tcPr>
          <w:p w14:paraId="74A2CD87" w14:textId="5940D8BD"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rPr>
                <w:rFonts w:cs="Arial"/>
              </w:rPr>
              <w:t>-</w:t>
            </w:r>
          </w:p>
        </w:tc>
      </w:tr>
      <w:tr w:rsidR="00CA0E3F" w:rsidRPr="00387960" w14:paraId="46299F78" w14:textId="77777777" w:rsidTr="00E55798">
        <w:tc>
          <w:tcPr>
            <w:tcW w:w="1487" w:type="pct"/>
            <w:shd w:val="clear" w:color="auto" w:fill="auto"/>
          </w:tcPr>
          <w:p w14:paraId="1D9DC0A2" w14:textId="77777777" w:rsidR="00CA0E3F" w:rsidRPr="00387960" w:rsidRDefault="00CA0E3F" w:rsidP="00CA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shd w:val="clear" w:color="auto" w:fill="auto"/>
            <w:vAlign w:val="bottom"/>
          </w:tcPr>
          <w:p w14:paraId="47F3C5F1" w14:textId="27C7AB3F"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(414,821)</w:t>
            </w:r>
          </w:p>
        </w:tc>
        <w:tc>
          <w:tcPr>
            <w:tcW w:w="879" w:type="pct"/>
            <w:shd w:val="clear" w:color="auto" w:fill="auto"/>
            <w:vAlign w:val="bottom"/>
          </w:tcPr>
          <w:p w14:paraId="6DFD8624" w14:textId="554CC4FF"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1,141,199 </w:t>
            </w:r>
          </w:p>
        </w:tc>
        <w:tc>
          <w:tcPr>
            <w:tcW w:w="879" w:type="pct"/>
            <w:shd w:val="clear" w:color="auto" w:fill="auto"/>
            <w:vAlign w:val="bottom"/>
          </w:tcPr>
          <w:p w14:paraId="320FF9E2" w14:textId="3A8E6DE2"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3,420,346</w:t>
            </w:r>
          </w:p>
        </w:tc>
        <w:tc>
          <w:tcPr>
            <w:tcW w:w="877" w:type="pct"/>
            <w:shd w:val="clear" w:color="auto" w:fill="auto"/>
            <w:vAlign w:val="bottom"/>
          </w:tcPr>
          <w:p w14:paraId="29F20EAC" w14:textId="051A4A5A"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4,146,724</w:t>
            </w:r>
          </w:p>
        </w:tc>
      </w:tr>
      <w:tr w:rsidR="00CA0E3F" w:rsidRPr="00387960" w14:paraId="11B5C123" w14:textId="77777777" w:rsidTr="00E55798">
        <w:tc>
          <w:tcPr>
            <w:tcW w:w="1487" w:type="pct"/>
            <w:shd w:val="clear" w:color="auto" w:fill="auto"/>
          </w:tcPr>
          <w:p w14:paraId="45D7A745" w14:textId="77777777" w:rsidR="00CA0E3F" w:rsidRPr="00387960" w:rsidRDefault="00CA0E3F" w:rsidP="00CA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7D38D263" w14:textId="120CD28F"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441,421</w:t>
            </w:r>
          </w:p>
        </w:tc>
        <w:tc>
          <w:tcPr>
            <w:tcW w:w="879" w:type="pct"/>
            <w:shd w:val="clear" w:color="auto" w:fill="auto"/>
            <w:vAlign w:val="bottom"/>
          </w:tcPr>
          <w:p w14:paraId="07EC1562" w14:textId="10F684D4"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rPr>
                <w:rFonts w:cs="Arial"/>
              </w:rPr>
              <w:t>-</w:t>
            </w:r>
          </w:p>
        </w:tc>
        <w:tc>
          <w:tcPr>
            <w:tcW w:w="879" w:type="pct"/>
            <w:shd w:val="clear" w:color="auto" w:fill="auto"/>
            <w:vAlign w:val="bottom"/>
          </w:tcPr>
          <w:p w14:paraId="06FCF5FF" w14:textId="5C527A6D"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rPr>
                <w:rFonts w:cs="Arial"/>
              </w:rPr>
              <w:t>-</w:t>
            </w:r>
          </w:p>
        </w:tc>
        <w:tc>
          <w:tcPr>
            <w:tcW w:w="877" w:type="pct"/>
            <w:shd w:val="clear" w:color="auto" w:fill="auto"/>
            <w:vAlign w:val="bottom"/>
          </w:tcPr>
          <w:p w14:paraId="3175DD40" w14:textId="632F9764"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441,421</w:t>
            </w:r>
          </w:p>
        </w:tc>
      </w:tr>
      <w:tr w:rsidR="00CA0E3F" w:rsidRPr="00387960" w14:paraId="41567303" w14:textId="77777777" w:rsidTr="00E55798">
        <w:tc>
          <w:tcPr>
            <w:tcW w:w="1487" w:type="pct"/>
            <w:shd w:val="clear" w:color="auto" w:fill="auto"/>
          </w:tcPr>
          <w:p w14:paraId="04BF09E0" w14:textId="77777777" w:rsidR="00CA0E3F" w:rsidRPr="00387960" w:rsidRDefault="00CA0E3F" w:rsidP="00CA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Financial assets derecognised</w:t>
            </w:r>
          </w:p>
        </w:tc>
        <w:tc>
          <w:tcPr>
            <w:tcW w:w="878" w:type="pct"/>
            <w:shd w:val="clear" w:color="auto" w:fill="auto"/>
            <w:vAlign w:val="bottom"/>
          </w:tcPr>
          <w:p w14:paraId="2FEA85A8" w14:textId="33CFB178"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(190,985)</w:t>
            </w:r>
          </w:p>
        </w:tc>
        <w:tc>
          <w:tcPr>
            <w:tcW w:w="879" w:type="pct"/>
            <w:shd w:val="clear" w:color="auto" w:fill="auto"/>
            <w:vAlign w:val="bottom"/>
          </w:tcPr>
          <w:p w14:paraId="5316491C" w14:textId="4D11CBD9"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(500,911)</w:t>
            </w:r>
          </w:p>
        </w:tc>
        <w:tc>
          <w:tcPr>
            <w:tcW w:w="879" w:type="pct"/>
            <w:shd w:val="clear" w:color="auto" w:fill="auto"/>
            <w:vAlign w:val="bottom"/>
          </w:tcPr>
          <w:p w14:paraId="18FF912A" w14:textId="73901F92"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(662,88</w:t>
            </w:r>
            <w:r w:rsidR="00F64088" w:rsidRPr="00387960">
              <w:rPr>
                <w:rFonts w:cs="Arial"/>
              </w:rPr>
              <w:t>6</w:t>
            </w:r>
            <w:r w:rsidRPr="00387960">
              <w:rPr>
                <w:rFonts w:cs="Arial"/>
              </w:rPr>
              <w:t>)</w:t>
            </w:r>
          </w:p>
        </w:tc>
        <w:tc>
          <w:tcPr>
            <w:tcW w:w="877" w:type="pct"/>
            <w:shd w:val="clear" w:color="auto" w:fill="auto"/>
            <w:vAlign w:val="bottom"/>
          </w:tcPr>
          <w:p w14:paraId="1F70B181" w14:textId="642A3498" w:rsidR="00CA0E3F" w:rsidRPr="00387960" w:rsidRDefault="00CA0E3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(1,354,78</w:t>
            </w:r>
            <w:r w:rsidR="00F64088" w:rsidRPr="00387960">
              <w:rPr>
                <w:rFonts w:cs="Arial"/>
              </w:rPr>
              <w:t>2</w:t>
            </w:r>
            <w:r w:rsidRPr="00387960">
              <w:rPr>
                <w:rFonts w:cs="Arial"/>
              </w:rPr>
              <w:t>)</w:t>
            </w:r>
          </w:p>
        </w:tc>
      </w:tr>
      <w:tr w:rsidR="00CA0E3F" w:rsidRPr="00387960" w14:paraId="40E44B0F" w14:textId="77777777" w:rsidTr="00E55798">
        <w:tc>
          <w:tcPr>
            <w:tcW w:w="1487" w:type="pct"/>
            <w:shd w:val="clear" w:color="auto" w:fill="auto"/>
          </w:tcPr>
          <w:p w14:paraId="2C870911" w14:textId="77777777" w:rsidR="00CA0E3F" w:rsidRPr="00387960" w:rsidRDefault="00CA0E3F" w:rsidP="00CA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537395E2" w14:textId="218CF476" w:rsidR="00CA0E3F" w:rsidRPr="00387960" w:rsidRDefault="00CA0E3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w:t>
            </w:r>
          </w:p>
        </w:tc>
        <w:tc>
          <w:tcPr>
            <w:tcW w:w="879" w:type="pct"/>
            <w:shd w:val="clear" w:color="auto" w:fill="auto"/>
            <w:vAlign w:val="bottom"/>
          </w:tcPr>
          <w:p w14:paraId="1449EE99" w14:textId="704A986A" w:rsidR="00CA0E3F" w:rsidRPr="00387960" w:rsidRDefault="00CA0E3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w:t>
            </w:r>
          </w:p>
        </w:tc>
        <w:tc>
          <w:tcPr>
            <w:tcW w:w="879" w:type="pct"/>
            <w:shd w:val="clear" w:color="auto" w:fill="auto"/>
            <w:vAlign w:val="bottom"/>
          </w:tcPr>
          <w:p w14:paraId="735321D8" w14:textId="63238BCA" w:rsidR="00CA0E3F" w:rsidRPr="00387960" w:rsidRDefault="00CA0E3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87960">
              <w:rPr>
                <w:rFonts w:cs="Arial"/>
              </w:rPr>
              <w:t>(2,723,0</w:t>
            </w:r>
            <w:r w:rsidR="00F64088" w:rsidRPr="00387960">
              <w:rPr>
                <w:rFonts w:cs="Arial"/>
              </w:rPr>
              <w:t>09</w:t>
            </w:r>
            <w:r w:rsidRPr="00387960">
              <w:rPr>
                <w:rFonts w:cs="Arial"/>
              </w:rPr>
              <w:t>)</w:t>
            </w:r>
          </w:p>
        </w:tc>
        <w:tc>
          <w:tcPr>
            <w:tcW w:w="877" w:type="pct"/>
            <w:shd w:val="clear" w:color="auto" w:fill="auto"/>
            <w:vAlign w:val="bottom"/>
          </w:tcPr>
          <w:p w14:paraId="5746597F" w14:textId="78F35917" w:rsidR="00CA0E3F" w:rsidRPr="00387960" w:rsidRDefault="00CA0E3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87960">
              <w:rPr>
                <w:rFonts w:cs="Arial"/>
              </w:rPr>
              <w:t>(2,723,0</w:t>
            </w:r>
            <w:r w:rsidR="00F64088" w:rsidRPr="00387960">
              <w:rPr>
                <w:rFonts w:cs="Arial"/>
              </w:rPr>
              <w:t>09</w:t>
            </w:r>
            <w:r w:rsidRPr="00387960">
              <w:rPr>
                <w:rFonts w:cs="Arial"/>
              </w:rPr>
              <w:t>)</w:t>
            </w:r>
          </w:p>
        </w:tc>
      </w:tr>
      <w:tr w:rsidR="00CA0E3F" w:rsidRPr="00387960" w14:paraId="1062B00F" w14:textId="77777777" w:rsidTr="00E55798">
        <w:tc>
          <w:tcPr>
            <w:tcW w:w="1487" w:type="pct"/>
            <w:shd w:val="clear" w:color="auto" w:fill="auto"/>
          </w:tcPr>
          <w:p w14:paraId="112043D6" w14:textId="77777777" w:rsidR="00CA0E3F" w:rsidRPr="00387960" w:rsidRDefault="00CA0E3F" w:rsidP="00CA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bottom"/>
          </w:tcPr>
          <w:p w14:paraId="1DD723DD" w14:textId="6F8C0FA8" w:rsidR="00CA0E3F" w:rsidRPr="00387960" w:rsidRDefault="00CA0E3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4,061,209</w:t>
            </w:r>
          </w:p>
        </w:tc>
        <w:tc>
          <w:tcPr>
            <w:tcW w:w="879" w:type="pct"/>
            <w:shd w:val="clear" w:color="auto" w:fill="auto"/>
            <w:vAlign w:val="bottom"/>
          </w:tcPr>
          <w:p w14:paraId="618794D3" w14:textId="49BE98FE" w:rsidR="00CA0E3F" w:rsidRPr="00387960" w:rsidRDefault="00CA0E3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2,622,095 </w:t>
            </w:r>
          </w:p>
        </w:tc>
        <w:tc>
          <w:tcPr>
            <w:tcW w:w="879" w:type="pct"/>
            <w:shd w:val="clear" w:color="auto" w:fill="auto"/>
            <w:vAlign w:val="bottom"/>
          </w:tcPr>
          <w:p w14:paraId="29653DB1" w14:textId="300024D0" w:rsidR="00CA0E3F" w:rsidRPr="00387960" w:rsidRDefault="00CA0E3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1,175,697</w:t>
            </w:r>
          </w:p>
        </w:tc>
        <w:tc>
          <w:tcPr>
            <w:tcW w:w="877" w:type="pct"/>
            <w:shd w:val="clear" w:color="auto" w:fill="auto"/>
            <w:vAlign w:val="bottom"/>
          </w:tcPr>
          <w:p w14:paraId="2BFC7D61" w14:textId="332912AF" w:rsidR="00CA0E3F" w:rsidRPr="00387960" w:rsidRDefault="00CA0E3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7,859,001</w:t>
            </w:r>
          </w:p>
        </w:tc>
      </w:tr>
    </w:tbl>
    <w:p w14:paraId="3508DD4E" w14:textId="77777777" w:rsidR="0036305D" w:rsidRPr="00387960" w:rsidRDefault="0036305D">
      <w:pPr>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36305D" w:rsidRPr="00387960" w14:paraId="1AE3D484" w14:textId="77777777" w:rsidTr="008F43E1">
        <w:trPr>
          <w:trHeight w:val="47"/>
        </w:trPr>
        <w:tc>
          <w:tcPr>
            <w:tcW w:w="1487" w:type="pct"/>
            <w:shd w:val="clear" w:color="auto" w:fill="auto"/>
          </w:tcPr>
          <w:p w14:paraId="2A89AC28" w14:textId="77777777" w:rsidR="0036305D" w:rsidRPr="00387960" w:rsidRDefault="00E25CC4"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br w:type="page"/>
            </w:r>
            <w:r w:rsidR="00793D3E" w:rsidRPr="00387960">
              <w:rPr>
                <w:rFonts w:cs="Arial"/>
              </w:rPr>
              <w:br w:type="page"/>
            </w:r>
          </w:p>
        </w:tc>
        <w:tc>
          <w:tcPr>
            <w:tcW w:w="3513" w:type="pct"/>
            <w:gridSpan w:val="4"/>
            <w:shd w:val="clear" w:color="auto" w:fill="auto"/>
          </w:tcPr>
          <w:p w14:paraId="7E9E5305" w14:textId="657AFDF0"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5F9A449D" w14:textId="77777777" w:rsidTr="008F43E1">
        <w:trPr>
          <w:trHeight w:val="47"/>
        </w:trPr>
        <w:tc>
          <w:tcPr>
            <w:tcW w:w="1487" w:type="pct"/>
            <w:shd w:val="clear" w:color="auto" w:fill="auto"/>
          </w:tcPr>
          <w:p w14:paraId="315C7C6F" w14:textId="77777777"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41E75CE"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36305D" w:rsidRPr="00387960" w14:paraId="385C4195" w14:textId="77777777" w:rsidTr="008F43E1">
        <w:trPr>
          <w:trHeight w:val="47"/>
        </w:trPr>
        <w:tc>
          <w:tcPr>
            <w:tcW w:w="1487" w:type="pct"/>
            <w:shd w:val="clear" w:color="auto" w:fill="auto"/>
          </w:tcPr>
          <w:p w14:paraId="3C4720A3" w14:textId="77777777"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0FBBF2BF" w14:textId="77777777" w:rsidR="0036305D" w:rsidRPr="00387960" w:rsidRDefault="0093741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30 September 2021</w:t>
            </w:r>
          </w:p>
        </w:tc>
      </w:tr>
      <w:tr w:rsidR="0036305D" w:rsidRPr="00387960" w14:paraId="2334D38F" w14:textId="77777777" w:rsidTr="0074066C">
        <w:trPr>
          <w:trHeight w:val="378"/>
        </w:trPr>
        <w:tc>
          <w:tcPr>
            <w:tcW w:w="1487" w:type="pct"/>
            <w:shd w:val="clear" w:color="auto" w:fill="auto"/>
          </w:tcPr>
          <w:p w14:paraId="464CD3CF" w14:textId="77777777" w:rsidR="0036305D" w:rsidRPr="00387960" w:rsidRDefault="0036305D" w:rsidP="003C3FB6">
            <w:pPr>
              <w:tabs>
                <w:tab w:val="left" w:pos="720"/>
              </w:tabs>
              <w:spacing w:line="360" w:lineRule="exact"/>
              <w:ind w:left="510" w:hanging="417"/>
              <w:jc w:val="both"/>
              <w:rPr>
                <w:rFonts w:cs="Arial"/>
              </w:rPr>
            </w:pPr>
          </w:p>
        </w:tc>
        <w:tc>
          <w:tcPr>
            <w:tcW w:w="878" w:type="pct"/>
            <w:shd w:val="clear" w:color="auto" w:fill="auto"/>
            <w:vAlign w:val="bottom"/>
          </w:tcPr>
          <w:p w14:paraId="0C668E82"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Pr="00387960">
              <w:rPr>
                <w:rFonts w:cs="Arial"/>
              </w:rPr>
              <w:t>Stage 1</w:t>
            </w:r>
            <w:r w:rsidRPr="00387960">
              <w:rPr>
                <w:rFonts w:cs="Arial"/>
                <w:cs/>
              </w:rPr>
              <w:t>)</w:t>
            </w:r>
          </w:p>
        </w:tc>
        <w:tc>
          <w:tcPr>
            <w:tcW w:w="879" w:type="pct"/>
            <w:shd w:val="clear" w:color="auto" w:fill="auto"/>
            <w:vAlign w:val="bottom"/>
          </w:tcPr>
          <w:p w14:paraId="5575D0B1"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23D3EA5F" w14:textId="77777777" w:rsidR="0036305D" w:rsidRPr="00387960" w:rsidRDefault="0036305D" w:rsidP="00793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r w:rsidRPr="00387960">
              <w:rPr>
                <w:rFonts w:cs="Arial"/>
                <w:cs/>
              </w:rPr>
              <w:t>(</w:t>
            </w:r>
            <w:r w:rsidRPr="00387960">
              <w:rPr>
                <w:rFonts w:cs="Arial"/>
              </w:rPr>
              <w:t>Stage 3</w:t>
            </w:r>
            <w:r w:rsidRPr="00387960">
              <w:rPr>
                <w:rFonts w:cs="Arial"/>
                <w:cs/>
              </w:rPr>
              <w:t>)</w:t>
            </w:r>
          </w:p>
        </w:tc>
        <w:tc>
          <w:tcPr>
            <w:tcW w:w="877" w:type="pct"/>
            <w:shd w:val="clear" w:color="auto" w:fill="auto"/>
            <w:vAlign w:val="bottom"/>
          </w:tcPr>
          <w:p w14:paraId="13D310B6"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1B2068" w:rsidRPr="00387960" w14:paraId="4D860CA2" w14:textId="77777777" w:rsidTr="00E55798">
        <w:trPr>
          <w:trHeight w:val="80"/>
        </w:trPr>
        <w:tc>
          <w:tcPr>
            <w:tcW w:w="1487" w:type="pct"/>
            <w:shd w:val="clear" w:color="auto" w:fill="auto"/>
          </w:tcPr>
          <w:p w14:paraId="3CA4ECB1"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shd w:val="clear" w:color="auto" w:fill="auto"/>
            <w:vAlign w:val="bottom"/>
          </w:tcPr>
          <w:p w14:paraId="1E1910AE" w14:textId="6BF94C58"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3,864,575</w:t>
            </w:r>
          </w:p>
        </w:tc>
        <w:tc>
          <w:tcPr>
            <w:tcW w:w="879" w:type="pct"/>
            <w:shd w:val="clear" w:color="auto" w:fill="auto"/>
            <w:vAlign w:val="bottom"/>
          </w:tcPr>
          <w:p w14:paraId="42A19689" w14:textId="5C78DDC9"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2,444,443</w:t>
            </w:r>
          </w:p>
        </w:tc>
        <w:tc>
          <w:tcPr>
            <w:tcW w:w="879" w:type="pct"/>
            <w:shd w:val="clear" w:color="auto" w:fill="auto"/>
            <w:vAlign w:val="bottom"/>
          </w:tcPr>
          <w:p w14:paraId="4C18EFDE" w14:textId="1485BCA3"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1,046,066</w:t>
            </w:r>
          </w:p>
        </w:tc>
        <w:tc>
          <w:tcPr>
            <w:tcW w:w="877" w:type="pct"/>
            <w:shd w:val="clear" w:color="auto" w:fill="auto"/>
            <w:vAlign w:val="bottom"/>
          </w:tcPr>
          <w:p w14:paraId="73B6F947" w14:textId="1B4F8483"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7,355,084</w:t>
            </w:r>
          </w:p>
        </w:tc>
      </w:tr>
      <w:tr w:rsidR="001B2068" w:rsidRPr="00387960" w14:paraId="1F22557A" w14:textId="77777777" w:rsidTr="00E55798">
        <w:tc>
          <w:tcPr>
            <w:tcW w:w="1487" w:type="pct"/>
            <w:shd w:val="clear" w:color="auto" w:fill="auto"/>
          </w:tcPr>
          <w:p w14:paraId="2A9F75CC"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shd w:val="clear" w:color="auto" w:fill="auto"/>
            <w:vAlign w:val="bottom"/>
          </w:tcPr>
          <w:p w14:paraId="4276EFDF" w14:textId="1CAB33FC"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245,119 </w:t>
            </w:r>
          </w:p>
        </w:tc>
        <w:tc>
          <w:tcPr>
            <w:tcW w:w="879" w:type="pct"/>
            <w:shd w:val="clear" w:color="auto" w:fill="auto"/>
            <w:vAlign w:val="bottom"/>
          </w:tcPr>
          <w:p w14:paraId="67DD12E7" w14:textId="0C747B89"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(413,287)</w:t>
            </w:r>
          </w:p>
        </w:tc>
        <w:tc>
          <w:tcPr>
            <w:tcW w:w="879" w:type="pct"/>
            <w:shd w:val="clear" w:color="auto" w:fill="auto"/>
            <w:vAlign w:val="bottom"/>
          </w:tcPr>
          <w:p w14:paraId="272B2068" w14:textId="70C69DB4"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168,168 </w:t>
            </w:r>
          </w:p>
        </w:tc>
        <w:tc>
          <w:tcPr>
            <w:tcW w:w="877" w:type="pct"/>
            <w:shd w:val="clear" w:color="auto" w:fill="auto"/>
            <w:vAlign w:val="bottom"/>
          </w:tcPr>
          <w:p w14:paraId="3C86EC41" w14:textId="346E8186"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t>-</w:t>
            </w:r>
          </w:p>
        </w:tc>
      </w:tr>
      <w:tr w:rsidR="001B2068" w:rsidRPr="00387960" w14:paraId="1EE0AF2E" w14:textId="77777777" w:rsidTr="00E55798">
        <w:tc>
          <w:tcPr>
            <w:tcW w:w="1487" w:type="pct"/>
            <w:shd w:val="clear" w:color="auto" w:fill="auto"/>
          </w:tcPr>
          <w:p w14:paraId="0335F753"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shd w:val="clear" w:color="auto" w:fill="auto"/>
            <w:vAlign w:val="bottom"/>
          </w:tcPr>
          <w:p w14:paraId="485DE200" w14:textId="6EB47720"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 (388,913)</w:t>
            </w:r>
          </w:p>
        </w:tc>
        <w:tc>
          <w:tcPr>
            <w:tcW w:w="879" w:type="pct"/>
            <w:shd w:val="clear" w:color="auto" w:fill="auto"/>
            <w:vAlign w:val="bottom"/>
          </w:tcPr>
          <w:p w14:paraId="54B3F258" w14:textId="5F548676"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1,067,512 </w:t>
            </w:r>
          </w:p>
        </w:tc>
        <w:tc>
          <w:tcPr>
            <w:tcW w:w="879" w:type="pct"/>
            <w:shd w:val="clear" w:color="auto" w:fill="auto"/>
            <w:vAlign w:val="bottom"/>
          </w:tcPr>
          <w:p w14:paraId="1664EA5F" w14:textId="11A7DFB7"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4,485,425 </w:t>
            </w:r>
          </w:p>
        </w:tc>
        <w:tc>
          <w:tcPr>
            <w:tcW w:w="877" w:type="pct"/>
            <w:shd w:val="clear" w:color="auto" w:fill="auto"/>
            <w:vAlign w:val="bottom"/>
          </w:tcPr>
          <w:p w14:paraId="387FEE2B" w14:textId="75DAA0B7"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5,164,024 </w:t>
            </w:r>
          </w:p>
        </w:tc>
      </w:tr>
      <w:tr w:rsidR="001B2068" w:rsidRPr="00387960" w14:paraId="077CA73C" w14:textId="77777777" w:rsidTr="00E55798">
        <w:tc>
          <w:tcPr>
            <w:tcW w:w="1487" w:type="pct"/>
            <w:shd w:val="clear" w:color="auto" w:fill="auto"/>
          </w:tcPr>
          <w:p w14:paraId="2CAD3D19"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0D0DA334" w14:textId="00F8DDFC"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344,020 </w:t>
            </w:r>
          </w:p>
        </w:tc>
        <w:tc>
          <w:tcPr>
            <w:tcW w:w="879" w:type="pct"/>
            <w:shd w:val="clear" w:color="auto" w:fill="auto"/>
            <w:vAlign w:val="bottom"/>
          </w:tcPr>
          <w:p w14:paraId="5F3AC16E" w14:textId="5C8CECFD"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t>-</w:t>
            </w:r>
          </w:p>
        </w:tc>
        <w:tc>
          <w:tcPr>
            <w:tcW w:w="879" w:type="pct"/>
            <w:shd w:val="clear" w:color="auto" w:fill="auto"/>
            <w:vAlign w:val="bottom"/>
          </w:tcPr>
          <w:p w14:paraId="6C1B73FF" w14:textId="4FF1C8F6"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t>-</w:t>
            </w:r>
          </w:p>
        </w:tc>
        <w:tc>
          <w:tcPr>
            <w:tcW w:w="877" w:type="pct"/>
            <w:shd w:val="clear" w:color="auto" w:fill="auto"/>
            <w:vAlign w:val="bottom"/>
          </w:tcPr>
          <w:p w14:paraId="743DF213" w14:textId="5D9805B9"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344,020 </w:t>
            </w:r>
          </w:p>
        </w:tc>
      </w:tr>
      <w:tr w:rsidR="001B2068" w:rsidRPr="00387960" w14:paraId="14CE0F55" w14:textId="77777777" w:rsidTr="00E55798">
        <w:tc>
          <w:tcPr>
            <w:tcW w:w="1487" w:type="pct"/>
            <w:shd w:val="clear" w:color="auto" w:fill="auto"/>
          </w:tcPr>
          <w:p w14:paraId="542864AA"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derecognised </w:t>
            </w:r>
          </w:p>
        </w:tc>
        <w:tc>
          <w:tcPr>
            <w:tcW w:w="878" w:type="pct"/>
            <w:shd w:val="clear" w:color="auto" w:fill="auto"/>
            <w:vAlign w:val="bottom"/>
          </w:tcPr>
          <w:p w14:paraId="2CAAAC9E" w14:textId="730C821F"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 (297,336)</w:t>
            </w:r>
          </w:p>
        </w:tc>
        <w:tc>
          <w:tcPr>
            <w:tcW w:w="879" w:type="pct"/>
            <w:shd w:val="clear" w:color="auto" w:fill="auto"/>
            <w:vAlign w:val="bottom"/>
          </w:tcPr>
          <w:p w14:paraId="2AAD0197" w14:textId="32B3E79E"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right="86"/>
              <w:rPr>
                <w:rFonts w:cs="Arial"/>
              </w:rPr>
            </w:pPr>
            <w:r w:rsidRPr="00387960">
              <w:t>(717,115)</w:t>
            </w:r>
          </w:p>
        </w:tc>
        <w:tc>
          <w:tcPr>
            <w:tcW w:w="879" w:type="pct"/>
            <w:shd w:val="clear" w:color="auto" w:fill="auto"/>
            <w:vAlign w:val="bottom"/>
          </w:tcPr>
          <w:p w14:paraId="4A22CFAD" w14:textId="59732AE5"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 (837,378)</w:t>
            </w:r>
          </w:p>
        </w:tc>
        <w:tc>
          <w:tcPr>
            <w:tcW w:w="877" w:type="pct"/>
            <w:shd w:val="clear" w:color="auto" w:fill="auto"/>
            <w:vAlign w:val="bottom"/>
          </w:tcPr>
          <w:p w14:paraId="3486072D" w14:textId="6CA36543" w:rsidR="001B2068" w:rsidRPr="00387960" w:rsidRDefault="001B2068"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(1,851,829)</w:t>
            </w:r>
          </w:p>
        </w:tc>
      </w:tr>
      <w:tr w:rsidR="001B2068" w:rsidRPr="00387960" w14:paraId="50008F00" w14:textId="77777777" w:rsidTr="00E55798">
        <w:tc>
          <w:tcPr>
            <w:tcW w:w="1487" w:type="pct"/>
            <w:shd w:val="clear" w:color="auto" w:fill="auto"/>
          </w:tcPr>
          <w:p w14:paraId="402EFC62"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shd w:val="clear" w:color="auto" w:fill="auto"/>
            <w:vAlign w:val="bottom"/>
          </w:tcPr>
          <w:p w14:paraId="65950089" w14:textId="2F307BA2" w:rsidR="001B2068" w:rsidRPr="00387960" w:rsidRDefault="001B2068"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w:t>
            </w:r>
          </w:p>
        </w:tc>
        <w:tc>
          <w:tcPr>
            <w:tcW w:w="879" w:type="pct"/>
            <w:shd w:val="clear" w:color="auto" w:fill="auto"/>
            <w:vAlign w:val="bottom"/>
          </w:tcPr>
          <w:p w14:paraId="204265CF" w14:textId="16D37005" w:rsidR="001B2068" w:rsidRPr="00387960" w:rsidRDefault="001B2068"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w:t>
            </w:r>
          </w:p>
        </w:tc>
        <w:tc>
          <w:tcPr>
            <w:tcW w:w="879" w:type="pct"/>
            <w:shd w:val="clear" w:color="auto" w:fill="auto"/>
            <w:vAlign w:val="bottom"/>
          </w:tcPr>
          <w:p w14:paraId="2E48681A" w14:textId="04C83A06" w:rsidR="001B2068" w:rsidRPr="00387960" w:rsidRDefault="001B2068"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87960">
              <w:t>(3,689,513)</w:t>
            </w:r>
          </w:p>
        </w:tc>
        <w:tc>
          <w:tcPr>
            <w:tcW w:w="877" w:type="pct"/>
            <w:shd w:val="clear" w:color="auto" w:fill="auto"/>
            <w:vAlign w:val="bottom"/>
          </w:tcPr>
          <w:p w14:paraId="2ACE863D" w14:textId="4BB4A825" w:rsidR="001B2068" w:rsidRPr="00387960" w:rsidRDefault="001B2068"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87960">
              <w:t>(3,689,513)</w:t>
            </w:r>
          </w:p>
        </w:tc>
      </w:tr>
      <w:tr w:rsidR="001B2068" w:rsidRPr="00387960" w14:paraId="53455878" w14:textId="77777777" w:rsidTr="00E55798">
        <w:tc>
          <w:tcPr>
            <w:tcW w:w="1487" w:type="pct"/>
            <w:shd w:val="clear" w:color="auto" w:fill="auto"/>
          </w:tcPr>
          <w:p w14:paraId="407ADFB9" w14:textId="77777777" w:rsidR="001B2068" w:rsidRPr="00387960" w:rsidRDefault="001B2068" w:rsidP="001B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shd w:val="clear" w:color="auto" w:fill="auto"/>
            <w:vAlign w:val="bottom"/>
          </w:tcPr>
          <w:p w14:paraId="44E58530" w14:textId="73A2392D" w:rsidR="001B2068" w:rsidRPr="00387960" w:rsidRDefault="001B2068"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3,767,465 </w:t>
            </w:r>
          </w:p>
        </w:tc>
        <w:tc>
          <w:tcPr>
            <w:tcW w:w="879" w:type="pct"/>
            <w:shd w:val="clear" w:color="auto" w:fill="auto"/>
            <w:vAlign w:val="bottom"/>
          </w:tcPr>
          <w:p w14:paraId="34335921" w14:textId="31786CF5" w:rsidR="001B2068" w:rsidRPr="00387960" w:rsidRDefault="001B2068"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2,381,553 </w:t>
            </w:r>
          </w:p>
        </w:tc>
        <w:tc>
          <w:tcPr>
            <w:tcW w:w="879" w:type="pct"/>
            <w:shd w:val="clear" w:color="auto" w:fill="auto"/>
            <w:vAlign w:val="bottom"/>
          </w:tcPr>
          <w:p w14:paraId="30EF26E6" w14:textId="60E9FDEC" w:rsidR="001B2068" w:rsidRPr="00387960" w:rsidRDefault="001B2068"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1,172,768</w:t>
            </w:r>
          </w:p>
        </w:tc>
        <w:tc>
          <w:tcPr>
            <w:tcW w:w="877" w:type="pct"/>
            <w:shd w:val="clear" w:color="auto" w:fill="auto"/>
            <w:vAlign w:val="bottom"/>
          </w:tcPr>
          <w:p w14:paraId="61B40C36" w14:textId="5370A2AA" w:rsidR="001B2068" w:rsidRPr="00387960" w:rsidRDefault="001B2068"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 xml:space="preserve">7,321,786 </w:t>
            </w:r>
          </w:p>
        </w:tc>
      </w:tr>
    </w:tbl>
    <w:p w14:paraId="265FE02B" w14:textId="77777777" w:rsidR="008313AF" w:rsidRPr="00387960" w:rsidRDefault="00A957E8" w:rsidP="003C3FB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118985335"/>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77777777" w:rsidR="007467AE" w:rsidRPr="00387960" w:rsidRDefault="008313AF"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93741F" w:rsidRPr="00387960">
        <w:rPr>
          <w:rFonts w:cs="Arial"/>
          <w:sz w:val="22"/>
          <w:szCs w:val="22"/>
          <w:lang w:val="en-US"/>
        </w:rPr>
        <w:t>30 September 2022</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C711CA" w:rsidRPr="00387960">
        <w:rPr>
          <w:rFonts w:cs="Arial"/>
          <w:sz w:val="22"/>
          <w:szCs w:val="22"/>
        </w:rPr>
        <w:t>202</w:t>
      </w:r>
      <w:r w:rsidRPr="00387960">
        <w:rPr>
          <w:rFonts w:cs="Arial"/>
          <w:sz w:val="22"/>
          <w:szCs w:val="22"/>
          <w:lang w:val="en-US"/>
        </w:rPr>
        <w:t>1</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46A50191" w14:textId="77777777" w:rsidTr="00663E93">
        <w:trPr>
          <w:trHeight w:val="306"/>
        </w:trPr>
        <w:tc>
          <w:tcPr>
            <w:tcW w:w="3420" w:type="dxa"/>
          </w:tcPr>
          <w:p w14:paraId="534C34B1"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2D8E4976" w14:textId="055E43E2"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CF008B2" w14:textId="77777777" w:rsidTr="00663E93">
        <w:trPr>
          <w:trHeight w:val="306"/>
        </w:trPr>
        <w:tc>
          <w:tcPr>
            <w:tcW w:w="3420" w:type="dxa"/>
            <w:vAlign w:val="bottom"/>
          </w:tcPr>
          <w:p w14:paraId="4339FF6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2306EEB4" w14:textId="669C7288"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5C002749" w14:textId="1AE2BEB9"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244D2B" w:rsidRPr="00387960" w14:paraId="3DA47606" w14:textId="77777777" w:rsidTr="00663E93">
        <w:trPr>
          <w:trHeight w:val="20"/>
        </w:trPr>
        <w:tc>
          <w:tcPr>
            <w:tcW w:w="3420" w:type="dxa"/>
            <w:vAlign w:val="bottom"/>
          </w:tcPr>
          <w:p w14:paraId="6F8A3ABA"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24FBD5E7" w14:textId="77777777" w:rsidR="00244D2B" w:rsidRPr="00387960" w:rsidRDefault="00A957E8"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sidR="00595DBB" w:rsidRPr="00387960">
              <w:rPr>
                <w:rFonts w:cs="Arial"/>
              </w:rPr>
              <w:t>September</w:t>
            </w:r>
            <w:r w:rsidRPr="00387960">
              <w:rPr>
                <w:rFonts w:cs="Arial"/>
              </w:rPr>
              <w:t xml:space="preserve"> </w:t>
            </w:r>
            <w:r w:rsidR="00906E1D" w:rsidRPr="00387960">
              <w:rPr>
                <w:rFonts w:cs="Arial"/>
              </w:rPr>
              <w:t xml:space="preserve">                   </w:t>
            </w:r>
            <w:r w:rsidR="00244D2B" w:rsidRPr="00387960">
              <w:rPr>
                <w:rFonts w:cs="Arial"/>
              </w:rPr>
              <w:t>2022</w:t>
            </w:r>
          </w:p>
        </w:tc>
        <w:tc>
          <w:tcPr>
            <w:tcW w:w="1418" w:type="dxa"/>
            <w:vAlign w:val="bottom"/>
          </w:tcPr>
          <w:p w14:paraId="6C49BAC9" w14:textId="77777777"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31 December 2021</w:t>
            </w:r>
          </w:p>
        </w:tc>
        <w:tc>
          <w:tcPr>
            <w:tcW w:w="1417" w:type="dxa"/>
            <w:vAlign w:val="bottom"/>
          </w:tcPr>
          <w:p w14:paraId="638F8FE0" w14:textId="77777777" w:rsidR="00244D2B" w:rsidRPr="00387960" w:rsidRDefault="00A957E8"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sidR="00595DBB" w:rsidRPr="00387960">
              <w:rPr>
                <w:rFonts w:cs="Arial"/>
              </w:rPr>
              <w:t>September</w:t>
            </w:r>
            <w:r w:rsidRPr="00387960">
              <w:rPr>
                <w:rFonts w:cs="Arial"/>
              </w:rPr>
              <w:t xml:space="preserve"> </w:t>
            </w:r>
            <w:r w:rsidR="00906E1D" w:rsidRPr="00387960">
              <w:rPr>
                <w:rFonts w:cs="Arial"/>
              </w:rPr>
              <w:t xml:space="preserve">                        </w:t>
            </w:r>
            <w:r w:rsidR="00244D2B" w:rsidRPr="00387960">
              <w:rPr>
                <w:rFonts w:cs="Arial"/>
              </w:rPr>
              <w:t>2022</w:t>
            </w:r>
          </w:p>
        </w:tc>
        <w:tc>
          <w:tcPr>
            <w:tcW w:w="1418" w:type="dxa"/>
            <w:vAlign w:val="bottom"/>
          </w:tcPr>
          <w:p w14:paraId="158F8315" w14:textId="77777777"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31 December 2021</w:t>
            </w:r>
          </w:p>
        </w:tc>
      </w:tr>
      <w:tr w:rsidR="009B2D7D" w:rsidRPr="00387960" w14:paraId="09663717" w14:textId="77777777" w:rsidTr="00663E93">
        <w:trPr>
          <w:trHeight w:val="20"/>
        </w:trPr>
        <w:tc>
          <w:tcPr>
            <w:tcW w:w="3420" w:type="dxa"/>
          </w:tcPr>
          <w:p w14:paraId="6950A343"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measured at amortised cost</w:t>
            </w:r>
          </w:p>
        </w:tc>
        <w:tc>
          <w:tcPr>
            <w:tcW w:w="1417" w:type="dxa"/>
            <w:vAlign w:val="bottom"/>
          </w:tcPr>
          <w:p w14:paraId="55942E6F"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0C6442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413127E4"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5D4379D"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895255" w:rsidRPr="00387960" w14:paraId="6C0B7548" w14:textId="77777777" w:rsidTr="00663E93">
        <w:trPr>
          <w:trHeight w:val="261"/>
        </w:trPr>
        <w:tc>
          <w:tcPr>
            <w:tcW w:w="3420" w:type="dxa"/>
          </w:tcPr>
          <w:p w14:paraId="315C118C" w14:textId="77856FC8"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 xml:space="preserve">Government </w:t>
            </w:r>
            <w:r w:rsidR="00663E93">
              <w:rPr>
                <w:rFonts w:eastAsia="Angsana New" w:cs="Arial"/>
              </w:rPr>
              <w:t>bonds</w:t>
            </w:r>
          </w:p>
        </w:tc>
        <w:tc>
          <w:tcPr>
            <w:tcW w:w="1417" w:type="dxa"/>
            <w:vAlign w:val="bottom"/>
          </w:tcPr>
          <w:p w14:paraId="3419F76F" w14:textId="069FD53B"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1,987</w:t>
            </w:r>
          </w:p>
        </w:tc>
        <w:tc>
          <w:tcPr>
            <w:tcW w:w="1418" w:type="dxa"/>
            <w:vAlign w:val="bottom"/>
          </w:tcPr>
          <w:p w14:paraId="6336336A" w14:textId="308C66EC"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4,985</w:t>
            </w:r>
          </w:p>
        </w:tc>
        <w:tc>
          <w:tcPr>
            <w:tcW w:w="1417" w:type="dxa"/>
            <w:vAlign w:val="bottom"/>
          </w:tcPr>
          <w:p w14:paraId="315F5E66" w14:textId="54D1C7CE"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1,987</w:t>
            </w:r>
          </w:p>
        </w:tc>
        <w:tc>
          <w:tcPr>
            <w:tcW w:w="1418" w:type="dxa"/>
            <w:vAlign w:val="bottom"/>
          </w:tcPr>
          <w:p w14:paraId="32B53052" w14:textId="7D913984"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4,985</w:t>
            </w:r>
          </w:p>
        </w:tc>
      </w:tr>
      <w:tr w:rsidR="00895255" w:rsidRPr="00387960" w14:paraId="6E5BFBA6" w14:textId="77777777" w:rsidTr="00663E93">
        <w:trPr>
          <w:trHeight w:val="20"/>
        </w:trPr>
        <w:tc>
          <w:tcPr>
            <w:tcW w:w="3420" w:type="dxa"/>
          </w:tcPr>
          <w:p w14:paraId="0E9F2D8A"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cs/>
              </w:rPr>
            </w:pPr>
            <w:bookmarkStart w:id="18" w:name="_Hlk526777150"/>
            <w:r w:rsidRPr="00387960">
              <w:rPr>
                <w:rFonts w:eastAsia="Angsana New" w:cs="Arial"/>
              </w:rPr>
              <w:t>Others</w:t>
            </w:r>
          </w:p>
        </w:tc>
        <w:tc>
          <w:tcPr>
            <w:tcW w:w="1417" w:type="dxa"/>
            <w:vAlign w:val="bottom"/>
          </w:tcPr>
          <w:p w14:paraId="0BA2CDA5" w14:textId="3CC3F966"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10</w:t>
            </w:r>
          </w:p>
        </w:tc>
        <w:tc>
          <w:tcPr>
            <w:tcW w:w="1418" w:type="dxa"/>
            <w:vAlign w:val="bottom"/>
          </w:tcPr>
          <w:p w14:paraId="7FB7E37E" w14:textId="7F7B36B0"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10</w:t>
            </w:r>
          </w:p>
        </w:tc>
        <w:tc>
          <w:tcPr>
            <w:tcW w:w="1417" w:type="dxa"/>
            <w:vAlign w:val="bottom"/>
          </w:tcPr>
          <w:p w14:paraId="4C9F4D96" w14:textId="0EEB1F8D"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w:t>
            </w:r>
          </w:p>
        </w:tc>
        <w:tc>
          <w:tcPr>
            <w:tcW w:w="1418" w:type="dxa"/>
            <w:vAlign w:val="bottom"/>
          </w:tcPr>
          <w:p w14:paraId="1670543A" w14:textId="291F5558"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w:t>
            </w:r>
          </w:p>
        </w:tc>
      </w:tr>
      <w:bookmarkEnd w:id="18"/>
      <w:tr w:rsidR="00895255" w:rsidRPr="00387960" w14:paraId="20C6BCAD" w14:textId="77777777" w:rsidTr="00663E93">
        <w:trPr>
          <w:trHeight w:val="20"/>
        </w:trPr>
        <w:tc>
          <w:tcPr>
            <w:tcW w:w="3420" w:type="dxa"/>
          </w:tcPr>
          <w:p w14:paraId="59D2138D"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Total</w:t>
            </w:r>
          </w:p>
        </w:tc>
        <w:tc>
          <w:tcPr>
            <w:tcW w:w="1417" w:type="dxa"/>
            <w:vAlign w:val="bottom"/>
          </w:tcPr>
          <w:p w14:paraId="6B44F8FD" w14:textId="4543840A"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1,997</w:t>
            </w:r>
          </w:p>
        </w:tc>
        <w:tc>
          <w:tcPr>
            <w:tcW w:w="1418" w:type="dxa"/>
            <w:vAlign w:val="bottom"/>
          </w:tcPr>
          <w:p w14:paraId="5010E9E9" w14:textId="29835985"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4,995</w:t>
            </w:r>
          </w:p>
        </w:tc>
        <w:tc>
          <w:tcPr>
            <w:tcW w:w="1417" w:type="dxa"/>
            <w:vAlign w:val="bottom"/>
          </w:tcPr>
          <w:p w14:paraId="33EA6DFB" w14:textId="6D262568"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1,987</w:t>
            </w:r>
          </w:p>
        </w:tc>
        <w:tc>
          <w:tcPr>
            <w:tcW w:w="1418" w:type="dxa"/>
            <w:vAlign w:val="bottom"/>
          </w:tcPr>
          <w:p w14:paraId="438A03F6" w14:textId="27717773" w:rsidR="00895255" w:rsidRPr="00387960" w:rsidRDefault="00895255"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4,985</w:t>
            </w:r>
          </w:p>
        </w:tc>
      </w:tr>
      <w:tr w:rsidR="00895255" w:rsidRPr="00387960" w14:paraId="7010FD9A" w14:textId="77777777" w:rsidTr="00663E93">
        <w:trPr>
          <w:trHeight w:val="20"/>
        </w:trPr>
        <w:tc>
          <w:tcPr>
            <w:tcW w:w="3420" w:type="dxa"/>
          </w:tcPr>
          <w:p w14:paraId="0340F731"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615" w:right="72" w:hanging="615"/>
              <w:rPr>
                <w:rFonts w:eastAsia="Angsana New" w:cs="Arial"/>
                <w:cs/>
              </w:rPr>
            </w:pPr>
            <w:r w:rsidRPr="00387960">
              <w:rPr>
                <w:rFonts w:eastAsia="Angsana New" w:cs="Arial"/>
                <w:u w:val="single"/>
              </w:rPr>
              <w:t>Less</w:t>
            </w:r>
            <w:r w:rsidRPr="00387960">
              <w:rPr>
                <w:rFonts w:eastAsia="Angsana New" w:cs="Arial"/>
              </w:rPr>
              <w:t xml:space="preserve"> other current financial assets (current portion)</w:t>
            </w:r>
          </w:p>
        </w:tc>
        <w:tc>
          <w:tcPr>
            <w:tcW w:w="1417" w:type="dxa"/>
            <w:vAlign w:val="bottom"/>
          </w:tcPr>
          <w:p w14:paraId="6E57CB12" w14:textId="4A2D4022"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w:t>
            </w:r>
          </w:p>
        </w:tc>
        <w:tc>
          <w:tcPr>
            <w:tcW w:w="1418" w:type="dxa"/>
            <w:vAlign w:val="bottom"/>
          </w:tcPr>
          <w:p w14:paraId="39165B31" w14:textId="0C02D40E"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(3,001)</w:t>
            </w:r>
          </w:p>
        </w:tc>
        <w:tc>
          <w:tcPr>
            <w:tcW w:w="1417" w:type="dxa"/>
            <w:vAlign w:val="bottom"/>
          </w:tcPr>
          <w:p w14:paraId="29B535B4" w14:textId="6B760808"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w:t>
            </w:r>
          </w:p>
        </w:tc>
        <w:tc>
          <w:tcPr>
            <w:tcW w:w="1418" w:type="dxa"/>
            <w:vAlign w:val="bottom"/>
          </w:tcPr>
          <w:p w14:paraId="27D9F822" w14:textId="140398CB" w:rsidR="00895255" w:rsidRPr="00387960" w:rsidRDefault="00895255"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(3,001)</w:t>
            </w:r>
          </w:p>
        </w:tc>
      </w:tr>
      <w:tr w:rsidR="00895255" w:rsidRPr="00387960" w14:paraId="14DD6BD3" w14:textId="77777777" w:rsidTr="00663E93">
        <w:trPr>
          <w:trHeight w:val="20"/>
        </w:trPr>
        <w:tc>
          <w:tcPr>
            <w:tcW w:w="3420" w:type="dxa"/>
          </w:tcPr>
          <w:p w14:paraId="56DDE133"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rPr>
            </w:pPr>
            <w:r w:rsidRPr="00387960">
              <w:rPr>
                <w:rFonts w:eastAsia="Angsana New" w:cs="Arial"/>
              </w:rPr>
              <w:t>Total other non-current financial assets</w:t>
            </w:r>
          </w:p>
        </w:tc>
        <w:tc>
          <w:tcPr>
            <w:tcW w:w="1417" w:type="dxa"/>
            <w:vAlign w:val="bottom"/>
          </w:tcPr>
          <w:p w14:paraId="19153CDE" w14:textId="450243A6" w:rsidR="00895255" w:rsidRPr="00387960" w:rsidRDefault="00895255"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1,997</w:t>
            </w:r>
          </w:p>
        </w:tc>
        <w:tc>
          <w:tcPr>
            <w:tcW w:w="1418" w:type="dxa"/>
            <w:vAlign w:val="bottom"/>
          </w:tcPr>
          <w:p w14:paraId="5ECCD43B" w14:textId="16C734FF" w:rsidR="00895255" w:rsidRPr="00387960" w:rsidRDefault="00895255"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1,994</w:t>
            </w:r>
          </w:p>
        </w:tc>
        <w:tc>
          <w:tcPr>
            <w:tcW w:w="1417" w:type="dxa"/>
            <w:vAlign w:val="bottom"/>
          </w:tcPr>
          <w:p w14:paraId="72F6D57D" w14:textId="2A1F017C" w:rsidR="00895255" w:rsidRPr="00387960" w:rsidRDefault="00895255"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cs/>
              </w:rPr>
              <w:t>1,987</w:t>
            </w:r>
          </w:p>
        </w:tc>
        <w:tc>
          <w:tcPr>
            <w:tcW w:w="1418" w:type="dxa"/>
            <w:vAlign w:val="bottom"/>
          </w:tcPr>
          <w:p w14:paraId="0269187F" w14:textId="0BE13AC4" w:rsidR="00895255" w:rsidRPr="00387960" w:rsidRDefault="00895255"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1,984</w:t>
            </w:r>
          </w:p>
        </w:tc>
      </w:tr>
    </w:tbl>
    <w:p w14:paraId="0D7E2D2A" w14:textId="77777777" w:rsidR="00356D99" w:rsidRPr="00387960" w:rsidRDefault="009B2D7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lang w:eastAsia="x-none"/>
        </w:rPr>
      </w:pPr>
      <w:r w:rsidRPr="00387960">
        <w:rPr>
          <w:rFonts w:cs="Arial"/>
          <w:sz w:val="22"/>
          <w:szCs w:val="22"/>
          <w:lang w:val="x-none" w:eastAsia="x-none"/>
        </w:rPr>
        <w:t xml:space="preserve">As at </w:t>
      </w:r>
      <w:r w:rsidR="0093741F" w:rsidRPr="00387960">
        <w:rPr>
          <w:rFonts w:cs="Arial"/>
          <w:sz w:val="22"/>
          <w:szCs w:val="22"/>
          <w:lang w:eastAsia="x-none"/>
        </w:rPr>
        <w:t>30 September 2022</w:t>
      </w:r>
      <w:r w:rsidR="00150B90" w:rsidRPr="00387960">
        <w:rPr>
          <w:rFonts w:cs="Arial"/>
          <w:sz w:val="22"/>
          <w:szCs w:val="22"/>
          <w:lang w:eastAsia="x-none"/>
        </w:rPr>
        <w:t>,</w:t>
      </w:r>
      <w:r w:rsidRPr="00387960">
        <w:rPr>
          <w:rFonts w:cs="Arial"/>
          <w:sz w:val="22"/>
          <w:szCs w:val="22"/>
          <w:lang w:eastAsia="x-none"/>
        </w:rPr>
        <w:t xml:space="preserve"> </w:t>
      </w:r>
      <w:r w:rsidRPr="00387960">
        <w:rPr>
          <w:rFonts w:cs="Arial"/>
          <w:sz w:val="22"/>
          <w:szCs w:val="22"/>
          <w:lang w:val="x-none" w:eastAsia="x-none"/>
        </w:rPr>
        <w:t xml:space="preserve">the </w:t>
      </w:r>
      <w:r w:rsidR="00FD78EC" w:rsidRPr="00387960">
        <w:rPr>
          <w:rFonts w:cs="Arial"/>
          <w:sz w:val="22"/>
          <w:szCs w:val="22"/>
          <w:lang w:eastAsia="x-none"/>
        </w:rPr>
        <w:t>Group</w:t>
      </w:r>
      <w:r w:rsidRPr="00387960">
        <w:rPr>
          <w:rFonts w:cs="Arial"/>
          <w:sz w:val="22"/>
          <w:szCs w:val="22"/>
          <w:lang w:val="x-none" w:eastAsia="x-none"/>
        </w:rPr>
        <w:t xml:space="preserve"> pledged government bonds totaling Baht </w:t>
      </w:r>
      <w:r w:rsidR="005129F4" w:rsidRPr="00387960">
        <w:rPr>
          <w:rFonts w:cs="Arial"/>
          <w:sz w:val="22"/>
          <w:szCs w:val="22"/>
          <w:lang w:eastAsia="x-none"/>
        </w:rPr>
        <w:t>0.6</w:t>
      </w:r>
      <w:r w:rsidRPr="00387960">
        <w:rPr>
          <w:rFonts w:cs="Arial"/>
          <w:sz w:val="22"/>
          <w:szCs w:val="22"/>
          <w:lang w:eastAsia="x-none"/>
        </w:rPr>
        <w:t xml:space="preserve"> </w:t>
      </w:r>
      <w:r w:rsidRPr="00387960">
        <w:rPr>
          <w:rFonts w:cs="Arial"/>
          <w:sz w:val="22"/>
          <w:szCs w:val="22"/>
          <w:lang w:val="x-none" w:eastAsia="x-none"/>
        </w:rPr>
        <w:t xml:space="preserve">million with Krung Thai Bank Public Company Limited for issue letter of guarantees to other companies for the </w:t>
      </w:r>
      <w:r w:rsidR="00FD78EC" w:rsidRPr="00387960">
        <w:rPr>
          <w:rFonts w:cs="Arial"/>
          <w:sz w:val="22"/>
          <w:szCs w:val="22"/>
          <w:lang w:eastAsia="x-none"/>
        </w:rPr>
        <w:t>Group’s</w:t>
      </w:r>
      <w:r w:rsidRPr="00387960">
        <w:rPr>
          <w:rFonts w:cs="Arial"/>
          <w:sz w:val="22"/>
          <w:szCs w:val="22"/>
          <w:lang w:val="x-none" w:eastAsia="x-none"/>
        </w:rPr>
        <w:t xml:space="preserve"> business</w:t>
      </w:r>
      <w:r w:rsidR="00150B90" w:rsidRPr="00387960">
        <w:rPr>
          <w:rFonts w:cs="Arial"/>
          <w:sz w:val="22"/>
          <w:szCs w:val="22"/>
          <w:lang w:eastAsia="x-none"/>
        </w:rPr>
        <w:t xml:space="preserve"> (31 </w:t>
      </w:r>
      <w:r w:rsidR="00150B90" w:rsidRPr="00387960">
        <w:rPr>
          <w:rFonts w:cs="Arial"/>
          <w:sz w:val="22"/>
          <w:szCs w:val="22"/>
          <w:lang w:val="x-none" w:eastAsia="x-none"/>
        </w:rPr>
        <w:t xml:space="preserve">December </w:t>
      </w:r>
      <w:r w:rsidR="00150B90" w:rsidRPr="00387960">
        <w:rPr>
          <w:rFonts w:cs="Arial"/>
          <w:sz w:val="22"/>
          <w:szCs w:val="22"/>
          <w:cs/>
          <w:lang w:val="x-none" w:eastAsia="x-none"/>
        </w:rPr>
        <w:t>2021</w:t>
      </w:r>
      <w:r w:rsidR="00150B90" w:rsidRPr="00387960">
        <w:rPr>
          <w:rFonts w:cs="Arial"/>
          <w:sz w:val="22"/>
          <w:szCs w:val="22"/>
          <w:lang w:eastAsia="x-none"/>
        </w:rPr>
        <w:t>: Baht 0.6 million)</w:t>
      </w:r>
      <w:r w:rsidR="00B57A98" w:rsidRPr="00387960">
        <w:rPr>
          <w:rFonts w:cs="Arial"/>
          <w:sz w:val="22"/>
          <w:szCs w:val="22"/>
          <w:lang w:eastAsia="x-none"/>
        </w:rPr>
        <w:t>.</w:t>
      </w:r>
    </w:p>
    <w:p w14:paraId="3C974E85" w14:textId="77777777" w:rsidR="007C3B0A" w:rsidRPr="00387960" w:rsidRDefault="00A957E8" w:rsidP="00663E9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9" w:name="_Toc101339253"/>
      <w:bookmarkStart w:id="20" w:name="_Toc101339423"/>
      <w:bookmarkStart w:id="21" w:name="_Toc118985336"/>
      <w:r w:rsidRPr="00387960">
        <w:rPr>
          <w:rFonts w:cs="Arial"/>
          <w:sz w:val="22"/>
          <w:szCs w:val="22"/>
          <w:u w:val="none"/>
        </w:rPr>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bookmarkEnd w:id="21"/>
      <w:r w:rsidR="007E6514" w:rsidRPr="00387960">
        <w:rPr>
          <w:rFonts w:cs="Arial"/>
          <w:sz w:val="22"/>
          <w:szCs w:val="22"/>
          <w:u w:val="none"/>
        </w:rPr>
        <w:tab/>
      </w:r>
    </w:p>
    <w:p w14:paraId="13AC08E1" w14:textId="77777777" w:rsidR="0081720A" w:rsidRPr="00387960" w:rsidRDefault="007C3B0A"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7"/>
        <w:jc w:val="thaiDistribute"/>
        <w:rPr>
          <w:rFonts w:cs="Arial"/>
          <w:sz w:val="22"/>
          <w:szCs w:val="22"/>
        </w:rPr>
      </w:pPr>
      <w:r w:rsidRPr="00387960">
        <w:rPr>
          <w:rFonts w:cs="Arial"/>
          <w:sz w:val="22"/>
          <w:szCs w:val="22"/>
        </w:rPr>
        <w:tab/>
      </w:r>
      <w:r w:rsidR="0081720A" w:rsidRPr="00387960">
        <w:rPr>
          <w:rFonts w:cs="Arial"/>
          <w:sz w:val="22"/>
          <w:szCs w:val="22"/>
        </w:rPr>
        <w:t xml:space="preserve">As at </w:t>
      </w:r>
      <w:r w:rsidR="0093741F" w:rsidRPr="00387960">
        <w:rPr>
          <w:rFonts w:cs="Arial"/>
          <w:sz w:val="22"/>
          <w:szCs w:val="22"/>
          <w:lang w:val="en-US"/>
        </w:rPr>
        <w:t>30 September 2022</w:t>
      </w:r>
      <w:r w:rsidR="0081720A" w:rsidRPr="00387960">
        <w:rPr>
          <w:rFonts w:cs="Arial"/>
          <w:sz w:val="22"/>
          <w:szCs w:val="22"/>
        </w:rPr>
        <w:t xml:space="preserve"> and </w:t>
      </w:r>
      <w:r w:rsidRPr="00387960">
        <w:rPr>
          <w:rFonts w:cs="Arial"/>
          <w:sz w:val="22"/>
          <w:szCs w:val="22"/>
          <w:lang w:val="en-US"/>
        </w:rPr>
        <w:t xml:space="preserve">31 </w:t>
      </w:r>
      <w:r w:rsidR="0081720A" w:rsidRPr="00387960">
        <w:rPr>
          <w:rFonts w:cs="Arial"/>
          <w:sz w:val="22"/>
          <w:szCs w:val="22"/>
        </w:rPr>
        <w:t xml:space="preserve">December </w:t>
      </w:r>
      <w:r w:rsidR="00C711CA" w:rsidRPr="00387960">
        <w:rPr>
          <w:rFonts w:cs="Arial"/>
          <w:sz w:val="22"/>
          <w:szCs w:val="22"/>
        </w:rPr>
        <w:t>202</w:t>
      </w:r>
      <w:r w:rsidRPr="00387960">
        <w:rPr>
          <w:rFonts w:cs="Arial"/>
          <w:sz w:val="22"/>
          <w:szCs w:val="22"/>
          <w:lang w:val="en-US"/>
        </w:rPr>
        <w:t>1</w:t>
      </w:r>
      <w:r w:rsidR="0081720A"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0081720A" w:rsidRPr="00387960">
        <w:rPr>
          <w:rFonts w:cs="Arial"/>
          <w:sz w:val="22"/>
          <w:szCs w:val="22"/>
        </w:rPr>
        <w:t>consolidated financial statements as follows:</w:t>
      </w:r>
    </w:p>
    <w:tbl>
      <w:tblPr>
        <w:tblW w:w="8998" w:type="dxa"/>
        <w:tblInd w:w="545" w:type="dxa"/>
        <w:tblLayout w:type="fixed"/>
        <w:tblCellMar>
          <w:left w:w="0" w:type="dxa"/>
          <w:right w:w="0" w:type="dxa"/>
        </w:tblCellMar>
        <w:tblLook w:val="01E0" w:firstRow="1" w:lastRow="1" w:firstColumn="1" w:lastColumn="1" w:noHBand="0" w:noVBand="0"/>
      </w:tblPr>
      <w:tblGrid>
        <w:gridCol w:w="2695"/>
        <w:gridCol w:w="270"/>
        <w:gridCol w:w="780"/>
        <w:gridCol w:w="1051"/>
        <w:gridCol w:w="1050"/>
        <w:gridCol w:w="1051"/>
        <w:gridCol w:w="1050"/>
        <w:gridCol w:w="1051"/>
      </w:tblGrid>
      <w:tr w:rsidR="00C70BBD" w:rsidRPr="00D35F5E" w14:paraId="4BF64955" w14:textId="77777777" w:rsidTr="00466A96">
        <w:trPr>
          <w:trHeight w:val="20"/>
          <w:tblHeader/>
        </w:trPr>
        <w:tc>
          <w:tcPr>
            <w:tcW w:w="8998" w:type="dxa"/>
            <w:gridSpan w:val="8"/>
          </w:tcPr>
          <w:p w14:paraId="49DD5AEE" w14:textId="30C53F29" w:rsidR="00C70BBD" w:rsidRPr="00D35F5E" w:rsidRDefault="00C70BBD"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0C724C" w:rsidRPr="00D35F5E" w14:paraId="4F97069B" w14:textId="77777777" w:rsidTr="00466A96">
        <w:trPr>
          <w:trHeight w:val="20"/>
          <w:tblHeader/>
        </w:trPr>
        <w:tc>
          <w:tcPr>
            <w:tcW w:w="2695" w:type="dxa"/>
          </w:tcPr>
          <w:p w14:paraId="426818CC" w14:textId="77777777" w:rsidR="000C724C" w:rsidRPr="00D35F5E" w:rsidRDefault="000C724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303" w:type="dxa"/>
            <w:gridSpan w:val="7"/>
            <w:vAlign w:val="bottom"/>
          </w:tcPr>
          <w:p w14:paraId="2E8C1890" w14:textId="77777777" w:rsidR="000C724C" w:rsidRPr="00D35F5E" w:rsidRDefault="007C3B0A"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Consolidated financial statements</w:t>
            </w:r>
          </w:p>
        </w:tc>
      </w:tr>
      <w:tr w:rsidR="00C56840" w:rsidRPr="00D35F5E" w14:paraId="51A4E37F" w14:textId="77777777" w:rsidTr="00466A96">
        <w:trPr>
          <w:trHeight w:val="20"/>
          <w:tblHeader/>
        </w:trPr>
        <w:tc>
          <w:tcPr>
            <w:tcW w:w="2695" w:type="dxa"/>
          </w:tcPr>
          <w:p w14:paraId="6FE54E49"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101" w:type="dxa"/>
            <w:gridSpan w:val="3"/>
            <w:vAlign w:val="bottom"/>
          </w:tcPr>
          <w:p w14:paraId="4AF92887"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Percentage of shareholding</w:t>
            </w:r>
          </w:p>
        </w:tc>
        <w:tc>
          <w:tcPr>
            <w:tcW w:w="2101" w:type="dxa"/>
            <w:gridSpan w:val="2"/>
            <w:vAlign w:val="bottom"/>
          </w:tcPr>
          <w:p w14:paraId="53948CFF"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Cost method</w:t>
            </w:r>
          </w:p>
        </w:tc>
        <w:tc>
          <w:tcPr>
            <w:tcW w:w="2101" w:type="dxa"/>
            <w:gridSpan w:val="2"/>
            <w:vAlign w:val="bottom"/>
          </w:tcPr>
          <w:p w14:paraId="04F1F732"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Equity method</w:t>
            </w:r>
          </w:p>
        </w:tc>
      </w:tr>
      <w:tr w:rsidR="00C56840" w:rsidRPr="00D35F5E" w14:paraId="18560A8F" w14:textId="77777777" w:rsidTr="00466A96">
        <w:trPr>
          <w:trHeight w:val="20"/>
          <w:tblHeader/>
        </w:trPr>
        <w:tc>
          <w:tcPr>
            <w:tcW w:w="2695" w:type="dxa"/>
          </w:tcPr>
          <w:p w14:paraId="3DB87107"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050" w:type="dxa"/>
            <w:gridSpan w:val="2"/>
            <w:vAlign w:val="bottom"/>
          </w:tcPr>
          <w:p w14:paraId="67D4F6FA" w14:textId="77777777" w:rsidR="00C56840" w:rsidRPr="00D35F5E" w:rsidRDefault="0093741F"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30 September 2022</w:t>
            </w:r>
          </w:p>
        </w:tc>
        <w:tc>
          <w:tcPr>
            <w:tcW w:w="1051" w:type="dxa"/>
            <w:vAlign w:val="bottom"/>
          </w:tcPr>
          <w:p w14:paraId="7013C210" w14:textId="77777777" w:rsidR="00595DBB"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 xml:space="preserve">31 </w:t>
            </w:r>
          </w:p>
          <w:p w14:paraId="4108D992"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December 2021</w:t>
            </w:r>
          </w:p>
        </w:tc>
        <w:tc>
          <w:tcPr>
            <w:tcW w:w="1050" w:type="dxa"/>
            <w:vAlign w:val="bottom"/>
          </w:tcPr>
          <w:p w14:paraId="0B8F9653" w14:textId="77777777" w:rsidR="00595DBB" w:rsidRPr="00D35F5E" w:rsidRDefault="009B5264"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sidRPr="00D35F5E">
              <w:rPr>
                <w:rFonts w:cs="Arial"/>
              </w:rPr>
              <w:t xml:space="preserve">30 </w:t>
            </w:r>
          </w:p>
          <w:p w14:paraId="1E86B14A" w14:textId="77777777" w:rsidR="009B5264" w:rsidRPr="00D35F5E" w:rsidRDefault="00595DBB"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sidRPr="00D35F5E">
              <w:rPr>
                <w:rFonts w:cs="Arial"/>
              </w:rPr>
              <w:t>September</w:t>
            </w:r>
            <w:r w:rsidR="009B5264" w:rsidRPr="00D35F5E">
              <w:rPr>
                <w:rFonts w:cs="Arial"/>
              </w:rPr>
              <w:t xml:space="preserve"> </w:t>
            </w:r>
          </w:p>
          <w:p w14:paraId="304C3422" w14:textId="77777777" w:rsidR="00C56840" w:rsidRPr="00D35F5E" w:rsidRDefault="009B5264"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sidRPr="00D35F5E">
              <w:rPr>
                <w:rFonts w:cs="Arial"/>
              </w:rPr>
              <w:t>2022</w:t>
            </w:r>
          </w:p>
        </w:tc>
        <w:tc>
          <w:tcPr>
            <w:tcW w:w="1051" w:type="dxa"/>
            <w:vAlign w:val="bottom"/>
          </w:tcPr>
          <w:p w14:paraId="7678C46E" w14:textId="77777777" w:rsidR="00595DBB"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 xml:space="preserve">31 </w:t>
            </w:r>
          </w:p>
          <w:p w14:paraId="1214A620"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December 2021</w:t>
            </w:r>
          </w:p>
        </w:tc>
        <w:tc>
          <w:tcPr>
            <w:tcW w:w="1050" w:type="dxa"/>
            <w:vAlign w:val="bottom"/>
          </w:tcPr>
          <w:p w14:paraId="3D35DE56" w14:textId="77777777" w:rsidR="00595DBB" w:rsidRPr="00D35F5E" w:rsidRDefault="009B5264"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sidRPr="00D35F5E">
              <w:rPr>
                <w:rFonts w:cs="Arial"/>
              </w:rPr>
              <w:t xml:space="preserve">30 </w:t>
            </w:r>
          </w:p>
          <w:p w14:paraId="569F525F" w14:textId="77777777" w:rsidR="009B5264" w:rsidRPr="00D35F5E" w:rsidRDefault="00595DBB"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sidRPr="00D35F5E">
              <w:rPr>
                <w:rFonts w:cs="Arial"/>
              </w:rPr>
              <w:t>September</w:t>
            </w:r>
            <w:r w:rsidR="009B5264" w:rsidRPr="00D35F5E">
              <w:rPr>
                <w:rFonts w:cs="Arial"/>
              </w:rPr>
              <w:t xml:space="preserve"> </w:t>
            </w:r>
          </w:p>
          <w:p w14:paraId="3927EB24" w14:textId="77777777" w:rsidR="00C56840" w:rsidRPr="00D35F5E" w:rsidRDefault="009B5264"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sidRPr="00D35F5E">
              <w:rPr>
                <w:rFonts w:cs="Arial"/>
              </w:rPr>
              <w:t>2022</w:t>
            </w:r>
          </w:p>
        </w:tc>
        <w:tc>
          <w:tcPr>
            <w:tcW w:w="1051" w:type="dxa"/>
            <w:vAlign w:val="bottom"/>
          </w:tcPr>
          <w:p w14:paraId="4B749BBE" w14:textId="77777777" w:rsidR="00595DBB"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 xml:space="preserve">31 </w:t>
            </w:r>
          </w:p>
          <w:p w14:paraId="5387B5CB"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December 2021</w:t>
            </w:r>
          </w:p>
        </w:tc>
      </w:tr>
      <w:tr w:rsidR="00C56840" w:rsidRPr="00D35F5E" w14:paraId="51150C0B" w14:textId="77777777" w:rsidTr="00466A96">
        <w:trPr>
          <w:trHeight w:val="20"/>
          <w:tblHeader/>
        </w:trPr>
        <w:tc>
          <w:tcPr>
            <w:tcW w:w="2695" w:type="dxa"/>
          </w:tcPr>
          <w:p w14:paraId="37DFD350" w14:textId="77777777" w:rsidR="00C56840" w:rsidRPr="00D35F5E" w:rsidRDefault="00150B9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5" w:right="5" w:hanging="2"/>
              <w:rPr>
                <w:rFonts w:cs="Arial"/>
                <w:b/>
                <w:bCs/>
                <w:cs/>
              </w:rPr>
            </w:pPr>
            <w:r w:rsidRPr="00D35F5E">
              <w:rPr>
                <w:rFonts w:cs="Arial"/>
                <w:b/>
                <w:bCs/>
              </w:rPr>
              <w:t>A</w:t>
            </w:r>
            <w:r w:rsidR="00C56840" w:rsidRPr="00D35F5E">
              <w:rPr>
                <w:rFonts w:cs="Arial"/>
                <w:b/>
                <w:bCs/>
              </w:rPr>
              <w:t>ssociate</w:t>
            </w:r>
          </w:p>
        </w:tc>
        <w:tc>
          <w:tcPr>
            <w:tcW w:w="1050" w:type="dxa"/>
            <w:gridSpan w:val="2"/>
          </w:tcPr>
          <w:p w14:paraId="20BA62DB"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1" w:type="dxa"/>
          </w:tcPr>
          <w:p w14:paraId="296F2747"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0" w:type="dxa"/>
            <w:vAlign w:val="bottom"/>
          </w:tcPr>
          <w:p w14:paraId="28429FB8"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1EF60FEA"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0" w:type="dxa"/>
            <w:vAlign w:val="bottom"/>
          </w:tcPr>
          <w:p w14:paraId="60CD5514"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4045CEA3"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r>
      <w:tr w:rsidR="00895255" w:rsidRPr="00D35F5E" w14:paraId="6E54161F" w14:textId="77777777" w:rsidTr="00466A96">
        <w:trPr>
          <w:trHeight w:val="20"/>
        </w:trPr>
        <w:tc>
          <w:tcPr>
            <w:tcW w:w="2695" w:type="dxa"/>
          </w:tcPr>
          <w:p w14:paraId="2F7BF11E" w14:textId="62A52D5E" w:rsidR="00895255" w:rsidRPr="00D35F5E" w:rsidRDefault="00895255" w:rsidP="004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cs="Arial"/>
                <w:cs/>
              </w:rPr>
            </w:pPr>
            <w:r w:rsidRPr="00D35F5E">
              <w:rPr>
                <w:rFonts w:eastAsia="Angsana New" w:cs="Arial"/>
              </w:rPr>
              <w:t xml:space="preserve">Krungthai </w:t>
            </w:r>
            <w:r w:rsidRPr="00D35F5E">
              <w:rPr>
                <w:rFonts w:cs="Arial"/>
              </w:rPr>
              <w:t>Advisory</w:t>
            </w:r>
            <w:r w:rsidRPr="00D35F5E">
              <w:rPr>
                <w:rFonts w:eastAsia="Angsana New" w:cs="Arial"/>
              </w:rPr>
              <w:t xml:space="preserve"> Co., Ltd.</w:t>
            </w:r>
          </w:p>
        </w:tc>
        <w:tc>
          <w:tcPr>
            <w:tcW w:w="1050" w:type="dxa"/>
            <w:gridSpan w:val="2"/>
            <w:vAlign w:val="bottom"/>
          </w:tcPr>
          <w:p w14:paraId="40DDCDB0" w14:textId="45E81831" w:rsidR="00895255" w:rsidRPr="00D35F5E"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D35F5E">
              <w:rPr>
                <w:rFonts w:cs="Arial"/>
              </w:rPr>
              <w:t>24.00</w:t>
            </w:r>
          </w:p>
        </w:tc>
        <w:tc>
          <w:tcPr>
            <w:tcW w:w="1051" w:type="dxa"/>
            <w:vAlign w:val="bottom"/>
          </w:tcPr>
          <w:p w14:paraId="18289ED9" w14:textId="77777777" w:rsidR="00895255" w:rsidRPr="00D35F5E"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D35F5E">
              <w:rPr>
                <w:rFonts w:cs="Arial"/>
              </w:rPr>
              <w:t>24.00</w:t>
            </w:r>
          </w:p>
        </w:tc>
        <w:tc>
          <w:tcPr>
            <w:tcW w:w="1050" w:type="dxa"/>
            <w:vAlign w:val="bottom"/>
          </w:tcPr>
          <w:p w14:paraId="6962B05D" w14:textId="3F515A67" w:rsidR="00895255" w:rsidRPr="00D35F5E" w:rsidRDefault="00895255" w:rsidP="00466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1" w:type="dxa"/>
            <w:vAlign w:val="bottom"/>
          </w:tcPr>
          <w:p w14:paraId="0A14CF35" w14:textId="226A6293" w:rsidR="00895255" w:rsidRPr="00D35F5E" w:rsidRDefault="00895255" w:rsidP="00466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0" w:type="dxa"/>
            <w:vAlign w:val="bottom"/>
          </w:tcPr>
          <w:p w14:paraId="5B5DDB8D" w14:textId="602CA418" w:rsidR="00895255" w:rsidRPr="00D35F5E" w:rsidRDefault="00895255" w:rsidP="00466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90,57</w:t>
            </w:r>
            <w:r w:rsidR="00663E93" w:rsidRPr="00D35F5E">
              <w:rPr>
                <w:rFonts w:cs="Arial"/>
              </w:rPr>
              <w:t>3</w:t>
            </w:r>
          </w:p>
        </w:tc>
        <w:tc>
          <w:tcPr>
            <w:tcW w:w="1051" w:type="dxa"/>
            <w:vAlign w:val="bottom"/>
          </w:tcPr>
          <w:p w14:paraId="3ABC8C03" w14:textId="03A6307E" w:rsidR="00895255" w:rsidRPr="00D35F5E" w:rsidRDefault="00895255" w:rsidP="00466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83,465</w:t>
            </w:r>
          </w:p>
        </w:tc>
      </w:tr>
      <w:tr w:rsidR="00895255" w:rsidRPr="00D35F5E" w14:paraId="783EC300" w14:textId="77777777" w:rsidTr="00466A96">
        <w:trPr>
          <w:trHeight w:val="20"/>
        </w:trPr>
        <w:tc>
          <w:tcPr>
            <w:tcW w:w="2965" w:type="dxa"/>
            <w:gridSpan w:val="2"/>
          </w:tcPr>
          <w:p w14:paraId="2AE18498" w14:textId="161B4155" w:rsidR="00895255" w:rsidRPr="00D35F5E"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eastAsia="Angsana New" w:cs="Arial"/>
              </w:rPr>
            </w:pPr>
            <w:r w:rsidRPr="00D35F5E">
              <w:rPr>
                <w:rFonts w:cs="Arial"/>
                <w:cs/>
              </w:rPr>
              <w:t>Total investments</w:t>
            </w:r>
            <w:r w:rsidRPr="00D35F5E">
              <w:rPr>
                <w:rFonts w:cs="Arial"/>
              </w:rPr>
              <w:t xml:space="preserve"> </w:t>
            </w:r>
            <w:r w:rsidRPr="00D35F5E">
              <w:rPr>
                <w:rFonts w:cs="Arial"/>
                <w:cs/>
              </w:rPr>
              <w:t>in</w:t>
            </w:r>
            <w:r w:rsidRPr="00D35F5E">
              <w:rPr>
                <w:rFonts w:cs="Arial"/>
              </w:rPr>
              <w:t xml:space="preserve"> an associate</w:t>
            </w:r>
          </w:p>
        </w:tc>
        <w:tc>
          <w:tcPr>
            <w:tcW w:w="780" w:type="dxa"/>
            <w:vAlign w:val="bottom"/>
          </w:tcPr>
          <w:p w14:paraId="28A89343" w14:textId="77777777" w:rsidR="00895255" w:rsidRPr="00D35F5E"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1" w:type="dxa"/>
            <w:vAlign w:val="bottom"/>
          </w:tcPr>
          <w:p w14:paraId="66263539" w14:textId="77777777" w:rsidR="00895255" w:rsidRPr="00D35F5E"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0" w:type="dxa"/>
            <w:vAlign w:val="bottom"/>
          </w:tcPr>
          <w:p w14:paraId="62D4BB46" w14:textId="10FE21C0" w:rsidR="00895255" w:rsidRPr="00D35F5E" w:rsidRDefault="00895255" w:rsidP="00466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1" w:type="dxa"/>
            <w:vAlign w:val="bottom"/>
          </w:tcPr>
          <w:p w14:paraId="16215808" w14:textId="4284F4C5" w:rsidR="00895255" w:rsidRPr="00D35F5E" w:rsidRDefault="00895255" w:rsidP="00466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0" w:type="dxa"/>
            <w:vAlign w:val="bottom"/>
          </w:tcPr>
          <w:p w14:paraId="183AD817" w14:textId="3675DE9F" w:rsidR="00895255" w:rsidRPr="00D35F5E" w:rsidRDefault="00895255" w:rsidP="00466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90,57</w:t>
            </w:r>
            <w:r w:rsidR="00663E93" w:rsidRPr="00D35F5E">
              <w:rPr>
                <w:rFonts w:cs="Arial"/>
              </w:rPr>
              <w:t>3</w:t>
            </w:r>
          </w:p>
        </w:tc>
        <w:tc>
          <w:tcPr>
            <w:tcW w:w="1051" w:type="dxa"/>
            <w:vAlign w:val="bottom"/>
          </w:tcPr>
          <w:p w14:paraId="2480B224" w14:textId="61455E41" w:rsidR="00895255" w:rsidRPr="00D35F5E" w:rsidRDefault="00895255" w:rsidP="00466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83,465</w:t>
            </w:r>
          </w:p>
        </w:tc>
      </w:tr>
    </w:tbl>
    <w:p w14:paraId="1ACBD27C" w14:textId="77777777" w:rsidR="007E6514" w:rsidRPr="00387960" w:rsidRDefault="007E6514"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4"/>
          <w:szCs w:val="24"/>
        </w:rPr>
      </w:pPr>
      <w:r w:rsidRPr="00387960">
        <w:rPr>
          <w:rFonts w:cs="Arial"/>
          <w:sz w:val="22"/>
          <w:szCs w:val="22"/>
        </w:rPr>
        <w:t xml:space="preserve">As at </w:t>
      </w:r>
      <w:r w:rsidR="0093741F" w:rsidRPr="00387960">
        <w:rPr>
          <w:rFonts w:cs="Arial"/>
          <w:sz w:val="22"/>
          <w:szCs w:val="22"/>
          <w:lang w:val="en-US"/>
        </w:rPr>
        <w:t>30 September 2022</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321B78" w:rsidRPr="00387960">
        <w:rPr>
          <w:rFonts w:cs="Arial"/>
          <w:sz w:val="22"/>
          <w:szCs w:val="22"/>
          <w:lang w:val="en-US"/>
        </w:rPr>
        <w:t>2021</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D35F5E" w14:paraId="1C5D52D8" w14:textId="77777777" w:rsidTr="00663E93">
        <w:trPr>
          <w:trHeight w:val="20"/>
          <w:tblHeader/>
        </w:trPr>
        <w:tc>
          <w:tcPr>
            <w:tcW w:w="3060" w:type="dxa"/>
          </w:tcPr>
          <w:p w14:paraId="18569FB6"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E39D997" w14:textId="2ECB7378"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5C7E0297" w14:textId="77777777" w:rsidTr="00663E93">
        <w:trPr>
          <w:trHeight w:val="20"/>
          <w:tblHeader/>
        </w:trPr>
        <w:tc>
          <w:tcPr>
            <w:tcW w:w="3060" w:type="dxa"/>
          </w:tcPr>
          <w:p w14:paraId="433FEBE8"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0649E90B"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24C203C8" w14:textId="77777777" w:rsidTr="00663E93">
        <w:trPr>
          <w:trHeight w:val="20"/>
          <w:tblHeader/>
        </w:trPr>
        <w:tc>
          <w:tcPr>
            <w:tcW w:w="3060" w:type="dxa"/>
          </w:tcPr>
          <w:p w14:paraId="6936528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086EDD"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3291F71E"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C56840" w:rsidRPr="00D35F5E" w14:paraId="67BDA4CD" w14:textId="77777777" w:rsidTr="00663E93">
        <w:trPr>
          <w:trHeight w:val="20"/>
          <w:tblHeader/>
        </w:trPr>
        <w:tc>
          <w:tcPr>
            <w:tcW w:w="3060" w:type="dxa"/>
          </w:tcPr>
          <w:p w14:paraId="4217C6E1"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5357A8F" w14:textId="77777777" w:rsidR="00C56840" w:rsidRPr="00D35F5E"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30 September 2022</w:t>
            </w:r>
          </w:p>
        </w:tc>
        <w:tc>
          <w:tcPr>
            <w:tcW w:w="1530" w:type="dxa"/>
          </w:tcPr>
          <w:p w14:paraId="0FAB8B1B"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rPr>
            </w:pPr>
            <w:r w:rsidRPr="00D35F5E">
              <w:rPr>
                <w:rFonts w:cs="Arial"/>
              </w:rPr>
              <w:t>31 December 2021</w:t>
            </w:r>
          </w:p>
        </w:tc>
        <w:tc>
          <w:tcPr>
            <w:tcW w:w="1530" w:type="dxa"/>
          </w:tcPr>
          <w:p w14:paraId="43044567" w14:textId="77777777" w:rsidR="00C56840" w:rsidRPr="00D35F5E"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rPr>
            </w:pPr>
            <w:r w:rsidRPr="00D35F5E">
              <w:rPr>
                <w:rFonts w:cs="Arial"/>
              </w:rPr>
              <w:t>30 September 2022</w:t>
            </w:r>
          </w:p>
        </w:tc>
        <w:tc>
          <w:tcPr>
            <w:tcW w:w="1530" w:type="dxa"/>
          </w:tcPr>
          <w:p w14:paraId="15E75BE9"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rPr>
            </w:pPr>
            <w:r w:rsidRPr="00D35F5E">
              <w:rPr>
                <w:rFonts w:cs="Arial"/>
              </w:rPr>
              <w:t>31 December 2021</w:t>
            </w:r>
          </w:p>
        </w:tc>
      </w:tr>
      <w:tr w:rsidR="005E7C0C" w:rsidRPr="00D35F5E" w14:paraId="37B66F89" w14:textId="77777777" w:rsidTr="00663E93">
        <w:trPr>
          <w:trHeight w:val="20"/>
          <w:tblHeader/>
        </w:trPr>
        <w:tc>
          <w:tcPr>
            <w:tcW w:w="3060" w:type="dxa"/>
          </w:tcPr>
          <w:p w14:paraId="71683E49"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472A735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2980ED9"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E7E7BC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55FCFDF"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C56840" w:rsidRPr="00D35F5E" w14:paraId="02E12BE0" w14:textId="77777777" w:rsidTr="00663E93">
        <w:trPr>
          <w:trHeight w:val="20"/>
          <w:tblHeader/>
        </w:trPr>
        <w:tc>
          <w:tcPr>
            <w:tcW w:w="3060" w:type="dxa"/>
          </w:tcPr>
          <w:p w14:paraId="6CE1A638" w14:textId="77777777" w:rsidR="00C56840"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D35F5E">
              <w:rPr>
                <w:rFonts w:cs="Arial"/>
                <w:u w:val="single"/>
              </w:rPr>
              <w:t>Directly held</w:t>
            </w:r>
          </w:p>
        </w:tc>
        <w:tc>
          <w:tcPr>
            <w:tcW w:w="1530" w:type="dxa"/>
            <w:vAlign w:val="bottom"/>
          </w:tcPr>
          <w:p w14:paraId="27B2AF2D"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CF71C81"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F0D3B7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9AED2FE"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895255" w:rsidRPr="00D35F5E" w14:paraId="1D19B63B" w14:textId="77777777" w:rsidTr="00663E93">
        <w:trPr>
          <w:trHeight w:val="20"/>
        </w:trPr>
        <w:tc>
          <w:tcPr>
            <w:tcW w:w="3060" w:type="dxa"/>
          </w:tcPr>
          <w:p w14:paraId="135CDC70"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22" w:name="_Hlk19542969"/>
            <w:r w:rsidRPr="00D35F5E">
              <w:rPr>
                <w:rFonts w:eastAsia="Angsana New" w:cs="Arial"/>
              </w:rPr>
              <w:t>KTC Pico (Bangkok) Co., Ltd.</w:t>
            </w:r>
          </w:p>
        </w:tc>
        <w:tc>
          <w:tcPr>
            <w:tcW w:w="1530" w:type="dxa"/>
            <w:vAlign w:val="bottom"/>
          </w:tcPr>
          <w:p w14:paraId="6C8160AC" w14:textId="205F4043"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3A6688DE"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0A9D7329" w14:textId="6A8AC8F5"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45,030</w:t>
            </w:r>
          </w:p>
        </w:tc>
        <w:tc>
          <w:tcPr>
            <w:tcW w:w="1530" w:type="dxa"/>
            <w:vAlign w:val="bottom"/>
          </w:tcPr>
          <w:p w14:paraId="55579C72" w14:textId="3461DC3B"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45,030</w:t>
            </w:r>
          </w:p>
        </w:tc>
      </w:tr>
      <w:tr w:rsidR="00895255" w:rsidRPr="00D35F5E" w14:paraId="5EB78966" w14:textId="77777777" w:rsidTr="00663E93">
        <w:trPr>
          <w:trHeight w:val="20"/>
        </w:trPr>
        <w:tc>
          <w:tcPr>
            <w:tcW w:w="3060" w:type="dxa"/>
          </w:tcPr>
          <w:p w14:paraId="7E70AFB9"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4412588C" w14:textId="0131198B"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0EDBD4F2"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2284F27A" w14:textId="694C4069"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37,525</w:t>
            </w:r>
          </w:p>
        </w:tc>
        <w:tc>
          <w:tcPr>
            <w:tcW w:w="1530" w:type="dxa"/>
            <w:vAlign w:val="bottom"/>
          </w:tcPr>
          <w:p w14:paraId="6156EC63" w14:textId="2CD40B5F"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37,525</w:t>
            </w:r>
          </w:p>
        </w:tc>
      </w:tr>
      <w:bookmarkEnd w:id="22"/>
      <w:tr w:rsidR="00895255" w:rsidRPr="00D35F5E" w14:paraId="065E6C61" w14:textId="77777777" w:rsidTr="00663E93">
        <w:trPr>
          <w:trHeight w:val="20"/>
        </w:trPr>
        <w:tc>
          <w:tcPr>
            <w:tcW w:w="3060" w:type="dxa"/>
          </w:tcPr>
          <w:p w14:paraId="421EFC6D"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530" w:type="dxa"/>
            <w:vAlign w:val="bottom"/>
          </w:tcPr>
          <w:p w14:paraId="39C6AA6E" w14:textId="53AD9CBF"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58506B8"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2B5F82A2" w14:textId="2D4FDB15"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75,050</w:t>
            </w:r>
          </w:p>
        </w:tc>
        <w:tc>
          <w:tcPr>
            <w:tcW w:w="1530" w:type="dxa"/>
            <w:vAlign w:val="bottom"/>
          </w:tcPr>
          <w:p w14:paraId="0A2346C3" w14:textId="6CC84FC1"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75,050</w:t>
            </w:r>
          </w:p>
        </w:tc>
      </w:tr>
      <w:tr w:rsidR="00895255" w:rsidRPr="00D35F5E" w14:paraId="51A22FC9" w14:textId="77777777" w:rsidTr="00663E93">
        <w:trPr>
          <w:trHeight w:val="20"/>
        </w:trPr>
        <w:tc>
          <w:tcPr>
            <w:tcW w:w="3060" w:type="dxa"/>
          </w:tcPr>
          <w:p w14:paraId="6F7067ED"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64FF31F" w14:textId="46632E85"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042EC834"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1C32180" w14:textId="6B946D6C"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551,338</w:t>
            </w:r>
          </w:p>
        </w:tc>
        <w:tc>
          <w:tcPr>
            <w:tcW w:w="1530" w:type="dxa"/>
            <w:vAlign w:val="bottom"/>
          </w:tcPr>
          <w:p w14:paraId="05E8DE3B" w14:textId="6AFE05E6"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551,338</w:t>
            </w:r>
          </w:p>
        </w:tc>
      </w:tr>
      <w:tr w:rsidR="00895255" w:rsidRPr="00D35F5E" w14:paraId="4B3CDCAF" w14:textId="77777777" w:rsidTr="00663E93">
        <w:trPr>
          <w:trHeight w:val="20"/>
        </w:trPr>
        <w:tc>
          <w:tcPr>
            <w:tcW w:w="3060" w:type="dxa"/>
          </w:tcPr>
          <w:p w14:paraId="56100E41"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u w:val="single"/>
              </w:rPr>
              <w:t>Indirect held*</w:t>
            </w:r>
          </w:p>
        </w:tc>
        <w:tc>
          <w:tcPr>
            <w:tcW w:w="1530" w:type="dxa"/>
            <w:vAlign w:val="bottom"/>
          </w:tcPr>
          <w:p w14:paraId="40FFC47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F20851C"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D9F5D64"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5CE6D1E"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895255" w:rsidRPr="00D35F5E" w14:paraId="229A484D" w14:textId="77777777" w:rsidTr="00663E93">
        <w:trPr>
          <w:trHeight w:val="20"/>
        </w:trPr>
        <w:tc>
          <w:tcPr>
            <w:tcW w:w="3060" w:type="dxa"/>
            <w:vAlign w:val="center"/>
          </w:tcPr>
          <w:p w14:paraId="78EAF5AB"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(Chonburi) Co., Ltd.</w:t>
            </w:r>
          </w:p>
        </w:tc>
        <w:tc>
          <w:tcPr>
            <w:tcW w:w="1530" w:type="dxa"/>
            <w:vAlign w:val="bottom"/>
          </w:tcPr>
          <w:p w14:paraId="68DFA7FD"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73C9350"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19EC4E50" w14:textId="32009915"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19851C4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895255" w:rsidRPr="00D35F5E" w14:paraId="65A0306D" w14:textId="77777777" w:rsidTr="00663E93">
        <w:trPr>
          <w:trHeight w:val="20"/>
        </w:trPr>
        <w:tc>
          <w:tcPr>
            <w:tcW w:w="3060" w:type="dxa"/>
            <w:vAlign w:val="center"/>
          </w:tcPr>
          <w:p w14:paraId="13D4858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(Pathum Thani) Co., Ltd.</w:t>
            </w:r>
          </w:p>
        </w:tc>
        <w:tc>
          <w:tcPr>
            <w:tcW w:w="1530" w:type="dxa"/>
            <w:vAlign w:val="bottom"/>
          </w:tcPr>
          <w:p w14:paraId="5B130719"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4042460"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DF425A2" w14:textId="5BFD8E53"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0A54788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895255" w:rsidRPr="00D35F5E" w14:paraId="78C2C9D6" w14:textId="77777777" w:rsidTr="00663E93">
        <w:trPr>
          <w:trHeight w:val="20"/>
        </w:trPr>
        <w:tc>
          <w:tcPr>
            <w:tcW w:w="3060" w:type="dxa"/>
            <w:vAlign w:val="center"/>
          </w:tcPr>
          <w:p w14:paraId="4D6EA29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286017EE"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982CB39"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9BB014D" w14:textId="2949DBDF"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162DDEA3"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895255" w:rsidRPr="00D35F5E" w14:paraId="2FA7A5F7" w14:textId="77777777" w:rsidTr="00663E93">
        <w:trPr>
          <w:trHeight w:val="85"/>
        </w:trPr>
        <w:tc>
          <w:tcPr>
            <w:tcW w:w="3060" w:type="dxa"/>
            <w:vAlign w:val="center"/>
          </w:tcPr>
          <w:p w14:paraId="63C6008A"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3E0F9A41"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79D8D92"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24D11B2" w14:textId="1184CC10"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11ACDD04"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895255" w:rsidRPr="00D35F5E" w14:paraId="6D00AD8A" w14:textId="77777777" w:rsidTr="00663E93">
        <w:trPr>
          <w:trHeight w:val="20"/>
        </w:trPr>
        <w:tc>
          <w:tcPr>
            <w:tcW w:w="3060" w:type="dxa"/>
          </w:tcPr>
          <w:p w14:paraId="4D96C17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530" w:type="dxa"/>
            <w:vAlign w:val="bottom"/>
          </w:tcPr>
          <w:p w14:paraId="2B887F58"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E8A24A4"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4AC80F9" w14:textId="2E953152" w:rsidR="00895255" w:rsidRPr="00D35F5E" w:rsidRDefault="00895255" w:rsidP="00663E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708,943</w:t>
            </w:r>
          </w:p>
        </w:tc>
        <w:tc>
          <w:tcPr>
            <w:tcW w:w="1530" w:type="dxa"/>
            <w:vAlign w:val="bottom"/>
          </w:tcPr>
          <w:p w14:paraId="68DC7851" w14:textId="6FA53210" w:rsidR="00895255" w:rsidRPr="00D35F5E" w:rsidRDefault="00895255" w:rsidP="00663E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708,943</w:t>
            </w:r>
          </w:p>
        </w:tc>
      </w:tr>
      <w:tr w:rsidR="00895255" w:rsidRPr="00D35F5E" w14:paraId="5A01BCAB" w14:textId="77777777" w:rsidTr="00663E93">
        <w:trPr>
          <w:trHeight w:val="20"/>
        </w:trPr>
        <w:tc>
          <w:tcPr>
            <w:tcW w:w="3060" w:type="dxa"/>
          </w:tcPr>
          <w:p w14:paraId="4E0E7979"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1C56F7FE"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F74875E"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479EE8D"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4C1630E"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895255" w:rsidRPr="00D35F5E" w14:paraId="033F131A" w14:textId="77777777" w:rsidTr="00663E93">
        <w:trPr>
          <w:trHeight w:val="20"/>
        </w:trPr>
        <w:tc>
          <w:tcPr>
            <w:tcW w:w="3060" w:type="dxa"/>
          </w:tcPr>
          <w:p w14:paraId="0FAFC8E3"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eastAsia="Angsana New" w:cs="Arial"/>
              </w:rPr>
              <w:t>Krungthai Advisory Co., Ltd.</w:t>
            </w:r>
          </w:p>
        </w:tc>
        <w:tc>
          <w:tcPr>
            <w:tcW w:w="1530" w:type="dxa"/>
            <w:vAlign w:val="bottom"/>
          </w:tcPr>
          <w:p w14:paraId="65BA5AFE" w14:textId="65FC6F2B"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3941BAC2"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29A68150" w14:textId="2C91D069" w:rsidR="00895255" w:rsidRPr="00D35F5E" w:rsidRDefault="00895255"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c>
          <w:tcPr>
            <w:tcW w:w="1530" w:type="dxa"/>
            <w:vAlign w:val="bottom"/>
          </w:tcPr>
          <w:p w14:paraId="73BBB5EC" w14:textId="1DD6A5C2" w:rsidR="00895255" w:rsidRPr="00D35F5E" w:rsidRDefault="00895255"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r>
      <w:tr w:rsidR="00895255" w:rsidRPr="00D35F5E" w14:paraId="5EEBE66F" w14:textId="77777777" w:rsidTr="00663E93">
        <w:trPr>
          <w:trHeight w:val="20"/>
        </w:trPr>
        <w:tc>
          <w:tcPr>
            <w:tcW w:w="3060" w:type="dxa"/>
          </w:tcPr>
          <w:p w14:paraId="25CC835F"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w:t>
            </w:r>
          </w:p>
        </w:tc>
        <w:tc>
          <w:tcPr>
            <w:tcW w:w="1530" w:type="dxa"/>
            <w:vAlign w:val="bottom"/>
          </w:tcPr>
          <w:p w14:paraId="31D88C76"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B915725"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1C8FCD5" w14:textId="70F519C5" w:rsidR="00895255" w:rsidRPr="00D35F5E" w:rsidRDefault="00895255"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c>
          <w:tcPr>
            <w:tcW w:w="1530" w:type="dxa"/>
            <w:vAlign w:val="bottom"/>
          </w:tcPr>
          <w:p w14:paraId="469861C7" w14:textId="2E47B10E" w:rsidR="00895255" w:rsidRPr="00D35F5E" w:rsidRDefault="00895255"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r>
      <w:tr w:rsidR="00895255" w:rsidRPr="00D35F5E" w14:paraId="06076703" w14:textId="77777777" w:rsidTr="00663E93">
        <w:trPr>
          <w:trHeight w:val="20"/>
        </w:trPr>
        <w:tc>
          <w:tcPr>
            <w:tcW w:w="3060" w:type="dxa"/>
          </w:tcPr>
          <w:p w14:paraId="1AF413AF"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sidRPr="00D35F5E">
              <w:rPr>
                <w:rFonts w:cs="Arial"/>
              </w:rPr>
              <w:br/>
              <w:t>and an associate</w:t>
            </w:r>
          </w:p>
        </w:tc>
        <w:tc>
          <w:tcPr>
            <w:tcW w:w="1530" w:type="dxa"/>
            <w:vAlign w:val="bottom"/>
          </w:tcPr>
          <w:p w14:paraId="20A3CE82"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73611F7" w14:textId="77777777" w:rsidR="00895255" w:rsidRPr="00D35F5E" w:rsidRDefault="0089525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5C082D" w14:textId="05EA7B4D" w:rsidR="00895255" w:rsidRPr="00D35F5E" w:rsidRDefault="00895255"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780,943</w:t>
            </w:r>
          </w:p>
        </w:tc>
        <w:tc>
          <w:tcPr>
            <w:tcW w:w="1530" w:type="dxa"/>
            <w:vAlign w:val="bottom"/>
          </w:tcPr>
          <w:p w14:paraId="65B258D9" w14:textId="7B72CCB4" w:rsidR="00895255" w:rsidRPr="00D35F5E" w:rsidRDefault="00895255" w:rsidP="00663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780,943</w:t>
            </w:r>
          </w:p>
        </w:tc>
      </w:tr>
    </w:tbl>
    <w:p w14:paraId="65078859" w14:textId="77777777" w:rsidR="00D62F7E" w:rsidRPr="00663E93" w:rsidRDefault="00D62F7E"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3E93">
        <w:rPr>
          <w:rFonts w:cs="Arial"/>
          <w:sz w:val="16"/>
          <w:szCs w:val="16"/>
          <w:cs/>
        </w:rPr>
        <w:t xml:space="preserve">* </w:t>
      </w:r>
      <w:r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FD78EC" w:rsidRPr="00663E93">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48D56A3A" w14:textId="77777777" w:rsidR="00663E93" w:rsidRDefault="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23" w:name="_Toc101339254"/>
      <w:bookmarkStart w:id="24" w:name="_Toc101339424"/>
      <w:r>
        <w:rPr>
          <w:rFonts w:cs="Arial"/>
          <w:sz w:val="22"/>
          <w:szCs w:val="22"/>
        </w:rPr>
        <w:br w:type="page"/>
      </w:r>
    </w:p>
    <w:p w14:paraId="6D06A941" w14:textId="2C620E90" w:rsidR="00C130F2" w:rsidRPr="00387960" w:rsidRDefault="00A957E8" w:rsidP="00793D3E">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5" w:name="_Toc118985337"/>
      <w:r w:rsidRPr="00387960">
        <w:rPr>
          <w:rFonts w:cs="Arial"/>
          <w:sz w:val="22"/>
          <w:szCs w:val="22"/>
          <w:u w:val="none"/>
        </w:rPr>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3398042C" w14:textId="77777777" w:rsidR="00C130F2" w:rsidRPr="00387960" w:rsidRDefault="00A957E8"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b/>
          <w:bCs/>
          <w:sz w:val="22"/>
          <w:szCs w:val="22"/>
        </w:rPr>
      </w:pPr>
      <w:r w:rsidRPr="00387960">
        <w:rPr>
          <w:rFonts w:cs="Arial"/>
          <w:b/>
          <w:bCs/>
          <w:sz w:val="22"/>
          <w:szCs w:val="22"/>
        </w:rPr>
        <w:t>7</w:t>
      </w:r>
      <w:r w:rsidR="00C130F2" w:rsidRPr="00387960">
        <w:rPr>
          <w:rFonts w:cs="Arial"/>
          <w:b/>
          <w:bCs/>
          <w:sz w:val="22"/>
          <w:szCs w:val="22"/>
        </w:rPr>
        <w:t>.1</w:t>
      </w:r>
      <w:r w:rsidR="00C130F2" w:rsidRPr="00387960">
        <w:rPr>
          <w:rFonts w:cs="Arial"/>
          <w:b/>
          <w:bCs/>
          <w:sz w:val="22"/>
          <w:szCs w:val="22"/>
          <w:cs/>
        </w:rPr>
        <w:tab/>
      </w:r>
      <w:r w:rsidR="00AF08DD" w:rsidRPr="00387960">
        <w:rPr>
          <w:rFonts w:cs="Arial"/>
          <w:b/>
          <w:bCs/>
          <w:sz w:val="22"/>
          <w:szCs w:val="22"/>
        </w:rPr>
        <w:t>Deferred tax assets</w:t>
      </w:r>
    </w:p>
    <w:p w14:paraId="69E4D2A4" w14:textId="77777777" w:rsidR="00C130F2" w:rsidRPr="00387960" w:rsidRDefault="00AF08D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at </w:t>
      </w:r>
      <w:r w:rsidR="0093741F" w:rsidRPr="00387960">
        <w:rPr>
          <w:rFonts w:cs="Arial"/>
          <w:sz w:val="22"/>
          <w:szCs w:val="22"/>
        </w:rPr>
        <w:t>30 September 2022</w:t>
      </w:r>
      <w:r w:rsidRPr="00387960">
        <w:rPr>
          <w:rFonts w:cs="Arial"/>
          <w:sz w:val="22"/>
          <w:szCs w:val="22"/>
        </w:rPr>
        <w:t xml:space="preserve"> and 31 December 2021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793D3E">
            <w:pPr>
              <w:spacing w:line="340" w:lineRule="exact"/>
              <w:ind w:left="71" w:right="13"/>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387960" w:rsidRDefault="009F4D61" w:rsidP="00793D3E">
            <w:pPr>
              <w:pBdr>
                <w:bottom w:val="single" w:sz="4" w:space="1" w:color="auto"/>
              </w:pBdr>
              <w:spacing w:line="340" w:lineRule="exact"/>
              <w:ind w:right="-72"/>
              <w:jc w:val="center"/>
              <w:rPr>
                <w:rFonts w:cs="Arial"/>
                <w:cs/>
                <w:lang w:val="en-GB"/>
              </w:rPr>
            </w:pPr>
            <w:r w:rsidRPr="00387960">
              <w:rPr>
                <w:rFonts w:cs="Arial"/>
              </w:rPr>
              <w:t>Consolidated financial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77777777" w:rsidR="00906E1D" w:rsidRPr="00387960" w:rsidRDefault="00A957E8" w:rsidP="00793D3E">
            <w:pPr>
              <w:spacing w:line="340" w:lineRule="exact"/>
              <w:ind w:left="71" w:right="13"/>
              <w:jc w:val="center"/>
              <w:rPr>
                <w:rFonts w:cs="Arial"/>
                <w:lang w:val="en-GB"/>
              </w:rPr>
            </w:pPr>
            <w:r w:rsidRPr="00387960">
              <w:rPr>
                <w:rFonts w:cs="Arial"/>
              </w:rPr>
              <w:t xml:space="preserve">30 </w:t>
            </w:r>
            <w:r w:rsidR="00595DBB" w:rsidRPr="00387960">
              <w:rPr>
                <w:rFonts w:cs="Arial"/>
              </w:rPr>
              <w:t>September</w:t>
            </w:r>
            <w:r w:rsidRPr="00387960">
              <w:rPr>
                <w:rFonts w:cs="Arial"/>
              </w:rPr>
              <w:t xml:space="preserve"> </w:t>
            </w:r>
          </w:p>
        </w:tc>
        <w:tc>
          <w:tcPr>
            <w:tcW w:w="1283" w:type="dxa"/>
            <w:vAlign w:val="bottom"/>
          </w:tcPr>
          <w:p w14:paraId="2F7ABB25" w14:textId="77777777" w:rsidR="00906E1D" w:rsidRPr="00387960" w:rsidRDefault="00906E1D" w:rsidP="00793D3E">
            <w:pPr>
              <w:spacing w:line="340" w:lineRule="exact"/>
              <w:ind w:left="71" w:right="13"/>
              <w:jc w:val="center"/>
              <w:rPr>
                <w:rFonts w:cs="Arial"/>
                <w:lang w:val="en-GB"/>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77777777"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rPr>
              <w:t xml:space="preserve">Changes </w:t>
            </w:r>
            <w:r w:rsidR="00FD78EC" w:rsidRPr="00387960">
              <w:rPr>
                <w:rFonts w:cs="Arial"/>
              </w:rPr>
              <w:t>in</w:t>
            </w:r>
            <w:r w:rsidRPr="00387960">
              <w:rPr>
                <w:rFonts w:cs="Arial"/>
              </w:rPr>
              <w:t xml:space="preserve"> deferred tax for the </w:t>
            </w:r>
            <w:r w:rsidR="00595DBB" w:rsidRPr="00387960">
              <w:rPr>
                <w:rFonts w:cs="Arial"/>
              </w:rPr>
              <w:t>nine</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A957E8" w:rsidRPr="00387960">
              <w:rPr>
                <w:rFonts w:cs="Arial"/>
              </w:rPr>
              <w:t xml:space="preserve">30 </w:t>
            </w:r>
            <w:r w:rsidR="00595DBB" w:rsidRPr="00387960">
              <w:rPr>
                <w:rFonts w:cs="Arial"/>
              </w:rPr>
              <w:t>September</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77777777"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lang w:val="en-GB"/>
              </w:rPr>
              <w:t>2022</w:t>
            </w:r>
          </w:p>
        </w:tc>
        <w:tc>
          <w:tcPr>
            <w:tcW w:w="1283" w:type="dxa"/>
            <w:vAlign w:val="bottom"/>
          </w:tcPr>
          <w:p w14:paraId="43F98368" w14:textId="77777777" w:rsidR="00906E1D" w:rsidRPr="00387960" w:rsidRDefault="00906E1D" w:rsidP="00793D3E">
            <w:pPr>
              <w:pBdr>
                <w:bottom w:val="single" w:sz="4" w:space="1" w:color="auto"/>
              </w:pBdr>
              <w:spacing w:line="340" w:lineRule="exact"/>
              <w:ind w:left="71" w:right="13"/>
              <w:jc w:val="center"/>
              <w:rPr>
                <w:rFonts w:cs="Arial"/>
              </w:rPr>
            </w:pPr>
            <w:r w:rsidRPr="00387960">
              <w:rPr>
                <w:rFonts w:cs="Arial"/>
              </w:rPr>
              <w:t>2021</w:t>
            </w:r>
          </w:p>
        </w:tc>
        <w:tc>
          <w:tcPr>
            <w:tcW w:w="1282" w:type="dxa"/>
            <w:vAlign w:val="bottom"/>
          </w:tcPr>
          <w:p w14:paraId="5632F89C" w14:textId="77777777"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lang w:val="en-GB"/>
              </w:rPr>
              <w:t>2022</w:t>
            </w:r>
          </w:p>
        </w:tc>
        <w:tc>
          <w:tcPr>
            <w:tcW w:w="1283" w:type="dxa"/>
            <w:vAlign w:val="bottom"/>
          </w:tcPr>
          <w:p w14:paraId="7C784B9D" w14:textId="77777777"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lang w:val="en-GB"/>
              </w:rPr>
              <w:t>2021</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323E92" w:rsidRPr="00387960" w14:paraId="7FFD3D37" w14:textId="77777777" w:rsidTr="005E25E0">
        <w:trPr>
          <w:trHeight w:val="20"/>
        </w:trPr>
        <w:tc>
          <w:tcPr>
            <w:tcW w:w="3870" w:type="dxa"/>
          </w:tcPr>
          <w:p w14:paraId="7CA71BB7" w14:textId="77777777" w:rsidR="00323E92" w:rsidRPr="00387960" w:rsidRDefault="00323E92" w:rsidP="00323E92">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31DF44C0" w14:textId="7134074E"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1,816,405</w:t>
            </w:r>
          </w:p>
        </w:tc>
        <w:tc>
          <w:tcPr>
            <w:tcW w:w="1283" w:type="dxa"/>
          </w:tcPr>
          <w:p w14:paraId="5D5D4A99" w14:textId="774E9A85"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1,828,542</w:t>
            </w:r>
          </w:p>
        </w:tc>
        <w:tc>
          <w:tcPr>
            <w:tcW w:w="1282" w:type="dxa"/>
            <w:vAlign w:val="center"/>
          </w:tcPr>
          <w:p w14:paraId="5F03A90B" w14:textId="2EC15AD2"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(12,137)</w:t>
            </w:r>
          </w:p>
        </w:tc>
        <w:tc>
          <w:tcPr>
            <w:tcW w:w="1283" w:type="dxa"/>
          </w:tcPr>
          <w:p w14:paraId="2A79068E" w14:textId="24C67D13"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(108,750)</w:t>
            </w:r>
          </w:p>
        </w:tc>
      </w:tr>
      <w:tr w:rsidR="00323E92" w:rsidRPr="00387960" w14:paraId="4DA7CBBA" w14:textId="77777777" w:rsidTr="005E25E0">
        <w:trPr>
          <w:trHeight w:val="20"/>
        </w:trPr>
        <w:tc>
          <w:tcPr>
            <w:tcW w:w="3870" w:type="dxa"/>
          </w:tcPr>
          <w:p w14:paraId="312259B2" w14:textId="77777777" w:rsidR="00323E92" w:rsidRPr="00387960" w:rsidRDefault="00323E92" w:rsidP="00323E92">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0DD7DF1A" w14:textId="74093C36"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513,765</w:t>
            </w:r>
          </w:p>
        </w:tc>
        <w:tc>
          <w:tcPr>
            <w:tcW w:w="1283" w:type="dxa"/>
          </w:tcPr>
          <w:p w14:paraId="2D96AF54" w14:textId="4F5D52ED"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496,245</w:t>
            </w:r>
          </w:p>
        </w:tc>
        <w:tc>
          <w:tcPr>
            <w:tcW w:w="1282" w:type="dxa"/>
            <w:vAlign w:val="center"/>
          </w:tcPr>
          <w:p w14:paraId="08D0FCEA" w14:textId="4AC5EE9B"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17,520</w:t>
            </w:r>
          </w:p>
        </w:tc>
        <w:tc>
          <w:tcPr>
            <w:tcW w:w="1283" w:type="dxa"/>
          </w:tcPr>
          <w:p w14:paraId="548356DA" w14:textId="0D065F5A"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 xml:space="preserve">28,822 </w:t>
            </w:r>
          </w:p>
        </w:tc>
      </w:tr>
      <w:tr w:rsidR="00323E92" w:rsidRPr="00387960" w14:paraId="54C0760A" w14:textId="77777777" w:rsidTr="005E25E0">
        <w:trPr>
          <w:trHeight w:val="20"/>
        </w:trPr>
        <w:tc>
          <w:tcPr>
            <w:tcW w:w="3870" w:type="dxa"/>
          </w:tcPr>
          <w:p w14:paraId="393F72F1" w14:textId="77777777" w:rsidR="00323E92" w:rsidRPr="00387960" w:rsidRDefault="00323E92" w:rsidP="00323E92">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52294F42" w14:textId="2157CDA5"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(41,117)</w:t>
            </w:r>
          </w:p>
        </w:tc>
        <w:tc>
          <w:tcPr>
            <w:tcW w:w="1283" w:type="dxa"/>
          </w:tcPr>
          <w:p w14:paraId="15D26A4D" w14:textId="470DD865"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(45,851)</w:t>
            </w:r>
          </w:p>
        </w:tc>
        <w:tc>
          <w:tcPr>
            <w:tcW w:w="1282" w:type="dxa"/>
            <w:vAlign w:val="center"/>
          </w:tcPr>
          <w:p w14:paraId="4444BED9" w14:textId="6007C196"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4,73</w:t>
            </w:r>
            <w:r w:rsidR="00F64088" w:rsidRPr="00387960">
              <w:rPr>
                <w:rFonts w:cs="Arial"/>
              </w:rPr>
              <w:t>4</w:t>
            </w:r>
          </w:p>
        </w:tc>
        <w:tc>
          <w:tcPr>
            <w:tcW w:w="1283" w:type="dxa"/>
          </w:tcPr>
          <w:p w14:paraId="1C5A717C" w14:textId="4884ABFA"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 xml:space="preserve">8,099 </w:t>
            </w:r>
          </w:p>
        </w:tc>
      </w:tr>
      <w:tr w:rsidR="00323E92" w:rsidRPr="00387960" w14:paraId="1B3055A5" w14:textId="77777777" w:rsidTr="005E25E0">
        <w:trPr>
          <w:trHeight w:val="20"/>
        </w:trPr>
        <w:tc>
          <w:tcPr>
            <w:tcW w:w="3870" w:type="dxa"/>
          </w:tcPr>
          <w:p w14:paraId="767D4F39" w14:textId="77777777" w:rsidR="00323E92" w:rsidRPr="00387960" w:rsidRDefault="00323E92" w:rsidP="00323E92">
            <w:pPr>
              <w:spacing w:line="340" w:lineRule="exact"/>
              <w:ind w:left="267" w:hanging="177"/>
              <w:rPr>
                <w:rFonts w:cs="Arial"/>
                <w:cs/>
                <w:lang w:val="en-GB"/>
              </w:rPr>
            </w:pPr>
            <w:r w:rsidRPr="00387960">
              <w:rPr>
                <w:rFonts w:cs="Arial"/>
              </w:rPr>
              <w:t>Provision for employee benefits</w:t>
            </w:r>
          </w:p>
        </w:tc>
        <w:tc>
          <w:tcPr>
            <w:tcW w:w="1282" w:type="dxa"/>
            <w:vAlign w:val="center"/>
          </w:tcPr>
          <w:p w14:paraId="405525A2" w14:textId="4078E751"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109,287</w:t>
            </w:r>
          </w:p>
        </w:tc>
        <w:tc>
          <w:tcPr>
            <w:tcW w:w="1283" w:type="dxa"/>
          </w:tcPr>
          <w:p w14:paraId="1D918F4C" w14:textId="3AFD00E4"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105,684</w:t>
            </w:r>
          </w:p>
        </w:tc>
        <w:tc>
          <w:tcPr>
            <w:tcW w:w="1282" w:type="dxa"/>
            <w:vAlign w:val="center"/>
          </w:tcPr>
          <w:p w14:paraId="7433091C" w14:textId="39778EA9"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3,603</w:t>
            </w:r>
          </w:p>
        </w:tc>
        <w:tc>
          <w:tcPr>
            <w:tcW w:w="1283" w:type="dxa"/>
          </w:tcPr>
          <w:p w14:paraId="64F16158" w14:textId="115AD012"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 xml:space="preserve">1,745 </w:t>
            </w:r>
          </w:p>
        </w:tc>
      </w:tr>
      <w:tr w:rsidR="00323E92" w:rsidRPr="00387960" w14:paraId="593694D3" w14:textId="77777777" w:rsidTr="005E25E0">
        <w:trPr>
          <w:trHeight w:val="20"/>
        </w:trPr>
        <w:tc>
          <w:tcPr>
            <w:tcW w:w="3870" w:type="dxa"/>
          </w:tcPr>
          <w:p w14:paraId="28526B44" w14:textId="77777777" w:rsidR="00323E92" w:rsidRPr="00387960" w:rsidRDefault="00323E92" w:rsidP="00323E92">
            <w:pPr>
              <w:spacing w:line="340" w:lineRule="exact"/>
              <w:ind w:left="72" w:firstLine="18"/>
              <w:rPr>
                <w:rFonts w:cs="Arial"/>
                <w:cs/>
                <w:lang w:val="en-GB"/>
              </w:rPr>
            </w:pPr>
            <w:r w:rsidRPr="00387960">
              <w:rPr>
                <w:rFonts w:cs="Arial"/>
              </w:rPr>
              <w:t>Others</w:t>
            </w:r>
          </w:p>
        </w:tc>
        <w:tc>
          <w:tcPr>
            <w:tcW w:w="1282" w:type="dxa"/>
            <w:vAlign w:val="center"/>
          </w:tcPr>
          <w:p w14:paraId="7CE9DEC0" w14:textId="794EE6FD" w:rsidR="00323E92" w:rsidRPr="00387960" w:rsidRDefault="00323E92" w:rsidP="00323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theme="minorBidi"/>
                <w:cs/>
              </w:rPr>
            </w:pPr>
            <w:r w:rsidRPr="00387960">
              <w:rPr>
                <w:rFonts w:cs="Arial"/>
              </w:rPr>
              <w:t>(88,930)</w:t>
            </w:r>
          </w:p>
        </w:tc>
        <w:tc>
          <w:tcPr>
            <w:tcW w:w="1283" w:type="dxa"/>
          </w:tcPr>
          <w:p w14:paraId="33135DCB" w14:textId="14508D02" w:rsidR="00323E92" w:rsidRPr="00387960" w:rsidRDefault="00323E92" w:rsidP="00323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(92,525)</w:t>
            </w:r>
          </w:p>
        </w:tc>
        <w:tc>
          <w:tcPr>
            <w:tcW w:w="1282" w:type="dxa"/>
            <w:vAlign w:val="center"/>
          </w:tcPr>
          <w:p w14:paraId="0901F9E9" w14:textId="3AA8B479" w:rsidR="00323E92" w:rsidRPr="00387960" w:rsidRDefault="00323E92" w:rsidP="00323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3,595</w:t>
            </w:r>
          </w:p>
        </w:tc>
        <w:tc>
          <w:tcPr>
            <w:tcW w:w="1283" w:type="dxa"/>
          </w:tcPr>
          <w:p w14:paraId="2BDD05DC" w14:textId="44C0B738" w:rsidR="00323E92" w:rsidRPr="00387960" w:rsidRDefault="00323E92" w:rsidP="00323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 xml:space="preserve">15,180 </w:t>
            </w:r>
          </w:p>
        </w:tc>
      </w:tr>
      <w:tr w:rsidR="00323E92" w:rsidRPr="00387960" w14:paraId="4CA2C08F" w14:textId="77777777" w:rsidTr="005E25E0">
        <w:trPr>
          <w:trHeight w:val="441"/>
        </w:trPr>
        <w:tc>
          <w:tcPr>
            <w:tcW w:w="3870" w:type="dxa"/>
          </w:tcPr>
          <w:p w14:paraId="1DF83C92" w14:textId="77777777" w:rsidR="00323E92" w:rsidRPr="00387960" w:rsidRDefault="00323E92" w:rsidP="00323E92">
            <w:pPr>
              <w:spacing w:line="340" w:lineRule="exact"/>
              <w:ind w:left="72" w:firstLine="18"/>
              <w:rPr>
                <w:rFonts w:cs="Arial"/>
                <w:cs/>
                <w:lang w:val="en-GB"/>
              </w:rPr>
            </w:pPr>
            <w:r w:rsidRPr="00387960">
              <w:rPr>
                <w:rFonts w:cs="Arial"/>
              </w:rPr>
              <w:t>Total</w:t>
            </w:r>
          </w:p>
        </w:tc>
        <w:tc>
          <w:tcPr>
            <w:tcW w:w="1282" w:type="dxa"/>
            <w:vAlign w:val="bottom"/>
          </w:tcPr>
          <w:p w14:paraId="57385F51" w14:textId="63006C92" w:rsidR="00323E92" w:rsidRPr="00387960" w:rsidRDefault="00323E92" w:rsidP="00323E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theme="minorBidi"/>
                <w:cs/>
              </w:rPr>
            </w:pPr>
            <w:r w:rsidRPr="00387960">
              <w:rPr>
                <w:rFonts w:cs="Arial"/>
              </w:rPr>
              <w:t>2,309,410</w:t>
            </w:r>
          </w:p>
        </w:tc>
        <w:tc>
          <w:tcPr>
            <w:tcW w:w="1283" w:type="dxa"/>
            <w:vAlign w:val="bottom"/>
          </w:tcPr>
          <w:p w14:paraId="28AD7BB2" w14:textId="23288F55" w:rsidR="00323E92" w:rsidRPr="00387960" w:rsidRDefault="00323E92" w:rsidP="00323E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2,292,095</w:t>
            </w:r>
          </w:p>
        </w:tc>
        <w:tc>
          <w:tcPr>
            <w:tcW w:w="1282" w:type="dxa"/>
            <w:vAlign w:val="bottom"/>
          </w:tcPr>
          <w:p w14:paraId="226F2A44" w14:textId="75205FF1" w:rsidR="00323E92" w:rsidRPr="00387960" w:rsidRDefault="00323E92" w:rsidP="00323E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17,315</w:t>
            </w:r>
          </w:p>
        </w:tc>
        <w:tc>
          <w:tcPr>
            <w:tcW w:w="1283" w:type="dxa"/>
            <w:vAlign w:val="bottom"/>
          </w:tcPr>
          <w:p w14:paraId="1DB53AF0" w14:textId="6D6507FE" w:rsidR="00323E92" w:rsidRPr="00387960" w:rsidRDefault="00323E92" w:rsidP="00323E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(54,904)</w:t>
            </w:r>
          </w:p>
        </w:tc>
      </w:tr>
      <w:tr w:rsidR="00323E92" w:rsidRPr="00387960" w14:paraId="5D8A9CE1" w14:textId="77777777" w:rsidTr="005E25E0">
        <w:trPr>
          <w:trHeight w:val="20"/>
        </w:trPr>
        <w:tc>
          <w:tcPr>
            <w:tcW w:w="3870" w:type="dxa"/>
          </w:tcPr>
          <w:p w14:paraId="1AC210B5" w14:textId="77777777" w:rsidR="00323E92" w:rsidRPr="00387960" w:rsidRDefault="00323E92" w:rsidP="00323E92">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323E92" w:rsidRPr="00387960" w14:paraId="7D762134" w14:textId="77777777" w:rsidTr="005E25E0">
        <w:trPr>
          <w:trHeight w:val="153"/>
        </w:trPr>
        <w:tc>
          <w:tcPr>
            <w:tcW w:w="3870" w:type="dxa"/>
            <w:vAlign w:val="bottom"/>
          </w:tcPr>
          <w:p w14:paraId="29B13D6E" w14:textId="77777777" w:rsidR="00323E92" w:rsidRPr="00387960" w:rsidRDefault="00323E92" w:rsidP="00323E92">
            <w:pPr>
              <w:spacing w:line="340" w:lineRule="exact"/>
              <w:ind w:left="72" w:firstLine="18"/>
              <w:rPr>
                <w:rFonts w:cs="Arial"/>
                <w:cs/>
                <w:lang w:val="en-GB"/>
              </w:rPr>
            </w:pPr>
            <w:r w:rsidRPr="00387960">
              <w:rPr>
                <w:rFonts w:cs="Arial"/>
              </w:rPr>
              <w:t>Recognised in profit or loss</w:t>
            </w:r>
          </w:p>
        </w:tc>
        <w:tc>
          <w:tcPr>
            <w:tcW w:w="1282" w:type="dxa"/>
            <w:vAlign w:val="center"/>
          </w:tcPr>
          <w:p w14:paraId="0F8E68B3"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0B8897EE"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17,315</w:t>
            </w:r>
          </w:p>
        </w:tc>
        <w:tc>
          <w:tcPr>
            <w:tcW w:w="1283" w:type="dxa"/>
          </w:tcPr>
          <w:p w14:paraId="490C71CA" w14:textId="164F4305"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(54,904)</w:t>
            </w:r>
          </w:p>
        </w:tc>
      </w:tr>
      <w:tr w:rsidR="00323E92" w:rsidRPr="00387960" w14:paraId="2F9F2A7A" w14:textId="77777777" w:rsidTr="005E25E0">
        <w:trPr>
          <w:trHeight w:val="90"/>
        </w:trPr>
        <w:tc>
          <w:tcPr>
            <w:tcW w:w="3870" w:type="dxa"/>
            <w:vAlign w:val="bottom"/>
          </w:tcPr>
          <w:p w14:paraId="37E4CB64" w14:textId="77777777" w:rsidR="00323E92" w:rsidRPr="00387960" w:rsidRDefault="00323E92" w:rsidP="00323E92">
            <w:pPr>
              <w:spacing w:line="340" w:lineRule="exact"/>
              <w:ind w:left="72" w:firstLine="18"/>
              <w:rPr>
                <w:rFonts w:cs="Arial"/>
                <w:cs/>
              </w:rPr>
            </w:pPr>
            <w:r w:rsidRPr="00387960">
              <w:rPr>
                <w:rFonts w:cs="Arial"/>
              </w:rPr>
              <w:t>Recognised</w:t>
            </w:r>
            <w:r w:rsidRPr="00387960">
              <w:rPr>
                <w:rFonts w:cs="Arial"/>
                <w:cs/>
              </w:rPr>
              <w:t xml:space="preserve"> </w:t>
            </w:r>
            <w:r w:rsidRPr="00387960">
              <w:rPr>
                <w:rFonts w:cs="Arial"/>
              </w:rPr>
              <w:t>in other comprehensive income</w:t>
            </w:r>
          </w:p>
        </w:tc>
        <w:tc>
          <w:tcPr>
            <w:tcW w:w="1282" w:type="dxa"/>
            <w:vAlign w:val="center"/>
          </w:tcPr>
          <w:p w14:paraId="5F5B8CC6"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12393DE3"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w:t>
            </w:r>
          </w:p>
        </w:tc>
        <w:tc>
          <w:tcPr>
            <w:tcW w:w="1283" w:type="dxa"/>
          </w:tcPr>
          <w:p w14:paraId="448EA6BB" w14:textId="72B41CF1"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w:t>
            </w:r>
          </w:p>
        </w:tc>
      </w:tr>
      <w:tr w:rsidR="00323E92" w:rsidRPr="00387960" w14:paraId="0FDC59CA" w14:textId="77777777" w:rsidTr="005E25E0">
        <w:trPr>
          <w:trHeight w:val="99"/>
        </w:trPr>
        <w:tc>
          <w:tcPr>
            <w:tcW w:w="3870" w:type="dxa"/>
          </w:tcPr>
          <w:p w14:paraId="082D5C4C" w14:textId="77777777" w:rsidR="00323E92" w:rsidRPr="00387960" w:rsidRDefault="00323E92" w:rsidP="00323E92">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3907D853"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17,315</w:t>
            </w:r>
          </w:p>
        </w:tc>
        <w:tc>
          <w:tcPr>
            <w:tcW w:w="1283" w:type="dxa"/>
          </w:tcPr>
          <w:p w14:paraId="4A573D6D" w14:textId="32488428"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(54,904)</w:t>
            </w:r>
          </w:p>
        </w:tc>
      </w:tr>
    </w:tbl>
    <w:p w14:paraId="136D5009" w14:textId="77777777" w:rsidR="00906E1D" w:rsidRPr="00387960" w:rsidRDefault="00906E1D" w:rsidP="00793D3E">
      <w:pPr>
        <w:spacing w:line="340" w:lineRule="exact"/>
        <w:rPr>
          <w:rFonts w:cs="Arial"/>
        </w:rPr>
      </w:pP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77777777" w:rsidR="00C130F2" w:rsidRPr="00387960" w:rsidRDefault="00C130F2" w:rsidP="00793D3E">
            <w:pPr>
              <w:spacing w:line="340" w:lineRule="exact"/>
              <w:ind w:left="612"/>
              <w:rPr>
                <w:rFonts w:cs="Arial"/>
                <w:u w:val="single"/>
              </w:rPr>
            </w:pPr>
          </w:p>
        </w:tc>
        <w:tc>
          <w:tcPr>
            <w:tcW w:w="5130" w:type="dxa"/>
            <w:gridSpan w:val="4"/>
            <w:vAlign w:val="bottom"/>
          </w:tcPr>
          <w:p w14:paraId="2A401970" w14:textId="696A289F"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793D3E">
            <w:pPr>
              <w:spacing w:line="340" w:lineRule="exact"/>
              <w:ind w:left="612"/>
              <w:rPr>
                <w:rFonts w:cs="Arial"/>
                <w:u w:val="single"/>
              </w:rPr>
            </w:pPr>
          </w:p>
        </w:tc>
        <w:tc>
          <w:tcPr>
            <w:tcW w:w="5130" w:type="dxa"/>
            <w:gridSpan w:val="4"/>
            <w:vAlign w:val="bottom"/>
          </w:tcPr>
          <w:p w14:paraId="19D82DF7" w14:textId="77777777" w:rsidR="00C130F2" w:rsidRPr="00387960" w:rsidRDefault="009F4D61" w:rsidP="00793D3E">
            <w:pPr>
              <w:pBdr>
                <w:bottom w:val="single" w:sz="4" w:space="1" w:color="auto"/>
              </w:pBdr>
              <w:spacing w:line="340" w:lineRule="exact"/>
              <w:ind w:right="107"/>
              <w:jc w:val="center"/>
              <w:rPr>
                <w:rFonts w:cs="Arial"/>
                <w:cs/>
                <w:lang w:val="en-GB"/>
              </w:rPr>
            </w:pPr>
            <w:r w:rsidRPr="00387960">
              <w:rPr>
                <w:rFonts w:cs="Arial"/>
              </w:rPr>
              <w:t>Separate financial statements</w:t>
            </w:r>
          </w:p>
        </w:tc>
      </w:tr>
      <w:tr w:rsidR="00906E1D" w:rsidRPr="00387960" w14:paraId="0BAD7211" w14:textId="77777777" w:rsidTr="00F76DB4">
        <w:trPr>
          <w:trHeight w:val="20"/>
        </w:trPr>
        <w:tc>
          <w:tcPr>
            <w:tcW w:w="3870" w:type="dxa"/>
            <w:vAlign w:val="bottom"/>
          </w:tcPr>
          <w:p w14:paraId="57B516B9"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5935A011" w14:textId="77777777" w:rsidR="00906E1D" w:rsidRPr="00387960" w:rsidRDefault="00A957E8" w:rsidP="00895255">
            <w:pPr>
              <w:spacing w:line="340" w:lineRule="exact"/>
              <w:ind w:left="71" w:right="13"/>
              <w:jc w:val="center"/>
              <w:rPr>
                <w:rFonts w:cs="Arial"/>
                <w:lang w:val="en-GB"/>
              </w:rPr>
            </w:pPr>
            <w:r w:rsidRPr="00387960">
              <w:rPr>
                <w:rFonts w:cs="Arial"/>
              </w:rPr>
              <w:t xml:space="preserve">30 </w:t>
            </w:r>
            <w:r w:rsidR="00595DBB" w:rsidRPr="00387960">
              <w:rPr>
                <w:rFonts w:cs="Arial"/>
              </w:rPr>
              <w:t>September</w:t>
            </w:r>
            <w:r w:rsidRPr="00387960">
              <w:rPr>
                <w:rFonts w:cs="Arial"/>
              </w:rPr>
              <w:t xml:space="preserve"> </w:t>
            </w:r>
          </w:p>
        </w:tc>
        <w:tc>
          <w:tcPr>
            <w:tcW w:w="1283" w:type="dxa"/>
            <w:vAlign w:val="bottom"/>
          </w:tcPr>
          <w:p w14:paraId="3F11CA70" w14:textId="1262B5B5" w:rsidR="00906E1D" w:rsidRPr="00387960" w:rsidRDefault="00906E1D" w:rsidP="00895255">
            <w:pPr>
              <w:spacing w:line="340" w:lineRule="exact"/>
              <w:ind w:left="71" w:right="107"/>
              <w:jc w:val="center"/>
              <w:rPr>
                <w:rFonts w:cs="Arial"/>
                <w:lang w:val="en-GB"/>
              </w:rPr>
            </w:pPr>
            <w:r w:rsidRPr="00387960">
              <w:rPr>
                <w:rFonts w:cs="Arial"/>
              </w:rPr>
              <w:t>31</w:t>
            </w:r>
            <w:r w:rsidR="00895255" w:rsidRPr="00387960">
              <w:rPr>
                <w:rFonts w:cs="Arial"/>
              </w:rPr>
              <w:t xml:space="preserve"> </w:t>
            </w:r>
            <w:r w:rsidRPr="00387960">
              <w:rPr>
                <w:rFonts w:cs="Arial"/>
              </w:rPr>
              <w:t>December</w:t>
            </w:r>
          </w:p>
        </w:tc>
        <w:tc>
          <w:tcPr>
            <w:tcW w:w="2565" w:type="dxa"/>
            <w:gridSpan w:val="2"/>
            <w:vAlign w:val="bottom"/>
          </w:tcPr>
          <w:p w14:paraId="28900C9F" w14:textId="77777777" w:rsidR="000941F8" w:rsidRPr="00387960" w:rsidRDefault="00906E1D" w:rsidP="00793D3E">
            <w:pPr>
              <w:pBdr>
                <w:bottom w:val="single" w:sz="4" w:space="1" w:color="auto"/>
              </w:pBdr>
              <w:spacing w:line="340" w:lineRule="exact"/>
              <w:ind w:left="71" w:right="107"/>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for the </w:t>
            </w:r>
            <w:r w:rsidR="00595DBB" w:rsidRPr="00387960">
              <w:rPr>
                <w:rFonts w:cs="Arial"/>
              </w:rPr>
              <w:t>nine</w:t>
            </w:r>
            <w:r w:rsidR="00A957E8" w:rsidRPr="00387960">
              <w:rPr>
                <w:rFonts w:cs="Arial"/>
              </w:rPr>
              <w:t>-month periods</w:t>
            </w:r>
            <w:r w:rsidRPr="00387960">
              <w:rPr>
                <w:rFonts w:cs="Arial"/>
              </w:rPr>
              <w:t xml:space="preserve"> </w:t>
            </w:r>
          </w:p>
          <w:p w14:paraId="3940F2C0" w14:textId="77777777"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rPr>
              <w:t xml:space="preserve">ended </w:t>
            </w:r>
            <w:r w:rsidR="00A957E8" w:rsidRPr="00387960">
              <w:rPr>
                <w:rFonts w:cs="Arial"/>
              </w:rPr>
              <w:t xml:space="preserve">30 </w:t>
            </w:r>
            <w:r w:rsidR="00595DBB" w:rsidRPr="00387960">
              <w:rPr>
                <w:rFonts w:cs="Arial"/>
              </w:rPr>
              <w:t>September</w:t>
            </w:r>
          </w:p>
        </w:tc>
      </w:tr>
      <w:tr w:rsidR="00906E1D" w:rsidRPr="00387960" w14:paraId="041C4B47" w14:textId="77777777" w:rsidTr="00906E1D">
        <w:trPr>
          <w:trHeight w:val="20"/>
        </w:trPr>
        <w:tc>
          <w:tcPr>
            <w:tcW w:w="3870" w:type="dxa"/>
            <w:vAlign w:val="bottom"/>
          </w:tcPr>
          <w:p w14:paraId="17FDA023"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77F52DC3" w14:textId="77777777"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lang w:val="en-GB"/>
              </w:rPr>
              <w:t>2022</w:t>
            </w:r>
          </w:p>
        </w:tc>
        <w:tc>
          <w:tcPr>
            <w:tcW w:w="1283" w:type="dxa"/>
            <w:vAlign w:val="bottom"/>
          </w:tcPr>
          <w:p w14:paraId="13E983E2" w14:textId="77777777" w:rsidR="00906E1D" w:rsidRPr="00387960" w:rsidRDefault="00906E1D" w:rsidP="00793D3E">
            <w:pPr>
              <w:pBdr>
                <w:bottom w:val="single" w:sz="4" w:space="1" w:color="auto"/>
              </w:pBdr>
              <w:spacing w:line="340" w:lineRule="exact"/>
              <w:ind w:left="71" w:right="107"/>
              <w:jc w:val="center"/>
              <w:rPr>
                <w:rFonts w:cs="Arial"/>
              </w:rPr>
            </w:pPr>
            <w:r w:rsidRPr="00387960">
              <w:rPr>
                <w:rFonts w:cs="Arial"/>
              </w:rPr>
              <w:t>2021</w:t>
            </w:r>
          </w:p>
        </w:tc>
        <w:tc>
          <w:tcPr>
            <w:tcW w:w="1282" w:type="dxa"/>
            <w:vAlign w:val="bottom"/>
          </w:tcPr>
          <w:p w14:paraId="00753A44" w14:textId="77777777"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lang w:val="en-GB"/>
              </w:rPr>
              <w:t>2022</w:t>
            </w:r>
          </w:p>
        </w:tc>
        <w:tc>
          <w:tcPr>
            <w:tcW w:w="1283" w:type="dxa"/>
            <w:vAlign w:val="bottom"/>
          </w:tcPr>
          <w:p w14:paraId="2C48E8EB" w14:textId="77777777"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lang w:val="en-GB"/>
              </w:rPr>
              <w:t>202</w:t>
            </w:r>
            <w:r w:rsidR="0087177D" w:rsidRPr="00387960">
              <w:rPr>
                <w:rFonts w:cs="Arial"/>
                <w:lang w:val="en-GB"/>
              </w:rPr>
              <w:t>1</w:t>
            </w:r>
          </w:p>
        </w:tc>
      </w:tr>
      <w:tr w:rsidR="00906E1D" w:rsidRPr="00387960" w14:paraId="3A054808" w14:textId="77777777" w:rsidTr="00906E1D">
        <w:trPr>
          <w:trHeight w:val="405"/>
        </w:trPr>
        <w:tc>
          <w:tcPr>
            <w:tcW w:w="3870" w:type="dxa"/>
          </w:tcPr>
          <w:p w14:paraId="4C80A1D8" w14:textId="77777777" w:rsidR="00906E1D" w:rsidRPr="00387960" w:rsidRDefault="00906E1D" w:rsidP="00793D3E">
            <w:pPr>
              <w:spacing w:line="340" w:lineRule="exact"/>
              <w:ind w:left="72" w:firstLine="18"/>
              <w:rPr>
                <w:rFonts w:cs="Arial"/>
                <w:b/>
                <w:bCs/>
                <w:cs/>
                <w:lang w:val="en-GB"/>
              </w:rPr>
            </w:pPr>
            <w:r w:rsidRPr="00387960">
              <w:rPr>
                <w:rFonts w:cs="Arial"/>
                <w:b/>
                <w:bCs/>
              </w:rPr>
              <w:t>Deferred tax assets</w:t>
            </w:r>
          </w:p>
        </w:tc>
        <w:tc>
          <w:tcPr>
            <w:tcW w:w="1282" w:type="dxa"/>
          </w:tcPr>
          <w:p w14:paraId="7DCDC2C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9B5623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E84EA37"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6C19EF7C"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323E92" w:rsidRPr="00387960" w14:paraId="6FD9CDFC" w14:textId="77777777" w:rsidTr="00D37116">
        <w:trPr>
          <w:trHeight w:val="20"/>
        </w:trPr>
        <w:tc>
          <w:tcPr>
            <w:tcW w:w="3870" w:type="dxa"/>
          </w:tcPr>
          <w:p w14:paraId="77A9289B" w14:textId="77777777" w:rsidR="00323E92" w:rsidRPr="00387960" w:rsidRDefault="00323E92" w:rsidP="00323E92">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2F87AA03" w14:textId="5630E213"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1,010,13</w:t>
            </w:r>
            <w:r w:rsidR="00F64088" w:rsidRPr="00387960">
              <w:rPr>
                <w:rFonts w:cs="Arial"/>
              </w:rPr>
              <w:t>0</w:t>
            </w:r>
          </w:p>
        </w:tc>
        <w:tc>
          <w:tcPr>
            <w:tcW w:w="1283" w:type="dxa"/>
          </w:tcPr>
          <w:p w14:paraId="0291F78E" w14:textId="5379C4A8"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1,019,725</w:t>
            </w:r>
          </w:p>
        </w:tc>
        <w:tc>
          <w:tcPr>
            <w:tcW w:w="1282" w:type="dxa"/>
            <w:vAlign w:val="center"/>
          </w:tcPr>
          <w:p w14:paraId="34D2BA7C" w14:textId="24849235"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(9,59</w:t>
            </w:r>
            <w:r w:rsidR="00F64088" w:rsidRPr="00387960">
              <w:rPr>
                <w:rFonts w:cs="Arial"/>
              </w:rPr>
              <w:t>5</w:t>
            </w:r>
            <w:r w:rsidRPr="00387960">
              <w:rPr>
                <w:rFonts w:cs="Arial"/>
              </w:rPr>
              <w:t>)</w:t>
            </w:r>
          </w:p>
        </w:tc>
        <w:tc>
          <w:tcPr>
            <w:tcW w:w="1283" w:type="dxa"/>
          </w:tcPr>
          <w:p w14:paraId="1348EDDC" w14:textId="1073189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(101,175)</w:t>
            </w:r>
          </w:p>
        </w:tc>
      </w:tr>
      <w:tr w:rsidR="00323E92" w:rsidRPr="00387960" w14:paraId="704CB895" w14:textId="77777777" w:rsidTr="00D37116">
        <w:trPr>
          <w:trHeight w:val="20"/>
        </w:trPr>
        <w:tc>
          <w:tcPr>
            <w:tcW w:w="3870" w:type="dxa"/>
          </w:tcPr>
          <w:p w14:paraId="11C03E2D" w14:textId="77777777" w:rsidR="00323E92" w:rsidRPr="00387960" w:rsidRDefault="00323E92" w:rsidP="00323E92">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171E011E" w14:textId="36AB6B43"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513,765</w:t>
            </w:r>
          </w:p>
        </w:tc>
        <w:tc>
          <w:tcPr>
            <w:tcW w:w="1283" w:type="dxa"/>
          </w:tcPr>
          <w:p w14:paraId="751D9B49" w14:textId="38ED4369"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496,245</w:t>
            </w:r>
          </w:p>
        </w:tc>
        <w:tc>
          <w:tcPr>
            <w:tcW w:w="1282" w:type="dxa"/>
            <w:vAlign w:val="center"/>
          </w:tcPr>
          <w:p w14:paraId="0BDB32FD" w14:textId="5D41A7B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17,520</w:t>
            </w:r>
          </w:p>
        </w:tc>
        <w:tc>
          <w:tcPr>
            <w:tcW w:w="1283" w:type="dxa"/>
          </w:tcPr>
          <w:p w14:paraId="733FC3F0" w14:textId="41590DCC"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 xml:space="preserve">28,822 </w:t>
            </w:r>
          </w:p>
        </w:tc>
      </w:tr>
      <w:tr w:rsidR="00323E92" w:rsidRPr="00387960" w14:paraId="1302DA70" w14:textId="77777777" w:rsidTr="00D37116">
        <w:trPr>
          <w:trHeight w:val="20"/>
        </w:trPr>
        <w:tc>
          <w:tcPr>
            <w:tcW w:w="3870" w:type="dxa"/>
          </w:tcPr>
          <w:p w14:paraId="4A5229A2" w14:textId="77777777" w:rsidR="00323E92" w:rsidRPr="00387960" w:rsidRDefault="00323E92" w:rsidP="00323E92">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4D140F48" w14:textId="693EB53D"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(41,093)</w:t>
            </w:r>
          </w:p>
        </w:tc>
        <w:tc>
          <w:tcPr>
            <w:tcW w:w="1283" w:type="dxa"/>
          </w:tcPr>
          <w:p w14:paraId="159B186C" w14:textId="08FC315B"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(46,468)</w:t>
            </w:r>
          </w:p>
        </w:tc>
        <w:tc>
          <w:tcPr>
            <w:tcW w:w="1282" w:type="dxa"/>
            <w:vAlign w:val="center"/>
          </w:tcPr>
          <w:p w14:paraId="7A04A3D9" w14:textId="3ACC0806"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5,375</w:t>
            </w:r>
          </w:p>
        </w:tc>
        <w:tc>
          <w:tcPr>
            <w:tcW w:w="1283" w:type="dxa"/>
          </w:tcPr>
          <w:p w14:paraId="1F0EBA03" w14:textId="2A83054A"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 xml:space="preserve">8,058 </w:t>
            </w:r>
          </w:p>
        </w:tc>
      </w:tr>
      <w:tr w:rsidR="00323E92" w:rsidRPr="00387960" w14:paraId="03C3ECB9" w14:textId="77777777" w:rsidTr="00D37116">
        <w:trPr>
          <w:trHeight w:val="20"/>
        </w:trPr>
        <w:tc>
          <w:tcPr>
            <w:tcW w:w="3870" w:type="dxa"/>
          </w:tcPr>
          <w:p w14:paraId="6F82A9E4" w14:textId="77777777" w:rsidR="00323E92" w:rsidRPr="00387960" w:rsidRDefault="00323E92" w:rsidP="00323E92">
            <w:pPr>
              <w:spacing w:line="340" w:lineRule="exact"/>
              <w:ind w:left="267" w:hanging="177"/>
              <w:rPr>
                <w:rFonts w:cs="Arial"/>
                <w:cs/>
                <w:lang w:val="en-GB"/>
              </w:rPr>
            </w:pPr>
            <w:r w:rsidRPr="00387960">
              <w:rPr>
                <w:rFonts w:cs="Arial"/>
              </w:rPr>
              <w:t>Provision for employee benefits</w:t>
            </w:r>
          </w:p>
        </w:tc>
        <w:tc>
          <w:tcPr>
            <w:tcW w:w="1282" w:type="dxa"/>
            <w:vAlign w:val="center"/>
          </w:tcPr>
          <w:p w14:paraId="02BC7A4E" w14:textId="25BBE570"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105,741</w:t>
            </w:r>
          </w:p>
        </w:tc>
        <w:tc>
          <w:tcPr>
            <w:tcW w:w="1283" w:type="dxa"/>
          </w:tcPr>
          <w:p w14:paraId="13ACBA29" w14:textId="7E9127BE"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102,429</w:t>
            </w:r>
          </w:p>
        </w:tc>
        <w:tc>
          <w:tcPr>
            <w:tcW w:w="1282" w:type="dxa"/>
            <w:vAlign w:val="center"/>
          </w:tcPr>
          <w:p w14:paraId="646E76BC" w14:textId="405CA14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3,312</w:t>
            </w:r>
          </w:p>
        </w:tc>
        <w:tc>
          <w:tcPr>
            <w:tcW w:w="1283" w:type="dxa"/>
          </w:tcPr>
          <w:p w14:paraId="7CCDF1D8" w14:textId="43A8904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 xml:space="preserve">3,953 </w:t>
            </w:r>
          </w:p>
        </w:tc>
      </w:tr>
      <w:tr w:rsidR="00323E92" w:rsidRPr="00387960" w14:paraId="3D55911D" w14:textId="77777777" w:rsidTr="00D37116">
        <w:trPr>
          <w:trHeight w:val="20"/>
        </w:trPr>
        <w:tc>
          <w:tcPr>
            <w:tcW w:w="3870" w:type="dxa"/>
          </w:tcPr>
          <w:p w14:paraId="0E5D356D" w14:textId="77777777" w:rsidR="00323E92" w:rsidRPr="00387960" w:rsidRDefault="00323E92" w:rsidP="00323E92">
            <w:pPr>
              <w:spacing w:line="340" w:lineRule="exact"/>
              <w:ind w:left="72" w:firstLine="18"/>
              <w:rPr>
                <w:rFonts w:cs="Arial"/>
                <w:cs/>
                <w:lang w:val="en-GB"/>
              </w:rPr>
            </w:pPr>
            <w:r w:rsidRPr="00387960">
              <w:rPr>
                <w:rFonts w:cs="Arial"/>
              </w:rPr>
              <w:t>Others</w:t>
            </w:r>
          </w:p>
        </w:tc>
        <w:tc>
          <w:tcPr>
            <w:tcW w:w="1282" w:type="dxa"/>
            <w:vAlign w:val="center"/>
          </w:tcPr>
          <w:p w14:paraId="28D73D43" w14:textId="345DD254"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24,788</w:t>
            </w:r>
          </w:p>
        </w:tc>
        <w:tc>
          <w:tcPr>
            <w:tcW w:w="1283" w:type="dxa"/>
          </w:tcPr>
          <w:p w14:paraId="645602B0" w14:textId="70BF3334"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28,457</w:t>
            </w:r>
          </w:p>
        </w:tc>
        <w:tc>
          <w:tcPr>
            <w:tcW w:w="1282" w:type="dxa"/>
            <w:vAlign w:val="center"/>
          </w:tcPr>
          <w:p w14:paraId="52B2017D" w14:textId="3CA3E521"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(3,669)</w:t>
            </w:r>
          </w:p>
        </w:tc>
        <w:tc>
          <w:tcPr>
            <w:tcW w:w="1283" w:type="dxa"/>
          </w:tcPr>
          <w:p w14:paraId="11EFF34D" w14:textId="55641AE4"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(3,468)</w:t>
            </w:r>
          </w:p>
        </w:tc>
      </w:tr>
      <w:tr w:rsidR="00323E92" w:rsidRPr="00387960" w14:paraId="4782AB78" w14:textId="77777777" w:rsidTr="00D37116">
        <w:trPr>
          <w:trHeight w:val="20"/>
        </w:trPr>
        <w:tc>
          <w:tcPr>
            <w:tcW w:w="3870" w:type="dxa"/>
          </w:tcPr>
          <w:p w14:paraId="16ACCB99" w14:textId="77777777" w:rsidR="00323E92" w:rsidRPr="00387960" w:rsidRDefault="00323E92" w:rsidP="00323E92">
            <w:pPr>
              <w:spacing w:line="340" w:lineRule="exact"/>
              <w:ind w:left="72" w:firstLine="18"/>
              <w:rPr>
                <w:rFonts w:cs="Arial"/>
                <w:cs/>
                <w:lang w:val="en-GB"/>
              </w:rPr>
            </w:pPr>
            <w:r w:rsidRPr="00387960">
              <w:rPr>
                <w:rFonts w:cs="Arial"/>
              </w:rPr>
              <w:t>Total</w:t>
            </w:r>
          </w:p>
        </w:tc>
        <w:tc>
          <w:tcPr>
            <w:tcW w:w="1282" w:type="dxa"/>
            <w:vAlign w:val="center"/>
          </w:tcPr>
          <w:p w14:paraId="7E0B59AF" w14:textId="0E5AB5CA"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1,613,331</w:t>
            </w:r>
          </w:p>
        </w:tc>
        <w:tc>
          <w:tcPr>
            <w:tcW w:w="1283" w:type="dxa"/>
          </w:tcPr>
          <w:p w14:paraId="147C9C1E" w14:textId="6BC1C611"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1,600,388</w:t>
            </w:r>
          </w:p>
        </w:tc>
        <w:tc>
          <w:tcPr>
            <w:tcW w:w="1282" w:type="dxa"/>
            <w:vAlign w:val="center"/>
          </w:tcPr>
          <w:p w14:paraId="0B7DE306" w14:textId="7699EFA3"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12,943</w:t>
            </w:r>
          </w:p>
        </w:tc>
        <w:tc>
          <w:tcPr>
            <w:tcW w:w="1283" w:type="dxa"/>
          </w:tcPr>
          <w:p w14:paraId="777B1287" w14:textId="4D5B5E47"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t>(63,810)</w:t>
            </w:r>
          </w:p>
        </w:tc>
      </w:tr>
      <w:tr w:rsidR="00323E92" w:rsidRPr="00387960" w14:paraId="00B8E952" w14:textId="77777777" w:rsidTr="00906E1D">
        <w:trPr>
          <w:trHeight w:val="20"/>
        </w:trPr>
        <w:tc>
          <w:tcPr>
            <w:tcW w:w="3870" w:type="dxa"/>
          </w:tcPr>
          <w:p w14:paraId="7AF9001E" w14:textId="77777777" w:rsidR="00323E92" w:rsidRPr="00387960" w:rsidRDefault="00323E92" w:rsidP="00323E92">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7BF21E"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6A045924"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43DC97D0"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323E92" w:rsidRPr="00387960" w14:paraId="4CF8E3B5" w14:textId="77777777" w:rsidTr="00E01CF6">
        <w:trPr>
          <w:trHeight w:val="20"/>
        </w:trPr>
        <w:tc>
          <w:tcPr>
            <w:tcW w:w="3870" w:type="dxa"/>
            <w:vAlign w:val="bottom"/>
          </w:tcPr>
          <w:p w14:paraId="50DBB1B3" w14:textId="77777777" w:rsidR="00323E92" w:rsidRPr="00387960" w:rsidRDefault="00323E92" w:rsidP="00323E92">
            <w:pPr>
              <w:spacing w:line="340" w:lineRule="exact"/>
              <w:ind w:left="72" w:firstLine="18"/>
              <w:rPr>
                <w:rFonts w:cs="Arial"/>
                <w:cs/>
                <w:lang w:val="en-GB"/>
              </w:rPr>
            </w:pPr>
            <w:r w:rsidRPr="00387960">
              <w:rPr>
                <w:rFonts w:cs="Arial"/>
              </w:rPr>
              <w:t>Recognised in profit or loss</w:t>
            </w:r>
          </w:p>
        </w:tc>
        <w:tc>
          <w:tcPr>
            <w:tcW w:w="1282" w:type="dxa"/>
            <w:vAlign w:val="center"/>
          </w:tcPr>
          <w:p w14:paraId="173D01BD"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A786935"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68DCEA" w14:textId="6DA29D56"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12,943</w:t>
            </w:r>
          </w:p>
        </w:tc>
        <w:tc>
          <w:tcPr>
            <w:tcW w:w="1283" w:type="dxa"/>
          </w:tcPr>
          <w:p w14:paraId="09EFBB80" w14:textId="4C46F814"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(63,810)</w:t>
            </w:r>
          </w:p>
        </w:tc>
      </w:tr>
      <w:tr w:rsidR="00323E92" w:rsidRPr="00387960" w14:paraId="02C79D9A" w14:textId="77777777" w:rsidTr="00E01CF6">
        <w:trPr>
          <w:trHeight w:val="20"/>
        </w:trPr>
        <w:tc>
          <w:tcPr>
            <w:tcW w:w="3870" w:type="dxa"/>
            <w:vAlign w:val="bottom"/>
          </w:tcPr>
          <w:p w14:paraId="0344782A" w14:textId="77777777" w:rsidR="00323E92" w:rsidRPr="00387960" w:rsidRDefault="00323E92" w:rsidP="00323E92">
            <w:pPr>
              <w:spacing w:line="340" w:lineRule="exact"/>
              <w:ind w:left="72" w:firstLine="18"/>
              <w:rPr>
                <w:rFonts w:cs="Arial"/>
                <w:cs/>
                <w:lang w:val="en-GB"/>
              </w:rPr>
            </w:pPr>
            <w:r w:rsidRPr="00387960">
              <w:rPr>
                <w:rFonts w:cs="Arial"/>
              </w:rPr>
              <w:t>Recognised</w:t>
            </w:r>
            <w:r w:rsidRPr="00387960">
              <w:rPr>
                <w:rFonts w:cs="Arial"/>
                <w:cs/>
              </w:rPr>
              <w:t xml:space="preserve"> </w:t>
            </w:r>
            <w:r w:rsidRPr="00387960">
              <w:rPr>
                <w:rFonts w:cs="Arial"/>
              </w:rPr>
              <w:t>in other comprehensive income</w:t>
            </w:r>
          </w:p>
        </w:tc>
        <w:tc>
          <w:tcPr>
            <w:tcW w:w="1282" w:type="dxa"/>
            <w:vAlign w:val="center"/>
          </w:tcPr>
          <w:p w14:paraId="74C29BD3"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8E0F32D"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DDEA21" w14:textId="127AE10F"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w:t>
            </w:r>
          </w:p>
        </w:tc>
        <w:tc>
          <w:tcPr>
            <w:tcW w:w="1283" w:type="dxa"/>
          </w:tcPr>
          <w:p w14:paraId="146BB33B" w14:textId="1B2706FE"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w:t>
            </w:r>
          </w:p>
        </w:tc>
      </w:tr>
      <w:tr w:rsidR="00323E92" w:rsidRPr="00387960" w14:paraId="755D281A" w14:textId="77777777" w:rsidTr="00E01CF6">
        <w:trPr>
          <w:trHeight w:val="20"/>
        </w:trPr>
        <w:tc>
          <w:tcPr>
            <w:tcW w:w="3870" w:type="dxa"/>
          </w:tcPr>
          <w:p w14:paraId="3EF5D524" w14:textId="77777777" w:rsidR="00323E92" w:rsidRPr="00387960" w:rsidRDefault="00323E92" w:rsidP="00323E92">
            <w:pPr>
              <w:spacing w:line="340" w:lineRule="exact"/>
              <w:ind w:left="72" w:firstLine="18"/>
              <w:rPr>
                <w:rFonts w:cs="Arial"/>
                <w:cs/>
                <w:lang w:val="en-GB"/>
              </w:rPr>
            </w:pPr>
            <w:r w:rsidRPr="00387960">
              <w:rPr>
                <w:rFonts w:cs="Arial"/>
              </w:rPr>
              <w:t>Total</w:t>
            </w:r>
          </w:p>
        </w:tc>
        <w:tc>
          <w:tcPr>
            <w:tcW w:w="1282" w:type="dxa"/>
            <w:vAlign w:val="center"/>
          </w:tcPr>
          <w:p w14:paraId="77FEA8C2"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7F9D13C8" w14:textId="77777777" w:rsidR="00323E92" w:rsidRPr="00387960" w:rsidRDefault="00323E92" w:rsidP="0032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80CE2DB" w14:textId="0F18B6D2"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12,943</w:t>
            </w:r>
          </w:p>
        </w:tc>
        <w:tc>
          <w:tcPr>
            <w:tcW w:w="1283" w:type="dxa"/>
          </w:tcPr>
          <w:p w14:paraId="3167C77F" w14:textId="211F7E9B" w:rsidR="00323E92" w:rsidRPr="00387960" w:rsidRDefault="00323E92" w:rsidP="00323E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t>(63,810)</w:t>
            </w:r>
          </w:p>
        </w:tc>
      </w:tr>
    </w:tbl>
    <w:p w14:paraId="11D86CE7" w14:textId="77777777" w:rsidR="00CD2F3A" w:rsidRPr="00387960"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387960">
        <w:rPr>
          <w:rFonts w:cs="Arial"/>
          <w:b/>
          <w:bCs/>
          <w:sz w:val="22"/>
          <w:szCs w:val="22"/>
        </w:rPr>
        <w:t>7</w:t>
      </w:r>
      <w:r w:rsidR="00CD2F3A" w:rsidRPr="00387960">
        <w:rPr>
          <w:rFonts w:cs="Arial"/>
          <w:b/>
          <w:bCs/>
          <w:sz w:val="22"/>
          <w:szCs w:val="22"/>
        </w:rPr>
        <w:t>.2</w:t>
      </w:r>
      <w:r w:rsidR="00CD2F3A" w:rsidRPr="00387960">
        <w:rPr>
          <w:rFonts w:cs="Arial"/>
          <w:b/>
          <w:bCs/>
          <w:sz w:val="22"/>
          <w:szCs w:val="22"/>
          <w:cs/>
        </w:rPr>
        <w:tab/>
      </w:r>
      <w:r w:rsidR="00141D56" w:rsidRPr="00387960">
        <w:rPr>
          <w:rFonts w:cs="Arial"/>
          <w:b/>
          <w:bCs/>
          <w:sz w:val="22"/>
          <w:szCs w:val="22"/>
        </w:rPr>
        <w:t>Income tax</w:t>
      </w:r>
      <w:r w:rsidR="00FD78EC" w:rsidRPr="00387960">
        <w:rPr>
          <w:rFonts w:cs="Arial"/>
          <w:b/>
          <w:bCs/>
          <w:sz w:val="22"/>
          <w:szCs w:val="22"/>
        </w:rPr>
        <w:t xml:space="preserve"> expense</w:t>
      </w:r>
    </w:p>
    <w:p w14:paraId="36D68C58" w14:textId="77777777"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A957E8" w:rsidRPr="00387960">
        <w:rPr>
          <w:rFonts w:cs="Arial"/>
          <w:sz w:val="22"/>
          <w:szCs w:val="22"/>
        </w:rPr>
        <w:t xml:space="preserve">and </w:t>
      </w:r>
      <w:r w:rsidR="0093741F" w:rsidRPr="00387960">
        <w:rPr>
          <w:rFonts w:cs="Arial"/>
          <w:sz w:val="22"/>
          <w:szCs w:val="22"/>
        </w:rPr>
        <w:t>nine-month periods ended 30 September 2022</w:t>
      </w:r>
      <w:r w:rsidRPr="00387960">
        <w:rPr>
          <w:rFonts w:cs="Arial"/>
          <w:sz w:val="22"/>
          <w:szCs w:val="22"/>
          <w:cs/>
        </w:rPr>
        <w:t xml:space="preserve"> </w:t>
      </w:r>
      <w:r w:rsidRPr="00387960">
        <w:rPr>
          <w:rFonts w:cs="Arial"/>
          <w:sz w:val="22"/>
          <w:szCs w:val="22"/>
        </w:rPr>
        <w:t xml:space="preserve">and </w:t>
      </w:r>
      <w:r w:rsidR="00302C4C" w:rsidRPr="00387960">
        <w:rPr>
          <w:rFonts w:cs="Arial"/>
          <w:sz w:val="22"/>
          <w:szCs w:val="22"/>
        </w:rPr>
        <w:t>2021</w:t>
      </w:r>
      <w:r w:rsidRPr="00387960">
        <w:rPr>
          <w:rFonts w:cs="Arial"/>
          <w:sz w:val="22"/>
          <w:szCs w:val="22"/>
          <w:cs/>
        </w:rPr>
        <w:t xml:space="preserve"> </w:t>
      </w:r>
      <w:r w:rsidRPr="00387960">
        <w:rPr>
          <w:rFonts w:cs="Arial"/>
          <w:sz w:val="22"/>
          <w:szCs w:val="22"/>
        </w:rPr>
        <w:t>are as follows:</w:t>
      </w:r>
    </w:p>
    <w:tbl>
      <w:tblPr>
        <w:tblW w:w="9184"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2"/>
        <w:gridCol w:w="1215"/>
        <w:gridCol w:w="1216"/>
        <w:gridCol w:w="1215"/>
        <w:gridCol w:w="1216"/>
      </w:tblGrid>
      <w:tr w:rsidR="009F4D61" w:rsidRPr="00387960" w14:paraId="1EE783BD" w14:textId="77777777" w:rsidTr="00860888">
        <w:trPr>
          <w:cantSplit/>
        </w:trPr>
        <w:tc>
          <w:tcPr>
            <w:tcW w:w="4322"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5E2C3C">
        <w:trPr>
          <w:cantSplit/>
        </w:trPr>
        <w:tc>
          <w:tcPr>
            <w:tcW w:w="4322"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30 </w:t>
            </w:r>
            <w:r w:rsidR="00595DBB" w:rsidRPr="00387960">
              <w:rPr>
                <w:rFonts w:cs="Arial"/>
              </w:rPr>
              <w:t>September</w:t>
            </w:r>
          </w:p>
        </w:tc>
      </w:tr>
      <w:tr w:rsidR="00A957E8" w:rsidRPr="00387960" w14:paraId="70E26542" w14:textId="77777777" w:rsidTr="00860888">
        <w:trPr>
          <w:cantSplit/>
        </w:trPr>
        <w:tc>
          <w:tcPr>
            <w:tcW w:w="4322"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141D56" w:rsidRPr="00387960" w14:paraId="7DC23B14" w14:textId="77777777" w:rsidTr="00860888">
        <w:trPr>
          <w:cantSplit/>
          <w:trHeight w:val="405"/>
        </w:trPr>
        <w:tc>
          <w:tcPr>
            <w:tcW w:w="4322" w:type="dxa"/>
            <w:tcBorders>
              <w:top w:val="nil"/>
              <w:left w:val="nil"/>
              <w:bottom w:val="nil"/>
              <w:right w:val="nil"/>
            </w:tcBorders>
            <w:vAlign w:val="bottom"/>
          </w:tcPr>
          <w:p w14:paraId="38539601" w14:textId="77777777" w:rsidR="00141D56" w:rsidRPr="00387960" w:rsidRDefault="00141D56"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77777777" w:rsidR="00141D56" w:rsidRPr="00387960" w:rsidRDefault="00141D56"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c>
          <w:tcPr>
            <w:tcW w:w="1216" w:type="dxa"/>
            <w:tcBorders>
              <w:top w:val="nil"/>
              <w:left w:val="nil"/>
              <w:bottom w:val="nil"/>
              <w:right w:val="nil"/>
            </w:tcBorders>
            <w:vAlign w:val="bottom"/>
          </w:tcPr>
          <w:p w14:paraId="34F5F088" w14:textId="77777777" w:rsidR="00141D56" w:rsidRPr="00387960" w:rsidRDefault="00141D56"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2021</w:t>
            </w:r>
          </w:p>
        </w:tc>
        <w:tc>
          <w:tcPr>
            <w:tcW w:w="1215" w:type="dxa"/>
            <w:tcBorders>
              <w:top w:val="nil"/>
              <w:left w:val="nil"/>
              <w:bottom w:val="nil"/>
              <w:right w:val="nil"/>
            </w:tcBorders>
            <w:vAlign w:val="bottom"/>
          </w:tcPr>
          <w:p w14:paraId="5A195BA9" w14:textId="77777777" w:rsidR="00141D56" w:rsidRPr="00387960" w:rsidRDefault="00141D56"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c>
          <w:tcPr>
            <w:tcW w:w="1216" w:type="dxa"/>
            <w:tcBorders>
              <w:top w:val="nil"/>
              <w:left w:val="nil"/>
              <w:bottom w:val="nil"/>
              <w:right w:val="nil"/>
            </w:tcBorders>
            <w:vAlign w:val="bottom"/>
          </w:tcPr>
          <w:p w14:paraId="19DE3C76" w14:textId="77777777" w:rsidR="00141D56" w:rsidRPr="00387960" w:rsidRDefault="00141D56"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2021</w:t>
            </w:r>
          </w:p>
        </w:tc>
      </w:tr>
      <w:tr w:rsidR="0036305D" w:rsidRPr="00387960" w14:paraId="057D93E0" w14:textId="77777777" w:rsidTr="00E55798">
        <w:trPr>
          <w:cantSplit/>
        </w:trPr>
        <w:tc>
          <w:tcPr>
            <w:tcW w:w="4322" w:type="dxa"/>
            <w:tcBorders>
              <w:top w:val="nil"/>
              <w:left w:val="nil"/>
              <w:bottom w:val="nil"/>
              <w:right w:val="nil"/>
            </w:tcBorders>
          </w:tcPr>
          <w:p w14:paraId="1F6161A8" w14:textId="77777777" w:rsidR="0036305D" w:rsidRPr="00387960" w:rsidRDefault="0036305D"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145510" w:rsidRPr="00387960" w14:paraId="445E6B59" w14:textId="77777777" w:rsidTr="00E55798">
        <w:trPr>
          <w:cantSplit/>
        </w:trPr>
        <w:tc>
          <w:tcPr>
            <w:tcW w:w="4322" w:type="dxa"/>
            <w:tcBorders>
              <w:top w:val="nil"/>
              <w:left w:val="nil"/>
              <w:bottom w:val="nil"/>
              <w:right w:val="nil"/>
            </w:tcBorders>
          </w:tcPr>
          <w:p w14:paraId="3D9EB43E" w14:textId="77777777" w:rsidR="00145510" w:rsidRPr="00387960" w:rsidRDefault="00145510" w:rsidP="0014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0C758D63" w14:textId="60AF573E"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473,689</w:t>
            </w:r>
          </w:p>
        </w:tc>
        <w:tc>
          <w:tcPr>
            <w:tcW w:w="1216" w:type="dxa"/>
            <w:tcBorders>
              <w:top w:val="nil"/>
              <w:left w:val="nil"/>
              <w:bottom w:val="nil"/>
              <w:right w:val="nil"/>
            </w:tcBorders>
            <w:vAlign w:val="bottom"/>
          </w:tcPr>
          <w:p w14:paraId="14BDC0CC" w14:textId="034CCE7A"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364,669</w:t>
            </w:r>
          </w:p>
        </w:tc>
        <w:tc>
          <w:tcPr>
            <w:tcW w:w="1215" w:type="dxa"/>
            <w:tcBorders>
              <w:top w:val="nil"/>
              <w:left w:val="nil"/>
              <w:bottom w:val="nil"/>
              <w:right w:val="nil"/>
            </w:tcBorders>
            <w:vAlign w:val="bottom"/>
          </w:tcPr>
          <w:p w14:paraId="4E99FD91" w14:textId="0A7FE2E5"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473,682</w:t>
            </w:r>
          </w:p>
        </w:tc>
        <w:tc>
          <w:tcPr>
            <w:tcW w:w="1216" w:type="dxa"/>
            <w:tcBorders>
              <w:top w:val="nil"/>
              <w:left w:val="nil"/>
              <w:bottom w:val="nil"/>
              <w:right w:val="nil"/>
            </w:tcBorders>
            <w:vAlign w:val="bottom"/>
          </w:tcPr>
          <w:p w14:paraId="04A18B01" w14:textId="39F0507F"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361,872</w:t>
            </w:r>
          </w:p>
        </w:tc>
      </w:tr>
      <w:tr w:rsidR="00145510" w:rsidRPr="00387960" w14:paraId="4BD55565" w14:textId="77777777" w:rsidTr="00E55798">
        <w:trPr>
          <w:cantSplit/>
        </w:trPr>
        <w:tc>
          <w:tcPr>
            <w:tcW w:w="4322" w:type="dxa"/>
            <w:tcBorders>
              <w:top w:val="nil"/>
              <w:left w:val="nil"/>
              <w:bottom w:val="nil"/>
              <w:right w:val="nil"/>
            </w:tcBorders>
          </w:tcPr>
          <w:p w14:paraId="59BA87EB" w14:textId="77777777" w:rsidR="00145510" w:rsidRPr="00387960" w:rsidRDefault="00145510" w:rsidP="0014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CAF74A" w14:textId="77777777"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3F7D87E8" w14:textId="77777777"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DD3A7B3" w14:textId="77777777" w:rsidR="00145510" w:rsidRPr="00387960" w:rsidRDefault="0014551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145510" w:rsidRPr="00387960" w14:paraId="1BB637D5" w14:textId="77777777" w:rsidTr="00E55798">
        <w:trPr>
          <w:cantSplit/>
        </w:trPr>
        <w:tc>
          <w:tcPr>
            <w:tcW w:w="4322" w:type="dxa"/>
            <w:tcBorders>
              <w:top w:val="nil"/>
              <w:left w:val="nil"/>
              <w:bottom w:val="nil"/>
              <w:right w:val="nil"/>
            </w:tcBorders>
          </w:tcPr>
          <w:p w14:paraId="5239D596" w14:textId="77777777" w:rsidR="00145510" w:rsidRPr="00387960" w:rsidRDefault="00145510" w:rsidP="0014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2E1E79BC" w:rsidR="00145510" w:rsidRPr="00387960" w:rsidRDefault="00145510"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(27,050)</w:t>
            </w:r>
          </w:p>
        </w:tc>
        <w:tc>
          <w:tcPr>
            <w:tcW w:w="1216" w:type="dxa"/>
            <w:tcBorders>
              <w:top w:val="nil"/>
              <w:left w:val="nil"/>
              <w:bottom w:val="nil"/>
              <w:right w:val="nil"/>
            </w:tcBorders>
            <w:vAlign w:val="bottom"/>
          </w:tcPr>
          <w:p w14:paraId="65210C3E" w14:textId="3FE71032" w:rsidR="00145510" w:rsidRPr="00387960" w:rsidRDefault="00145510"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pPr>
            <w:r w:rsidRPr="00387960">
              <w:t>(27,416)</w:t>
            </w:r>
          </w:p>
        </w:tc>
        <w:tc>
          <w:tcPr>
            <w:tcW w:w="1215" w:type="dxa"/>
            <w:tcBorders>
              <w:top w:val="nil"/>
              <w:left w:val="nil"/>
              <w:bottom w:val="nil"/>
              <w:right w:val="nil"/>
            </w:tcBorders>
            <w:vAlign w:val="bottom"/>
          </w:tcPr>
          <w:p w14:paraId="3FDF99C3" w14:textId="2AB0D50B" w:rsidR="00145510" w:rsidRPr="00387960" w:rsidRDefault="00145510"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(19,619)</w:t>
            </w:r>
          </w:p>
        </w:tc>
        <w:tc>
          <w:tcPr>
            <w:tcW w:w="1216" w:type="dxa"/>
            <w:tcBorders>
              <w:top w:val="nil"/>
              <w:left w:val="nil"/>
              <w:bottom w:val="nil"/>
              <w:right w:val="nil"/>
            </w:tcBorders>
            <w:vAlign w:val="bottom"/>
          </w:tcPr>
          <w:p w14:paraId="001AB59F" w14:textId="12916CDC" w:rsidR="00145510" w:rsidRPr="00387960" w:rsidRDefault="00145510"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(28,724)</w:t>
            </w:r>
          </w:p>
        </w:tc>
      </w:tr>
      <w:tr w:rsidR="00145510" w:rsidRPr="00387960" w14:paraId="3B2A351D" w14:textId="77777777" w:rsidTr="00E55798">
        <w:trPr>
          <w:cantSplit/>
        </w:trPr>
        <w:tc>
          <w:tcPr>
            <w:tcW w:w="4322" w:type="dxa"/>
            <w:tcBorders>
              <w:top w:val="nil"/>
              <w:left w:val="nil"/>
              <w:bottom w:val="nil"/>
              <w:right w:val="nil"/>
            </w:tcBorders>
            <w:vAlign w:val="bottom"/>
          </w:tcPr>
          <w:p w14:paraId="38889A28" w14:textId="77777777" w:rsidR="00145510" w:rsidRPr="00387960" w:rsidRDefault="00145510" w:rsidP="0014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04AE2C7E" w:rsidR="00145510" w:rsidRPr="00387960" w:rsidRDefault="00145510"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446,639</w:t>
            </w:r>
          </w:p>
        </w:tc>
        <w:tc>
          <w:tcPr>
            <w:tcW w:w="1216" w:type="dxa"/>
            <w:tcBorders>
              <w:top w:val="nil"/>
              <w:left w:val="nil"/>
              <w:bottom w:val="nil"/>
              <w:right w:val="nil"/>
            </w:tcBorders>
            <w:vAlign w:val="bottom"/>
          </w:tcPr>
          <w:p w14:paraId="5F52978E" w14:textId="3D7CAF54" w:rsidR="00145510" w:rsidRPr="00387960" w:rsidRDefault="00145510"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337,253</w:t>
            </w:r>
          </w:p>
        </w:tc>
        <w:tc>
          <w:tcPr>
            <w:tcW w:w="1215" w:type="dxa"/>
            <w:tcBorders>
              <w:top w:val="nil"/>
              <w:left w:val="nil"/>
              <w:bottom w:val="nil"/>
              <w:right w:val="nil"/>
            </w:tcBorders>
            <w:vAlign w:val="bottom"/>
          </w:tcPr>
          <w:p w14:paraId="7E8D00C4" w14:textId="1C3F0C32" w:rsidR="00145510" w:rsidRPr="00387960" w:rsidRDefault="00145510"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387960">
              <w:t>454,063</w:t>
            </w:r>
          </w:p>
        </w:tc>
        <w:tc>
          <w:tcPr>
            <w:tcW w:w="1216" w:type="dxa"/>
            <w:tcBorders>
              <w:top w:val="nil"/>
              <w:left w:val="nil"/>
              <w:bottom w:val="nil"/>
              <w:right w:val="nil"/>
            </w:tcBorders>
            <w:vAlign w:val="bottom"/>
          </w:tcPr>
          <w:p w14:paraId="02636BC6" w14:textId="1DD8A15B" w:rsidR="00145510" w:rsidRPr="00387960" w:rsidRDefault="00145510"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333,148</w:t>
            </w:r>
          </w:p>
        </w:tc>
      </w:tr>
      <w:tr w:rsidR="00B0247A" w:rsidRPr="00387960" w14:paraId="38F552C9" w14:textId="77777777" w:rsidTr="005E2C3C">
        <w:trPr>
          <w:cantSplit/>
        </w:trPr>
        <w:tc>
          <w:tcPr>
            <w:tcW w:w="4322" w:type="dxa"/>
            <w:tcBorders>
              <w:top w:val="nil"/>
              <w:left w:val="nil"/>
              <w:bottom w:val="nil"/>
              <w:right w:val="nil"/>
            </w:tcBorders>
            <w:vAlign w:val="bottom"/>
          </w:tcPr>
          <w:p w14:paraId="5D447D7E"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278F2118"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p>
        </w:tc>
      </w:tr>
      <w:tr w:rsidR="00B0247A" w:rsidRPr="00387960" w14:paraId="6684D387" w14:textId="77777777" w:rsidTr="005E2C3C">
        <w:trPr>
          <w:cantSplit/>
        </w:trPr>
        <w:tc>
          <w:tcPr>
            <w:tcW w:w="4322" w:type="dxa"/>
            <w:tcBorders>
              <w:top w:val="nil"/>
              <w:left w:val="nil"/>
              <w:bottom w:val="nil"/>
              <w:right w:val="nil"/>
            </w:tcBorders>
            <w:vAlign w:val="bottom"/>
          </w:tcPr>
          <w:p w14:paraId="3675C448"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5EF7E123" w14:textId="4C38811F"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(Unit: Thousand Baht)</w:t>
            </w:r>
          </w:p>
        </w:tc>
      </w:tr>
      <w:tr w:rsidR="00B0247A" w:rsidRPr="00387960" w14:paraId="7099E1E5" w14:textId="77777777" w:rsidTr="005E2C3C">
        <w:trPr>
          <w:cantSplit/>
        </w:trPr>
        <w:tc>
          <w:tcPr>
            <w:tcW w:w="4322" w:type="dxa"/>
            <w:tcBorders>
              <w:top w:val="nil"/>
              <w:left w:val="nil"/>
              <w:bottom w:val="nil"/>
              <w:right w:val="nil"/>
            </w:tcBorders>
            <w:vAlign w:val="bottom"/>
          </w:tcPr>
          <w:p w14:paraId="10B3DDC1"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5F4EE451" w14:textId="77777777" w:rsidR="00B0247A" w:rsidRPr="00387960" w:rsidRDefault="00B0247A" w:rsidP="00B0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For the nine-month periods ended 30 September</w:t>
            </w:r>
          </w:p>
        </w:tc>
      </w:tr>
      <w:tr w:rsidR="00B0247A" w:rsidRPr="00387960" w14:paraId="5A56A630" w14:textId="77777777" w:rsidTr="005E2C3C">
        <w:trPr>
          <w:cantSplit/>
        </w:trPr>
        <w:tc>
          <w:tcPr>
            <w:tcW w:w="4322" w:type="dxa"/>
            <w:tcBorders>
              <w:top w:val="nil"/>
              <w:left w:val="nil"/>
              <w:bottom w:val="nil"/>
              <w:right w:val="nil"/>
            </w:tcBorders>
            <w:vAlign w:val="bottom"/>
          </w:tcPr>
          <w:p w14:paraId="5A7C12AA"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3BE4FEF1" w14:textId="42FD3DA9" w:rsidR="00B0247A" w:rsidRPr="00387960" w:rsidRDefault="00B0247A" w:rsidP="00D35F5E">
            <w:pPr>
              <w:pBdr>
                <w:bottom w:val="single" w:sz="4" w:space="1" w:color="auto"/>
              </w:pBdr>
              <w:spacing w:line="380" w:lineRule="exact"/>
              <w:ind w:right="-41"/>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5B154721" w14:textId="77777777" w:rsidR="00B0247A" w:rsidRPr="00387960" w:rsidRDefault="00B0247A" w:rsidP="00B02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B0247A" w:rsidRPr="00387960" w14:paraId="3495E29D" w14:textId="77777777" w:rsidTr="005E2C3C">
        <w:trPr>
          <w:cantSplit/>
          <w:trHeight w:val="405"/>
        </w:trPr>
        <w:tc>
          <w:tcPr>
            <w:tcW w:w="4322" w:type="dxa"/>
            <w:tcBorders>
              <w:top w:val="nil"/>
              <w:left w:val="nil"/>
              <w:bottom w:val="nil"/>
              <w:right w:val="nil"/>
            </w:tcBorders>
            <w:vAlign w:val="bottom"/>
          </w:tcPr>
          <w:p w14:paraId="49325A2D"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2BBA48EA" w14:textId="77777777" w:rsidR="00B0247A" w:rsidRPr="00387960" w:rsidRDefault="00B0247A" w:rsidP="00B0247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c>
          <w:tcPr>
            <w:tcW w:w="1216" w:type="dxa"/>
            <w:tcBorders>
              <w:top w:val="nil"/>
              <w:left w:val="nil"/>
              <w:bottom w:val="nil"/>
              <w:right w:val="nil"/>
            </w:tcBorders>
            <w:vAlign w:val="bottom"/>
          </w:tcPr>
          <w:p w14:paraId="248C074F" w14:textId="77777777" w:rsidR="00B0247A" w:rsidRPr="00387960" w:rsidRDefault="00B0247A" w:rsidP="00335A8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rPr>
            </w:pPr>
            <w:r w:rsidRPr="00387960">
              <w:rPr>
                <w:rFonts w:cs="Arial"/>
              </w:rPr>
              <w:t>2021</w:t>
            </w:r>
          </w:p>
        </w:tc>
        <w:tc>
          <w:tcPr>
            <w:tcW w:w="1215" w:type="dxa"/>
            <w:tcBorders>
              <w:top w:val="nil"/>
              <w:left w:val="nil"/>
              <w:bottom w:val="nil"/>
              <w:right w:val="nil"/>
            </w:tcBorders>
            <w:vAlign w:val="bottom"/>
          </w:tcPr>
          <w:p w14:paraId="2B01346C" w14:textId="77777777" w:rsidR="00B0247A" w:rsidRPr="00387960" w:rsidRDefault="00B0247A" w:rsidP="00B0247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c>
          <w:tcPr>
            <w:tcW w:w="1216" w:type="dxa"/>
            <w:tcBorders>
              <w:top w:val="nil"/>
              <w:left w:val="nil"/>
              <w:bottom w:val="nil"/>
              <w:right w:val="nil"/>
            </w:tcBorders>
            <w:vAlign w:val="bottom"/>
          </w:tcPr>
          <w:p w14:paraId="6844DB17" w14:textId="77777777" w:rsidR="00B0247A" w:rsidRPr="00387960" w:rsidRDefault="00B0247A" w:rsidP="00B0247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2021</w:t>
            </w:r>
          </w:p>
        </w:tc>
      </w:tr>
      <w:tr w:rsidR="00B0247A" w:rsidRPr="00387960" w14:paraId="50D4C94F" w14:textId="77777777" w:rsidTr="00E55798">
        <w:trPr>
          <w:cantSplit/>
        </w:trPr>
        <w:tc>
          <w:tcPr>
            <w:tcW w:w="4322" w:type="dxa"/>
            <w:tcBorders>
              <w:top w:val="nil"/>
              <w:left w:val="nil"/>
              <w:bottom w:val="nil"/>
              <w:right w:val="nil"/>
            </w:tcBorders>
          </w:tcPr>
          <w:p w14:paraId="75237208" w14:textId="77777777" w:rsidR="00B0247A" w:rsidRPr="00387960" w:rsidRDefault="00B0247A" w:rsidP="00B02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6BDA844E" w14:textId="77777777" w:rsidR="00B0247A" w:rsidRPr="00387960" w:rsidRDefault="00B0247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391297A7" w14:textId="77777777" w:rsidR="00B0247A" w:rsidRPr="00387960" w:rsidRDefault="00B0247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1950AA20" w14:textId="77777777" w:rsidR="00B0247A" w:rsidRPr="00387960" w:rsidRDefault="00B0247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69B59E7" w14:textId="77777777" w:rsidR="00B0247A" w:rsidRPr="00387960" w:rsidRDefault="00B0247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962C23" w:rsidRPr="00387960" w14:paraId="520AFFF5" w14:textId="77777777" w:rsidTr="00E55798">
        <w:trPr>
          <w:cantSplit/>
        </w:trPr>
        <w:tc>
          <w:tcPr>
            <w:tcW w:w="4322" w:type="dxa"/>
            <w:tcBorders>
              <w:top w:val="nil"/>
              <w:left w:val="nil"/>
              <w:bottom w:val="nil"/>
              <w:right w:val="nil"/>
            </w:tcBorders>
          </w:tcPr>
          <w:p w14:paraId="0E3BC61A" w14:textId="77777777" w:rsidR="00962C23" w:rsidRPr="00387960" w:rsidRDefault="00962C23" w:rsidP="0096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262B843A" w14:textId="30498CA7"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1,379,519</w:t>
            </w:r>
          </w:p>
        </w:tc>
        <w:tc>
          <w:tcPr>
            <w:tcW w:w="1216" w:type="dxa"/>
            <w:tcBorders>
              <w:top w:val="nil"/>
              <w:left w:val="nil"/>
              <w:bottom w:val="nil"/>
              <w:right w:val="nil"/>
            </w:tcBorders>
            <w:vAlign w:val="bottom"/>
          </w:tcPr>
          <w:p w14:paraId="6E7C620F" w14:textId="3FB98A5C"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1,173,189</w:t>
            </w:r>
          </w:p>
        </w:tc>
        <w:tc>
          <w:tcPr>
            <w:tcW w:w="1215" w:type="dxa"/>
            <w:tcBorders>
              <w:top w:val="nil"/>
              <w:left w:val="nil"/>
              <w:bottom w:val="nil"/>
              <w:right w:val="nil"/>
            </w:tcBorders>
            <w:vAlign w:val="bottom"/>
          </w:tcPr>
          <w:p w14:paraId="34CAD41C" w14:textId="5E972EC4"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1,379,512</w:t>
            </w:r>
          </w:p>
        </w:tc>
        <w:tc>
          <w:tcPr>
            <w:tcW w:w="1216" w:type="dxa"/>
            <w:tcBorders>
              <w:top w:val="nil"/>
              <w:left w:val="nil"/>
              <w:bottom w:val="nil"/>
              <w:right w:val="nil"/>
            </w:tcBorders>
            <w:vAlign w:val="bottom"/>
          </w:tcPr>
          <w:p w14:paraId="6437F6FC" w14:textId="71A9A8FC"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1,150,470</w:t>
            </w:r>
          </w:p>
        </w:tc>
      </w:tr>
      <w:tr w:rsidR="00962C23" w:rsidRPr="00387960" w14:paraId="6D86CE56" w14:textId="77777777" w:rsidTr="00E55798">
        <w:trPr>
          <w:cantSplit/>
        </w:trPr>
        <w:tc>
          <w:tcPr>
            <w:tcW w:w="4322" w:type="dxa"/>
            <w:tcBorders>
              <w:top w:val="nil"/>
              <w:left w:val="nil"/>
              <w:bottom w:val="nil"/>
              <w:right w:val="nil"/>
            </w:tcBorders>
          </w:tcPr>
          <w:p w14:paraId="0B0A2EC0" w14:textId="77777777" w:rsidR="00962C23" w:rsidRPr="00387960" w:rsidRDefault="00962C23" w:rsidP="0096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Adjustment in respect of prior year income tax</w:t>
            </w:r>
          </w:p>
        </w:tc>
        <w:tc>
          <w:tcPr>
            <w:tcW w:w="1215" w:type="dxa"/>
            <w:tcBorders>
              <w:top w:val="nil"/>
              <w:left w:val="nil"/>
              <w:bottom w:val="nil"/>
              <w:right w:val="nil"/>
            </w:tcBorders>
            <w:vAlign w:val="bottom"/>
          </w:tcPr>
          <w:p w14:paraId="20B03FF0" w14:textId="5A709199"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(278)</w:t>
            </w:r>
          </w:p>
        </w:tc>
        <w:tc>
          <w:tcPr>
            <w:tcW w:w="1216" w:type="dxa"/>
            <w:tcBorders>
              <w:top w:val="nil"/>
              <w:left w:val="nil"/>
              <w:bottom w:val="nil"/>
              <w:right w:val="nil"/>
            </w:tcBorders>
            <w:vAlign w:val="bottom"/>
          </w:tcPr>
          <w:p w14:paraId="249198E8" w14:textId="17B28FC2"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(51,376)</w:t>
            </w:r>
          </w:p>
        </w:tc>
        <w:tc>
          <w:tcPr>
            <w:tcW w:w="1215" w:type="dxa"/>
            <w:tcBorders>
              <w:top w:val="nil"/>
              <w:left w:val="nil"/>
              <w:bottom w:val="nil"/>
              <w:right w:val="nil"/>
            </w:tcBorders>
            <w:vAlign w:val="bottom"/>
          </w:tcPr>
          <w:p w14:paraId="00A3B109" w14:textId="4B72A50C"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(278)</w:t>
            </w:r>
          </w:p>
        </w:tc>
        <w:tc>
          <w:tcPr>
            <w:tcW w:w="1216" w:type="dxa"/>
            <w:tcBorders>
              <w:top w:val="nil"/>
              <w:left w:val="nil"/>
              <w:bottom w:val="nil"/>
              <w:right w:val="nil"/>
            </w:tcBorders>
            <w:vAlign w:val="bottom"/>
          </w:tcPr>
          <w:p w14:paraId="22CB54F4" w14:textId="1752778A"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(51,376)</w:t>
            </w:r>
          </w:p>
        </w:tc>
      </w:tr>
      <w:tr w:rsidR="00962C23" w:rsidRPr="00387960" w14:paraId="1B27A131" w14:textId="77777777" w:rsidTr="00E55798">
        <w:trPr>
          <w:cantSplit/>
        </w:trPr>
        <w:tc>
          <w:tcPr>
            <w:tcW w:w="4322" w:type="dxa"/>
            <w:tcBorders>
              <w:top w:val="nil"/>
              <w:left w:val="nil"/>
              <w:bottom w:val="nil"/>
              <w:right w:val="nil"/>
            </w:tcBorders>
          </w:tcPr>
          <w:p w14:paraId="67A69956" w14:textId="77777777" w:rsidR="00962C23" w:rsidRPr="00387960" w:rsidRDefault="00962C23" w:rsidP="0096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7D55639C" w14:textId="77777777"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DB630A" w14:textId="77777777"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2E734AC7" w14:textId="77777777"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18088D76" w14:textId="77777777" w:rsidR="00962C23" w:rsidRPr="00387960" w:rsidRDefault="00962C23"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962C23" w:rsidRPr="00387960" w14:paraId="55F61FC2" w14:textId="77777777" w:rsidTr="00E55798">
        <w:trPr>
          <w:cantSplit/>
        </w:trPr>
        <w:tc>
          <w:tcPr>
            <w:tcW w:w="4322" w:type="dxa"/>
            <w:tcBorders>
              <w:top w:val="nil"/>
              <w:left w:val="nil"/>
              <w:bottom w:val="nil"/>
              <w:right w:val="nil"/>
            </w:tcBorders>
          </w:tcPr>
          <w:p w14:paraId="5A5F868D" w14:textId="77777777" w:rsidR="00962C23" w:rsidRPr="00387960" w:rsidRDefault="00962C23" w:rsidP="0096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1DB9C071" w14:textId="41A7BBFD" w:rsidR="00962C23" w:rsidRPr="00387960" w:rsidRDefault="00962C23"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(17,315)</w:t>
            </w:r>
          </w:p>
        </w:tc>
        <w:tc>
          <w:tcPr>
            <w:tcW w:w="1216" w:type="dxa"/>
            <w:tcBorders>
              <w:top w:val="nil"/>
              <w:left w:val="nil"/>
              <w:bottom w:val="nil"/>
              <w:right w:val="nil"/>
            </w:tcBorders>
            <w:vAlign w:val="bottom"/>
          </w:tcPr>
          <w:p w14:paraId="7A187422" w14:textId="6E022DC3" w:rsidR="00962C23" w:rsidRPr="00387960" w:rsidRDefault="00962C23"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54,904</w:t>
            </w:r>
          </w:p>
        </w:tc>
        <w:tc>
          <w:tcPr>
            <w:tcW w:w="1215" w:type="dxa"/>
            <w:tcBorders>
              <w:top w:val="nil"/>
              <w:left w:val="nil"/>
              <w:bottom w:val="nil"/>
              <w:right w:val="nil"/>
            </w:tcBorders>
            <w:vAlign w:val="bottom"/>
          </w:tcPr>
          <w:p w14:paraId="172C2853" w14:textId="49D5583F" w:rsidR="00962C23" w:rsidRPr="00387960" w:rsidRDefault="00962C23"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(12,943)</w:t>
            </w:r>
          </w:p>
        </w:tc>
        <w:tc>
          <w:tcPr>
            <w:tcW w:w="1216" w:type="dxa"/>
            <w:tcBorders>
              <w:top w:val="nil"/>
              <w:left w:val="nil"/>
              <w:bottom w:val="nil"/>
              <w:right w:val="nil"/>
            </w:tcBorders>
            <w:vAlign w:val="bottom"/>
          </w:tcPr>
          <w:p w14:paraId="1413C841" w14:textId="62EB946C" w:rsidR="00962C23" w:rsidRPr="00387960" w:rsidRDefault="00962C23"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63,810</w:t>
            </w:r>
          </w:p>
        </w:tc>
      </w:tr>
      <w:tr w:rsidR="00962C23" w:rsidRPr="00387960" w14:paraId="2C67F951" w14:textId="77777777" w:rsidTr="00E55798">
        <w:trPr>
          <w:cantSplit/>
        </w:trPr>
        <w:tc>
          <w:tcPr>
            <w:tcW w:w="4322" w:type="dxa"/>
            <w:tcBorders>
              <w:top w:val="nil"/>
              <w:left w:val="nil"/>
              <w:bottom w:val="nil"/>
              <w:right w:val="nil"/>
            </w:tcBorders>
            <w:vAlign w:val="bottom"/>
          </w:tcPr>
          <w:p w14:paraId="5E2D2D84" w14:textId="77777777" w:rsidR="00962C23" w:rsidRPr="00387960" w:rsidRDefault="00962C23" w:rsidP="0096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06380B35" w14:textId="739D762C" w:rsidR="00962C23" w:rsidRPr="00387960" w:rsidRDefault="00962C23"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1,361,926</w:t>
            </w:r>
          </w:p>
        </w:tc>
        <w:tc>
          <w:tcPr>
            <w:tcW w:w="1216" w:type="dxa"/>
            <w:tcBorders>
              <w:top w:val="nil"/>
              <w:left w:val="nil"/>
              <w:bottom w:val="nil"/>
              <w:right w:val="nil"/>
            </w:tcBorders>
            <w:vAlign w:val="bottom"/>
          </w:tcPr>
          <w:p w14:paraId="2F129319" w14:textId="6A4863C5" w:rsidR="00962C23" w:rsidRPr="00387960" w:rsidRDefault="00962C23"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1,176,717</w:t>
            </w:r>
          </w:p>
        </w:tc>
        <w:tc>
          <w:tcPr>
            <w:tcW w:w="1215" w:type="dxa"/>
            <w:tcBorders>
              <w:top w:val="nil"/>
              <w:left w:val="nil"/>
              <w:bottom w:val="nil"/>
              <w:right w:val="nil"/>
            </w:tcBorders>
            <w:vAlign w:val="bottom"/>
          </w:tcPr>
          <w:p w14:paraId="76A1EB50" w14:textId="065F103F" w:rsidR="00962C23" w:rsidRPr="00387960" w:rsidRDefault="00962C23"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D35F5E">
              <w:rPr>
                <w:rFonts w:cs="Arial"/>
              </w:rPr>
              <w:t>1,366,291</w:t>
            </w:r>
          </w:p>
        </w:tc>
        <w:tc>
          <w:tcPr>
            <w:tcW w:w="1216" w:type="dxa"/>
            <w:tcBorders>
              <w:top w:val="nil"/>
              <w:left w:val="nil"/>
              <w:bottom w:val="nil"/>
              <w:right w:val="nil"/>
            </w:tcBorders>
            <w:vAlign w:val="bottom"/>
          </w:tcPr>
          <w:p w14:paraId="3CCD55F9" w14:textId="5D194CA0" w:rsidR="00962C23" w:rsidRPr="00387960" w:rsidRDefault="00962C23" w:rsidP="00D35F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D35F5E">
              <w:rPr>
                <w:rFonts w:cs="Arial"/>
              </w:rPr>
              <w:t>1,162,904</w:t>
            </w:r>
          </w:p>
        </w:tc>
      </w:tr>
    </w:tbl>
    <w:p w14:paraId="2BD45352" w14:textId="77777777" w:rsidR="00CD2F3A" w:rsidRPr="00387960" w:rsidRDefault="00A246C6"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br w:type="page"/>
      </w:r>
      <w:r w:rsidR="00141D56" w:rsidRPr="00387960">
        <w:rPr>
          <w:rFonts w:cs="Arial"/>
          <w:sz w:val="22"/>
          <w:szCs w:val="22"/>
        </w:rPr>
        <w:t xml:space="preserve">Reconciliations between income tax expense and the product of accounting profit multiplied by the applicable tax rate for the </w:t>
      </w:r>
      <w:r w:rsidR="00A957E8" w:rsidRPr="00387960">
        <w:rPr>
          <w:rFonts w:cs="Arial"/>
          <w:sz w:val="22"/>
          <w:szCs w:val="22"/>
        </w:rPr>
        <w:t xml:space="preserve">three-month and </w:t>
      </w:r>
      <w:r w:rsidR="0093741F" w:rsidRPr="00387960">
        <w:rPr>
          <w:rFonts w:cs="Arial"/>
          <w:sz w:val="22"/>
          <w:szCs w:val="22"/>
        </w:rPr>
        <w:t>nine-month periods ended 30 September 2022</w:t>
      </w:r>
      <w:r w:rsidR="00141D56" w:rsidRPr="00387960">
        <w:rPr>
          <w:rFonts w:cs="Arial"/>
          <w:sz w:val="22"/>
          <w:szCs w:val="22"/>
          <w:cs/>
        </w:rPr>
        <w:t xml:space="preserve"> </w:t>
      </w:r>
      <w:r w:rsidR="00141D56" w:rsidRPr="00387960">
        <w:rPr>
          <w:rFonts w:cs="Arial"/>
          <w:sz w:val="22"/>
          <w:szCs w:val="22"/>
        </w:rPr>
        <w:t xml:space="preserve">and </w:t>
      </w:r>
      <w:r w:rsidR="00302C4C" w:rsidRPr="00387960">
        <w:rPr>
          <w:rFonts w:cs="Arial"/>
          <w:sz w:val="22"/>
          <w:szCs w:val="22"/>
        </w:rPr>
        <w:t>2021</w:t>
      </w:r>
      <w:r w:rsidR="00141D56" w:rsidRPr="00387960">
        <w:rPr>
          <w:rFonts w:cs="Arial"/>
          <w:sz w:val="22"/>
          <w:szCs w:val="22"/>
          <w:cs/>
        </w:rPr>
        <w:t xml:space="preserve"> </w:t>
      </w:r>
      <w:r w:rsidR="00141D56"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77777777"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30 </w:t>
            </w:r>
            <w:r w:rsidR="00595DBB" w:rsidRPr="00387960">
              <w:rPr>
                <w:rFonts w:cs="Arial"/>
              </w:rPr>
              <w:t>September</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706E11" w:rsidRPr="00387960" w14:paraId="1834121F" w14:textId="77777777" w:rsidTr="00141D56">
        <w:tblPrEx>
          <w:tblCellMar>
            <w:left w:w="108" w:type="dxa"/>
            <w:right w:w="108" w:type="dxa"/>
          </w:tblCellMar>
        </w:tblPrEx>
        <w:tc>
          <w:tcPr>
            <w:tcW w:w="4314" w:type="dxa"/>
            <w:vAlign w:val="bottom"/>
          </w:tcPr>
          <w:p w14:paraId="43075FF2" w14:textId="77777777" w:rsidR="00706E11" w:rsidRPr="00387960" w:rsidRDefault="00706E11" w:rsidP="00706E11">
            <w:pPr>
              <w:spacing w:line="360" w:lineRule="exact"/>
              <w:ind w:right="-18"/>
              <w:jc w:val="both"/>
              <w:rPr>
                <w:rFonts w:cs="Arial"/>
                <w:u w:val="single"/>
                <w:cs/>
              </w:rPr>
            </w:pPr>
          </w:p>
        </w:tc>
        <w:tc>
          <w:tcPr>
            <w:tcW w:w="1216" w:type="dxa"/>
            <w:vAlign w:val="bottom"/>
          </w:tcPr>
          <w:p w14:paraId="0CF8948B" w14:textId="77777777" w:rsidR="00706E11" w:rsidRPr="00387960" w:rsidRDefault="00706E11" w:rsidP="00706E11">
            <w:pPr>
              <w:pBdr>
                <w:bottom w:val="single" w:sz="4" w:space="1" w:color="000000"/>
              </w:pBdr>
              <w:spacing w:line="360" w:lineRule="exact"/>
              <w:ind w:right="-41"/>
              <w:jc w:val="center"/>
              <w:rPr>
                <w:rFonts w:cs="Arial"/>
              </w:rPr>
            </w:pPr>
            <w:r w:rsidRPr="00387960">
              <w:rPr>
                <w:rFonts w:cs="Arial"/>
              </w:rPr>
              <w:t>2022</w:t>
            </w:r>
          </w:p>
        </w:tc>
        <w:tc>
          <w:tcPr>
            <w:tcW w:w="1217" w:type="dxa"/>
            <w:vAlign w:val="bottom"/>
          </w:tcPr>
          <w:p w14:paraId="376752DE" w14:textId="77777777" w:rsidR="00706E11" w:rsidRPr="00387960" w:rsidRDefault="00706E11" w:rsidP="00706E11">
            <w:pPr>
              <w:pBdr>
                <w:bottom w:val="single" w:sz="4" w:space="1" w:color="000000"/>
              </w:pBdr>
              <w:spacing w:line="360" w:lineRule="exact"/>
              <w:ind w:right="-41"/>
              <w:jc w:val="center"/>
              <w:rPr>
                <w:rFonts w:cs="Arial"/>
              </w:rPr>
            </w:pPr>
            <w:r w:rsidRPr="00387960">
              <w:rPr>
                <w:rFonts w:cs="Arial"/>
              </w:rPr>
              <w:t>2021</w:t>
            </w:r>
          </w:p>
        </w:tc>
        <w:tc>
          <w:tcPr>
            <w:tcW w:w="1216" w:type="dxa"/>
            <w:vAlign w:val="bottom"/>
          </w:tcPr>
          <w:p w14:paraId="11E2D53C" w14:textId="77777777" w:rsidR="00706E11" w:rsidRPr="00387960" w:rsidRDefault="00706E11" w:rsidP="00706E11">
            <w:pPr>
              <w:pBdr>
                <w:bottom w:val="single" w:sz="4" w:space="1" w:color="000000"/>
              </w:pBdr>
              <w:spacing w:line="360" w:lineRule="exact"/>
              <w:ind w:right="-41"/>
              <w:jc w:val="center"/>
              <w:rPr>
                <w:rFonts w:cs="Arial"/>
                <w:cs/>
              </w:rPr>
            </w:pPr>
            <w:r w:rsidRPr="00387960">
              <w:rPr>
                <w:rFonts w:cs="Arial"/>
              </w:rPr>
              <w:t>2022</w:t>
            </w:r>
          </w:p>
        </w:tc>
        <w:tc>
          <w:tcPr>
            <w:tcW w:w="1222" w:type="dxa"/>
            <w:vAlign w:val="bottom"/>
          </w:tcPr>
          <w:p w14:paraId="461B1652" w14:textId="77777777" w:rsidR="00706E11" w:rsidRPr="00387960" w:rsidRDefault="00706E11" w:rsidP="00706E11">
            <w:pPr>
              <w:pBdr>
                <w:bottom w:val="single" w:sz="4" w:space="1" w:color="000000"/>
              </w:pBdr>
              <w:spacing w:line="360" w:lineRule="exact"/>
              <w:ind w:right="-41"/>
              <w:jc w:val="center"/>
              <w:rPr>
                <w:rFonts w:cs="Arial"/>
                <w:cs/>
              </w:rPr>
            </w:pPr>
            <w:r w:rsidRPr="00387960">
              <w:rPr>
                <w:rFonts w:cs="Arial"/>
              </w:rPr>
              <w:t>2021</w:t>
            </w:r>
          </w:p>
        </w:tc>
      </w:tr>
      <w:tr w:rsidR="003F298F" w:rsidRPr="00387960" w14:paraId="231AC0FF" w14:textId="77777777" w:rsidTr="00095837">
        <w:tblPrEx>
          <w:tblCellMar>
            <w:left w:w="108" w:type="dxa"/>
            <w:right w:w="108" w:type="dxa"/>
          </w:tblCellMar>
        </w:tblPrEx>
        <w:tc>
          <w:tcPr>
            <w:tcW w:w="4314" w:type="dxa"/>
            <w:vAlign w:val="bottom"/>
          </w:tcPr>
          <w:p w14:paraId="20A7E9EF" w14:textId="77777777" w:rsidR="003F298F" w:rsidRPr="00387960" w:rsidRDefault="003F298F" w:rsidP="003F298F">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64C631EA" w14:textId="7F08C943"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2,210,21</w:t>
            </w:r>
            <w:r w:rsidR="00F64088" w:rsidRPr="00387960">
              <w:rPr>
                <w:rFonts w:cs="Arial"/>
              </w:rPr>
              <w:t>4</w:t>
            </w:r>
          </w:p>
        </w:tc>
        <w:tc>
          <w:tcPr>
            <w:tcW w:w="1217" w:type="dxa"/>
          </w:tcPr>
          <w:p w14:paraId="2275D1C6" w14:textId="1D14498A"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1,650,028</w:t>
            </w:r>
          </w:p>
        </w:tc>
        <w:tc>
          <w:tcPr>
            <w:tcW w:w="1216" w:type="dxa"/>
            <w:vAlign w:val="bottom"/>
          </w:tcPr>
          <w:p w14:paraId="1CFD64C2" w14:textId="08D74641"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2,253,986</w:t>
            </w:r>
          </w:p>
        </w:tc>
        <w:tc>
          <w:tcPr>
            <w:tcW w:w="1222" w:type="dxa"/>
          </w:tcPr>
          <w:p w14:paraId="400F396C" w14:textId="353CA9A4"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1,659,062</w:t>
            </w:r>
          </w:p>
        </w:tc>
      </w:tr>
      <w:tr w:rsidR="003F298F" w:rsidRPr="00387960" w14:paraId="77ED0DDD" w14:textId="77777777" w:rsidTr="00F76EEB">
        <w:tblPrEx>
          <w:tblCellMar>
            <w:left w:w="108" w:type="dxa"/>
            <w:right w:w="108" w:type="dxa"/>
          </w:tblCellMar>
        </w:tblPrEx>
        <w:tc>
          <w:tcPr>
            <w:tcW w:w="4314" w:type="dxa"/>
            <w:vAlign w:val="bottom"/>
          </w:tcPr>
          <w:p w14:paraId="546ACB88" w14:textId="77777777" w:rsidR="003F298F" w:rsidRPr="00387960" w:rsidRDefault="003F298F" w:rsidP="003F298F">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2ABB37B1"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7" w:type="dxa"/>
            <w:vAlign w:val="bottom"/>
          </w:tcPr>
          <w:p w14:paraId="787B01E0" w14:textId="77777777"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5FA5F30E"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c>
          <w:tcPr>
            <w:tcW w:w="1222" w:type="dxa"/>
            <w:vAlign w:val="bottom"/>
          </w:tcPr>
          <w:p w14:paraId="0C321219" w14:textId="77777777"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3F298F" w:rsidRPr="00387960" w14:paraId="045C5249" w14:textId="77777777" w:rsidTr="00E55798">
        <w:tblPrEx>
          <w:tblCellMar>
            <w:left w:w="108" w:type="dxa"/>
            <w:right w:w="108" w:type="dxa"/>
          </w:tblCellMar>
        </w:tblPrEx>
        <w:tc>
          <w:tcPr>
            <w:tcW w:w="4314" w:type="dxa"/>
            <w:vAlign w:val="bottom"/>
          </w:tcPr>
          <w:p w14:paraId="5C39CDBF" w14:textId="77777777" w:rsidR="003F298F" w:rsidRPr="00387960" w:rsidRDefault="003F298F" w:rsidP="003F298F">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3096F8F8" w14:textId="6B543D3E"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442,043</w:t>
            </w:r>
          </w:p>
        </w:tc>
        <w:tc>
          <w:tcPr>
            <w:tcW w:w="1217" w:type="dxa"/>
            <w:vAlign w:val="bottom"/>
          </w:tcPr>
          <w:p w14:paraId="2ADA211B" w14:textId="636A7169"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330,006</w:t>
            </w:r>
          </w:p>
        </w:tc>
        <w:tc>
          <w:tcPr>
            <w:tcW w:w="1216" w:type="dxa"/>
            <w:vAlign w:val="bottom"/>
          </w:tcPr>
          <w:p w14:paraId="0D34C893" w14:textId="7C6A3919"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450,797</w:t>
            </w:r>
          </w:p>
        </w:tc>
        <w:tc>
          <w:tcPr>
            <w:tcW w:w="1222" w:type="dxa"/>
            <w:vAlign w:val="bottom"/>
          </w:tcPr>
          <w:p w14:paraId="2FD11D43" w14:textId="2A279BE1"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331,812</w:t>
            </w:r>
          </w:p>
        </w:tc>
      </w:tr>
      <w:tr w:rsidR="003F298F" w:rsidRPr="00387960" w14:paraId="785B9A49" w14:textId="77777777" w:rsidTr="00E55798">
        <w:tblPrEx>
          <w:tblCellMar>
            <w:left w:w="108" w:type="dxa"/>
            <w:right w:w="108" w:type="dxa"/>
          </w:tblCellMar>
        </w:tblPrEx>
        <w:tc>
          <w:tcPr>
            <w:tcW w:w="4314" w:type="dxa"/>
            <w:vAlign w:val="bottom"/>
          </w:tcPr>
          <w:p w14:paraId="64CD5DCF" w14:textId="77777777" w:rsidR="003F298F" w:rsidRPr="00387960" w:rsidRDefault="003F298F" w:rsidP="003F298F">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 xml:space="preserve">deductible expenses </w:t>
            </w:r>
            <w:r w:rsidRPr="00387960">
              <w:rPr>
                <w:rFonts w:cs="Arial"/>
                <w:cs/>
              </w:rPr>
              <w:t xml:space="preserve">- </w:t>
            </w:r>
            <w:r w:rsidRPr="00387960">
              <w:rPr>
                <w:rFonts w:cs="Arial"/>
              </w:rPr>
              <w:t>net</w:t>
            </w:r>
          </w:p>
        </w:tc>
        <w:tc>
          <w:tcPr>
            <w:tcW w:w="1216" w:type="dxa"/>
            <w:vAlign w:val="bottom"/>
          </w:tcPr>
          <w:p w14:paraId="3594BD3E" w14:textId="0E24C662" w:rsidR="003F298F" w:rsidRPr="00387960" w:rsidRDefault="003F298F" w:rsidP="004F6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4,59</w:t>
            </w:r>
            <w:r w:rsidR="00F64088" w:rsidRPr="00387960">
              <w:rPr>
                <w:rFonts w:cs="Arial"/>
              </w:rPr>
              <w:t>6</w:t>
            </w:r>
          </w:p>
        </w:tc>
        <w:tc>
          <w:tcPr>
            <w:tcW w:w="1217" w:type="dxa"/>
            <w:vAlign w:val="bottom"/>
          </w:tcPr>
          <w:p w14:paraId="262CD4B5" w14:textId="5C52AB05" w:rsidR="003F298F" w:rsidRPr="00387960" w:rsidRDefault="003F298F" w:rsidP="004F6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7,247</w:t>
            </w:r>
          </w:p>
        </w:tc>
        <w:tc>
          <w:tcPr>
            <w:tcW w:w="1216" w:type="dxa"/>
            <w:vAlign w:val="bottom"/>
          </w:tcPr>
          <w:p w14:paraId="20E8EDC9" w14:textId="121D6C32" w:rsidR="003F298F" w:rsidRPr="00387960" w:rsidRDefault="003F298F" w:rsidP="004F6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3,266</w:t>
            </w:r>
          </w:p>
        </w:tc>
        <w:tc>
          <w:tcPr>
            <w:tcW w:w="1222" w:type="dxa"/>
            <w:vAlign w:val="bottom"/>
          </w:tcPr>
          <w:p w14:paraId="22F6FD2E" w14:textId="0F0AAA29" w:rsidR="003F298F" w:rsidRPr="00387960" w:rsidRDefault="003F298F" w:rsidP="004F6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1,336</w:t>
            </w:r>
          </w:p>
        </w:tc>
      </w:tr>
      <w:tr w:rsidR="003F298F" w:rsidRPr="00387960" w14:paraId="265B538F" w14:textId="77777777" w:rsidTr="00E55798">
        <w:tblPrEx>
          <w:tblCellMar>
            <w:left w:w="108" w:type="dxa"/>
            <w:right w:w="108" w:type="dxa"/>
          </w:tblCellMar>
        </w:tblPrEx>
        <w:tc>
          <w:tcPr>
            <w:tcW w:w="4314" w:type="dxa"/>
            <w:vAlign w:val="bottom"/>
          </w:tcPr>
          <w:p w14:paraId="46D9F9DC" w14:textId="77777777" w:rsidR="003F298F" w:rsidRPr="00387960" w:rsidRDefault="003F298F" w:rsidP="003F298F">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33533CF2" w14:textId="47FDB5E0"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446,6</w:t>
            </w:r>
            <w:r w:rsidR="00F64088" w:rsidRPr="00387960">
              <w:rPr>
                <w:rFonts w:cs="Arial"/>
              </w:rPr>
              <w:t>39</w:t>
            </w:r>
          </w:p>
        </w:tc>
        <w:tc>
          <w:tcPr>
            <w:tcW w:w="1217" w:type="dxa"/>
            <w:vAlign w:val="bottom"/>
          </w:tcPr>
          <w:p w14:paraId="1B55E975" w14:textId="5A8E981E"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337,253</w:t>
            </w:r>
          </w:p>
        </w:tc>
        <w:tc>
          <w:tcPr>
            <w:tcW w:w="1216" w:type="dxa"/>
            <w:vAlign w:val="bottom"/>
          </w:tcPr>
          <w:p w14:paraId="49E9E34D" w14:textId="41656C19"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454,06</w:t>
            </w:r>
            <w:r w:rsidR="00F64088" w:rsidRPr="00387960">
              <w:rPr>
                <w:rFonts w:cs="Arial"/>
              </w:rPr>
              <w:t>3</w:t>
            </w:r>
          </w:p>
        </w:tc>
        <w:tc>
          <w:tcPr>
            <w:tcW w:w="1222" w:type="dxa"/>
            <w:vAlign w:val="bottom"/>
          </w:tcPr>
          <w:p w14:paraId="2CC1EAD9" w14:textId="4CA20999"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333,148</w:t>
            </w:r>
          </w:p>
        </w:tc>
      </w:tr>
    </w:tbl>
    <w:p w14:paraId="18A16ECA" w14:textId="77777777" w:rsidR="00A246C6" w:rsidRPr="00387960" w:rsidRDefault="00A246C6">
      <w:pPr>
        <w:rPr>
          <w:rFonts w:cs="Arial"/>
        </w:rPr>
      </w:pP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8F43E1" w:rsidRPr="00387960" w14:paraId="7615AB79" w14:textId="77777777" w:rsidTr="005E2C3C">
        <w:tc>
          <w:tcPr>
            <w:tcW w:w="9185" w:type="dxa"/>
            <w:gridSpan w:val="5"/>
          </w:tcPr>
          <w:p w14:paraId="04240D0F" w14:textId="2080306C" w:rsidR="008F43E1" w:rsidRPr="00387960" w:rsidRDefault="008F43E1" w:rsidP="008F4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8F43E1" w:rsidRPr="00387960" w14:paraId="4F77DE03" w14:textId="77777777" w:rsidTr="005E2C3C">
        <w:tblPrEx>
          <w:tblCellMar>
            <w:left w:w="108" w:type="dxa"/>
            <w:right w:w="108" w:type="dxa"/>
          </w:tblCellMar>
        </w:tblPrEx>
        <w:tc>
          <w:tcPr>
            <w:tcW w:w="4314" w:type="dxa"/>
            <w:vAlign w:val="bottom"/>
          </w:tcPr>
          <w:p w14:paraId="3860358C" w14:textId="77777777" w:rsidR="008F43E1" w:rsidRPr="00387960" w:rsidRDefault="008F43E1" w:rsidP="008F43E1">
            <w:pPr>
              <w:spacing w:line="360" w:lineRule="exact"/>
              <w:ind w:right="-18"/>
              <w:jc w:val="both"/>
              <w:rPr>
                <w:rFonts w:cs="Arial"/>
                <w:u w:val="single"/>
                <w:cs/>
              </w:rPr>
            </w:pPr>
          </w:p>
        </w:tc>
        <w:tc>
          <w:tcPr>
            <w:tcW w:w="4871" w:type="dxa"/>
            <w:gridSpan w:val="4"/>
            <w:vAlign w:val="bottom"/>
          </w:tcPr>
          <w:p w14:paraId="5DF3079C" w14:textId="77777777" w:rsidR="008F43E1" w:rsidRPr="00387960" w:rsidRDefault="008F43E1" w:rsidP="008F43E1">
            <w:pPr>
              <w:pBdr>
                <w:bottom w:val="single" w:sz="4" w:space="1" w:color="auto"/>
              </w:pBdr>
              <w:spacing w:line="360" w:lineRule="exact"/>
              <w:ind w:right="-41"/>
              <w:jc w:val="center"/>
              <w:rPr>
                <w:rFonts w:cs="Arial"/>
                <w:cs/>
              </w:rPr>
            </w:pPr>
            <w:r w:rsidRPr="00387960">
              <w:rPr>
                <w:rFonts w:cs="Arial"/>
              </w:rPr>
              <w:t xml:space="preserve">For the </w:t>
            </w:r>
            <w:r w:rsidR="00595DBB" w:rsidRPr="00387960">
              <w:rPr>
                <w:rFonts w:cs="Arial"/>
              </w:rPr>
              <w:t>nine</w:t>
            </w:r>
            <w:r w:rsidRPr="00387960">
              <w:rPr>
                <w:rFonts w:cs="Arial"/>
              </w:rPr>
              <w:t xml:space="preserve">-month periods ended 30 </w:t>
            </w:r>
            <w:r w:rsidR="00595DBB" w:rsidRPr="00387960">
              <w:rPr>
                <w:rFonts w:cs="Arial"/>
              </w:rPr>
              <w:t>September</w:t>
            </w:r>
          </w:p>
        </w:tc>
      </w:tr>
      <w:tr w:rsidR="008F43E1" w:rsidRPr="00387960" w14:paraId="60F6598F" w14:textId="77777777" w:rsidTr="005E2C3C">
        <w:tblPrEx>
          <w:tblCellMar>
            <w:left w:w="108" w:type="dxa"/>
            <w:right w:w="108" w:type="dxa"/>
          </w:tblCellMar>
        </w:tblPrEx>
        <w:tc>
          <w:tcPr>
            <w:tcW w:w="4314" w:type="dxa"/>
            <w:vAlign w:val="bottom"/>
          </w:tcPr>
          <w:p w14:paraId="448CF9F9" w14:textId="77777777" w:rsidR="008F43E1" w:rsidRPr="00387960" w:rsidRDefault="008F43E1" w:rsidP="008F43E1">
            <w:pPr>
              <w:spacing w:line="360" w:lineRule="exact"/>
              <w:ind w:right="-18"/>
              <w:jc w:val="both"/>
              <w:rPr>
                <w:rFonts w:cs="Arial"/>
                <w:u w:val="single"/>
                <w:cs/>
              </w:rPr>
            </w:pPr>
          </w:p>
        </w:tc>
        <w:tc>
          <w:tcPr>
            <w:tcW w:w="2433" w:type="dxa"/>
            <w:gridSpan w:val="2"/>
            <w:vAlign w:val="bottom"/>
          </w:tcPr>
          <w:p w14:paraId="6F5E99F9"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 xml:space="preserve">Consolidated </w:t>
            </w:r>
          </w:p>
          <w:p w14:paraId="1B45E177"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62E75D62"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Separate                         financial statements</w:t>
            </w:r>
          </w:p>
        </w:tc>
      </w:tr>
      <w:tr w:rsidR="008F43E1" w:rsidRPr="00387960" w14:paraId="428B9DFF" w14:textId="77777777" w:rsidTr="005E2C3C">
        <w:tblPrEx>
          <w:tblCellMar>
            <w:left w:w="108" w:type="dxa"/>
            <w:right w:w="108" w:type="dxa"/>
          </w:tblCellMar>
        </w:tblPrEx>
        <w:tc>
          <w:tcPr>
            <w:tcW w:w="4314" w:type="dxa"/>
            <w:vAlign w:val="bottom"/>
          </w:tcPr>
          <w:p w14:paraId="65D69E6F" w14:textId="77777777" w:rsidR="008F43E1" w:rsidRPr="00387960" w:rsidRDefault="008F43E1" w:rsidP="008F43E1">
            <w:pPr>
              <w:spacing w:line="360" w:lineRule="exact"/>
              <w:ind w:right="-18"/>
              <w:jc w:val="both"/>
              <w:rPr>
                <w:rFonts w:cs="Arial"/>
                <w:u w:val="single"/>
                <w:cs/>
              </w:rPr>
            </w:pPr>
          </w:p>
        </w:tc>
        <w:tc>
          <w:tcPr>
            <w:tcW w:w="1216" w:type="dxa"/>
            <w:vAlign w:val="bottom"/>
          </w:tcPr>
          <w:p w14:paraId="75890035" w14:textId="77777777" w:rsidR="008F43E1" w:rsidRPr="00387960" w:rsidRDefault="008F43E1" w:rsidP="008F43E1">
            <w:pPr>
              <w:pBdr>
                <w:bottom w:val="single" w:sz="4" w:space="1" w:color="000000"/>
              </w:pBdr>
              <w:spacing w:line="360" w:lineRule="exact"/>
              <w:ind w:right="-41"/>
              <w:jc w:val="center"/>
              <w:rPr>
                <w:rFonts w:cs="Arial"/>
              </w:rPr>
            </w:pPr>
            <w:r w:rsidRPr="00387960">
              <w:rPr>
                <w:rFonts w:cs="Arial"/>
              </w:rPr>
              <w:t>2022</w:t>
            </w:r>
          </w:p>
        </w:tc>
        <w:tc>
          <w:tcPr>
            <w:tcW w:w="1217" w:type="dxa"/>
            <w:vAlign w:val="bottom"/>
          </w:tcPr>
          <w:p w14:paraId="23D9E312" w14:textId="77777777" w:rsidR="008F43E1" w:rsidRPr="00387960" w:rsidRDefault="008F43E1" w:rsidP="008F43E1">
            <w:pPr>
              <w:pBdr>
                <w:bottom w:val="single" w:sz="4" w:space="1" w:color="000000"/>
              </w:pBdr>
              <w:spacing w:line="360" w:lineRule="exact"/>
              <w:ind w:right="-41"/>
              <w:jc w:val="center"/>
              <w:rPr>
                <w:rFonts w:cs="Arial"/>
              </w:rPr>
            </w:pPr>
            <w:r w:rsidRPr="00387960">
              <w:rPr>
                <w:rFonts w:cs="Arial"/>
              </w:rPr>
              <w:t>2021</w:t>
            </w:r>
          </w:p>
        </w:tc>
        <w:tc>
          <w:tcPr>
            <w:tcW w:w="1216" w:type="dxa"/>
            <w:vAlign w:val="bottom"/>
          </w:tcPr>
          <w:p w14:paraId="78E90014" w14:textId="77777777" w:rsidR="008F43E1" w:rsidRPr="00387960" w:rsidRDefault="008F43E1" w:rsidP="008F43E1">
            <w:pPr>
              <w:pBdr>
                <w:bottom w:val="single" w:sz="4" w:space="1" w:color="000000"/>
              </w:pBdr>
              <w:spacing w:line="360" w:lineRule="exact"/>
              <w:ind w:right="-41"/>
              <w:jc w:val="center"/>
              <w:rPr>
                <w:rFonts w:cs="Arial"/>
                <w:cs/>
              </w:rPr>
            </w:pPr>
            <w:r w:rsidRPr="00387960">
              <w:rPr>
                <w:rFonts w:cs="Arial"/>
              </w:rPr>
              <w:t>2022</w:t>
            </w:r>
          </w:p>
        </w:tc>
        <w:tc>
          <w:tcPr>
            <w:tcW w:w="1222" w:type="dxa"/>
            <w:vAlign w:val="bottom"/>
          </w:tcPr>
          <w:p w14:paraId="1DB4F79A" w14:textId="77777777" w:rsidR="008F43E1" w:rsidRPr="00387960" w:rsidRDefault="008F43E1" w:rsidP="008F43E1">
            <w:pPr>
              <w:pBdr>
                <w:bottom w:val="single" w:sz="4" w:space="1" w:color="000000"/>
              </w:pBdr>
              <w:spacing w:line="360" w:lineRule="exact"/>
              <w:ind w:right="-41"/>
              <w:jc w:val="center"/>
              <w:rPr>
                <w:rFonts w:cs="Arial"/>
                <w:cs/>
              </w:rPr>
            </w:pPr>
            <w:r w:rsidRPr="00387960">
              <w:rPr>
                <w:rFonts w:cs="Arial"/>
              </w:rPr>
              <w:t>2021</w:t>
            </w:r>
          </w:p>
        </w:tc>
      </w:tr>
      <w:tr w:rsidR="003F298F" w:rsidRPr="00387960" w14:paraId="5DB29B0F" w14:textId="77777777" w:rsidTr="005E1EB2">
        <w:tblPrEx>
          <w:tblCellMar>
            <w:left w:w="108" w:type="dxa"/>
            <w:right w:w="108" w:type="dxa"/>
          </w:tblCellMar>
        </w:tblPrEx>
        <w:tc>
          <w:tcPr>
            <w:tcW w:w="4314" w:type="dxa"/>
            <w:vAlign w:val="bottom"/>
          </w:tcPr>
          <w:p w14:paraId="01390B52" w14:textId="77777777" w:rsidR="003F298F" w:rsidRPr="00387960" w:rsidRDefault="003F298F" w:rsidP="003F298F">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0473E770" w14:textId="32E341E4"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6,770,52</w:t>
            </w:r>
            <w:r w:rsidR="00F64088" w:rsidRPr="00387960">
              <w:rPr>
                <w:rFonts w:cs="Arial"/>
              </w:rPr>
              <w:t>5</w:t>
            </w:r>
          </w:p>
        </w:tc>
        <w:tc>
          <w:tcPr>
            <w:tcW w:w="1217" w:type="dxa"/>
          </w:tcPr>
          <w:p w14:paraId="6D827254" w14:textId="176040EE"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5,841,117</w:t>
            </w:r>
          </w:p>
        </w:tc>
        <w:tc>
          <w:tcPr>
            <w:tcW w:w="1216" w:type="dxa"/>
            <w:vAlign w:val="bottom"/>
          </w:tcPr>
          <w:p w14:paraId="4068E028" w14:textId="38F1BE60"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6,787,61</w:t>
            </w:r>
            <w:r w:rsidR="00F64088" w:rsidRPr="00387960">
              <w:rPr>
                <w:rFonts w:cs="Arial"/>
              </w:rPr>
              <w:t>6</w:t>
            </w:r>
          </w:p>
        </w:tc>
        <w:tc>
          <w:tcPr>
            <w:tcW w:w="1222" w:type="dxa"/>
          </w:tcPr>
          <w:p w14:paraId="126C3ED1" w14:textId="5714874F" w:rsidR="003F298F" w:rsidRPr="00387960" w:rsidRDefault="003F298F" w:rsidP="003F2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t>5,795,515</w:t>
            </w:r>
          </w:p>
        </w:tc>
      </w:tr>
      <w:tr w:rsidR="003F298F" w:rsidRPr="00387960" w14:paraId="5FFA3596" w14:textId="77777777" w:rsidTr="005E2C3C">
        <w:tblPrEx>
          <w:tblCellMar>
            <w:left w:w="108" w:type="dxa"/>
            <w:right w:w="108" w:type="dxa"/>
          </w:tblCellMar>
        </w:tblPrEx>
        <w:tc>
          <w:tcPr>
            <w:tcW w:w="4314" w:type="dxa"/>
            <w:vAlign w:val="bottom"/>
          </w:tcPr>
          <w:p w14:paraId="27F38510" w14:textId="77777777" w:rsidR="003F298F" w:rsidRPr="00387960" w:rsidRDefault="003F298F" w:rsidP="003F298F">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44447EE5" w14:textId="11E51C6C"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7" w:type="dxa"/>
          </w:tcPr>
          <w:p w14:paraId="12C4E6FE" w14:textId="77777777"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6DE62E9" w14:textId="27215CB0"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20%</w:t>
            </w:r>
          </w:p>
        </w:tc>
        <w:tc>
          <w:tcPr>
            <w:tcW w:w="1222" w:type="dxa"/>
            <w:vAlign w:val="bottom"/>
          </w:tcPr>
          <w:p w14:paraId="3C8546CF" w14:textId="77777777" w:rsidR="003F298F" w:rsidRPr="00387960" w:rsidRDefault="003F298F" w:rsidP="003F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20%</w:t>
            </w:r>
          </w:p>
        </w:tc>
      </w:tr>
      <w:tr w:rsidR="003F298F" w:rsidRPr="00387960" w14:paraId="6BAFBDE0" w14:textId="77777777" w:rsidTr="00E55798">
        <w:tblPrEx>
          <w:tblCellMar>
            <w:left w:w="108" w:type="dxa"/>
            <w:right w:w="108" w:type="dxa"/>
          </w:tblCellMar>
        </w:tblPrEx>
        <w:tc>
          <w:tcPr>
            <w:tcW w:w="4314" w:type="dxa"/>
            <w:vAlign w:val="bottom"/>
          </w:tcPr>
          <w:p w14:paraId="1CE692C9" w14:textId="77777777" w:rsidR="003F298F" w:rsidRPr="00387960" w:rsidRDefault="003F298F" w:rsidP="003F298F">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5499F3F2" w14:textId="1D8019BA"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1,354,105</w:t>
            </w:r>
          </w:p>
        </w:tc>
        <w:tc>
          <w:tcPr>
            <w:tcW w:w="1217" w:type="dxa"/>
            <w:vAlign w:val="bottom"/>
          </w:tcPr>
          <w:p w14:paraId="31307D55" w14:textId="131F18CB"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1,168,223</w:t>
            </w:r>
          </w:p>
        </w:tc>
        <w:tc>
          <w:tcPr>
            <w:tcW w:w="1216" w:type="dxa"/>
            <w:vAlign w:val="bottom"/>
          </w:tcPr>
          <w:p w14:paraId="2C44E75E" w14:textId="45ED8DBA"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1,357,523</w:t>
            </w:r>
          </w:p>
        </w:tc>
        <w:tc>
          <w:tcPr>
            <w:tcW w:w="1222" w:type="dxa"/>
            <w:vAlign w:val="bottom"/>
          </w:tcPr>
          <w:p w14:paraId="6A6CD18B" w14:textId="43587667"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t>1,159,103</w:t>
            </w:r>
          </w:p>
        </w:tc>
      </w:tr>
      <w:tr w:rsidR="003F298F" w:rsidRPr="00387960" w14:paraId="44DBF238" w14:textId="77777777" w:rsidTr="00E55798">
        <w:tblPrEx>
          <w:tblCellMar>
            <w:left w:w="108" w:type="dxa"/>
            <w:right w:w="108" w:type="dxa"/>
          </w:tblCellMar>
        </w:tblPrEx>
        <w:tc>
          <w:tcPr>
            <w:tcW w:w="4314" w:type="dxa"/>
            <w:vAlign w:val="bottom"/>
          </w:tcPr>
          <w:p w14:paraId="5014284B" w14:textId="77777777" w:rsidR="003F298F" w:rsidRPr="00387960" w:rsidRDefault="003F298F" w:rsidP="003F298F">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 xml:space="preserve">deductible expenses </w:t>
            </w:r>
            <w:r w:rsidRPr="00387960">
              <w:rPr>
                <w:rFonts w:cs="Arial"/>
                <w:cs/>
              </w:rPr>
              <w:t xml:space="preserve">- </w:t>
            </w:r>
            <w:r w:rsidRPr="00387960">
              <w:rPr>
                <w:rFonts w:cs="Arial"/>
              </w:rPr>
              <w:t>net</w:t>
            </w:r>
          </w:p>
        </w:tc>
        <w:tc>
          <w:tcPr>
            <w:tcW w:w="1216" w:type="dxa"/>
            <w:vAlign w:val="bottom"/>
          </w:tcPr>
          <w:p w14:paraId="305AB112" w14:textId="18EF1C7A"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8,</w:t>
            </w:r>
            <w:r w:rsidR="008F649D" w:rsidRPr="00387960">
              <w:rPr>
                <w:rFonts w:cs="Arial"/>
              </w:rPr>
              <w:t>0</w:t>
            </w:r>
            <w:r w:rsidR="009935CC" w:rsidRPr="00387960">
              <w:rPr>
                <w:rFonts w:cs="Arial"/>
              </w:rPr>
              <w:t>99</w:t>
            </w:r>
          </w:p>
        </w:tc>
        <w:tc>
          <w:tcPr>
            <w:tcW w:w="1217" w:type="dxa"/>
            <w:vAlign w:val="bottom"/>
          </w:tcPr>
          <w:p w14:paraId="2247C1A1" w14:textId="5E72DB6B"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59,870</w:t>
            </w:r>
          </w:p>
        </w:tc>
        <w:tc>
          <w:tcPr>
            <w:tcW w:w="1216" w:type="dxa"/>
            <w:vAlign w:val="bottom"/>
          </w:tcPr>
          <w:p w14:paraId="35DBF8E8" w14:textId="51043826"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9,04</w:t>
            </w:r>
            <w:r w:rsidR="008F649D" w:rsidRPr="00387960">
              <w:rPr>
                <w:rFonts w:cs="Arial"/>
              </w:rPr>
              <w:t>6</w:t>
            </w:r>
          </w:p>
        </w:tc>
        <w:tc>
          <w:tcPr>
            <w:tcW w:w="1222" w:type="dxa"/>
            <w:vAlign w:val="bottom"/>
          </w:tcPr>
          <w:p w14:paraId="52E8B7B1" w14:textId="1859B5EB" w:rsidR="003F298F" w:rsidRPr="00387960" w:rsidRDefault="003F298F"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t>55,177</w:t>
            </w:r>
          </w:p>
        </w:tc>
      </w:tr>
      <w:tr w:rsidR="003F298F" w:rsidRPr="00387960" w14:paraId="2603DE56" w14:textId="77777777" w:rsidTr="00E55798">
        <w:tblPrEx>
          <w:tblCellMar>
            <w:left w:w="108" w:type="dxa"/>
            <w:right w:w="108" w:type="dxa"/>
          </w:tblCellMar>
        </w:tblPrEx>
        <w:tc>
          <w:tcPr>
            <w:tcW w:w="4314" w:type="dxa"/>
            <w:vAlign w:val="bottom"/>
          </w:tcPr>
          <w:p w14:paraId="44E81DEB" w14:textId="77777777" w:rsidR="003F298F" w:rsidRPr="00387960" w:rsidRDefault="003F298F" w:rsidP="003F298F">
            <w:pPr>
              <w:spacing w:line="360" w:lineRule="exact"/>
              <w:ind w:left="162" w:right="-108" w:hanging="162"/>
              <w:rPr>
                <w:rFonts w:cs="Arial"/>
                <w:cs/>
              </w:rPr>
            </w:pPr>
            <w:r w:rsidRPr="00387960">
              <w:rPr>
                <w:rFonts w:cs="Arial"/>
              </w:rPr>
              <w:t>Adjustment in respect of prior year income tax</w:t>
            </w:r>
          </w:p>
        </w:tc>
        <w:tc>
          <w:tcPr>
            <w:tcW w:w="1216" w:type="dxa"/>
            <w:vAlign w:val="bottom"/>
          </w:tcPr>
          <w:p w14:paraId="17D09677" w14:textId="7F9A7644" w:rsidR="003F298F" w:rsidRPr="00387960" w:rsidRDefault="003F298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(27</w:t>
            </w:r>
            <w:r w:rsidR="008F649D" w:rsidRPr="00387960">
              <w:rPr>
                <w:rFonts w:cs="Arial"/>
              </w:rPr>
              <w:t>8</w:t>
            </w:r>
            <w:r w:rsidRPr="00387960">
              <w:rPr>
                <w:rFonts w:cs="Arial"/>
              </w:rPr>
              <w:t>)</w:t>
            </w:r>
          </w:p>
        </w:tc>
        <w:tc>
          <w:tcPr>
            <w:tcW w:w="1217" w:type="dxa"/>
            <w:vAlign w:val="bottom"/>
          </w:tcPr>
          <w:p w14:paraId="382921C2" w14:textId="1B545FE4" w:rsidR="003F298F" w:rsidRPr="00387960" w:rsidRDefault="003F298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(51,376)</w:t>
            </w:r>
          </w:p>
        </w:tc>
        <w:tc>
          <w:tcPr>
            <w:tcW w:w="1216" w:type="dxa"/>
            <w:vAlign w:val="bottom"/>
          </w:tcPr>
          <w:p w14:paraId="1D00D0BE" w14:textId="5C968207" w:rsidR="003F298F" w:rsidRPr="00387960" w:rsidRDefault="003F298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(27</w:t>
            </w:r>
            <w:r w:rsidR="008F649D" w:rsidRPr="00387960">
              <w:rPr>
                <w:rFonts w:cs="Arial"/>
              </w:rPr>
              <w:t>8</w:t>
            </w:r>
            <w:r w:rsidRPr="00387960">
              <w:rPr>
                <w:rFonts w:cs="Arial"/>
              </w:rPr>
              <w:t>)</w:t>
            </w:r>
          </w:p>
        </w:tc>
        <w:tc>
          <w:tcPr>
            <w:tcW w:w="1222" w:type="dxa"/>
            <w:vAlign w:val="bottom"/>
          </w:tcPr>
          <w:p w14:paraId="4354C484" w14:textId="151DA957" w:rsidR="003F298F" w:rsidRPr="00387960" w:rsidRDefault="003F298F" w:rsidP="00E557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t>(51,376)</w:t>
            </w:r>
          </w:p>
        </w:tc>
      </w:tr>
      <w:tr w:rsidR="003F298F" w:rsidRPr="00387960" w14:paraId="28E8BAE2" w14:textId="77777777" w:rsidTr="00E55798">
        <w:tblPrEx>
          <w:tblCellMar>
            <w:left w:w="108" w:type="dxa"/>
            <w:right w:w="108" w:type="dxa"/>
          </w:tblCellMar>
        </w:tblPrEx>
        <w:tc>
          <w:tcPr>
            <w:tcW w:w="4314" w:type="dxa"/>
            <w:vAlign w:val="bottom"/>
          </w:tcPr>
          <w:p w14:paraId="7D754FAC" w14:textId="77777777" w:rsidR="003F298F" w:rsidRPr="00387960" w:rsidRDefault="003F298F" w:rsidP="003F298F">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187E6FCD" w14:textId="30606D3E"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1,361,92</w:t>
            </w:r>
            <w:r w:rsidR="00F64088" w:rsidRPr="00387960">
              <w:rPr>
                <w:rFonts w:cs="Arial"/>
              </w:rPr>
              <w:t>6</w:t>
            </w:r>
          </w:p>
        </w:tc>
        <w:tc>
          <w:tcPr>
            <w:tcW w:w="1217" w:type="dxa"/>
            <w:vAlign w:val="bottom"/>
          </w:tcPr>
          <w:p w14:paraId="4593B7C1" w14:textId="58DF1645"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1,176,717</w:t>
            </w:r>
          </w:p>
        </w:tc>
        <w:tc>
          <w:tcPr>
            <w:tcW w:w="1216" w:type="dxa"/>
            <w:vAlign w:val="bottom"/>
          </w:tcPr>
          <w:p w14:paraId="4EFD4E5D" w14:textId="50E34D8D"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1,366,291</w:t>
            </w:r>
          </w:p>
        </w:tc>
        <w:tc>
          <w:tcPr>
            <w:tcW w:w="1222" w:type="dxa"/>
            <w:vAlign w:val="bottom"/>
          </w:tcPr>
          <w:p w14:paraId="66B42B29" w14:textId="4B38C863" w:rsidR="003F298F" w:rsidRPr="00387960" w:rsidRDefault="003F298F" w:rsidP="00E557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t>1,162,904</w:t>
            </w:r>
          </w:p>
        </w:tc>
      </w:tr>
    </w:tbl>
    <w:p w14:paraId="035634AA"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bookmarkStart w:id="28" w:name="_Toc118985338"/>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1D2F18F4" w14:textId="77777777"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93741F" w:rsidRPr="00387960">
        <w:rPr>
          <w:rFonts w:cs="Arial"/>
          <w:sz w:val="22"/>
          <w:szCs w:val="22"/>
          <w:lang w:val="en-US"/>
        </w:rPr>
        <w:t>30 September 2022</w:t>
      </w:r>
      <w:r w:rsidR="00490208" w:rsidRPr="00387960">
        <w:rPr>
          <w:rFonts w:cs="Arial"/>
          <w:sz w:val="22"/>
          <w:szCs w:val="22"/>
          <w:lang w:val="en-US"/>
        </w:rPr>
        <w:t xml:space="preserve"> and 31 December 2021</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77777777" w:rsidR="00677C45" w:rsidRPr="00387960" w:rsidRDefault="00A246C6"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r w:rsidRPr="00387960">
        <w:rPr>
          <w:rFonts w:cs="Arial"/>
          <w:sz w:val="22"/>
          <w:szCs w:val="22"/>
          <w:u w:val="none"/>
        </w:rPr>
        <w:br w:type="page"/>
      </w:r>
      <w:bookmarkStart w:id="31" w:name="_Toc118985339"/>
      <w:r w:rsidR="00B63CDE" w:rsidRPr="00387960">
        <w:rPr>
          <w:rFonts w:cs="Arial"/>
          <w:sz w:val="22"/>
          <w:szCs w:val="22"/>
          <w:u w:val="none"/>
        </w:rPr>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659AFBB8" w14:textId="77777777"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93741F" w:rsidRPr="00387960">
        <w:rPr>
          <w:rFonts w:cs="Arial"/>
          <w:sz w:val="22"/>
          <w:szCs w:val="22"/>
          <w:lang w:val="en-US"/>
        </w:rPr>
        <w:t>30 September 2022</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C711CA" w:rsidRPr="00387960">
        <w:rPr>
          <w:rFonts w:cs="Arial"/>
          <w:sz w:val="22"/>
          <w:szCs w:val="22"/>
        </w:rPr>
        <w:t>202</w:t>
      </w:r>
      <w:r w:rsidRPr="00387960">
        <w:rPr>
          <w:rFonts w:cs="Arial"/>
          <w:sz w:val="22"/>
          <w:szCs w:val="22"/>
          <w:lang w:val="en-US"/>
        </w:rPr>
        <w:t>1</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77777777" w:rsidR="000A569C" w:rsidRPr="00387960" w:rsidRDefault="0093741F"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30 September 2022</w:t>
            </w:r>
          </w:p>
        </w:tc>
        <w:tc>
          <w:tcPr>
            <w:tcW w:w="1890" w:type="dxa"/>
            <w:vAlign w:val="bottom"/>
          </w:tcPr>
          <w:p w14:paraId="4DC57F59" w14:textId="77777777"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31 December 2021</w:t>
            </w:r>
          </w:p>
        </w:tc>
      </w:tr>
      <w:tr w:rsidR="00895255" w:rsidRPr="00387960" w14:paraId="6F48DA6E" w14:textId="77777777" w:rsidTr="00054E84">
        <w:tc>
          <w:tcPr>
            <w:tcW w:w="5220" w:type="dxa"/>
          </w:tcPr>
          <w:p w14:paraId="788479E4"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080C36A7" w:rsidR="00895255" w:rsidRPr="00387960" w:rsidRDefault="00895255" w:rsidP="006434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387960">
              <w:t>45,332,000</w:t>
            </w:r>
          </w:p>
        </w:tc>
        <w:tc>
          <w:tcPr>
            <w:tcW w:w="1890" w:type="dxa"/>
          </w:tcPr>
          <w:p w14:paraId="30635F39" w14:textId="768BE083" w:rsidR="00895255" w:rsidRPr="00387960" w:rsidRDefault="00895255" w:rsidP="006434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654"/>
              </w:tabs>
              <w:adjustRightInd w:val="0"/>
              <w:spacing w:line="380" w:lineRule="exact"/>
              <w:ind w:left="101" w:right="86"/>
              <w:rPr>
                <w:rFonts w:cs="Arial"/>
                <w:lang w:val="en-US"/>
              </w:rPr>
            </w:pPr>
            <w:r w:rsidRPr="00387960">
              <w:t>43,900,000</w:t>
            </w:r>
          </w:p>
        </w:tc>
      </w:tr>
      <w:tr w:rsidR="00895255" w:rsidRPr="00387960" w14:paraId="0DD5DC51" w14:textId="77777777" w:rsidTr="00054E84">
        <w:tc>
          <w:tcPr>
            <w:tcW w:w="5220" w:type="dxa"/>
          </w:tcPr>
          <w:p w14:paraId="58F0AE29"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5799622F" w:rsidR="00895255" w:rsidRPr="00387960" w:rsidRDefault="00895255" w:rsidP="006434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387960">
              <w:t>(84,181)</w:t>
            </w:r>
          </w:p>
        </w:tc>
        <w:tc>
          <w:tcPr>
            <w:tcW w:w="1890" w:type="dxa"/>
          </w:tcPr>
          <w:p w14:paraId="1EBB2DB9" w14:textId="46CDF287" w:rsidR="00895255" w:rsidRPr="00387960" w:rsidRDefault="00895255" w:rsidP="006434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654"/>
              </w:tabs>
              <w:adjustRightInd w:val="0"/>
              <w:spacing w:line="380" w:lineRule="exact"/>
              <w:ind w:left="101" w:right="86"/>
              <w:rPr>
                <w:rFonts w:cs="Arial"/>
                <w:lang w:val="en-US"/>
              </w:rPr>
            </w:pPr>
            <w:r w:rsidRPr="00387960">
              <w:t>(126,951)</w:t>
            </w:r>
          </w:p>
        </w:tc>
      </w:tr>
      <w:tr w:rsidR="00895255" w:rsidRPr="00387960" w14:paraId="35822D02" w14:textId="77777777" w:rsidTr="00054E84">
        <w:tc>
          <w:tcPr>
            <w:tcW w:w="5220" w:type="dxa"/>
          </w:tcPr>
          <w:p w14:paraId="6071B530" w14:textId="77777777" w:rsidR="00895255" w:rsidRPr="00387960" w:rsidRDefault="00895255"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325883C9" w:rsidR="00895255" w:rsidRPr="00387960" w:rsidRDefault="00895255" w:rsidP="0064344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387960">
              <w:t>(5,598,911)</w:t>
            </w:r>
          </w:p>
        </w:tc>
        <w:tc>
          <w:tcPr>
            <w:tcW w:w="1890" w:type="dxa"/>
          </w:tcPr>
          <w:p w14:paraId="250E6D41" w14:textId="130BD8CF" w:rsidR="00895255" w:rsidRPr="00387960" w:rsidRDefault="00895255" w:rsidP="0064344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654"/>
              </w:tabs>
              <w:adjustRightInd w:val="0"/>
              <w:spacing w:line="380" w:lineRule="exact"/>
              <w:ind w:left="101" w:right="86"/>
              <w:rPr>
                <w:rFonts w:cs="Arial"/>
                <w:lang w:val="en-US"/>
              </w:rPr>
            </w:pPr>
            <w:r w:rsidRPr="00387960">
              <w:t>(9,500,000)</w:t>
            </w:r>
          </w:p>
        </w:tc>
      </w:tr>
      <w:tr w:rsidR="00895255" w:rsidRPr="00387960" w14:paraId="28B5D66E" w14:textId="77777777" w:rsidTr="00054E84">
        <w:tc>
          <w:tcPr>
            <w:tcW w:w="5220" w:type="dxa"/>
          </w:tcPr>
          <w:p w14:paraId="5E0569C3" w14:textId="231A83C2" w:rsidR="00895255" w:rsidRPr="00387960" w:rsidRDefault="004F6887" w:rsidP="008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00895255" w:rsidRPr="00387960">
              <w:rPr>
                <w:rFonts w:cs="Arial"/>
              </w:rPr>
              <w:t>ong-term debentures</w:t>
            </w:r>
            <w:r>
              <w:rPr>
                <w:rFonts w:cs="Arial"/>
              </w:rPr>
              <w:t xml:space="preserve"> - net of current portion</w:t>
            </w:r>
          </w:p>
        </w:tc>
        <w:tc>
          <w:tcPr>
            <w:tcW w:w="1890" w:type="dxa"/>
          </w:tcPr>
          <w:p w14:paraId="10B734FC" w14:textId="08C48047" w:rsidR="00895255" w:rsidRPr="00387960" w:rsidRDefault="00895255" w:rsidP="0064344D">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387960">
              <w:t>39,648,908</w:t>
            </w:r>
          </w:p>
        </w:tc>
        <w:tc>
          <w:tcPr>
            <w:tcW w:w="1890" w:type="dxa"/>
          </w:tcPr>
          <w:p w14:paraId="5F786489" w14:textId="51AFF36F" w:rsidR="00895255" w:rsidRPr="00387960" w:rsidRDefault="00895255" w:rsidP="0064344D">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654"/>
              </w:tabs>
              <w:adjustRightInd w:val="0"/>
              <w:spacing w:line="380" w:lineRule="exact"/>
              <w:ind w:left="101" w:right="86"/>
              <w:rPr>
                <w:rFonts w:cs="Arial"/>
                <w:lang w:val="en-US"/>
              </w:rPr>
            </w:pPr>
            <w:r w:rsidRPr="00387960">
              <w:t>34,273,049</w:t>
            </w:r>
          </w:p>
        </w:tc>
      </w:tr>
    </w:tbl>
    <w:p w14:paraId="62EFFAB2" w14:textId="77777777" w:rsidR="00CD2F3A" w:rsidRPr="00387960" w:rsidRDefault="00D37D61"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the Company has issued long-term unsubordinated and unsecured debentures as follow. </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CD2F3A" w:rsidRPr="00387960" w14:paraId="0B707A28" w14:textId="77777777" w:rsidTr="00AA227E">
        <w:trPr>
          <w:tblHeader/>
        </w:trPr>
        <w:tc>
          <w:tcPr>
            <w:tcW w:w="1794" w:type="dxa"/>
            <w:shd w:val="clear" w:color="auto" w:fill="auto"/>
            <w:vAlign w:val="bottom"/>
          </w:tcPr>
          <w:p w14:paraId="2B717C78"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Date of </w:t>
            </w:r>
          </w:p>
          <w:p w14:paraId="3BC0E076"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issuance</w:t>
            </w:r>
          </w:p>
        </w:tc>
        <w:tc>
          <w:tcPr>
            <w:tcW w:w="1794" w:type="dxa"/>
            <w:shd w:val="clear" w:color="auto" w:fill="auto"/>
            <w:vAlign w:val="bottom"/>
          </w:tcPr>
          <w:p w14:paraId="716FD2AD"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Amount</w:t>
            </w:r>
          </w:p>
        </w:tc>
        <w:tc>
          <w:tcPr>
            <w:tcW w:w="1794" w:type="dxa"/>
            <w:shd w:val="clear" w:color="auto" w:fill="auto"/>
            <w:vAlign w:val="bottom"/>
          </w:tcPr>
          <w:p w14:paraId="69F21F72"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Maturity date</w:t>
            </w:r>
          </w:p>
        </w:tc>
        <w:tc>
          <w:tcPr>
            <w:tcW w:w="1794" w:type="dxa"/>
            <w:shd w:val="clear" w:color="auto" w:fill="auto"/>
            <w:vAlign w:val="bottom"/>
          </w:tcPr>
          <w:p w14:paraId="08AD4823"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Interest rate</w:t>
            </w:r>
          </w:p>
        </w:tc>
        <w:tc>
          <w:tcPr>
            <w:tcW w:w="1794" w:type="dxa"/>
            <w:shd w:val="clear" w:color="auto" w:fill="auto"/>
            <w:vAlign w:val="bottom"/>
          </w:tcPr>
          <w:p w14:paraId="7AB51385"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Interest payable </w:t>
            </w:r>
          </w:p>
          <w:p w14:paraId="0FBAC6FC"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period</w:t>
            </w:r>
          </w:p>
        </w:tc>
      </w:tr>
      <w:tr w:rsidR="00CD2F3A" w:rsidRPr="00387960" w14:paraId="7827C197" w14:textId="77777777" w:rsidTr="00AA227E">
        <w:trPr>
          <w:tblHeader/>
        </w:trPr>
        <w:tc>
          <w:tcPr>
            <w:tcW w:w="1794" w:type="dxa"/>
            <w:shd w:val="clear" w:color="auto" w:fill="auto"/>
          </w:tcPr>
          <w:p w14:paraId="750B046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p>
        </w:tc>
        <w:tc>
          <w:tcPr>
            <w:tcW w:w="1794" w:type="dxa"/>
            <w:shd w:val="clear" w:color="auto" w:fill="auto"/>
          </w:tcPr>
          <w:p w14:paraId="42B3F1C0" w14:textId="0FFEF5D9"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B16290" w:rsidRPr="00387960">
              <w:rPr>
                <w:rFonts w:cs="Arial"/>
              </w:rPr>
              <w:t>Million</w:t>
            </w:r>
            <w:r w:rsidR="001B2068" w:rsidRPr="00387960">
              <w:rPr>
                <w:rFonts w:cs="Arial"/>
              </w:rPr>
              <w:t xml:space="preserve"> Baht</w:t>
            </w:r>
            <w:r w:rsidR="00D37D61" w:rsidRPr="00387960">
              <w:rPr>
                <w:rFonts w:cs="Arial"/>
              </w:rPr>
              <w:t>)</w:t>
            </w:r>
          </w:p>
        </w:tc>
        <w:tc>
          <w:tcPr>
            <w:tcW w:w="1794" w:type="dxa"/>
            <w:shd w:val="clear" w:color="auto" w:fill="auto"/>
          </w:tcPr>
          <w:p w14:paraId="0C4E3DFA"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c>
          <w:tcPr>
            <w:tcW w:w="1794" w:type="dxa"/>
            <w:shd w:val="clear" w:color="auto" w:fill="auto"/>
          </w:tcPr>
          <w:p w14:paraId="30AC5086"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D37D61" w:rsidRPr="00387960">
              <w:rPr>
                <w:rFonts w:cs="Arial"/>
              </w:rPr>
              <w:t>% per annum</w:t>
            </w:r>
            <w:r w:rsidRPr="00387960">
              <w:rPr>
                <w:rFonts w:cs="Arial"/>
                <w:cs/>
              </w:rPr>
              <w:t>)</w:t>
            </w:r>
          </w:p>
        </w:tc>
        <w:tc>
          <w:tcPr>
            <w:tcW w:w="1794" w:type="dxa"/>
            <w:shd w:val="clear" w:color="auto" w:fill="auto"/>
          </w:tcPr>
          <w:p w14:paraId="5D9A011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r>
      <w:tr w:rsidR="00CD2F3A" w:rsidRPr="00387960" w14:paraId="77E29BCB" w14:textId="77777777" w:rsidTr="00AA227E">
        <w:tc>
          <w:tcPr>
            <w:tcW w:w="1794" w:type="dxa"/>
            <w:vAlign w:val="bottom"/>
          </w:tcPr>
          <w:p w14:paraId="283AA495" w14:textId="77777777" w:rsidR="00CD2F3A" w:rsidRPr="00387960" w:rsidRDefault="007B5EE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r w:rsidRPr="00387960">
              <w:rPr>
                <w:rFonts w:cs="Arial"/>
              </w:rPr>
              <w:t>28 March 2022</w:t>
            </w:r>
          </w:p>
        </w:tc>
        <w:tc>
          <w:tcPr>
            <w:tcW w:w="1794" w:type="dxa"/>
            <w:vAlign w:val="bottom"/>
          </w:tcPr>
          <w:p w14:paraId="6CC8C32A" w14:textId="77777777" w:rsidR="00CD2F3A" w:rsidRPr="00387960" w:rsidRDefault="007B5EE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2,000</w:t>
            </w:r>
          </w:p>
        </w:tc>
        <w:tc>
          <w:tcPr>
            <w:tcW w:w="1794" w:type="dxa"/>
            <w:vAlign w:val="bottom"/>
          </w:tcPr>
          <w:p w14:paraId="6CF416B2" w14:textId="77777777" w:rsidR="00CD2F3A" w:rsidRPr="00387960" w:rsidRDefault="007B5EE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r w:rsidRPr="00387960">
              <w:rPr>
                <w:rFonts w:cs="Arial"/>
              </w:rPr>
              <w:t>28 March 2025</w:t>
            </w:r>
          </w:p>
        </w:tc>
        <w:tc>
          <w:tcPr>
            <w:tcW w:w="1794" w:type="dxa"/>
            <w:vAlign w:val="bottom"/>
          </w:tcPr>
          <w:p w14:paraId="6B178EFE" w14:textId="77777777" w:rsidR="00CD2F3A" w:rsidRPr="00387960" w:rsidRDefault="007B5EE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1.59</w:t>
            </w:r>
          </w:p>
        </w:tc>
        <w:tc>
          <w:tcPr>
            <w:tcW w:w="1794" w:type="dxa"/>
            <w:vAlign w:val="bottom"/>
          </w:tcPr>
          <w:p w14:paraId="01D58882" w14:textId="77777777" w:rsidR="00CD2F3A" w:rsidRPr="00387960" w:rsidRDefault="007B5EE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Semi-annually</w:t>
            </w:r>
          </w:p>
        </w:tc>
      </w:tr>
      <w:tr w:rsidR="00EE6980" w:rsidRPr="00387960" w14:paraId="61F027FA" w14:textId="77777777" w:rsidTr="00AA227E">
        <w:tc>
          <w:tcPr>
            <w:tcW w:w="1794" w:type="dxa"/>
            <w:vAlign w:val="bottom"/>
          </w:tcPr>
          <w:p w14:paraId="4B7FC045" w14:textId="77777777" w:rsidR="00EE6980" w:rsidRPr="00387960" w:rsidRDefault="00EE6980" w:rsidP="00EE6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4 April 2022</w:t>
            </w:r>
          </w:p>
        </w:tc>
        <w:tc>
          <w:tcPr>
            <w:tcW w:w="1794" w:type="dxa"/>
            <w:vAlign w:val="bottom"/>
          </w:tcPr>
          <w:p w14:paraId="7EFFFBD7" w14:textId="77777777" w:rsidR="00EE6980" w:rsidRPr="00387960" w:rsidRDefault="00EE6980" w:rsidP="00EE6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1,000</w:t>
            </w:r>
          </w:p>
        </w:tc>
        <w:tc>
          <w:tcPr>
            <w:tcW w:w="1794" w:type="dxa"/>
            <w:vAlign w:val="bottom"/>
          </w:tcPr>
          <w:p w14:paraId="3D6D7312" w14:textId="77777777" w:rsidR="00EE6980" w:rsidRPr="00387960" w:rsidRDefault="00EE6980" w:rsidP="00EE6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4 April 2025</w:t>
            </w:r>
          </w:p>
        </w:tc>
        <w:tc>
          <w:tcPr>
            <w:tcW w:w="1794" w:type="dxa"/>
            <w:vAlign w:val="bottom"/>
          </w:tcPr>
          <w:p w14:paraId="2AE45F12" w14:textId="77777777" w:rsidR="00EE6980" w:rsidRPr="00387960" w:rsidRDefault="00EE6980" w:rsidP="00EE6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1.59</w:t>
            </w:r>
          </w:p>
        </w:tc>
        <w:tc>
          <w:tcPr>
            <w:tcW w:w="1794" w:type="dxa"/>
            <w:vAlign w:val="bottom"/>
          </w:tcPr>
          <w:p w14:paraId="161FEDBD" w14:textId="77777777" w:rsidR="00EE6980" w:rsidRPr="00387960" w:rsidRDefault="00EE6980" w:rsidP="00EE6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Semi-annually</w:t>
            </w:r>
          </w:p>
        </w:tc>
      </w:tr>
      <w:tr w:rsidR="0064344D" w:rsidRPr="00387960" w14:paraId="350CC6A8" w14:textId="77777777" w:rsidTr="00AA227E">
        <w:tc>
          <w:tcPr>
            <w:tcW w:w="1794" w:type="dxa"/>
            <w:vAlign w:val="bottom"/>
          </w:tcPr>
          <w:p w14:paraId="447C45A5" w14:textId="08E4E2B0"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theme="minorBidi"/>
              </w:rPr>
            </w:pPr>
            <w:r w:rsidRPr="00387960">
              <w:rPr>
                <w:rFonts w:cstheme="minorBidi"/>
              </w:rPr>
              <w:t>8 July 2022</w:t>
            </w:r>
          </w:p>
        </w:tc>
        <w:tc>
          <w:tcPr>
            <w:tcW w:w="1794" w:type="dxa"/>
            <w:vAlign w:val="bottom"/>
          </w:tcPr>
          <w:p w14:paraId="6E88B424" w14:textId="71B1E40F"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1,232</w:t>
            </w:r>
          </w:p>
        </w:tc>
        <w:tc>
          <w:tcPr>
            <w:tcW w:w="1794" w:type="dxa"/>
            <w:vAlign w:val="bottom"/>
          </w:tcPr>
          <w:p w14:paraId="0D73BAD3" w14:textId="3532F889"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theme="minorBidi"/>
              </w:rPr>
              <w:t>8 July 2027</w:t>
            </w:r>
          </w:p>
        </w:tc>
        <w:tc>
          <w:tcPr>
            <w:tcW w:w="1794" w:type="dxa"/>
            <w:vAlign w:val="bottom"/>
          </w:tcPr>
          <w:p w14:paraId="2BD2D9F0" w14:textId="68FC5DDE"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3.00</w:t>
            </w:r>
          </w:p>
        </w:tc>
        <w:tc>
          <w:tcPr>
            <w:tcW w:w="1794" w:type="dxa"/>
            <w:vAlign w:val="bottom"/>
          </w:tcPr>
          <w:p w14:paraId="52FFA93F" w14:textId="44986974"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Quarterly</w:t>
            </w:r>
          </w:p>
        </w:tc>
      </w:tr>
      <w:tr w:rsidR="0064344D" w:rsidRPr="00387960" w14:paraId="7FB8C577" w14:textId="77777777" w:rsidTr="00AA227E">
        <w:tc>
          <w:tcPr>
            <w:tcW w:w="1794" w:type="dxa"/>
            <w:vAlign w:val="bottom"/>
          </w:tcPr>
          <w:p w14:paraId="4B4700AC" w14:textId="743D219B"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theme="minorBidi"/>
              </w:rPr>
              <w:t>9 September 2022</w:t>
            </w:r>
          </w:p>
        </w:tc>
        <w:tc>
          <w:tcPr>
            <w:tcW w:w="1794" w:type="dxa"/>
            <w:vAlign w:val="bottom"/>
          </w:tcPr>
          <w:p w14:paraId="7DF1B034" w14:textId="1316D031"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4,000</w:t>
            </w:r>
          </w:p>
        </w:tc>
        <w:tc>
          <w:tcPr>
            <w:tcW w:w="1794" w:type="dxa"/>
            <w:vAlign w:val="bottom"/>
          </w:tcPr>
          <w:p w14:paraId="3C01C668" w14:textId="14398FCF"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theme="minorBidi"/>
              </w:rPr>
              <w:t>10 September 2025</w:t>
            </w:r>
          </w:p>
        </w:tc>
        <w:tc>
          <w:tcPr>
            <w:tcW w:w="1794" w:type="dxa"/>
            <w:vAlign w:val="bottom"/>
          </w:tcPr>
          <w:p w14:paraId="2B256604" w14:textId="101B4582"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2.52</w:t>
            </w:r>
          </w:p>
        </w:tc>
        <w:tc>
          <w:tcPr>
            <w:tcW w:w="1794" w:type="dxa"/>
            <w:vAlign w:val="bottom"/>
          </w:tcPr>
          <w:p w14:paraId="54C75FF3" w14:textId="343EEFD6"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Semi-annually</w:t>
            </w:r>
          </w:p>
        </w:tc>
      </w:tr>
    </w:tbl>
    <w:p w14:paraId="553A8420" w14:textId="77777777" w:rsidR="00D515C3" w:rsidRPr="00387960" w:rsidRDefault="008F43E1" w:rsidP="00B57A9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2" w:name="_Toc105425430"/>
      <w:bookmarkStart w:id="33" w:name="_Toc118985340"/>
      <w:bookmarkStart w:id="34" w:name="_Toc101339257"/>
      <w:bookmarkStart w:id="35" w:name="_Toc101339427"/>
      <w:r w:rsidRPr="00387960">
        <w:rPr>
          <w:rFonts w:cs="Arial"/>
          <w:sz w:val="22"/>
          <w:szCs w:val="22"/>
          <w:u w:val="none"/>
        </w:rPr>
        <w:t>10.</w:t>
      </w:r>
      <w:r w:rsidRPr="00387960">
        <w:rPr>
          <w:rFonts w:cs="Arial"/>
          <w:sz w:val="22"/>
          <w:szCs w:val="22"/>
          <w:u w:val="none"/>
        </w:rPr>
        <w:tab/>
      </w:r>
      <w:bookmarkEnd w:id="32"/>
      <w:r w:rsidRPr="00387960">
        <w:rPr>
          <w:rFonts w:cs="Arial"/>
          <w:sz w:val="22"/>
          <w:szCs w:val="22"/>
          <w:u w:val="none"/>
        </w:rPr>
        <w:t>Dividend</w:t>
      </w:r>
      <w:bookmarkEnd w:id="33"/>
    </w:p>
    <w:p w14:paraId="40EBA574" w14:textId="77777777" w:rsidR="00B57A98" w:rsidRPr="00387960" w:rsidRDefault="00B57A98" w:rsidP="0018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93741F" w:rsidRPr="00387960">
        <w:rPr>
          <w:rFonts w:cs="Arial"/>
          <w:sz w:val="22"/>
          <w:szCs w:val="22"/>
        </w:rPr>
        <w:t>nine-month periods ended 30 September 2022</w:t>
      </w:r>
      <w:r w:rsidRPr="00387960">
        <w:rPr>
          <w:rFonts w:cs="Arial"/>
          <w:sz w:val="22"/>
          <w:szCs w:val="22"/>
        </w:rPr>
        <w:t xml:space="preserve"> and 2021 consisted of the follows:</w:t>
      </w:r>
    </w:p>
    <w:tbl>
      <w:tblPr>
        <w:tblW w:w="9132" w:type="dxa"/>
        <w:tblInd w:w="558" w:type="dxa"/>
        <w:tblLook w:val="01E0" w:firstRow="1" w:lastRow="1" w:firstColumn="1" w:lastColumn="1" w:noHBand="0" w:noVBand="0"/>
      </w:tblPr>
      <w:tblGrid>
        <w:gridCol w:w="2160"/>
        <w:gridCol w:w="2381"/>
        <w:gridCol w:w="1547"/>
        <w:gridCol w:w="1543"/>
        <w:gridCol w:w="1501"/>
      </w:tblGrid>
      <w:tr w:rsidR="00B57A98" w:rsidRPr="00387960" w14:paraId="6B50CD94" w14:textId="77777777" w:rsidTr="00185B77">
        <w:tc>
          <w:tcPr>
            <w:tcW w:w="2160" w:type="dxa"/>
            <w:vAlign w:val="bottom"/>
            <w:hideMark/>
          </w:tcPr>
          <w:p w14:paraId="2B372736" w14:textId="77777777" w:rsidR="00B57A98" w:rsidRPr="00387960" w:rsidRDefault="00B57A98">
            <w:pPr>
              <w:pBdr>
                <w:bottom w:val="single" w:sz="4" w:space="1" w:color="auto"/>
              </w:pBdr>
              <w:spacing w:line="380" w:lineRule="exact"/>
              <w:jc w:val="center"/>
              <w:rPr>
                <w:rFonts w:cs="Arial"/>
              </w:rPr>
            </w:pPr>
            <w:r w:rsidRPr="00387960">
              <w:rPr>
                <w:rFonts w:cs="Arial"/>
              </w:rPr>
              <w:t>Dividends</w:t>
            </w:r>
          </w:p>
        </w:tc>
        <w:tc>
          <w:tcPr>
            <w:tcW w:w="2381" w:type="dxa"/>
            <w:vAlign w:val="bottom"/>
            <w:hideMark/>
          </w:tcPr>
          <w:p w14:paraId="7DE814CF" w14:textId="77777777" w:rsidR="00B57A98" w:rsidRPr="00387960" w:rsidRDefault="00B57A98">
            <w:pPr>
              <w:pBdr>
                <w:bottom w:val="single" w:sz="4" w:space="1" w:color="auto"/>
              </w:pBdr>
              <w:spacing w:line="380" w:lineRule="exact"/>
              <w:jc w:val="center"/>
              <w:rPr>
                <w:rFonts w:cs="Arial"/>
              </w:rPr>
            </w:pPr>
            <w:r w:rsidRPr="00387960">
              <w:rPr>
                <w:rFonts w:cs="Arial"/>
              </w:rPr>
              <w:t>Approved by</w:t>
            </w:r>
          </w:p>
        </w:tc>
        <w:tc>
          <w:tcPr>
            <w:tcW w:w="1547" w:type="dxa"/>
            <w:vAlign w:val="bottom"/>
            <w:hideMark/>
          </w:tcPr>
          <w:p w14:paraId="4B73535E" w14:textId="77777777" w:rsidR="00B57A98" w:rsidRPr="00387960" w:rsidRDefault="00B57A98">
            <w:pPr>
              <w:pBdr>
                <w:bottom w:val="single" w:sz="4" w:space="1" w:color="auto"/>
              </w:pBdr>
              <w:spacing w:line="380" w:lineRule="exact"/>
              <w:jc w:val="center"/>
              <w:rPr>
                <w:rFonts w:cs="Arial"/>
              </w:rPr>
            </w:pPr>
            <w:r w:rsidRPr="00387960">
              <w:rPr>
                <w:rFonts w:cs="Arial"/>
              </w:rPr>
              <w:t>Total dividends</w:t>
            </w:r>
          </w:p>
        </w:tc>
        <w:tc>
          <w:tcPr>
            <w:tcW w:w="1543" w:type="dxa"/>
            <w:vAlign w:val="bottom"/>
            <w:hideMark/>
          </w:tcPr>
          <w:p w14:paraId="225214E4" w14:textId="77777777" w:rsidR="00B57A98" w:rsidRPr="00387960" w:rsidRDefault="00B57A98">
            <w:pPr>
              <w:pBdr>
                <w:bottom w:val="single" w:sz="4" w:space="1" w:color="auto"/>
              </w:pBdr>
              <w:spacing w:line="380" w:lineRule="exact"/>
              <w:jc w:val="center"/>
              <w:rPr>
                <w:rFonts w:cs="Arial"/>
              </w:rPr>
            </w:pPr>
            <w:r w:rsidRPr="00387960">
              <w:rPr>
                <w:rFonts w:cs="Arial"/>
              </w:rPr>
              <w:t xml:space="preserve">Dividend   </w:t>
            </w:r>
            <w:r w:rsidR="00185B77" w:rsidRPr="00387960">
              <w:rPr>
                <w:rFonts w:cs="Arial"/>
              </w:rPr>
              <w:t xml:space="preserve">                         </w:t>
            </w:r>
            <w:r w:rsidRPr="00387960">
              <w:rPr>
                <w:rFonts w:cs="Arial"/>
              </w:rPr>
              <w:t xml:space="preserve">   per share</w:t>
            </w:r>
          </w:p>
        </w:tc>
        <w:tc>
          <w:tcPr>
            <w:tcW w:w="1501" w:type="dxa"/>
            <w:hideMark/>
          </w:tcPr>
          <w:p w14:paraId="41F83D34" w14:textId="77777777" w:rsidR="00B57A98" w:rsidRPr="00387960" w:rsidRDefault="00B57A98">
            <w:pPr>
              <w:pBdr>
                <w:bottom w:val="single" w:sz="4" w:space="1" w:color="auto"/>
              </w:pBdr>
              <w:spacing w:line="380" w:lineRule="exact"/>
              <w:jc w:val="center"/>
              <w:rPr>
                <w:rFonts w:cs="Arial"/>
              </w:rPr>
            </w:pPr>
            <w:r w:rsidRPr="00387960">
              <w:rPr>
                <w:rFonts w:cs="Arial"/>
              </w:rPr>
              <w:t>Date of payment</w:t>
            </w:r>
          </w:p>
        </w:tc>
      </w:tr>
      <w:tr w:rsidR="00B57A98" w:rsidRPr="00387960" w14:paraId="3DDC8F33" w14:textId="77777777" w:rsidTr="00185B77">
        <w:tc>
          <w:tcPr>
            <w:tcW w:w="2160" w:type="dxa"/>
            <w:vAlign w:val="bottom"/>
          </w:tcPr>
          <w:p w14:paraId="15EB90DE" w14:textId="77777777" w:rsidR="00B57A98" w:rsidRPr="00387960" w:rsidRDefault="00B57A98">
            <w:pPr>
              <w:spacing w:line="380" w:lineRule="exact"/>
              <w:jc w:val="center"/>
              <w:rPr>
                <w:rFonts w:cs="Arial"/>
              </w:rPr>
            </w:pPr>
          </w:p>
        </w:tc>
        <w:tc>
          <w:tcPr>
            <w:tcW w:w="2381" w:type="dxa"/>
            <w:vAlign w:val="bottom"/>
          </w:tcPr>
          <w:p w14:paraId="09214FEC" w14:textId="77777777" w:rsidR="00B57A98" w:rsidRPr="00387960" w:rsidRDefault="00B57A98">
            <w:pPr>
              <w:spacing w:line="380" w:lineRule="exact"/>
              <w:jc w:val="center"/>
              <w:rPr>
                <w:rFonts w:cs="Arial"/>
              </w:rPr>
            </w:pPr>
          </w:p>
        </w:tc>
        <w:tc>
          <w:tcPr>
            <w:tcW w:w="1547" w:type="dxa"/>
            <w:vAlign w:val="bottom"/>
            <w:hideMark/>
          </w:tcPr>
          <w:p w14:paraId="5E03B7D8" w14:textId="71B60800" w:rsidR="00B57A98" w:rsidRPr="00387960" w:rsidRDefault="00B57A98">
            <w:pPr>
              <w:spacing w:line="380" w:lineRule="exact"/>
              <w:jc w:val="center"/>
              <w:rPr>
                <w:rFonts w:cs="Arial"/>
              </w:rPr>
            </w:pPr>
            <w:r w:rsidRPr="00387960">
              <w:rPr>
                <w:rFonts w:cs="Arial"/>
              </w:rPr>
              <w:t>(</w:t>
            </w:r>
            <w:r w:rsidR="00B16290" w:rsidRPr="00387960">
              <w:rPr>
                <w:rFonts w:cs="Arial"/>
              </w:rPr>
              <w:t xml:space="preserve">Million </w:t>
            </w:r>
            <w:r w:rsidR="001B2068" w:rsidRPr="00387960">
              <w:rPr>
                <w:rFonts w:cs="Arial"/>
              </w:rPr>
              <w:t>Baht</w:t>
            </w:r>
            <w:r w:rsidRPr="00387960">
              <w:rPr>
                <w:rFonts w:cs="Arial"/>
              </w:rPr>
              <w:t>)</w:t>
            </w:r>
          </w:p>
        </w:tc>
        <w:tc>
          <w:tcPr>
            <w:tcW w:w="1543" w:type="dxa"/>
            <w:vAlign w:val="bottom"/>
            <w:hideMark/>
          </w:tcPr>
          <w:p w14:paraId="4FB0D2A1" w14:textId="77777777" w:rsidR="00B57A98" w:rsidRPr="00387960" w:rsidRDefault="00B57A98">
            <w:pPr>
              <w:spacing w:line="380" w:lineRule="exact"/>
              <w:jc w:val="center"/>
              <w:rPr>
                <w:rFonts w:cs="Arial"/>
              </w:rPr>
            </w:pPr>
            <w:r w:rsidRPr="00387960">
              <w:rPr>
                <w:rFonts w:cs="Arial"/>
              </w:rPr>
              <w:t>(Baht)</w:t>
            </w:r>
          </w:p>
        </w:tc>
        <w:tc>
          <w:tcPr>
            <w:tcW w:w="1501" w:type="dxa"/>
          </w:tcPr>
          <w:p w14:paraId="4D8D3950"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57A98" w:rsidRPr="00387960" w14:paraId="529C6899" w14:textId="77777777" w:rsidTr="00185B77">
        <w:trPr>
          <w:trHeight w:val="397"/>
        </w:trPr>
        <w:tc>
          <w:tcPr>
            <w:tcW w:w="2160" w:type="dxa"/>
            <w:hideMark/>
          </w:tcPr>
          <w:p w14:paraId="516E68E6" w14:textId="77777777" w:rsidR="00B57A98" w:rsidRPr="00387960" w:rsidRDefault="00B57A98">
            <w:pPr>
              <w:spacing w:line="380" w:lineRule="exact"/>
              <w:rPr>
                <w:rFonts w:cs="Arial"/>
                <w:u w:val="single"/>
              </w:rPr>
            </w:pPr>
            <w:r w:rsidRPr="00387960">
              <w:rPr>
                <w:rFonts w:cs="Arial"/>
                <w:u w:val="single"/>
              </w:rPr>
              <w:t>2022</w:t>
            </w:r>
          </w:p>
        </w:tc>
        <w:tc>
          <w:tcPr>
            <w:tcW w:w="2381" w:type="dxa"/>
          </w:tcPr>
          <w:p w14:paraId="13BB2370" w14:textId="77777777" w:rsidR="00B57A98" w:rsidRPr="00387960" w:rsidRDefault="00B57A98">
            <w:pPr>
              <w:spacing w:line="380" w:lineRule="exact"/>
              <w:ind w:left="165" w:hanging="165"/>
              <w:rPr>
                <w:rFonts w:cs="Arial"/>
              </w:rPr>
            </w:pPr>
          </w:p>
        </w:tc>
        <w:tc>
          <w:tcPr>
            <w:tcW w:w="1547" w:type="dxa"/>
          </w:tcPr>
          <w:p w14:paraId="0D4B3809"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19B17B87"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48DC9DBE"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57A98" w:rsidRPr="00387960" w14:paraId="59542B16" w14:textId="77777777" w:rsidTr="00185B77">
        <w:trPr>
          <w:trHeight w:val="397"/>
        </w:trPr>
        <w:tc>
          <w:tcPr>
            <w:tcW w:w="2160" w:type="dxa"/>
            <w:hideMark/>
          </w:tcPr>
          <w:p w14:paraId="5565A8F8" w14:textId="77777777" w:rsidR="00B57A98" w:rsidRPr="00387960" w:rsidRDefault="00B57A98">
            <w:pPr>
              <w:spacing w:line="380" w:lineRule="exact"/>
              <w:ind w:left="164" w:hanging="164"/>
              <w:rPr>
                <w:rFonts w:cs="Arial"/>
              </w:rPr>
            </w:pPr>
            <w:r w:rsidRPr="00387960">
              <w:rPr>
                <w:rFonts w:cs="Arial"/>
              </w:rPr>
              <w:t>Final dividends for</w:t>
            </w:r>
            <w:r w:rsidR="00185B77" w:rsidRPr="00387960">
              <w:rPr>
                <w:rFonts w:cs="Arial"/>
              </w:rPr>
              <w:t xml:space="preserve">                          </w:t>
            </w:r>
            <w:r w:rsidRPr="00387960">
              <w:rPr>
                <w:rFonts w:cs="Arial"/>
              </w:rPr>
              <w:t xml:space="preserve"> the year 2021</w:t>
            </w:r>
          </w:p>
        </w:tc>
        <w:tc>
          <w:tcPr>
            <w:tcW w:w="2381" w:type="dxa"/>
            <w:hideMark/>
          </w:tcPr>
          <w:p w14:paraId="381027CF" w14:textId="77777777" w:rsidR="00B57A98" w:rsidRPr="00387960" w:rsidRDefault="00B57A98">
            <w:pPr>
              <w:spacing w:line="380" w:lineRule="exact"/>
              <w:ind w:left="165" w:hanging="165"/>
              <w:rPr>
                <w:rFonts w:cs="Arial"/>
              </w:rPr>
            </w:pPr>
            <w:r w:rsidRPr="00387960">
              <w:rPr>
                <w:rFonts w:cs="Arial"/>
              </w:rPr>
              <w:t xml:space="preserve">Annual General Meeting of the shareholders on </w:t>
            </w:r>
            <w:r w:rsidR="00185B77" w:rsidRPr="00387960">
              <w:rPr>
                <w:rFonts w:cs="Arial"/>
              </w:rPr>
              <w:t xml:space="preserve">                         </w:t>
            </w:r>
            <w:r w:rsidRPr="00387960">
              <w:rPr>
                <w:rFonts w:cs="Arial"/>
              </w:rPr>
              <w:t>7 April 2022</w:t>
            </w:r>
          </w:p>
        </w:tc>
        <w:tc>
          <w:tcPr>
            <w:tcW w:w="1547" w:type="dxa"/>
            <w:hideMark/>
          </w:tcPr>
          <w:p w14:paraId="5ED3F163"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387960">
              <w:rPr>
                <w:rFonts w:cs="Arial"/>
              </w:rPr>
              <w:t>2,578</w:t>
            </w:r>
          </w:p>
        </w:tc>
        <w:tc>
          <w:tcPr>
            <w:tcW w:w="1543" w:type="dxa"/>
            <w:hideMark/>
          </w:tcPr>
          <w:p w14:paraId="03E03DDB"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387960">
              <w:rPr>
                <w:rFonts w:cs="Arial"/>
              </w:rPr>
              <w:t>1.00</w:t>
            </w:r>
          </w:p>
        </w:tc>
        <w:tc>
          <w:tcPr>
            <w:tcW w:w="1501" w:type="dxa"/>
            <w:hideMark/>
          </w:tcPr>
          <w:p w14:paraId="4CB1BAB2"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6 May 2022</w:t>
            </w:r>
          </w:p>
        </w:tc>
      </w:tr>
      <w:tr w:rsidR="00B57A98" w:rsidRPr="00387960" w14:paraId="7C116325" w14:textId="77777777" w:rsidTr="00185B77">
        <w:trPr>
          <w:trHeight w:val="397"/>
        </w:trPr>
        <w:tc>
          <w:tcPr>
            <w:tcW w:w="2160" w:type="dxa"/>
            <w:hideMark/>
          </w:tcPr>
          <w:p w14:paraId="0D05BE77" w14:textId="77777777" w:rsidR="00B57A98" w:rsidRPr="00387960" w:rsidRDefault="00B57A98">
            <w:pPr>
              <w:spacing w:line="380" w:lineRule="exact"/>
              <w:rPr>
                <w:rFonts w:cs="Arial"/>
              </w:rPr>
            </w:pPr>
            <w:r w:rsidRPr="00387960">
              <w:rPr>
                <w:rFonts w:cs="Arial"/>
                <w:u w:val="single"/>
              </w:rPr>
              <w:t>2021</w:t>
            </w:r>
          </w:p>
        </w:tc>
        <w:tc>
          <w:tcPr>
            <w:tcW w:w="2381" w:type="dxa"/>
          </w:tcPr>
          <w:p w14:paraId="30689C0B" w14:textId="77777777" w:rsidR="00B57A98" w:rsidRPr="00387960" w:rsidRDefault="00B57A98">
            <w:pPr>
              <w:spacing w:line="380" w:lineRule="exact"/>
              <w:ind w:left="165" w:hanging="165"/>
              <w:rPr>
                <w:rFonts w:cs="Arial"/>
              </w:rPr>
            </w:pPr>
          </w:p>
        </w:tc>
        <w:tc>
          <w:tcPr>
            <w:tcW w:w="1547" w:type="dxa"/>
          </w:tcPr>
          <w:p w14:paraId="38373068"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3848DA87"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5DF4313A"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57A98" w:rsidRPr="00387960" w14:paraId="5727852B" w14:textId="77777777" w:rsidTr="00185B77">
        <w:trPr>
          <w:trHeight w:val="397"/>
        </w:trPr>
        <w:tc>
          <w:tcPr>
            <w:tcW w:w="2160" w:type="dxa"/>
            <w:hideMark/>
          </w:tcPr>
          <w:p w14:paraId="421583EB" w14:textId="77777777" w:rsidR="00B57A98" w:rsidRPr="00387960" w:rsidRDefault="00B57A98">
            <w:pPr>
              <w:spacing w:line="380" w:lineRule="exact"/>
              <w:ind w:left="164" w:hanging="164"/>
              <w:rPr>
                <w:rFonts w:cs="Arial"/>
              </w:rPr>
            </w:pPr>
            <w:r w:rsidRPr="00387960">
              <w:rPr>
                <w:rFonts w:cs="Arial"/>
              </w:rPr>
              <w:t>Final dividends for</w:t>
            </w:r>
            <w:r w:rsidR="00185B77" w:rsidRPr="00387960">
              <w:rPr>
                <w:rFonts w:cs="Arial"/>
              </w:rPr>
              <w:t xml:space="preserve">                              </w:t>
            </w:r>
            <w:r w:rsidRPr="00387960">
              <w:rPr>
                <w:rFonts w:cs="Arial"/>
              </w:rPr>
              <w:t xml:space="preserve"> the year 2020</w:t>
            </w:r>
          </w:p>
        </w:tc>
        <w:tc>
          <w:tcPr>
            <w:tcW w:w="2381" w:type="dxa"/>
            <w:hideMark/>
          </w:tcPr>
          <w:p w14:paraId="4E72A36A" w14:textId="01463E48" w:rsidR="00B57A98" w:rsidRPr="00387960" w:rsidRDefault="00B57A98">
            <w:pPr>
              <w:spacing w:line="380" w:lineRule="exact"/>
              <w:ind w:left="165" w:hanging="165"/>
              <w:rPr>
                <w:rFonts w:cs="Arial"/>
              </w:rPr>
            </w:pPr>
            <w:r w:rsidRPr="00387960">
              <w:rPr>
                <w:rFonts w:cs="Arial"/>
              </w:rPr>
              <w:t>Annual General Meeting of the shareholders on</w:t>
            </w:r>
            <w:r w:rsidR="00185B77" w:rsidRPr="00387960">
              <w:rPr>
                <w:rFonts w:cs="Arial"/>
              </w:rPr>
              <w:t xml:space="preserve">                             </w:t>
            </w:r>
            <w:r w:rsidRPr="00387960">
              <w:rPr>
                <w:rFonts w:cs="Arial"/>
              </w:rPr>
              <w:t>8 April 2021</w:t>
            </w:r>
          </w:p>
        </w:tc>
        <w:tc>
          <w:tcPr>
            <w:tcW w:w="1547" w:type="dxa"/>
            <w:hideMark/>
          </w:tcPr>
          <w:p w14:paraId="1EF3F991"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387960">
              <w:rPr>
                <w:rFonts w:cs="Arial"/>
              </w:rPr>
              <w:t>2,269</w:t>
            </w:r>
          </w:p>
        </w:tc>
        <w:tc>
          <w:tcPr>
            <w:tcW w:w="1543" w:type="dxa"/>
            <w:hideMark/>
          </w:tcPr>
          <w:p w14:paraId="10BA0446"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387960">
              <w:rPr>
                <w:rFonts w:cs="Arial"/>
              </w:rPr>
              <w:t>0.88</w:t>
            </w:r>
          </w:p>
        </w:tc>
        <w:tc>
          <w:tcPr>
            <w:tcW w:w="1501" w:type="dxa"/>
            <w:hideMark/>
          </w:tcPr>
          <w:p w14:paraId="4B42A7AD"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7 May 2021</w:t>
            </w:r>
          </w:p>
        </w:tc>
      </w:tr>
    </w:tbl>
    <w:p w14:paraId="222C9CFD" w14:textId="77777777" w:rsidR="002D3FEF" w:rsidRPr="00387960" w:rsidRDefault="00054E84"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387960">
        <w:rPr>
          <w:rFonts w:cs="Arial"/>
          <w:sz w:val="22"/>
          <w:szCs w:val="22"/>
          <w:u w:val="none"/>
        </w:rPr>
        <w:br w:type="page"/>
      </w:r>
      <w:bookmarkStart w:id="36" w:name="_Toc118985341"/>
      <w:r w:rsidR="00C711CA" w:rsidRPr="00387960">
        <w:rPr>
          <w:rFonts w:cs="Arial"/>
          <w:sz w:val="22"/>
          <w:szCs w:val="22"/>
          <w:u w:val="none"/>
        </w:rPr>
        <w:t>1</w:t>
      </w:r>
      <w:r w:rsidR="008F43E1" w:rsidRPr="00387960">
        <w:rPr>
          <w:rFonts w:cs="Arial"/>
          <w:sz w:val="22"/>
          <w:szCs w:val="22"/>
          <w:u w:val="none"/>
        </w:rPr>
        <w:t>1</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4"/>
      <w:bookmarkEnd w:id="35"/>
      <w:bookmarkEnd w:id="36"/>
    </w:p>
    <w:p w14:paraId="248F4BA3" w14:textId="77777777" w:rsidR="001B6657" w:rsidRPr="00387960" w:rsidRDefault="00070E3A"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During the period, the Group had significant business transactions with related parties. Such transactions arose in the ordinary course of business. </w:t>
      </w:r>
    </w:p>
    <w:p w14:paraId="285568C2" w14:textId="77777777" w:rsidR="001136A2" w:rsidRPr="00387960" w:rsidRDefault="00C711CA"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72" w:hanging="540"/>
        <w:jc w:val="thaiDistribute"/>
        <w:rPr>
          <w:rFonts w:cs="Arial"/>
          <w:b/>
          <w:bCs/>
          <w:sz w:val="22"/>
          <w:szCs w:val="22"/>
        </w:rPr>
      </w:pPr>
      <w:r w:rsidRPr="00387960">
        <w:rPr>
          <w:rFonts w:cs="Arial"/>
          <w:b/>
          <w:bCs/>
          <w:sz w:val="22"/>
          <w:szCs w:val="22"/>
        </w:rPr>
        <w:t>1</w:t>
      </w:r>
      <w:r w:rsidR="008F43E1" w:rsidRPr="00387960">
        <w:rPr>
          <w:rFonts w:cs="Arial"/>
          <w:b/>
          <w:bCs/>
          <w:sz w:val="22"/>
          <w:szCs w:val="22"/>
        </w:rPr>
        <w:t>1</w:t>
      </w:r>
      <w:r w:rsidR="00BC2CE4" w:rsidRPr="00387960">
        <w:rPr>
          <w:rFonts w:cs="Arial"/>
          <w:b/>
          <w:bCs/>
          <w:sz w:val="22"/>
          <w:szCs w:val="22"/>
        </w:rPr>
        <w:t>.</w:t>
      </w:r>
      <w:r w:rsidRPr="00387960">
        <w:rPr>
          <w:rFonts w:cs="Arial"/>
          <w:b/>
          <w:bCs/>
          <w:sz w:val="22"/>
          <w:szCs w:val="22"/>
        </w:rPr>
        <w:t>1</w:t>
      </w:r>
      <w:r w:rsidR="00054E84" w:rsidRPr="00387960">
        <w:rPr>
          <w:rFonts w:cs="Arial"/>
          <w:b/>
          <w:bCs/>
          <w:sz w:val="22"/>
          <w:szCs w:val="22"/>
        </w:rPr>
        <w:tab/>
      </w:r>
      <w:r w:rsidR="000B3494" w:rsidRPr="00387960">
        <w:rPr>
          <w:rFonts w:cs="Arial"/>
          <w:b/>
          <w:bCs/>
          <w:sz w:val="22"/>
          <w:szCs w:val="22"/>
        </w:rPr>
        <w:t>The significant balances with related parties</w:t>
      </w:r>
    </w:p>
    <w:p w14:paraId="6FA0AB52" w14:textId="77777777" w:rsidR="00C36916" w:rsidRPr="00387960" w:rsidRDefault="00C256DF"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070E3A" w:rsidRPr="00387960" w14:paraId="70333097" w14:textId="77777777" w:rsidTr="001C1D93">
        <w:trPr>
          <w:trHeight w:val="270"/>
          <w:tblHeader/>
        </w:trPr>
        <w:tc>
          <w:tcPr>
            <w:tcW w:w="4050" w:type="dxa"/>
            <w:vAlign w:val="center"/>
          </w:tcPr>
          <w:p w14:paraId="01D9689F" w14:textId="77777777" w:rsidR="00070E3A" w:rsidRPr="00387960" w:rsidRDefault="00070E3A" w:rsidP="00906E1D">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0C8F4ABF" w14:textId="08D41529" w:rsidR="00070E3A" w:rsidRPr="00387960" w:rsidRDefault="00B67F92" w:rsidP="00D35F5E">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1C1D93">
        <w:trPr>
          <w:trHeight w:val="270"/>
          <w:tblHeader/>
        </w:trPr>
        <w:tc>
          <w:tcPr>
            <w:tcW w:w="4050" w:type="dxa"/>
            <w:vAlign w:val="center"/>
          </w:tcPr>
          <w:p w14:paraId="76DC1252" w14:textId="77777777" w:rsidR="00B67F92" w:rsidRPr="00387960" w:rsidRDefault="00B67F92" w:rsidP="00906E1D">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73B7C00F"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Consolidated </w:t>
            </w:r>
          </w:p>
          <w:p w14:paraId="6B4FEB6B"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c>
          <w:tcPr>
            <w:tcW w:w="2475" w:type="dxa"/>
            <w:gridSpan w:val="2"/>
          </w:tcPr>
          <w:p w14:paraId="74075E54"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Separate </w:t>
            </w:r>
          </w:p>
          <w:p w14:paraId="59BAC376"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r>
      <w:tr w:rsidR="00B473DF" w:rsidRPr="00387960" w14:paraId="7CB6B180" w14:textId="77777777" w:rsidTr="001C1D93">
        <w:trPr>
          <w:tblHeader/>
        </w:trPr>
        <w:tc>
          <w:tcPr>
            <w:tcW w:w="4050" w:type="dxa"/>
            <w:vAlign w:val="bottom"/>
          </w:tcPr>
          <w:p w14:paraId="50D2AB5F" w14:textId="77777777" w:rsidR="00B473DF" w:rsidRPr="00387960" w:rsidRDefault="00B473DF"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theme="minorBidi"/>
                <w:cs/>
              </w:rPr>
            </w:pPr>
            <w:r w:rsidRPr="00387960">
              <w:rPr>
                <w:rFonts w:cs="Arial"/>
              </w:rPr>
              <w:t>Related parties</w:t>
            </w:r>
          </w:p>
        </w:tc>
        <w:tc>
          <w:tcPr>
            <w:tcW w:w="1237" w:type="dxa"/>
          </w:tcPr>
          <w:p w14:paraId="0E8E7055" w14:textId="31DBD7B8" w:rsidR="00B473DF"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30</w:t>
            </w:r>
            <w:r w:rsidR="0064344D" w:rsidRPr="00387960">
              <w:rPr>
                <w:rFonts w:cs="Arial"/>
              </w:rPr>
              <w:t xml:space="preserve"> </w:t>
            </w:r>
            <w:r w:rsidR="00595DBB" w:rsidRPr="00387960">
              <w:rPr>
                <w:rFonts w:cs="Arial"/>
              </w:rPr>
              <w:t>September</w:t>
            </w:r>
            <w:r w:rsidR="0064344D" w:rsidRPr="00387960">
              <w:rPr>
                <w:rFonts w:cs="Arial"/>
              </w:rPr>
              <w:t xml:space="preserve"> </w:t>
            </w:r>
            <w:r w:rsidR="00B473DF" w:rsidRPr="00387960">
              <w:rPr>
                <w:rFonts w:cs="Arial"/>
              </w:rPr>
              <w:t>2022</w:t>
            </w:r>
          </w:p>
        </w:tc>
        <w:tc>
          <w:tcPr>
            <w:tcW w:w="1238" w:type="dxa"/>
          </w:tcPr>
          <w:p w14:paraId="61AEC705" w14:textId="7CF05194" w:rsidR="00B473DF" w:rsidRPr="00387960" w:rsidRDefault="00B473DF"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w:t>
            </w:r>
            <w:r w:rsidR="0064344D" w:rsidRPr="00387960">
              <w:rPr>
                <w:rFonts w:cs="Arial"/>
              </w:rPr>
              <w:t xml:space="preserve"> </w:t>
            </w:r>
            <w:r w:rsidRPr="00387960">
              <w:rPr>
                <w:rFonts w:cs="Arial"/>
              </w:rPr>
              <w:t>December 2021</w:t>
            </w:r>
          </w:p>
        </w:tc>
        <w:tc>
          <w:tcPr>
            <w:tcW w:w="1237" w:type="dxa"/>
          </w:tcPr>
          <w:p w14:paraId="0915FBBD" w14:textId="77777777" w:rsidR="00B473DF"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30</w:t>
            </w:r>
            <w:r w:rsidR="00B32391" w:rsidRPr="00387960">
              <w:rPr>
                <w:rFonts w:cs="Arial"/>
              </w:rPr>
              <w:t xml:space="preserve"> </w:t>
            </w:r>
            <w:r w:rsidR="00595DBB" w:rsidRPr="00387960">
              <w:rPr>
                <w:rFonts w:cs="Arial"/>
              </w:rPr>
              <w:t>September</w:t>
            </w:r>
            <w:r w:rsidR="00B473DF" w:rsidRPr="00387960">
              <w:rPr>
                <w:rFonts w:cs="Arial"/>
              </w:rPr>
              <w:t xml:space="preserve"> </w:t>
            </w:r>
          </w:p>
          <w:p w14:paraId="2B672ADF" w14:textId="77777777" w:rsidR="00B473DF" w:rsidRPr="00387960" w:rsidRDefault="00B473DF"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2022</w:t>
            </w:r>
          </w:p>
        </w:tc>
        <w:tc>
          <w:tcPr>
            <w:tcW w:w="1238" w:type="dxa"/>
          </w:tcPr>
          <w:p w14:paraId="6C867155" w14:textId="5734FD4B" w:rsidR="00B473DF" w:rsidRPr="00387960" w:rsidRDefault="00B473DF"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387960">
              <w:rPr>
                <w:rFonts w:cs="Arial"/>
              </w:rPr>
              <w:t>31</w:t>
            </w:r>
            <w:r w:rsidR="0064344D" w:rsidRPr="00387960">
              <w:rPr>
                <w:rFonts w:cs="Arial"/>
              </w:rPr>
              <w:t xml:space="preserve"> </w:t>
            </w:r>
            <w:r w:rsidRPr="00387960">
              <w:rPr>
                <w:rFonts w:cs="Arial"/>
              </w:rPr>
              <w:t>December 2021</w:t>
            </w:r>
          </w:p>
        </w:tc>
      </w:tr>
      <w:tr w:rsidR="00070E3A" w:rsidRPr="00387960" w14:paraId="3337BBE9" w14:textId="77777777" w:rsidTr="00E55798">
        <w:trPr>
          <w:trHeight w:val="86"/>
        </w:trPr>
        <w:tc>
          <w:tcPr>
            <w:tcW w:w="4050" w:type="dxa"/>
          </w:tcPr>
          <w:p w14:paraId="07C483CC" w14:textId="77777777" w:rsidR="00070E3A" w:rsidRPr="00387960" w:rsidRDefault="00B473DF"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37" w:type="dxa"/>
            <w:vAlign w:val="bottom"/>
          </w:tcPr>
          <w:p w14:paraId="1900EC2C"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53711D43"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357C85E8"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0529E4B6"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387960" w14:paraId="6DBE1199" w14:textId="77777777" w:rsidTr="00E55798">
        <w:trPr>
          <w:trHeight w:val="86"/>
        </w:trPr>
        <w:tc>
          <w:tcPr>
            <w:tcW w:w="4050" w:type="dxa"/>
          </w:tcPr>
          <w:p w14:paraId="7C30B068" w14:textId="77777777" w:rsidR="00B473DF" w:rsidRPr="00387960" w:rsidRDefault="00B473DF" w:rsidP="0033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w:t>
            </w:r>
            <w:r w:rsidR="00091EF4" w:rsidRPr="00387960">
              <w:rPr>
                <w:rFonts w:cs="Arial"/>
              </w:rPr>
              <w:t>CL.</w:t>
            </w:r>
          </w:p>
        </w:tc>
        <w:tc>
          <w:tcPr>
            <w:tcW w:w="1237" w:type="dxa"/>
            <w:vAlign w:val="bottom"/>
          </w:tcPr>
          <w:p w14:paraId="72EC9305"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78D10FCA"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0757A4A8"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485486A4"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4344D" w:rsidRPr="00387960" w14:paraId="43D3DC7B" w14:textId="77777777" w:rsidTr="00E55798">
        <w:trPr>
          <w:trHeight w:val="477"/>
        </w:trPr>
        <w:tc>
          <w:tcPr>
            <w:tcW w:w="4050" w:type="dxa"/>
          </w:tcPr>
          <w:p w14:paraId="2FB61A7C" w14:textId="77777777" w:rsidR="0064344D" w:rsidRPr="00387960" w:rsidRDefault="0064344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37" w:type="dxa"/>
            <w:vAlign w:val="bottom"/>
          </w:tcPr>
          <w:p w14:paraId="7822E348" w14:textId="2E329DDB"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1,398,486</w:t>
            </w:r>
          </w:p>
        </w:tc>
        <w:tc>
          <w:tcPr>
            <w:tcW w:w="1238" w:type="dxa"/>
            <w:vAlign w:val="bottom"/>
          </w:tcPr>
          <w:p w14:paraId="6D7631FF" w14:textId="371ABBD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1,958,685</w:t>
            </w:r>
          </w:p>
        </w:tc>
        <w:tc>
          <w:tcPr>
            <w:tcW w:w="1237" w:type="dxa"/>
            <w:vAlign w:val="bottom"/>
          </w:tcPr>
          <w:p w14:paraId="6A68F2C1" w14:textId="39182FB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1,390,006</w:t>
            </w:r>
          </w:p>
        </w:tc>
        <w:tc>
          <w:tcPr>
            <w:tcW w:w="1238" w:type="dxa"/>
            <w:vAlign w:val="bottom"/>
          </w:tcPr>
          <w:p w14:paraId="5735BE56" w14:textId="52500BEB"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1,615,782</w:t>
            </w:r>
          </w:p>
        </w:tc>
      </w:tr>
      <w:tr w:rsidR="0064344D" w:rsidRPr="00387960" w14:paraId="5AAC038C" w14:textId="77777777" w:rsidTr="00E55798">
        <w:tc>
          <w:tcPr>
            <w:tcW w:w="4050" w:type="dxa"/>
          </w:tcPr>
          <w:p w14:paraId="31BE4276" w14:textId="77777777" w:rsidR="0064344D" w:rsidRPr="00387960" w:rsidRDefault="0064344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37" w:type="dxa"/>
            <w:vAlign w:val="bottom"/>
          </w:tcPr>
          <w:p w14:paraId="6B08724B" w14:textId="66DEADC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3,749</w:t>
            </w:r>
          </w:p>
        </w:tc>
        <w:tc>
          <w:tcPr>
            <w:tcW w:w="1238" w:type="dxa"/>
            <w:vAlign w:val="bottom"/>
          </w:tcPr>
          <w:p w14:paraId="3E15A7C0" w14:textId="58F73D6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635</w:t>
            </w:r>
          </w:p>
        </w:tc>
        <w:tc>
          <w:tcPr>
            <w:tcW w:w="1237" w:type="dxa"/>
            <w:vAlign w:val="bottom"/>
          </w:tcPr>
          <w:p w14:paraId="5FD13801" w14:textId="6FEB5BB8"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3,748</w:t>
            </w:r>
          </w:p>
        </w:tc>
        <w:tc>
          <w:tcPr>
            <w:tcW w:w="1238" w:type="dxa"/>
            <w:vAlign w:val="bottom"/>
          </w:tcPr>
          <w:p w14:paraId="785E7499" w14:textId="31B97141"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635</w:t>
            </w:r>
          </w:p>
        </w:tc>
      </w:tr>
      <w:tr w:rsidR="0064344D" w:rsidRPr="00387960" w14:paraId="2D80BA83" w14:textId="77777777" w:rsidTr="00E55798">
        <w:tc>
          <w:tcPr>
            <w:tcW w:w="4050" w:type="dxa"/>
          </w:tcPr>
          <w:p w14:paraId="1410F657" w14:textId="77777777" w:rsidR="0064344D" w:rsidRPr="00387960" w:rsidRDefault="0064344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37" w:type="dxa"/>
            <w:vAlign w:val="bottom"/>
          </w:tcPr>
          <w:p w14:paraId="69C73155" w14:textId="07BE8A1C"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87960">
              <w:rPr>
                <w:rFonts w:cs="Arial"/>
              </w:rPr>
              <w:t>7,080,000</w:t>
            </w:r>
          </w:p>
        </w:tc>
        <w:tc>
          <w:tcPr>
            <w:tcW w:w="1238" w:type="dxa"/>
            <w:vAlign w:val="bottom"/>
          </w:tcPr>
          <w:p w14:paraId="19BC7FE5" w14:textId="0BD2A9B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87960">
              <w:rPr>
                <w:rFonts w:cs="Arial"/>
              </w:rPr>
              <w:t>4,730,000</w:t>
            </w:r>
          </w:p>
        </w:tc>
        <w:tc>
          <w:tcPr>
            <w:tcW w:w="1237" w:type="dxa"/>
            <w:vAlign w:val="bottom"/>
          </w:tcPr>
          <w:p w14:paraId="6F832AE3" w14:textId="332A8354"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87960">
              <w:rPr>
                <w:rFonts w:cs="Arial"/>
              </w:rPr>
              <w:t>5,980,000</w:t>
            </w:r>
          </w:p>
        </w:tc>
        <w:tc>
          <w:tcPr>
            <w:tcW w:w="1238" w:type="dxa"/>
            <w:vAlign w:val="bottom"/>
          </w:tcPr>
          <w:p w14:paraId="1611373C" w14:textId="3D4EFCBE"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87960">
              <w:t>3,630,000</w:t>
            </w:r>
          </w:p>
        </w:tc>
      </w:tr>
      <w:tr w:rsidR="0064344D" w:rsidRPr="00387960" w14:paraId="4B24384C" w14:textId="77777777" w:rsidTr="00E55798">
        <w:tc>
          <w:tcPr>
            <w:tcW w:w="4050" w:type="dxa"/>
          </w:tcPr>
          <w:p w14:paraId="3E7FF288" w14:textId="77777777" w:rsidR="0064344D" w:rsidRPr="00387960" w:rsidRDefault="0064344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37" w:type="dxa"/>
            <w:vAlign w:val="bottom"/>
          </w:tcPr>
          <w:p w14:paraId="4D88150F" w14:textId="33C51895"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340,780</w:t>
            </w:r>
          </w:p>
        </w:tc>
        <w:tc>
          <w:tcPr>
            <w:tcW w:w="1238" w:type="dxa"/>
            <w:vAlign w:val="bottom"/>
          </w:tcPr>
          <w:p w14:paraId="789CCF7D" w14:textId="109AEAE9"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592,100</w:t>
            </w:r>
          </w:p>
        </w:tc>
        <w:tc>
          <w:tcPr>
            <w:tcW w:w="1237" w:type="dxa"/>
            <w:vAlign w:val="bottom"/>
          </w:tcPr>
          <w:p w14:paraId="32D0F5F5" w14:textId="00FCED22"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340,780</w:t>
            </w:r>
          </w:p>
        </w:tc>
        <w:tc>
          <w:tcPr>
            <w:tcW w:w="1238" w:type="dxa"/>
            <w:vAlign w:val="bottom"/>
          </w:tcPr>
          <w:p w14:paraId="1578821C" w14:textId="0D747D12"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591,281</w:t>
            </w:r>
          </w:p>
        </w:tc>
      </w:tr>
      <w:tr w:rsidR="0064344D" w:rsidRPr="00387960" w14:paraId="42F9F246" w14:textId="77777777" w:rsidTr="00E55798">
        <w:tc>
          <w:tcPr>
            <w:tcW w:w="4050" w:type="dxa"/>
          </w:tcPr>
          <w:p w14:paraId="4790AA6E" w14:textId="77777777"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13E70A3E" w14:textId="2B4CDFC0"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330</w:t>
            </w:r>
          </w:p>
        </w:tc>
        <w:tc>
          <w:tcPr>
            <w:tcW w:w="1238" w:type="dxa"/>
            <w:vAlign w:val="bottom"/>
          </w:tcPr>
          <w:p w14:paraId="21809C8E" w14:textId="0F6E3CC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864</w:t>
            </w:r>
          </w:p>
        </w:tc>
        <w:tc>
          <w:tcPr>
            <w:tcW w:w="1237" w:type="dxa"/>
            <w:vAlign w:val="bottom"/>
          </w:tcPr>
          <w:p w14:paraId="5E02B79F" w14:textId="0221ED00"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249</w:t>
            </w:r>
          </w:p>
        </w:tc>
        <w:tc>
          <w:tcPr>
            <w:tcW w:w="1238" w:type="dxa"/>
            <w:vAlign w:val="bottom"/>
          </w:tcPr>
          <w:p w14:paraId="294B25E8" w14:textId="77C73AF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240</w:t>
            </w:r>
          </w:p>
        </w:tc>
      </w:tr>
      <w:tr w:rsidR="0064344D" w:rsidRPr="00387960" w14:paraId="1AE3E314" w14:textId="77777777" w:rsidTr="00E55798">
        <w:tc>
          <w:tcPr>
            <w:tcW w:w="4050" w:type="dxa"/>
          </w:tcPr>
          <w:p w14:paraId="4D263F0E" w14:textId="3762987C"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vAlign w:val="bottom"/>
          </w:tcPr>
          <w:p w14:paraId="4F4DE00A" w14:textId="3F309780"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18,096</w:t>
            </w:r>
          </w:p>
        </w:tc>
        <w:tc>
          <w:tcPr>
            <w:tcW w:w="1238" w:type="dxa"/>
            <w:vAlign w:val="bottom"/>
          </w:tcPr>
          <w:p w14:paraId="7998C54F" w14:textId="338B35A8"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74D65431" w14:textId="6A8DBC9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17,695</w:t>
            </w:r>
          </w:p>
        </w:tc>
        <w:tc>
          <w:tcPr>
            <w:tcW w:w="1238" w:type="dxa"/>
            <w:vAlign w:val="bottom"/>
          </w:tcPr>
          <w:p w14:paraId="5D68DC9A" w14:textId="7E963B21"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pPr>
            <w:r w:rsidRPr="00387960">
              <w:t>-</w:t>
            </w:r>
          </w:p>
        </w:tc>
      </w:tr>
      <w:tr w:rsidR="0064344D" w:rsidRPr="00387960" w14:paraId="5773768C" w14:textId="77777777" w:rsidTr="00E55798">
        <w:tc>
          <w:tcPr>
            <w:tcW w:w="4050" w:type="dxa"/>
          </w:tcPr>
          <w:p w14:paraId="09D03BBA" w14:textId="77777777"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37" w:type="dxa"/>
            <w:vAlign w:val="bottom"/>
          </w:tcPr>
          <w:p w14:paraId="14900F50" w14:textId="4630DFAB"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1,467</w:t>
            </w:r>
          </w:p>
        </w:tc>
        <w:tc>
          <w:tcPr>
            <w:tcW w:w="1238" w:type="dxa"/>
            <w:vAlign w:val="bottom"/>
          </w:tcPr>
          <w:p w14:paraId="75A82123" w14:textId="723FF9A4"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1,467</w:t>
            </w:r>
          </w:p>
        </w:tc>
        <w:tc>
          <w:tcPr>
            <w:tcW w:w="1237" w:type="dxa"/>
            <w:vAlign w:val="bottom"/>
          </w:tcPr>
          <w:p w14:paraId="4E0C3AF1" w14:textId="5A88DCE8"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1,467</w:t>
            </w:r>
          </w:p>
        </w:tc>
        <w:tc>
          <w:tcPr>
            <w:tcW w:w="1238" w:type="dxa"/>
            <w:vAlign w:val="bottom"/>
          </w:tcPr>
          <w:p w14:paraId="463E19E0" w14:textId="417C14C9"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1,467</w:t>
            </w:r>
          </w:p>
        </w:tc>
      </w:tr>
      <w:tr w:rsidR="0064344D" w:rsidRPr="00387960" w14:paraId="67ABD3BB" w14:textId="77777777" w:rsidTr="00E55798">
        <w:tc>
          <w:tcPr>
            <w:tcW w:w="4050" w:type="dxa"/>
          </w:tcPr>
          <w:p w14:paraId="0397C057" w14:textId="77777777"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Long-term borrowings</w:t>
            </w:r>
          </w:p>
        </w:tc>
        <w:tc>
          <w:tcPr>
            <w:tcW w:w="1237" w:type="dxa"/>
            <w:vAlign w:val="bottom"/>
          </w:tcPr>
          <w:p w14:paraId="6FBA7729" w14:textId="5C01789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1,500,000</w:t>
            </w:r>
          </w:p>
        </w:tc>
        <w:tc>
          <w:tcPr>
            <w:tcW w:w="1238" w:type="dxa"/>
            <w:vAlign w:val="bottom"/>
          </w:tcPr>
          <w:p w14:paraId="5F7A4A84" w14:textId="4BF4B3A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1,500,000</w:t>
            </w:r>
          </w:p>
        </w:tc>
        <w:tc>
          <w:tcPr>
            <w:tcW w:w="1237" w:type="dxa"/>
            <w:vAlign w:val="bottom"/>
          </w:tcPr>
          <w:p w14:paraId="71899612" w14:textId="4F8F9F0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1,500,000</w:t>
            </w:r>
          </w:p>
        </w:tc>
        <w:tc>
          <w:tcPr>
            <w:tcW w:w="1238" w:type="dxa"/>
            <w:vAlign w:val="bottom"/>
          </w:tcPr>
          <w:p w14:paraId="464F34DD" w14:textId="7194FEF0"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1,500,000</w:t>
            </w:r>
          </w:p>
        </w:tc>
      </w:tr>
      <w:tr w:rsidR="0064344D" w:rsidRPr="00387960" w14:paraId="72017612" w14:textId="77777777" w:rsidTr="00E55798">
        <w:tc>
          <w:tcPr>
            <w:tcW w:w="4050" w:type="dxa"/>
          </w:tcPr>
          <w:p w14:paraId="45E697C8" w14:textId="77777777"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37" w:type="dxa"/>
            <w:vAlign w:val="bottom"/>
          </w:tcPr>
          <w:p w14:paraId="3A59AE3F"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1D7E7185"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16D5AB80"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1E20F91C"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4344D" w:rsidRPr="00387960" w14:paraId="3F847AFD" w14:textId="77777777" w:rsidTr="00E55798">
        <w:tc>
          <w:tcPr>
            <w:tcW w:w="4050" w:type="dxa"/>
          </w:tcPr>
          <w:p w14:paraId="3D1B74A5" w14:textId="7D7739D1"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37" w:type="dxa"/>
            <w:vAlign w:val="bottom"/>
          </w:tcPr>
          <w:p w14:paraId="6156AB31"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54F25B0E"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709C0345"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2C367071"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4344D" w:rsidRPr="00387960" w14:paraId="2C4F4932" w14:textId="77777777" w:rsidTr="00E55798">
        <w:tc>
          <w:tcPr>
            <w:tcW w:w="4050" w:type="dxa"/>
          </w:tcPr>
          <w:p w14:paraId="742D4017" w14:textId="3544F7CF"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0700B423" w14:textId="24E9211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410B46E8" w14:textId="4F40059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68AC01DA" w14:textId="2AF28AF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134</w:t>
            </w:r>
          </w:p>
        </w:tc>
        <w:tc>
          <w:tcPr>
            <w:tcW w:w="1238" w:type="dxa"/>
            <w:vAlign w:val="bottom"/>
          </w:tcPr>
          <w:p w14:paraId="29D004A7" w14:textId="70E296F1"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174</w:t>
            </w:r>
          </w:p>
        </w:tc>
      </w:tr>
      <w:tr w:rsidR="0064344D" w:rsidRPr="00387960" w14:paraId="36E5AEF0" w14:textId="77777777" w:rsidTr="00E55798">
        <w:tc>
          <w:tcPr>
            <w:tcW w:w="4050" w:type="dxa"/>
          </w:tcPr>
          <w:p w14:paraId="1075D545" w14:textId="31E38F2D"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13836E8B" w14:textId="1EA73D82"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34347FFF" w14:textId="157605D5"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5D1F27A3" w14:textId="35CAE659"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50,271</w:t>
            </w:r>
          </w:p>
        </w:tc>
        <w:tc>
          <w:tcPr>
            <w:tcW w:w="1238" w:type="dxa"/>
            <w:vAlign w:val="bottom"/>
          </w:tcPr>
          <w:p w14:paraId="0F40756E" w14:textId="4F7FBE3F"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50,798</w:t>
            </w:r>
          </w:p>
        </w:tc>
      </w:tr>
      <w:tr w:rsidR="0064344D" w:rsidRPr="00387960" w14:paraId="2D4CC344" w14:textId="77777777" w:rsidTr="00E55798">
        <w:tc>
          <w:tcPr>
            <w:tcW w:w="4050" w:type="dxa"/>
          </w:tcPr>
          <w:p w14:paraId="2A2CFC3D" w14:textId="01F87610"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1AD57B77" w14:textId="10EF6904"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0AEE4CC4" w14:textId="698694C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7303A815" w14:textId="43F3C76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w:t>
            </w:r>
          </w:p>
        </w:tc>
        <w:tc>
          <w:tcPr>
            <w:tcW w:w="1238" w:type="dxa"/>
            <w:vAlign w:val="bottom"/>
          </w:tcPr>
          <w:p w14:paraId="6E542643" w14:textId="5BC72ED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w:t>
            </w:r>
          </w:p>
        </w:tc>
      </w:tr>
      <w:tr w:rsidR="0064344D" w:rsidRPr="00387960" w14:paraId="5E122400" w14:textId="77777777" w:rsidTr="00E55798">
        <w:tc>
          <w:tcPr>
            <w:tcW w:w="4050" w:type="dxa"/>
          </w:tcPr>
          <w:p w14:paraId="553CDC69" w14:textId="33D5E695"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1AE09970" w14:textId="4B9C6830"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356B29BE" w14:textId="47E164D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6B2D1F82" w14:textId="7A34FFBF"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73</w:t>
            </w:r>
          </w:p>
        </w:tc>
        <w:tc>
          <w:tcPr>
            <w:tcW w:w="1238" w:type="dxa"/>
            <w:vAlign w:val="bottom"/>
          </w:tcPr>
          <w:p w14:paraId="3D1EB4FD" w14:textId="1A698E8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73</w:t>
            </w:r>
          </w:p>
        </w:tc>
      </w:tr>
      <w:tr w:rsidR="0064344D" w:rsidRPr="00387960" w14:paraId="5FED5BD8" w14:textId="77777777" w:rsidTr="00E55798">
        <w:tc>
          <w:tcPr>
            <w:tcW w:w="4050" w:type="dxa"/>
          </w:tcPr>
          <w:p w14:paraId="17240B24" w14:textId="5E8E71AA"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37" w:type="dxa"/>
            <w:vAlign w:val="bottom"/>
          </w:tcPr>
          <w:p w14:paraId="5CCC3406"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20F4C31E"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68EE0FD1"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0FE1AE6E"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4344D" w:rsidRPr="00387960" w14:paraId="752DC8A5" w14:textId="77777777" w:rsidTr="00E55798">
        <w:tc>
          <w:tcPr>
            <w:tcW w:w="4050" w:type="dxa"/>
          </w:tcPr>
          <w:p w14:paraId="2D54FAAC" w14:textId="05370742"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30217639" w14:textId="4A55D9F2"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0EC1251A" w14:textId="7A934BF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22B9195C" w14:textId="5E4439F9"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26</w:t>
            </w:r>
          </w:p>
        </w:tc>
        <w:tc>
          <w:tcPr>
            <w:tcW w:w="1238" w:type="dxa"/>
            <w:vAlign w:val="bottom"/>
          </w:tcPr>
          <w:p w14:paraId="320E99C4" w14:textId="43607F05"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32</w:t>
            </w:r>
          </w:p>
        </w:tc>
      </w:tr>
      <w:tr w:rsidR="0064344D" w:rsidRPr="00387960" w14:paraId="615AFC34" w14:textId="77777777" w:rsidTr="00E55798">
        <w:tc>
          <w:tcPr>
            <w:tcW w:w="4050" w:type="dxa"/>
          </w:tcPr>
          <w:p w14:paraId="65209D19" w14:textId="2B1E19B0"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2F37C331" w14:textId="5A96F0F4"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0947F2FD" w14:textId="1CE3CC1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284192A0" w14:textId="7A70DB6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49,600</w:t>
            </w:r>
          </w:p>
        </w:tc>
        <w:tc>
          <w:tcPr>
            <w:tcW w:w="1238" w:type="dxa"/>
            <w:vAlign w:val="bottom"/>
          </w:tcPr>
          <w:p w14:paraId="76A2DF3C" w14:textId="67E52431"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49,648</w:t>
            </w:r>
          </w:p>
        </w:tc>
      </w:tr>
      <w:tr w:rsidR="0064344D" w:rsidRPr="00387960" w14:paraId="385D81E4" w14:textId="77777777" w:rsidTr="00E55798">
        <w:tc>
          <w:tcPr>
            <w:tcW w:w="4050" w:type="dxa"/>
          </w:tcPr>
          <w:p w14:paraId="585AFD35" w14:textId="3CCC3CF2"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35B0D211" w14:textId="6BA6AAE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5B779AA9" w14:textId="65BDEDF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16751FFC" w14:textId="569DBF01"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2658D12D" w14:textId="3E23602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w:t>
            </w:r>
          </w:p>
        </w:tc>
      </w:tr>
      <w:tr w:rsidR="0064344D" w:rsidRPr="00387960" w14:paraId="76B51AFC" w14:textId="77777777" w:rsidTr="00E55798">
        <w:tc>
          <w:tcPr>
            <w:tcW w:w="4050" w:type="dxa"/>
          </w:tcPr>
          <w:p w14:paraId="586F10E1" w14:textId="024AD8C0"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37E760D4" w14:textId="73F6B608"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427A7DBB" w14:textId="7699FCB9"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70364B2B" w14:textId="7CB57961"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73</w:t>
            </w:r>
          </w:p>
        </w:tc>
        <w:tc>
          <w:tcPr>
            <w:tcW w:w="1238" w:type="dxa"/>
            <w:vAlign w:val="bottom"/>
          </w:tcPr>
          <w:p w14:paraId="6DEEA176" w14:textId="609C34B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73</w:t>
            </w:r>
          </w:p>
        </w:tc>
      </w:tr>
      <w:tr w:rsidR="0064344D" w:rsidRPr="00387960" w14:paraId="6538ED10" w14:textId="77777777" w:rsidTr="00E55798">
        <w:tc>
          <w:tcPr>
            <w:tcW w:w="4050" w:type="dxa"/>
          </w:tcPr>
          <w:p w14:paraId="1CD91DC6" w14:textId="0F6387A4"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(Chonburi) Co., Ltd.</w:t>
            </w:r>
          </w:p>
        </w:tc>
        <w:tc>
          <w:tcPr>
            <w:tcW w:w="1237" w:type="dxa"/>
            <w:vAlign w:val="bottom"/>
          </w:tcPr>
          <w:p w14:paraId="505801E1"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8" w:type="dxa"/>
            <w:vAlign w:val="bottom"/>
          </w:tcPr>
          <w:p w14:paraId="5B4D037B"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7" w:type="dxa"/>
            <w:vAlign w:val="bottom"/>
          </w:tcPr>
          <w:p w14:paraId="348B715B"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8" w:type="dxa"/>
            <w:vAlign w:val="bottom"/>
          </w:tcPr>
          <w:p w14:paraId="64888A92"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r>
      <w:tr w:rsidR="0064344D" w:rsidRPr="00387960" w14:paraId="283E8B95" w14:textId="77777777" w:rsidTr="00E55798">
        <w:tc>
          <w:tcPr>
            <w:tcW w:w="4050" w:type="dxa"/>
          </w:tcPr>
          <w:p w14:paraId="53EB597A" w14:textId="78BF715E"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receivables</w:t>
            </w:r>
          </w:p>
        </w:tc>
        <w:tc>
          <w:tcPr>
            <w:tcW w:w="1237" w:type="dxa"/>
            <w:vAlign w:val="bottom"/>
          </w:tcPr>
          <w:p w14:paraId="06D46EEC" w14:textId="5AB23C94"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1EAFFFCB" w14:textId="0BCC3D3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60F4E117" w14:textId="6E5D300E"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21</w:t>
            </w:r>
          </w:p>
        </w:tc>
        <w:tc>
          <w:tcPr>
            <w:tcW w:w="1238" w:type="dxa"/>
            <w:vAlign w:val="bottom"/>
          </w:tcPr>
          <w:p w14:paraId="2D6C2119" w14:textId="065A020E"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27</w:t>
            </w:r>
          </w:p>
        </w:tc>
      </w:tr>
      <w:tr w:rsidR="0064344D" w:rsidRPr="00387960" w14:paraId="4C9CD369" w14:textId="77777777" w:rsidTr="00E55798">
        <w:tc>
          <w:tcPr>
            <w:tcW w:w="4050" w:type="dxa"/>
          </w:tcPr>
          <w:p w14:paraId="027DA242" w14:textId="636D2A65"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37" w:type="dxa"/>
            <w:vAlign w:val="bottom"/>
          </w:tcPr>
          <w:p w14:paraId="28C66A43" w14:textId="02CAD45C"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w:t>
            </w:r>
          </w:p>
        </w:tc>
        <w:tc>
          <w:tcPr>
            <w:tcW w:w="1238" w:type="dxa"/>
            <w:vAlign w:val="bottom"/>
          </w:tcPr>
          <w:p w14:paraId="5EE74D3B" w14:textId="718DAC9D"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6A8AA673" w14:textId="080976EF"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w:t>
            </w:r>
          </w:p>
        </w:tc>
        <w:tc>
          <w:tcPr>
            <w:tcW w:w="1238" w:type="dxa"/>
            <w:vAlign w:val="bottom"/>
          </w:tcPr>
          <w:p w14:paraId="642077B2" w14:textId="74FC6B2B"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w:t>
            </w:r>
          </w:p>
        </w:tc>
      </w:tr>
      <w:tr w:rsidR="0064344D" w:rsidRPr="00387960" w14:paraId="40BF22D5" w14:textId="77777777" w:rsidTr="00E55798">
        <w:tc>
          <w:tcPr>
            <w:tcW w:w="4050" w:type="dxa"/>
          </w:tcPr>
          <w:p w14:paraId="376744A1" w14:textId="5A350E3C" w:rsidR="0064344D" w:rsidRPr="00387960" w:rsidRDefault="0064344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(Samut Sakhon) Co., Ltd.</w:t>
            </w:r>
          </w:p>
        </w:tc>
        <w:tc>
          <w:tcPr>
            <w:tcW w:w="1237" w:type="dxa"/>
            <w:vAlign w:val="bottom"/>
          </w:tcPr>
          <w:p w14:paraId="0FC09408" w14:textId="406FF25B"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9FBAB94" w14:textId="21B16FBE"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76F24133"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6BC4C12" w14:textId="2F1887F8"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64344D" w:rsidRPr="00387960" w14:paraId="7344F861" w14:textId="77777777" w:rsidTr="00E55798">
        <w:tc>
          <w:tcPr>
            <w:tcW w:w="4050" w:type="dxa"/>
          </w:tcPr>
          <w:p w14:paraId="7FA82C7A" w14:textId="6E0044D2" w:rsidR="0064344D" w:rsidRPr="00387960" w:rsidRDefault="0064344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71BF421F" w14:textId="3A4171B0"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51589E90" w14:textId="0B9FF6E6"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4FC7EB87" w14:textId="6E246D6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21</w:t>
            </w:r>
          </w:p>
        </w:tc>
        <w:tc>
          <w:tcPr>
            <w:tcW w:w="1238" w:type="dxa"/>
            <w:vAlign w:val="bottom"/>
          </w:tcPr>
          <w:p w14:paraId="43A3857E" w14:textId="3E784D33"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64344D" w:rsidRPr="00387960" w14:paraId="0D215E5D" w14:textId="77777777" w:rsidTr="00E55798">
        <w:tc>
          <w:tcPr>
            <w:tcW w:w="4050" w:type="dxa"/>
          </w:tcPr>
          <w:p w14:paraId="0D29724B" w14:textId="77777777"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p>
        </w:tc>
        <w:tc>
          <w:tcPr>
            <w:tcW w:w="1237" w:type="dxa"/>
            <w:vAlign w:val="bottom"/>
          </w:tcPr>
          <w:p w14:paraId="0A126717"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7F098789"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2BA19D17"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72143AD1"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64344D" w:rsidRPr="00387960" w14:paraId="6319585D" w14:textId="77777777" w:rsidTr="00A01AF8">
        <w:tc>
          <w:tcPr>
            <w:tcW w:w="4050" w:type="dxa"/>
          </w:tcPr>
          <w:p w14:paraId="5A46FEC8" w14:textId="3DED8EB4" w:rsidR="0064344D" w:rsidRPr="00387960" w:rsidRDefault="0064344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387960">
              <w:rPr>
                <w:rFonts w:cs="Arial"/>
                <w:b/>
                <w:bCs/>
              </w:rPr>
              <w:t>Subsidiaries (continued)</w:t>
            </w:r>
          </w:p>
        </w:tc>
        <w:tc>
          <w:tcPr>
            <w:tcW w:w="1237" w:type="dxa"/>
            <w:vAlign w:val="bottom"/>
          </w:tcPr>
          <w:p w14:paraId="70A92B99"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24FA90D5"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B9305C9"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251B1A9"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64344D" w:rsidRPr="00387960" w14:paraId="46F4F8B1" w14:textId="77777777" w:rsidTr="00A01AF8">
        <w:tc>
          <w:tcPr>
            <w:tcW w:w="4050" w:type="dxa"/>
          </w:tcPr>
          <w:p w14:paraId="6C99974E" w14:textId="70927709" w:rsidR="0064344D" w:rsidRPr="00387960" w:rsidRDefault="0064344D" w:rsidP="0064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(Pathum Thani) Co., Ltd.</w:t>
            </w:r>
          </w:p>
        </w:tc>
        <w:tc>
          <w:tcPr>
            <w:tcW w:w="1237" w:type="dxa"/>
            <w:vAlign w:val="bottom"/>
          </w:tcPr>
          <w:p w14:paraId="5B4E86BE"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E940727"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FE36518"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1AA225D" w14:textId="77777777" w:rsidR="0064344D" w:rsidRPr="00387960" w:rsidRDefault="0064344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E565D" w:rsidRPr="00387960" w14:paraId="1EE4E14D" w14:textId="77777777" w:rsidTr="00A01AF8">
        <w:tc>
          <w:tcPr>
            <w:tcW w:w="4050" w:type="dxa"/>
          </w:tcPr>
          <w:p w14:paraId="336149E9" w14:textId="17656E93"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365D4B23" w14:textId="63FE6100"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34183FE1" w14:textId="1AF20209"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1575D20" w14:textId="3436DEE3"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21</w:t>
            </w:r>
          </w:p>
        </w:tc>
        <w:tc>
          <w:tcPr>
            <w:tcW w:w="1238" w:type="dxa"/>
            <w:vAlign w:val="bottom"/>
          </w:tcPr>
          <w:p w14:paraId="2F9C6BEB" w14:textId="5B3AE900"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EE565D" w:rsidRPr="00387960" w14:paraId="2DF56F72" w14:textId="77777777" w:rsidTr="00A01AF8">
        <w:tc>
          <w:tcPr>
            <w:tcW w:w="4050" w:type="dxa"/>
          </w:tcPr>
          <w:p w14:paraId="1FF3E4C3" w14:textId="294FC0B1"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6A9BD631" w14:textId="30DC2B5F"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77750F55" w14:textId="17711206"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60DA218B" w14:textId="38118A60"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13</w:t>
            </w:r>
          </w:p>
        </w:tc>
        <w:tc>
          <w:tcPr>
            <w:tcW w:w="1238" w:type="dxa"/>
            <w:vAlign w:val="bottom"/>
          </w:tcPr>
          <w:p w14:paraId="2B45C077" w14:textId="46AF353E"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13</w:t>
            </w:r>
          </w:p>
        </w:tc>
      </w:tr>
      <w:tr w:rsidR="00EE565D" w:rsidRPr="00387960" w14:paraId="1021A36E" w14:textId="77777777" w:rsidTr="00A01AF8">
        <w:tc>
          <w:tcPr>
            <w:tcW w:w="4050" w:type="dxa"/>
          </w:tcPr>
          <w:p w14:paraId="7E041091" w14:textId="4A9A6656" w:rsidR="00EE565D" w:rsidRPr="00387960" w:rsidRDefault="00EE565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(Samut Prakan) Co., Ltd.</w:t>
            </w:r>
          </w:p>
        </w:tc>
        <w:tc>
          <w:tcPr>
            <w:tcW w:w="1237" w:type="dxa"/>
            <w:vAlign w:val="bottom"/>
          </w:tcPr>
          <w:p w14:paraId="7CFC87CD"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7EF2D0DC"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44437ED5"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C659568"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E565D" w:rsidRPr="00387960" w14:paraId="7EC0AC91" w14:textId="77777777" w:rsidTr="00A01AF8">
        <w:tc>
          <w:tcPr>
            <w:tcW w:w="4050" w:type="dxa"/>
          </w:tcPr>
          <w:p w14:paraId="7A405859" w14:textId="6A71F863"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118A42D9" w14:textId="0978BB59"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003343B2" w14:textId="7CE8F10D"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49B8B45E" w14:textId="13F64B89"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21</w:t>
            </w:r>
          </w:p>
        </w:tc>
        <w:tc>
          <w:tcPr>
            <w:tcW w:w="1238" w:type="dxa"/>
            <w:vAlign w:val="bottom"/>
          </w:tcPr>
          <w:p w14:paraId="4DEC5689" w14:textId="00265DD6"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EE565D" w:rsidRPr="00387960" w14:paraId="63D39BBD" w14:textId="77777777" w:rsidTr="00A01AF8">
        <w:tc>
          <w:tcPr>
            <w:tcW w:w="4050" w:type="dxa"/>
          </w:tcPr>
          <w:p w14:paraId="661F94DA" w14:textId="3152E314"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649E65CE" w14:textId="77B80505"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2BB47E48" w14:textId="65A4DD3E"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465D5FF4" w14:textId="6ABC8542"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0736FEA4" w14:textId="2451D7DF"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w:t>
            </w:r>
          </w:p>
        </w:tc>
      </w:tr>
      <w:tr w:rsidR="00EE565D" w:rsidRPr="00387960" w14:paraId="73C9711A" w14:textId="77777777" w:rsidTr="00A01AF8">
        <w:tc>
          <w:tcPr>
            <w:tcW w:w="4050" w:type="dxa"/>
          </w:tcPr>
          <w:p w14:paraId="18756BCD" w14:textId="72D359B4" w:rsidR="00EE565D" w:rsidRPr="00387960" w:rsidRDefault="00EE565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Prepaid Co., Ltd.</w:t>
            </w:r>
          </w:p>
        </w:tc>
        <w:tc>
          <w:tcPr>
            <w:tcW w:w="1237" w:type="dxa"/>
            <w:vAlign w:val="bottom"/>
          </w:tcPr>
          <w:p w14:paraId="6BB547F3"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24962320"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2ECE4131"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9A7C1FA"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E565D" w:rsidRPr="00387960" w14:paraId="02CA9AE6" w14:textId="77777777" w:rsidTr="00A01AF8">
        <w:tc>
          <w:tcPr>
            <w:tcW w:w="4050" w:type="dxa"/>
          </w:tcPr>
          <w:p w14:paraId="3B278A00" w14:textId="3EA8819B"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76E5ECC7" w14:textId="69A579CA"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6DB972C5" w14:textId="00A6A863"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7E74DFBB" w14:textId="297ACEF4"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23</w:t>
            </w:r>
          </w:p>
        </w:tc>
        <w:tc>
          <w:tcPr>
            <w:tcW w:w="1238" w:type="dxa"/>
            <w:vAlign w:val="bottom"/>
          </w:tcPr>
          <w:p w14:paraId="64B805FD" w14:textId="6FF1B51C"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EE565D" w:rsidRPr="00387960" w14:paraId="0193489B" w14:textId="77777777" w:rsidTr="00A01AF8">
        <w:tc>
          <w:tcPr>
            <w:tcW w:w="4050" w:type="dxa"/>
          </w:tcPr>
          <w:p w14:paraId="6B3ABB51" w14:textId="6180F4D1"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4730F674" w14:textId="0C3E26A8"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3C6BACDD" w14:textId="4147C03D"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09D36345" w14:textId="6762341D"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99,319</w:t>
            </w:r>
          </w:p>
        </w:tc>
        <w:tc>
          <w:tcPr>
            <w:tcW w:w="1238" w:type="dxa"/>
            <w:vAlign w:val="bottom"/>
          </w:tcPr>
          <w:p w14:paraId="0D93FE66" w14:textId="323AFBFF"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100,075</w:t>
            </w:r>
          </w:p>
        </w:tc>
      </w:tr>
      <w:tr w:rsidR="00EE565D" w:rsidRPr="00387960" w14:paraId="3E0BFDA8" w14:textId="77777777" w:rsidTr="00796025">
        <w:tc>
          <w:tcPr>
            <w:tcW w:w="4050" w:type="dxa"/>
          </w:tcPr>
          <w:p w14:paraId="37F997A0" w14:textId="2B3CEA24"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Accrued interest expenses</w:t>
            </w:r>
          </w:p>
        </w:tc>
        <w:tc>
          <w:tcPr>
            <w:tcW w:w="1237" w:type="dxa"/>
            <w:vAlign w:val="bottom"/>
          </w:tcPr>
          <w:p w14:paraId="7D3AAEA9" w14:textId="475DC091"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4F4B8BEB" w14:textId="3696EDDC"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043A066" w14:textId="3D7635B2"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w:t>
            </w:r>
          </w:p>
        </w:tc>
        <w:tc>
          <w:tcPr>
            <w:tcW w:w="1238" w:type="dxa"/>
            <w:vAlign w:val="bottom"/>
          </w:tcPr>
          <w:p w14:paraId="5D6D1D5A" w14:textId="61430F8F"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w:t>
            </w:r>
          </w:p>
        </w:tc>
      </w:tr>
      <w:tr w:rsidR="00EE565D" w:rsidRPr="00387960" w14:paraId="6A61E13D" w14:textId="77777777" w:rsidTr="00796025">
        <w:tc>
          <w:tcPr>
            <w:tcW w:w="4050" w:type="dxa"/>
          </w:tcPr>
          <w:p w14:paraId="4336EACF" w14:textId="5AEF365A" w:rsidR="00EE565D" w:rsidRPr="00387960" w:rsidRDefault="00EE565D" w:rsidP="00EE565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2CDAE28A" w14:textId="72B143BA"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64318BB7" w14:textId="13836FE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5BC9E58A" w14:textId="7AF6BC7C"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73</w:t>
            </w:r>
          </w:p>
        </w:tc>
        <w:tc>
          <w:tcPr>
            <w:tcW w:w="1238" w:type="dxa"/>
            <w:vAlign w:val="bottom"/>
          </w:tcPr>
          <w:p w14:paraId="6B77B4D9" w14:textId="2E96FB6F"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73</w:t>
            </w:r>
          </w:p>
        </w:tc>
      </w:tr>
      <w:tr w:rsidR="00EE565D" w:rsidRPr="00387960" w14:paraId="2F5A67F9" w14:textId="77777777" w:rsidTr="00786A6B">
        <w:tc>
          <w:tcPr>
            <w:tcW w:w="4050" w:type="dxa"/>
          </w:tcPr>
          <w:p w14:paraId="06BB8BC0" w14:textId="71388E3D" w:rsidR="00EE565D" w:rsidRPr="00387960" w:rsidRDefault="00EE565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 Leasing Co., Ltd.</w:t>
            </w:r>
          </w:p>
        </w:tc>
        <w:tc>
          <w:tcPr>
            <w:tcW w:w="1237" w:type="dxa"/>
            <w:vAlign w:val="bottom"/>
          </w:tcPr>
          <w:p w14:paraId="63ECEE42"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37D4BF2"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48D740F4"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04E3B9C5" w14:textId="77777777" w:rsidR="00EE565D" w:rsidRPr="00387960" w:rsidRDefault="00EE56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3F2BC1A5" w14:textId="77777777" w:rsidTr="00786A6B">
        <w:tc>
          <w:tcPr>
            <w:tcW w:w="4050" w:type="dxa"/>
          </w:tcPr>
          <w:p w14:paraId="464F2485" w14:textId="2604FB48"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6538D88F" w14:textId="15803A99"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50D8C269" w14:textId="648E752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6A71588" w14:textId="56A5B91D"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4,405</w:t>
            </w:r>
          </w:p>
        </w:tc>
        <w:tc>
          <w:tcPr>
            <w:tcW w:w="1238" w:type="dxa"/>
            <w:vAlign w:val="bottom"/>
          </w:tcPr>
          <w:p w14:paraId="72F1BEA5" w14:textId="22E06101"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1,514</w:t>
            </w:r>
          </w:p>
        </w:tc>
      </w:tr>
      <w:tr w:rsidR="00FB2970" w:rsidRPr="00387960" w14:paraId="2F5A0059" w14:textId="77777777" w:rsidTr="00786A6B">
        <w:tc>
          <w:tcPr>
            <w:tcW w:w="4050" w:type="dxa"/>
          </w:tcPr>
          <w:p w14:paraId="42C128B0" w14:textId="2828B1CE"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0742B7AA" w14:textId="7354B52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258CB26D" w14:textId="4EA15BE0"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1A5C5E2" w14:textId="2EBB77A3"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20,000</w:t>
            </w:r>
          </w:p>
        </w:tc>
        <w:tc>
          <w:tcPr>
            <w:tcW w:w="1238" w:type="dxa"/>
            <w:vAlign w:val="bottom"/>
          </w:tcPr>
          <w:p w14:paraId="6FA5311C" w14:textId="22DE28B2"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FB2970" w:rsidRPr="00387960" w14:paraId="60D731AC" w14:textId="77777777" w:rsidTr="00786A6B">
        <w:tc>
          <w:tcPr>
            <w:tcW w:w="4050" w:type="dxa"/>
          </w:tcPr>
          <w:p w14:paraId="4152D149" w14:textId="3C39EB9A"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vAlign w:val="bottom"/>
          </w:tcPr>
          <w:p w14:paraId="2133BA95" w14:textId="13B69481"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5889B088" w14:textId="4E6786EC"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35463968" w14:textId="68E9637B"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16</w:t>
            </w:r>
          </w:p>
        </w:tc>
        <w:tc>
          <w:tcPr>
            <w:tcW w:w="1238" w:type="dxa"/>
            <w:vAlign w:val="bottom"/>
          </w:tcPr>
          <w:p w14:paraId="6215291D" w14:textId="1AD06C89"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15</w:t>
            </w:r>
          </w:p>
        </w:tc>
      </w:tr>
      <w:tr w:rsidR="00FB2970" w:rsidRPr="00387960" w14:paraId="1E6DE6FB" w14:textId="77777777" w:rsidTr="00786A6B">
        <w:tc>
          <w:tcPr>
            <w:tcW w:w="4050" w:type="dxa"/>
          </w:tcPr>
          <w:p w14:paraId="7BC0D481" w14:textId="3C9B97F0"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vAlign w:val="bottom"/>
          </w:tcPr>
          <w:p w14:paraId="2FA55133" w14:textId="6913BC4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7428E093" w14:textId="352AD4F2"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5F3C5971" w14:textId="5C9A5985"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27</w:t>
            </w:r>
          </w:p>
        </w:tc>
        <w:tc>
          <w:tcPr>
            <w:tcW w:w="1238" w:type="dxa"/>
            <w:vAlign w:val="bottom"/>
          </w:tcPr>
          <w:p w14:paraId="29402F93" w14:textId="473829FF"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FB2970" w:rsidRPr="00387960" w14:paraId="7EC29AF1" w14:textId="77777777" w:rsidTr="000522ED">
        <w:tc>
          <w:tcPr>
            <w:tcW w:w="4050" w:type="dxa"/>
          </w:tcPr>
          <w:p w14:paraId="56A0B5A6" w14:textId="1C9CD4A1"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387960">
              <w:rPr>
                <w:rFonts w:cs="Arial"/>
                <w:b/>
                <w:bCs/>
                <w:cs/>
              </w:rPr>
              <w:t>Related companies</w:t>
            </w:r>
          </w:p>
        </w:tc>
        <w:tc>
          <w:tcPr>
            <w:tcW w:w="1237" w:type="dxa"/>
            <w:vAlign w:val="bottom"/>
          </w:tcPr>
          <w:p w14:paraId="6E65810F"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71521E5"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10C23B5D"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066C2B37"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4F856DAC" w14:textId="77777777" w:rsidTr="000522ED">
        <w:tc>
          <w:tcPr>
            <w:tcW w:w="4050" w:type="dxa"/>
          </w:tcPr>
          <w:p w14:paraId="74144338" w14:textId="4795F808"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spacing w:val="-4"/>
              </w:rPr>
              <w:t xml:space="preserve">KTB </w:t>
            </w:r>
            <w:r w:rsidRPr="00387960">
              <w:rPr>
                <w:rFonts w:cs="Arial"/>
              </w:rPr>
              <w:t>Computer</w:t>
            </w:r>
            <w:r w:rsidRPr="00387960">
              <w:rPr>
                <w:rFonts w:cs="Arial"/>
                <w:spacing w:val="-4"/>
              </w:rPr>
              <w:t xml:space="preserve"> Services </w:t>
            </w:r>
            <w:r w:rsidRPr="00387960">
              <w:rPr>
                <w:rFonts w:cs="Arial"/>
              </w:rPr>
              <w:t>Co., Ltd.</w:t>
            </w:r>
          </w:p>
        </w:tc>
        <w:tc>
          <w:tcPr>
            <w:tcW w:w="1237" w:type="dxa"/>
            <w:vAlign w:val="bottom"/>
          </w:tcPr>
          <w:p w14:paraId="4863BBD8"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52A3B17"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3029B13B"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4A80F009"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4F946492" w14:textId="77777777" w:rsidTr="000522ED">
        <w:tc>
          <w:tcPr>
            <w:tcW w:w="4050" w:type="dxa"/>
          </w:tcPr>
          <w:p w14:paraId="01073586" w14:textId="430DEF2D"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vAlign w:val="bottom"/>
          </w:tcPr>
          <w:p w14:paraId="0C9D03B0" w14:textId="28693C7A"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7EA33EA4" w14:textId="7CEE8202"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56</w:t>
            </w:r>
          </w:p>
        </w:tc>
        <w:tc>
          <w:tcPr>
            <w:tcW w:w="1237" w:type="dxa"/>
            <w:vAlign w:val="bottom"/>
          </w:tcPr>
          <w:p w14:paraId="57A71EC3" w14:textId="6841E325"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w:t>
            </w:r>
          </w:p>
        </w:tc>
        <w:tc>
          <w:tcPr>
            <w:tcW w:w="1238" w:type="dxa"/>
            <w:vAlign w:val="bottom"/>
          </w:tcPr>
          <w:p w14:paraId="415406C4" w14:textId="64FE8235"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FB2970" w:rsidRPr="00387960" w14:paraId="6D4241CB" w14:textId="77777777" w:rsidTr="000522ED">
        <w:tc>
          <w:tcPr>
            <w:tcW w:w="4050" w:type="dxa"/>
          </w:tcPr>
          <w:p w14:paraId="54AFE963" w14:textId="12D61249"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37" w:type="dxa"/>
            <w:vAlign w:val="bottom"/>
          </w:tcPr>
          <w:p w14:paraId="7B9967AF"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72B93EB"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6DD67536"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575B8676"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45FDAD30" w14:textId="77777777" w:rsidTr="000522ED">
        <w:tc>
          <w:tcPr>
            <w:tcW w:w="4050" w:type="dxa"/>
          </w:tcPr>
          <w:p w14:paraId="59779991" w14:textId="089D6E6A"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tcPr>
          <w:p w14:paraId="5C4B2E89" w14:textId="60731301"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591</w:t>
            </w:r>
          </w:p>
        </w:tc>
        <w:tc>
          <w:tcPr>
            <w:tcW w:w="1238" w:type="dxa"/>
            <w:vAlign w:val="bottom"/>
          </w:tcPr>
          <w:p w14:paraId="4B4515F6" w14:textId="36F2117A"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5,963</w:t>
            </w:r>
          </w:p>
        </w:tc>
        <w:tc>
          <w:tcPr>
            <w:tcW w:w="1237" w:type="dxa"/>
          </w:tcPr>
          <w:p w14:paraId="34685031" w14:textId="148C0B9B"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591</w:t>
            </w:r>
          </w:p>
        </w:tc>
        <w:tc>
          <w:tcPr>
            <w:tcW w:w="1238" w:type="dxa"/>
            <w:vAlign w:val="bottom"/>
          </w:tcPr>
          <w:p w14:paraId="20D928C4" w14:textId="7F9538C1"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4,773</w:t>
            </w:r>
          </w:p>
        </w:tc>
      </w:tr>
      <w:tr w:rsidR="00FB2970" w:rsidRPr="00387960" w14:paraId="721448A3" w14:textId="77777777" w:rsidTr="000522ED">
        <w:tc>
          <w:tcPr>
            <w:tcW w:w="4050" w:type="dxa"/>
          </w:tcPr>
          <w:p w14:paraId="2627438C" w14:textId="451E07E7"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4B571213" w14:textId="39ACE46E"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5,178</w:t>
            </w:r>
          </w:p>
        </w:tc>
        <w:tc>
          <w:tcPr>
            <w:tcW w:w="1238" w:type="dxa"/>
            <w:vAlign w:val="bottom"/>
          </w:tcPr>
          <w:p w14:paraId="665D2FED" w14:textId="2C21FC64"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0048CD0" w14:textId="5BA5E59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4,611</w:t>
            </w:r>
          </w:p>
        </w:tc>
        <w:tc>
          <w:tcPr>
            <w:tcW w:w="1238" w:type="dxa"/>
            <w:vAlign w:val="bottom"/>
          </w:tcPr>
          <w:p w14:paraId="699AC8BF" w14:textId="2EDC4924"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FB2970" w:rsidRPr="00387960" w14:paraId="13880D69" w14:textId="77777777" w:rsidTr="000522ED">
        <w:tc>
          <w:tcPr>
            <w:tcW w:w="4050" w:type="dxa"/>
          </w:tcPr>
          <w:p w14:paraId="44DA6D52" w14:textId="1AAF303D"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Krungthai Assets Management PCL.</w:t>
            </w:r>
          </w:p>
        </w:tc>
        <w:tc>
          <w:tcPr>
            <w:tcW w:w="1237" w:type="dxa"/>
          </w:tcPr>
          <w:p w14:paraId="0AA0C433"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54939119"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C324B3E"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707D5739"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22ED5B21" w14:textId="77777777" w:rsidTr="000522ED">
        <w:tc>
          <w:tcPr>
            <w:tcW w:w="4050" w:type="dxa"/>
          </w:tcPr>
          <w:p w14:paraId="0F856492" w14:textId="1AA17C8D"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0B6FECB7" w14:textId="38C42C59"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cs/>
              </w:rPr>
              <w:t>235</w:t>
            </w:r>
          </w:p>
        </w:tc>
        <w:tc>
          <w:tcPr>
            <w:tcW w:w="1238" w:type="dxa"/>
            <w:vAlign w:val="bottom"/>
          </w:tcPr>
          <w:p w14:paraId="5FD8DA62" w14:textId="4A9C02A5"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3,315</w:t>
            </w:r>
          </w:p>
        </w:tc>
        <w:tc>
          <w:tcPr>
            <w:tcW w:w="1237" w:type="dxa"/>
          </w:tcPr>
          <w:p w14:paraId="1D3EBA65" w14:textId="0665B91C"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cs/>
              </w:rPr>
              <w:t>235</w:t>
            </w:r>
          </w:p>
        </w:tc>
        <w:tc>
          <w:tcPr>
            <w:tcW w:w="1238" w:type="dxa"/>
            <w:vAlign w:val="bottom"/>
          </w:tcPr>
          <w:p w14:paraId="0A817189" w14:textId="5E1E4CBB"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3,315</w:t>
            </w:r>
          </w:p>
        </w:tc>
      </w:tr>
      <w:tr w:rsidR="00FB2970" w:rsidRPr="00387960" w14:paraId="65FF11E5" w14:textId="77777777" w:rsidTr="000522ED">
        <w:tc>
          <w:tcPr>
            <w:tcW w:w="4050" w:type="dxa"/>
          </w:tcPr>
          <w:p w14:paraId="1B7A54E1" w14:textId="4033EEDC"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tcPr>
          <w:p w14:paraId="3F16F330" w14:textId="58E62ABF"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cs/>
              </w:rPr>
              <w:t>-</w:t>
            </w:r>
          </w:p>
        </w:tc>
        <w:tc>
          <w:tcPr>
            <w:tcW w:w="1238" w:type="dxa"/>
            <w:vAlign w:val="bottom"/>
          </w:tcPr>
          <w:p w14:paraId="6E7C3BCC" w14:textId="036A7C71"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76</w:t>
            </w:r>
          </w:p>
        </w:tc>
        <w:tc>
          <w:tcPr>
            <w:tcW w:w="1237" w:type="dxa"/>
          </w:tcPr>
          <w:p w14:paraId="2F0EE644" w14:textId="077B2631"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cs/>
              </w:rPr>
              <w:t>-</w:t>
            </w:r>
          </w:p>
        </w:tc>
        <w:tc>
          <w:tcPr>
            <w:tcW w:w="1238" w:type="dxa"/>
            <w:vAlign w:val="bottom"/>
          </w:tcPr>
          <w:p w14:paraId="69A47A92" w14:textId="27349DAB"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76</w:t>
            </w:r>
          </w:p>
        </w:tc>
      </w:tr>
      <w:tr w:rsidR="00FB2970" w:rsidRPr="00387960" w14:paraId="2D3359D7" w14:textId="77777777" w:rsidTr="00574748">
        <w:tc>
          <w:tcPr>
            <w:tcW w:w="4050" w:type="dxa"/>
          </w:tcPr>
          <w:p w14:paraId="6637F924" w14:textId="77777777"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0C5DC4A1" w14:textId="1102C81E"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cs/>
              </w:rPr>
              <w:t>57</w:t>
            </w:r>
          </w:p>
        </w:tc>
        <w:tc>
          <w:tcPr>
            <w:tcW w:w="1238" w:type="dxa"/>
            <w:vAlign w:val="bottom"/>
          </w:tcPr>
          <w:p w14:paraId="044D1335"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1BE68D02" w14:textId="1A74D010"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cs/>
              </w:rPr>
              <w:t>57</w:t>
            </w:r>
          </w:p>
        </w:tc>
        <w:tc>
          <w:tcPr>
            <w:tcW w:w="1238" w:type="dxa"/>
            <w:vAlign w:val="bottom"/>
          </w:tcPr>
          <w:p w14:paraId="76BC3467"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FB2970" w:rsidRPr="00387960" w14:paraId="3DB1ABBB" w14:textId="77777777" w:rsidTr="000522ED">
        <w:tc>
          <w:tcPr>
            <w:tcW w:w="4050" w:type="dxa"/>
          </w:tcPr>
          <w:p w14:paraId="1E6FC326" w14:textId="28917FD1"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Krungthai Panich Insurance PCL.</w:t>
            </w:r>
          </w:p>
        </w:tc>
        <w:tc>
          <w:tcPr>
            <w:tcW w:w="1237" w:type="dxa"/>
          </w:tcPr>
          <w:p w14:paraId="409E571B"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5807988"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7CC31E42"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646CD198"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7C8F85C4" w14:textId="77777777" w:rsidTr="000522ED">
        <w:tc>
          <w:tcPr>
            <w:tcW w:w="4050" w:type="dxa"/>
          </w:tcPr>
          <w:p w14:paraId="4DFB0E33" w14:textId="235F4C42"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335C9352" w14:textId="5728A002"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cs/>
              </w:rPr>
              <w:t>1</w:t>
            </w:r>
            <w:r w:rsidRPr="00387960">
              <w:rPr>
                <w:rFonts w:cs="Arial"/>
              </w:rPr>
              <w:t>,</w:t>
            </w:r>
            <w:r w:rsidRPr="00387960">
              <w:rPr>
                <w:rFonts w:cs="Arial"/>
                <w:cs/>
              </w:rPr>
              <w:t>213</w:t>
            </w:r>
          </w:p>
        </w:tc>
        <w:tc>
          <w:tcPr>
            <w:tcW w:w="1238" w:type="dxa"/>
            <w:vAlign w:val="bottom"/>
          </w:tcPr>
          <w:p w14:paraId="018C6DA3" w14:textId="09C09E9E"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1,157</w:t>
            </w:r>
          </w:p>
        </w:tc>
        <w:tc>
          <w:tcPr>
            <w:tcW w:w="1237" w:type="dxa"/>
          </w:tcPr>
          <w:p w14:paraId="0356A637" w14:textId="5F7A9E55"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cs/>
              </w:rPr>
              <w:t>1</w:t>
            </w:r>
            <w:r w:rsidRPr="00387960">
              <w:rPr>
                <w:rFonts w:cs="Arial"/>
              </w:rPr>
              <w:t>,</w:t>
            </w:r>
            <w:r w:rsidRPr="00387960">
              <w:rPr>
                <w:rFonts w:cs="Arial"/>
                <w:cs/>
              </w:rPr>
              <w:t>213</w:t>
            </w:r>
          </w:p>
        </w:tc>
        <w:tc>
          <w:tcPr>
            <w:tcW w:w="1238" w:type="dxa"/>
            <w:vAlign w:val="bottom"/>
          </w:tcPr>
          <w:p w14:paraId="2E332E9A" w14:textId="3D91D1F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1,157</w:t>
            </w:r>
          </w:p>
        </w:tc>
      </w:tr>
      <w:tr w:rsidR="00FB2970" w:rsidRPr="00387960" w14:paraId="6890D1A9" w14:textId="77777777" w:rsidTr="00574748">
        <w:tc>
          <w:tcPr>
            <w:tcW w:w="4050" w:type="dxa"/>
          </w:tcPr>
          <w:p w14:paraId="068AEAB2" w14:textId="77777777" w:rsidR="00FB2970" w:rsidRPr="00387960" w:rsidRDefault="00FB2970" w:rsidP="0057474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tcPr>
          <w:p w14:paraId="1A5A613E" w14:textId="0EC5E1F3"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98</w:t>
            </w:r>
          </w:p>
        </w:tc>
        <w:tc>
          <w:tcPr>
            <w:tcW w:w="1238" w:type="dxa"/>
            <w:vAlign w:val="bottom"/>
          </w:tcPr>
          <w:p w14:paraId="1851524E" w14:textId="19915435"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02CF3875"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cs/>
              </w:rPr>
              <w:t>-</w:t>
            </w:r>
          </w:p>
        </w:tc>
        <w:tc>
          <w:tcPr>
            <w:tcW w:w="1238" w:type="dxa"/>
            <w:vAlign w:val="bottom"/>
          </w:tcPr>
          <w:p w14:paraId="62B583DE" w14:textId="0E5E45BE"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FB2970" w:rsidRPr="00387960" w14:paraId="41C6C544" w14:textId="77777777" w:rsidTr="000522ED">
        <w:tc>
          <w:tcPr>
            <w:tcW w:w="4050" w:type="dxa"/>
          </w:tcPr>
          <w:p w14:paraId="59B3B9A0" w14:textId="537E0F58"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Krungthai</w:t>
            </w:r>
            <w:r w:rsidR="00CE654C">
              <w:rPr>
                <w:rFonts w:cs="Arial"/>
              </w:rPr>
              <w:t>-</w:t>
            </w:r>
            <w:r w:rsidRPr="00387960">
              <w:rPr>
                <w:rFonts w:cs="Arial"/>
              </w:rPr>
              <w:t>AXA Life Insurance PCL.</w:t>
            </w:r>
          </w:p>
        </w:tc>
        <w:tc>
          <w:tcPr>
            <w:tcW w:w="1237" w:type="dxa"/>
          </w:tcPr>
          <w:p w14:paraId="5EE51999"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613E0B2"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39FC58A"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7369ED70" w14:textId="77777777"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B2970" w:rsidRPr="00387960" w14:paraId="23311786" w14:textId="77777777" w:rsidTr="000522ED">
        <w:tc>
          <w:tcPr>
            <w:tcW w:w="4050" w:type="dxa"/>
          </w:tcPr>
          <w:p w14:paraId="1B13A66A" w14:textId="19FD4DC1"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5BE3F19F" w14:textId="55ED9B96"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cs/>
              </w:rPr>
              <w:t>620</w:t>
            </w:r>
          </w:p>
        </w:tc>
        <w:tc>
          <w:tcPr>
            <w:tcW w:w="1238" w:type="dxa"/>
            <w:vAlign w:val="bottom"/>
          </w:tcPr>
          <w:p w14:paraId="52B94311" w14:textId="722A8A76"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600</w:t>
            </w:r>
          </w:p>
        </w:tc>
        <w:tc>
          <w:tcPr>
            <w:tcW w:w="1237" w:type="dxa"/>
          </w:tcPr>
          <w:p w14:paraId="284EC901" w14:textId="4D241492"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cs/>
              </w:rPr>
              <w:t>620</w:t>
            </w:r>
          </w:p>
        </w:tc>
        <w:tc>
          <w:tcPr>
            <w:tcW w:w="1238" w:type="dxa"/>
            <w:vAlign w:val="bottom"/>
          </w:tcPr>
          <w:p w14:paraId="7181FF6E" w14:textId="01135859" w:rsidR="00FB2970" w:rsidRPr="00387960" w:rsidRDefault="00FB2970"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600</w:t>
            </w:r>
          </w:p>
        </w:tc>
      </w:tr>
    </w:tbl>
    <w:p w14:paraId="6D0EE873" w14:textId="77777777" w:rsidR="00054E84" w:rsidRPr="00387960" w:rsidRDefault="00054E84">
      <w:pPr>
        <w:rPr>
          <w:rFonts w:cs="Arial"/>
        </w:rPr>
      </w:pPr>
      <w:bookmarkStart w:id="37" w:name="_Hlk68992352"/>
      <w:r w:rsidRPr="00387960">
        <w:rPr>
          <w:rFonts w:cs="Arial"/>
        </w:rPr>
        <w:br w:type="page"/>
      </w:r>
    </w:p>
    <w:bookmarkEnd w:id="37"/>
    <w:p w14:paraId="6276B426" w14:textId="77777777" w:rsidR="00C256DF" w:rsidRPr="00387960" w:rsidRDefault="00C256DF" w:rsidP="00054E8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22"/>
        <w:jc w:val="thaiDistribute"/>
        <w:rPr>
          <w:rFonts w:cs="Arial"/>
          <w:b/>
          <w:bCs/>
          <w:sz w:val="22"/>
          <w:szCs w:val="22"/>
        </w:rPr>
      </w:pPr>
      <w:r w:rsidRPr="00387960">
        <w:rPr>
          <w:rFonts w:cs="Arial"/>
          <w:b/>
          <w:bCs/>
          <w:sz w:val="22"/>
          <w:szCs w:val="22"/>
        </w:rPr>
        <w:t>1</w:t>
      </w:r>
      <w:r w:rsidR="008F43E1" w:rsidRPr="00387960">
        <w:rPr>
          <w:rFonts w:cs="Arial"/>
          <w:b/>
          <w:bCs/>
          <w:sz w:val="22"/>
          <w:szCs w:val="22"/>
          <w:lang w:val="en-US"/>
        </w:rPr>
        <w:t>1</w:t>
      </w:r>
      <w:r w:rsidRPr="00387960">
        <w:rPr>
          <w:rFonts w:cs="Arial"/>
          <w:b/>
          <w:bCs/>
          <w:sz w:val="22"/>
          <w:szCs w:val="22"/>
        </w:rPr>
        <w:t>.2</w:t>
      </w:r>
      <w:r w:rsidR="00054E84" w:rsidRPr="00387960">
        <w:rPr>
          <w:rFonts w:cs="Arial"/>
          <w:b/>
          <w:bCs/>
          <w:sz w:val="22"/>
          <w:szCs w:val="22"/>
        </w:rPr>
        <w:tab/>
      </w:r>
      <w:r w:rsidRPr="00387960">
        <w:rPr>
          <w:rFonts w:cs="Arial"/>
          <w:b/>
          <w:bCs/>
          <w:sz w:val="22"/>
          <w:szCs w:val="22"/>
        </w:rPr>
        <w:t>The significant transactions with related parties</w:t>
      </w:r>
    </w:p>
    <w:p w14:paraId="7EEA0405" w14:textId="77777777" w:rsidR="00C256DF" w:rsidRPr="00387960" w:rsidRDefault="00C256DF" w:rsidP="00D65E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can be summari</w:t>
      </w:r>
      <w:r w:rsidR="00A17B37" w:rsidRPr="00387960">
        <w:rPr>
          <w:rFonts w:cs="Arial"/>
          <w:sz w:val="22"/>
          <w:szCs w:val="22"/>
          <w:lang w:val="en-US"/>
        </w:rPr>
        <w:t>s</w:t>
      </w:r>
      <w:r w:rsidR="001C1D93" w:rsidRPr="00387960">
        <w:rPr>
          <w:rFonts w:cs="Arial"/>
          <w:sz w:val="22"/>
          <w:szCs w:val="22"/>
          <w:lang w:val="en-US"/>
        </w:rPr>
        <w:t xml:space="preserve">ed </w:t>
      </w:r>
      <w:r w:rsidRPr="00387960">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387960" w14:paraId="5611C8CA" w14:textId="77777777" w:rsidTr="00054E84">
        <w:trPr>
          <w:trHeight w:val="288"/>
          <w:tblHeader/>
        </w:trPr>
        <w:tc>
          <w:tcPr>
            <w:tcW w:w="3870" w:type="dxa"/>
          </w:tcPr>
          <w:p w14:paraId="72A93B6F" w14:textId="77777777" w:rsidR="00906E1D" w:rsidRPr="00387960" w:rsidRDefault="00906E1D" w:rsidP="00F20A52">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p>
        </w:tc>
        <w:tc>
          <w:tcPr>
            <w:tcW w:w="4950" w:type="dxa"/>
            <w:gridSpan w:val="4"/>
          </w:tcPr>
          <w:p w14:paraId="615A08D5" w14:textId="047999B1" w:rsidR="00906E1D" w:rsidRPr="00387960" w:rsidRDefault="00906E1D" w:rsidP="00F20A52">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054E84">
        <w:trPr>
          <w:trHeight w:val="270"/>
          <w:tblHeader/>
        </w:trPr>
        <w:tc>
          <w:tcPr>
            <w:tcW w:w="3870" w:type="dxa"/>
          </w:tcPr>
          <w:p w14:paraId="0350DF6D" w14:textId="77777777" w:rsidR="001C1D93" w:rsidRPr="00387960" w:rsidRDefault="001C1D93" w:rsidP="00F20A52">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50981D9B" w14:textId="77777777" w:rsidR="001C1D93"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A957E8" w:rsidRPr="00387960">
              <w:rPr>
                <w:rFonts w:cs="Arial"/>
              </w:rPr>
              <w:t xml:space="preserve">30 </w:t>
            </w:r>
            <w:r w:rsidR="00595DBB" w:rsidRPr="00387960">
              <w:rPr>
                <w:rFonts w:cs="Arial"/>
              </w:rPr>
              <w:t>September</w:t>
            </w:r>
          </w:p>
        </w:tc>
      </w:tr>
      <w:tr w:rsidR="00B473DF" w:rsidRPr="00387960" w14:paraId="72DB02FC" w14:textId="77777777" w:rsidTr="00054E84">
        <w:trPr>
          <w:trHeight w:val="270"/>
          <w:tblHeader/>
        </w:trPr>
        <w:tc>
          <w:tcPr>
            <w:tcW w:w="3870" w:type="dxa"/>
          </w:tcPr>
          <w:p w14:paraId="0BA9F037" w14:textId="77777777" w:rsidR="00B473DF" w:rsidRPr="00387960" w:rsidRDefault="00B473DF" w:rsidP="00F20A52">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117117DE"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3AAD67BB"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297140BC"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78CD30EE"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B473DF" w:rsidRPr="00387960" w14:paraId="1C9EAC51" w14:textId="77777777" w:rsidTr="00054E84">
        <w:trPr>
          <w:trHeight w:val="315"/>
          <w:tblHeader/>
        </w:trPr>
        <w:tc>
          <w:tcPr>
            <w:tcW w:w="3870" w:type="dxa"/>
            <w:vAlign w:val="center"/>
          </w:tcPr>
          <w:p w14:paraId="570E665F"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5E7A28D8"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0F7DDA9C"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c>
          <w:tcPr>
            <w:tcW w:w="1237" w:type="dxa"/>
            <w:vAlign w:val="center"/>
          </w:tcPr>
          <w:p w14:paraId="6A385AFA"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0F070D87" w14:textId="77777777" w:rsidR="00B473DF" w:rsidRPr="00387960" w:rsidRDefault="00B473DF" w:rsidP="00F20A5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r>
      <w:tr w:rsidR="0036305D" w:rsidRPr="00387960" w14:paraId="28B95DFE" w14:textId="77777777" w:rsidTr="00054E84">
        <w:trPr>
          <w:trHeight w:val="315"/>
        </w:trPr>
        <w:tc>
          <w:tcPr>
            <w:tcW w:w="3870" w:type="dxa"/>
            <w:vAlign w:val="center"/>
          </w:tcPr>
          <w:p w14:paraId="0E4562B7" w14:textId="77777777" w:rsidR="0036305D" w:rsidRPr="00387960" w:rsidRDefault="0036305D"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37" w:type="dxa"/>
            <w:vAlign w:val="center"/>
          </w:tcPr>
          <w:p w14:paraId="16E8BE4E" w14:textId="77777777" w:rsidR="0036305D" w:rsidRPr="00387960" w:rsidRDefault="0036305D"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79D9762C" w14:textId="77777777" w:rsidR="0036305D" w:rsidRPr="00387960" w:rsidRDefault="0036305D"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center"/>
          </w:tcPr>
          <w:p w14:paraId="26976CE6" w14:textId="77777777" w:rsidR="0036305D" w:rsidRPr="00387960" w:rsidRDefault="0036305D"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1A397139" w14:textId="77777777" w:rsidR="0036305D" w:rsidRPr="00387960" w:rsidRDefault="0036305D"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76A67" w:rsidRPr="00387960" w14:paraId="63C4F69A" w14:textId="77777777" w:rsidTr="00054E84">
        <w:trPr>
          <w:trHeight w:val="144"/>
        </w:trPr>
        <w:tc>
          <w:tcPr>
            <w:tcW w:w="3870" w:type="dxa"/>
          </w:tcPr>
          <w:p w14:paraId="6A579B48" w14:textId="77777777" w:rsidR="00676A67" w:rsidRPr="00387960" w:rsidRDefault="00676A67"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DED1A55" w14:textId="77777777" w:rsidR="00676A67" w:rsidRPr="00387960" w:rsidRDefault="00676A6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C180E69" w14:textId="77777777" w:rsidR="00676A67" w:rsidRPr="00387960" w:rsidRDefault="00676A6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1EDC2B0" w14:textId="77777777" w:rsidR="00676A67" w:rsidRPr="00387960" w:rsidRDefault="00676A6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952AD09" w14:textId="77777777" w:rsidR="00676A67" w:rsidRPr="00387960" w:rsidRDefault="00676A6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FB2970" w:rsidRPr="00387960" w14:paraId="22308AA7" w14:textId="77777777" w:rsidTr="00846000">
        <w:trPr>
          <w:trHeight w:val="144"/>
        </w:trPr>
        <w:tc>
          <w:tcPr>
            <w:tcW w:w="3870" w:type="dxa"/>
          </w:tcPr>
          <w:p w14:paraId="163564F7" w14:textId="79BEBA71"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196F043E" w14:textId="361C64C6"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385</w:t>
            </w:r>
          </w:p>
        </w:tc>
        <w:tc>
          <w:tcPr>
            <w:tcW w:w="1238" w:type="dxa"/>
          </w:tcPr>
          <w:p w14:paraId="53026DF4" w14:textId="024C57A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469</w:t>
            </w:r>
          </w:p>
        </w:tc>
        <w:tc>
          <w:tcPr>
            <w:tcW w:w="1237" w:type="dxa"/>
            <w:vAlign w:val="bottom"/>
          </w:tcPr>
          <w:p w14:paraId="1F4102A8" w14:textId="1FD1FAE1"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olor w:val="000000"/>
              </w:rPr>
              <w:t>385</w:t>
            </w:r>
          </w:p>
        </w:tc>
        <w:tc>
          <w:tcPr>
            <w:tcW w:w="1238" w:type="dxa"/>
          </w:tcPr>
          <w:p w14:paraId="1C0FB8C8" w14:textId="22FBD039"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469</w:t>
            </w:r>
          </w:p>
        </w:tc>
      </w:tr>
      <w:tr w:rsidR="00FB2970" w:rsidRPr="00387960" w14:paraId="7FA2DD00" w14:textId="77777777" w:rsidTr="00846000">
        <w:trPr>
          <w:trHeight w:val="225"/>
        </w:trPr>
        <w:tc>
          <w:tcPr>
            <w:tcW w:w="3870" w:type="dxa"/>
          </w:tcPr>
          <w:p w14:paraId="3B43F2C6" w14:textId="4A13EED8"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income</w:t>
            </w:r>
          </w:p>
        </w:tc>
        <w:tc>
          <w:tcPr>
            <w:tcW w:w="1237" w:type="dxa"/>
            <w:vAlign w:val="bottom"/>
          </w:tcPr>
          <w:p w14:paraId="38C5620F" w14:textId="7A52BF2A"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21,192</w:t>
            </w:r>
          </w:p>
        </w:tc>
        <w:tc>
          <w:tcPr>
            <w:tcW w:w="1238" w:type="dxa"/>
          </w:tcPr>
          <w:p w14:paraId="074FA1E9" w14:textId="2CE0693C"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1,854</w:t>
            </w:r>
          </w:p>
        </w:tc>
        <w:tc>
          <w:tcPr>
            <w:tcW w:w="1237" w:type="dxa"/>
            <w:vAlign w:val="bottom"/>
          </w:tcPr>
          <w:p w14:paraId="15030D90" w14:textId="4666C0FD"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olor w:val="000000"/>
              </w:rPr>
              <w:t>21,19</w:t>
            </w:r>
            <w:r w:rsidR="00681FD4" w:rsidRPr="00387960">
              <w:rPr>
                <w:rFonts w:cs="Arial"/>
                <w:color w:val="000000"/>
              </w:rPr>
              <w:t>2</w:t>
            </w:r>
          </w:p>
        </w:tc>
        <w:tc>
          <w:tcPr>
            <w:tcW w:w="1238" w:type="dxa"/>
          </w:tcPr>
          <w:p w14:paraId="312BFD58" w14:textId="6DDE8B9B"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1,854</w:t>
            </w:r>
          </w:p>
        </w:tc>
      </w:tr>
      <w:tr w:rsidR="00FB2970" w:rsidRPr="00387960" w14:paraId="3F9A58E2" w14:textId="77777777" w:rsidTr="00846000">
        <w:trPr>
          <w:trHeight w:val="144"/>
        </w:trPr>
        <w:tc>
          <w:tcPr>
            <w:tcW w:w="3870" w:type="dxa"/>
          </w:tcPr>
          <w:p w14:paraId="26054682" w14:textId="213003F1"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336EA64B" w14:textId="537CBA26"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39,725</w:t>
            </w:r>
          </w:p>
        </w:tc>
        <w:tc>
          <w:tcPr>
            <w:tcW w:w="1238" w:type="dxa"/>
          </w:tcPr>
          <w:p w14:paraId="36EE6682" w14:textId="18743F7D"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7,105</w:t>
            </w:r>
          </w:p>
        </w:tc>
        <w:tc>
          <w:tcPr>
            <w:tcW w:w="1237" w:type="dxa"/>
            <w:vAlign w:val="bottom"/>
          </w:tcPr>
          <w:p w14:paraId="72DF6C34" w14:textId="69B3DA81"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olor w:val="000000"/>
              </w:rPr>
              <w:t>38,89</w:t>
            </w:r>
            <w:r w:rsidR="00681FD4" w:rsidRPr="00387960">
              <w:rPr>
                <w:rFonts w:cs="Arial"/>
                <w:color w:val="000000"/>
              </w:rPr>
              <w:t>4</w:t>
            </w:r>
          </w:p>
        </w:tc>
        <w:tc>
          <w:tcPr>
            <w:tcW w:w="1238" w:type="dxa"/>
          </w:tcPr>
          <w:p w14:paraId="00470513" w14:textId="25E46C94"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2,580</w:t>
            </w:r>
          </w:p>
        </w:tc>
      </w:tr>
      <w:tr w:rsidR="00FB2970" w:rsidRPr="00387960" w14:paraId="3CF1542B" w14:textId="77777777" w:rsidTr="00846000">
        <w:trPr>
          <w:trHeight w:val="144"/>
        </w:trPr>
        <w:tc>
          <w:tcPr>
            <w:tcW w:w="3870" w:type="dxa"/>
          </w:tcPr>
          <w:p w14:paraId="1F50ABAC" w14:textId="4EBC19A1" w:rsidR="00FB2970" w:rsidRPr="00387960" w:rsidRDefault="00FB2970" w:rsidP="00FB29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vAlign w:val="bottom"/>
          </w:tcPr>
          <w:p w14:paraId="74D6B7FA" w14:textId="72FE2270"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15,752</w:t>
            </w:r>
          </w:p>
        </w:tc>
        <w:tc>
          <w:tcPr>
            <w:tcW w:w="1238" w:type="dxa"/>
          </w:tcPr>
          <w:p w14:paraId="6C5CF17F" w14:textId="21024E3C"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11,601</w:t>
            </w:r>
          </w:p>
        </w:tc>
        <w:tc>
          <w:tcPr>
            <w:tcW w:w="1237" w:type="dxa"/>
            <w:vAlign w:val="bottom"/>
          </w:tcPr>
          <w:p w14:paraId="44A982C2" w14:textId="2B640D94"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olor w:val="000000"/>
              </w:rPr>
              <w:t>12,89</w:t>
            </w:r>
            <w:r w:rsidR="00681FD4" w:rsidRPr="00387960">
              <w:rPr>
                <w:rFonts w:cs="Arial"/>
                <w:color w:val="000000"/>
              </w:rPr>
              <w:t>7</w:t>
            </w:r>
          </w:p>
        </w:tc>
        <w:tc>
          <w:tcPr>
            <w:tcW w:w="1238" w:type="dxa"/>
          </w:tcPr>
          <w:p w14:paraId="360A1C6D" w14:textId="7C8F63FC"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9,402</w:t>
            </w:r>
          </w:p>
        </w:tc>
      </w:tr>
      <w:tr w:rsidR="00FB2970" w:rsidRPr="00387960" w14:paraId="32C5B442" w14:textId="77777777" w:rsidTr="006F2C66">
        <w:trPr>
          <w:trHeight w:val="144"/>
        </w:trPr>
        <w:tc>
          <w:tcPr>
            <w:tcW w:w="3870" w:type="dxa"/>
          </w:tcPr>
          <w:p w14:paraId="1C1F4956" w14:textId="702A7370"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387960">
              <w:rPr>
                <w:rFonts w:cs="Arial"/>
                <w:b/>
                <w:bCs/>
              </w:rPr>
              <w:t>Subsidiaries</w:t>
            </w:r>
          </w:p>
        </w:tc>
        <w:tc>
          <w:tcPr>
            <w:tcW w:w="1237" w:type="dxa"/>
          </w:tcPr>
          <w:p w14:paraId="774D2DB3"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6DF147A"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7216E41"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88F7699"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FB2970" w:rsidRPr="00387960" w14:paraId="5FD0ECBC" w14:textId="77777777" w:rsidTr="006F2C66">
        <w:trPr>
          <w:trHeight w:val="144"/>
        </w:trPr>
        <w:tc>
          <w:tcPr>
            <w:tcW w:w="3870" w:type="dxa"/>
          </w:tcPr>
          <w:p w14:paraId="496F974F" w14:textId="279B8494"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37" w:type="dxa"/>
          </w:tcPr>
          <w:p w14:paraId="590C8551"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063698A"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0D4A94E"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96FC477" w14:textId="77777777" w:rsidR="00FB2970" w:rsidRPr="00387960" w:rsidRDefault="00FB2970" w:rsidP="00FB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57534E47" w14:textId="77777777" w:rsidTr="006F2C66">
        <w:trPr>
          <w:trHeight w:val="144"/>
        </w:trPr>
        <w:tc>
          <w:tcPr>
            <w:tcW w:w="3870" w:type="dxa"/>
          </w:tcPr>
          <w:p w14:paraId="01EB3277" w14:textId="6747F62D"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36FBC19E" w14:textId="1CCA4A9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733FA1B0" w14:textId="7B89DC6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6B2AE53B" w14:textId="49292D5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12</w:t>
            </w:r>
            <w:r w:rsidR="00681FD4" w:rsidRPr="00387960">
              <w:rPr>
                <w:rFonts w:cs="Arial"/>
              </w:rPr>
              <w:t>5</w:t>
            </w:r>
          </w:p>
        </w:tc>
        <w:tc>
          <w:tcPr>
            <w:tcW w:w="1238" w:type="dxa"/>
            <w:vAlign w:val="bottom"/>
          </w:tcPr>
          <w:p w14:paraId="67A8F1DB" w14:textId="4307CCB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123</w:t>
            </w:r>
          </w:p>
        </w:tc>
      </w:tr>
      <w:tr w:rsidR="004449AB" w:rsidRPr="00387960" w14:paraId="5450BBD6" w14:textId="77777777" w:rsidTr="006F2C66">
        <w:trPr>
          <w:trHeight w:val="144"/>
        </w:trPr>
        <w:tc>
          <w:tcPr>
            <w:tcW w:w="3870" w:type="dxa"/>
          </w:tcPr>
          <w:p w14:paraId="711BEB60" w14:textId="36F81B9C"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tcPr>
          <w:p w14:paraId="5721B02B" w14:textId="179D49C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27049D9" w14:textId="4A07813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68CDD6B5" w14:textId="3F8F425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w:t>
            </w:r>
            <w:r w:rsidR="00681FD4" w:rsidRPr="00387960">
              <w:rPr>
                <w:rFonts w:cs="Arial"/>
              </w:rPr>
              <w:t>2</w:t>
            </w:r>
          </w:p>
        </w:tc>
        <w:tc>
          <w:tcPr>
            <w:tcW w:w="1238" w:type="dxa"/>
            <w:vAlign w:val="bottom"/>
          </w:tcPr>
          <w:p w14:paraId="3BB2C588" w14:textId="0B145CA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89</w:t>
            </w:r>
          </w:p>
        </w:tc>
      </w:tr>
      <w:tr w:rsidR="004449AB" w:rsidRPr="00387960" w14:paraId="06DDFA75" w14:textId="77777777" w:rsidTr="0015377D">
        <w:trPr>
          <w:trHeight w:val="144"/>
        </w:trPr>
        <w:tc>
          <w:tcPr>
            <w:tcW w:w="3870" w:type="dxa"/>
          </w:tcPr>
          <w:p w14:paraId="3C77B00A" w14:textId="71E3D74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37" w:type="dxa"/>
          </w:tcPr>
          <w:p w14:paraId="56A93F65"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5F1DA10"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A475F8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F2844A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6392F9F" w14:textId="77777777" w:rsidTr="006F2C66">
        <w:trPr>
          <w:trHeight w:val="144"/>
        </w:trPr>
        <w:tc>
          <w:tcPr>
            <w:tcW w:w="3870" w:type="dxa"/>
          </w:tcPr>
          <w:p w14:paraId="3DA7AF9B" w14:textId="05A8C772"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508AEA3" w14:textId="0823D12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1920A18C" w14:textId="7E269E4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13E234C7" w14:textId="273414B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86</w:t>
            </w:r>
          </w:p>
        </w:tc>
        <w:tc>
          <w:tcPr>
            <w:tcW w:w="1238" w:type="dxa"/>
          </w:tcPr>
          <w:p w14:paraId="680F839E" w14:textId="1A86D4C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88</w:t>
            </w:r>
          </w:p>
        </w:tc>
      </w:tr>
      <w:tr w:rsidR="004449AB" w:rsidRPr="00387960" w14:paraId="25A1328C" w14:textId="77777777" w:rsidTr="006F2C66">
        <w:trPr>
          <w:trHeight w:val="144"/>
        </w:trPr>
        <w:tc>
          <w:tcPr>
            <w:tcW w:w="3870" w:type="dxa"/>
          </w:tcPr>
          <w:p w14:paraId="72EF06F0" w14:textId="046DDC4A"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tcPr>
          <w:p w14:paraId="56EA2444" w14:textId="611B7CB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6F7E20F0" w14:textId="6664270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54C28807" w14:textId="419E67E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100</w:t>
            </w:r>
          </w:p>
        </w:tc>
        <w:tc>
          <w:tcPr>
            <w:tcW w:w="1238" w:type="dxa"/>
          </w:tcPr>
          <w:p w14:paraId="45E963A9" w14:textId="01BF975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88</w:t>
            </w:r>
          </w:p>
        </w:tc>
      </w:tr>
      <w:tr w:rsidR="004449AB" w:rsidRPr="00387960" w14:paraId="1231F757" w14:textId="77777777" w:rsidTr="006F2C66">
        <w:trPr>
          <w:trHeight w:val="144"/>
        </w:trPr>
        <w:tc>
          <w:tcPr>
            <w:tcW w:w="3870" w:type="dxa"/>
            <w:vAlign w:val="center"/>
          </w:tcPr>
          <w:p w14:paraId="0A5A89B7" w14:textId="447A491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(Chonburi) Co., Ltd.</w:t>
            </w:r>
          </w:p>
        </w:tc>
        <w:tc>
          <w:tcPr>
            <w:tcW w:w="1237" w:type="dxa"/>
          </w:tcPr>
          <w:p w14:paraId="4E61F7C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F6ADC3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18F04CB"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6B7BF4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78CE7EC1" w14:textId="77777777" w:rsidTr="006F2C66">
        <w:trPr>
          <w:trHeight w:val="144"/>
        </w:trPr>
        <w:tc>
          <w:tcPr>
            <w:tcW w:w="3870" w:type="dxa"/>
          </w:tcPr>
          <w:p w14:paraId="1D8AF45F" w14:textId="7F5BEBB1"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76CDA6CB" w14:textId="768B5CA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A84A21F" w14:textId="3003890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5D4C5A26" w14:textId="3F74E97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13</w:t>
            </w:r>
          </w:p>
        </w:tc>
        <w:tc>
          <w:tcPr>
            <w:tcW w:w="1238" w:type="dxa"/>
          </w:tcPr>
          <w:p w14:paraId="552B4A4E" w14:textId="6346073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78</w:t>
            </w:r>
          </w:p>
        </w:tc>
      </w:tr>
      <w:tr w:rsidR="004449AB" w:rsidRPr="00387960" w14:paraId="7506102D" w14:textId="77777777" w:rsidTr="006F2C66">
        <w:trPr>
          <w:trHeight w:val="144"/>
        </w:trPr>
        <w:tc>
          <w:tcPr>
            <w:tcW w:w="3870" w:type="dxa"/>
            <w:vAlign w:val="center"/>
          </w:tcPr>
          <w:p w14:paraId="5091FDE8" w14:textId="10900B5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(Samut Sakhon) Co., Ltd.</w:t>
            </w:r>
          </w:p>
        </w:tc>
        <w:tc>
          <w:tcPr>
            <w:tcW w:w="1237" w:type="dxa"/>
          </w:tcPr>
          <w:p w14:paraId="0BC689F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AA7BD05"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00B3F0E"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A7EFEE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2100ABE8" w14:textId="77777777" w:rsidTr="006F2C66">
        <w:trPr>
          <w:trHeight w:val="144"/>
        </w:trPr>
        <w:tc>
          <w:tcPr>
            <w:tcW w:w="3870" w:type="dxa"/>
          </w:tcPr>
          <w:p w14:paraId="4F618009" w14:textId="0845F886"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A79B055" w14:textId="5B6D6D8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596EAFA1" w14:textId="641E848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06548BE8" w14:textId="032D2AD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w:t>
            </w:r>
          </w:p>
        </w:tc>
        <w:tc>
          <w:tcPr>
            <w:tcW w:w="1238" w:type="dxa"/>
          </w:tcPr>
          <w:p w14:paraId="748803A4" w14:textId="319A4C1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w:t>
            </w:r>
          </w:p>
        </w:tc>
      </w:tr>
      <w:tr w:rsidR="004449AB" w:rsidRPr="00387960" w14:paraId="3E1154A9" w14:textId="77777777" w:rsidTr="006F2C66">
        <w:trPr>
          <w:trHeight w:val="144"/>
        </w:trPr>
        <w:tc>
          <w:tcPr>
            <w:tcW w:w="3870" w:type="dxa"/>
            <w:vAlign w:val="center"/>
          </w:tcPr>
          <w:p w14:paraId="741BDAD9" w14:textId="0766EF8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(Pathum Thani) Co., Ltd.</w:t>
            </w:r>
          </w:p>
        </w:tc>
        <w:tc>
          <w:tcPr>
            <w:tcW w:w="1237" w:type="dxa"/>
          </w:tcPr>
          <w:p w14:paraId="6BA79BAF"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80C754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0FCADA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89F306B"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171BC258" w14:textId="77777777" w:rsidTr="006F2C66">
        <w:trPr>
          <w:trHeight w:val="144"/>
        </w:trPr>
        <w:tc>
          <w:tcPr>
            <w:tcW w:w="3870" w:type="dxa"/>
          </w:tcPr>
          <w:p w14:paraId="5614B88F" w14:textId="582B1809"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73F926AE" w14:textId="100F69D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384DCE28" w14:textId="55BDB98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1BEAB292" w14:textId="73A3592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59</w:t>
            </w:r>
          </w:p>
        </w:tc>
        <w:tc>
          <w:tcPr>
            <w:tcW w:w="1238" w:type="dxa"/>
          </w:tcPr>
          <w:p w14:paraId="15D13CF2" w14:textId="5139361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w:t>
            </w:r>
            <w:r w:rsidR="00466A96">
              <w:rPr>
                <w:rFonts w:cs="Arial"/>
              </w:rPr>
              <w:t>9</w:t>
            </w:r>
          </w:p>
        </w:tc>
      </w:tr>
      <w:tr w:rsidR="004449AB" w:rsidRPr="00387960" w14:paraId="2BCF7F6F" w14:textId="77777777" w:rsidTr="006F2C66">
        <w:trPr>
          <w:trHeight w:val="144"/>
        </w:trPr>
        <w:tc>
          <w:tcPr>
            <w:tcW w:w="3870" w:type="dxa"/>
            <w:vAlign w:val="center"/>
          </w:tcPr>
          <w:p w14:paraId="59EACF0B" w14:textId="78E1302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(Samut Prakan) Co., Ltd.</w:t>
            </w:r>
          </w:p>
        </w:tc>
        <w:tc>
          <w:tcPr>
            <w:tcW w:w="1237" w:type="dxa"/>
          </w:tcPr>
          <w:p w14:paraId="2015CAD0"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F12640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F9451E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8172AB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625D878B" w14:textId="77777777" w:rsidTr="006F2C66">
        <w:trPr>
          <w:trHeight w:val="144"/>
        </w:trPr>
        <w:tc>
          <w:tcPr>
            <w:tcW w:w="3870" w:type="dxa"/>
          </w:tcPr>
          <w:p w14:paraId="307AAC1F" w14:textId="08C3BCB5"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D29E286" w14:textId="3A5C7E3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7AE41088" w14:textId="7CE3978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1A5B3A4E" w14:textId="5C9FB76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w:t>
            </w:r>
          </w:p>
        </w:tc>
        <w:tc>
          <w:tcPr>
            <w:tcW w:w="1238" w:type="dxa"/>
          </w:tcPr>
          <w:p w14:paraId="38D8706B" w14:textId="4F35247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80</w:t>
            </w:r>
          </w:p>
        </w:tc>
      </w:tr>
      <w:tr w:rsidR="004449AB" w:rsidRPr="00387960" w14:paraId="21D544DD" w14:textId="77777777" w:rsidTr="006F2C66">
        <w:trPr>
          <w:trHeight w:val="144"/>
        </w:trPr>
        <w:tc>
          <w:tcPr>
            <w:tcW w:w="3870" w:type="dxa"/>
            <w:vAlign w:val="center"/>
          </w:tcPr>
          <w:p w14:paraId="40524D9A" w14:textId="44C3B3C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Prepaid Co., Ltd.</w:t>
            </w:r>
          </w:p>
        </w:tc>
        <w:tc>
          <w:tcPr>
            <w:tcW w:w="1237" w:type="dxa"/>
          </w:tcPr>
          <w:p w14:paraId="3077E151"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20BA82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43DF3A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7B9E6B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1AFC7B07" w14:textId="77777777" w:rsidTr="006F2C66">
        <w:trPr>
          <w:trHeight w:val="144"/>
        </w:trPr>
        <w:tc>
          <w:tcPr>
            <w:tcW w:w="3870" w:type="dxa"/>
          </w:tcPr>
          <w:p w14:paraId="46C4925E" w14:textId="6FEA40C5"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7E30061F" w14:textId="0962589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1367DBA2" w14:textId="5FD6ACB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12619FCF" w14:textId="0DFFAAA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w:t>
            </w:r>
            <w:r w:rsidR="00681FD4" w:rsidRPr="00387960">
              <w:rPr>
                <w:rFonts w:cs="Arial"/>
              </w:rPr>
              <w:t>4</w:t>
            </w:r>
          </w:p>
        </w:tc>
        <w:tc>
          <w:tcPr>
            <w:tcW w:w="1238" w:type="dxa"/>
          </w:tcPr>
          <w:p w14:paraId="463C8664" w14:textId="4817374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86</w:t>
            </w:r>
          </w:p>
        </w:tc>
      </w:tr>
      <w:tr w:rsidR="004449AB" w:rsidRPr="00387960" w14:paraId="1E8DA27A" w14:textId="77777777" w:rsidTr="008568DE">
        <w:trPr>
          <w:trHeight w:val="144"/>
        </w:trPr>
        <w:tc>
          <w:tcPr>
            <w:tcW w:w="3870" w:type="dxa"/>
          </w:tcPr>
          <w:p w14:paraId="2AB17EC4" w14:textId="28D78A88"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tcPr>
          <w:p w14:paraId="7658F440" w14:textId="1CEDB8E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D9F2D4A" w14:textId="17A440C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6E995B67" w14:textId="3DAF709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201</w:t>
            </w:r>
          </w:p>
        </w:tc>
        <w:tc>
          <w:tcPr>
            <w:tcW w:w="1238" w:type="dxa"/>
          </w:tcPr>
          <w:p w14:paraId="0C54715D" w14:textId="3807375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177</w:t>
            </w:r>
          </w:p>
        </w:tc>
      </w:tr>
      <w:tr w:rsidR="004449AB" w:rsidRPr="00387960" w14:paraId="721C2F0A" w14:textId="77777777" w:rsidTr="006F2C66">
        <w:trPr>
          <w:trHeight w:val="144"/>
        </w:trPr>
        <w:tc>
          <w:tcPr>
            <w:tcW w:w="3870" w:type="dxa"/>
          </w:tcPr>
          <w:p w14:paraId="4C388628" w14:textId="5F4C9CE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KTB Leasing Co., Ltd.</w:t>
            </w:r>
          </w:p>
        </w:tc>
        <w:tc>
          <w:tcPr>
            <w:tcW w:w="1237" w:type="dxa"/>
          </w:tcPr>
          <w:p w14:paraId="2F7F85E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A417CF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4D63B51F"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528323E"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753932" w:rsidRPr="00387960" w14:paraId="6D2C40A4" w14:textId="77777777" w:rsidTr="006F2C66">
        <w:trPr>
          <w:trHeight w:val="144"/>
        </w:trPr>
        <w:tc>
          <w:tcPr>
            <w:tcW w:w="3870" w:type="dxa"/>
          </w:tcPr>
          <w:p w14:paraId="4F5602C2" w14:textId="299F6B16" w:rsidR="00753932" w:rsidRPr="00387960" w:rsidRDefault="00753932" w:rsidP="0075393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tcPr>
          <w:p w14:paraId="31B4B06F" w14:textId="09F14123"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7BE151A3" w14:textId="075C890D"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0E05C6B7" w14:textId="0D0C4766" w:rsidR="00753932" w:rsidRPr="009B1F78"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387960">
              <w:rPr>
                <w:rFonts w:cs="Arial"/>
              </w:rPr>
              <w:t>6</w:t>
            </w:r>
            <w:r w:rsidR="009B1F78" w:rsidRPr="009B1F78">
              <w:rPr>
                <w:rFonts w:cs="Arial" w:hint="cs"/>
                <w:cs/>
              </w:rPr>
              <w:t>33</w:t>
            </w:r>
          </w:p>
        </w:tc>
        <w:tc>
          <w:tcPr>
            <w:tcW w:w="1238" w:type="dxa"/>
          </w:tcPr>
          <w:p w14:paraId="0EA50E8F" w14:textId="5E1E2937"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r>
      <w:tr w:rsidR="00753932" w:rsidRPr="00387960" w14:paraId="64FCDA1C" w14:textId="77777777" w:rsidTr="006F2C66">
        <w:trPr>
          <w:trHeight w:val="144"/>
        </w:trPr>
        <w:tc>
          <w:tcPr>
            <w:tcW w:w="3870" w:type="dxa"/>
          </w:tcPr>
          <w:p w14:paraId="78D5BB0B" w14:textId="7F84E87A" w:rsidR="00753932" w:rsidRPr="00387960" w:rsidRDefault="00753932" w:rsidP="0075393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3A75944D" w14:textId="66DB4F28"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BC718D3" w14:textId="6DEBA118"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3010421A" w14:textId="294651F4"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725</w:t>
            </w:r>
          </w:p>
        </w:tc>
        <w:tc>
          <w:tcPr>
            <w:tcW w:w="1238" w:type="dxa"/>
          </w:tcPr>
          <w:p w14:paraId="7AC4A50D" w14:textId="0E0D3BD6" w:rsidR="00753932" w:rsidRPr="00387960" w:rsidRDefault="00753932" w:rsidP="0075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146</w:t>
            </w:r>
          </w:p>
        </w:tc>
      </w:tr>
      <w:tr w:rsidR="004449AB" w:rsidRPr="00387960" w14:paraId="5C88D4FB" w14:textId="77777777" w:rsidTr="00EA3DA3">
        <w:trPr>
          <w:trHeight w:val="144"/>
        </w:trPr>
        <w:tc>
          <w:tcPr>
            <w:tcW w:w="3870" w:type="dxa"/>
          </w:tcPr>
          <w:p w14:paraId="2B48146D" w14:textId="516DE206"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07445F82" w14:textId="0678983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6510C3C2" w14:textId="1E8C1EE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4F32D8E5" w14:textId="2CBD47D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106</w:t>
            </w:r>
          </w:p>
        </w:tc>
        <w:tc>
          <w:tcPr>
            <w:tcW w:w="1238" w:type="dxa"/>
          </w:tcPr>
          <w:p w14:paraId="6CB7A6D9" w14:textId="0FC8443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r>
      <w:tr w:rsidR="004449AB" w:rsidRPr="00387960" w14:paraId="7A78A55B" w14:textId="77777777" w:rsidTr="00EA3DA3">
        <w:trPr>
          <w:trHeight w:val="144"/>
        </w:trPr>
        <w:tc>
          <w:tcPr>
            <w:tcW w:w="3870" w:type="dxa"/>
          </w:tcPr>
          <w:p w14:paraId="6D4CF5E5" w14:textId="38B6A1E7"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vAlign w:val="bottom"/>
          </w:tcPr>
          <w:p w14:paraId="3C823420" w14:textId="5B73171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6A1672AF" w14:textId="43E6445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7A3A9337" w14:textId="10ED15E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278</w:t>
            </w:r>
          </w:p>
        </w:tc>
        <w:tc>
          <w:tcPr>
            <w:tcW w:w="1238" w:type="dxa"/>
          </w:tcPr>
          <w:p w14:paraId="342E978C" w14:textId="77DD503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s/>
              </w:rPr>
              <w:t>-</w:t>
            </w:r>
          </w:p>
        </w:tc>
      </w:tr>
    </w:tbl>
    <w:p w14:paraId="0D3D81A4" w14:textId="3EDDE16E" w:rsidR="004F6887" w:rsidRDefault="004F6887">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4F6887" w:rsidRPr="00387960" w14:paraId="1E5B6022" w14:textId="77777777" w:rsidTr="00CB1FED">
        <w:trPr>
          <w:trHeight w:val="288"/>
          <w:tblHeader/>
        </w:trPr>
        <w:tc>
          <w:tcPr>
            <w:tcW w:w="3870" w:type="dxa"/>
          </w:tcPr>
          <w:p w14:paraId="02F6EC8A" w14:textId="5A75079B"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br w:type="page"/>
            </w:r>
            <w:r w:rsidRPr="00387960">
              <w:rPr>
                <w:rFonts w:cs="Arial"/>
              </w:rPr>
              <w:br w:type="page"/>
            </w:r>
          </w:p>
        </w:tc>
        <w:tc>
          <w:tcPr>
            <w:tcW w:w="4950" w:type="dxa"/>
            <w:gridSpan w:val="4"/>
          </w:tcPr>
          <w:p w14:paraId="55DD1AD6"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(Unit: Thousand Baht)</w:t>
            </w:r>
          </w:p>
        </w:tc>
      </w:tr>
      <w:tr w:rsidR="004F6887" w:rsidRPr="00387960" w14:paraId="1B751AD7" w14:textId="77777777" w:rsidTr="00CB1FED">
        <w:trPr>
          <w:trHeight w:val="270"/>
          <w:tblHeader/>
        </w:trPr>
        <w:tc>
          <w:tcPr>
            <w:tcW w:w="3870" w:type="dxa"/>
          </w:tcPr>
          <w:p w14:paraId="3283C168"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039F9072"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For the three-month periods ended 30 September</w:t>
            </w:r>
          </w:p>
        </w:tc>
      </w:tr>
      <w:tr w:rsidR="004F6887" w:rsidRPr="00387960" w14:paraId="20578ABB" w14:textId="77777777" w:rsidTr="00CB1FED">
        <w:trPr>
          <w:trHeight w:val="270"/>
          <w:tblHeader/>
        </w:trPr>
        <w:tc>
          <w:tcPr>
            <w:tcW w:w="3870" w:type="dxa"/>
          </w:tcPr>
          <w:p w14:paraId="76937122"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11682D0D"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6494FD66"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42CA1C4E"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5EACA58A"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4F6887" w:rsidRPr="00387960" w14:paraId="1E3B0D2C" w14:textId="77777777" w:rsidTr="00CB1FED">
        <w:trPr>
          <w:trHeight w:val="315"/>
          <w:tblHeader/>
        </w:trPr>
        <w:tc>
          <w:tcPr>
            <w:tcW w:w="3870" w:type="dxa"/>
            <w:vAlign w:val="center"/>
          </w:tcPr>
          <w:p w14:paraId="5971FB7A"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04C96578"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3D466085"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c>
          <w:tcPr>
            <w:tcW w:w="1237" w:type="dxa"/>
            <w:vAlign w:val="center"/>
          </w:tcPr>
          <w:p w14:paraId="4FF1A36F"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0417C05B"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r>
      <w:tr w:rsidR="004449AB" w:rsidRPr="00387960" w14:paraId="464C70F6" w14:textId="77777777" w:rsidTr="00302646">
        <w:trPr>
          <w:trHeight w:val="144"/>
        </w:trPr>
        <w:tc>
          <w:tcPr>
            <w:tcW w:w="3870" w:type="dxa"/>
          </w:tcPr>
          <w:p w14:paraId="1136D5E8" w14:textId="4B3D644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cs/>
              </w:rPr>
            </w:pPr>
            <w:r w:rsidRPr="00387960">
              <w:rPr>
                <w:rFonts w:cs="Arial"/>
                <w:b/>
                <w:bCs/>
                <w:cs/>
              </w:rPr>
              <w:t xml:space="preserve">Related companies </w:t>
            </w:r>
          </w:p>
        </w:tc>
        <w:tc>
          <w:tcPr>
            <w:tcW w:w="1237" w:type="dxa"/>
            <w:vAlign w:val="bottom"/>
          </w:tcPr>
          <w:p w14:paraId="7FB8E86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73B9211E"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20386A6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2F5761B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C77CB76" w14:textId="77777777" w:rsidTr="00302646">
        <w:trPr>
          <w:trHeight w:val="144"/>
        </w:trPr>
        <w:tc>
          <w:tcPr>
            <w:tcW w:w="3870" w:type="dxa"/>
          </w:tcPr>
          <w:p w14:paraId="45F1C2F7" w14:textId="3F98807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b/>
                <w:bCs/>
                <w:cs/>
              </w:rPr>
            </w:pPr>
            <w:r w:rsidRPr="00387960">
              <w:rPr>
                <w:rFonts w:cs="Arial"/>
                <w:spacing w:val="-4"/>
              </w:rPr>
              <w:t xml:space="preserve">KTB </w:t>
            </w:r>
            <w:r w:rsidRPr="00387960">
              <w:rPr>
                <w:rFonts w:cs="Arial"/>
              </w:rPr>
              <w:t>Computer</w:t>
            </w:r>
            <w:r w:rsidRPr="00387960">
              <w:rPr>
                <w:rFonts w:cs="Arial"/>
                <w:spacing w:val="-4"/>
              </w:rPr>
              <w:t xml:space="preserve"> </w:t>
            </w:r>
            <w:r w:rsidRPr="00387960">
              <w:rPr>
                <w:rFonts w:cs="Arial"/>
              </w:rPr>
              <w:t>Services</w:t>
            </w:r>
            <w:r w:rsidRPr="00387960">
              <w:rPr>
                <w:rFonts w:cs="Arial"/>
                <w:spacing w:val="-4"/>
              </w:rPr>
              <w:t xml:space="preserve"> </w:t>
            </w:r>
            <w:r w:rsidRPr="00387960">
              <w:rPr>
                <w:rFonts w:cs="Arial"/>
              </w:rPr>
              <w:t>Co., Ltd.</w:t>
            </w:r>
          </w:p>
        </w:tc>
        <w:tc>
          <w:tcPr>
            <w:tcW w:w="1237" w:type="dxa"/>
            <w:vAlign w:val="bottom"/>
          </w:tcPr>
          <w:p w14:paraId="66D14EF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06CEBC9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44258715"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EBBFA22"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77814653" w14:textId="77777777" w:rsidTr="00302646">
        <w:trPr>
          <w:trHeight w:val="144"/>
        </w:trPr>
        <w:tc>
          <w:tcPr>
            <w:tcW w:w="3870" w:type="dxa"/>
          </w:tcPr>
          <w:p w14:paraId="02D0F4A0" w14:textId="1D2893B1"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b/>
                <w:bCs/>
                <w:cs/>
              </w:rPr>
            </w:pPr>
            <w:r w:rsidRPr="00387960">
              <w:rPr>
                <w:rFonts w:cs="Arial"/>
              </w:rPr>
              <w:t>Administrative expenses</w:t>
            </w:r>
          </w:p>
        </w:tc>
        <w:tc>
          <w:tcPr>
            <w:tcW w:w="1237" w:type="dxa"/>
            <w:vAlign w:val="bottom"/>
          </w:tcPr>
          <w:p w14:paraId="25455B45" w14:textId="6B393C4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70CB21EF" w14:textId="549AFD2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83</w:t>
            </w:r>
          </w:p>
        </w:tc>
        <w:tc>
          <w:tcPr>
            <w:tcW w:w="1237" w:type="dxa"/>
            <w:vAlign w:val="bottom"/>
          </w:tcPr>
          <w:p w14:paraId="3BE1C3B0" w14:textId="0402671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5F1D0623" w14:textId="3F6EA2D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right="43"/>
              <w:rPr>
                <w:rFonts w:cs="Arial"/>
              </w:rPr>
            </w:pPr>
            <w:r w:rsidRPr="00387960">
              <w:rPr>
                <w:rFonts w:cs="Arial"/>
              </w:rPr>
              <w:t>-</w:t>
            </w:r>
          </w:p>
        </w:tc>
      </w:tr>
      <w:tr w:rsidR="004449AB" w:rsidRPr="00387960" w14:paraId="7ABC9568" w14:textId="77777777" w:rsidTr="00424E7A">
        <w:trPr>
          <w:trHeight w:val="144"/>
        </w:trPr>
        <w:tc>
          <w:tcPr>
            <w:tcW w:w="3870" w:type="dxa"/>
          </w:tcPr>
          <w:p w14:paraId="7D967224"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spacing w:val="-4"/>
              </w:rPr>
              <w:t>Krungthai</w:t>
            </w:r>
            <w:r w:rsidRPr="00387960">
              <w:rPr>
                <w:rFonts w:cs="Arial"/>
              </w:rPr>
              <w:t xml:space="preserve"> General Services and Security                    Co., Ltd.</w:t>
            </w:r>
          </w:p>
        </w:tc>
        <w:tc>
          <w:tcPr>
            <w:tcW w:w="1237" w:type="dxa"/>
            <w:vAlign w:val="bottom"/>
          </w:tcPr>
          <w:p w14:paraId="0FA5DB0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8D11A8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38F3653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C7FB7D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F6887" w:rsidRPr="00387960" w14:paraId="795C31CB" w14:textId="77777777" w:rsidTr="00424E7A">
        <w:trPr>
          <w:trHeight w:val="144"/>
        </w:trPr>
        <w:tc>
          <w:tcPr>
            <w:tcW w:w="3870" w:type="dxa"/>
          </w:tcPr>
          <w:p w14:paraId="7C22B22F" w14:textId="21A813FC"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spacing w:val="-4"/>
              </w:rPr>
            </w:pPr>
            <w:r>
              <w:rPr>
                <w:rFonts w:cs="Arial"/>
                <w:spacing w:val="-4"/>
              </w:rPr>
              <w:t>Other</w:t>
            </w:r>
            <w:r w:rsidR="00EA5A86">
              <w:rPr>
                <w:rFonts w:cstheme="minorBidi" w:hint="cs"/>
                <w:spacing w:val="-4"/>
                <w:cs/>
              </w:rPr>
              <w:t xml:space="preserve"> </w:t>
            </w:r>
            <w:r w:rsidR="00EA5A86">
              <w:rPr>
                <w:rFonts w:cstheme="minorBidi"/>
                <w:spacing w:val="-4"/>
              </w:rPr>
              <w:t>income</w:t>
            </w:r>
          </w:p>
        </w:tc>
        <w:tc>
          <w:tcPr>
            <w:tcW w:w="1237" w:type="dxa"/>
            <w:vAlign w:val="bottom"/>
          </w:tcPr>
          <w:p w14:paraId="5A1AB400" w14:textId="6A3CDD74" w:rsidR="004F6887" w:rsidRPr="004F6887" w:rsidRDefault="004F6887"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Pr>
                <w:rFonts w:cstheme="minorBidi"/>
              </w:rPr>
              <w:t>25</w:t>
            </w:r>
          </w:p>
        </w:tc>
        <w:tc>
          <w:tcPr>
            <w:tcW w:w="1238" w:type="dxa"/>
            <w:vAlign w:val="bottom"/>
          </w:tcPr>
          <w:p w14:paraId="4D7858D0" w14:textId="3C08A3DA" w:rsidR="004F6887" w:rsidRPr="00387960" w:rsidRDefault="004F6887"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7" w:type="dxa"/>
            <w:vAlign w:val="bottom"/>
          </w:tcPr>
          <w:p w14:paraId="1CF40439" w14:textId="551512D4" w:rsidR="004F6887" w:rsidRPr="00387960" w:rsidRDefault="004F6887"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25</w:t>
            </w:r>
          </w:p>
        </w:tc>
        <w:tc>
          <w:tcPr>
            <w:tcW w:w="1238" w:type="dxa"/>
            <w:vAlign w:val="bottom"/>
          </w:tcPr>
          <w:p w14:paraId="5852BE52" w14:textId="5A49AFE6" w:rsidR="004F6887" w:rsidRPr="00387960" w:rsidRDefault="004F6887"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r>
      <w:tr w:rsidR="004449AB" w:rsidRPr="00387960" w14:paraId="23D1FF7D" w14:textId="77777777" w:rsidTr="007D298E">
        <w:trPr>
          <w:trHeight w:val="144"/>
        </w:trPr>
        <w:tc>
          <w:tcPr>
            <w:tcW w:w="3870" w:type="dxa"/>
          </w:tcPr>
          <w:p w14:paraId="2FBCC2F9" w14:textId="2F02E56F"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Administrative expenses</w:t>
            </w:r>
          </w:p>
        </w:tc>
        <w:tc>
          <w:tcPr>
            <w:tcW w:w="1237" w:type="dxa"/>
            <w:vAlign w:val="bottom"/>
          </w:tcPr>
          <w:p w14:paraId="77909E99" w14:textId="17C088F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12,65</w:t>
            </w:r>
            <w:r w:rsidR="00681FD4" w:rsidRPr="00387960">
              <w:rPr>
                <w:rFonts w:cs="Arial"/>
              </w:rPr>
              <w:t>8</w:t>
            </w:r>
          </w:p>
        </w:tc>
        <w:tc>
          <w:tcPr>
            <w:tcW w:w="1238" w:type="dxa"/>
          </w:tcPr>
          <w:p w14:paraId="0221531D" w14:textId="42A8D61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11,579</w:t>
            </w:r>
          </w:p>
        </w:tc>
        <w:tc>
          <w:tcPr>
            <w:tcW w:w="1237" w:type="dxa"/>
          </w:tcPr>
          <w:p w14:paraId="537E3901" w14:textId="1E8255B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11,66</w:t>
            </w:r>
            <w:r w:rsidR="00681FD4" w:rsidRPr="00387960">
              <w:rPr>
                <w:rFonts w:cs="Arial"/>
              </w:rPr>
              <w:t>4</w:t>
            </w:r>
          </w:p>
        </w:tc>
        <w:tc>
          <w:tcPr>
            <w:tcW w:w="1238" w:type="dxa"/>
          </w:tcPr>
          <w:p w14:paraId="2C5DC16B" w14:textId="65E9137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10,048</w:t>
            </w:r>
          </w:p>
        </w:tc>
      </w:tr>
      <w:tr w:rsidR="004449AB" w:rsidRPr="00387960" w14:paraId="25F2C767" w14:textId="77777777" w:rsidTr="00737BF0">
        <w:trPr>
          <w:trHeight w:val="144"/>
        </w:trPr>
        <w:tc>
          <w:tcPr>
            <w:tcW w:w="3870" w:type="dxa"/>
          </w:tcPr>
          <w:p w14:paraId="1001FCFC" w14:textId="6985173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37530BB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07F53FD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669F55E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09AF523E"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7555BCE7" w14:textId="77777777" w:rsidTr="002F3C92">
        <w:trPr>
          <w:trHeight w:val="144"/>
        </w:trPr>
        <w:tc>
          <w:tcPr>
            <w:tcW w:w="3870" w:type="dxa"/>
          </w:tcPr>
          <w:p w14:paraId="1E30B212" w14:textId="403AE8D4"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4D2C0F31" w14:textId="7B72F0E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319</w:t>
            </w:r>
          </w:p>
        </w:tc>
        <w:tc>
          <w:tcPr>
            <w:tcW w:w="1238" w:type="dxa"/>
          </w:tcPr>
          <w:p w14:paraId="2E4F9C8D" w14:textId="1BFB9CC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356</w:t>
            </w:r>
          </w:p>
        </w:tc>
        <w:tc>
          <w:tcPr>
            <w:tcW w:w="1237" w:type="dxa"/>
          </w:tcPr>
          <w:p w14:paraId="3F358738" w14:textId="770D513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319</w:t>
            </w:r>
          </w:p>
        </w:tc>
        <w:tc>
          <w:tcPr>
            <w:tcW w:w="1238" w:type="dxa"/>
          </w:tcPr>
          <w:p w14:paraId="03913974" w14:textId="76CC9AB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356</w:t>
            </w:r>
          </w:p>
        </w:tc>
      </w:tr>
      <w:tr w:rsidR="004449AB" w:rsidRPr="00387960" w14:paraId="0426B22D" w14:textId="77777777" w:rsidTr="002F3C92">
        <w:trPr>
          <w:trHeight w:val="144"/>
        </w:trPr>
        <w:tc>
          <w:tcPr>
            <w:tcW w:w="3870" w:type="dxa"/>
          </w:tcPr>
          <w:p w14:paraId="3C3971F8" w14:textId="68207525"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02D603C0" w14:textId="038FFBF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color w:val="000000"/>
              </w:rPr>
              <w:t>19</w:t>
            </w:r>
          </w:p>
        </w:tc>
        <w:tc>
          <w:tcPr>
            <w:tcW w:w="1238" w:type="dxa"/>
          </w:tcPr>
          <w:p w14:paraId="675A8941" w14:textId="0BDFD64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19</w:t>
            </w:r>
          </w:p>
        </w:tc>
        <w:tc>
          <w:tcPr>
            <w:tcW w:w="1237" w:type="dxa"/>
          </w:tcPr>
          <w:p w14:paraId="17507EC6" w14:textId="54F1A01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olor w:val="000000"/>
              </w:rPr>
              <w:t>19</w:t>
            </w:r>
          </w:p>
        </w:tc>
        <w:tc>
          <w:tcPr>
            <w:tcW w:w="1238" w:type="dxa"/>
          </w:tcPr>
          <w:p w14:paraId="061C3B97" w14:textId="28DF56B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19</w:t>
            </w:r>
          </w:p>
        </w:tc>
      </w:tr>
      <w:tr w:rsidR="004449AB" w:rsidRPr="00387960" w14:paraId="3B68A08E" w14:textId="77777777" w:rsidTr="00C6405B">
        <w:trPr>
          <w:trHeight w:val="144"/>
        </w:trPr>
        <w:tc>
          <w:tcPr>
            <w:tcW w:w="3870" w:type="dxa"/>
          </w:tcPr>
          <w:p w14:paraId="4A431B2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spacing w:val="-4"/>
                <w:cs/>
              </w:rPr>
            </w:pPr>
            <w:r w:rsidRPr="00387960">
              <w:rPr>
                <w:rFonts w:cs="Arial"/>
                <w:spacing w:val="-4"/>
              </w:rPr>
              <w:t>Krungthai Panich Insurance PCL.</w:t>
            </w:r>
          </w:p>
        </w:tc>
        <w:tc>
          <w:tcPr>
            <w:tcW w:w="1237" w:type="dxa"/>
            <w:vAlign w:val="bottom"/>
          </w:tcPr>
          <w:p w14:paraId="0B76731B"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5A2A798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2A85C62E"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9108FC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618A7580" w14:textId="77777777" w:rsidTr="009F2EB0">
        <w:trPr>
          <w:trHeight w:val="144"/>
        </w:trPr>
        <w:tc>
          <w:tcPr>
            <w:tcW w:w="3870" w:type="dxa"/>
          </w:tcPr>
          <w:p w14:paraId="37E44A91" w14:textId="7BA79C34"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Fee and service income</w:t>
            </w:r>
          </w:p>
        </w:tc>
        <w:tc>
          <w:tcPr>
            <w:tcW w:w="1237" w:type="dxa"/>
            <w:vAlign w:val="bottom"/>
          </w:tcPr>
          <w:p w14:paraId="4C0D747E" w14:textId="55544FD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color w:val="000000"/>
              </w:rPr>
              <w:t>3,623</w:t>
            </w:r>
          </w:p>
        </w:tc>
        <w:tc>
          <w:tcPr>
            <w:tcW w:w="1238" w:type="dxa"/>
          </w:tcPr>
          <w:p w14:paraId="3B3ADB1E" w14:textId="6D8EF97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 xml:space="preserve">3,603 </w:t>
            </w:r>
          </w:p>
        </w:tc>
        <w:tc>
          <w:tcPr>
            <w:tcW w:w="1237" w:type="dxa"/>
          </w:tcPr>
          <w:p w14:paraId="5BF4E377" w14:textId="4108A73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color w:val="000000"/>
              </w:rPr>
              <w:t>3,581</w:t>
            </w:r>
          </w:p>
        </w:tc>
        <w:tc>
          <w:tcPr>
            <w:tcW w:w="1238" w:type="dxa"/>
          </w:tcPr>
          <w:p w14:paraId="5CC736B4" w14:textId="44FC0FF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3,603</w:t>
            </w:r>
          </w:p>
        </w:tc>
      </w:tr>
      <w:tr w:rsidR="004449AB" w:rsidRPr="00387960" w14:paraId="6D9DCFCF" w14:textId="77777777" w:rsidTr="00C6405B">
        <w:trPr>
          <w:trHeight w:val="144"/>
        </w:trPr>
        <w:tc>
          <w:tcPr>
            <w:tcW w:w="3870" w:type="dxa"/>
          </w:tcPr>
          <w:p w14:paraId="17CA8EBD" w14:textId="16F57A8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sidR="00CE654C">
              <w:rPr>
                <w:rFonts w:cs="Arial"/>
                <w:spacing w:val="-4"/>
              </w:rPr>
              <w:t>-</w:t>
            </w:r>
            <w:r w:rsidRPr="00387960">
              <w:rPr>
                <w:rFonts w:cs="Arial"/>
              </w:rPr>
              <w:t xml:space="preserve">AXA Life Insurance PCL. </w:t>
            </w:r>
          </w:p>
        </w:tc>
        <w:tc>
          <w:tcPr>
            <w:tcW w:w="1237" w:type="dxa"/>
            <w:vAlign w:val="bottom"/>
          </w:tcPr>
          <w:p w14:paraId="50D296F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39F66550"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3C9970E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58D024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1CCC6824" w14:textId="77777777" w:rsidTr="00FE4303">
        <w:trPr>
          <w:trHeight w:val="144"/>
        </w:trPr>
        <w:tc>
          <w:tcPr>
            <w:tcW w:w="3870" w:type="dxa"/>
          </w:tcPr>
          <w:p w14:paraId="5A3A2CDC" w14:textId="431E4771"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04D7ED16" w14:textId="3622932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8,442</w:t>
            </w:r>
          </w:p>
        </w:tc>
        <w:tc>
          <w:tcPr>
            <w:tcW w:w="1238" w:type="dxa"/>
          </w:tcPr>
          <w:p w14:paraId="6AAF0D74" w14:textId="1AED997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10,049</w:t>
            </w:r>
          </w:p>
        </w:tc>
        <w:tc>
          <w:tcPr>
            <w:tcW w:w="1237" w:type="dxa"/>
            <w:vAlign w:val="bottom"/>
          </w:tcPr>
          <w:p w14:paraId="58A3F846" w14:textId="00E01A3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8,442</w:t>
            </w:r>
          </w:p>
        </w:tc>
        <w:tc>
          <w:tcPr>
            <w:tcW w:w="1238" w:type="dxa"/>
          </w:tcPr>
          <w:p w14:paraId="25788D2B" w14:textId="55DA485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10,049</w:t>
            </w:r>
          </w:p>
        </w:tc>
      </w:tr>
      <w:tr w:rsidR="004449AB" w:rsidRPr="00387960" w14:paraId="0FEC7996" w14:textId="77777777" w:rsidTr="00FE4303">
        <w:trPr>
          <w:trHeight w:val="144"/>
        </w:trPr>
        <w:tc>
          <w:tcPr>
            <w:tcW w:w="3870" w:type="dxa"/>
          </w:tcPr>
          <w:p w14:paraId="7551DF17" w14:textId="5EB0E3C1"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vAlign w:val="bottom"/>
          </w:tcPr>
          <w:p w14:paraId="60E86DFD" w14:textId="677411F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151</w:t>
            </w:r>
          </w:p>
        </w:tc>
        <w:tc>
          <w:tcPr>
            <w:tcW w:w="1238" w:type="dxa"/>
          </w:tcPr>
          <w:p w14:paraId="4FD06DD5" w14:textId="32167F0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342</w:t>
            </w:r>
          </w:p>
        </w:tc>
        <w:tc>
          <w:tcPr>
            <w:tcW w:w="1237" w:type="dxa"/>
            <w:vAlign w:val="bottom"/>
          </w:tcPr>
          <w:p w14:paraId="0A1265F0" w14:textId="305B9E8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151</w:t>
            </w:r>
          </w:p>
        </w:tc>
        <w:tc>
          <w:tcPr>
            <w:tcW w:w="1238" w:type="dxa"/>
          </w:tcPr>
          <w:p w14:paraId="7EDD6EB1" w14:textId="24153E8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342</w:t>
            </w:r>
          </w:p>
        </w:tc>
      </w:tr>
      <w:tr w:rsidR="004449AB" w:rsidRPr="00387960" w14:paraId="44161D62" w14:textId="77777777" w:rsidTr="00FE4303">
        <w:trPr>
          <w:trHeight w:val="144"/>
        </w:trPr>
        <w:tc>
          <w:tcPr>
            <w:tcW w:w="3870" w:type="dxa"/>
          </w:tcPr>
          <w:p w14:paraId="68C3E56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Krungthai Mizuho Leasing Co., Ltd.</w:t>
            </w:r>
          </w:p>
        </w:tc>
        <w:tc>
          <w:tcPr>
            <w:tcW w:w="1237" w:type="dxa"/>
          </w:tcPr>
          <w:p w14:paraId="3E4550D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043B954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CD9EB8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4F2E739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A69D7A6" w14:textId="77777777" w:rsidTr="00FE4303">
        <w:trPr>
          <w:trHeight w:val="144"/>
        </w:trPr>
        <w:tc>
          <w:tcPr>
            <w:tcW w:w="3870" w:type="dxa"/>
          </w:tcPr>
          <w:p w14:paraId="1F722028" w14:textId="7DD7E674"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7848530E" w14:textId="6AE1FF8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2,862</w:t>
            </w:r>
          </w:p>
        </w:tc>
        <w:tc>
          <w:tcPr>
            <w:tcW w:w="1238" w:type="dxa"/>
          </w:tcPr>
          <w:p w14:paraId="09A72697" w14:textId="1DC2953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2,572</w:t>
            </w:r>
          </w:p>
        </w:tc>
        <w:tc>
          <w:tcPr>
            <w:tcW w:w="1237" w:type="dxa"/>
            <w:vAlign w:val="bottom"/>
          </w:tcPr>
          <w:p w14:paraId="6C8034E9" w14:textId="45DD915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2,722</w:t>
            </w:r>
          </w:p>
        </w:tc>
        <w:tc>
          <w:tcPr>
            <w:tcW w:w="1238" w:type="dxa"/>
          </w:tcPr>
          <w:p w14:paraId="0D7AC87B" w14:textId="48CD4AF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2,572</w:t>
            </w:r>
          </w:p>
        </w:tc>
      </w:tr>
    </w:tbl>
    <w:p w14:paraId="6566D750" w14:textId="77777777" w:rsidR="004F6887" w:rsidRDefault="004F688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D65ECC" w:rsidRPr="00387960" w14:paraId="3BC04797" w14:textId="77777777" w:rsidTr="00054E84">
        <w:trPr>
          <w:trHeight w:val="288"/>
          <w:tblHeader/>
        </w:trPr>
        <w:tc>
          <w:tcPr>
            <w:tcW w:w="3870" w:type="dxa"/>
          </w:tcPr>
          <w:p w14:paraId="783E0062" w14:textId="24803465" w:rsidR="00D65ECC" w:rsidRPr="00387960" w:rsidRDefault="00D65ECC" w:rsidP="003641C5">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7DA19AE5" w14:textId="38ADD83A" w:rsidR="00D65ECC" w:rsidRPr="00387960" w:rsidRDefault="00D65ECC" w:rsidP="003641C5">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D65ECC" w:rsidRPr="00387960" w14:paraId="24CC69D2" w14:textId="77777777" w:rsidTr="00054E84">
        <w:trPr>
          <w:trHeight w:val="270"/>
          <w:tblHeader/>
        </w:trPr>
        <w:tc>
          <w:tcPr>
            <w:tcW w:w="3870" w:type="dxa"/>
          </w:tcPr>
          <w:p w14:paraId="5A874432"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125011ED"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 xml:space="preserve">For the </w:t>
            </w:r>
            <w:r w:rsidR="00595DBB" w:rsidRPr="00387960">
              <w:rPr>
                <w:rFonts w:cs="Arial"/>
              </w:rPr>
              <w:t>nine</w:t>
            </w:r>
            <w:r w:rsidRPr="00387960">
              <w:rPr>
                <w:rFonts w:cs="Arial"/>
              </w:rPr>
              <w:t xml:space="preserve">-month periods ended 30 </w:t>
            </w:r>
            <w:r w:rsidR="00595DBB" w:rsidRPr="00387960">
              <w:rPr>
                <w:rFonts w:cs="Arial"/>
              </w:rPr>
              <w:t>September</w:t>
            </w:r>
          </w:p>
        </w:tc>
      </w:tr>
      <w:tr w:rsidR="00D65ECC" w:rsidRPr="00387960" w14:paraId="618EB548" w14:textId="77777777" w:rsidTr="00054E84">
        <w:trPr>
          <w:trHeight w:val="270"/>
          <w:tblHeader/>
        </w:trPr>
        <w:tc>
          <w:tcPr>
            <w:tcW w:w="3870" w:type="dxa"/>
          </w:tcPr>
          <w:p w14:paraId="51046405"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307DFFA4"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6CC4F8AA"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5B84738A"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035150A0"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D65ECC" w:rsidRPr="00387960" w14:paraId="7AB5A16C" w14:textId="77777777" w:rsidTr="00054E84">
        <w:trPr>
          <w:trHeight w:val="315"/>
          <w:tblHeader/>
        </w:trPr>
        <w:tc>
          <w:tcPr>
            <w:tcW w:w="3870" w:type="dxa"/>
            <w:vAlign w:val="center"/>
          </w:tcPr>
          <w:p w14:paraId="3ACD7CFA"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784049ED"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5560F166"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c>
          <w:tcPr>
            <w:tcW w:w="1237" w:type="dxa"/>
            <w:vAlign w:val="center"/>
          </w:tcPr>
          <w:p w14:paraId="0319A9E7"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0A97C037" w14:textId="77777777" w:rsidR="00D65ECC" w:rsidRPr="00387960" w:rsidRDefault="00D65ECC" w:rsidP="003641C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r>
      <w:tr w:rsidR="00D65ECC" w:rsidRPr="00387960" w14:paraId="5FEAC623" w14:textId="77777777" w:rsidTr="00054E84">
        <w:trPr>
          <w:trHeight w:val="315"/>
        </w:trPr>
        <w:tc>
          <w:tcPr>
            <w:tcW w:w="3870" w:type="dxa"/>
            <w:vAlign w:val="center"/>
          </w:tcPr>
          <w:p w14:paraId="24FE99D9"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b/>
                <w:bCs/>
              </w:rPr>
            </w:pPr>
            <w:r w:rsidRPr="00387960">
              <w:rPr>
                <w:rFonts w:cs="Arial"/>
                <w:b/>
                <w:bCs/>
              </w:rPr>
              <w:t>Parent company</w:t>
            </w:r>
          </w:p>
        </w:tc>
        <w:tc>
          <w:tcPr>
            <w:tcW w:w="1237" w:type="dxa"/>
            <w:vAlign w:val="center"/>
          </w:tcPr>
          <w:p w14:paraId="5660DA7E"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5CAB0A9C"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center"/>
          </w:tcPr>
          <w:p w14:paraId="28C2DFA9"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570B19D4"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D65ECC" w:rsidRPr="00387960" w14:paraId="006EAE53" w14:textId="77777777" w:rsidTr="00054E84">
        <w:trPr>
          <w:trHeight w:val="144"/>
        </w:trPr>
        <w:tc>
          <w:tcPr>
            <w:tcW w:w="3870" w:type="dxa"/>
          </w:tcPr>
          <w:p w14:paraId="4CC00AAD" w14:textId="77777777" w:rsidR="00D65ECC" w:rsidRPr="00387960" w:rsidRDefault="00D65ECC" w:rsidP="00EE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b/>
                <w:bCs/>
              </w:rPr>
            </w:pPr>
            <w:r w:rsidRPr="00387960">
              <w:rPr>
                <w:rFonts w:cs="Arial"/>
              </w:rPr>
              <w:t>Krung Thai Bank PCL.</w:t>
            </w:r>
          </w:p>
        </w:tc>
        <w:tc>
          <w:tcPr>
            <w:tcW w:w="1237" w:type="dxa"/>
          </w:tcPr>
          <w:p w14:paraId="7E666024"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883485A"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F7B8787"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10B0FEC" w14:textId="77777777" w:rsidR="00D65ECC" w:rsidRPr="00387960" w:rsidRDefault="00D65ECC" w:rsidP="0036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27EC0F42" w14:textId="77777777" w:rsidTr="007A3841">
        <w:trPr>
          <w:trHeight w:val="144"/>
        </w:trPr>
        <w:tc>
          <w:tcPr>
            <w:tcW w:w="3870" w:type="dxa"/>
          </w:tcPr>
          <w:p w14:paraId="3122549C" w14:textId="0C6AF223"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Fee and service income</w:t>
            </w:r>
          </w:p>
        </w:tc>
        <w:tc>
          <w:tcPr>
            <w:tcW w:w="1237" w:type="dxa"/>
            <w:vAlign w:val="bottom"/>
          </w:tcPr>
          <w:p w14:paraId="0D14AFD4" w14:textId="263CA87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2,373</w:t>
            </w:r>
          </w:p>
        </w:tc>
        <w:tc>
          <w:tcPr>
            <w:tcW w:w="1238" w:type="dxa"/>
          </w:tcPr>
          <w:p w14:paraId="6DAA1E1C" w14:textId="3975298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1,601</w:t>
            </w:r>
          </w:p>
        </w:tc>
        <w:tc>
          <w:tcPr>
            <w:tcW w:w="1237" w:type="dxa"/>
            <w:vAlign w:val="bottom"/>
          </w:tcPr>
          <w:p w14:paraId="3252024F" w14:textId="429A383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2,373</w:t>
            </w:r>
          </w:p>
        </w:tc>
        <w:tc>
          <w:tcPr>
            <w:tcW w:w="1238" w:type="dxa"/>
          </w:tcPr>
          <w:p w14:paraId="0F2F62C0" w14:textId="13A396C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1,601</w:t>
            </w:r>
          </w:p>
        </w:tc>
      </w:tr>
      <w:tr w:rsidR="004449AB" w:rsidRPr="00387960" w14:paraId="1B5C0078" w14:textId="77777777" w:rsidTr="007A3841">
        <w:trPr>
          <w:trHeight w:val="144"/>
        </w:trPr>
        <w:tc>
          <w:tcPr>
            <w:tcW w:w="3870" w:type="dxa"/>
          </w:tcPr>
          <w:p w14:paraId="26121099" w14:textId="2F3E846C"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income</w:t>
            </w:r>
          </w:p>
        </w:tc>
        <w:tc>
          <w:tcPr>
            <w:tcW w:w="1237" w:type="dxa"/>
            <w:vAlign w:val="bottom"/>
          </w:tcPr>
          <w:p w14:paraId="1E138B36" w14:textId="0018288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53,424</w:t>
            </w:r>
          </w:p>
        </w:tc>
        <w:tc>
          <w:tcPr>
            <w:tcW w:w="1238" w:type="dxa"/>
          </w:tcPr>
          <w:p w14:paraId="6ED050FC" w14:textId="14C082E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5,764</w:t>
            </w:r>
          </w:p>
        </w:tc>
        <w:tc>
          <w:tcPr>
            <w:tcW w:w="1237" w:type="dxa"/>
            <w:vAlign w:val="bottom"/>
          </w:tcPr>
          <w:p w14:paraId="48BFC07E" w14:textId="316A76A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53,278</w:t>
            </w:r>
          </w:p>
        </w:tc>
        <w:tc>
          <w:tcPr>
            <w:tcW w:w="1238" w:type="dxa"/>
          </w:tcPr>
          <w:p w14:paraId="7F487FCE" w14:textId="7FD37D2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5,584</w:t>
            </w:r>
          </w:p>
        </w:tc>
      </w:tr>
      <w:tr w:rsidR="004449AB" w:rsidRPr="00387960" w14:paraId="18C21DCB" w14:textId="77777777" w:rsidTr="007A3841">
        <w:trPr>
          <w:trHeight w:val="144"/>
        </w:trPr>
        <w:tc>
          <w:tcPr>
            <w:tcW w:w="3870" w:type="dxa"/>
          </w:tcPr>
          <w:p w14:paraId="338AAE2C" w14:textId="5AB00F0E"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6A4898C3" w14:textId="39D6FB6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114,497</w:t>
            </w:r>
          </w:p>
        </w:tc>
        <w:tc>
          <w:tcPr>
            <w:tcW w:w="1238" w:type="dxa"/>
          </w:tcPr>
          <w:p w14:paraId="7E195551" w14:textId="54FC5EB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109,091</w:t>
            </w:r>
          </w:p>
        </w:tc>
        <w:tc>
          <w:tcPr>
            <w:tcW w:w="1237" w:type="dxa"/>
            <w:vAlign w:val="bottom"/>
          </w:tcPr>
          <w:p w14:paraId="2CEAF485" w14:textId="5C57EAF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109,698</w:t>
            </w:r>
          </w:p>
        </w:tc>
        <w:tc>
          <w:tcPr>
            <w:tcW w:w="1238" w:type="dxa"/>
          </w:tcPr>
          <w:p w14:paraId="4CB361F7" w14:textId="20DE152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94,649</w:t>
            </w:r>
          </w:p>
        </w:tc>
      </w:tr>
      <w:tr w:rsidR="004449AB" w:rsidRPr="00387960" w14:paraId="1EB48726" w14:textId="77777777" w:rsidTr="007A3841">
        <w:trPr>
          <w:trHeight w:val="144"/>
        </w:trPr>
        <w:tc>
          <w:tcPr>
            <w:tcW w:w="3870" w:type="dxa"/>
          </w:tcPr>
          <w:p w14:paraId="69FDBF26" w14:textId="47030A54"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vAlign w:val="bottom"/>
          </w:tcPr>
          <w:p w14:paraId="469AFCCE" w14:textId="0777D27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38,907</w:t>
            </w:r>
          </w:p>
        </w:tc>
        <w:tc>
          <w:tcPr>
            <w:tcW w:w="1238" w:type="dxa"/>
          </w:tcPr>
          <w:p w14:paraId="42E1492C" w14:textId="09B50CD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35,734</w:t>
            </w:r>
          </w:p>
        </w:tc>
        <w:tc>
          <w:tcPr>
            <w:tcW w:w="1237" w:type="dxa"/>
            <w:vAlign w:val="bottom"/>
          </w:tcPr>
          <w:p w14:paraId="57C0EAC2" w14:textId="33DE0C4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31,143</w:t>
            </w:r>
          </w:p>
        </w:tc>
        <w:tc>
          <w:tcPr>
            <w:tcW w:w="1238" w:type="dxa"/>
          </w:tcPr>
          <w:p w14:paraId="1EFB0326" w14:textId="793B403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27,813</w:t>
            </w:r>
          </w:p>
        </w:tc>
      </w:tr>
      <w:tr w:rsidR="004449AB" w:rsidRPr="00387960" w14:paraId="30C16BFF" w14:textId="77777777" w:rsidTr="00063AB6">
        <w:trPr>
          <w:trHeight w:val="144"/>
        </w:trPr>
        <w:tc>
          <w:tcPr>
            <w:tcW w:w="3870" w:type="dxa"/>
          </w:tcPr>
          <w:p w14:paraId="2935989E" w14:textId="2116203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rPr>
            </w:pPr>
            <w:r w:rsidRPr="00387960">
              <w:rPr>
                <w:rFonts w:cs="Arial"/>
                <w:b/>
                <w:bCs/>
              </w:rPr>
              <w:t>Subsidiaries</w:t>
            </w:r>
          </w:p>
        </w:tc>
        <w:tc>
          <w:tcPr>
            <w:tcW w:w="1237" w:type="dxa"/>
          </w:tcPr>
          <w:p w14:paraId="082CB86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6ABC49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6A218B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39B1D5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D3104DB" w14:textId="77777777" w:rsidTr="00063AB6">
        <w:trPr>
          <w:trHeight w:val="144"/>
        </w:trPr>
        <w:tc>
          <w:tcPr>
            <w:tcW w:w="3870" w:type="dxa"/>
          </w:tcPr>
          <w:p w14:paraId="3425C28B" w14:textId="68DDD22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37" w:type="dxa"/>
          </w:tcPr>
          <w:p w14:paraId="27A50CE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1ED2C40"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02C7526B"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3B18B12"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7211AA4" w14:textId="77777777" w:rsidTr="00063AB6">
        <w:trPr>
          <w:trHeight w:val="144"/>
        </w:trPr>
        <w:tc>
          <w:tcPr>
            <w:tcW w:w="3870" w:type="dxa"/>
          </w:tcPr>
          <w:p w14:paraId="315B2E52" w14:textId="2CFB7D4F"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120CC879" w14:textId="2C41E59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0F7384C7" w14:textId="3F8CA53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5DB99052" w14:textId="1B24EEE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367</w:t>
            </w:r>
          </w:p>
        </w:tc>
        <w:tc>
          <w:tcPr>
            <w:tcW w:w="1238" w:type="dxa"/>
          </w:tcPr>
          <w:p w14:paraId="32E28550" w14:textId="3A4BEFA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383</w:t>
            </w:r>
          </w:p>
        </w:tc>
      </w:tr>
      <w:tr w:rsidR="004449AB" w:rsidRPr="00387960" w14:paraId="321C75CA" w14:textId="77777777" w:rsidTr="00063AB6">
        <w:trPr>
          <w:trHeight w:val="144"/>
        </w:trPr>
        <w:tc>
          <w:tcPr>
            <w:tcW w:w="3870" w:type="dxa"/>
          </w:tcPr>
          <w:p w14:paraId="00B7CB4F" w14:textId="57929218"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tcPr>
          <w:p w14:paraId="25FF371F" w14:textId="77121A1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AF25430" w14:textId="72FC452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4D94960F" w14:textId="72ECDAF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277</w:t>
            </w:r>
          </w:p>
        </w:tc>
        <w:tc>
          <w:tcPr>
            <w:tcW w:w="1238" w:type="dxa"/>
          </w:tcPr>
          <w:p w14:paraId="584D8CB9" w14:textId="5289DE2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285</w:t>
            </w:r>
          </w:p>
        </w:tc>
      </w:tr>
      <w:tr w:rsidR="004449AB" w:rsidRPr="00387960" w14:paraId="0CFF0EDE" w14:textId="77777777" w:rsidTr="00063AB6">
        <w:trPr>
          <w:trHeight w:val="144"/>
        </w:trPr>
        <w:tc>
          <w:tcPr>
            <w:tcW w:w="3870" w:type="dxa"/>
          </w:tcPr>
          <w:p w14:paraId="683F4D49" w14:textId="6718E52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37" w:type="dxa"/>
          </w:tcPr>
          <w:p w14:paraId="5F84D87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6720DA1"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081814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349459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A95A6F6" w14:textId="77777777" w:rsidTr="00555B5F">
        <w:trPr>
          <w:trHeight w:val="144"/>
        </w:trPr>
        <w:tc>
          <w:tcPr>
            <w:tcW w:w="3870" w:type="dxa"/>
          </w:tcPr>
          <w:p w14:paraId="5D356C79" w14:textId="38A9724C"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58F3519" w14:textId="0C7EBED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1F4E370" w14:textId="5FDD5F9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6AC613FB" w14:textId="039A376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258</w:t>
            </w:r>
          </w:p>
        </w:tc>
        <w:tc>
          <w:tcPr>
            <w:tcW w:w="1238" w:type="dxa"/>
          </w:tcPr>
          <w:p w14:paraId="4BF96B49" w14:textId="18008E6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264</w:t>
            </w:r>
          </w:p>
        </w:tc>
      </w:tr>
      <w:tr w:rsidR="004449AB" w:rsidRPr="00387960" w14:paraId="57FF24DE" w14:textId="77777777" w:rsidTr="00555B5F">
        <w:trPr>
          <w:trHeight w:val="144"/>
        </w:trPr>
        <w:tc>
          <w:tcPr>
            <w:tcW w:w="3870" w:type="dxa"/>
          </w:tcPr>
          <w:p w14:paraId="4C9D590E" w14:textId="477A44AD"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tcPr>
          <w:p w14:paraId="4B6E40F5" w14:textId="756C0EA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5FBECCCC" w14:textId="0B30AD0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35C38720" w14:textId="4E4BA735"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273</w:t>
            </w:r>
          </w:p>
        </w:tc>
        <w:tc>
          <w:tcPr>
            <w:tcW w:w="1238" w:type="dxa"/>
          </w:tcPr>
          <w:p w14:paraId="2923A860" w14:textId="503B2E9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278</w:t>
            </w:r>
          </w:p>
        </w:tc>
      </w:tr>
    </w:tbl>
    <w:p w14:paraId="5E652188" w14:textId="77777777" w:rsidR="004F6887" w:rsidRDefault="004F688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4F6887" w:rsidRPr="00387960" w14:paraId="62A3DE0B" w14:textId="77777777" w:rsidTr="00CB1FED">
        <w:trPr>
          <w:trHeight w:val="288"/>
          <w:tblHeader/>
        </w:trPr>
        <w:tc>
          <w:tcPr>
            <w:tcW w:w="3870" w:type="dxa"/>
          </w:tcPr>
          <w:p w14:paraId="7D4B7812"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534A40C6"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(Unit: Thousand Baht)</w:t>
            </w:r>
          </w:p>
        </w:tc>
      </w:tr>
      <w:tr w:rsidR="004F6887" w:rsidRPr="00387960" w14:paraId="1FD68225" w14:textId="77777777" w:rsidTr="00CB1FED">
        <w:trPr>
          <w:trHeight w:val="270"/>
          <w:tblHeader/>
        </w:trPr>
        <w:tc>
          <w:tcPr>
            <w:tcW w:w="3870" w:type="dxa"/>
          </w:tcPr>
          <w:p w14:paraId="438A3E56"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29864A20"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For the nine-month periods ended 30 September</w:t>
            </w:r>
          </w:p>
        </w:tc>
      </w:tr>
      <w:tr w:rsidR="004F6887" w:rsidRPr="00387960" w14:paraId="588FC325" w14:textId="77777777" w:rsidTr="00CB1FED">
        <w:trPr>
          <w:trHeight w:val="270"/>
          <w:tblHeader/>
        </w:trPr>
        <w:tc>
          <w:tcPr>
            <w:tcW w:w="3870" w:type="dxa"/>
          </w:tcPr>
          <w:p w14:paraId="034B9B17" w14:textId="77777777" w:rsidR="004F6887" w:rsidRPr="00387960" w:rsidRDefault="004F6887" w:rsidP="00CB1FED">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06896613"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601D9A87"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6ABE23A5"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1B6A501A"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4F6887" w:rsidRPr="00387960" w14:paraId="2414FD5B" w14:textId="77777777" w:rsidTr="00CB1FED">
        <w:trPr>
          <w:trHeight w:val="315"/>
          <w:tblHeader/>
        </w:trPr>
        <w:tc>
          <w:tcPr>
            <w:tcW w:w="3870" w:type="dxa"/>
            <w:vAlign w:val="center"/>
          </w:tcPr>
          <w:p w14:paraId="1E3E4A25"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56AF2FE7"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19CD8F2E"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c>
          <w:tcPr>
            <w:tcW w:w="1237" w:type="dxa"/>
            <w:vAlign w:val="center"/>
          </w:tcPr>
          <w:p w14:paraId="7DFA9E84"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2022</w:t>
            </w:r>
          </w:p>
        </w:tc>
        <w:tc>
          <w:tcPr>
            <w:tcW w:w="1238" w:type="dxa"/>
            <w:vAlign w:val="center"/>
          </w:tcPr>
          <w:p w14:paraId="12A020BF" w14:textId="77777777" w:rsidR="004F6887" w:rsidRPr="00387960" w:rsidRDefault="004F6887" w:rsidP="00CB1FED">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2021</w:t>
            </w:r>
          </w:p>
        </w:tc>
      </w:tr>
      <w:tr w:rsidR="004449AB" w:rsidRPr="00387960" w14:paraId="3DECB23F" w14:textId="77777777" w:rsidTr="00063AB6">
        <w:trPr>
          <w:trHeight w:val="144"/>
        </w:trPr>
        <w:tc>
          <w:tcPr>
            <w:tcW w:w="3870" w:type="dxa"/>
            <w:vAlign w:val="center"/>
          </w:tcPr>
          <w:p w14:paraId="24B3CCF6" w14:textId="50D1534D" w:rsidR="004449AB" w:rsidRPr="00387960" w:rsidRDefault="00314B23"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rPr>
            </w:pPr>
            <w:r w:rsidRPr="00387960">
              <w:rPr>
                <w:rFonts w:cs="Arial"/>
                <w:b/>
                <w:bCs/>
              </w:rPr>
              <w:t>Subsidiaries</w:t>
            </w:r>
            <w:r>
              <w:rPr>
                <w:rFonts w:cs="Arial"/>
                <w:b/>
                <w:bCs/>
              </w:rPr>
              <w:t xml:space="preserve"> (continued) </w:t>
            </w:r>
          </w:p>
        </w:tc>
        <w:tc>
          <w:tcPr>
            <w:tcW w:w="1237" w:type="dxa"/>
          </w:tcPr>
          <w:p w14:paraId="20CACE30"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F54D29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41FCBD1"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2DAC60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14B23" w:rsidRPr="00387960" w14:paraId="3E5DF71E" w14:textId="77777777" w:rsidTr="00063AB6">
        <w:trPr>
          <w:trHeight w:val="144"/>
        </w:trPr>
        <w:tc>
          <w:tcPr>
            <w:tcW w:w="3870" w:type="dxa"/>
            <w:vAlign w:val="center"/>
          </w:tcPr>
          <w:p w14:paraId="6B0AFEB4" w14:textId="24C595FF" w:rsidR="00314B23" w:rsidRPr="00387960" w:rsidRDefault="00314B23"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(Chonburi) Co., Ltd.</w:t>
            </w:r>
          </w:p>
        </w:tc>
        <w:tc>
          <w:tcPr>
            <w:tcW w:w="1237" w:type="dxa"/>
          </w:tcPr>
          <w:p w14:paraId="1FDA3EFF" w14:textId="77777777" w:rsidR="00314B23" w:rsidRPr="00387960" w:rsidRDefault="00314B23"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2AF7D01" w14:textId="77777777" w:rsidR="00314B23" w:rsidRPr="00387960" w:rsidRDefault="00314B23"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15B43F6" w14:textId="77777777" w:rsidR="00314B23" w:rsidRPr="00387960" w:rsidRDefault="00314B23"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54B21D6" w14:textId="77777777" w:rsidR="00314B23" w:rsidRPr="00387960" w:rsidRDefault="00314B23"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4FCE5E67" w14:textId="77777777" w:rsidTr="00063AB6">
        <w:trPr>
          <w:trHeight w:val="144"/>
        </w:trPr>
        <w:tc>
          <w:tcPr>
            <w:tcW w:w="3870" w:type="dxa"/>
          </w:tcPr>
          <w:p w14:paraId="1A29CEAD" w14:textId="588A2A01"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50EA8383" w14:textId="4D7B009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4FC40910" w14:textId="1F5E2D5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2E9C87CD" w14:textId="49906AE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40</w:t>
            </w:r>
          </w:p>
        </w:tc>
        <w:tc>
          <w:tcPr>
            <w:tcW w:w="1238" w:type="dxa"/>
          </w:tcPr>
          <w:p w14:paraId="461286E8" w14:textId="42146EF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266</w:t>
            </w:r>
          </w:p>
        </w:tc>
      </w:tr>
      <w:tr w:rsidR="004449AB" w:rsidRPr="00387960" w14:paraId="64426512" w14:textId="77777777" w:rsidTr="00063AB6">
        <w:trPr>
          <w:trHeight w:val="144"/>
        </w:trPr>
        <w:tc>
          <w:tcPr>
            <w:tcW w:w="3870" w:type="dxa"/>
            <w:vAlign w:val="center"/>
          </w:tcPr>
          <w:p w14:paraId="67059F0B" w14:textId="2EB871E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(Samut Sakhon) Co., Ltd.</w:t>
            </w:r>
          </w:p>
        </w:tc>
        <w:tc>
          <w:tcPr>
            <w:tcW w:w="1237" w:type="dxa"/>
          </w:tcPr>
          <w:p w14:paraId="5DB3695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6DD5AF1"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4F6A0B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47FC200"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E0018D1" w14:textId="77777777" w:rsidTr="00063AB6">
        <w:trPr>
          <w:trHeight w:val="144"/>
        </w:trPr>
        <w:tc>
          <w:tcPr>
            <w:tcW w:w="3870" w:type="dxa"/>
          </w:tcPr>
          <w:p w14:paraId="6B8746A2" w14:textId="1B4F9EC2"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3FADA8C4" w14:textId="02D3B99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0430410C" w14:textId="643B787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4A3C14AB" w14:textId="4461873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21</w:t>
            </w:r>
          </w:p>
        </w:tc>
        <w:tc>
          <w:tcPr>
            <w:tcW w:w="1238" w:type="dxa"/>
          </w:tcPr>
          <w:p w14:paraId="7DF1BD82" w14:textId="6E53C26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w:t>
            </w:r>
          </w:p>
        </w:tc>
      </w:tr>
      <w:tr w:rsidR="004449AB" w:rsidRPr="00387960" w14:paraId="3CF8EA8E" w14:textId="77777777" w:rsidTr="00063AB6">
        <w:trPr>
          <w:trHeight w:val="144"/>
        </w:trPr>
        <w:tc>
          <w:tcPr>
            <w:tcW w:w="3870" w:type="dxa"/>
            <w:vAlign w:val="center"/>
          </w:tcPr>
          <w:p w14:paraId="3E65EF45" w14:textId="7BF498C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(Pathum Thani) Co., Ltd.</w:t>
            </w:r>
          </w:p>
        </w:tc>
        <w:tc>
          <w:tcPr>
            <w:tcW w:w="1237" w:type="dxa"/>
          </w:tcPr>
          <w:p w14:paraId="6798F35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1BC698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4297C31"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68E5252"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7F6FF107" w14:textId="77777777" w:rsidTr="00063AB6">
        <w:trPr>
          <w:trHeight w:val="144"/>
        </w:trPr>
        <w:tc>
          <w:tcPr>
            <w:tcW w:w="3870" w:type="dxa"/>
          </w:tcPr>
          <w:p w14:paraId="5CC5E4C6" w14:textId="3A27936D"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2EE66EFA" w14:textId="0F83A9E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593C27A3" w14:textId="2B98879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73C9889B" w14:textId="6C8C3EE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202</w:t>
            </w:r>
          </w:p>
        </w:tc>
        <w:tc>
          <w:tcPr>
            <w:tcW w:w="1238" w:type="dxa"/>
          </w:tcPr>
          <w:p w14:paraId="158A8DD5" w14:textId="072ED20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237</w:t>
            </w:r>
          </w:p>
        </w:tc>
      </w:tr>
      <w:tr w:rsidR="004449AB" w:rsidRPr="00387960" w14:paraId="6C5BC8A9" w14:textId="77777777" w:rsidTr="00DE3A8F">
        <w:trPr>
          <w:trHeight w:val="144"/>
        </w:trPr>
        <w:tc>
          <w:tcPr>
            <w:tcW w:w="3870" w:type="dxa"/>
            <w:vAlign w:val="center"/>
          </w:tcPr>
          <w:p w14:paraId="7C7B2169" w14:textId="18A2E70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(Samut Prakan) Co., Ltd.</w:t>
            </w:r>
          </w:p>
        </w:tc>
        <w:tc>
          <w:tcPr>
            <w:tcW w:w="1237" w:type="dxa"/>
            <w:vAlign w:val="bottom"/>
          </w:tcPr>
          <w:p w14:paraId="1ABDBC0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7BE3D86B"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EF28CAF"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A0C13A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52A8D85" w14:textId="77777777" w:rsidTr="00DE3A8F">
        <w:trPr>
          <w:trHeight w:val="144"/>
        </w:trPr>
        <w:tc>
          <w:tcPr>
            <w:tcW w:w="3870" w:type="dxa"/>
          </w:tcPr>
          <w:p w14:paraId="32846733" w14:textId="4DAB27ED"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vAlign w:val="bottom"/>
          </w:tcPr>
          <w:p w14:paraId="1C77DF07" w14:textId="491ABB4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3DB3DEAB" w14:textId="56296F5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tcPr>
          <w:p w14:paraId="387218C5" w14:textId="5B556D5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140</w:t>
            </w:r>
          </w:p>
        </w:tc>
        <w:tc>
          <w:tcPr>
            <w:tcW w:w="1238" w:type="dxa"/>
          </w:tcPr>
          <w:p w14:paraId="0C2CFE75" w14:textId="5E05803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272</w:t>
            </w:r>
          </w:p>
        </w:tc>
      </w:tr>
      <w:tr w:rsidR="004449AB" w:rsidRPr="00387960" w14:paraId="03E9FCBD" w14:textId="77777777" w:rsidTr="00F80BD7">
        <w:trPr>
          <w:trHeight w:val="144"/>
        </w:trPr>
        <w:tc>
          <w:tcPr>
            <w:tcW w:w="3870" w:type="dxa"/>
            <w:vAlign w:val="center"/>
          </w:tcPr>
          <w:p w14:paraId="5E0E0A9B" w14:textId="56DDFE3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Prepaid Co., Ltd.</w:t>
            </w:r>
          </w:p>
        </w:tc>
        <w:tc>
          <w:tcPr>
            <w:tcW w:w="1237" w:type="dxa"/>
            <w:vAlign w:val="bottom"/>
          </w:tcPr>
          <w:p w14:paraId="5BB9B45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7E48A494"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43DEB155"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145F58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07D0070E" w14:textId="77777777" w:rsidTr="00F80BD7">
        <w:trPr>
          <w:trHeight w:val="144"/>
        </w:trPr>
        <w:tc>
          <w:tcPr>
            <w:tcW w:w="3870" w:type="dxa"/>
          </w:tcPr>
          <w:p w14:paraId="6DDBCCFC" w14:textId="6EE12090"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vAlign w:val="bottom"/>
          </w:tcPr>
          <w:p w14:paraId="2453C1C8" w14:textId="2190270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3C3DCE3A" w14:textId="286A63DD"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2A1D663B" w14:textId="26ACDDD9" w:rsidR="004449AB" w:rsidRPr="00387960" w:rsidRDefault="004F6887"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254</w:t>
            </w:r>
          </w:p>
        </w:tc>
        <w:tc>
          <w:tcPr>
            <w:tcW w:w="1238" w:type="dxa"/>
          </w:tcPr>
          <w:p w14:paraId="44E7B322" w14:textId="7AB703E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259</w:t>
            </w:r>
          </w:p>
        </w:tc>
      </w:tr>
      <w:tr w:rsidR="004449AB" w:rsidRPr="00387960" w14:paraId="2BB88453" w14:textId="77777777" w:rsidTr="000D41A6">
        <w:trPr>
          <w:trHeight w:val="144"/>
        </w:trPr>
        <w:tc>
          <w:tcPr>
            <w:tcW w:w="3870" w:type="dxa"/>
          </w:tcPr>
          <w:p w14:paraId="2A75D805" w14:textId="5805BAEE"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vAlign w:val="bottom"/>
          </w:tcPr>
          <w:p w14:paraId="05ECEF0B" w14:textId="323712C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6D9B2773" w14:textId="66459F7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7445584A" w14:textId="2D5BAB8C" w:rsidR="004449AB" w:rsidRPr="00387960" w:rsidRDefault="004F6887"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549</w:t>
            </w:r>
          </w:p>
        </w:tc>
        <w:tc>
          <w:tcPr>
            <w:tcW w:w="1238" w:type="dxa"/>
          </w:tcPr>
          <w:p w14:paraId="23591648" w14:textId="7BF2BC61"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555</w:t>
            </w:r>
          </w:p>
        </w:tc>
      </w:tr>
      <w:tr w:rsidR="004449AB" w:rsidRPr="00387960" w14:paraId="0FF245AD" w14:textId="77777777" w:rsidTr="000D41A6">
        <w:trPr>
          <w:trHeight w:val="144"/>
        </w:trPr>
        <w:tc>
          <w:tcPr>
            <w:tcW w:w="3870" w:type="dxa"/>
          </w:tcPr>
          <w:p w14:paraId="71F3CA49" w14:textId="04C0288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KTB Leasing Co., Ltd.</w:t>
            </w:r>
          </w:p>
        </w:tc>
        <w:tc>
          <w:tcPr>
            <w:tcW w:w="1237" w:type="dxa"/>
            <w:vAlign w:val="bottom"/>
          </w:tcPr>
          <w:p w14:paraId="30A452DF"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2B0C14B2"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0982C8C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95D6B82"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601C1F5C" w14:textId="77777777" w:rsidTr="000D41A6">
        <w:trPr>
          <w:trHeight w:val="144"/>
        </w:trPr>
        <w:tc>
          <w:tcPr>
            <w:tcW w:w="3870" w:type="dxa"/>
          </w:tcPr>
          <w:p w14:paraId="7D7811F3" w14:textId="41BC8C36"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0255996F" w14:textId="673AAA4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28EBD812" w14:textId="50A450D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7ACCEC7A" w14:textId="6216E716"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1,767</w:t>
            </w:r>
          </w:p>
        </w:tc>
        <w:tc>
          <w:tcPr>
            <w:tcW w:w="1238" w:type="dxa"/>
          </w:tcPr>
          <w:p w14:paraId="2298EF2C" w14:textId="4ABD640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r>
      <w:tr w:rsidR="004449AB" w:rsidRPr="00387960" w14:paraId="4B01EA6D" w14:textId="77777777" w:rsidTr="000D41A6">
        <w:trPr>
          <w:trHeight w:val="144"/>
        </w:trPr>
        <w:tc>
          <w:tcPr>
            <w:tcW w:w="3870" w:type="dxa"/>
          </w:tcPr>
          <w:p w14:paraId="74CF8A70" w14:textId="4904CBA8"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vAlign w:val="bottom"/>
          </w:tcPr>
          <w:p w14:paraId="58FED246" w14:textId="05D7920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42D5B919" w14:textId="0DC6175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1C2ABC9D" w14:textId="23AC2F6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2,177</w:t>
            </w:r>
          </w:p>
        </w:tc>
        <w:tc>
          <w:tcPr>
            <w:tcW w:w="1238" w:type="dxa"/>
          </w:tcPr>
          <w:p w14:paraId="2E92A648" w14:textId="56575078"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146</w:t>
            </w:r>
          </w:p>
        </w:tc>
      </w:tr>
      <w:tr w:rsidR="004449AB" w:rsidRPr="00387960" w14:paraId="7971ED57" w14:textId="77777777" w:rsidTr="000D41A6">
        <w:trPr>
          <w:trHeight w:val="144"/>
        </w:trPr>
        <w:tc>
          <w:tcPr>
            <w:tcW w:w="3870" w:type="dxa"/>
          </w:tcPr>
          <w:p w14:paraId="521C31CB" w14:textId="40AD077B"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1EAF0EC4" w14:textId="3A0A633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3CD63CC3" w14:textId="3E57C6EC"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01E5CA3A" w14:textId="1FA3584A"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224</w:t>
            </w:r>
          </w:p>
        </w:tc>
        <w:tc>
          <w:tcPr>
            <w:tcW w:w="1238" w:type="dxa"/>
          </w:tcPr>
          <w:p w14:paraId="678BCE30" w14:textId="784213D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r>
      <w:tr w:rsidR="004449AB" w:rsidRPr="00387960" w14:paraId="54D33BD9" w14:textId="77777777" w:rsidTr="004D24D1">
        <w:trPr>
          <w:trHeight w:val="144"/>
        </w:trPr>
        <w:tc>
          <w:tcPr>
            <w:tcW w:w="3870" w:type="dxa"/>
          </w:tcPr>
          <w:p w14:paraId="42369C79" w14:textId="1F7E05B1"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vAlign w:val="bottom"/>
          </w:tcPr>
          <w:p w14:paraId="441DAB2B" w14:textId="3B8E4B0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vAlign w:val="bottom"/>
          </w:tcPr>
          <w:p w14:paraId="413C68F6" w14:textId="2AD7A0D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7" w:type="dxa"/>
            <w:vAlign w:val="bottom"/>
          </w:tcPr>
          <w:p w14:paraId="45938520" w14:textId="587EC880"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735</w:t>
            </w:r>
          </w:p>
        </w:tc>
        <w:tc>
          <w:tcPr>
            <w:tcW w:w="1238" w:type="dxa"/>
            <w:vAlign w:val="bottom"/>
          </w:tcPr>
          <w:p w14:paraId="4766FBB5" w14:textId="405469B9"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r>
      <w:tr w:rsidR="004449AB" w:rsidRPr="00387960" w14:paraId="789681BF" w14:textId="77777777" w:rsidTr="00E86796">
        <w:trPr>
          <w:trHeight w:val="144"/>
        </w:trPr>
        <w:tc>
          <w:tcPr>
            <w:tcW w:w="3870" w:type="dxa"/>
          </w:tcPr>
          <w:p w14:paraId="0EB17514"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b/>
                <w:bCs/>
                <w:cs/>
              </w:rPr>
            </w:pPr>
            <w:r w:rsidRPr="00387960">
              <w:rPr>
                <w:rFonts w:cs="Arial"/>
                <w:b/>
                <w:bCs/>
                <w:cs/>
              </w:rPr>
              <w:t>Related companies</w:t>
            </w:r>
          </w:p>
        </w:tc>
        <w:tc>
          <w:tcPr>
            <w:tcW w:w="1237" w:type="dxa"/>
            <w:vAlign w:val="bottom"/>
          </w:tcPr>
          <w:p w14:paraId="48E5438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1E5D566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7DC8B9FB"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1893C91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6D2B0B0A" w14:textId="77777777" w:rsidTr="001539CE">
        <w:trPr>
          <w:trHeight w:val="144"/>
        </w:trPr>
        <w:tc>
          <w:tcPr>
            <w:tcW w:w="3870" w:type="dxa"/>
          </w:tcPr>
          <w:p w14:paraId="4BF06100" w14:textId="01B1B13F"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b/>
                <w:bCs/>
                <w:cs/>
              </w:rPr>
            </w:pPr>
            <w:r w:rsidRPr="00387960">
              <w:rPr>
                <w:rFonts w:cs="Arial"/>
                <w:spacing w:val="-4"/>
              </w:rPr>
              <w:t xml:space="preserve">KTB </w:t>
            </w:r>
            <w:r w:rsidRPr="00387960">
              <w:rPr>
                <w:rFonts w:cs="Arial"/>
              </w:rPr>
              <w:t>Computer</w:t>
            </w:r>
            <w:r w:rsidRPr="00387960">
              <w:rPr>
                <w:rFonts w:cs="Arial"/>
                <w:spacing w:val="-4"/>
              </w:rPr>
              <w:t xml:space="preserve"> </w:t>
            </w:r>
            <w:r w:rsidRPr="00387960">
              <w:rPr>
                <w:rFonts w:cs="Arial"/>
              </w:rPr>
              <w:t>Services</w:t>
            </w:r>
            <w:r w:rsidRPr="00387960">
              <w:rPr>
                <w:rFonts w:cs="Arial"/>
                <w:spacing w:val="-4"/>
              </w:rPr>
              <w:t xml:space="preserve"> </w:t>
            </w:r>
            <w:r w:rsidRPr="00387960">
              <w:rPr>
                <w:rFonts w:cs="Arial"/>
              </w:rPr>
              <w:t>Co., Ltd.</w:t>
            </w:r>
          </w:p>
        </w:tc>
        <w:tc>
          <w:tcPr>
            <w:tcW w:w="1237" w:type="dxa"/>
            <w:vAlign w:val="bottom"/>
          </w:tcPr>
          <w:p w14:paraId="5FC60CA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4BE0195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6F39F58D"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1D8E0A3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434AA257" w14:textId="77777777" w:rsidTr="0008358A">
        <w:trPr>
          <w:trHeight w:val="144"/>
        </w:trPr>
        <w:tc>
          <w:tcPr>
            <w:tcW w:w="3870" w:type="dxa"/>
          </w:tcPr>
          <w:p w14:paraId="7D4627E0" w14:textId="41777987" w:rsidR="004449AB" w:rsidRPr="00387960" w:rsidRDefault="004449AB" w:rsidP="004449A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b/>
                <w:bCs/>
                <w:cs/>
              </w:rPr>
            </w:pPr>
            <w:r w:rsidRPr="00387960">
              <w:rPr>
                <w:rFonts w:cs="Arial"/>
              </w:rPr>
              <w:t>Administrative expenses</w:t>
            </w:r>
          </w:p>
        </w:tc>
        <w:tc>
          <w:tcPr>
            <w:tcW w:w="1237" w:type="dxa"/>
            <w:vAlign w:val="bottom"/>
          </w:tcPr>
          <w:p w14:paraId="0774C7AC" w14:textId="28C4980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136</w:t>
            </w:r>
          </w:p>
        </w:tc>
        <w:tc>
          <w:tcPr>
            <w:tcW w:w="1238" w:type="dxa"/>
          </w:tcPr>
          <w:p w14:paraId="261CB860" w14:textId="21DC8004"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250</w:t>
            </w:r>
          </w:p>
        </w:tc>
        <w:tc>
          <w:tcPr>
            <w:tcW w:w="1237" w:type="dxa"/>
          </w:tcPr>
          <w:p w14:paraId="36D9F8C4" w14:textId="12DECA7E"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c>
          <w:tcPr>
            <w:tcW w:w="1238" w:type="dxa"/>
          </w:tcPr>
          <w:p w14:paraId="63295264" w14:textId="4AB6A392"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w:t>
            </w:r>
          </w:p>
        </w:tc>
      </w:tr>
      <w:tr w:rsidR="004449AB" w:rsidRPr="00387960" w14:paraId="353BA8F5" w14:textId="77777777" w:rsidTr="0008358A">
        <w:trPr>
          <w:trHeight w:val="144"/>
        </w:trPr>
        <w:tc>
          <w:tcPr>
            <w:tcW w:w="3870" w:type="dxa"/>
          </w:tcPr>
          <w:p w14:paraId="40FC6908"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spacing w:val="-4"/>
              </w:rPr>
              <w:t>Krungthai</w:t>
            </w:r>
            <w:r w:rsidRPr="00387960">
              <w:rPr>
                <w:rFonts w:cs="Arial"/>
              </w:rPr>
              <w:t xml:space="preserve"> General Services and Security                    Co., Ltd.</w:t>
            </w:r>
          </w:p>
        </w:tc>
        <w:tc>
          <w:tcPr>
            <w:tcW w:w="1237" w:type="dxa"/>
            <w:vAlign w:val="bottom"/>
          </w:tcPr>
          <w:p w14:paraId="2E56406F"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DF2A4B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20A5B169"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F93D41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F6887" w:rsidRPr="00387960" w14:paraId="1F0EB24F" w14:textId="77777777" w:rsidTr="0008358A">
        <w:trPr>
          <w:trHeight w:val="144"/>
        </w:trPr>
        <w:tc>
          <w:tcPr>
            <w:tcW w:w="3870" w:type="dxa"/>
          </w:tcPr>
          <w:p w14:paraId="396CF00E" w14:textId="1CB3DB7D"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spacing w:val="-4"/>
              </w:rPr>
            </w:pPr>
            <w:r w:rsidRPr="00387960">
              <w:rPr>
                <w:rFonts w:cs="Arial"/>
              </w:rPr>
              <w:t>Other income</w:t>
            </w:r>
          </w:p>
        </w:tc>
        <w:tc>
          <w:tcPr>
            <w:tcW w:w="1237" w:type="dxa"/>
            <w:vAlign w:val="bottom"/>
          </w:tcPr>
          <w:p w14:paraId="23421045" w14:textId="57CDD3E2"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25</w:t>
            </w:r>
          </w:p>
        </w:tc>
        <w:tc>
          <w:tcPr>
            <w:tcW w:w="1238" w:type="dxa"/>
          </w:tcPr>
          <w:p w14:paraId="3876EFF9" w14:textId="0E467798"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7" w:type="dxa"/>
          </w:tcPr>
          <w:p w14:paraId="45E0F32E" w14:textId="427A1B20"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25</w:t>
            </w:r>
          </w:p>
        </w:tc>
        <w:tc>
          <w:tcPr>
            <w:tcW w:w="1238" w:type="dxa"/>
          </w:tcPr>
          <w:p w14:paraId="61DE0FBD" w14:textId="616F7104"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r>
      <w:tr w:rsidR="004F6887" w:rsidRPr="00387960" w14:paraId="48609CAD" w14:textId="77777777" w:rsidTr="0008358A">
        <w:trPr>
          <w:trHeight w:val="144"/>
        </w:trPr>
        <w:tc>
          <w:tcPr>
            <w:tcW w:w="3870" w:type="dxa"/>
          </w:tcPr>
          <w:p w14:paraId="4CCD807E" w14:textId="0144A4EB"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Administrative expenses</w:t>
            </w:r>
          </w:p>
        </w:tc>
        <w:tc>
          <w:tcPr>
            <w:tcW w:w="1237" w:type="dxa"/>
            <w:vAlign w:val="bottom"/>
          </w:tcPr>
          <w:p w14:paraId="02C7322D" w14:textId="3A9636FD"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37,629</w:t>
            </w:r>
          </w:p>
        </w:tc>
        <w:tc>
          <w:tcPr>
            <w:tcW w:w="1238" w:type="dxa"/>
          </w:tcPr>
          <w:p w14:paraId="2EDC9801" w14:textId="3A9DFC7D"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37,287</w:t>
            </w:r>
          </w:p>
        </w:tc>
        <w:tc>
          <w:tcPr>
            <w:tcW w:w="1237" w:type="dxa"/>
          </w:tcPr>
          <w:p w14:paraId="5FC025EC" w14:textId="02149412"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34,632</w:t>
            </w:r>
          </w:p>
        </w:tc>
        <w:tc>
          <w:tcPr>
            <w:tcW w:w="1238" w:type="dxa"/>
          </w:tcPr>
          <w:p w14:paraId="697BAB1E" w14:textId="52FB03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32,212</w:t>
            </w:r>
          </w:p>
        </w:tc>
      </w:tr>
      <w:tr w:rsidR="004F6887" w:rsidRPr="00387960" w14:paraId="76AF55D9" w14:textId="77777777" w:rsidTr="0008358A">
        <w:trPr>
          <w:trHeight w:val="144"/>
        </w:trPr>
        <w:tc>
          <w:tcPr>
            <w:tcW w:w="3870" w:type="dxa"/>
          </w:tcPr>
          <w:p w14:paraId="3D677F93"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sidRPr="00387960">
              <w:rPr>
                <w:rFonts w:cs="Arial"/>
              </w:rPr>
              <w:t xml:space="preserve"> Assets Management PCL.</w:t>
            </w:r>
          </w:p>
        </w:tc>
        <w:tc>
          <w:tcPr>
            <w:tcW w:w="1237" w:type="dxa"/>
            <w:vAlign w:val="bottom"/>
          </w:tcPr>
          <w:p w14:paraId="4696055D"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0458AE42"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921DBEA"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2FE73DB"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F6887" w:rsidRPr="00387960" w14:paraId="4BE65FA4" w14:textId="77777777" w:rsidTr="00525628">
        <w:trPr>
          <w:trHeight w:val="144"/>
        </w:trPr>
        <w:tc>
          <w:tcPr>
            <w:tcW w:w="3870" w:type="dxa"/>
          </w:tcPr>
          <w:p w14:paraId="3F7D5601" w14:textId="5AA183A8"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46592B9F" w14:textId="0B758480"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859</w:t>
            </w:r>
          </w:p>
        </w:tc>
        <w:tc>
          <w:tcPr>
            <w:tcW w:w="1238" w:type="dxa"/>
          </w:tcPr>
          <w:p w14:paraId="65EB42A2" w14:textId="382DD5B4"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879</w:t>
            </w:r>
          </w:p>
        </w:tc>
        <w:tc>
          <w:tcPr>
            <w:tcW w:w="1237" w:type="dxa"/>
            <w:vAlign w:val="bottom"/>
          </w:tcPr>
          <w:p w14:paraId="0D6832D2" w14:textId="7C88D000"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859</w:t>
            </w:r>
          </w:p>
        </w:tc>
        <w:tc>
          <w:tcPr>
            <w:tcW w:w="1238" w:type="dxa"/>
          </w:tcPr>
          <w:p w14:paraId="71726054" w14:textId="3E78CB7B"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879</w:t>
            </w:r>
          </w:p>
        </w:tc>
      </w:tr>
      <w:tr w:rsidR="004F6887" w:rsidRPr="00387960" w14:paraId="1F807C9D" w14:textId="77777777" w:rsidTr="00525628">
        <w:trPr>
          <w:trHeight w:val="144"/>
        </w:trPr>
        <w:tc>
          <w:tcPr>
            <w:tcW w:w="3870" w:type="dxa"/>
          </w:tcPr>
          <w:p w14:paraId="16D4877D" w14:textId="72A90E96"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725E8A71" w14:textId="3668E4E3"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54</w:t>
            </w:r>
          </w:p>
        </w:tc>
        <w:tc>
          <w:tcPr>
            <w:tcW w:w="1238" w:type="dxa"/>
          </w:tcPr>
          <w:p w14:paraId="2FF20E8F" w14:textId="492C79A1"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54</w:t>
            </w:r>
          </w:p>
        </w:tc>
        <w:tc>
          <w:tcPr>
            <w:tcW w:w="1237" w:type="dxa"/>
            <w:vAlign w:val="bottom"/>
          </w:tcPr>
          <w:p w14:paraId="74254103" w14:textId="27A0855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54</w:t>
            </w:r>
          </w:p>
        </w:tc>
        <w:tc>
          <w:tcPr>
            <w:tcW w:w="1238" w:type="dxa"/>
          </w:tcPr>
          <w:p w14:paraId="543C11B7" w14:textId="041B043F"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54</w:t>
            </w:r>
          </w:p>
        </w:tc>
      </w:tr>
      <w:tr w:rsidR="004F6887" w:rsidRPr="00387960" w14:paraId="56D1338C" w14:textId="77777777" w:rsidTr="00525628">
        <w:trPr>
          <w:trHeight w:val="144"/>
        </w:trPr>
        <w:tc>
          <w:tcPr>
            <w:tcW w:w="3870" w:type="dxa"/>
          </w:tcPr>
          <w:p w14:paraId="5FEFEA6C"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spacing w:val="-4"/>
              </w:rPr>
              <w:t>Krungthai</w:t>
            </w:r>
            <w:r w:rsidRPr="00387960">
              <w:rPr>
                <w:rFonts w:cs="Arial"/>
              </w:rPr>
              <w:t xml:space="preserve"> Panich Insurance PCL.</w:t>
            </w:r>
          </w:p>
        </w:tc>
        <w:tc>
          <w:tcPr>
            <w:tcW w:w="1237" w:type="dxa"/>
            <w:vAlign w:val="bottom"/>
          </w:tcPr>
          <w:p w14:paraId="120114E4"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center"/>
          </w:tcPr>
          <w:p w14:paraId="4E8B38A2"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4E087578"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358F5589"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F6887" w:rsidRPr="00387960" w14:paraId="74226A6E" w14:textId="77777777" w:rsidTr="00525628">
        <w:trPr>
          <w:trHeight w:val="144"/>
        </w:trPr>
        <w:tc>
          <w:tcPr>
            <w:tcW w:w="3870" w:type="dxa"/>
          </w:tcPr>
          <w:p w14:paraId="32B36657" w14:textId="61220F12"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Fee and service income</w:t>
            </w:r>
          </w:p>
        </w:tc>
        <w:tc>
          <w:tcPr>
            <w:tcW w:w="1237" w:type="dxa"/>
            <w:vAlign w:val="bottom"/>
          </w:tcPr>
          <w:p w14:paraId="2769E156" w14:textId="4BBC7F4F"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10,912</w:t>
            </w:r>
          </w:p>
        </w:tc>
        <w:tc>
          <w:tcPr>
            <w:tcW w:w="1238" w:type="dxa"/>
          </w:tcPr>
          <w:p w14:paraId="23F66FE5" w14:textId="3F595178"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11,139</w:t>
            </w:r>
          </w:p>
        </w:tc>
        <w:tc>
          <w:tcPr>
            <w:tcW w:w="1237" w:type="dxa"/>
            <w:vAlign w:val="bottom"/>
          </w:tcPr>
          <w:p w14:paraId="402F5AE4" w14:textId="54281F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10,847</w:t>
            </w:r>
          </w:p>
        </w:tc>
        <w:tc>
          <w:tcPr>
            <w:tcW w:w="1238" w:type="dxa"/>
          </w:tcPr>
          <w:p w14:paraId="73BEA73B" w14:textId="27241F41"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10,733</w:t>
            </w:r>
          </w:p>
        </w:tc>
      </w:tr>
      <w:tr w:rsidR="004F6887" w:rsidRPr="00387960" w14:paraId="0EEA17F1" w14:textId="77777777" w:rsidTr="00525628">
        <w:trPr>
          <w:trHeight w:val="144"/>
        </w:trPr>
        <w:tc>
          <w:tcPr>
            <w:tcW w:w="3870" w:type="dxa"/>
          </w:tcPr>
          <w:p w14:paraId="675A02A8" w14:textId="3FDB9F30"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sidR="00CE654C">
              <w:rPr>
                <w:rFonts w:cs="Arial"/>
                <w:spacing w:val="-4"/>
              </w:rPr>
              <w:t>-</w:t>
            </w:r>
            <w:r w:rsidRPr="00387960">
              <w:rPr>
                <w:rFonts w:cs="Arial"/>
              </w:rPr>
              <w:t xml:space="preserve">AXA Life Insurance PCL. </w:t>
            </w:r>
          </w:p>
        </w:tc>
        <w:tc>
          <w:tcPr>
            <w:tcW w:w="1237" w:type="dxa"/>
          </w:tcPr>
          <w:p w14:paraId="0324DB40"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center"/>
          </w:tcPr>
          <w:p w14:paraId="37FBCF29"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247387B"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114E9656"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F6887" w:rsidRPr="00387960" w14:paraId="4FDF3EBF" w14:textId="77777777" w:rsidTr="00525628">
        <w:trPr>
          <w:trHeight w:val="144"/>
        </w:trPr>
        <w:tc>
          <w:tcPr>
            <w:tcW w:w="3870" w:type="dxa"/>
          </w:tcPr>
          <w:p w14:paraId="45A542F4" w14:textId="263883B9"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700672A3" w14:textId="196CD69D"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22,918</w:t>
            </w:r>
          </w:p>
        </w:tc>
        <w:tc>
          <w:tcPr>
            <w:tcW w:w="1238" w:type="dxa"/>
          </w:tcPr>
          <w:p w14:paraId="4268DBEA" w14:textId="5496F74D"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38,153</w:t>
            </w:r>
          </w:p>
        </w:tc>
        <w:tc>
          <w:tcPr>
            <w:tcW w:w="1237" w:type="dxa"/>
            <w:vAlign w:val="bottom"/>
          </w:tcPr>
          <w:p w14:paraId="4BC96DDC" w14:textId="224BEF4D"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22,918</w:t>
            </w:r>
          </w:p>
        </w:tc>
        <w:tc>
          <w:tcPr>
            <w:tcW w:w="1238" w:type="dxa"/>
          </w:tcPr>
          <w:p w14:paraId="09886033" w14:textId="3D73F701"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38,153</w:t>
            </w:r>
          </w:p>
        </w:tc>
      </w:tr>
      <w:tr w:rsidR="004F6887" w:rsidRPr="00387960" w14:paraId="5C7DB206" w14:textId="77777777" w:rsidTr="00525628">
        <w:trPr>
          <w:trHeight w:val="144"/>
        </w:trPr>
        <w:tc>
          <w:tcPr>
            <w:tcW w:w="3870" w:type="dxa"/>
          </w:tcPr>
          <w:p w14:paraId="42770465" w14:textId="7DF474FA"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vAlign w:val="bottom"/>
          </w:tcPr>
          <w:p w14:paraId="6AF07CD1" w14:textId="7F720180"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1,008</w:t>
            </w:r>
          </w:p>
        </w:tc>
        <w:tc>
          <w:tcPr>
            <w:tcW w:w="1238" w:type="dxa"/>
          </w:tcPr>
          <w:p w14:paraId="26F14DDF" w14:textId="04A57B03"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1,223</w:t>
            </w:r>
          </w:p>
        </w:tc>
        <w:tc>
          <w:tcPr>
            <w:tcW w:w="1237" w:type="dxa"/>
            <w:vAlign w:val="bottom"/>
          </w:tcPr>
          <w:p w14:paraId="124525E0" w14:textId="562812FF"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1,008</w:t>
            </w:r>
          </w:p>
        </w:tc>
        <w:tc>
          <w:tcPr>
            <w:tcW w:w="1238" w:type="dxa"/>
          </w:tcPr>
          <w:p w14:paraId="01CACF41" w14:textId="7AA89D91"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1,223</w:t>
            </w:r>
          </w:p>
        </w:tc>
      </w:tr>
      <w:tr w:rsidR="004F6887" w:rsidRPr="00387960" w14:paraId="3D53A194" w14:textId="77777777" w:rsidTr="00732AFC">
        <w:trPr>
          <w:trHeight w:val="144"/>
        </w:trPr>
        <w:tc>
          <w:tcPr>
            <w:tcW w:w="3870" w:type="dxa"/>
          </w:tcPr>
          <w:p w14:paraId="5D237FF9"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sidRPr="00387960">
              <w:rPr>
                <w:rFonts w:cs="Arial"/>
              </w:rPr>
              <w:t xml:space="preserve"> Mizuho Leasing Co., Ltd.</w:t>
            </w:r>
          </w:p>
        </w:tc>
        <w:tc>
          <w:tcPr>
            <w:tcW w:w="1237" w:type="dxa"/>
          </w:tcPr>
          <w:p w14:paraId="35F1649A"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08AD2611"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599FD8A"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FA08D25" w14:textId="77777777"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F6887" w:rsidRPr="00387960" w14:paraId="5C910412" w14:textId="77777777" w:rsidTr="00525628">
        <w:trPr>
          <w:trHeight w:val="144"/>
        </w:trPr>
        <w:tc>
          <w:tcPr>
            <w:tcW w:w="3870" w:type="dxa"/>
          </w:tcPr>
          <w:p w14:paraId="4C6A7C23" w14:textId="602170E2" w:rsidR="004F6887" w:rsidRPr="00387960" w:rsidRDefault="004F6887" w:rsidP="004F68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2C292E99" w14:textId="53B07BBE"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87960">
              <w:rPr>
                <w:rFonts w:cs="Arial"/>
              </w:rPr>
              <w:t>8,586</w:t>
            </w:r>
          </w:p>
        </w:tc>
        <w:tc>
          <w:tcPr>
            <w:tcW w:w="1238" w:type="dxa"/>
          </w:tcPr>
          <w:p w14:paraId="42ED5BEE" w14:textId="0B07E840"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7,466</w:t>
            </w:r>
          </w:p>
        </w:tc>
        <w:tc>
          <w:tcPr>
            <w:tcW w:w="1237" w:type="dxa"/>
            <w:vAlign w:val="bottom"/>
          </w:tcPr>
          <w:p w14:paraId="26EC83B7" w14:textId="5A6D990D"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8,167</w:t>
            </w:r>
          </w:p>
        </w:tc>
        <w:tc>
          <w:tcPr>
            <w:tcW w:w="1238" w:type="dxa"/>
          </w:tcPr>
          <w:p w14:paraId="5A85DD8B" w14:textId="568474B8" w:rsidR="004F6887" w:rsidRPr="00387960" w:rsidRDefault="004F6887" w:rsidP="004F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87960">
              <w:rPr>
                <w:rFonts w:cs="Arial"/>
              </w:rPr>
              <w:t>7,466</w:t>
            </w:r>
          </w:p>
        </w:tc>
      </w:tr>
    </w:tbl>
    <w:p w14:paraId="425619EE" w14:textId="77777777" w:rsidR="007965D1" w:rsidRPr="00387960" w:rsidRDefault="00887651" w:rsidP="00314B23">
      <w:pPr>
        <w:spacing w:before="160" w:line="380" w:lineRule="exact"/>
        <w:ind w:left="720"/>
        <w:rPr>
          <w:rFonts w:cs="Arial"/>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25.2 to the 2021 consolidated financial statements.</w:t>
      </w:r>
    </w:p>
    <w:p w14:paraId="7C2D8ECF" w14:textId="453CA488" w:rsidR="0076086A" w:rsidRPr="00387960" w:rsidRDefault="00C711CA"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b/>
          <w:bCs/>
          <w:sz w:val="22"/>
          <w:szCs w:val="22"/>
        </w:rPr>
      </w:pPr>
      <w:r w:rsidRPr="00387960">
        <w:rPr>
          <w:rFonts w:cs="Arial"/>
          <w:b/>
          <w:bCs/>
          <w:sz w:val="22"/>
          <w:szCs w:val="22"/>
        </w:rPr>
        <w:t>1</w:t>
      </w:r>
      <w:r w:rsidR="008F43E1" w:rsidRPr="00387960">
        <w:rPr>
          <w:rFonts w:cs="Arial"/>
          <w:b/>
          <w:bCs/>
          <w:sz w:val="22"/>
          <w:szCs w:val="22"/>
          <w:lang w:val="en-US"/>
        </w:rPr>
        <w:t>1</w:t>
      </w:r>
      <w:r w:rsidR="0076086A" w:rsidRPr="00387960">
        <w:rPr>
          <w:rFonts w:cs="Arial"/>
          <w:b/>
          <w:bCs/>
          <w:sz w:val="22"/>
          <w:szCs w:val="22"/>
        </w:rPr>
        <w:t>.</w:t>
      </w:r>
      <w:r w:rsidRPr="00387960">
        <w:rPr>
          <w:rFonts w:cs="Arial"/>
          <w:b/>
          <w:bCs/>
          <w:sz w:val="22"/>
          <w:szCs w:val="22"/>
        </w:rPr>
        <w:t>3</w:t>
      </w:r>
      <w:r w:rsidR="009049E7" w:rsidRPr="00387960">
        <w:rPr>
          <w:rFonts w:cs="Arial"/>
          <w:b/>
          <w:bCs/>
          <w:sz w:val="22"/>
          <w:szCs w:val="22"/>
        </w:rPr>
        <w:tab/>
      </w:r>
      <w:r w:rsidR="0076086A" w:rsidRPr="00387960">
        <w:rPr>
          <w:rFonts w:cs="Arial"/>
          <w:b/>
          <w:bCs/>
          <w:sz w:val="22"/>
          <w:szCs w:val="22"/>
        </w:rPr>
        <w:t>Management remuneration</w:t>
      </w:r>
    </w:p>
    <w:p w14:paraId="7ACC82BF" w14:textId="77777777" w:rsidR="0076086A" w:rsidRPr="00387960" w:rsidRDefault="00F52BF3" w:rsidP="0060316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and </w:t>
      </w:r>
      <w:r w:rsidR="0093741F" w:rsidRPr="00387960">
        <w:rPr>
          <w:rFonts w:cs="Arial"/>
          <w:sz w:val="22"/>
          <w:szCs w:val="22"/>
        </w:rPr>
        <w:t>nine-month periods ended 30 September 2022</w:t>
      </w:r>
      <w:r w:rsidR="0076086A" w:rsidRPr="00387960">
        <w:rPr>
          <w:rFonts w:cs="Arial"/>
          <w:sz w:val="22"/>
          <w:szCs w:val="22"/>
        </w:rPr>
        <w:t xml:space="preserve"> and </w:t>
      </w:r>
      <w:r w:rsidR="00C711CA" w:rsidRPr="00387960">
        <w:rPr>
          <w:rFonts w:cs="Arial"/>
          <w:sz w:val="22"/>
          <w:szCs w:val="22"/>
        </w:rPr>
        <w:t>202</w:t>
      </w:r>
      <w:r w:rsidRPr="00387960">
        <w:rPr>
          <w:rFonts w:cs="Arial"/>
          <w:sz w:val="22"/>
          <w:szCs w:val="22"/>
          <w:lang w:val="en-US"/>
        </w:rPr>
        <w:t>1</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1EF65D8E" w14:textId="77777777" w:rsidTr="005B39F1">
        <w:tc>
          <w:tcPr>
            <w:tcW w:w="3780" w:type="dxa"/>
          </w:tcPr>
          <w:p w14:paraId="12C0DACA"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5E2C3C">
        <w:tc>
          <w:tcPr>
            <w:tcW w:w="3780" w:type="dxa"/>
          </w:tcPr>
          <w:p w14:paraId="6C6FE0A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30 </w:t>
            </w:r>
            <w:r w:rsidR="00595DBB" w:rsidRPr="00387960">
              <w:rPr>
                <w:rFonts w:cs="Arial"/>
                <w:lang w:val="en-US"/>
              </w:rPr>
              <w:t>September</w:t>
            </w:r>
          </w:p>
        </w:tc>
      </w:tr>
      <w:tr w:rsidR="00A957E8" w:rsidRPr="00387960" w14:paraId="5750E8CF" w14:textId="77777777" w:rsidTr="005B39F1">
        <w:tc>
          <w:tcPr>
            <w:tcW w:w="3780" w:type="dxa"/>
          </w:tcPr>
          <w:p w14:paraId="0A983D5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0480E14"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36305D" w:rsidRPr="00387960" w14:paraId="4F3844E8" w14:textId="77777777" w:rsidTr="005B39F1">
        <w:tc>
          <w:tcPr>
            <w:tcW w:w="3780" w:type="dxa"/>
          </w:tcPr>
          <w:p w14:paraId="56003B58" w14:textId="77777777" w:rsidR="0036305D" w:rsidRPr="00387960" w:rsidRDefault="0036305D"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77777777" w:rsidR="0036305D" w:rsidRPr="00387960" w:rsidRDefault="0036305D"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c>
          <w:tcPr>
            <w:tcW w:w="1328" w:type="dxa"/>
          </w:tcPr>
          <w:p w14:paraId="07C5AE19" w14:textId="77777777" w:rsidR="0036305D" w:rsidRPr="00387960" w:rsidRDefault="0036305D"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2021 </w:t>
            </w:r>
          </w:p>
        </w:tc>
        <w:tc>
          <w:tcPr>
            <w:tcW w:w="1327" w:type="dxa"/>
          </w:tcPr>
          <w:p w14:paraId="45B4B5BF" w14:textId="77777777" w:rsidR="0036305D" w:rsidRPr="00387960" w:rsidRDefault="0036305D"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c>
          <w:tcPr>
            <w:tcW w:w="1328" w:type="dxa"/>
          </w:tcPr>
          <w:p w14:paraId="40AD30DC" w14:textId="77777777" w:rsidR="0036305D" w:rsidRPr="00387960" w:rsidRDefault="0036305D"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2021 </w:t>
            </w:r>
          </w:p>
        </w:tc>
      </w:tr>
      <w:tr w:rsidR="00013697" w:rsidRPr="00387960" w14:paraId="5D766AC6" w14:textId="77777777" w:rsidTr="00F76EEB">
        <w:tc>
          <w:tcPr>
            <w:tcW w:w="3780" w:type="dxa"/>
          </w:tcPr>
          <w:p w14:paraId="3CB86215"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vAlign w:val="bottom"/>
          </w:tcPr>
          <w:p w14:paraId="08978564" w14:textId="788F5D2D" w:rsidR="00013697" w:rsidRPr="00B630D7"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54,5</w:t>
            </w:r>
            <w:r w:rsidR="00B630D7">
              <w:rPr>
                <w:rFonts w:cs="Arial"/>
                <w:lang w:val="en-US"/>
              </w:rPr>
              <w:t>09</w:t>
            </w:r>
          </w:p>
        </w:tc>
        <w:tc>
          <w:tcPr>
            <w:tcW w:w="1328" w:type="dxa"/>
            <w:vAlign w:val="bottom"/>
          </w:tcPr>
          <w:p w14:paraId="37E504ED" w14:textId="1597E987"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63,005 </w:t>
            </w:r>
          </w:p>
        </w:tc>
        <w:tc>
          <w:tcPr>
            <w:tcW w:w="1327" w:type="dxa"/>
            <w:vAlign w:val="bottom"/>
          </w:tcPr>
          <w:p w14:paraId="67FAC965" w14:textId="7FE69A09"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50,608 </w:t>
            </w:r>
          </w:p>
        </w:tc>
        <w:tc>
          <w:tcPr>
            <w:tcW w:w="1328" w:type="dxa"/>
            <w:vAlign w:val="bottom"/>
          </w:tcPr>
          <w:p w14:paraId="1B0D049B" w14:textId="4CB03BBD"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50,007 </w:t>
            </w:r>
          </w:p>
        </w:tc>
      </w:tr>
      <w:tr w:rsidR="00013697" w:rsidRPr="00387960" w14:paraId="26FCF769" w14:textId="77777777" w:rsidTr="00F76EEB">
        <w:tc>
          <w:tcPr>
            <w:tcW w:w="3780" w:type="dxa"/>
          </w:tcPr>
          <w:p w14:paraId="22EB1E2D"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vAlign w:val="bottom"/>
          </w:tcPr>
          <w:p w14:paraId="30F15B92" w14:textId="1FF08DDD"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1,744 </w:t>
            </w:r>
          </w:p>
        </w:tc>
        <w:tc>
          <w:tcPr>
            <w:tcW w:w="1328" w:type="dxa"/>
            <w:vAlign w:val="bottom"/>
          </w:tcPr>
          <w:p w14:paraId="3652C4DC" w14:textId="6A7F26B5"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2,363 </w:t>
            </w:r>
          </w:p>
        </w:tc>
        <w:tc>
          <w:tcPr>
            <w:tcW w:w="1327" w:type="dxa"/>
            <w:vAlign w:val="bottom"/>
          </w:tcPr>
          <w:p w14:paraId="2056F714" w14:textId="2AFCDC46"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1,523 </w:t>
            </w:r>
          </w:p>
        </w:tc>
        <w:tc>
          <w:tcPr>
            <w:tcW w:w="1328" w:type="dxa"/>
            <w:vAlign w:val="bottom"/>
          </w:tcPr>
          <w:p w14:paraId="435174DC" w14:textId="2D3C5096"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1,9</w:t>
            </w:r>
            <w:r w:rsidR="00F64088" w:rsidRPr="00387960">
              <w:rPr>
                <w:rFonts w:cs="Arial"/>
                <w:lang w:val="en-US"/>
              </w:rPr>
              <w:t>80</w:t>
            </w:r>
            <w:r w:rsidRPr="00387960">
              <w:rPr>
                <w:rFonts w:cs="Arial"/>
              </w:rPr>
              <w:t xml:space="preserve"> </w:t>
            </w:r>
          </w:p>
        </w:tc>
      </w:tr>
      <w:tr w:rsidR="00013697" w:rsidRPr="00387960" w14:paraId="284CFBB0" w14:textId="77777777" w:rsidTr="00F76EEB">
        <w:tc>
          <w:tcPr>
            <w:tcW w:w="3780" w:type="dxa"/>
          </w:tcPr>
          <w:p w14:paraId="51AC48AA"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vAlign w:val="bottom"/>
          </w:tcPr>
          <w:p w14:paraId="596C9393" w14:textId="0ADD100F" w:rsidR="00013697" w:rsidRPr="00B630D7"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56,25</w:t>
            </w:r>
            <w:r w:rsidR="00B630D7">
              <w:rPr>
                <w:rFonts w:cs="Arial"/>
                <w:lang w:val="en-US"/>
              </w:rPr>
              <w:t>3</w:t>
            </w:r>
          </w:p>
        </w:tc>
        <w:tc>
          <w:tcPr>
            <w:tcW w:w="1328" w:type="dxa"/>
            <w:vAlign w:val="bottom"/>
          </w:tcPr>
          <w:p w14:paraId="356644DF" w14:textId="599A5988"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65,368 </w:t>
            </w:r>
          </w:p>
        </w:tc>
        <w:tc>
          <w:tcPr>
            <w:tcW w:w="1327" w:type="dxa"/>
            <w:vAlign w:val="bottom"/>
          </w:tcPr>
          <w:p w14:paraId="2F6CEA04" w14:textId="11699BA3"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52,131 </w:t>
            </w:r>
          </w:p>
        </w:tc>
        <w:tc>
          <w:tcPr>
            <w:tcW w:w="1328" w:type="dxa"/>
            <w:vAlign w:val="bottom"/>
          </w:tcPr>
          <w:p w14:paraId="005A6E7A" w14:textId="1B847EE7"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51,987</w:t>
            </w:r>
          </w:p>
        </w:tc>
      </w:tr>
      <w:tr w:rsidR="00013697" w:rsidRPr="00387960" w14:paraId="4D3A9685" w14:textId="77777777" w:rsidTr="005E2C3C">
        <w:tc>
          <w:tcPr>
            <w:tcW w:w="3780" w:type="dxa"/>
          </w:tcPr>
          <w:p w14:paraId="2C605FB7"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844AA01" w14:textId="77777777"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p>
        </w:tc>
      </w:tr>
      <w:tr w:rsidR="00013697" w:rsidRPr="00387960" w14:paraId="3E1D0067" w14:textId="77777777" w:rsidTr="005E2C3C">
        <w:tc>
          <w:tcPr>
            <w:tcW w:w="3780" w:type="dxa"/>
          </w:tcPr>
          <w:p w14:paraId="5BAD41F5"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20C84573" w14:textId="27136D84"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(Unit: Thousand Baht)</w:t>
            </w:r>
          </w:p>
        </w:tc>
      </w:tr>
      <w:tr w:rsidR="00013697" w:rsidRPr="00387960" w14:paraId="7D1CA559" w14:textId="77777777" w:rsidTr="005E2C3C">
        <w:tc>
          <w:tcPr>
            <w:tcW w:w="3780" w:type="dxa"/>
          </w:tcPr>
          <w:p w14:paraId="79A54F06"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5D590B0"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For the nine-month periods ended 30 September</w:t>
            </w:r>
          </w:p>
        </w:tc>
      </w:tr>
      <w:tr w:rsidR="00013697" w:rsidRPr="00387960" w14:paraId="683246BB" w14:textId="77777777" w:rsidTr="005E2C3C">
        <w:tc>
          <w:tcPr>
            <w:tcW w:w="3780" w:type="dxa"/>
          </w:tcPr>
          <w:p w14:paraId="4F00395F"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56A5DD08"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41D6ED9"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013697" w:rsidRPr="00387960" w14:paraId="611DC084" w14:textId="77777777" w:rsidTr="005E2C3C">
        <w:tc>
          <w:tcPr>
            <w:tcW w:w="3780" w:type="dxa"/>
          </w:tcPr>
          <w:p w14:paraId="6BD07435"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37071442"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c>
          <w:tcPr>
            <w:tcW w:w="1328" w:type="dxa"/>
          </w:tcPr>
          <w:p w14:paraId="25A0FD52"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2021 </w:t>
            </w:r>
          </w:p>
        </w:tc>
        <w:tc>
          <w:tcPr>
            <w:tcW w:w="1327" w:type="dxa"/>
          </w:tcPr>
          <w:p w14:paraId="2C23085C"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c>
          <w:tcPr>
            <w:tcW w:w="1328" w:type="dxa"/>
          </w:tcPr>
          <w:p w14:paraId="57047588" w14:textId="77777777"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2021 </w:t>
            </w:r>
          </w:p>
        </w:tc>
      </w:tr>
      <w:tr w:rsidR="00013697" w:rsidRPr="00387960" w14:paraId="39076334" w14:textId="77777777" w:rsidTr="00F76EEB">
        <w:tc>
          <w:tcPr>
            <w:tcW w:w="3780" w:type="dxa"/>
          </w:tcPr>
          <w:p w14:paraId="4D6F6730"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vAlign w:val="bottom"/>
          </w:tcPr>
          <w:p w14:paraId="45D6711B" w14:textId="30832541"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183,653 </w:t>
            </w:r>
          </w:p>
        </w:tc>
        <w:tc>
          <w:tcPr>
            <w:tcW w:w="1328" w:type="dxa"/>
            <w:vAlign w:val="bottom"/>
          </w:tcPr>
          <w:p w14:paraId="4EBDFC63" w14:textId="323900E3"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198,250</w:t>
            </w:r>
          </w:p>
        </w:tc>
        <w:tc>
          <w:tcPr>
            <w:tcW w:w="1327" w:type="dxa"/>
            <w:vAlign w:val="bottom"/>
          </w:tcPr>
          <w:p w14:paraId="69884B29" w14:textId="4FE3C8E0"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173,665 </w:t>
            </w:r>
          </w:p>
        </w:tc>
        <w:tc>
          <w:tcPr>
            <w:tcW w:w="1328" w:type="dxa"/>
            <w:vAlign w:val="bottom"/>
          </w:tcPr>
          <w:p w14:paraId="2CB864FF" w14:textId="709E0CFE" w:rsidR="00013697" w:rsidRPr="00387960" w:rsidRDefault="00013697" w:rsidP="000136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170,145 </w:t>
            </w:r>
          </w:p>
        </w:tc>
      </w:tr>
      <w:tr w:rsidR="00013697" w:rsidRPr="00387960" w14:paraId="7E30359B" w14:textId="77777777" w:rsidTr="00F76EEB">
        <w:tc>
          <w:tcPr>
            <w:tcW w:w="3780" w:type="dxa"/>
          </w:tcPr>
          <w:p w14:paraId="6B759030"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vAlign w:val="bottom"/>
          </w:tcPr>
          <w:p w14:paraId="18297A86" w14:textId="7A656162"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5,203 </w:t>
            </w:r>
          </w:p>
        </w:tc>
        <w:tc>
          <w:tcPr>
            <w:tcW w:w="1328" w:type="dxa"/>
            <w:vAlign w:val="bottom"/>
          </w:tcPr>
          <w:p w14:paraId="0A4E2E8A" w14:textId="1E55E936"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7,167 </w:t>
            </w:r>
          </w:p>
        </w:tc>
        <w:tc>
          <w:tcPr>
            <w:tcW w:w="1327" w:type="dxa"/>
            <w:vAlign w:val="bottom"/>
          </w:tcPr>
          <w:p w14:paraId="745C1F06" w14:textId="60E072CA"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4,658</w:t>
            </w:r>
          </w:p>
        </w:tc>
        <w:tc>
          <w:tcPr>
            <w:tcW w:w="1328" w:type="dxa"/>
            <w:vAlign w:val="bottom"/>
          </w:tcPr>
          <w:p w14:paraId="0D1F208B" w14:textId="1DA095BD" w:rsidR="00013697" w:rsidRPr="00387960" w:rsidRDefault="00013697" w:rsidP="0001369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5,932 </w:t>
            </w:r>
          </w:p>
        </w:tc>
      </w:tr>
      <w:tr w:rsidR="00013697" w:rsidRPr="00387960" w14:paraId="501EDBAC" w14:textId="77777777" w:rsidTr="00F76EEB">
        <w:tc>
          <w:tcPr>
            <w:tcW w:w="3780" w:type="dxa"/>
          </w:tcPr>
          <w:p w14:paraId="1A857598" w14:textId="77777777" w:rsidR="00013697" w:rsidRPr="00387960" w:rsidRDefault="00013697" w:rsidP="00013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vAlign w:val="bottom"/>
          </w:tcPr>
          <w:p w14:paraId="0CFD0C7B" w14:textId="349D2BC8"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cs/>
              </w:rPr>
            </w:pPr>
            <w:r w:rsidRPr="00387960">
              <w:rPr>
                <w:rFonts w:cs="Arial"/>
              </w:rPr>
              <w:t xml:space="preserve">188,856 </w:t>
            </w:r>
          </w:p>
        </w:tc>
        <w:tc>
          <w:tcPr>
            <w:tcW w:w="1328" w:type="dxa"/>
            <w:vAlign w:val="bottom"/>
          </w:tcPr>
          <w:p w14:paraId="62D4905D" w14:textId="0CA5735F"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205,417 </w:t>
            </w:r>
          </w:p>
        </w:tc>
        <w:tc>
          <w:tcPr>
            <w:tcW w:w="1327" w:type="dxa"/>
            <w:vAlign w:val="bottom"/>
          </w:tcPr>
          <w:p w14:paraId="0FB33D25" w14:textId="4247C393"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178,323 </w:t>
            </w:r>
          </w:p>
        </w:tc>
        <w:tc>
          <w:tcPr>
            <w:tcW w:w="1328" w:type="dxa"/>
            <w:vAlign w:val="bottom"/>
          </w:tcPr>
          <w:p w14:paraId="6A3D637E" w14:textId="5626C3DB" w:rsidR="00013697" w:rsidRPr="00387960" w:rsidRDefault="00013697" w:rsidP="0001369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176,077 </w:t>
            </w:r>
          </w:p>
        </w:tc>
      </w:tr>
    </w:tbl>
    <w:p w14:paraId="4ADE3BD6" w14:textId="77777777" w:rsidR="007965D1" w:rsidRPr="00387960" w:rsidRDefault="00C711CA" w:rsidP="00E5579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38" w:name="_Toc101339258"/>
      <w:bookmarkStart w:id="39" w:name="_Toc101339428"/>
      <w:bookmarkStart w:id="40" w:name="_Toc118985342"/>
      <w:r w:rsidRPr="00387960">
        <w:rPr>
          <w:rFonts w:cs="Arial"/>
          <w:sz w:val="22"/>
          <w:szCs w:val="22"/>
          <w:u w:val="none"/>
        </w:rPr>
        <w:t>1</w:t>
      </w:r>
      <w:r w:rsidR="008F43E1" w:rsidRPr="00387960">
        <w:rPr>
          <w:rFonts w:cs="Arial"/>
          <w:sz w:val="22"/>
          <w:szCs w:val="22"/>
          <w:u w:val="none"/>
        </w:rPr>
        <w:t>2</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8"/>
      <w:bookmarkEnd w:id="39"/>
      <w:bookmarkEnd w:id="40"/>
    </w:p>
    <w:p w14:paraId="4AAA5F3A" w14:textId="77777777" w:rsidR="009A2A4C" w:rsidRPr="00387960" w:rsidRDefault="001C1D93" w:rsidP="00E55798">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21464FA" w14:textId="77777777" w:rsidR="00B630D7" w:rsidRDefault="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cs/>
        </w:rPr>
      </w:pPr>
      <w:bookmarkStart w:id="41" w:name="_Toc101339259"/>
      <w:bookmarkStart w:id="42" w:name="_Toc101339429"/>
      <w:r>
        <w:rPr>
          <w:sz w:val="22"/>
          <w:szCs w:val="22"/>
          <w:cs/>
        </w:rPr>
        <w:br w:type="page"/>
      </w:r>
    </w:p>
    <w:p w14:paraId="101C2921" w14:textId="77777777" w:rsidR="00C1602C" w:rsidRDefault="00C1602C" w:rsidP="00B630D7">
      <w:pPr>
        <w:pStyle w:val="Heading1"/>
        <w:shd w:val="clear" w:color="auto" w:fill="auto"/>
        <w:overflowPunct w:val="0"/>
        <w:autoSpaceDE w:val="0"/>
        <w:autoSpaceDN w:val="0"/>
        <w:adjustRightInd w:val="0"/>
        <w:spacing w:before="120" w:line="380" w:lineRule="exact"/>
        <w:ind w:left="547" w:right="-43" w:hanging="547"/>
        <w:jc w:val="thaiDistribute"/>
        <w:textAlignment w:val="baseline"/>
        <w:rPr>
          <w:rFonts w:cs="Angsana New"/>
          <w:sz w:val="22"/>
          <w:szCs w:val="22"/>
          <w:u w:val="none"/>
          <w:cs/>
        </w:rPr>
        <w:sectPr w:rsidR="00C1602C" w:rsidSect="00FD6FA4">
          <w:headerReference w:type="default" r:id="rId17"/>
          <w:footerReference w:type="default" r:id="rId18"/>
          <w:pgSz w:w="11909" w:h="16834" w:code="9"/>
          <w:pgMar w:top="1296" w:right="1080" w:bottom="1350" w:left="1296" w:header="864" w:footer="432" w:gutter="0"/>
          <w:pgNumType w:start="1"/>
          <w:cols w:space="720"/>
        </w:sectPr>
      </w:pPr>
    </w:p>
    <w:p w14:paraId="05140FC9" w14:textId="396FC66D" w:rsidR="009A2A4C" w:rsidRPr="00387960" w:rsidRDefault="009A2A4C" w:rsidP="00B630D7">
      <w:pPr>
        <w:pStyle w:val="Heading1"/>
        <w:shd w:val="clear" w:color="auto" w:fill="auto"/>
        <w:overflowPunct w:val="0"/>
        <w:autoSpaceDE w:val="0"/>
        <w:autoSpaceDN w:val="0"/>
        <w:adjustRightInd w:val="0"/>
        <w:spacing w:before="120" w:line="380" w:lineRule="exact"/>
        <w:ind w:left="547" w:right="-43" w:hanging="547"/>
        <w:jc w:val="thaiDistribute"/>
        <w:textAlignment w:val="baseline"/>
        <w:rPr>
          <w:rFonts w:cs="Arial"/>
          <w:sz w:val="22"/>
          <w:szCs w:val="22"/>
          <w:u w:val="none"/>
          <w:cs/>
        </w:rPr>
      </w:pPr>
      <w:bookmarkStart w:id="43" w:name="_Toc118985343"/>
      <w:r w:rsidRPr="00387960">
        <w:rPr>
          <w:rFonts w:cs="Arial"/>
          <w:sz w:val="22"/>
          <w:szCs w:val="22"/>
          <w:u w:val="none"/>
          <w:cs/>
        </w:rPr>
        <w:t>1</w:t>
      </w:r>
      <w:r w:rsidR="008F43E1" w:rsidRPr="00387960">
        <w:rPr>
          <w:rFonts w:cs="Arial"/>
          <w:sz w:val="22"/>
          <w:szCs w:val="22"/>
          <w:u w:val="none"/>
        </w:rPr>
        <w:t>3</w:t>
      </w:r>
      <w:r w:rsidRPr="00387960">
        <w:rPr>
          <w:rFonts w:cs="Arial"/>
          <w:sz w:val="22"/>
          <w:szCs w:val="22"/>
          <w:u w:val="none"/>
          <w:cs/>
        </w:rPr>
        <w:t>.</w:t>
      </w:r>
      <w:r w:rsidRPr="00387960">
        <w:rPr>
          <w:rFonts w:cs="Arial"/>
          <w:sz w:val="22"/>
          <w:szCs w:val="22"/>
          <w:u w:val="none"/>
          <w:cs/>
        </w:rPr>
        <w:tab/>
      </w:r>
      <w:r w:rsidR="001C1D93" w:rsidRPr="00387960">
        <w:rPr>
          <w:rFonts w:cs="Arial"/>
          <w:sz w:val="22"/>
          <w:szCs w:val="22"/>
          <w:u w:val="none"/>
        </w:rPr>
        <w:t>Fair value of financial instruments</w:t>
      </w:r>
      <w:bookmarkEnd w:id="41"/>
      <w:bookmarkEnd w:id="42"/>
      <w:bookmarkEnd w:id="43"/>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06A730E4" w14:textId="77777777" w:rsidTr="00B630D7">
        <w:trPr>
          <w:tblHeader/>
        </w:trPr>
        <w:tc>
          <w:tcPr>
            <w:tcW w:w="3690" w:type="dxa"/>
          </w:tcPr>
          <w:p w14:paraId="6DAE5215" w14:textId="77777777" w:rsidR="009A2A4C" w:rsidRPr="00387960" w:rsidRDefault="009A2A4C" w:rsidP="00B630D7">
            <w:pPr>
              <w:tabs>
                <w:tab w:val="left" w:pos="360"/>
                <w:tab w:val="left" w:pos="1440"/>
              </w:tabs>
              <w:spacing w:line="300" w:lineRule="exact"/>
              <w:ind w:right="-43"/>
              <w:contextualSpacing/>
              <w:jc w:val="thaiDistribute"/>
              <w:rPr>
                <w:rFonts w:cs="Arial"/>
              </w:rPr>
            </w:pPr>
            <w:bookmarkStart w:id="44" w:name="_Hlk68207441"/>
          </w:p>
        </w:tc>
        <w:tc>
          <w:tcPr>
            <w:tcW w:w="2688" w:type="dxa"/>
            <w:gridSpan w:val="2"/>
          </w:tcPr>
          <w:p w14:paraId="538FD515" w14:textId="77777777" w:rsidR="009A2A4C" w:rsidRPr="00387960" w:rsidRDefault="009A2A4C" w:rsidP="00B630D7">
            <w:pPr>
              <w:tabs>
                <w:tab w:val="left" w:pos="360"/>
                <w:tab w:val="left" w:pos="1440"/>
              </w:tabs>
              <w:spacing w:line="300" w:lineRule="exact"/>
              <w:ind w:right="-43"/>
              <w:contextualSpacing/>
              <w:jc w:val="center"/>
              <w:rPr>
                <w:rFonts w:cs="Arial"/>
              </w:rPr>
            </w:pPr>
          </w:p>
        </w:tc>
        <w:tc>
          <w:tcPr>
            <w:tcW w:w="2688" w:type="dxa"/>
            <w:gridSpan w:val="2"/>
          </w:tcPr>
          <w:p w14:paraId="4FEE5E5F" w14:textId="2488E7BC" w:rsidR="009A2A4C" w:rsidRPr="00387960" w:rsidRDefault="00C6066A" w:rsidP="00B630D7">
            <w:pPr>
              <w:tabs>
                <w:tab w:val="left" w:pos="360"/>
                <w:tab w:val="left" w:pos="1440"/>
              </w:tabs>
              <w:spacing w:line="30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1C29CA56" w14:textId="77777777" w:rsidTr="00B630D7">
        <w:trPr>
          <w:tblHeader/>
        </w:trPr>
        <w:tc>
          <w:tcPr>
            <w:tcW w:w="3690" w:type="dxa"/>
          </w:tcPr>
          <w:p w14:paraId="570B4E27"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5376" w:type="dxa"/>
            <w:gridSpan w:val="4"/>
          </w:tcPr>
          <w:p w14:paraId="67C21844"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Consolidated financial statements</w:t>
            </w:r>
          </w:p>
        </w:tc>
      </w:tr>
      <w:tr w:rsidR="009A2A4C" w:rsidRPr="00387960" w14:paraId="3BE98D8E" w14:textId="77777777" w:rsidTr="00B630D7">
        <w:trPr>
          <w:tblHeader/>
        </w:trPr>
        <w:tc>
          <w:tcPr>
            <w:tcW w:w="3690" w:type="dxa"/>
          </w:tcPr>
          <w:p w14:paraId="0A4412B9"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708EEFA3" w14:textId="77777777" w:rsidR="009A2A4C" w:rsidRPr="00387960" w:rsidRDefault="0093741F"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30 September 2022</w:t>
            </w:r>
          </w:p>
        </w:tc>
        <w:tc>
          <w:tcPr>
            <w:tcW w:w="2688" w:type="dxa"/>
            <w:gridSpan w:val="2"/>
          </w:tcPr>
          <w:p w14:paraId="368C3567" w14:textId="77777777" w:rsidR="009A2A4C" w:rsidRPr="00387960" w:rsidRDefault="009A2A4C"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Pr="00387960">
              <w:rPr>
                <w:rFonts w:cs="Arial"/>
              </w:rPr>
              <w:t>2</w:t>
            </w:r>
            <w:r w:rsidR="00C6066A" w:rsidRPr="00387960">
              <w:rPr>
                <w:rFonts w:cs="Arial"/>
              </w:rPr>
              <w:t>021</w:t>
            </w:r>
          </w:p>
        </w:tc>
      </w:tr>
      <w:tr w:rsidR="00C6066A" w:rsidRPr="00387960" w14:paraId="59D22F7C" w14:textId="77777777" w:rsidTr="00B630D7">
        <w:trPr>
          <w:trHeight w:val="126"/>
          <w:tblHeader/>
        </w:trPr>
        <w:tc>
          <w:tcPr>
            <w:tcW w:w="3690" w:type="dxa"/>
          </w:tcPr>
          <w:p w14:paraId="09E851F6" w14:textId="77777777" w:rsidR="00C6066A" w:rsidRPr="00387960" w:rsidRDefault="00C6066A" w:rsidP="00B630D7">
            <w:pPr>
              <w:tabs>
                <w:tab w:val="left" w:pos="360"/>
                <w:tab w:val="left" w:pos="1440"/>
              </w:tabs>
              <w:spacing w:line="300" w:lineRule="exact"/>
              <w:ind w:right="-43"/>
              <w:contextualSpacing/>
              <w:jc w:val="thaiDistribute"/>
              <w:rPr>
                <w:rFonts w:cs="Arial"/>
              </w:rPr>
            </w:pPr>
          </w:p>
        </w:tc>
        <w:tc>
          <w:tcPr>
            <w:tcW w:w="1344" w:type="dxa"/>
            <w:vAlign w:val="bottom"/>
          </w:tcPr>
          <w:p w14:paraId="309D07E2"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134447D0"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3D83C0D1"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0288EBFE"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r>
      <w:bookmarkEnd w:id="44"/>
      <w:tr w:rsidR="00C6066A" w:rsidRPr="00387960" w14:paraId="7096EDF0" w14:textId="77777777" w:rsidTr="00B630D7">
        <w:tc>
          <w:tcPr>
            <w:tcW w:w="3690" w:type="dxa"/>
          </w:tcPr>
          <w:p w14:paraId="6F749B70" w14:textId="77777777" w:rsidR="00C6066A" w:rsidRPr="00387960" w:rsidRDefault="00C6066A" w:rsidP="00B630D7">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677BFE0A"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1ACDA445"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E23AE5A"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c>
          <w:tcPr>
            <w:tcW w:w="1344" w:type="dxa"/>
          </w:tcPr>
          <w:p w14:paraId="19E490E2"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r>
      <w:tr w:rsidR="00013697" w:rsidRPr="00387960" w14:paraId="3EBC008E" w14:textId="77777777" w:rsidTr="00B630D7">
        <w:tc>
          <w:tcPr>
            <w:tcW w:w="3690" w:type="dxa"/>
          </w:tcPr>
          <w:p w14:paraId="69330719" w14:textId="77777777" w:rsidR="00013697" w:rsidRPr="00387960" w:rsidRDefault="00013697" w:rsidP="00B630D7">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65A42E1C" w14:textId="579B1EE3"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r w:rsidRPr="00387960">
              <w:rPr>
                <w:rFonts w:cs="Arial"/>
              </w:rPr>
              <w:t>1,997</w:t>
            </w:r>
          </w:p>
        </w:tc>
        <w:tc>
          <w:tcPr>
            <w:tcW w:w="1344" w:type="dxa"/>
            <w:vAlign w:val="bottom"/>
          </w:tcPr>
          <w:p w14:paraId="6689D4D1" w14:textId="74FCD349"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87960">
              <w:rPr>
                <w:rFonts w:cs="Arial"/>
              </w:rPr>
              <w:t>1,986</w:t>
            </w:r>
          </w:p>
        </w:tc>
        <w:tc>
          <w:tcPr>
            <w:tcW w:w="1344" w:type="dxa"/>
          </w:tcPr>
          <w:p w14:paraId="50B63E4D" w14:textId="2827D548"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rPr>
            </w:pPr>
            <w:r w:rsidRPr="00387960">
              <w:t>4,995</w:t>
            </w:r>
          </w:p>
        </w:tc>
        <w:tc>
          <w:tcPr>
            <w:tcW w:w="1344" w:type="dxa"/>
          </w:tcPr>
          <w:p w14:paraId="7A80EAC8" w14:textId="4BBCA7C3"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87960">
              <w:t>5,114</w:t>
            </w:r>
          </w:p>
        </w:tc>
      </w:tr>
      <w:tr w:rsidR="00013697" w:rsidRPr="00387960" w14:paraId="7EDC965F" w14:textId="77777777" w:rsidTr="00B630D7">
        <w:trPr>
          <w:tblHeader/>
        </w:trPr>
        <w:tc>
          <w:tcPr>
            <w:tcW w:w="3690" w:type="dxa"/>
          </w:tcPr>
          <w:p w14:paraId="4D6E11D7" w14:textId="77777777" w:rsidR="00013697" w:rsidRPr="00387960" w:rsidRDefault="00013697" w:rsidP="00B630D7">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12AF3F2C"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vAlign w:val="bottom"/>
          </w:tcPr>
          <w:p w14:paraId="68173B32"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5E46E08D"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602176EF"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r>
      <w:tr w:rsidR="00013697" w:rsidRPr="00387960" w14:paraId="3C7B04C3" w14:textId="77777777" w:rsidTr="00B630D7">
        <w:trPr>
          <w:tblHeader/>
        </w:trPr>
        <w:tc>
          <w:tcPr>
            <w:tcW w:w="3690" w:type="dxa"/>
          </w:tcPr>
          <w:p w14:paraId="6F81BBC3" w14:textId="77777777" w:rsidR="00013697" w:rsidRPr="00387960" w:rsidRDefault="00013697" w:rsidP="00B630D7">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5F0D0E6A" w14:textId="22429C25"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87960">
              <w:rPr>
                <w:rFonts w:cs="Arial"/>
              </w:rPr>
              <w:t>45,247,819</w:t>
            </w:r>
          </w:p>
        </w:tc>
        <w:tc>
          <w:tcPr>
            <w:tcW w:w="1344" w:type="dxa"/>
            <w:vAlign w:val="bottom"/>
          </w:tcPr>
          <w:p w14:paraId="12EEEBFA" w14:textId="706CFE65"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87960">
              <w:rPr>
                <w:rFonts w:cs="Arial"/>
              </w:rPr>
              <w:t>44,587,575</w:t>
            </w:r>
          </w:p>
        </w:tc>
        <w:tc>
          <w:tcPr>
            <w:tcW w:w="1344" w:type="dxa"/>
          </w:tcPr>
          <w:p w14:paraId="72DF85C6" w14:textId="0FFE4874"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87960">
              <w:t>43,773,049</w:t>
            </w:r>
          </w:p>
        </w:tc>
        <w:tc>
          <w:tcPr>
            <w:tcW w:w="1344" w:type="dxa"/>
          </w:tcPr>
          <w:p w14:paraId="041BE05D" w14:textId="70BC0883"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87960">
              <w:t>44,874,570</w:t>
            </w:r>
          </w:p>
        </w:tc>
      </w:tr>
    </w:tbl>
    <w:p w14:paraId="5672706D" w14:textId="77777777" w:rsidR="005B39F1" w:rsidRPr="00387960" w:rsidRDefault="005B39F1" w:rsidP="00B630D7">
      <w:pPr>
        <w:spacing w:line="3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142A682A" w14:textId="77777777" w:rsidTr="00B630D7">
        <w:trPr>
          <w:tblHeader/>
        </w:trPr>
        <w:tc>
          <w:tcPr>
            <w:tcW w:w="3690" w:type="dxa"/>
          </w:tcPr>
          <w:p w14:paraId="7F4FD94A"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354FE7F7" w14:textId="77777777" w:rsidR="009A2A4C" w:rsidRPr="00387960" w:rsidRDefault="009A2A4C" w:rsidP="00B630D7">
            <w:pPr>
              <w:tabs>
                <w:tab w:val="left" w:pos="360"/>
                <w:tab w:val="left" w:pos="1440"/>
              </w:tabs>
              <w:spacing w:line="300" w:lineRule="exact"/>
              <w:ind w:right="-43"/>
              <w:contextualSpacing/>
              <w:jc w:val="center"/>
              <w:rPr>
                <w:rFonts w:cs="Arial"/>
              </w:rPr>
            </w:pPr>
          </w:p>
        </w:tc>
        <w:tc>
          <w:tcPr>
            <w:tcW w:w="2688" w:type="dxa"/>
            <w:gridSpan w:val="2"/>
          </w:tcPr>
          <w:p w14:paraId="5582C0C7" w14:textId="03B95488" w:rsidR="009A2A4C" w:rsidRPr="00387960" w:rsidRDefault="00C6066A" w:rsidP="00B630D7">
            <w:pPr>
              <w:tabs>
                <w:tab w:val="left" w:pos="360"/>
                <w:tab w:val="left" w:pos="1440"/>
              </w:tabs>
              <w:spacing w:line="30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68B54D84" w14:textId="77777777" w:rsidTr="00B630D7">
        <w:trPr>
          <w:tblHeader/>
        </w:trPr>
        <w:tc>
          <w:tcPr>
            <w:tcW w:w="3690" w:type="dxa"/>
          </w:tcPr>
          <w:p w14:paraId="39EACCE1"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5376" w:type="dxa"/>
            <w:gridSpan w:val="4"/>
          </w:tcPr>
          <w:p w14:paraId="7FC2A15C"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Separate financial statements</w:t>
            </w:r>
          </w:p>
        </w:tc>
      </w:tr>
      <w:tr w:rsidR="009A2A4C" w:rsidRPr="00387960" w14:paraId="14D70D7A" w14:textId="77777777" w:rsidTr="00B630D7">
        <w:trPr>
          <w:tblHeader/>
        </w:trPr>
        <w:tc>
          <w:tcPr>
            <w:tcW w:w="3690" w:type="dxa"/>
          </w:tcPr>
          <w:p w14:paraId="0E6BADFA"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53FE0E4F" w14:textId="77777777" w:rsidR="009A2A4C" w:rsidRPr="00387960" w:rsidRDefault="0093741F"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30 September 2022</w:t>
            </w:r>
          </w:p>
        </w:tc>
        <w:tc>
          <w:tcPr>
            <w:tcW w:w="2688" w:type="dxa"/>
            <w:gridSpan w:val="2"/>
          </w:tcPr>
          <w:p w14:paraId="5477D945"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31 December</w:t>
            </w:r>
            <w:r w:rsidRPr="00387960">
              <w:rPr>
                <w:rFonts w:cs="Arial"/>
                <w:cs/>
              </w:rPr>
              <w:t xml:space="preserve"> </w:t>
            </w:r>
            <w:r w:rsidRPr="00387960">
              <w:rPr>
                <w:rFonts w:cs="Arial"/>
              </w:rPr>
              <w:t>2021</w:t>
            </w:r>
          </w:p>
        </w:tc>
      </w:tr>
      <w:tr w:rsidR="00C6066A" w:rsidRPr="00387960" w14:paraId="6A56EB80" w14:textId="77777777" w:rsidTr="00B630D7">
        <w:trPr>
          <w:trHeight w:val="60"/>
          <w:tblHeader/>
        </w:trPr>
        <w:tc>
          <w:tcPr>
            <w:tcW w:w="3690" w:type="dxa"/>
          </w:tcPr>
          <w:p w14:paraId="192CB9E5" w14:textId="77777777" w:rsidR="00C6066A" w:rsidRPr="00387960" w:rsidRDefault="00C6066A" w:rsidP="00B630D7">
            <w:pPr>
              <w:tabs>
                <w:tab w:val="left" w:pos="360"/>
                <w:tab w:val="left" w:pos="1440"/>
              </w:tabs>
              <w:spacing w:line="300" w:lineRule="exact"/>
              <w:ind w:right="-43"/>
              <w:contextualSpacing/>
              <w:jc w:val="thaiDistribute"/>
              <w:rPr>
                <w:rFonts w:cs="Arial"/>
              </w:rPr>
            </w:pPr>
          </w:p>
        </w:tc>
        <w:tc>
          <w:tcPr>
            <w:tcW w:w="1344" w:type="dxa"/>
            <w:vAlign w:val="bottom"/>
          </w:tcPr>
          <w:p w14:paraId="63E43EFC"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46513D9C"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35B57160"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0CCB3257"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r>
      <w:tr w:rsidR="00C6066A" w:rsidRPr="00387960" w14:paraId="51C20969" w14:textId="77777777" w:rsidTr="00B630D7">
        <w:tc>
          <w:tcPr>
            <w:tcW w:w="3690" w:type="dxa"/>
          </w:tcPr>
          <w:p w14:paraId="23957AAC" w14:textId="77777777" w:rsidR="00C6066A" w:rsidRPr="00387960" w:rsidRDefault="00C6066A" w:rsidP="00B630D7">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388FE4E9"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034DA2FA"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4720C9D"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365ABAEE"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r>
      <w:tr w:rsidR="00013697" w:rsidRPr="00387960" w14:paraId="19F5AB33" w14:textId="77777777" w:rsidTr="00B630D7">
        <w:tc>
          <w:tcPr>
            <w:tcW w:w="3690" w:type="dxa"/>
          </w:tcPr>
          <w:p w14:paraId="1BEFEFE4" w14:textId="77777777" w:rsidR="00013697" w:rsidRPr="00387960" w:rsidRDefault="00013697" w:rsidP="00B630D7">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5ED2C323" w14:textId="234B5A3F"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r w:rsidRPr="00387960">
              <w:rPr>
                <w:rFonts w:cs="Arial"/>
              </w:rPr>
              <w:t>1,987</w:t>
            </w:r>
          </w:p>
        </w:tc>
        <w:tc>
          <w:tcPr>
            <w:tcW w:w="1344" w:type="dxa"/>
            <w:vAlign w:val="bottom"/>
          </w:tcPr>
          <w:p w14:paraId="5694F03A" w14:textId="1CD1D790"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rPr>
                <w:rFonts w:cs="Arial"/>
              </w:rPr>
              <w:t>1,974</w:t>
            </w:r>
          </w:p>
        </w:tc>
        <w:tc>
          <w:tcPr>
            <w:tcW w:w="1344" w:type="dxa"/>
          </w:tcPr>
          <w:p w14:paraId="2AD0CB18" w14:textId="4E3BF0CE"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t>4,985</w:t>
            </w:r>
          </w:p>
        </w:tc>
        <w:tc>
          <w:tcPr>
            <w:tcW w:w="1344" w:type="dxa"/>
          </w:tcPr>
          <w:p w14:paraId="270C3262" w14:textId="33789374"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t>5,101</w:t>
            </w:r>
          </w:p>
        </w:tc>
      </w:tr>
      <w:tr w:rsidR="00013697" w:rsidRPr="00387960" w14:paraId="217D1690" w14:textId="77777777" w:rsidTr="00B630D7">
        <w:trPr>
          <w:tblHeader/>
        </w:trPr>
        <w:tc>
          <w:tcPr>
            <w:tcW w:w="3690" w:type="dxa"/>
          </w:tcPr>
          <w:p w14:paraId="00B595F4" w14:textId="77777777" w:rsidR="00013697" w:rsidRPr="00387960" w:rsidRDefault="00013697" w:rsidP="00B630D7">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51465D9F"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vAlign w:val="bottom"/>
          </w:tcPr>
          <w:p w14:paraId="13828E82"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tcPr>
          <w:p w14:paraId="12A1C5D4"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tcPr>
          <w:p w14:paraId="632F1D1F" w14:textId="77777777"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r>
      <w:tr w:rsidR="00013697" w:rsidRPr="00387960" w14:paraId="3FC4D098" w14:textId="77777777" w:rsidTr="00B630D7">
        <w:trPr>
          <w:tblHeader/>
        </w:trPr>
        <w:tc>
          <w:tcPr>
            <w:tcW w:w="3690" w:type="dxa"/>
          </w:tcPr>
          <w:p w14:paraId="56D76628" w14:textId="77777777" w:rsidR="00013697" w:rsidRPr="00387960" w:rsidRDefault="00013697" w:rsidP="00B630D7">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2076F030" w14:textId="39477D63"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rPr>
                <w:rFonts w:cs="Arial"/>
              </w:rPr>
              <w:t>45,247,819</w:t>
            </w:r>
          </w:p>
        </w:tc>
        <w:tc>
          <w:tcPr>
            <w:tcW w:w="1344" w:type="dxa"/>
            <w:vAlign w:val="bottom"/>
          </w:tcPr>
          <w:p w14:paraId="0DE92B3F" w14:textId="06A22326"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rPr>
                <w:rFonts w:cs="Arial"/>
              </w:rPr>
              <w:t>44,587,575</w:t>
            </w:r>
          </w:p>
        </w:tc>
        <w:tc>
          <w:tcPr>
            <w:tcW w:w="1344" w:type="dxa"/>
          </w:tcPr>
          <w:p w14:paraId="452CC024" w14:textId="0B9B5A73"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t>43,773,049</w:t>
            </w:r>
          </w:p>
        </w:tc>
        <w:tc>
          <w:tcPr>
            <w:tcW w:w="1344" w:type="dxa"/>
          </w:tcPr>
          <w:p w14:paraId="60D3FE04" w14:textId="588BE6ED" w:rsidR="00013697" w:rsidRPr="00387960" w:rsidRDefault="0001369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87960">
              <w:t>44,874,570</w:t>
            </w:r>
          </w:p>
        </w:tc>
      </w:tr>
    </w:tbl>
    <w:p w14:paraId="7C833BB2" w14:textId="77777777" w:rsidR="009A2A4C"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86"/>
        <w:jc w:val="thaiDistribute"/>
        <w:rPr>
          <w:rFonts w:cs="Arial"/>
          <w:sz w:val="22"/>
          <w:szCs w:val="22"/>
        </w:rPr>
      </w:pPr>
      <w:r w:rsidRPr="00387960">
        <w:rPr>
          <w:rFonts w:cs="Arial"/>
          <w:sz w:val="22"/>
          <w:szCs w:val="22"/>
        </w:rPr>
        <w:t>Moreover,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51960BC2" w14:textId="38A39EEF" w:rsidR="009A2A4C" w:rsidRPr="00387960" w:rsidRDefault="009A2A4C"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Arial"/>
          <w:sz w:val="22"/>
          <w:szCs w:val="22"/>
          <w:u w:val="none"/>
        </w:rPr>
      </w:pPr>
      <w:bookmarkStart w:id="45" w:name="_Toc101339260"/>
      <w:bookmarkStart w:id="46" w:name="_Toc101339430"/>
      <w:bookmarkStart w:id="47" w:name="_Toc118985344"/>
      <w:r w:rsidRPr="00387960">
        <w:rPr>
          <w:rFonts w:cs="Arial"/>
          <w:sz w:val="22"/>
          <w:szCs w:val="22"/>
          <w:u w:val="none"/>
          <w:cs/>
        </w:rPr>
        <w:t>1</w:t>
      </w:r>
      <w:r w:rsidR="008F43E1" w:rsidRPr="00387960">
        <w:rPr>
          <w:rFonts w:cs="Arial"/>
          <w:sz w:val="22"/>
          <w:szCs w:val="22"/>
          <w:u w:val="none"/>
        </w:rPr>
        <w:t>4</w:t>
      </w:r>
      <w:r w:rsidRPr="00387960">
        <w:rPr>
          <w:rFonts w:cs="Arial"/>
          <w:sz w:val="22"/>
          <w:szCs w:val="22"/>
          <w:u w:val="none"/>
          <w:cs/>
        </w:rPr>
        <w:t>.</w:t>
      </w:r>
      <w:r w:rsidR="009049E7" w:rsidRPr="00387960">
        <w:rPr>
          <w:rFonts w:cs="Arial"/>
          <w:sz w:val="22"/>
          <w:szCs w:val="22"/>
          <w:u w:val="none"/>
        </w:rPr>
        <w:tab/>
      </w:r>
      <w:r w:rsidRPr="00387960">
        <w:rPr>
          <w:rFonts w:cs="Arial"/>
          <w:sz w:val="22"/>
          <w:szCs w:val="22"/>
          <w:u w:val="none"/>
        </w:rPr>
        <w:t xml:space="preserve">Coronavirus Disease </w:t>
      </w:r>
      <w:r w:rsidRPr="00387960">
        <w:rPr>
          <w:rFonts w:cs="Arial"/>
          <w:sz w:val="22"/>
          <w:szCs w:val="22"/>
          <w:u w:val="none"/>
          <w:cs/>
        </w:rPr>
        <w:t xml:space="preserve">2019 </w:t>
      </w:r>
      <w:r w:rsidRPr="00387960">
        <w:rPr>
          <w:rFonts w:cs="Arial"/>
          <w:sz w:val="22"/>
          <w:szCs w:val="22"/>
          <w:u w:val="none"/>
        </w:rPr>
        <w:t>Pandemic (COVID-</w:t>
      </w:r>
      <w:r w:rsidRPr="00387960">
        <w:rPr>
          <w:rFonts w:cs="Arial"/>
          <w:sz w:val="22"/>
          <w:szCs w:val="22"/>
          <w:u w:val="none"/>
          <w:cs/>
        </w:rPr>
        <w:t>19)</w:t>
      </w:r>
      <w:bookmarkEnd w:id="45"/>
      <w:bookmarkEnd w:id="46"/>
      <w:bookmarkEnd w:id="47"/>
    </w:p>
    <w:p w14:paraId="044DE121" w14:textId="40B7799E" w:rsidR="001E43B1"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360" w:lineRule="exact"/>
        <w:ind w:left="547" w:right="72"/>
        <w:jc w:val="thaiDistribute"/>
        <w:rPr>
          <w:rFonts w:cs="Arial"/>
          <w:sz w:val="22"/>
          <w:szCs w:val="22"/>
        </w:rPr>
      </w:pPr>
      <w:bookmarkStart w:id="48" w:name="_Hlk101343676"/>
      <w:r w:rsidRPr="00387960">
        <w:rPr>
          <w:rFonts w:cs="Arial"/>
          <w:sz w:val="22"/>
          <w:szCs w:val="22"/>
        </w:rPr>
        <w:t xml:space="preserve">The COVID-19 pandemic </w:t>
      </w:r>
      <w:r w:rsidR="00C55284" w:rsidRPr="00387960">
        <w:rPr>
          <w:rFonts w:cs="Arial"/>
          <w:sz w:val="22"/>
          <w:szCs w:val="22"/>
        </w:rPr>
        <w:t xml:space="preserve">resulted </w:t>
      </w:r>
      <w:r w:rsidRPr="00387960">
        <w:rPr>
          <w:rFonts w:cs="Arial"/>
          <w:sz w:val="22"/>
          <w:szCs w:val="22"/>
        </w:rPr>
        <w:t xml:space="preserve">in the economic impact, </w:t>
      </w:r>
      <w:r w:rsidR="007652B9" w:rsidRPr="00387960">
        <w:rPr>
          <w:rFonts w:cs="Arial"/>
          <w:sz w:val="22"/>
          <w:szCs w:val="22"/>
        </w:rPr>
        <w:t xml:space="preserve">including </w:t>
      </w:r>
      <w:r w:rsidRPr="00387960">
        <w:rPr>
          <w:rFonts w:cs="Arial"/>
          <w:sz w:val="22"/>
          <w:szCs w:val="22"/>
        </w:rPr>
        <w:t xml:space="preserve">public income and the ability to pay debt of debtors. </w:t>
      </w:r>
      <w:r w:rsidR="001E43B1" w:rsidRPr="00387960">
        <w:rPr>
          <w:rFonts w:cs="Arial"/>
          <w:sz w:val="22"/>
          <w:szCs w:val="22"/>
        </w:rPr>
        <w:t>T</w:t>
      </w:r>
      <w:r w:rsidRPr="00387960">
        <w:rPr>
          <w:rFonts w:cs="Arial"/>
          <w:sz w:val="22"/>
          <w:szCs w:val="22"/>
        </w:rPr>
        <w:t>he Bank of Thailand announced the relief measures to assist credit customers affected by the COVID-19 pandemic. The Group has considered to provide supports to customers following the relief measures for loans to customers affected from the impact of COVID-19</w:t>
      </w:r>
      <w:r w:rsidR="001E43B1" w:rsidRPr="00387960">
        <w:rPr>
          <w:rFonts w:cs="Arial"/>
          <w:sz w:val="22"/>
          <w:szCs w:val="22"/>
        </w:rPr>
        <w:t xml:space="preserve"> continuously which consistent with</w:t>
      </w:r>
      <w:r w:rsidR="001E43B1" w:rsidRPr="00387960">
        <w:rPr>
          <w:rFonts w:cs="Arial"/>
          <w:sz w:val="22"/>
          <w:szCs w:val="22"/>
          <w:cs/>
        </w:rPr>
        <w:t xml:space="preserve"> </w:t>
      </w:r>
      <w:r w:rsidR="001E43B1" w:rsidRPr="00387960">
        <w:rPr>
          <w:rFonts w:cs="Arial"/>
          <w:sz w:val="22"/>
          <w:szCs w:val="22"/>
        </w:rPr>
        <w:t>the announcement of the Bank of Thailand, for example, the reduction of the minimum repayment, the reduction of interest rate, extending credit limit, postponement of installment payment, and replacement of low-interest</w:t>
      </w:r>
      <w:r w:rsidR="00700189" w:rsidRPr="00387960">
        <w:rPr>
          <w:rFonts w:cs="Arial"/>
          <w:sz w:val="22"/>
          <w:szCs w:val="22"/>
        </w:rPr>
        <w:t xml:space="preserve"> rate</w:t>
      </w:r>
      <w:r w:rsidR="001E43B1" w:rsidRPr="00387960">
        <w:rPr>
          <w:rFonts w:cs="Arial"/>
          <w:sz w:val="22"/>
          <w:szCs w:val="22"/>
        </w:rPr>
        <w:t xml:space="preserve"> long-term loans</w:t>
      </w:r>
      <w:r w:rsidR="00700189" w:rsidRPr="00387960">
        <w:rPr>
          <w:rFonts w:cs="Arial"/>
          <w:sz w:val="22"/>
          <w:szCs w:val="22"/>
        </w:rPr>
        <w:t>.</w:t>
      </w:r>
    </w:p>
    <w:bookmarkEnd w:id="48"/>
    <w:p w14:paraId="3AC265B0" w14:textId="77777777" w:rsidR="009A2A4C"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360" w:lineRule="exact"/>
        <w:ind w:left="547" w:right="72"/>
        <w:jc w:val="thaiDistribute"/>
        <w:rPr>
          <w:rFonts w:cs="Arial"/>
          <w:sz w:val="22"/>
          <w:szCs w:val="22"/>
        </w:rPr>
      </w:pPr>
      <w:r w:rsidRPr="00387960">
        <w:rPr>
          <w:rFonts w:cs="Arial"/>
          <w:sz w:val="22"/>
          <w:szCs w:val="22"/>
        </w:rPr>
        <w:t>The Group closely monitors the pandemic situation and reasonably estimate the potential impact to the Group. The Group’s management believes that the Group will be able to continue as a going concern and meet their obligations as these fall due.</w:t>
      </w:r>
    </w:p>
    <w:p w14:paraId="4EC3DB57" w14:textId="77777777" w:rsidR="004A3A14" w:rsidRPr="00387960" w:rsidRDefault="00C711CA"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Arial"/>
          <w:sz w:val="22"/>
          <w:szCs w:val="22"/>
          <w:u w:val="none"/>
        </w:rPr>
      </w:pPr>
      <w:bookmarkStart w:id="49" w:name="_Toc101339262"/>
      <w:bookmarkStart w:id="50" w:name="_Toc101339432"/>
      <w:bookmarkStart w:id="51" w:name="_Toc118985345"/>
      <w:r w:rsidRPr="00387960">
        <w:rPr>
          <w:rFonts w:cs="Arial"/>
          <w:sz w:val="22"/>
          <w:szCs w:val="22"/>
          <w:u w:val="none"/>
        </w:rPr>
        <w:t>1</w:t>
      </w:r>
      <w:r w:rsidR="002C6B9E" w:rsidRPr="00387960">
        <w:rPr>
          <w:rFonts w:cs="Arial"/>
          <w:sz w:val="22"/>
          <w:szCs w:val="28"/>
          <w:u w:val="none"/>
        </w:rPr>
        <w:t>5</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9"/>
      <w:bookmarkEnd w:id="50"/>
      <w:bookmarkEnd w:id="51"/>
    </w:p>
    <w:p w14:paraId="4AC2809B" w14:textId="53AE27B2" w:rsidR="00C36916" w:rsidRPr="00E25CC4" w:rsidRDefault="004A3A14" w:rsidP="00B630D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sz w:val="22"/>
          <w:szCs w:val="22"/>
          <w:lang w:val="en-US"/>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by the authori</w:t>
      </w:r>
      <w:r w:rsidR="00A17B37" w:rsidRPr="00387960">
        <w:rPr>
          <w:rFonts w:cs="Arial"/>
          <w:sz w:val="22"/>
          <w:szCs w:val="22"/>
          <w:lang w:val="en-US"/>
        </w:rPr>
        <w:t>s</w:t>
      </w:r>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E43C63" w:rsidRPr="00387960">
        <w:rPr>
          <w:rFonts w:cs="Arial"/>
          <w:sz w:val="22"/>
          <w:szCs w:val="22"/>
          <w:lang w:val="en-US"/>
        </w:rPr>
        <w:t>14 November 2022.</w:t>
      </w:r>
    </w:p>
    <w:sectPr w:rsidR="00C36916" w:rsidRPr="00E25CC4" w:rsidSect="00C1602C">
      <w:footerReference w:type="default" r:id="rId19"/>
      <w:pgSz w:w="11909" w:h="16834" w:code="9"/>
      <w:pgMar w:top="1296" w:right="1080" w:bottom="135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3478" w14:textId="77777777" w:rsidR="00A45F54" w:rsidRDefault="00A45F54">
      <w:r>
        <w:separator/>
      </w:r>
    </w:p>
  </w:endnote>
  <w:endnote w:type="continuationSeparator" w:id="0">
    <w:p w14:paraId="593FF6B4" w14:textId="77777777" w:rsidR="00A45F54" w:rsidRDefault="00A4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C8159" w14:textId="77777777" w:rsidR="009216E9" w:rsidRDefault="00921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22A7" w14:textId="77777777" w:rsidR="009216E9" w:rsidRDefault="00921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E0A1" w14:textId="77777777" w:rsidR="009216E9" w:rsidRDefault="009216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14EBE" w14:textId="13646352" w:rsidR="00186961" w:rsidRPr="0022535C" w:rsidRDefault="0022535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85BD" w14:textId="094B42FF" w:rsidR="00C1602C" w:rsidRPr="0022535C"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D113" w14:textId="77777777" w:rsidR="00A45F54" w:rsidRDefault="00A45F54">
      <w:r>
        <w:separator/>
      </w:r>
    </w:p>
  </w:footnote>
  <w:footnote w:type="continuationSeparator" w:id="0">
    <w:p w14:paraId="1F21DD04" w14:textId="77777777" w:rsidR="00A45F54" w:rsidRDefault="00A45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F3252" w14:textId="77777777" w:rsidR="009216E9" w:rsidRDefault="00921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EAFC" w14:textId="34342D8D" w:rsidR="00F95036" w:rsidRPr="00054E84" w:rsidRDefault="00F95036" w:rsidP="00F95036">
    <w:pPr>
      <w:pStyle w:val="Header"/>
      <w:jc w:val="righ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DD88" w14:textId="77777777" w:rsidR="009216E9" w:rsidRDefault="009216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A1A7" w14:textId="50C43CFC" w:rsidR="00B57A98" w:rsidRPr="00054E84" w:rsidRDefault="0057438C" w:rsidP="00F95036">
    <w:pPr>
      <w:pStyle w:val="Header"/>
      <w:jc w:val="right"/>
      <w:rPr>
        <w:sz w:val="22"/>
        <w:szCs w:val="22"/>
        <w:lang w:val="en-US"/>
      </w:rPr>
    </w:pPr>
    <w:r w:rsidRPr="00054E84">
      <w:rPr>
        <w:sz w:val="22"/>
        <w:szCs w:val="22"/>
        <w:lang w:val="en-US"/>
      </w:rPr>
      <w:t xml:space="preserve"> </w:t>
    </w:r>
    <w:r w:rsidR="00B57A98"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9"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3"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1"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2"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3"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8"/>
  </w:num>
  <w:num w:numId="14">
    <w:abstractNumId w:val="14"/>
  </w:num>
  <w:num w:numId="15">
    <w:abstractNumId w:val="17"/>
  </w:num>
  <w:num w:numId="16">
    <w:abstractNumId w:val="33"/>
  </w:num>
  <w:num w:numId="17">
    <w:abstractNumId w:val="30"/>
  </w:num>
  <w:num w:numId="18">
    <w:abstractNumId w:val="25"/>
  </w:num>
  <w:num w:numId="19">
    <w:abstractNumId w:val="32"/>
  </w:num>
  <w:num w:numId="20">
    <w:abstractNumId w:val="13"/>
  </w:num>
  <w:num w:numId="21">
    <w:abstractNumId w:val="29"/>
  </w:num>
  <w:num w:numId="22">
    <w:abstractNumId w:val="22"/>
  </w:num>
  <w:num w:numId="23">
    <w:abstractNumId w:val="15"/>
  </w:num>
  <w:num w:numId="24">
    <w:abstractNumId w:val="21"/>
  </w:num>
  <w:num w:numId="25">
    <w:abstractNumId w:val="24"/>
  </w:num>
  <w:num w:numId="26">
    <w:abstractNumId w:val="27"/>
  </w:num>
  <w:num w:numId="27">
    <w:abstractNumId w:val="23"/>
  </w:num>
  <w:num w:numId="28">
    <w:abstractNumId w:val="20"/>
  </w:num>
  <w:num w:numId="29">
    <w:abstractNumId w:val="10"/>
  </w:num>
  <w:num w:numId="30">
    <w:abstractNumId w:val="11"/>
  </w:num>
  <w:num w:numId="31">
    <w:abstractNumId w:val="0"/>
    <w:lvlOverride w:ilvl="0">
      <w:startOverride w:val="1"/>
    </w:lvlOverride>
  </w:num>
  <w:num w:numId="32">
    <w:abstractNumId w:val="26"/>
  </w:num>
  <w:num w:numId="33">
    <w:abstractNumId w:val="34"/>
  </w:num>
  <w:num w:numId="34">
    <w:abstractNumId w:val="31"/>
  </w:num>
  <w:num w:numId="35">
    <w:abstractNumId w:val="19"/>
  </w:num>
  <w:num w:numId="3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9153"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618C"/>
    <w:rsid w:val="00006F66"/>
    <w:rsid w:val="0001008F"/>
    <w:rsid w:val="00011A64"/>
    <w:rsid w:val="00011FBD"/>
    <w:rsid w:val="00012150"/>
    <w:rsid w:val="0001219F"/>
    <w:rsid w:val="00012F29"/>
    <w:rsid w:val="00013697"/>
    <w:rsid w:val="00015DE4"/>
    <w:rsid w:val="00015F21"/>
    <w:rsid w:val="000165B1"/>
    <w:rsid w:val="00017B1D"/>
    <w:rsid w:val="0002279A"/>
    <w:rsid w:val="00023773"/>
    <w:rsid w:val="00025859"/>
    <w:rsid w:val="00026297"/>
    <w:rsid w:val="0002776A"/>
    <w:rsid w:val="00030293"/>
    <w:rsid w:val="00030DB0"/>
    <w:rsid w:val="000315EC"/>
    <w:rsid w:val="00031816"/>
    <w:rsid w:val="00031B39"/>
    <w:rsid w:val="00031F7F"/>
    <w:rsid w:val="0003290F"/>
    <w:rsid w:val="000341C9"/>
    <w:rsid w:val="00037386"/>
    <w:rsid w:val="000407FB"/>
    <w:rsid w:val="0004125C"/>
    <w:rsid w:val="00041863"/>
    <w:rsid w:val="000446B9"/>
    <w:rsid w:val="000448D3"/>
    <w:rsid w:val="00044C6C"/>
    <w:rsid w:val="00044E92"/>
    <w:rsid w:val="00044ED2"/>
    <w:rsid w:val="0004641E"/>
    <w:rsid w:val="0004694E"/>
    <w:rsid w:val="00047AAC"/>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AC3"/>
    <w:rsid w:val="00062245"/>
    <w:rsid w:val="00062709"/>
    <w:rsid w:val="00063B7E"/>
    <w:rsid w:val="000651AD"/>
    <w:rsid w:val="00065B60"/>
    <w:rsid w:val="00065E3D"/>
    <w:rsid w:val="00070E3A"/>
    <w:rsid w:val="00071210"/>
    <w:rsid w:val="000716C3"/>
    <w:rsid w:val="00072FB5"/>
    <w:rsid w:val="00073D5C"/>
    <w:rsid w:val="00074637"/>
    <w:rsid w:val="0007568F"/>
    <w:rsid w:val="0007614E"/>
    <w:rsid w:val="0007675D"/>
    <w:rsid w:val="00076ED5"/>
    <w:rsid w:val="00077E7B"/>
    <w:rsid w:val="00080B21"/>
    <w:rsid w:val="00080B3C"/>
    <w:rsid w:val="00080F13"/>
    <w:rsid w:val="000816DC"/>
    <w:rsid w:val="0008180C"/>
    <w:rsid w:val="000821D9"/>
    <w:rsid w:val="0008269B"/>
    <w:rsid w:val="00082A30"/>
    <w:rsid w:val="000839B8"/>
    <w:rsid w:val="00083CD2"/>
    <w:rsid w:val="00084049"/>
    <w:rsid w:val="00084AC7"/>
    <w:rsid w:val="00084D01"/>
    <w:rsid w:val="00084E24"/>
    <w:rsid w:val="000867AE"/>
    <w:rsid w:val="000868F6"/>
    <w:rsid w:val="00090058"/>
    <w:rsid w:val="00090391"/>
    <w:rsid w:val="00091EF4"/>
    <w:rsid w:val="00092212"/>
    <w:rsid w:val="000922A6"/>
    <w:rsid w:val="00092695"/>
    <w:rsid w:val="000932A7"/>
    <w:rsid w:val="0009368A"/>
    <w:rsid w:val="000941F8"/>
    <w:rsid w:val="000947DA"/>
    <w:rsid w:val="00094EA7"/>
    <w:rsid w:val="00096F66"/>
    <w:rsid w:val="000A09CD"/>
    <w:rsid w:val="000A14BD"/>
    <w:rsid w:val="000A569C"/>
    <w:rsid w:val="000B20D2"/>
    <w:rsid w:val="000B3494"/>
    <w:rsid w:val="000B4023"/>
    <w:rsid w:val="000B5632"/>
    <w:rsid w:val="000B5905"/>
    <w:rsid w:val="000B5F4B"/>
    <w:rsid w:val="000B7768"/>
    <w:rsid w:val="000B7C25"/>
    <w:rsid w:val="000C0986"/>
    <w:rsid w:val="000C1BAA"/>
    <w:rsid w:val="000C253A"/>
    <w:rsid w:val="000C263E"/>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646B"/>
    <w:rsid w:val="000F74EE"/>
    <w:rsid w:val="0010030A"/>
    <w:rsid w:val="00100427"/>
    <w:rsid w:val="00103418"/>
    <w:rsid w:val="00103515"/>
    <w:rsid w:val="001040D5"/>
    <w:rsid w:val="0010482D"/>
    <w:rsid w:val="00104840"/>
    <w:rsid w:val="00105D21"/>
    <w:rsid w:val="00105D65"/>
    <w:rsid w:val="00106000"/>
    <w:rsid w:val="00107C09"/>
    <w:rsid w:val="00110161"/>
    <w:rsid w:val="001136A2"/>
    <w:rsid w:val="00113F0A"/>
    <w:rsid w:val="00115F7D"/>
    <w:rsid w:val="001160AE"/>
    <w:rsid w:val="00116589"/>
    <w:rsid w:val="0011729F"/>
    <w:rsid w:val="0012009B"/>
    <w:rsid w:val="00120953"/>
    <w:rsid w:val="00121583"/>
    <w:rsid w:val="00121A5E"/>
    <w:rsid w:val="00121CDB"/>
    <w:rsid w:val="00124899"/>
    <w:rsid w:val="00124BE1"/>
    <w:rsid w:val="00124F46"/>
    <w:rsid w:val="00125126"/>
    <w:rsid w:val="001269CC"/>
    <w:rsid w:val="001279AA"/>
    <w:rsid w:val="00130562"/>
    <w:rsid w:val="001311A6"/>
    <w:rsid w:val="00131B34"/>
    <w:rsid w:val="0013382E"/>
    <w:rsid w:val="001342E0"/>
    <w:rsid w:val="001348F2"/>
    <w:rsid w:val="001354E1"/>
    <w:rsid w:val="00135722"/>
    <w:rsid w:val="00136377"/>
    <w:rsid w:val="001364A8"/>
    <w:rsid w:val="00136D9B"/>
    <w:rsid w:val="00140A1C"/>
    <w:rsid w:val="001419C5"/>
    <w:rsid w:val="00141B3C"/>
    <w:rsid w:val="00141D56"/>
    <w:rsid w:val="0014352C"/>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510"/>
    <w:rsid w:val="00154E1E"/>
    <w:rsid w:val="001557B7"/>
    <w:rsid w:val="00157D8F"/>
    <w:rsid w:val="001636FF"/>
    <w:rsid w:val="00164314"/>
    <w:rsid w:val="001644D7"/>
    <w:rsid w:val="00166C8D"/>
    <w:rsid w:val="00167701"/>
    <w:rsid w:val="00171191"/>
    <w:rsid w:val="00171C1B"/>
    <w:rsid w:val="001725C6"/>
    <w:rsid w:val="00173CC9"/>
    <w:rsid w:val="00174331"/>
    <w:rsid w:val="00175E75"/>
    <w:rsid w:val="00177122"/>
    <w:rsid w:val="001778AF"/>
    <w:rsid w:val="00177FCB"/>
    <w:rsid w:val="0018422F"/>
    <w:rsid w:val="00184E3A"/>
    <w:rsid w:val="00184EF6"/>
    <w:rsid w:val="001855D5"/>
    <w:rsid w:val="00185B77"/>
    <w:rsid w:val="00186961"/>
    <w:rsid w:val="001907C5"/>
    <w:rsid w:val="00191510"/>
    <w:rsid w:val="0019278E"/>
    <w:rsid w:val="00194AA4"/>
    <w:rsid w:val="00194FC4"/>
    <w:rsid w:val="00195AD5"/>
    <w:rsid w:val="00195F12"/>
    <w:rsid w:val="0019602F"/>
    <w:rsid w:val="0019758F"/>
    <w:rsid w:val="0019783C"/>
    <w:rsid w:val="001A1936"/>
    <w:rsid w:val="001A2061"/>
    <w:rsid w:val="001A23B1"/>
    <w:rsid w:val="001A3904"/>
    <w:rsid w:val="001A4630"/>
    <w:rsid w:val="001A4E36"/>
    <w:rsid w:val="001A4F35"/>
    <w:rsid w:val="001A5E61"/>
    <w:rsid w:val="001A5F14"/>
    <w:rsid w:val="001A638F"/>
    <w:rsid w:val="001A6E57"/>
    <w:rsid w:val="001A7148"/>
    <w:rsid w:val="001B0968"/>
    <w:rsid w:val="001B2068"/>
    <w:rsid w:val="001B2739"/>
    <w:rsid w:val="001B28D8"/>
    <w:rsid w:val="001B305A"/>
    <w:rsid w:val="001B40B0"/>
    <w:rsid w:val="001B60BE"/>
    <w:rsid w:val="001B61CD"/>
    <w:rsid w:val="001B6657"/>
    <w:rsid w:val="001B6A11"/>
    <w:rsid w:val="001B7F80"/>
    <w:rsid w:val="001C0053"/>
    <w:rsid w:val="001C0C1D"/>
    <w:rsid w:val="001C113D"/>
    <w:rsid w:val="001C1B01"/>
    <w:rsid w:val="001C1D93"/>
    <w:rsid w:val="001C23D9"/>
    <w:rsid w:val="001C2DD6"/>
    <w:rsid w:val="001C3259"/>
    <w:rsid w:val="001C3597"/>
    <w:rsid w:val="001C375D"/>
    <w:rsid w:val="001C3BE7"/>
    <w:rsid w:val="001C59BB"/>
    <w:rsid w:val="001C6868"/>
    <w:rsid w:val="001C6ECB"/>
    <w:rsid w:val="001C75FF"/>
    <w:rsid w:val="001D071E"/>
    <w:rsid w:val="001D0DAC"/>
    <w:rsid w:val="001D2598"/>
    <w:rsid w:val="001D2F90"/>
    <w:rsid w:val="001D567F"/>
    <w:rsid w:val="001D5D35"/>
    <w:rsid w:val="001D5E70"/>
    <w:rsid w:val="001D74DA"/>
    <w:rsid w:val="001E1858"/>
    <w:rsid w:val="001E31E7"/>
    <w:rsid w:val="001E32BC"/>
    <w:rsid w:val="001E43B1"/>
    <w:rsid w:val="001E51CE"/>
    <w:rsid w:val="001E6EC9"/>
    <w:rsid w:val="001E7856"/>
    <w:rsid w:val="001F2225"/>
    <w:rsid w:val="001F25D1"/>
    <w:rsid w:val="001F2671"/>
    <w:rsid w:val="001F3809"/>
    <w:rsid w:val="001F3AB7"/>
    <w:rsid w:val="001F3DE3"/>
    <w:rsid w:val="001F43F9"/>
    <w:rsid w:val="001F4D66"/>
    <w:rsid w:val="001F532D"/>
    <w:rsid w:val="001F771E"/>
    <w:rsid w:val="001F7779"/>
    <w:rsid w:val="001F7B2D"/>
    <w:rsid w:val="001F7E3E"/>
    <w:rsid w:val="002001A3"/>
    <w:rsid w:val="002001C7"/>
    <w:rsid w:val="00200615"/>
    <w:rsid w:val="002014C0"/>
    <w:rsid w:val="00202953"/>
    <w:rsid w:val="002036C5"/>
    <w:rsid w:val="00203FE5"/>
    <w:rsid w:val="002052AD"/>
    <w:rsid w:val="00205B99"/>
    <w:rsid w:val="00207B61"/>
    <w:rsid w:val="00211BA1"/>
    <w:rsid w:val="00212759"/>
    <w:rsid w:val="0021293C"/>
    <w:rsid w:val="00212F97"/>
    <w:rsid w:val="002147AC"/>
    <w:rsid w:val="00214B09"/>
    <w:rsid w:val="00215A23"/>
    <w:rsid w:val="00216469"/>
    <w:rsid w:val="0021724C"/>
    <w:rsid w:val="00217F4F"/>
    <w:rsid w:val="00222311"/>
    <w:rsid w:val="00222322"/>
    <w:rsid w:val="0022250C"/>
    <w:rsid w:val="00223195"/>
    <w:rsid w:val="0022331F"/>
    <w:rsid w:val="00224272"/>
    <w:rsid w:val="00224721"/>
    <w:rsid w:val="002251E7"/>
    <w:rsid w:val="0022535C"/>
    <w:rsid w:val="00226BB6"/>
    <w:rsid w:val="0023049F"/>
    <w:rsid w:val="00230645"/>
    <w:rsid w:val="0023064C"/>
    <w:rsid w:val="00231436"/>
    <w:rsid w:val="002314B0"/>
    <w:rsid w:val="002316B4"/>
    <w:rsid w:val="00231A7F"/>
    <w:rsid w:val="00233125"/>
    <w:rsid w:val="00236230"/>
    <w:rsid w:val="002364F2"/>
    <w:rsid w:val="00236C4B"/>
    <w:rsid w:val="00240B49"/>
    <w:rsid w:val="00241FB3"/>
    <w:rsid w:val="00243874"/>
    <w:rsid w:val="00243A82"/>
    <w:rsid w:val="00244414"/>
    <w:rsid w:val="00244D2B"/>
    <w:rsid w:val="00245261"/>
    <w:rsid w:val="00246F24"/>
    <w:rsid w:val="00247D58"/>
    <w:rsid w:val="0025015E"/>
    <w:rsid w:val="00250977"/>
    <w:rsid w:val="0025101D"/>
    <w:rsid w:val="00251CEA"/>
    <w:rsid w:val="002537E1"/>
    <w:rsid w:val="00254528"/>
    <w:rsid w:val="0025576B"/>
    <w:rsid w:val="00260812"/>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52F8"/>
    <w:rsid w:val="00275864"/>
    <w:rsid w:val="002769E7"/>
    <w:rsid w:val="002777FC"/>
    <w:rsid w:val="00282AA1"/>
    <w:rsid w:val="00282B7C"/>
    <w:rsid w:val="00282D84"/>
    <w:rsid w:val="00284D23"/>
    <w:rsid w:val="00287DF9"/>
    <w:rsid w:val="002908CD"/>
    <w:rsid w:val="00290B60"/>
    <w:rsid w:val="00291D20"/>
    <w:rsid w:val="00291FE2"/>
    <w:rsid w:val="0029294C"/>
    <w:rsid w:val="0029318A"/>
    <w:rsid w:val="00293709"/>
    <w:rsid w:val="00293DA9"/>
    <w:rsid w:val="00294D36"/>
    <w:rsid w:val="002972CB"/>
    <w:rsid w:val="00297C6C"/>
    <w:rsid w:val="002A0A8E"/>
    <w:rsid w:val="002A125B"/>
    <w:rsid w:val="002A1649"/>
    <w:rsid w:val="002A21B8"/>
    <w:rsid w:val="002A2CFC"/>
    <w:rsid w:val="002A37C8"/>
    <w:rsid w:val="002A39E6"/>
    <w:rsid w:val="002A4111"/>
    <w:rsid w:val="002A44A8"/>
    <w:rsid w:val="002A47FE"/>
    <w:rsid w:val="002A6946"/>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FEF"/>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10F37"/>
    <w:rsid w:val="00314458"/>
    <w:rsid w:val="00314B23"/>
    <w:rsid w:val="003156DC"/>
    <w:rsid w:val="00316CD6"/>
    <w:rsid w:val="00317421"/>
    <w:rsid w:val="00317A13"/>
    <w:rsid w:val="0032101F"/>
    <w:rsid w:val="003214D3"/>
    <w:rsid w:val="00321B78"/>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364"/>
    <w:rsid w:val="003335D1"/>
    <w:rsid w:val="003348F9"/>
    <w:rsid w:val="003357D0"/>
    <w:rsid w:val="003358B5"/>
    <w:rsid w:val="0033595C"/>
    <w:rsid w:val="00335A85"/>
    <w:rsid w:val="00337D78"/>
    <w:rsid w:val="003407F2"/>
    <w:rsid w:val="003414D7"/>
    <w:rsid w:val="00341C13"/>
    <w:rsid w:val="00342B44"/>
    <w:rsid w:val="00342EF1"/>
    <w:rsid w:val="00343CCF"/>
    <w:rsid w:val="00346E1C"/>
    <w:rsid w:val="00346E99"/>
    <w:rsid w:val="003471BA"/>
    <w:rsid w:val="00347C6B"/>
    <w:rsid w:val="003525BA"/>
    <w:rsid w:val="00352C29"/>
    <w:rsid w:val="00354259"/>
    <w:rsid w:val="00354483"/>
    <w:rsid w:val="00354B9D"/>
    <w:rsid w:val="00355036"/>
    <w:rsid w:val="00356D99"/>
    <w:rsid w:val="0035781E"/>
    <w:rsid w:val="00357E3A"/>
    <w:rsid w:val="0036173A"/>
    <w:rsid w:val="0036203A"/>
    <w:rsid w:val="00362252"/>
    <w:rsid w:val="00362479"/>
    <w:rsid w:val="00362944"/>
    <w:rsid w:val="003629A0"/>
    <w:rsid w:val="00362ADA"/>
    <w:rsid w:val="00362F7C"/>
    <w:rsid w:val="0036305D"/>
    <w:rsid w:val="00363246"/>
    <w:rsid w:val="003641C5"/>
    <w:rsid w:val="00365004"/>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D02"/>
    <w:rsid w:val="0037686F"/>
    <w:rsid w:val="003768A4"/>
    <w:rsid w:val="00376F84"/>
    <w:rsid w:val="0037787A"/>
    <w:rsid w:val="00381008"/>
    <w:rsid w:val="00381605"/>
    <w:rsid w:val="00382AB1"/>
    <w:rsid w:val="00383892"/>
    <w:rsid w:val="00383F81"/>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382"/>
    <w:rsid w:val="003A177C"/>
    <w:rsid w:val="003A221B"/>
    <w:rsid w:val="003A2424"/>
    <w:rsid w:val="003A37E4"/>
    <w:rsid w:val="003A52D7"/>
    <w:rsid w:val="003A59F0"/>
    <w:rsid w:val="003A5EA6"/>
    <w:rsid w:val="003A70D5"/>
    <w:rsid w:val="003A74A5"/>
    <w:rsid w:val="003B0FCB"/>
    <w:rsid w:val="003B141E"/>
    <w:rsid w:val="003B17F9"/>
    <w:rsid w:val="003B18EE"/>
    <w:rsid w:val="003B1F03"/>
    <w:rsid w:val="003B2E97"/>
    <w:rsid w:val="003B4978"/>
    <w:rsid w:val="003B4A34"/>
    <w:rsid w:val="003B5C56"/>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641"/>
    <w:rsid w:val="003D372E"/>
    <w:rsid w:val="003D3C1D"/>
    <w:rsid w:val="003D414B"/>
    <w:rsid w:val="003D44BB"/>
    <w:rsid w:val="003D63FC"/>
    <w:rsid w:val="003D7F77"/>
    <w:rsid w:val="003E00F2"/>
    <w:rsid w:val="003E2183"/>
    <w:rsid w:val="003E2DA6"/>
    <w:rsid w:val="003E2DB4"/>
    <w:rsid w:val="003E2E46"/>
    <w:rsid w:val="003E3E60"/>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3589"/>
    <w:rsid w:val="00403794"/>
    <w:rsid w:val="0040439A"/>
    <w:rsid w:val="00404BDA"/>
    <w:rsid w:val="00404C8D"/>
    <w:rsid w:val="0040514C"/>
    <w:rsid w:val="004053EB"/>
    <w:rsid w:val="004054DB"/>
    <w:rsid w:val="00406640"/>
    <w:rsid w:val="00406D29"/>
    <w:rsid w:val="004077E5"/>
    <w:rsid w:val="00407F6B"/>
    <w:rsid w:val="00410235"/>
    <w:rsid w:val="00410E5B"/>
    <w:rsid w:val="0041109B"/>
    <w:rsid w:val="004116FD"/>
    <w:rsid w:val="00412525"/>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BE6"/>
    <w:rsid w:val="00437246"/>
    <w:rsid w:val="00437737"/>
    <w:rsid w:val="00440293"/>
    <w:rsid w:val="00442DCE"/>
    <w:rsid w:val="004449AB"/>
    <w:rsid w:val="00445A11"/>
    <w:rsid w:val="00445F31"/>
    <w:rsid w:val="004467B1"/>
    <w:rsid w:val="00447796"/>
    <w:rsid w:val="0045229B"/>
    <w:rsid w:val="004524DD"/>
    <w:rsid w:val="00452783"/>
    <w:rsid w:val="004535FC"/>
    <w:rsid w:val="0045699B"/>
    <w:rsid w:val="00456FC8"/>
    <w:rsid w:val="004579BB"/>
    <w:rsid w:val="004621EA"/>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DDA"/>
    <w:rsid w:val="004819F3"/>
    <w:rsid w:val="00483D8B"/>
    <w:rsid w:val="00484451"/>
    <w:rsid w:val="00484A85"/>
    <w:rsid w:val="00485FC1"/>
    <w:rsid w:val="00486A71"/>
    <w:rsid w:val="00487FE5"/>
    <w:rsid w:val="00490208"/>
    <w:rsid w:val="004A188D"/>
    <w:rsid w:val="004A39C1"/>
    <w:rsid w:val="004A3A14"/>
    <w:rsid w:val="004A5372"/>
    <w:rsid w:val="004B0E04"/>
    <w:rsid w:val="004B12F1"/>
    <w:rsid w:val="004B2ABF"/>
    <w:rsid w:val="004B3234"/>
    <w:rsid w:val="004B3DEA"/>
    <w:rsid w:val="004B51C8"/>
    <w:rsid w:val="004B57DA"/>
    <w:rsid w:val="004B6059"/>
    <w:rsid w:val="004B63A4"/>
    <w:rsid w:val="004B63FC"/>
    <w:rsid w:val="004B6471"/>
    <w:rsid w:val="004C0B8B"/>
    <w:rsid w:val="004C2E61"/>
    <w:rsid w:val="004C395B"/>
    <w:rsid w:val="004C56AD"/>
    <w:rsid w:val="004C5C13"/>
    <w:rsid w:val="004D1F87"/>
    <w:rsid w:val="004D2A6A"/>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B74"/>
    <w:rsid w:val="004F33E0"/>
    <w:rsid w:val="004F3476"/>
    <w:rsid w:val="004F3F7B"/>
    <w:rsid w:val="004F40FC"/>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D06"/>
    <w:rsid w:val="00537318"/>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6088"/>
    <w:rsid w:val="0055624B"/>
    <w:rsid w:val="005573F4"/>
    <w:rsid w:val="00557775"/>
    <w:rsid w:val="00557C50"/>
    <w:rsid w:val="005601C1"/>
    <w:rsid w:val="005609AA"/>
    <w:rsid w:val="0056188F"/>
    <w:rsid w:val="00563303"/>
    <w:rsid w:val="005634A7"/>
    <w:rsid w:val="005655E2"/>
    <w:rsid w:val="00565F40"/>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91069"/>
    <w:rsid w:val="0059228C"/>
    <w:rsid w:val="005936D7"/>
    <w:rsid w:val="00593B36"/>
    <w:rsid w:val="005948AD"/>
    <w:rsid w:val="00594BA2"/>
    <w:rsid w:val="00595050"/>
    <w:rsid w:val="005952D0"/>
    <w:rsid w:val="00595C9F"/>
    <w:rsid w:val="00595DBB"/>
    <w:rsid w:val="0059616F"/>
    <w:rsid w:val="00597BE6"/>
    <w:rsid w:val="00597BE8"/>
    <w:rsid w:val="00597F22"/>
    <w:rsid w:val="00597F3B"/>
    <w:rsid w:val="005A0023"/>
    <w:rsid w:val="005A110D"/>
    <w:rsid w:val="005A1735"/>
    <w:rsid w:val="005A20CF"/>
    <w:rsid w:val="005A2D6B"/>
    <w:rsid w:val="005A468F"/>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4884"/>
    <w:rsid w:val="005C54C2"/>
    <w:rsid w:val="005C6385"/>
    <w:rsid w:val="005C6A4B"/>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16D4"/>
    <w:rsid w:val="005F1F80"/>
    <w:rsid w:val="005F257B"/>
    <w:rsid w:val="005F31C6"/>
    <w:rsid w:val="005F50FE"/>
    <w:rsid w:val="005F57F0"/>
    <w:rsid w:val="005F6878"/>
    <w:rsid w:val="005F73D4"/>
    <w:rsid w:val="005F747F"/>
    <w:rsid w:val="006002F5"/>
    <w:rsid w:val="00600CB9"/>
    <w:rsid w:val="00600E85"/>
    <w:rsid w:val="00602923"/>
    <w:rsid w:val="00602AA7"/>
    <w:rsid w:val="0060316A"/>
    <w:rsid w:val="0060323E"/>
    <w:rsid w:val="00604FD0"/>
    <w:rsid w:val="006079A2"/>
    <w:rsid w:val="00607BAB"/>
    <w:rsid w:val="00610A80"/>
    <w:rsid w:val="006118AE"/>
    <w:rsid w:val="00611FF2"/>
    <w:rsid w:val="00612A2A"/>
    <w:rsid w:val="00612B0D"/>
    <w:rsid w:val="0061319B"/>
    <w:rsid w:val="00613347"/>
    <w:rsid w:val="006159AC"/>
    <w:rsid w:val="00617F8A"/>
    <w:rsid w:val="006203F1"/>
    <w:rsid w:val="006209C9"/>
    <w:rsid w:val="00622525"/>
    <w:rsid w:val="006226AB"/>
    <w:rsid w:val="00622CC9"/>
    <w:rsid w:val="00623B17"/>
    <w:rsid w:val="00624479"/>
    <w:rsid w:val="00625398"/>
    <w:rsid w:val="0062602C"/>
    <w:rsid w:val="006266CB"/>
    <w:rsid w:val="006301DA"/>
    <w:rsid w:val="00630EC3"/>
    <w:rsid w:val="0063269A"/>
    <w:rsid w:val="00633812"/>
    <w:rsid w:val="0063392E"/>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7634"/>
    <w:rsid w:val="006507E9"/>
    <w:rsid w:val="006513AD"/>
    <w:rsid w:val="0065175D"/>
    <w:rsid w:val="00653210"/>
    <w:rsid w:val="00653668"/>
    <w:rsid w:val="006536A3"/>
    <w:rsid w:val="00656616"/>
    <w:rsid w:val="006569AF"/>
    <w:rsid w:val="0065756A"/>
    <w:rsid w:val="006618CA"/>
    <w:rsid w:val="00661A3B"/>
    <w:rsid w:val="00662252"/>
    <w:rsid w:val="00662884"/>
    <w:rsid w:val="00662C22"/>
    <w:rsid w:val="00663AE3"/>
    <w:rsid w:val="00663E93"/>
    <w:rsid w:val="00664FBE"/>
    <w:rsid w:val="0066565E"/>
    <w:rsid w:val="00665A97"/>
    <w:rsid w:val="0066667F"/>
    <w:rsid w:val="00671181"/>
    <w:rsid w:val="0067305A"/>
    <w:rsid w:val="00674457"/>
    <w:rsid w:val="00675099"/>
    <w:rsid w:val="00675C7A"/>
    <w:rsid w:val="006767F6"/>
    <w:rsid w:val="00676A67"/>
    <w:rsid w:val="00677A66"/>
    <w:rsid w:val="00677C45"/>
    <w:rsid w:val="00677CAA"/>
    <w:rsid w:val="00681FD4"/>
    <w:rsid w:val="006822A7"/>
    <w:rsid w:val="00683445"/>
    <w:rsid w:val="00683F7C"/>
    <w:rsid w:val="0068482F"/>
    <w:rsid w:val="006870E6"/>
    <w:rsid w:val="0068784B"/>
    <w:rsid w:val="0069149C"/>
    <w:rsid w:val="0069158C"/>
    <w:rsid w:val="0069308F"/>
    <w:rsid w:val="006933E9"/>
    <w:rsid w:val="006934E3"/>
    <w:rsid w:val="00693683"/>
    <w:rsid w:val="00693CD3"/>
    <w:rsid w:val="006940F1"/>
    <w:rsid w:val="0069476F"/>
    <w:rsid w:val="00694C01"/>
    <w:rsid w:val="00696F2F"/>
    <w:rsid w:val="00697D4F"/>
    <w:rsid w:val="006A0014"/>
    <w:rsid w:val="006A1FF7"/>
    <w:rsid w:val="006A2C8E"/>
    <w:rsid w:val="006A44AA"/>
    <w:rsid w:val="006A50C9"/>
    <w:rsid w:val="006A639B"/>
    <w:rsid w:val="006A70B8"/>
    <w:rsid w:val="006A7627"/>
    <w:rsid w:val="006B12CE"/>
    <w:rsid w:val="006B39B0"/>
    <w:rsid w:val="006B5A0E"/>
    <w:rsid w:val="006B6949"/>
    <w:rsid w:val="006B750F"/>
    <w:rsid w:val="006C190B"/>
    <w:rsid w:val="006C1924"/>
    <w:rsid w:val="006C2069"/>
    <w:rsid w:val="006C3DC3"/>
    <w:rsid w:val="006C3FAA"/>
    <w:rsid w:val="006C44E4"/>
    <w:rsid w:val="006C5259"/>
    <w:rsid w:val="006C62D6"/>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5D8"/>
    <w:rsid w:val="006E0EA8"/>
    <w:rsid w:val="006E1122"/>
    <w:rsid w:val="006E2841"/>
    <w:rsid w:val="006E5F72"/>
    <w:rsid w:val="006E7BD4"/>
    <w:rsid w:val="006F1B90"/>
    <w:rsid w:val="006F1BC2"/>
    <w:rsid w:val="006F228F"/>
    <w:rsid w:val="006F2AD7"/>
    <w:rsid w:val="006F3289"/>
    <w:rsid w:val="006F42BA"/>
    <w:rsid w:val="006F4CAF"/>
    <w:rsid w:val="006F53C4"/>
    <w:rsid w:val="006F5F8A"/>
    <w:rsid w:val="00700189"/>
    <w:rsid w:val="00701F44"/>
    <w:rsid w:val="007027E1"/>
    <w:rsid w:val="0070377B"/>
    <w:rsid w:val="00703BD4"/>
    <w:rsid w:val="0070484D"/>
    <w:rsid w:val="00706A09"/>
    <w:rsid w:val="00706E11"/>
    <w:rsid w:val="00707056"/>
    <w:rsid w:val="00707F33"/>
    <w:rsid w:val="00710859"/>
    <w:rsid w:val="00712F4C"/>
    <w:rsid w:val="00713FD5"/>
    <w:rsid w:val="00714281"/>
    <w:rsid w:val="00714334"/>
    <w:rsid w:val="007150BD"/>
    <w:rsid w:val="00715F51"/>
    <w:rsid w:val="00720493"/>
    <w:rsid w:val="00720F6F"/>
    <w:rsid w:val="00721151"/>
    <w:rsid w:val="007212BB"/>
    <w:rsid w:val="00721C6A"/>
    <w:rsid w:val="007231CE"/>
    <w:rsid w:val="007248C7"/>
    <w:rsid w:val="00724E5C"/>
    <w:rsid w:val="0072522C"/>
    <w:rsid w:val="0072546B"/>
    <w:rsid w:val="00725CF2"/>
    <w:rsid w:val="0072644F"/>
    <w:rsid w:val="007276C2"/>
    <w:rsid w:val="00727DA7"/>
    <w:rsid w:val="007310BB"/>
    <w:rsid w:val="00731B24"/>
    <w:rsid w:val="00732640"/>
    <w:rsid w:val="007330BB"/>
    <w:rsid w:val="00733756"/>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EFE"/>
    <w:rsid w:val="00753932"/>
    <w:rsid w:val="007569B8"/>
    <w:rsid w:val="00757B54"/>
    <w:rsid w:val="00760572"/>
    <w:rsid w:val="0076086A"/>
    <w:rsid w:val="0076121B"/>
    <w:rsid w:val="00761694"/>
    <w:rsid w:val="00761C89"/>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65D1"/>
    <w:rsid w:val="007970C6"/>
    <w:rsid w:val="00797622"/>
    <w:rsid w:val="00797A57"/>
    <w:rsid w:val="007A00BB"/>
    <w:rsid w:val="007A2C71"/>
    <w:rsid w:val="007A3891"/>
    <w:rsid w:val="007A503E"/>
    <w:rsid w:val="007A6817"/>
    <w:rsid w:val="007A72D6"/>
    <w:rsid w:val="007A7C60"/>
    <w:rsid w:val="007B0E62"/>
    <w:rsid w:val="007B1983"/>
    <w:rsid w:val="007B2A11"/>
    <w:rsid w:val="007B5D99"/>
    <w:rsid w:val="007B5EE9"/>
    <w:rsid w:val="007B66C5"/>
    <w:rsid w:val="007B6785"/>
    <w:rsid w:val="007B7748"/>
    <w:rsid w:val="007B7966"/>
    <w:rsid w:val="007B7A1B"/>
    <w:rsid w:val="007B7AC9"/>
    <w:rsid w:val="007B7C6C"/>
    <w:rsid w:val="007C219A"/>
    <w:rsid w:val="007C281A"/>
    <w:rsid w:val="007C3B0A"/>
    <w:rsid w:val="007C4E02"/>
    <w:rsid w:val="007C5A0F"/>
    <w:rsid w:val="007C6506"/>
    <w:rsid w:val="007C7159"/>
    <w:rsid w:val="007D0A8C"/>
    <w:rsid w:val="007D2EB7"/>
    <w:rsid w:val="007D33E2"/>
    <w:rsid w:val="007D43CA"/>
    <w:rsid w:val="007D4811"/>
    <w:rsid w:val="007D63FD"/>
    <w:rsid w:val="007D65EF"/>
    <w:rsid w:val="007D70D5"/>
    <w:rsid w:val="007D74E6"/>
    <w:rsid w:val="007E007B"/>
    <w:rsid w:val="007E082F"/>
    <w:rsid w:val="007E0ECE"/>
    <w:rsid w:val="007E1E9D"/>
    <w:rsid w:val="007E6514"/>
    <w:rsid w:val="007E6B1D"/>
    <w:rsid w:val="007E6B3A"/>
    <w:rsid w:val="007F008B"/>
    <w:rsid w:val="007F0C96"/>
    <w:rsid w:val="007F4B49"/>
    <w:rsid w:val="007F59E8"/>
    <w:rsid w:val="007F6A02"/>
    <w:rsid w:val="007F6FA9"/>
    <w:rsid w:val="007F7A03"/>
    <w:rsid w:val="00801FF9"/>
    <w:rsid w:val="008022E2"/>
    <w:rsid w:val="008028E5"/>
    <w:rsid w:val="008029CF"/>
    <w:rsid w:val="008035DA"/>
    <w:rsid w:val="00803916"/>
    <w:rsid w:val="00803D10"/>
    <w:rsid w:val="00804114"/>
    <w:rsid w:val="00804174"/>
    <w:rsid w:val="00806CD3"/>
    <w:rsid w:val="0080731F"/>
    <w:rsid w:val="00807682"/>
    <w:rsid w:val="00810EB6"/>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3AF"/>
    <w:rsid w:val="00831436"/>
    <w:rsid w:val="00831BC9"/>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31B6"/>
    <w:rsid w:val="0084504F"/>
    <w:rsid w:val="0084556E"/>
    <w:rsid w:val="00845BF4"/>
    <w:rsid w:val="00845CA8"/>
    <w:rsid w:val="00845FD9"/>
    <w:rsid w:val="0084624E"/>
    <w:rsid w:val="008463AD"/>
    <w:rsid w:val="00846552"/>
    <w:rsid w:val="008468EF"/>
    <w:rsid w:val="00846923"/>
    <w:rsid w:val="00846CD2"/>
    <w:rsid w:val="00847F59"/>
    <w:rsid w:val="00850AA0"/>
    <w:rsid w:val="00850DF2"/>
    <w:rsid w:val="008523D8"/>
    <w:rsid w:val="008529C6"/>
    <w:rsid w:val="00853C03"/>
    <w:rsid w:val="00853D19"/>
    <w:rsid w:val="00853D21"/>
    <w:rsid w:val="0085478A"/>
    <w:rsid w:val="008562FA"/>
    <w:rsid w:val="00856FEC"/>
    <w:rsid w:val="008573F2"/>
    <w:rsid w:val="00860025"/>
    <w:rsid w:val="00860888"/>
    <w:rsid w:val="00860C7B"/>
    <w:rsid w:val="00861CE9"/>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8003D"/>
    <w:rsid w:val="0088041D"/>
    <w:rsid w:val="00880700"/>
    <w:rsid w:val="0088124E"/>
    <w:rsid w:val="00882024"/>
    <w:rsid w:val="00882D37"/>
    <w:rsid w:val="00883938"/>
    <w:rsid w:val="00883E35"/>
    <w:rsid w:val="00884AFE"/>
    <w:rsid w:val="0088513D"/>
    <w:rsid w:val="00887651"/>
    <w:rsid w:val="00890AB6"/>
    <w:rsid w:val="00890BB2"/>
    <w:rsid w:val="00892C74"/>
    <w:rsid w:val="008931CF"/>
    <w:rsid w:val="00893418"/>
    <w:rsid w:val="00893EC2"/>
    <w:rsid w:val="008949E4"/>
    <w:rsid w:val="00895255"/>
    <w:rsid w:val="008964BD"/>
    <w:rsid w:val="0089651C"/>
    <w:rsid w:val="00896691"/>
    <w:rsid w:val="00896EB3"/>
    <w:rsid w:val="00897080"/>
    <w:rsid w:val="008A0773"/>
    <w:rsid w:val="008A0E28"/>
    <w:rsid w:val="008A114F"/>
    <w:rsid w:val="008A18C1"/>
    <w:rsid w:val="008A2465"/>
    <w:rsid w:val="008A2660"/>
    <w:rsid w:val="008A299B"/>
    <w:rsid w:val="008A2AA2"/>
    <w:rsid w:val="008A3058"/>
    <w:rsid w:val="008A3A58"/>
    <w:rsid w:val="008A3E6B"/>
    <w:rsid w:val="008A42F7"/>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966"/>
    <w:rsid w:val="008B61BD"/>
    <w:rsid w:val="008B644F"/>
    <w:rsid w:val="008B6CD6"/>
    <w:rsid w:val="008C0026"/>
    <w:rsid w:val="008C144C"/>
    <w:rsid w:val="008C1D64"/>
    <w:rsid w:val="008C37F7"/>
    <w:rsid w:val="008C4CD4"/>
    <w:rsid w:val="008C5765"/>
    <w:rsid w:val="008C6025"/>
    <w:rsid w:val="008C7A93"/>
    <w:rsid w:val="008C7DE8"/>
    <w:rsid w:val="008D27EC"/>
    <w:rsid w:val="008D3B8B"/>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4810"/>
    <w:rsid w:val="008E5A13"/>
    <w:rsid w:val="008E6262"/>
    <w:rsid w:val="008E635C"/>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649D"/>
    <w:rsid w:val="009006BE"/>
    <w:rsid w:val="00900A7F"/>
    <w:rsid w:val="0090176C"/>
    <w:rsid w:val="00901E45"/>
    <w:rsid w:val="00902AEC"/>
    <w:rsid w:val="0090334F"/>
    <w:rsid w:val="00903B45"/>
    <w:rsid w:val="009046D9"/>
    <w:rsid w:val="009049E7"/>
    <w:rsid w:val="00906E1D"/>
    <w:rsid w:val="009074F4"/>
    <w:rsid w:val="00907CCC"/>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6E9"/>
    <w:rsid w:val="0092183C"/>
    <w:rsid w:val="00922006"/>
    <w:rsid w:val="00922C90"/>
    <w:rsid w:val="00922D0B"/>
    <w:rsid w:val="009247C7"/>
    <w:rsid w:val="0092601E"/>
    <w:rsid w:val="009263DD"/>
    <w:rsid w:val="009267E0"/>
    <w:rsid w:val="0092690E"/>
    <w:rsid w:val="00926E22"/>
    <w:rsid w:val="0092771D"/>
    <w:rsid w:val="00930B7A"/>
    <w:rsid w:val="00931025"/>
    <w:rsid w:val="00933012"/>
    <w:rsid w:val="009337D4"/>
    <w:rsid w:val="009348EF"/>
    <w:rsid w:val="009351C7"/>
    <w:rsid w:val="00935BF4"/>
    <w:rsid w:val="00935DE9"/>
    <w:rsid w:val="00935F9D"/>
    <w:rsid w:val="00936F3C"/>
    <w:rsid w:val="0093741F"/>
    <w:rsid w:val="00937841"/>
    <w:rsid w:val="00937CC1"/>
    <w:rsid w:val="00940484"/>
    <w:rsid w:val="00940595"/>
    <w:rsid w:val="00941F5C"/>
    <w:rsid w:val="00946A89"/>
    <w:rsid w:val="00946C2A"/>
    <w:rsid w:val="0094750D"/>
    <w:rsid w:val="00950037"/>
    <w:rsid w:val="00950094"/>
    <w:rsid w:val="00950F0F"/>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68C0"/>
    <w:rsid w:val="009669D3"/>
    <w:rsid w:val="00966C6E"/>
    <w:rsid w:val="00967B14"/>
    <w:rsid w:val="00970499"/>
    <w:rsid w:val="00970609"/>
    <w:rsid w:val="00971505"/>
    <w:rsid w:val="00972DA4"/>
    <w:rsid w:val="009747F0"/>
    <w:rsid w:val="00974A51"/>
    <w:rsid w:val="00976C08"/>
    <w:rsid w:val="009774F7"/>
    <w:rsid w:val="00977CEF"/>
    <w:rsid w:val="00977F28"/>
    <w:rsid w:val="009802CA"/>
    <w:rsid w:val="009806BA"/>
    <w:rsid w:val="009807DD"/>
    <w:rsid w:val="0098148B"/>
    <w:rsid w:val="00983C77"/>
    <w:rsid w:val="00985C18"/>
    <w:rsid w:val="00985D49"/>
    <w:rsid w:val="00986FB9"/>
    <w:rsid w:val="009877D3"/>
    <w:rsid w:val="009912BC"/>
    <w:rsid w:val="0099184D"/>
    <w:rsid w:val="0099223C"/>
    <w:rsid w:val="0099316D"/>
    <w:rsid w:val="009935CC"/>
    <w:rsid w:val="009948DE"/>
    <w:rsid w:val="00995266"/>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D7D"/>
    <w:rsid w:val="009B2F86"/>
    <w:rsid w:val="009B4B7D"/>
    <w:rsid w:val="009B4FB0"/>
    <w:rsid w:val="009B5264"/>
    <w:rsid w:val="009B5847"/>
    <w:rsid w:val="009B7200"/>
    <w:rsid w:val="009C247E"/>
    <w:rsid w:val="009C35FE"/>
    <w:rsid w:val="009C3819"/>
    <w:rsid w:val="009C3871"/>
    <w:rsid w:val="009C5938"/>
    <w:rsid w:val="009D01A5"/>
    <w:rsid w:val="009D1418"/>
    <w:rsid w:val="009D1A88"/>
    <w:rsid w:val="009D2890"/>
    <w:rsid w:val="009D3C92"/>
    <w:rsid w:val="009D42D2"/>
    <w:rsid w:val="009D5511"/>
    <w:rsid w:val="009E1C73"/>
    <w:rsid w:val="009E1CB9"/>
    <w:rsid w:val="009E2210"/>
    <w:rsid w:val="009E2572"/>
    <w:rsid w:val="009E2587"/>
    <w:rsid w:val="009E2769"/>
    <w:rsid w:val="009E2846"/>
    <w:rsid w:val="009E3268"/>
    <w:rsid w:val="009E350C"/>
    <w:rsid w:val="009E598C"/>
    <w:rsid w:val="009E630F"/>
    <w:rsid w:val="009E7592"/>
    <w:rsid w:val="009E768A"/>
    <w:rsid w:val="009F2170"/>
    <w:rsid w:val="009F28D1"/>
    <w:rsid w:val="009F4D61"/>
    <w:rsid w:val="009F585E"/>
    <w:rsid w:val="009F5918"/>
    <w:rsid w:val="009F5F2A"/>
    <w:rsid w:val="009F63C0"/>
    <w:rsid w:val="009F6724"/>
    <w:rsid w:val="00A00244"/>
    <w:rsid w:val="00A00647"/>
    <w:rsid w:val="00A0121D"/>
    <w:rsid w:val="00A01AF8"/>
    <w:rsid w:val="00A01B40"/>
    <w:rsid w:val="00A02AE2"/>
    <w:rsid w:val="00A03177"/>
    <w:rsid w:val="00A037E8"/>
    <w:rsid w:val="00A03F8C"/>
    <w:rsid w:val="00A03F8D"/>
    <w:rsid w:val="00A046E1"/>
    <w:rsid w:val="00A0475A"/>
    <w:rsid w:val="00A06651"/>
    <w:rsid w:val="00A1105E"/>
    <w:rsid w:val="00A1136B"/>
    <w:rsid w:val="00A12821"/>
    <w:rsid w:val="00A12F6C"/>
    <w:rsid w:val="00A13703"/>
    <w:rsid w:val="00A138D3"/>
    <w:rsid w:val="00A1485C"/>
    <w:rsid w:val="00A157AA"/>
    <w:rsid w:val="00A172CA"/>
    <w:rsid w:val="00A17B37"/>
    <w:rsid w:val="00A210DA"/>
    <w:rsid w:val="00A223B2"/>
    <w:rsid w:val="00A246C6"/>
    <w:rsid w:val="00A24830"/>
    <w:rsid w:val="00A24A73"/>
    <w:rsid w:val="00A257B2"/>
    <w:rsid w:val="00A25CA0"/>
    <w:rsid w:val="00A26F5F"/>
    <w:rsid w:val="00A2745B"/>
    <w:rsid w:val="00A31373"/>
    <w:rsid w:val="00A319CF"/>
    <w:rsid w:val="00A33E94"/>
    <w:rsid w:val="00A359B1"/>
    <w:rsid w:val="00A363F1"/>
    <w:rsid w:val="00A40C8F"/>
    <w:rsid w:val="00A40E7F"/>
    <w:rsid w:val="00A4179E"/>
    <w:rsid w:val="00A41F33"/>
    <w:rsid w:val="00A42C4C"/>
    <w:rsid w:val="00A42D3A"/>
    <w:rsid w:val="00A4358B"/>
    <w:rsid w:val="00A443B6"/>
    <w:rsid w:val="00A443B8"/>
    <w:rsid w:val="00A44698"/>
    <w:rsid w:val="00A446E3"/>
    <w:rsid w:val="00A4476B"/>
    <w:rsid w:val="00A45F54"/>
    <w:rsid w:val="00A46A6B"/>
    <w:rsid w:val="00A47472"/>
    <w:rsid w:val="00A512F4"/>
    <w:rsid w:val="00A51847"/>
    <w:rsid w:val="00A51877"/>
    <w:rsid w:val="00A52FEA"/>
    <w:rsid w:val="00A535B8"/>
    <w:rsid w:val="00A536E4"/>
    <w:rsid w:val="00A53818"/>
    <w:rsid w:val="00A53CF2"/>
    <w:rsid w:val="00A55D0F"/>
    <w:rsid w:val="00A5608C"/>
    <w:rsid w:val="00A5765F"/>
    <w:rsid w:val="00A576A9"/>
    <w:rsid w:val="00A57706"/>
    <w:rsid w:val="00A577A5"/>
    <w:rsid w:val="00A57E97"/>
    <w:rsid w:val="00A60A2D"/>
    <w:rsid w:val="00A61FD8"/>
    <w:rsid w:val="00A62840"/>
    <w:rsid w:val="00A62DBC"/>
    <w:rsid w:val="00A632F1"/>
    <w:rsid w:val="00A634F3"/>
    <w:rsid w:val="00A642E5"/>
    <w:rsid w:val="00A65B66"/>
    <w:rsid w:val="00A67A2B"/>
    <w:rsid w:val="00A70051"/>
    <w:rsid w:val="00A70517"/>
    <w:rsid w:val="00A715D9"/>
    <w:rsid w:val="00A71AA1"/>
    <w:rsid w:val="00A71E5D"/>
    <w:rsid w:val="00A72AF9"/>
    <w:rsid w:val="00A737C6"/>
    <w:rsid w:val="00A7403D"/>
    <w:rsid w:val="00A74BD8"/>
    <w:rsid w:val="00A76461"/>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622A"/>
    <w:rsid w:val="00AB7EF7"/>
    <w:rsid w:val="00AC092D"/>
    <w:rsid w:val="00AC1A08"/>
    <w:rsid w:val="00AC218D"/>
    <w:rsid w:val="00AC272D"/>
    <w:rsid w:val="00AC2E1C"/>
    <w:rsid w:val="00AC34FA"/>
    <w:rsid w:val="00AC4777"/>
    <w:rsid w:val="00AC4EA4"/>
    <w:rsid w:val="00AC5C09"/>
    <w:rsid w:val="00AC70A2"/>
    <w:rsid w:val="00AD02C6"/>
    <w:rsid w:val="00AD16E7"/>
    <w:rsid w:val="00AD2208"/>
    <w:rsid w:val="00AD24B7"/>
    <w:rsid w:val="00AD33FB"/>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40DB"/>
    <w:rsid w:val="00AF57C6"/>
    <w:rsid w:val="00AF6159"/>
    <w:rsid w:val="00AF62BC"/>
    <w:rsid w:val="00AF690B"/>
    <w:rsid w:val="00AF74F3"/>
    <w:rsid w:val="00AF7BA3"/>
    <w:rsid w:val="00AF7C6F"/>
    <w:rsid w:val="00B0172F"/>
    <w:rsid w:val="00B0210C"/>
    <w:rsid w:val="00B02361"/>
    <w:rsid w:val="00B0247A"/>
    <w:rsid w:val="00B0296C"/>
    <w:rsid w:val="00B02FEC"/>
    <w:rsid w:val="00B0795E"/>
    <w:rsid w:val="00B07AA1"/>
    <w:rsid w:val="00B10202"/>
    <w:rsid w:val="00B10724"/>
    <w:rsid w:val="00B10DFF"/>
    <w:rsid w:val="00B10E63"/>
    <w:rsid w:val="00B1168C"/>
    <w:rsid w:val="00B1366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6419"/>
    <w:rsid w:val="00B36E93"/>
    <w:rsid w:val="00B42119"/>
    <w:rsid w:val="00B436CA"/>
    <w:rsid w:val="00B438F6"/>
    <w:rsid w:val="00B4432C"/>
    <w:rsid w:val="00B4448F"/>
    <w:rsid w:val="00B448B2"/>
    <w:rsid w:val="00B460D2"/>
    <w:rsid w:val="00B46580"/>
    <w:rsid w:val="00B4679F"/>
    <w:rsid w:val="00B4709A"/>
    <w:rsid w:val="00B47303"/>
    <w:rsid w:val="00B473DF"/>
    <w:rsid w:val="00B47D2C"/>
    <w:rsid w:val="00B51ADA"/>
    <w:rsid w:val="00B532E5"/>
    <w:rsid w:val="00B55822"/>
    <w:rsid w:val="00B57A98"/>
    <w:rsid w:val="00B61A6C"/>
    <w:rsid w:val="00B6200C"/>
    <w:rsid w:val="00B621F0"/>
    <w:rsid w:val="00B630D7"/>
    <w:rsid w:val="00B6341F"/>
    <w:rsid w:val="00B63CDE"/>
    <w:rsid w:val="00B657A7"/>
    <w:rsid w:val="00B66B06"/>
    <w:rsid w:val="00B672D1"/>
    <w:rsid w:val="00B67CDF"/>
    <w:rsid w:val="00B67F92"/>
    <w:rsid w:val="00B702F8"/>
    <w:rsid w:val="00B70ABE"/>
    <w:rsid w:val="00B7160A"/>
    <w:rsid w:val="00B756C7"/>
    <w:rsid w:val="00B76CF6"/>
    <w:rsid w:val="00B80835"/>
    <w:rsid w:val="00B811B1"/>
    <w:rsid w:val="00B8121F"/>
    <w:rsid w:val="00B821CC"/>
    <w:rsid w:val="00B82D41"/>
    <w:rsid w:val="00B83675"/>
    <w:rsid w:val="00B83AF1"/>
    <w:rsid w:val="00B856C9"/>
    <w:rsid w:val="00B85C7F"/>
    <w:rsid w:val="00B85EE5"/>
    <w:rsid w:val="00B87FFA"/>
    <w:rsid w:val="00B926CF"/>
    <w:rsid w:val="00B92829"/>
    <w:rsid w:val="00B92B49"/>
    <w:rsid w:val="00B92BC0"/>
    <w:rsid w:val="00B932F4"/>
    <w:rsid w:val="00B9359E"/>
    <w:rsid w:val="00B9476F"/>
    <w:rsid w:val="00B968CF"/>
    <w:rsid w:val="00B96B5F"/>
    <w:rsid w:val="00B96C9A"/>
    <w:rsid w:val="00B96F77"/>
    <w:rsid w:val="00BA1754"/>
    <w:rsid w:val="00BA1C7C"/>
    <w:rsid w:val="00BA2383"/>
    <w:rsid w:val="00BA4E5F"/>
    <w:rsid w:val="00BA5101"/>
    <w:rsid w:val="00BA52AD"/>
    <w:rsid w:val="00BA7468"/>
    <w:rsid w:val="00BA7F96"/>
    <w:rsid w:val="00BB02CA"/>
    <w:rsid w:val="00BB0FE4"/>
    <w:rsid w:val="00BB1250"/>
    <w:rsid w:val="00BB1BF6"/>
    <w:rsid w:val="00BB3E61"/>
    <w:rsid w:val="00BB4F72"/>
    <w:rsid w:val="00BB6A62"/>
    <w:rsid w:val="00BB6E0E"/>
    <w:rsid w:val="00BB7416"/>
    <w:rsid w:val="00BB7E83"/>
    <w:rsid w:val="00BC1A41"/>
    <w:rsid w:val="00BC2021"/>
    <w:rsid w:val="00BC2120"/>
    <w:rsid w:val="00BC2577"/>
    <w:rsid w:val="00BC29AD"/>
    <w:rsid w:val="00BC2CE4"/>
    <w:rsid w:val="00BC327C"/>
    <w:rsid w:val="00BC4742"/>
    <w:rsid w:val="00BC5242"/>
    <w:rsid w:val="00BC699B"/>
    <w:rsid w:val="00BC7100"/>
    <w:rsid w:val="00BD1057"/>
    <w:rsid w:val="00BD2713"/>
    <w:rsid w:val="00BD30BB"/>
    <w:rsid w:val="00BD35C7"/>
    <w:rsid w:val="00BD3706"/>
    <w:rsid w:val="00BD5C82"/>
    <w:rsid w:val="00BD5F9B"/>
    <w:rsid w:val="00BD6F87"/>
    <w:rsid w:val="00BD72EB"/>
    <w:rsid w:val="00BD72EE"/>
    <w:rsid w:val="00BE126A"/>
    <w:rsid w:val="00BE1577"/>
    <w:rsid w:val="00BE24AE"/>
    <w:rsid w:val="00BE25C7"/>
    <w:rsid w:val="00BE26A7"/>
    <w:rsid w:val="00BE26CB"/>
    <w:rsid w:val="00BE31A1"/>
    <w:rsid w:val="00BE327C"/>
    <w:rsid w:val="00BE42BC"/>
    <w:rsid w:val="00BE5036"/>
    <w:rsid w:val="00BE5BE9"/>
    <w:rsid w:val="00BE6508"/>
    <w:rsid w:val="00BE671C"/>
    <w:rsid w:val="00BE6EA3"/>
    <w:rsid w:val="00BE76E0"/>
    <w:rsid w:val="00BF0338"/>
    <w:rsid w:val="00BF2159"/>
    <w:rsid w:val="00BF3CCB"/>
    <w:rsid w:val="00BF48E8"/>
    <w:rsid w:val="00BF6269"/>
    <w:rsid w:val="00BF72A2"/>
    <w:rsid w:val="00BF7DC9"/>
    <w:rsid w:val="00C01B2F"/>
    <w:rsid w:val="00C03A8A"/>
    <w:rsid w:val="00C04A24"/>
    <w:rsid w:val="00C04E26"/>
    <w:rsid w:val="00C055D4"/>
    <w:rsid w:val="00C059C7"/>
    <w:rsid w:val="00C05F0B"/>
    <w:rsid w:val="00C07826"/>
    <w:rsid w:val="00C0786E"/>
    <w:rsid w:val="00C10907"/>
    <w:rsid w:val="00C11772"/>
    <w:rsid w:val="00C11E13"/>
    <w:rsid w:val="00C130F2"/>
    <w:rsid w:val="00C13293"/>
    <w:rsid w:val="00C13667"/>
    <w:rsid w:val="00C14F48"/>
    <w:rsid w:val="00C152A3"/>
    <w:rsid w:val="00C15B00"/>
    <w:rsid w:val="00C1602C"/>
    <w:rsid w:val="00C1713A"/>
    <w:rsid w:val="00C20CEA"/>
    <w:rsid w:val="00C20D1B"/>
    <w:rsid w:val="00C256DF"/>
    <w:rsid w:val="00C25BA2"/>
    <w:rsid w:val="00C2609B"/>
    <w:rsid w:val="00C2709E"/>
    <w:rsid w:val="00C2792B"/>
    <w:rsid w:val="00C27C27"/>
    <w:rsid w:val="00C30103"/>
    <w:rsid w:val="00C30A30"/>
    <w:rsid w:val="00C30C97"/>
    <w:rsid w:val="00C31B8D"/>
    <w:rsid w:val="00C321B7"/>
    <w:rsid w:val="00C337E9"/>
    <w:rsid w:val="00C3649E"/>
    <w:rsid w:val="00C36916"/>
    <w:rsid w:val="00C37061"/>
    <w:rsid w:val="00C3741D"/>
    <w:rsid w:val="00C379F9"/>
    <w:rsid w:val="00C40147"/>
    <w:rsid w:val="00C40788"/>
    <w:rsid w:val="00C40E9F"/>
    <w:rsid w:val="00C41478"/>
    <w:rsid w:val="00C4275B"/>
    <w:rsid w:val="00C42DC9"/>
    <w:rsid w:val="00C42DFA"/>
    <w:rsid w:val="00C4413A"/>
    <w:rsid w:val="00C4571D"/>
    <w:rsid w:val="00C45DC8"/>
    <w:rsid w:val="00C45F48"/>
    <w:rsid w:val="00C46F13"/>
    <w:rsid w:val="00C47237"/>
    <w:rsid w:val="00C476BA"/>
    <w:rsid w:val="00C50130"/>
    <w:rsid w:val="00C50BB8"/>
    <w:rsid w:val="00C51B2D"/>
    <w:rsid w:val="00C523AA"/>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AB9"/>
    <w:rsid w:val="00C84C7F"/>
    <w:rsid w:val="00C865B1"/>
    <w:rsid w:val="00C90E41"/>
    <w:rsid w:val="00C915B3"/>
    <w:rsid w:val="00C91BF4"/>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38F4"/>
    <w:rsid w:val="00CB441A"/>
    <w:rsid w:val="00CB4500"/>
    <w:rsid w:val="00CB454B"/>
    <w:rsid w:val="00CB4A95"/>
    <w:rsid w:val="00CB570D"/>
    <w:rsid w:val="00CB7445"/>
    <w:rsid w:val="00CB7D0C"/>
    <w:rsid w:val="00CC0055"/>
    <w:rsid w:val="00CC023E"/>
    <w:rsid w:val="00CC043A"/>
    <w:rsid w:val="00CC241D"/>
    <w:rsid w:val="00CC27C9"/>
    <w:rsid w:val="00CC34F5"/>
    <w:rsid w:val="00CC3961"/>
    <w:rsid w:val="00CC4081"/>
    <w:rsid w:val="00CC5B6F"/>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654C"/>
    <w:rsid w:val="00CF05F2"/>
    <w:rsid w:val="00CF0C89"/>
    <w:rsid w:val="00CF1594"/>
    <w:rsid w:val="00CF3D8A"/>
    <w:rsid w:val="00CF4535"/>
    <w:rsid w:val="00CF5EF7"/>
    <w:rsid w:val="00CF6626"/>
    <w:rsid w:val="00D00F56"/>
    <w:rsid w:val="00D01718"/>
    <w:rsid w:val="00D01785"/>
    <w:rsid w:val="00D01DBB"/>
    <w:rsid w:val="00D0332D"/>
    <w:rsid w:val="00D0356F"/>
    <w:rsid w:val="00D039FF"/>
    <w:rsid w:val="00D04AFB"/>
    <w:rsid w:val="00D04D7E"/>
    <w:rsid w:val="00D05A29"/>
    <w:rsid w:val="00D102B7"/>
    <w:rsid w:val="00D11298"/>
    <w:rsid w:val="00D12CD6"/>
    <w:rsid w:val="00D1351F"/>
    <w:rsid w:val="00D1405E"/>
    <w:rsid w:val="00D14964"/>
    <w:rsid w:val="00D15511"/>
    <w:rsid w:val="00D16141"/>
    <w:rsid w:val="00D17E34"/>
    <w:rsid w:val="00D200C3"/>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2A09"/>
    <w:rsid w:val="00D450B5"/>
    <w:rsid w:val="00D45108"/>
    <w:rsid w:val="00D45487"/>
    <w:rsid w:val="00D46C93"/>
    <w:rsid w:val="00D470ED"/>
    <w:rsid w:val="00D47881"/>
    <w:rsid w:val="00D505B2"/>
    <w:rsid w:val="00D506B9"/>
    <w:rsid w:val="00D5126C"/>
    <w:rsid w:val="00D515C3"/>
    <w:rsid w:val="00D518E2"/>
    <w:rsid w:val="00D53C36"/>
    <w:rsid w:val="00D55FF1"/>
    <w:rsid w:val="00D56E33"/>
    <w:rsid w:val="00D575E9"/>
    <w:rsid w:val="00D577AD"/>
    <w:rsid w:val="00D57A8E"/>
    <w:rsid w:val="00D61575"/>
    <w:rsid w:val="00D61B74"/>
    <w:rsid w:val="00D62F7E"/>
    <w:rsid w:val="00D639B9"/>
    <w:rsid w:val="00D63D0B"/>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5AE"/>
    <w:rsid w:val="00D94000"/>
    <w:rsid w:val="00D94215"/>
    <w:rsid w:val="00D9545C"/>
    <w:rsid w:val="00D96031"/>
    <w:rsid w:val="00D96334"/>
    <w:rsid w:val="00DA0369"/>
    <w:rsid w:val="00DA0820"/>
    <w:rsid w:val="00DA0946"/>
    <w:rsid w:val="00DA0B0C"/>
    <w:rsid w:val="00DA22FF"/>
    <w:rsid w:val="00DA691B"/>
    <w:rsid w:val="00DB01EB"/>
    <w:rsid w:val="00DB193F"/>
    <w:rsid w:val="00DB23F1"/>
    <w:rsid w:val="00DB2626"/>
    <w:rsid w:val="00DB326C"/>
    <w:rsid w:val="00DB436C"/>
    <w:rsid w:val="00DB452E"/>
    <w:rsid w:val="00DB4F0C"/>
    <w:rsid w:val="00DB76AD"/>
    <w:rsid w:val="00DB79F0"/>
    <w:rsid w:val="00DB7C7B"/>
    <w:rsid w:val="00DC2004"/>
    <w:rsid w:val="00DC2ED7"/>
    <w:rsid w:val="00DC57EA"/>
    <w:rsid w:val="00DC5839"/>
    <w:rsid w:val="00DC7BEB"/>
    <w:rsid w:val="00DC7F46"/>
    <w:rsid w:val="00DD0452"/>
    <w:rsid w:val="00DD0F09"/>
    <w:rsid w:val="00DD0F80"/>
    <w:rsid w:val="00DD10D9"/>
    <w:rsid w:val="00DD1C27"/>
    <w:rsid w:val="00DD1C90"/>
    <w:rsid w:val="00DD3629"/>
    <w:rsid w:val="00DD514D"/>
    <w:rsid w:val="00DD5421"/>
    <w:rsid w:val="00DD57C7"/>
    <w:rsid w:val="00DD5935"/>
    <w:rsid w:val="00DE0F5E"/>
    <w:rsid w:val="00DE178D"/>
    <w:rsid w:val="00DE17CD"/>
    <w:rsid w:val="00DE1E56"/>
    <w:rsid w:val="00DE2109"/>
    <w:rsid w:val="00DE38C2"/>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A6D"/>
    <w:rsid w:val="00DF62A6"/>
    <w:rsid w:val="00DF77D7"/>
    <w:rsid w:val="00E000F0"/>
    <w:rsid w:val="00E024AA"/>
    <w:rsid w:val="00E02EE9"/>
    <w:rsid w:val="00E04162"/>
    <w:rsid w:val="00E044BF"/>
    <w:rsid w:val="00E053D7"/>
    <w:rsid w:val="00E05749"/>
    <w:rsid w:val="00E05D3B"/>
    <w:rsid w:val="00E07920"/>
    <w:rsid w:val="00E10488"/>
    <w:rsid w:val="00E131A1"/>
    <w:rsid w:val="00E137E9"/>
    <w:rsid w:val="00E14549"/>
    <w:rsid w:val="00E149D3"/>
    <w:rsid w:val="00E14B0A"/>
    <w:rsid w:val="00E15A23"/>
    <w:rsid w:val="00E16C49"/>
    <w:rsid w:val="00E20D59"/>
    <w:rsid w:val="00E216CF"/>
    <w:rsid w:val="00E21D03"/>
    <w:rsid w:val="00E22171"/>
    <w:rsid w:val="00E22B5B"/>
    <w:rsid w:val="00E22BBB"/>
    <w:rsid w:val="00E237B2"/>
    <w:rsid w:val="00E24605"/>
    <w:rsid w:val="00E255C2"/>
    <w:rsid w:val="00E25675"/>
    <w:rsid w:val="00E25A6B"/>
    <w:rsid w:val="00E25CC4"/>
    <w:rsid w:val="00E265F1"/>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4DFB"/>
    <w:rsid w:val="00E45410"/>
    <w:rsid w:val="00E47369"/>
    <w:rsid w:val="00E475D6"/>
    <w:rsid w:val="00E50450"/>
    <w:rsid w:val="00E509D3"/>
    <w:rsid w:val="00E53ADD"/>
    <w:rsid w:val="00E55087"/>
    <w:rsid w:val="00E55798"/>
    <w:rsid w:val="00E55949"/>
    <w:rsid w:val="00E55A3D"/>
    <w:rsid w:val="00E572A5"/>
    <w:rsid w:val="00E61F0A"/>
    <w:rsid w:val="00E62C62"/>
    <w:rsid w:val="00E63568"/>
    <w:rsid w:val="00E63EA2"/>
    <w:rsid w:val="00E65568"/>
    <w:rsid w:val="00E6615B"/>
    <w:rsid w:val="00E668CF"/>
    <w:rsid w:val="00E674E5"/>
    <w:rsid w:val="00E67E91"/>
    <w:rsid w:val="00E67FA4"/>
    <w:rsid w:val="00E70136"/>
    <w:rsid w:val="00E70D2E"/>
    <w:rsid w:val="00E7240A"/>
    <w:rsid w:val="00E727E3"/>
    <w:rsid w:val="00E7378C"/>
    <w:rsid w:val="00E74783"/>
    <w:rsid w:val="00E75936"/>
    <w:rsid w:val="00E75F17"/>
    <w:rsid w:val="00E771B7"/>
    <w:rsid w:val="00E777C7"/>
    <w:rsid w:val="00E77CEB"/>
    <w:rsid w:val="00E80B50"/>
    <w:rsid w:val="00E80EE7"/>
    <w:rsid w:val="00E83C8D"/>
    <w:rsid w:val="00E8507B"/>
    <w:rsid w:val="00E855E2"/>
    <w:rsid w:val="00E85B1C"/>
    <w:rsid w:val="00E8673C"/>
    <w:rsid w:val="00E86796"/>
    <w:rsid w:val="00E9051B"/>
    <w:rsid w:val="00E91DD8"/>
    <w:rsid w:val="00E92A21"/>
    <w:rsid w:val="00E93317"/>
    <w:rsid w:val="00E93EEB"/>
    <w:rsid w:val="00E9485E"/>
    <w:rsid w:val="00E94A75"/>
    <w:rsid w:val="00E96ACE"/>
    <w:rsid w:val="00E97373"/>
    <w:rsid w:val="00E97CC3"/>
    <w:rsid w:val="00EA001D"/>
    <w:rsid w:val="00EA0DFB"/>
    <w:rsid w:val="00EA1711"/>
    <w:rsid w:val="00EA1A30"/>
    <w:rsid w:val="00EA260F"/>
    <w:rsid w:val="00EA481B"/>
    <w:rsid w:val="00EA5A86"/>
    <w:rsid w:val="00EA6A8F"/>
    <w:rsid w:val="00EA6E71"/>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F"/>
    <w:rsid w:val="00ED2261"/>
    <w:rsid w:val="00ED4EC9"/>
    <w:rsid w:val="00ED6D8C"/>
    <w:rsid w:val="00ED6EC6"/>
    <w:rsid w:val="00ED74EC"/>
    <w:rsid w:val="00ED7CE2"/>
    <w:rsid w:val="00ED7E63"/>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7EA3"/>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B33"/>
    <w:rsid w:val="00F12796"/>
    <w:rsid w:val="00F13D23"/>
    <w:rsid w:val="00F14E9C"/>
    <w:rsid w:val="00F164F1"/>
    <w:rsid w:val="00F175BD"/>
    <w:rsid w:val="00F17CB4"/>
    <w:rsid w:val="00F20A52"/>
    <w:rsid w:val="00F20D1A"/>
    <w:rsid w:val="00F20E3E"/>
    <w:rsid w:val="00F214FA"/>
    <w:rsid w:val="00F21D36"/>
    <w:rsid w:val="00F21F73"/>
    <w:rsid w:val="00F22034"/>
    <w:rsid w:val="00F22416"/>
    <w:rsid w:val="00F2284E"/>
    <w:rsid w:val="00F244A5"/>
    <w:rsid w:val="00F2467F"/>
    <w:rsid w:val="00F246A6"/>
    <w:rsid w:val="00F2505C"/>
    <w:rsid w:val="00F26809"/>
    <w:rsid w:val="00F270FA"/>
    <w:rsid w:val="00F27179"/>
    <w:rsid w:val="00F27746"/>
    <w:rsid w:val="00F30863"/>
    <w:rsid w:val="00F30D8C"/>
    <w:rsid w:val="00F31AE6"/>
    <w:rsid w:val="00F33274"/>
    <w:rsid w:val="00F35010"/>
    <w:rsid w:val="00F37140"/>
    <w:rsid w:val="00F3718A"/>
    <w:rsid w:val="00F3753C"/>
    <w:rsid w:val="00F40E5A"/>
    <w:rsid w:val="00F412D9"/>
    <w:rsid w:val="00F41FAD"/>
    <w:rsid w:val="00F455B7"/>
    <w:rsid w:val="00F466DE"/>
    <w:rsid w:val="00F47877"/>
    <w:rsid w:val="00F52A6C"/>
    <w:rsid w:val="00F52BF3"/>
    <w:rsid w:val="00F53C20"/>
    <w:rsid w:val="00F5506D"/>
    <w:rsid w:val="00F55F76"/>
    <w:rsid w:val="00F560D1"/>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118D"/>
    <w:rsid w:val="00F7263B"/>
    <w:rsid w:val="00F73C60"/>
    <w:rsid w:val="00F75D6C"/>
    <w:rsid w:val="00F7612F"/>
    <w:rsid w:val="00F7633F"/>
    <w:rsid w:val="00F76DB4"/>
    <w:rsid w:val="00F76EEB"/>
    <w:rsid w:val="00F77FD4"/>
    <w:rsid w:val="00F80B94"/>
    <w:rsid w:val="00F80CA0"/>
    <w:rsid w:val="00F8130A"/>
    <w:rsid w:val="00F814F4"/>
    <w:rsid w:val="00F81629"/>
    <w:rsid w:val="00F816BD"/>
    <w:rsid w:val="00F81B4E"/>
    <w:rsid w:val="00F82A73"/>
    <w:rsid w:val="00F83699"/>
    <w:rsid w:val="00F83DA0"/>
    <w:rsid w:val="00F842C1"/>
    <w:rsid w:val="00F8430F"/>
    <w:rsid w:val="00F8498A"/>
    <w:rsid w:val="00F87AF2"/>
    <w:rsid w:val="00F87FC6"/>
    <w:rsid w:val="00F91475"/>
    <w:rsid w:val="00F936C0"/>
    <w:rsid w:val="00F936C9"/>
    <w:rsid w:val="00F95036"/>
    <w:rsid w:val="00F956DF"/>
    <w:rsid w:val="00F960EB"/>
    <w:rsid w:val="00F9649C"/>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408"/>
    <w:rsid w:val="00FC0F2A"/>
    <w:rsid w:val="00FC1419"/>
    <w:rsid w:val="00FC18DA"/>
    <w:rsid w:val="00FC1DE5"/>
    <w:rsid w:val="00FC2815"/>
    <w:rsid w:val="00FC38C3"/>
    <w:rsid w:val="00FC3AF7"/>
    <w:rsid w:val="00FC3F15"/>
    <w:rsid w:val="00FC4F67"/>
    <w:rsid w:val="00FC5796"/>
    <w:rsid w:val="00FC6CFE"/>
    <w:rsid w:val="00FC7426"/>
    <w:rsid w:val="00FC7BDF"/>
    <w:rsid w:val="00FD35CD"/>
    <w:rsid w:val="00FD3C8A"/>
    <w:rsid w:val="00FD4A86"/>
    <w:rsid w:val="00FD4C89"/>
    <w:rsid w:val="00FD4FFF"/>
    <w:rsid w:val="00FD610F"/>
    <w:rsid w:val="00FD6EE8"/>
    <w:rsid w:val="00FD6FA4"/>
    <w:rsid w:val="00FD6FD0"/>
    <w:rsid w:val="00FD78EC"/>
    <w:rsid w:val="00FD7ABD"/>
    <w:rsid w:val="00FD7F88"/>
    <w:rsid w:val="00FE0F57"/>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f49100" strokecolor="#f49100">
      <v:fill color="#f49100" on="f"/>
      <v:stroke color="#f49100"/>
      <o:colormru v:ext="edit" colors="#f49100,#8f9286"/>
    </o:shapedefaults>
    <o:shapelayout v:ext="edit">
      <o:idmap v:ext="edit" data="1"/>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
    <w:basedOn w:val="Normal"/>
    <w:uiPriority w:val="99"/>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4" ma:contentTypeDescription="Create a new document." ma:contentTypeScope="" ma:versionID="73fdfe758a929f11ebafea45fc07e421">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cbed0980e816a16753818d1a7c5109e6"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CEE7B9BE-65B1-44E0-A371-C99E67C96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4FE42-A667-41F2-B836-6019E7438BC5}">
  <ds:schemaRefs>
    <ds:schemaRef ds:uri="f81d133f-f91a-40bf-9f57-d17ce519437c"/>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6a7b1ec3-7e08-409e-8f33-5d292a1a6bf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9</Pages>
  <Words>5492</Words>
  <Characters>31309</Characters>
  <Application>Microsoft Office Word</Application>
  <DocSecurity>4</DocSecurity>
  <Lines>260</Lines>
  <Paragraphs>73</Paragraphs>
  <ScaleCrop>false</ScaleCrop>
  <HeadingPairs>
    <vt:vector size="2" baseType="variant">
      <vt:variant>
        <vt:lpstr>Title</vt:lpstr>
      </vt:variant>
      <vt:variant>
        <vt:i4>1</vt:i4>
      </vt:variant>
    </vt:vector>
  </HeadingPairs>
  <TitlesOfParts>
    <vt:vector size="1" baseType="lpstr">
      <vt:lpstr>Krungthai Card Public Company Limited and its subsidiaries</vt:lpstr>
    </vt:vector>
  </TitlesOfParts>
  <Company/>
  <LinksUpToDate>false</LinksUpToDate>
  <CharactersWithSpaces>36728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creator>Boonyaporn Narkprasert</dc:creator>
  <cp:lastModifiedBy>Tipnaree Chaisechotes</cp:lastModifiedBy>
  <cp:revision>2</cp:revision>
  <cp:lastPrinted>2022-11-10T03:15:00Z</cp:lastPrinted>
  <dcterms:created xsi:type="dcterms:W3CDTF">2022-11-14T04:26:00Z</dcterms:created>
  <dcterms:modified xsi:type="dcterms:W3CDTF">2022-11-14T04:26:00Z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