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86262D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B380D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27E08D0A" w14:textId="77777777" w:rsidR="009030AC" w:rsidRPr="001F195D" w:rsidRDefault="009030AC" w:rsidP="001F195D">
      <w:pPr>
        <w:rPr>
          <w:cs/>
        </w:rPr>
      </w:pPr>
    </w:p>
    <w:p w14:paraId="59BF6B77" w14:textId="586B880C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304F0715" w14:textId="62CF787C" w:rsidR="00946E22" w:rsidRPr="005B380D" w:rsidRDefault="00946E22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6B7D51">
        <w:rPr>
          <w:rFonts w:asciiTheme="majorBidi" w:hAnsiTheme="majorBidi" w:cstheme="majorBidi"/>
          <w:sz w:val="28"/>
          <w:szCs w:val="28"/>
          <w:cs/>
          <w:lang w:bidi="th-TH"/>
        </w:rPr>
        <w:t>การซื้อบริษัทย่อย</w:t>
      </w:r>
    </w:p>
    <w:p w14:paraId="55A3C43D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6438478" w14:textId="3C4CAC9B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9D64A5" w:rsidRPr="005B380D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  <w:r w:rsidR="00CC6D19" w:rsidRPr="005B380D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p w14:paraId="5454E7D0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3FB53879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1E30ABD" w14:textId="18FC9EAA" w:rsidR="009D64A5" w:rsidRPr="005B380D" w:rsidRDefault="00744527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เงิน</w:t>
      </w:r>
      <w:r w:rsidR="009D64A5"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ปันผล</w:t>
      </w:r>
    </w:p>
    <w:p w14:paraId="5316286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1A39806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2C0C13BE" w14:textId="2D3AEEB0" w:rsidR="00880FF2" w:rsidRPr="005B380D" w:rsidRDefault="00880FF2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880FF2">
        <w:rPr>
          <w:rFonts w:asciiTheme="majorBidi" w:hAnsi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1E69B1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B380D">
        <w:rPr>
          <w:rFonts w:asciiTheme="majorBidi" w:hAnsiTheme="majorBidi" w:cstheme="majorBidi"/>
          <w:spacing w:val="-4"/>
          <w:sz w:val="28"/>
          <w:szCs w:val="28"/>
          <w:highlight w:val="lightGray"/>
          <w:cs/>
          <w:lang w:bidi="th-TH"/>
        </w:rPr>
        <w:br w:type="page"/>
      </w:r>
    </w:p>
    <w:p w14:paraId="26C972EF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5F26B5" w14:textId="1F7CE8E6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254C5" w:rsidRPr="00F86855">
        <w:rPr>
          <w:rFonts w:asciiTheme="majorBidi" w:hAnsiTheme="majorBidi" w:cstheme="majorBidi"/>
          <w:sz w:val="28"/>
          <w:szCs w:val="28"/>
        </w:rPr>
        <w:t xml:space="preserve"> </w:t>
      </w:r>
      <w:r w:rsidR="00946E22">
        <w:rPr>
          <w:rFonts w:asciiTheme="majorBidi" w:hAnsiTheme="majorBidi" w:cstheme="majorBidi"/>
          <w:sz w:val="28"/>
          <w:szCs w:val="28"/>
        </w:rPr>
        <w:t xml:space="preserve">14 </w:t>
      </w:r>
      <w:r w:rsidR="002254C5" w:rsidRPr="00F86855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2254C5" w:rsidRPr="00F86855">
        <w:rPr>
          <w:rFonts w:asciiTheme="majorBidi" w:hAnsiTheme="majorBidi" w:cstheme="majorBidi"/>
          <w:sz w:val="28"/>
          <w:szCs w:val="28"/>
        </w:rPr>
        <w:t>2565</w:t>
      </w:r>
    </w:p>
    <w:p w14:paraId="535CD408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276EE89" w14:textId="77777777" w:rsidR="009030AC" w:rsidRPr="005B380D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81C5FA4" w14:textId="43CB9DEE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>
        <w:rPr>
          <w:rFonts w:asciiTheme="majorBidi" w:hAnsiTheme="majorBidi" w:cstheme="majorBidi"/>
          <w:i/>
          <w:iCs/>
          <w:sz w:val="28"/>
          <w:szCs w:val="28"/>
        </w:rPr>
        <w:br/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>
        <w:rPr>
          <w:rFonts w:asciiTheme="majorBidi" w:hAnsiTheme="majorBidi" w:cstheme="majorBidi"/>
          <w:sz w:val="28"/>
          <w:szCs w:val="28"/>
        </w:rPr>
        <w:br/>
        <w:t>31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6E656E" w:rsidRPr="005B380D">
        <w:rPr>
          <w:rFonts w:asciiTheme="majorBidi" w:hAnsiTheme="majorBidi" w:cstheme="majorBidi"/>
          <w:sz w:val="28"/>
          <w:szCs w:val="28"/>
        </w:rPr>
        <w:t>4</w:t>
      </w:r>
    </w:p>
    <w:p w14:paraId="4D63BB00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38D8557" w14:textId="319525C1" w:rsidR="00D01652" w:rsidRPr="005B380D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5B380D">
        <w:rPr>
          <w:rFonts w:asciiTheme="majorBidi" w:hAnsiTheme="majorBidi" w:cstheme="majorBidi"/>
          <w:sz w:val="28"/>
          <w:szCs w:val="28"/>
        </w:rPr>
        <w:t>31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6E656E" w:rsidRPr="005B380D">
        <w:rPr>
          <w:rFonts w:asciiTheme="majorBidi" w:hAnsiTheme="majorBidi" w:cstheme="majorBidi"/>
          <w:sz w:val="28"/>
          <w:szCs w:val="28"/>
        </w:rPr>
        <w:t>4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A20BB" w14:textId="610128B7" w:rsidR="009030AC" w:rsidRPr="005B380D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0"/>
          <w:szCs w:val="20"/>
          <w:cs/>
        </w:rPr>
      </w:pPr>
    </w:p>
    <w:p w14:paraId="4B38AFCA" w14:textId="47AEC873" w:rsidR="00946E22" w:rsidRDefault="00946E22" w:rsidP="00946E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/>
          <w:sz w:val="28"/>
          <w:szCs w:val="28"/>
          <w:u w:val="none"/>
          <w:lang w:val="th-TH"/>
        </w:rPr>
      </w:pPr>
      <w:r w:rsidRPr="00946E22">
        <w:rPr>
          <w:rFonts w:asciiTheme="majorBidi" w:hAnsiTheme="majorBidi"/>
          <w:sz w:val="28"/>
          <w:szCs w:val="28"/>
          <w:u w:val="none"/>
          <w:cs/>
          <w:lang w:val="th-TH"/>
        </w:rPr>
        <w:t>การซื้อบริษัทย่อย</w:t>
      </w:r>
    </w:p>
    <w:p w14:paraId="174CC782" w14:textId="2363BA87" w:rsidR="00946E22" w:rsidRPr="00946E22" w:rsidRDefault="00946E22" w:rsidP="00946E2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B798AB" w14:textId="77777777" w:rsidR="00946E22" w:rsidRDefault="00946E22" w:rsidP="0094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sz w:val="28"/>
          <w:szCs w:val="28"/>
        </w:rPr>
      </w:pPr>
      <w:r>
        <w:rPr>
          <w:i/>
          <w:iCs/>
          <w:sz w:val="28"/>
          <w:szCs w:val="28"/>
          <w:cs/>
        </w:rPr>
        <w:tab/>
      </w:r>
      <w:r w:rsidRPr="00811F58">
        <w:rPr>
          <w:i/>
          <w:iCs/>
          <w:sz w:val="28"/>
          <w:szCs w:val="28"/>
          <w:cs/>
        </w:rPr>
        <w:t>การซื้อ</w:t>
      </w:r>
      <w:r w:rsidRPr="005F1C40">
        <w:rPr>
          <w:i/>
          <w:iCs/>
          <w:sz w:val="28"/>
          <w:szCs w:val="28"/>
          <w:cs/>
        </w:rPr>
        <w:t xml:space="preserve">บริษัท </w:t>
      </w:r>
      <w:r w:rsidRPr="005F1C40">
        <w:rPr>
          <w:rFonts w:hint="cs"/>
          <w:i/>
          <w:iCs/>
          <w:sz w:val="28"/>
          <w:szCs w:val="28"/>
          <w:cs/>
        </w:rPr>
        <w:t xml:space="preserve">เอ็มพี ซินเนอร์จี </w:t>
      </w:r>
      <w:r w:rsidRPr="005F1C40">
        <w:rPr>
          <w:i/>
          <w:iCs/>
          <w:sz w:val="28"/>
          <w:szCs w:val="28"/>
          <w:cs/>
        </w:rPr>
        <w:t>จำกัด</w:t>
      </w:r>
    </w:p>
    <w:p w14:paraId="0968D7A7" w14:textId="77777777" w:rsidR="00946E22" w:rsidRPr="008B55D1" w:rsidRDefault="00946E22" w:rsidP="0094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sz w:val="20"/>
          <w:szCs w:val="20"/>
          <w:cs/>
        </w:rPr>
      </w:pPr>
    </w:p>
    <w:p w14:paraId="1625DAFE" w14:textId="77777777" w:rsidR="00946E22" w:rsidRPr="00891863" w:rsidRDefault="00946E22" w:rsidP="00946E2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038CE">
        <w:rPr>
          <w:rFonts w:ascii="Angsana New" w:hAnsi="Angsana New"/>
          <w:sz w:val="28"/>
          <w:szCs w:val="28"/>
          <w:cs/>
        </w:rPr>
        <w:t>เมื่อ</w:t>
      </w:r>
      <w:r w:rsidRPr="00390D6D">
        <w:rPr>
          <w:rFonts w:ascii="Angsana New" w:hAnsi="Angsana New"/>
          <w:sz w:val="28"/>
          <w:szCs w:val="28"/>
          <w:cs/>
        </w:rPr>
        <w:t xml:space="preserve">วันที่ </w:t>
      </w:r>
      <w:r w:rsidRPr="00A87B61">
        <w:rPr>
          <w:rFonts w:ascii="Angsana New" w:hAnsi="Angsana New"/>
          <w:sz w:val="28"/>
          <w:szCs w:val="28"/>
        </w:rPr>
        <w:t xml:space="preserve">2 </w:t>
      </w:r>
      <w:r w:rsidRPr="00A87B61">
        <w:rPr>
          <w:rFonts w:ascii="Angsana New" w:hAnsi="Angsana New" w:hint="cs"/>
          <w:sz w:val="28"/>
          <w:szCs w:val="28"/>
          <w:cs/>
        </w:rPr>
        <w:t>มิถุนายน</w:t>
      </w:r>
      <w:r w:rsidRPr="00A87B61">
        <w:rPr>
          <w:rFonts w:ascii="Angsana New" w:hAnsi="Angsana New"/>
          <w:sz w:val="28"/>
          <w:szCs w:val="28"/>
        </w:rPr>
        <w:t xml:space="preserve"> 2565 </w:t>
      </w:r>
      <w:r w:rsidRPr="00A87B61">
        <w:rPr>
          <w:rFonts w:ascii="Angsana New" w:hAnsi="Angsana New"/>
          <w:sz w:val="28"/>
          <w:szCs w:val="28"/>
          <w:cs/>
        </w:rPr>
        <w:t>กลุ่มบริษัท</w:t>
      </w:r>
      <w:r w:rsidRPr="00A87B61">
        <w:rPr>
          <w:sz w:val="28"/>
          <w:szCs w:val="28"/>
          <w:cs/>
        </w:rPr>
        <w:t>ได้มาซึ่งอำนาจ</w:t>
      </w:r>
      <w:r w:rsidRPr="00A87B61">
        <w:rPr>
          <w:rFonts w:ascii="Angsana New" w:hAnsi="Angsana New"/>
          <w:sz w:val="28"/>
          <w:szCs w:val="28"/>
          <w:cs/>
        </w:rPr>
        <w:t xml:space="preserve">ควบคุมในบริษัท </w:t>
      </w:r>
      <w:r w:rsidRPr="00A87B61">
        <w:rPr>
          <w:rFonts w:hint="cs"/>
          <w:sz w:val="28"/>
          <w:szCs w:val="28"/>
          <w:cs/>
        </w:rPr>
        <w:t>เอ็มพี ซินเนอร์จี</w:t>
      </w:r>
      <w:r w:rsidRPr="00A87B61">
        <w:rPr>
          <w:rFonts w:ascii="Angsana New" w:hAnsi="Angsana New"/>
          <w:sz w:val="28"/>
          <w:szCs w:val="28"/>
        </w:rPr>
        <w:t xml:space="preserve"> </w:t>
      </w:r>
      <w:r w:rsidRPr="00A87B61">
        <w:rPr>
          <w:rFonts w:ascii="Angsana New" w:hAnsi="Angsana New"/>
          <w:sz w:val="28"/>
          <w:szCs w:val="28"/>
          <w:cs/>
        </w:rPr>
        <w:t>จำกัด</w:t>
      </w:r>
      <w:r w:rsidRPr="00A87B61">
        <w:rPr>
          <w:rFonts w:ascii="Angsana New" w:hAnsi="Angsana New"/>
          <w:sz w:val="28"/>
          <w:szCs w:val="28"/>
        </w:rPr>
        <w:t xml:space="preserve"> </w:t>
      </w:r>
      <w:r w:rsidRPr="00A87B61">
        <w:rPr>
          <w:sz w:val="28"/>
          <w:szCs w:val="28"/>
          <w:cs/>
        </w:rPr>
        <w:t>ซึ่งเป็น</w:t>
      </w:r>
      <w:r w:rsidRPr="00A87B61">
        <w:rPr>
          <w:rFonts w:ascii="Angsana New" w:hAnsi="Angsana New"/>
          <w:sz w:val="28"/>
          <w:szCs w:val="28"/>
          <w:cs/>
        </w:rPr>
        <w:t>ผู้ผลิตและจำหน่าย</w:t>
      </w:r>
      <w:r w:rsidRPr="00A87B61">
        <w:rPr>
          <w:rFonts w:ascii="Angsana New" w:hAnsi="Angsana New" w:hint="cs"/>
          <w:sz w:val="28"/>
          <w:szCs w:val="28"/>
          <w:cs/>
        </w:rPr>
        <w:t>เฟอร์นิเจอร์เพื่อสุขภาพ</w:t>
      </w:r>
      <w:r w:rsidRPr="00A87B61">
        <w:rPr>
          <w:rFonts w:ascii="Angsana New" w:hAnsi="Angsana New"/>
          <w:sz w:val="28"/>
          <w:szCs w:val="28"/>
          <w:cs/>
        </w:rPr>
        <w:t xml:space="preserve"> โดยการซื้อหุ้นทุนและสิทธิออกเสียงในบริษัทร้อยละ </w:t>
      </w:r>
      <w:r w:rsidRPr="00A87B61">
        <w:rPr>
          <w:rFonts w:ascii="Angsana New" w:hAnsi="Angsana New"/>
          <w:sz w:val="28"/>
          <w:szCs w:val="28"/>
        </w:rPr>
        <w:t>59.99</w:t>
      </w:r>
      <w:r w:rsidRPr="00A87B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7B61">
        <w:rPr>
          <w:rFonts w:asciiTheme="majorBidi" w:hAnsiTheme="majorBidi" w:cstheme="majorBidi"/>
          <w:sz w:val="28"/>
          <w:szCs w:val="28"/>
          <w:cs/>
        </w:rPr>
        <w:t>สิ่งตอบแทนที่จ่าย</w:t>
      </w:r>
      <w:r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A87B61">
        <w:rPr>
          <w:rFonts w:asciiTheme="majorBidi" w:hAnsiTheme="majorBidi" w:cstheme="majorBidi"/>
          <w:sz w:val="28"/>
          <w:szCs w:val="28"/>
          <w:cs/>
        </w:rPr>
        <w:t xml:space="preserve">เงินสดจำนวน </w:t>
      </w:r>
      <w:r w:rsidRPr="00A87B61">
        <w:rPr>
          <w:rFonts w:ascii="Angsana New" w:hAnsi="Angsana New"/>
          <w:sz w:val="28"/>
          <w:szCs w:val="28"/>
        </w:rPr>
        <w:t>219</w:t>
      </w:r>
      <w:r w:rsidRPr="00A87B61">
        <w:rPr>
          <w:rFonts w:asciiTheme="majorBidi" w:hAnsiTheme="majorBidi" w:cstheme="majorBidi"/>
          <w:sz w:val="28"/>
          <w:szCs w:val="28"/>
        </w:rPr>
        <w:t xml:space="preserve"> </w:t>
      </w:r>
      <w:r w:rsidRPr="00A87B61">
        <w:rPr>
          <w:rFonts w:asciiTheme="majorBidi" w:hAnsiTheme="majorBidi" w:cstheme="majorBidi"/>
          <w:sz w:val="28"/>
          <w:szCs w:val="28"/>
          <w:cs/>
        </w:rPr>
        <w:t>ล้านบาท และสิ่งตอบแทนที่คาดว่าจะต้องจ่าย</w:t>
      </w:r>
      <w:r>
        <w:rPr>
          <w:rFonts w:asciiTheme="majorBidi" w:hAnsiTheme="majorBidi" w:cstheme="majorBidi" w:hint="cs"/>
          <w:sz w:val="28"/>
          <w:szCs w:val="28"/>
          <w:cs/>
        </w:rPr>
        <w:t>เป็นเงินสด</w:t>
      </w:r>
      <w:r w:rsidRPr="00A87B61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19</w:t>
      </w:r>
      <w:r w:rsidRPr="00A87B61">
        <w:rPr>
          <w:rFonts w:asciiTheme="majorBidi" w:hAnsiTheme="majorBidi" w:cstheme="majorBidi"/>
          <w:sz w:val="28"/>
          <w:szCs w:val="28"/>
          <w:cs/>
        </w:rPr>
        <w:t xml:space="preserve"> ล้านบาท ทั้ง</w:t>
      </w:r>
      <w:r w:rsidRPr="006414FD">
        <w:rPr>
          <w:rFonts w:asciiTheme="majorBidi" w:hAnsiTheme="majorBidi" w:cstheme="majorBidi"/>
          <w:sz w:val="28"/>
          <w:szCs w:val="28"/>
          <w:cs/>
        </w:rPr>
        <w:t>นี้</w:t>
      </w:r>
      <w:r w:rsidRPr="006414FD">
        <w:rPr>
          <w:rFonts w:asciiTheme="majorBidi" w:hAnsiTheme="majorBidi" w:cstheme="majorBidi"/>
          <w:sz w:val="28"/>
          <w:szCs w:val="28"/>
        </w:rPr>
        <w:t xml:space="preserve"> </w:t>
      </w:r>
      <w:r w:rsidRPr="00E56189">
        <w:rPr>
          <w:rFonts w:asciiTheme="majorBidi" w:hAnsiTheme="majorBidi" w:cstheme="majorBidi"/>
          <w:sz w:val="28"/>
          <w:szCs w:val="28"/>
          <w:cs/>
        </w:rPr>
        <w:t>กลุ่มบริษัทมีต้นทุนที่เกี่ยวข้องกับการซื้อจำนวน</w:t>
      </w:r>
      <w:r w:rsidRPr="00E5618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5</w:t>
      </w:r>
      <w:r w:rsidRPr="00E56189">
        <w:rPr>
          <w:rFonts w:ascii="Angsana New" w:hAnsi="Angsana New" w:hint="cs"/>
          <w:sz w:val="28"/>
          <w:szCs w:val="28"/>
          <w:cs/>
        </w:rPr>
        <w:t xml:space="preserve"> </w:t>
      </w:r>
      <w:r w:rsidRPr="00E56189">
        <w:rPr>
          <w:rFonts w:asciiTheme="majorBidi" w:hAnsiTheme="majorBidi" w:cstheme="majorBidi"/>
          <w:sz w:val="28"/>
          <w:szCs w:val="28"/>
          <w:cs/>
        </w:rPr>
        <w:t>ล้านบาทซึ่งรวมอยู่ในค่าใช้จ่ายในการบริหาร</w:t>
      </w:r>
    </w:p>
    <w:p w14:paraId="454EF407" w14:textId="77777777" w:rsidR="00946E22" w:rsidRPr="009777AF" w:rsidRDefault="00946E22" w:rsidP="00946E2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0F47B67" w14:textId="77777777" w:rsidR="00946E22" w:rsidRDefault="00946E22" w:rsidP="00946E2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82BB4">
        <w:rPr>
          <w:rFonts w:asciiTheme="majorBidi" w:hAnsiTheme="majorBidi"/>
          <w:sz w:val="28"/>
          <w:szCs w:val="28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E2EBD24" w14:textId="77777777" w:rsidR="00946E22" w:rsidRPr="009777AF" w:rsidRDefault="00946E22" w:rsidP="0094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olor w:val="000000"/>
          <w:sz w:val="20"/>
          <w:szCs w:val="20"/>
          <w:cs/>
        </w:rPr>
      </w:pPr>
    </w:p>
    <w:p w14:paraId="221AD3B1" w14:textId="7778A44F" w:rsidR="00946E22" w:rsidRPr="005038CE" w:rsidRDefault="00946E22" w:rsidP="00946E22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9777AF">
        <w:rPr>
          <w:rFonts w:ascii="Angsana New" w:hAnsi="Angsana New"/>
          <w:sz w:val="28"/>
          <w:szCs w:val="28"/>
          <w:cs/>
        </w:rPr>
        <w:t>ในระหว่างงวดนับตั้งแต่วันที่ซื้อกิจการจนถึง</w:t>
      </w:r>
      <w:r w:rsidRPr="00A87B61">
        <w:rPr>
          <w:rFonts w:ascii="Angsana New" w:hAnsi="Angsana New"/>
          <w:sz w:val="28"/>
          <w:szCs w:val="28"/>
          <w:cs/>
        </w:rPr>
        <w:t xml:space="preserve">วันที่ </w:t>
      </w:r>
      <w:r w:rsidRPr="00A87B61">
        <w:rPr>
          <w:rFonts w:ascii="Angsana New" w:hAnsi="Angsana New"/>
          <w:sz w:val="28"/>
          <w:szCs w:val="28"/>
        </w:rPr>
        <w:t xml:space="preserve">30 </w:t>
      </w:r>
      <w:r w:rsidR="00782A07">
        <w:rPr>
          <w:rFonts w:ascii="Angsana New" w:hAnsi="Angsana New" w:hint="cs"/>
          <w:sz w:val="28"/>
          <w:szCs w:val="28"/>
          <w:cs/>
        </w:rPr>
        <w:t>กันยา</w:t>
      </w:r>
      <w:r w:rsidRPr="00A87B61">
        <w:rPr>
          <w:rFonts w:ascii="Angsana New" w:hAnsi="Angsana New"/>
          <w:sz w:val="28"/>
          <w:szCs w:val="28"/>
          <w:cs/>
        </w:rPr>
        <w:t xml:space="preserve">ยน </w:t>
      </w:r>
      <w:r w:rsidRPr="00A87B61">
        <w:rPr>
          <w:rFonts w:ascii="Angsana New" w:hAnsi="Angsana New"/>
          <w:sz w:val="28"/>
          <w:szCs w:val="28"/>
        </w:rPr>
        <w:t xml:space="preserve">2565 </w:t>
      </w:r>
      <w:r w:rsidRPr="00A87B61">
        <w:rPr>
          <w:rFonts w:ascii="Angsana New" w:hAnsi="Angsana New"/>
          <w:sz w:val="28"/>
          <w:szCs w:val="28"/>
          <w:cs/>
        </w:rPr>
        <w:t xml:space="preserve">บริษัท </w:t>
      </w:r>
      <w:r w:rsidRPr="00A87B61">
        <w:rPr>
          <w:rFonts w:hint="cs"/>
          <w:sz w:val="28"/>
          <w:szCs w:val="28"/>
          <w:cs/>
        </w:rPr>
        <w:t>เอ็มพี ซินเนอร์จี</w:t>
      </w:r>
      <w:r w:rsidRPr="00A87B61">
        <w:rPr>
          <w:rFonts w:ascii="Angsana New" w:hAnsi="Angsana New"/>
          <w:sz w:val="28"/>
          <w:szCs w:val="28"/>
        </w:rPr>
        <w:t xml:space="preserve"> </w:t>
      </w:r>
      <w:r w:rsidRPr="00A87B61">
        <w:rPr>
          <w:rFonts w:ascii="Angsana New" w:hAnsi="Angsana New"/>
          <w:sz w:val="28"/>
          <w:szCs w:val="28"/>
          <w:cs/>
        </w:rPr>
        <w:t xml:space="preserve">จำกัด มีรายได้เป็นจำนวนเงิน </w:t>
      </w:r>
      <w:r w:rsidR="00462350">
        <w:rPr>
          <w:rFonts w:ascii="Angsana New" w:hAnsi="Angsana New"/>
          <w:sz w:val="28"/>
          <w:szCs w:val="28"/>
        </w:rPr>
        <w:t>92</w:t>
      </w:r>
      <w:r w:rsidRPr="00A87B61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D04790">
        <w:rPr>
          <w:rFonts w:ascii="Angsana New" w:hAnsi="Angsana New"/>
          <w:sz w:val="28"/>
          <w:szCs w:val="28"/>
          <w:cs/>
        </w:rPr>
        <w:t xml:space="preserve">และกำไรจำนวนเงิน </w:t>
      </w:r>
      <w:r w:rsidR="00D83596" w:rsidRPr="00D04790">
        <w:rPr>
          <w:rFonts w:ascii="Angsana New" w:hAnsi="Angsana New"/>
          <w:sz w:val="28"/>
          <w:szCs w:val="28"/>
        </w:rPr>
        <w:t>2</w:t>
      </w:r>
      <w:r w:rsidRPr="00D04790">
        <w:rPr>
          <w:rFonts w:ascii="Angsana New" w:hAnsi="Angsana New"/>
          <w:sz w:val="28"/>
          <w:szCs w:val="28"/>
          <w:cs/>
        </w:rPr>
        <w:t xml:space="preserve"> ล้านบาท ซึ่งรวม</w:t>
      </w:r>
      <w:r w:rsidRPr="00A87B61">
        <w:rPr>
          <w:rFonts w:ascii="Angsana New" w:hAnsi="Angsana New"/>
          <w:sz w:val="28"/>
          <w:szCs w:val="28"/>
          <w:cs/>
        </w:rPr>
        <w:t>เป็นส่วนหนึ่งของ</w:t>
      </w:r>
      <w:r w:rsidRPr="00986040">
        <w:rPr>
          <w:rFonts w:ascii="Angsana New" w:hAnsi="Angsana New"/>
          <w:sz w:val="28"/>
          <w:szCs w:val="28"/>
          <w:cs/>
        </w:rPr>
        <w:t xml:space="preserve">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986040">
        <w:rPr>
          <w:rFonts w:ascii="Angsana New" w:hAnsi="Angsana New"/>
          <w:sz w:val="28"/>
          <w:szCs w:val="28"/>
        </w:rPr>
        <w:t xml:space="preserve">1 </w:t>
      </w:r>
      <w:r w:rsidRPr="00986040">
        <w:rPr>
          <w:rFonts w:ascii="Angsana New" w:hAnsi="Angsana New"/>
          <w:sz w:val="28"/>
          <w:szCs w:val="28"/>
          <w:cs/>
        </w:rPr>
        <w:t xml:space="preserve">มกราคม </w:t>
      </w:r>
      <w:r w:rsidRPr="00986040">
        <w:rPr>
          <w:rFonts w:ascii="Angsana New" w:hAnsi="Angsana New"/>
          <w:sz w:val="28"/>
          <w:szCs w:val="28"/>
        </w:rPr>
        <w:t>2565</w:t>
      </w:r>
      <w:r w:rsidRPr="00986040">
        <w:rPr>
          <w:rFonts w:ascii="Angsana New" w:hAnsi="Angsana New"/>
          <w:sz w:val="28"/>
          <w:szCs w:val="28"/>
          <w:cs/>
        </w:rPr>
        <w:t xml:space="preserve"> จะมีรายได้รวมเพิ่มขึ้นจำนวนเงิน </w:t>
      </w:r>
      <w:r w:rsidRPr="00986040">
        <w:rPr>
          <w:rFonts w:ascii="Angsana New" w:hAnsi="Angsana New"/>
          <w:sz w:val="28"/>
          <w:szCs w:val="28"/>
        </w:rPr>
        <w:t>112</w:t>
      </w:r>
      <w:r w:rsidRPr="00986040">
        <w:rPr>
          <w:rFonts w:ascii="Angsana New" w:hAnsi="Angsana New"/>
          <w:sz w:val="28"/>
          <w:szCs w:val="28"/>
          <w:cs/>
        </w:rPr>
        <w:t xml:space="preserve"> ล้านบาท และกำไรรวมสำหรับงวด</w:t>
      </w:r>
      <w:r w:rsidR="00485D9B" w:rsidRPr="00986040">
        <w:rPr>
          <w:rFonts w:ascii="Angsana New" w:hAnsi="Angsana New" w:hint="cs"/>
          <w:sz w:val="28"/>
          <w:szCs w:val="28"/>
          <w:cs/>
        </w:rPr>
        <w:t>เก้า</w:t>
      </w:r>
      <w:r w:rsidRPr="0098604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986040">
        <w:rPr>
          <w:rFonts w:ascii="Angsana New" w:hAnsi="Angsana New"/>
          <w:sz w:val="28"/>
          <w:szCs w:val="28"/>
        </w:rPr>
        <w:t xml:space="preserve">30 </w:t>
      </w:r>
      <w:r w:rsidR="001B682E" w:rsidRPr="00986040">
        <w:rPr>
          <w:rFonts w:ascii="Angsana New" w:hAnsi="Angsana New" w:hint="cs"/>
          <w:sz w:val="28"/>
          <w:szCs w:val="28"/>
          <w:cs/>
        </w:rPr>
        <w:t>กันยา</w:t>
      </w:r>
      <w:r w:rsidRPr="00986040">
        <w:rPr>
          <w:rFonts w:ascii="Angsana New" w:hAnsi="Angsana New"/>
          <w:sz w:val="28"/>
          <w:szCs w:val="28"/>
          <w:cs/>
        </w:rPr>
        <w:t xml:space="preserve">ยน </w:t>
      </w:r>
      <w:r w:rsidRPr="00986040">
        <w:rPr>
          <w:rFonts w:ascii="Angsana New" w:hAnsi="Angsana New"/>
          <w:sz w:val="28"/>
          <w:szCs w:val="28"/>
        </w:rPr>
        <w:t xml:space="preserve">2565 </w:t>
      </w:r>
      <w:r w:rsidRPr="00986040">
        <w:rPr>
          <w:rFonts w:ascii="Angsana New" w:hAnsi="Angsana New"/>
          <w:sz w:val="28"/>
          <w:szCs w:val="28"/>
          <w:cs/>
        </w:rPr>
        <w:t xml:space="preserve">เพิ่มขึ้นจำนวนเงิน </w:t>
      </w:r>
      <w:r w:rsidRPr="00986040">
        <w:rPr>
          <w:rFonts w:ascii="Angsana New" w:hAnsi="Angsana New"/>
          <w:sz w:val="28"/>
          <w:szCs w:val="28"/>
        </w:rPr>
        <w:t xml:space="preserve">26 </w:t>
      </w:r>
      <w:r w:rsidRPr="00986040">
        <w:rPr>
          <w:rFonts w:ascii="Angsana New" w:hAnsi="Angsana New"/>
          <w:sz w:val="28"/>
          <w:szCs w:val="28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</w:t>
      </w:r>
      <w:r w:rsidRPr="006414FD">
        <w:rPr>
          <w:rFonts w:ascii="Angsana New" w:hAnsi="Angsana New"/>
          <w:sz w:val="28"/>
          <w:szCs w:val="28"/>
          <w:cs/>
        </w:rPr>
        <w:t xml:space="preserve">นั้นได้เกิดขึ้นตั้งแต่วันที่ </w:t>
      </w:r>
      <w:r w:rsidRPr="00FA557F">
        <w:rPr>
          <w:rFonts w:ascii="Angsana New" w:hAnsi="Angsana New"/>
          <w:sz w:val="28"/>
          <w:szCs w:val="28"/>
        </w:rPr>
        <w:t xml:space="preserve">1 </w:t>
      </w:r>
      <w:r w:rsidRPr="00FA557F">
        <w:rPr>
          <w:rFonts w:ascii="Angsana New" w:hAnsi="Angsana New"/>
          <w:sz w:val="28"/>
          <w:szCs w:val="28"/>
          <w:cs/>
        </w:rPr>
        <w:t>ม</w:t>
      </w:r>
      <w:r>
        <w:rPr>
          <w:rFonts w:ascii="Angsana New" w:hAnsi="Angsana New" w:hint="cs"/>
          <w:sz w:val="28"/>
          <w:szCs w:val="28"/>
          <w:cs/>
        </w:rPr>
        <w:t>กราคม</w:t>
      </w:r>
      <w:r w:rsidRPr="00FA557F">
        <w:rPr>
          <w:rFonts w:ascii="Angsana New" w:hAnsi="Angsana New"/>
          <w:sz w:val="28"/>
          <w:szCs w:val="28"/>
          <w:cs/>
        </w:rPr>
        <w:t xml:space="preserve"> </w:t>
      </w:r>
      <w:r w:rsidRPr="00FA557F">
        <w:rPr>
          <w:rFonts w:ascii="Angsana New" w:hAnsi="Angsana New"/>
          <w:sz w:val="28"/>
          <w:szCs w:val="28"/>
        </w:rPr>
        <w:t>2565</w:t>
      </w:r>
    </w:p>
    <w:p w14:paraId="7A37E26C" w14:textId="77777777" w:rsidR="00946E22" w:rsidRPr="009777AF" w:rsidRDefault="00946E22" w:rsidP="0094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olor w:val="000000"/>
          <w:sz w:val="20"/>
          <w:szCs w:val="20"/>
          <w:highlight w:val="magenta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946E22" w:rsidRPr="008601A0" w14:paraId="54BBE30A" w14:textId="77777777" w:rsidTr="00DD1CA1">
        <w:trPr>
          <w:tblHeader/>
        </w:trPr>
        <w:tc>
          <w:tcPr>
            <w:tcW w:w="6300" w:type="dxa"/>
          </w:tcPr>
          <w:p w14:paraId="1E2D0DB8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4173FBF3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9956449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334F12E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71152F13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46E22" w:rsidRPr="008601A0" w14:paraId="3407BA02" w14:textId="77777777" w:rsidTr="00DD1CA1">
        <w:trPr>
          <w:tblHeader/>
        </w:trPr>
        <w:tc>
          <w:tcPr>
            <w:tcW w:w="6300" w:type="dxa"/>
          </w:tcPr>
          <w:p w14:paraId="4701C947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A93900C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A09DB5F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6731C27F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AFF6D0E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46E22" w:rsidRPr="008601A0" w14:paraId="30076732" w14:textId="77777777" w:rsidTr="00DD1CA1">
        <w:trPr>
          <w:trHeight w:val="80"/>
        </w:trPr>
        <w:tc>
          <w:tcPr>
            <w:tcW w:w="6300" w:type="dxa"/>
          </w:tcPr>
          <w:p w14:paraId="2777A563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34108575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8DC9FB5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2E7EA86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61CF59D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946E22" w:rsidRPr="008601A0" w14:paraId="46794BFA" w14:textId="77777777" w:rsidTr="00DD1CA1">
        <w:tc>
          <w:tcPr>
            <w:tcW w:w="6300" w:type="dxa"/>
          </w:tcPr>
          <w:p w14:paraId="270EB6DE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7A8A23FC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0936360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15811D9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B17F9C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946E22" w:rsidRPr="008601A0" w14:paraId="21BEF5E6" w14:textId="77777777" w:rsidTr="00DD1CA1">
        <w:tc>
          <w:tcPr>
            <w:tcW w:w="6300" w:type="dxa"/>
          </w:tcPr>
          <w:p w14:paraId="36649A86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1053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4C88E550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AD217B6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8E47F4E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0F4932C" w14:textId="77777777" w:rsidR="00946E22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946E22" w:rsidRPr="008601A0" w14:paraId="5CB3E0C7" w14:textId="77777777" w:rsidTr="00DD1CA1">
        <w:tc>
          <w:tcPr>
            <w:tcW w:w="6300" w:type="dxa"/>
          </w:tcPr>
          <w:p w14:paraId="35EC3626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41E60F1F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1DEDE65" w14:textId="77777777" w:rsidR="00946E22" w:rsidRPr="00F538CF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  <w:r w:rsidRPr="00FE79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54" w:type="dxa"/>
          </w:tcPr>
          <w:p w14:paraId="4E06A321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FAD0C0A" w14:textId="4273F100" w:rsidR="00946E22" w:rsidRPr="007E3537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538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C538D" w:rsidRPr="003C538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46E22" w:rsidRPr="008601A0" w14:paraId="1DEF2D3F" w14:textId="77777777" w:rsidTr="00DD1CA1">
        <w:tc>
          <w:tcPr>
            <w:tcW w:w="6300" w:type="dxa"/>
          </w:tcPr>
          <w:p w14:paraId="7BC329F3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1053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092D528E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AC4CE0E" w14:textId="77777777" w:rsidR="00946E22" w:rsidRPr="00FE796C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B21B8F7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7C1B951" w14:textId="3D1B7161" w:rsidR="00946E22" w:rsidRPr="00BD4D8B" w:rsidRDefault="003C538D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4D8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946E22" w:rsidRPr="008601A0" w14:paraId="0E8486F2" w14:textId="77777777" w:rsidTr="00DD1CA1">
        <w:tc>
          <w:tcPr>
            <w:tcW w:w="6300" w:type="dxa"/>
          </w:tcPr>
          <w:p w14:paraId="7BA79509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670D8197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C31597F" w14:textId="77777777" w:rsidR="00946E22" w:rsidRPr="00F538CF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5C43163B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4B8BF03" w14:textId="77777777" w:rsidR="00946E22" w:rsidRPr="00BD4D8B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4D8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46E22" w:rsidRPr="008601A0" w14:paraId="654F6BE3" w14:textId="77777777" w:rsidTr="00DD1CA1">
        <w:tc>
          <w:tcPr>
            <w:tcW w:w="6300" w:type="dxa"/>
          </w:tcPr>
          <w:p w14:paraId="0D39B5E1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7A03228C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5513C55" w14:textId="77777777" w:rsidR="00946E22" w:rsidRPr="00F538CF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7884833C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EAB8664" w14:textId="122BCFBE" w:rsidR="00946E22" w:rsidRPr="00BD4D8B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4D8B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C538D" w:rsidRPr="00BD4D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D4D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6E22" w:rsidRPr="008601A0" w14:paraId="540DAE66" w14:textId="77777777" w:rsidTr="00DD1CA1">
        <w:tc>
          <w:tcPr>
            <w:tcW w:w="6300" w:type="dxa"/>
          </w:tcPr>
          <w:p w14:paraId="32EAE132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55" w:type="dxa"/>
          </w:tcPr>
          <w:p w14:paraId="77CE0D0F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6D7E6BF" w14:textId="77777777" w:rsidR="00946E22" w:rsidRPr="00F538CF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13BBEF40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BD63721" w14:textId="77777777" w:rsidR="00946E22" w:rsidRPr="00BD4D8B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4D8B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946E22" w:rsidRPr="008601A0" w14:paraId="126F0099" w14:textId="77777777" w:rsidTr="00DD1CA1">
        <w:tc>
          <w:tcPr>
            <w:tcW w:w="6300" w:type="dxa"/>
          </w:tcPr>
          <w:p w14:paraId="2BE86ED9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1053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 w:rsidRPr="007E1053">
              <w:rPr>
                <w:rFonts w:asciiTheme="majorBidi" w:hAnsi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255" w:type="dxa"/>
          </w:tcPr>
          <w:p w14:paraId="0EF154F9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559BA3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E40AB7B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FF83C6" w14:textId="13B02A14" w:rsidR="00946E22" w:rsidRPr="00BD4D8B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4D8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C538D" w:rsidRPr="00BD4D8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BD4D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6E22" w:rsidRPr="008601A0" w14:paraId="67EBAD68" w14:textId="77777777" w:rsidTr="00DD1CA1">
        <w:tc>
          <w:tcPr>
            <w:tcW w:w="6300" w:type="dxa"/>
          </w:tcPr>
          <w:p w14:paraId="4776B3DD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2FDF0DA9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B1BE736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1881BBCA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40DFE90" w14:textId="30D29C56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D4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</w:tr>
      <w:tr w:rsidR="00946E22" w:rsidRPr="00FE796C" w14:paraId="3B2EC227" w14:textId="77777777" w:rsidTr="00DD1CA1">
        <w:tc>
          <w:tcPr>
            <w:tcW w:w="6300" w:type="dxa"/>
          </w:tcPr>
          <w:p w14:paraId="5768597A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8601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593D9056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9D7061D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9125C54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06CDB89" w14:textId="587A6241" w:rsidR="00946E22" w:rsidRPr="00FE796C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79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4D8B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FE79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6E22" w:rsidRPr="008601A0" w14:paraId="51B1E7B7" w14:textId="77777777" w:rsidTr="00DD1CA1">
        <w:tc>
          <w:tcPr>
            <w:tcW w:w="6300" w:type="dxa"/>
          </w:tcPr>
          <w:p w14:paraId="0BDB3287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0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32E2F25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DD390EE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86BE948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EE13B6E" w14:textId="7C8CA246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D4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</w:tr>
      <w:tr w:rsidR="00946E22" w:rsidRPr="008601A0" w14:paraId="04C2DB27" w14:textId="77777777" w:rsidTr="00DD1CA1">
        <w:tc>
          <w:tcPr>
            <w:tcW w:w="6300" w:type="dxa"/>
          </w:tcPr>
          <w:p w14:paraId="311341F4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4AD60BC0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08DA3FD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4D8CF38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C925490" w14:textId="0A1CC7F9" w:rsidR="00946E22" w:rsidRPr="008601A0" w:rsidRDefault="00BD4D8B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946E22" w:rsidRPr="008601A0" w14:paraId="4FFCEEA3" w14:textId="77777777" w:rsidTr="00DD1CA1">
        <w:tc>
          <w:tcPr>
            <w:tcW w:w="6300" w:type="dxa"/>
          </w:tcPr>
          <w:p w14:paraId="425E1B8B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01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2F537C10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0CB401D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0676B43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1A8A8AD6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</w:tr>
      <w:tr w:rsidR="00946E22" w:rsidRPr="008601A0" w14:paraId="0CC23F50" w14:textId="77777777" w:rsidTr="00DD1CA1">
        <w:tc>
          <w:tcPr>
            <w:tcW w:w="6300" w:type="dxa"/>
          </w:tcPr>
          <w:p w14:paraId="355BC295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1C44923E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DAB0C46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602924C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BB368A4" w14:textId="77777777" w:rsidR="00946E22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6E22" w:rsidRPr="008601A0" w14:paraId="317B4416" w14:textId="77777777" w:rsidTr="00DD1CA1">
        <w:tc>
          <w:tcPr>
            <w:tcW w:w="6300" w:type="dxa"/>
          </w:tcPr>
          <w:p w14:paraId="13038A7A" w14:textId="77777777" w:rsidR="00946E22" w:rsidRPr="008601A0" w:rsidRDefault="00946E22" w:rsidP="00DD1CA1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255" w:type="dxa"/>
          </w:tcPr>
          <w:p w14:paraId="09E41675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E3E3975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42F04C4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AD67CB7" w14:textId="77777777" w:rsidR="00946E22" w:rsidRPr="007D3653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946E22" w:rsidRPr="008601A0" w14:paraId="76F414E7" w14:textId="77777777" w:rsidTr="00DD1CA1">
        <w:tc>
          <w:tcPr>
            <w:tcW w:w="6300" w:type="dxa"/>
          </w:tcPr>
          <w:p w14:paraId="60EFBE08" w14:textId="77777777" w:rsidR="00946E22" w:rsidRPr="00125907" w:rsidRDefault="00946E22" w:rsidP="00DD1CA1">
            <w:pPr>
              <w:tabs>
                <w:tab w:val="decimal" w:pos="51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85A2207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4D860AD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C01A988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D1BAB2" w14:textId="77777777" w:rsidR="00946E22" w:rsidRPr="008B55D1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5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8B5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6E22" w:rsidRPr="008601A0" w14:paraId="1DF7C41E" w14:textId="77777777" w:rsidTr="00DD1CA1">
        <w:tc>
          <w:tcPr>
            <w:tcW w:w="6300" w:type="dxa"/>
          </w:tcPr>
          <w:p w14:paraId="0CD2E4BF" w14:textId="77777777" w:rsidR="00946E22" w:rsidRPr="008601A0" w:rsidRDefault="00946E22" w:rsidP="00DD1CA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601A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19E2C8F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C203420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A7CA915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B6F7567" w14:textId="77777777" w:rsidR="00946E22" w:rsidRPr="008601A0" w:rsidRDefault="00946E22" w:rsidP="00DD1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(187)</w:t>
            </w:r>
          </w:p>
        </w:tc>
      </w:tr>
    </w:tbl>
    <w:p w14:paraId="452B6241" w14:textId="77777777" w:rsidR="00946E22" w:rsidRPr="00D36ED5" w:rsidRDefault="00946E22" w:rsidP="0094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</w:p>
    <w:p w14:paraId="2C6529A9" w14:textId="77777777" w:rsidR="00946E22" w:rsidRPr="005038CE" w:rsidRDefault="00946E22" w:rsidP="0094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  <w:cs/>
        </w:rPr>
      </w:pPr>
      <w:r w:rsidRPr="00666DE2">
        <w:rPr>
          <w:sz w:val="28"/>
          <w:szCs w:val="28"/>
          <w:cs/>
        </w:rPr>
        <w:t>กลุ่มบริษัทยังอยู่ระหว่างการทบทวนอย่างต่อเนื่องในระหว่างช่วงเวลาที่วัดมูลค่า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FFC0E43" w14:textId="77777777" w:rsidR="00946E22" w:rsidRPr="009777AF" w:rsidRDefault="00946E22" w:rsidP="00946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olor w:val="000000"/>
          <w:sz w:val="20"/>
          <w:szCs w:val="20"/>
        </w:rPr>
      </w:pPr>
    </w:p>
    <w:p w14:paraId="43F79B45" w14:textId="59E1CB4C" w:rsidR="005F4946" w:rsidRDefault="00946E22" w:rsidP="00946E22">
      <w:pPr>
        <w:spacing w:line="240" w:lineRule="auto"/>
        <w:ind w:left="540" w:right="45"/>
        <w:jc w:val="thaiDistribute"/>
        <w:rPr>
          <w:sz w:val="28"/>
          <w:szCs w:val="28"/>
          <w:cs/>
        </w:rPr>
      </w:pPr>
      <w:r w:rsidRPr="00F56B3D">
        <w:rPr>
          <w:sz w:val="28"/>
          <w:szCs w:val="28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</w:t>
      </w:r>
      <w:r w:rsidRPr="008D299D">
        <w:rPr>
          <w:spacing w:val="-2"/>
          <w:sz w:val="28"/>
          <w:szCs w:val="28"/>
          <w:cs/>
        </w:rPr>
        <w:t>ของสินทรัพย์ที่ได้มาและหนี้สินที่รับมา รวมถึงการปันส่วนของราคาซื้อยังไม่เสร็จสิ้น ณ วันที่งบการเงินนี้ได้รับการอนุมัติ</w:t>
      </w:r>
    </w:p>
    <w:p w14:paraId="46410464" w14:textId="77777777" w:rsidR="005F4946" w:rsidRDefault="005F4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4471DA12" w14:textId="0E169287" w:rsidR="00946E22" w:rsidRPr="00946E22" w:rsidRDefault="00946E22" w:rsidP="00946E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5D231ACD" w14:textId="028F94F3" w:rsidR="009030AC" w:rsidRPr="005B380D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57BB13" w14:textId="0263124B" w:rsidR="00433892" w:rsidRPr="00443331" w:rsidRDefault="006E656E" w:rsidP="00443331">
      <w:pPr>
        <w:spacing w:line="240" w:lineRule="auto"/>
        <w:ind w:left="540" w:right="45"/>
        <w:jc w:val="thaiDistribute"/>
        <w:rPr>
          <w:rFonts w:asciiTheme="majorBidi" w:hAnsiTheme="majorBidi"/>
          <w:b/>
          <w:spacing w:val="-2"/>
          <w:sz w:val="28"/>
          <w:szCs w:val="28"/>
          <w:cs/>
        </w:rPr>
      </w:pPr>
      <w:r w:rsidRPr="005B380D">
        <w:rPr>
          <w:rFonts w:asciiTheme="majorBidi" w:hAnsiTheme="majorBidi"/>
          <w:b/>
          <w:spacing w:val="-2"/>
          <w:sz w:val="28"/>
          <w:szCs w:val="28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79E5FA10" w14:textId="77777777" w:rsidR="006E656E" w:rsidRPr="00443331" w:rsidRDefault="006E656E" w:rsidP="00D91009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A15A85" w:rsidRPr="005B380D" w14:paraId="367489C0" w14:textId="77777777" w:rsidTr="00E825D0">
        <w:trPr>
          <w:cantSplit/>
          <w:tblHeader/>
        </w:trPr>
        <w:tc>
          <w:tcPr>
            <w:tcW w:w="4320" w:type="dxa"/>
          </w:tcPr>
          <w:p w14:paraId="1284B534" w14:textId="77777777" w:rsidR="00A15A85" w:rsidRPr="005B380D" w:rsidRDefault="00A15A85" w:rsidP="00794D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08284BA9" w14:textId="77777777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0CEB359D" w14:textId="77777777" w:rsidR="00A15A85" w:rsidRPr="005B380D" w:rsidRDefault="00A15A85" w:rsidP="00794D29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15A85" w:rsidRPr="005B380D" w14:paraId="27572DF8" w14:textId="77777777" w:rsidTr="00E825D0">
        <w:trPr>
          <w:cantSplit/>
          <w:tblHeader/>
        </w:trPr>
        <w:tc>
          <w:tcPr>
            <w:tcW w:w="4320" w:type="dxa"/>
          </w:tcPr>
          <w:p w14:paraId="2FD549B1" w14:textId="3A61F2FA" w:rsidR="00A15A85" w:rsidRPr="005B380D" w:rsidRDefault="002254C5" w:rsidP="00794D2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F8685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F8685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F8685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</w:tcPr>
          <w:p w14:paraId="2478D4F5" w14:textId="423D9101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A8E83AF" w14:textId="77777777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EB1C1" w14:textId="7F4EB6CC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3D62981" w14:textId="77777777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032564" w14:textId="4A70B981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5BE138B" w14:textId="77777777" w:rsidR="00A15A85" w:rsidRPr="005B380D" w:rsidRDefault="00A15A85" w:rsidP="00794D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008766" w14:textId="700D5330" w:rsidR="00A15A85" w:rsidRPr="005B380D" w:rsidRDefault="00A15A85" w:rsidP="00794D29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</w:tr>
      <w:tr w:rsidR="00A15A85" w:rsidRPr="005B380D" w14:paraId="49C75946" w14:textId="77777777" w:rsidTr="00E825D0">
        <w:trPr>
          <w:cantSplit/>
          <w:tblHeader/>
        </w:trPr>
        <w:tc>
          <w:tcPr>
            <w:tcW w:w="4320" w:type="dxa"/>
          </w:tcPr>
          <w:p w14:paraId="568B5BBC" w14:textId="77777777" w:rsidR="00A15A85" w:rsidRPr="005B380D" w:rsidRDefault="00A15A85" w:rsidP="00794D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B4B1091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A15A85" w:rsidRPr="005B380D" w14:paraId="5FCC66C4" w14:textId="77777777" w:rsidTr="00794D29">
        <w:trPr>
          <w:cantSplit/>
        </w:trPr>
        <w:tc>
          <w:tcPr>
            <w:tcW w:w="4320" w:type="dxa"/>
          </w:tcPr>
          <w:p w14:paraId="7FB8C105" w14:textId="77777777" w:rsidR="00A15A85" w:rsidRPr="005B380D" w:rsidRDefault="00A15A85" w:rsidP="00794D2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DD1E0EA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AE53D7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3290F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DB0900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F53C10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0DFD6A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FAFEA" w14:textId="77777777" w:rsidR="00A15A85" w:rsidRPr="005B380D" w:rsidRDefault="00A15A85" w:rsidP="00794D2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5A85" w:rsidRPr="005B380D" w14:paraId="57519D35" w14:textId="77777777" w:rsidTr="00794D29">
        <w:trPr>
          <w:cantSplit/>
        </w:trPr>
        <w:tc>
          <w:tcPr>
            <w:tcW w:w="4320" w:type="dxa"/>
            <w:vAlign w:val="bottom"/>
          </w:tcPr>
          <w:p w14:paraId="3F8F6756" w14:textId="77777777" w:rsidR="00A15A85" w:rsidRPr="005B380D" w:rsidRDefault="00A15A8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B7C2AED" w14:textId="174CA665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6587BA62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3063E36" w14:textId="160AA5EC" w:rsidR="00A15A85" w:rsidRPr="005B380D" w:rsidRDefault="002254C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418D53B7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172DD" w14:textId="32E4C9F4" w:rsidR="00A15A85" w:rsidRPr="005B380D" w:rsidRDefault="00146D75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F306AE4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81882A" w14:textId="6F6D3E5E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15A85" w:rsidRPr="005B380D" w14:paraId="3D6C5AE8" w14:textId="77777777" w:rsidTr="00794D29">
        <w:trPr>
          <w:cantSplit/>
        </w:trPr>
        <w:tc>
          <w:tcPr>
            <w:tcW w:w="4320" w:type="dxa"/>
            <w:vAlign w:val="bottom"/>
          </w:tcPr>
          <w:p w14:paraId="7108CE19" w14:textId="77777777" w:rsidR="00A15A85" w:rsidRPr="005B380D" w:rsidRDefault="00A15A8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79D778BC" w14:textId="0673A5ED" w:rsidR="00A15A85" w:rsidRPr="005B380D" w:rsidRDefault="00146D75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A3FB49D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00CFAA" w14:textId="642958AF" w:rsidR="00A15A85" w:rsidRPr="005B380D" w:rsidRDefault="002254C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0F2B846D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841102" w14:textId="0E2452B6" w:rsidR="00A15A85" w:rsidRPr="005B380D" w:rsidRDefault="00146D75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C8D312C" w14:textId="77777777" w:rsidR="00A15A85" w:rsidRPr="005B380D" w:rsidDel="00BB28A9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44EB5" w14:textId="5A996A4B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2254C5" w:rsidRPr="005B380D" w14:paraId="5DBDDC4B" w14:textId="77777777" w:rsidTr="00794D29">
        <w:trPr>
          <w:cantSplit/>
        </w:trPr>
        <w:tc>
          <w:tcPr>
            <w:tcW w:w="4320" w:type="dxa"/>
            <w:vAlign w:val="bottom"/>
          </w:tcPr>
          <w:p w14:paraId="10FE0770" w14:textId="365CEE68" w:rsidR="002254C5" w:rsidRPr="005B380D" w:rsidRDefault="002254C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7C6FFE51" w14:textId="1DB116F8" w:rsidR="002254C5" w:rsidRPr="005B380D" w:rsidRDefault="00146D75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6F7C7730" w14:textId="77777777" w:rsidR="002254C5" w:rsidRPr="005B380D" w:rsidRDefault="002254C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F55FC1" w14:textId="76288585" w:rsidR="002254C5" w:rsidRDefault="002254C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24673792" w14:textId="77777777" w:rsidR="002254C5" w:rsidRPr="005B380D" w:rsidRDefault="002254C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CBA851" w14:textId="2285C505" w:rsidR="002254C5" w:rsidRPr="005B380D" w:rsidRDefault="00146D75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E0501D1" w14:textId="77777777" w:rsidR="002254C5" w:rsidRPr="005B380D" w:rsidDel="00BB28A9" w:rsidRDefault="002254C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239953" w14:textId="00E40D70" w:rsidR="002254C5" w:rsidRPr="005B380D" w:rsidRDefault="00146D7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15A85" w:rsidRPr="005B380D" w14:paraId="6D5B902D" w14:textId="77777777" w:rsidTr="00794D29">
        <w:trPr>
          <w:cantSplit/>
        </w:trPr>
        <w:tc>
          <w:tcPr>
            <w:tcW w:w="4320" w:type="dxa"/>
            <w:vAlign w:val="bottom"/>
          </w:tcPr>
          <w:p w14:paraId="00E8585E" w14:textId="77777777" w:rsidR="00A15A85" w:rsidRPr="00AC04F4" w:rsidRDefault="00A15A8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C04F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C92B8B5" w14:textId="2BE0E5D5" w:rsidR="00A15A85" w:rsidRPr="005B380D" w:rsidRDefault="003A0FC8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C04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53C4D830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A68620" w14:textId="411F8916" w:rsidR="00A15A85" w:rsidRPr="005B380D" w:rsidRDefault="002254C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2C74478D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E9C278" w14:textId="47E43324" w:rsidR="00A15A85" w:rsidRPr="005B380D" w:rsidRDefault="00146D75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</w:tcPr>
          <w:p w14:paraId="39D62BB1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5704AF" w14:textId="0175183B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56075" w:rsidRPr="005B380D" w14:paraId="6E0EAB15" w14:textId="77777777" w:rsidTr="00794D29">
        <w:trPr>
          <w:cantSplit/>
        </w:trPr>
        <w:tc>
          <w:tcPr>
            <w:tcW w:w="4320" w:type="dxa"/>
            <w:vAlign w:val="bottom"/>
          </w:tcPr>
          <w:p w14:paraId="28F7346D" w14:textId="13492607" w:rsidR="00F56075" w:rsidRPr="00AC04F4" w:rsidRDefault="00EA055F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04F4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2EA304FA" w14:textId="7DACB9F5" w:rsidR="00F56075" w:rsidRDefault="00726C77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F02BA52" w14:textId="77777777" w:rsidR="00F56075" w:rsidRPr="005B380D" w:rsidRDefault="00F5607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B2AAE9" w14:textId="46DEB449" w:rsidR="00F56075" w:rsidRDefault="00726C77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53A5A7" w14:textId="77777777" w:rsidR="00F56075" w:rsidRPr="005B380D" w:rsidRDefault="00F5607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06DEEB" w14:textId="68B73C4B" w:rsidR="00F56075" w:rsidRDefault="00726C77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DA2C2E6" w14:textId="77777777" w:rsidR="00F56075" w:rsidRPr="005B380D" w:rsidRDefault="00F5607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1BD030" w14:textId="5890F90A" w:rsidR="00F56075" w:rsidRPr="005B380D" w:rsidRDefault="00726C77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15A85" w:rsidRPr="005B380D" w14:paraId="10DD4423" w14:textId="77777777" w:rsidTr="00794D29">
        <w:trPr>
          <w:cantSplit/>
        </w:trPr>
        <w:tc>
          <w:tcPr>
            <w:tcW w:w="4320" w:type="dxa"/>
            <w:vAlign w:val="bottom"/>
          </w:tcPr>
          <w:p w14:paraId="6CB7100C" w14:textId="77777777" w:rsidR="00A15A85" w:rsidRPr="005B380D" w:rsidRDefault="00A15A85" w:rsidP="00A15A8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5EF8662" w14:textId="20713ED3" w:rsidR="00A15A85" w:rsidRPr="005B380D" w:rsidRDefault="00146D75" w:rsidP="00A15A8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</w:tcPr>
          <w:p w14:paraId="11033858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953A2C" w14:textId="0312A714" w:rsidR="00A15A85" w:rsidRPr="005B380D" w:rsidRDefault="002254C5" w:rsidP="00A15A8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4EE57849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445B3D" w14:textId="188AC16D" w:rsidR="00A15A85" w:rsidRPr="005B380D" w:rsidRDefault="00146D75" w:rsidP="00A15A8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D6D2161" w14:textId="77777777" w:rsidR="00A15A85" w:rsidRPr="005B380D" w:rsidRDefault="00A15A85" w:rsidP="00A15A8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6677F" w14:textId="21E4F050" w:rsidR="00A15A85" w:rsidRPr="005B380D" w:rsidRDefault="00A15A85" w:rsidP="00A15A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20E94E6B" w14:textId="77777777" w:rsidTr="00794D29">
        <w:trPr>
          <w:cantSplit/>
        </w:trPr>
        <w:tc>
          <w:tcPr>
            <w:tcW w:w="4320" w:type="dxa"/>
            <w:vAlign w:val="bottom"/>
          </w:tcPr>
          <w:p w14:paraId="5B6674D7" w14:textId="741126A9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049D417D" w14:textId="65350E14" w:rsidR="00433892" w:rsidRPr="005B380D" w:rsidRDefault="00146D75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</w:tcPr>
          <w:p w14:paraId="1FE602A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01450B" w14:textId="0A282B7F" w:rsidR="00433892" w:rsidRPr="005B380D" w:rsidRDefault="002254C5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3892" w:rsidRPr="005B380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09C2988E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634619" w14:textId="1E2B2D45" w:rsidR="00433892" w:rsidRPr="005B380D" w:rsidRDefault="00146D75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084DDA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3784AA" w14:textId="4C5FA255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3892" w:rsidRPr="005B380D" w14:paraId="75A8722A" w14:textId="77777777" w:rsidTr="00794D29">
        <w:trPr>
          <w:cantSplit/>
        </w:trPr>
        <w:tc>
          <w:tcPr>
            <w:tcW w:w="4320" w:type="dxa"/>
            <w:vAlign w:val="bottom"/>
          </w:tcPr>
          <w:p w14:paraId="253EEDBD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A33370A" w14:textId="1F855E63" w:rsidR="00433892" w:rsidRPr="005B380D" w:rsidRDefault="00146D75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180" w:type="dxa"/>
          </w:tcPr>
          <w:p w14:paraId="19D3612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4241C5" w14:textId="19C9B554" w:rsidR="00433892" w:rsidRPr="005B380D" w:rsidRDefault="002254C5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80" w:type="dxa"/>
          </w:tcPr>
          <w:p w14:paraId="51E21C66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685C3B" w14:textId="250AE584" w:rsidR="00433892" w:rsidRPr="005B380D" w:rsidRDefault="00146D75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241</w:t>
            </w:r>
          </w:p>
        </w:tc>
        <w:tc>
          <w:tcPr>
            <w:tcW w:w="180" w:type="dxa"/>
          </w:tcPr>
          <w:p w14:paraId="40A721D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CA3036" w14:textId="03C7D89D" w:rsidR="00433892" w:rsidRPr="005B380D" w:rsidRDefault="00A47643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241</w:t>
            </w:r>
          </w:p>
        </w:tc>
      </w:tr>
      <w:tr w:rsidR="00433892" w:rsidRPr="005B380D" w14:paraId="65C797A2" w14:textId="77777777" w:rsidTr="00794D29">
        <w:trPr>
          <w:cantSplit/>
        </w:trPr>
        <w:tc>
          <w:tcPr>
            <w:tcW w:w="4320" w:type="dxa"/>
            <w:vAlign w:val="bottom"/>
          </w:tcPr>
          <w:p w14:paraId="5A309A56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59DB06F" w14:textId="741250A5" w:rsidR="00433892" w:rsidRPr="00726C77" w:rsidRDefault="00146D75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26C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5D8647F9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83F766" w14:textId="70C5C359" w:rsidR="00433892" w:rsidRPr="005B380D" w:rsidRDefault="002254C5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80" w:type="dxa"/>
          </w:tcPr>
          <w:p w14:paraId="78B6B2A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0D67D" w14:textId="2E13AC82" w:rsidR="00433892" w:rsidRPr="005B380D" w:rsidRDefault="00146D75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0" w:type="dxa"/>
          </w:tcPr>
          <w:p w14:paraId="19612BD7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B93F3" w14:textId="01A52482" w:rsidR="00433892" w:rsidRPr="005B380D" w:rsidRDefault="00A47643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433892" w:rsidRPr="005B380D" w14:paraId="61C506CA" w14:textId="77777777" w:rsidTr="00794D29">
        <w:trPr>
          <w:cantSplit/>
        </w:trPr>
        <w:tc>
          <w:tcPr>
            <w:tcW w:w="4320" w:type="dxa"/>
            <w:vAlign w:val="bottom"/>
          </w:tcPr>
          <w:p w14:paraId="35111132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CD81D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8FB8E77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5955841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D67741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4DDF605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233D8D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A134ED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</w:tr>
      <w:tr w:rsidR="00433892" w:rsidRPr="005B380D" w14:paraId="0A491226" w14:textId="77777777" w:rsidTr="00794D29">
        <w:trPr>
          <w:cantSplit/>
        </w:trPr>
        <w:tc>
          <w:tcPr>
            <w:tcW w:w="4320" w:type="dxa"/>
            <w:vAlign w:val="bottom"/>
          </w:tcPr>
          <w:p w14:paraId="5EA26E6A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72BC17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A6813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70F8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3DBF9B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07165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F07E3D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27CF50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D75" w:rsidRPr="005B380D" w14:paraId="7D8A45FF" w14:textId="77777777" w:rsidTr="00DD1CA1">
        <w:trPr>
          <w:cantSplit/>
        </w:trPr>
        <w:tc>
          <w:tcPr>
            <w:tcW w:w="4320" w:type="dxa"/>
            <w:vAlign w:val="bottom"/>
          </w:tcPr>
          <w:p w14:paraId="3049E65E" w14:textId="77777777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1E175E38" w14:textId="667EEEE2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865B6C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6DDFE1" w14:textId="191A701A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4328393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0EE4C4C" w14:textId="4B84CF10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3,583</w:t>
            </w:r>
          </w:p>
        </w:tc>
        <w:tc>
          <w:tcPr>
            <w:tcW w:w="180" w:type="dxa"/>
            <w:vAlign w:val="center"/>
          </w:tcPr>
          <w:p w14:paraId="70F1D00B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C722AF" w14:textId="308CDF2B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146D75" w:rsidRPr="005B380D" w14:paraId="5B1C8F5E" w14:textId="77777777" w:rsidTr="00DD1CA1">
        <w:trPr>
          <w:cantSplit/>
        </w:trPr>
        <w:tc>
          <w:tcPr>
            <w:tcW w:w="4320" w:type="dxa"/>
            <w:vAlign w:val="bottom"/>
          </w:tcPr>
          <w:p w14:paraId="3CAC5135" w14:textId="77777777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  <w:vAlign w:val="center"/>
          </w:tcPr>
          <w:p w14:paraId="39B4249D" w14:textId="2E9F3A01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ED6404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22C426" w14:textId="4B3F3C0B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4CB9F5A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AD065A" w14:textId="0F3B23FB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261</w:t>
            </w:r>
          </w:p>
        </w:tc>
        <w:tc>
          <w:tcPr>
            <w:tcW w:w="180" w:type="dxa"/>
            <w:vAlign w:val="center"/>
          </w:tcPr>
          <w:p w14:paraId="52D98F8C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F64DA6D" w14:textId="1F0C191B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</w:p>
        </w:tc>
      </w:tr>
      <w:tr w:rsidR="00146D75" w:rsidRPr="005B380D" w14:paraId="0C1E881A" w14:textId="77777777" w:rsidTr="00DD1CA1">
        <w:trPr>
          <w:cantSplit/>
        </w:trPr>
        <w:tc>
          <w:tcPr>
            <w:tcW w:w="4320" w:type="dxa"/>
            <w:vAlign w:val="bottom"/>
          </w:tcPr>
          <w:p w14:paraId="71B4E814" w14:textId="77777777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vAlign w:val="center"/>
          </w:tcPr>
          <w:p w14:paraId="44384CCA" w14:textId="2D811367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E6AF3C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2DD6012" w14:textId="63F17561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1BB731E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F3C4B45" w14:textId="1682DD95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359</w:t>
            </w:r>
          </w:p>
        </w:tc>
        <w:tc>
          <w:tcPr>
            <w:tcW w:w="180" w:type="dxa"/>
            <w:vAlign w:val="center"/>
          </w:tcPr>
          <w:p w14:paraId="07207C33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4953BF" w14:textId="0BCD2364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146D75" w:rsidRPr="005B380D" w14:paraId="368855BA" w14:textId="77777777" w:rsidTr="00DD1CA1">
        <w:trPr>
          <w:cantSplit/>
        </w:trPr>
        <w:tc>
          <w:tcPr>
            <w:tcW w:w="4320" w:type="dxa"/>
            <w:vAlign w:val="bottom"/>
          </w:tcPr>
          <w:p w14:paraId="0A580C64" w14:textId="77777777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  <w:vAlign w:val="center"/>
          </w:tcPr>
          <w:p w14:paraId="6EDFFB9E" w14:textId="4BD2247E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C4CB72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5BD8F63" w14:textId="6261126C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4327A92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F94EFF5" w14:textId="6011F85E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1,239</w:t>
            </w:r>
          </w:p>
        </w:tc>
        <w:tc>
          <w:tcPr>
            <w:tcW w:w="180" w:type="dxa"/>
            <w:vAlign w:val="center"/>
          </w:tcPr>
          <w:p w14:paraId="4FC65754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111CBE" w14:textId="1D80EE66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1,102</w:t>
            </w:r>
          </w:p>
        </w:tc>
      </w:tr>
      <w:tr w:rsidR="00146D75" w:rsidRPr="005B380D" w14:paraId="41FBDD75" w14:textId="77777777" w:rsidTr="00DD1CA1">
        <w:trPr>
          <w:cantSplit/>
        </w:trPr>
        <w:tc>
          <w:tcPr>
            <w:tcW w:w="4320" w:type="dxa"/>
            <w:vAlign w:val="bottom"/>
          </w:tcPr>
          <w:p w14:paraId="274D9CF5" w14:textId="77777777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center"/>
          </w:tcPr>
          <w:p w14:paraId="678B3B6B" w14:textId="57CED9F4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735E99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C00EE8B" w14:textId="0C112A21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ACC37F8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78BE707" w14:textId="31359DB7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</w:t>
            </w:r>
          </w:p>
        </w:tc>
        <w:tc>
          <w:tcPr>
            <w:tcW w:w="180" w:type="dxa"/>
            <w:vAlign w:val="center"/>
          </w:tcPr>
          <w:p w14:paraId="4D2AF1C0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389367C" w14:textId="08932826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46D75" w:rsidRPr="005B380D" w14:paraId="265BCE95" w14:textId="77777777" w:rsidTr="00DD1CA1">
        <w:trPr>
          <w:cantSplit/>
        </w:trPr>
        <w:tc>
          <w:tcPr>
            <w:tcW w:w="4320" w:type="dxa"/>
            <w:vAlign w:val="bottom"/>
          </w:tcPr>
          <w:p w14:paraId="766BA3FF" w14:textId="77777777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  <w:vAlign w:val="center"/>
          </w:tcPr>
          <w:p w14:paraId="1A7F6D51" w14:textId="358C39DC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9183AF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75A072" w14:textId="6682D60C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D992761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8898A5" w14:textId="4E5F0B9D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</w:t>
            </w:r>
          </w:p>
        </w:tc>
        <w:tc>
          <w:tcPr>
            <w:tcW w:w="180" w:type="dxa"/>
            <w:vAlign w:val="center"/>
          </w:tcPr>
          <w:p w14:paraId="3E54B4B4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A53129" w14:textId="5D2FAE43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146D75" w:rsidRPr="005B380D" w14:paraId="26A2895B" w14:textId="77777777" w:rsidTr="00DD1CA1">
        <w:trPr>
          <w:cantSplit/>
        </w:trPr>
        <w:tc>
          <w:tcPr>
            <w:tcW w:w="4320" w:type="dxa"/>
            <w:vAlign w:val="bottom"/>
          </w:tcPr>
          <w:p w14:paraId="2B10F80E" w14:textId="25D39D76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  <w:vAlign w:val="center"/>
          </w:tcPr>
          <w:p w14:paraId="45090754" w14:textId="5F948D0E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6AFDFB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19E3F34" w14:textId="0CA5B466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EEB907F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E133379" w14:textId="2F4D77DA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80" w:type="dxa"/>
            <w:vAlign w:val="center"/>
          </w:tcPr>
          <w:p w14:paraId="71AA92E7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7D2A220" w14:textId="2A92A003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46D75" w:rsidRPr="005B380D" w14:paraId="16D7A88A" w14:textId="77777777" w:rsidTr="00DD1CA1">
        <w:trPr>
          <w:cantSplit/>
        </w:trPr>
        <w:tc>
          <w:tcPr>
            <w:tcW w:w="4320" w:type="dxa"/>
            <w:vAlign w:val="bottom"/>
          </w:tcPr>
          <w:p w14:paraId="447C38D5" w14:textId="77777777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center"/>
          </w:tcPr>
          <w:p w14:paraId="6C9D15DF" w14:textId="60F42DA6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5D0BB0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9964C8F" w14:textId="740009FA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603D9D3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CC83F40" w14:textId="598190C3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</w:t>
            </w:r>
          </w:p>
        </w:tc>
        <w:tc>
          <w:tcPr>
            <w:tcW w:w="180" w:type="dxa"/>
            <w:vAlign w:val="center"/>
          </w:tcPr>
          <w:p w14:paraId="292F8505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0ED394" w14:textId="4AA51057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33892" w:rsidRPr="005B380D" w14:paraId="11BC7A77" w14:textId="77777777" w:rsidTr="00794D29">
        <w:trPr>
          <w:cantSplit/>
          <w:trHeight w:val="225"/>
        </w:trPr>
        <w:tc>
          <w:tcPr>
            <w:tcW w:w="4320" w:type="dxa"/>
            <w:vAlign w:val="bottom"/>
          </w:tcPr>
          <w:p w14:paraId="6A696C74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972926D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B685C3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DA6135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741433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DBCF89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059A722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11946C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433892" w:rsidRPr="005B380D" w14:paraId="6B472E2D" w14:textId="77777777" w:rsidTr="00794D29">
        <w:trPr>
          <w:cantSplit/>
        </w:trPr>
        <w:tc>
          <w:tcPr>
            <w:tcW w:w="4320" w:type="dxa"/>
            <w:vAlign w:val="bottom"/>
          </w:tcPr>
          <w:p w14:paraId="06B2CF9F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4D3B69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0FAE2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98B21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7B2CD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74AC6B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075D0F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8A00A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643" w:rsidRPr="005B380D" w14:paraId="018A6082" w14:textId="77777777" w:rsidTr="00DD1CA1">
        <w:trPr>
          <w:cantSplit/>
        </w:trPr>
        <w:tc>
          <w:tcPr>
            <w:tcW w:w="4320" w:type="dxa"/>
            <w:vAlign w:val="bottom"/>
          </w:tcPr>
          <w:p w14:paraId="24C360B2" w14:textId="77777777" w:rsidR="00A47643" w:rsidRPr="005B380D" w:rsidRDefault="00A47643" w:rsidP="00A47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6615950" w14:textId="0479D972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0FAC4B4D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FD1788D" w14:textId="3DDC072E" w:rsidR="00A47643" w:rsidRPr="005B380D" w:rsidRDefault="00A47643" w:rsidP="00A47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80" w:type="dxa"/>
            <w:vAlign w:val="center"/>
          </w:tcPr>
          <w:p w14:paraId="020AA02E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CAFA7DA" w14:textId="3DC16BD8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9C7374E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A18579" w14:textId="198B8DA0" w:rsidR="00A47643" w:rsidRPr="005B380D" w:rsidRDefault="00A47643" w:rsidP="00A476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055F" w:rsidRPr="005B380D" w14:paraId="76FD23DB" w14:textId="77777777" w:rsidTr="00DD1CA1">
        <w:trPr>
          <w:cantSplit/>
        </w:trPr>
        <w:tc>
          <w:tcPr>
            <w:tcW w:w="4320" w:type="dxa"/>
            <w:vAlign w:val="bottom"/>
          </w:tcPr>
          <w:p w14:paraId="518BFA4A" w14:textId="1160B618" w:rsidR="00EA055F" w:rsidRPr="00592545" w:rsidRDefault="0022132E" w:rsidP="00A476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</w:t>
            </w:r>
            <w:r w:rsidR="00893BC7" w:rsidRPr="00592545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ยสินค้า</w:t>
            </w:r>
          </w:p>
        </w:tc>
        <w:tc>
          <w:tcPr>
            <w:tcW w:w="1080" w:type="dxa"/>
          </w:tcPr>
          <w:p w14:paraId="020DB70A" w14:textId="542DE7D8" w:rsidR="00EA055F" w:rsidRDefault="00F02AE7" w:rsidP="00A4764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6333990D" w14:textId="77777777" w:rsidR="00EA055F" w:rsidRPr="005B380D" w:rsidRDefault="00EA055F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D837E30" w14:textId="1C65D68A" w:rsidR="00EA055F" w:rsidRPr="00F86855" w:rsidRDefault="00F02AE7" w:rsidP="00A47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88CC896" w14:textId="77777777" w:rsidR="00EA055F" w:rsidRPr="005B380D" w:rsidRDefault="00EA055F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BF7F177" w14:textId="033D2EFD" w:rsidR="00EA055F" w:rsidRDefault="0059254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1F74D4D" w14:textId="77777777" w:rsidR="00EA055F" w:rsidRPr="005B380D" w:rsidRDefault="00EA055F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75D7278" w14:textId="77777777" w:rsidR="00EA055F" w:rsidRPr="00F86855" w:rsidRDefault="00EA055F" w:rsidP="00A476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643" w:rsidRPr="005B380D" w14:paraId="35040ADD" w14:textId="77777777" w:rsidTr="00DD1CA1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477F64FB" w14:textId="5C25F1B2" w:rsidR="00A47643" w:rsidRPr="00592545" w:rsidRDefault="00A47643" w:rsidP="00A476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4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D51C121" w14:textId="5F984F9A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14:paraId="446B07EC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1BC92A" w14:textId="3203314A" w:rsidR="00A47643" w:rsidRPr="005B380D" w:rsidRDefault="00A47643" w:rsidP="00A47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0147B2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E283FAC" w14:textId="4E5327A3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0" w:type="dxa"/>
            <w:vAlign w:val="center"/>
          </w:tcPr>
          <w:p w14:paraId="291F7251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671562F" w14:textId="2F79B042" w:rsidR="00A47643" w:rsidRPr="005B380D" w:rsidRDefault="00A47643" w:rsidP="00A476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A47643" w:rsidRPr="005B380D" w14:paraId="2942AEAF" w14:textId="77777777" w:rsidTr="00DD1CA1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34A4FDC5" w14:textId="77777777" w:rsidR="00A47643" w:rsidRPr="00592545" w:rsidRDefault="00A47643" w:rsidP="00A476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9254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8A83E4B" w14:textId="302C3971" w:rsidR="00A47643" w:rsidRPr="005B380D" w:rsidRDefault="00F02AE7" w:rsidP="00A4764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296A8C6A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999379" w14:textId="3FDB3DE4" w:rsidR="00A47643" w:rsidRPr="005B380D" w:rsidRDefault="00A47643" w:rsidP="00A47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9BB8869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6CFCF0" w14:textId="67248682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2304008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0153943" w14:textId="785AC6A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32E" w:rsidRPr="005B380D" w14:paraId="7244B65C" w14:textId="77777777" w:rsidTr="00DD1CA1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7D95984D" w14:textId="7FCB5BC0" w:rsidR="0022132E" w:rsidRPr="00592545" w:rsidRDefault="0022132E" w:rsidP="00A476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545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  <w:shd w:val="clear" w:color="auto" w:fill="auto"/>
          </w:tcPr>
          <w:p w14:paraId="6F00B582" w14:textId="2BA4769D" w:rsidR="0022132E" w:rsidRDefault="00F02AE7" w:rsidP="00A4764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9404007" w14:textId="77777777" w:rsidR="0022132E" w:rsidRPr="005B380D" w:rsidRDefault="0022132E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E51381" w14:textId="0FAE2567" w:rsidR="0022132E" w:rsidRPr="00F86855" w:rsidRDefault="00F02AE7" w:rsidP="00A47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F29EFDC" w14:textId="77777777" w:rsidR="0022132E" w:rsidRPr="005B380D" w:rsidRDefault="0022132E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6E3CD60" w14:textId="20C77E66" w:rsidR="0022132E" w:rsidRDefault="0059254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C4AA408" w14:textId="77777777" w:rsidR="0022132E" w:rsidRPr="005B380D" w:rsidRDefault="0022132E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6839DAD" w14:textId="2048DBC9" w:rsidR="0022132E" w:rsidRPr="00F86855" w:rsidRDefault="00592545" w:rsidP="00A476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6D75" w:rsidRPr="005B380D" w14:paraId="2D8602BA" w14:textId="77777777" w:rsidTr="00DD1CA1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6FC6CDAD" w14:textId="2F2F1EE8" w:rsidR="00146D75" w:rsidRPr="005B380D" w:rsidRDefault="00146D75" w:rsidP="00A476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8CD5E2F" w14:textId="231EB0A3" w:rsidR="00146D75" w:rsidRDefault="00F02AE7" w:rsidP="00A4764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39A30020" w14:textId="77777777" w:rsidR="00146D75" w:rsidRPr="005B380D" w:rsidRDefault="00146D75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48974E" w14:textId="00E9ED62" w:rsidR="00146D75" w:rsidRPr="00F86855" w:rsidRDefault="00146D75" w:rsidP="00A47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E15059" w14:textId="77777777" w:rsidR="00146D75" w:rsidRPr="005B380D" w:rsidRDefault="00146D75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2D424F8" w14:textId="2944799B" w:rsidR="00146D75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F9B389A" w14:textId="77777777" w:rsidR="00146D75" w:rsidRPr="005B380D" w:rsidRDefault="00146D75" w:rsidP="00A47643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0D74530" w14:textId="42FA0135" w:rsidR="00146D75" w:rsidRPr="00F86855" w:rsidRDefault="00146D75" w:rsidP="00A4764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3892" w:rsidRPr="005B380D" w14:paraId="477AAC94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7E344643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6787E9D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79E13B1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666522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E6A8EBD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8F2CA1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3ECD1C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354F8A55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433892" w:rsidRPr="005B380D" w14:paraId="33886181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483B9177" w14:textId="77777777" w:rsidR="00433892" w:rsidRPr="005B380D" w:rsidRDefault="00433892" w:rsidP="004338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14:paraId="30486B0E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3FD658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EDB23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DF9C08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5AF932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16AEF4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42C4E6" w14:textId="77777777" w:rsidR="00433892" w:rsidRPr="005B380D" w:rsidRDefault="00433892" w:rsidP="0043389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6D75" w:rsidRPr="005B380D" w14:paraId="169B36BE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12116351" w14:textId="417547B7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  <w:vAlign w:val="center"/>
          </w:tcPr>
          <w:p w14:paraId="401BCF8D" w14:textId="1024F222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80" w:type="dxa"/>
            <w:vAlign w:val="center"/>
          </w:tcPr>
          <w:p w14:paraId="05F625C0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12DBD7" w14:textId="6417858F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  <w:vAlign w:val="center"/>
          </w:tcPr>
          <w:p w14:paraId="21889D93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11DB69" w14:textId="50729133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51AF7CD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6A15734" w14:textId="3CBA2494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6D75" w:rsidRPr="005B380D" w14:paraId="4304A1EF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5B8FCA20" w14:textId="2362CC19" w:rsidR="00146D75" w:rsidRPr="005B380D" w:rsidRDefault="00146D75" w:rsidP="00146D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</w:t>
            </w:r>
            <w:r w:rsidR="0001103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จัดการ</w:t>
            </w:r>
          </w:p>
        </w:tc>
        <w:tc>
          <w:tcPr>
            <w:tcW w:w="1080" w:type="dxa"/>
            <w:vAlign w:val="center"/>
          </w:tcPr>
          <w:p w14:paraId="364A02D2" w14:textId="18D87C04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" w:type="dxa"/>
            <w:vAlign w:val="center"/>
          </w:tcPr>
          <w:p w14:paraId="505AF9EB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D329F16" w14:textId="25203BA4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  <w:vAlign w:val="center"/>
          </w:tcPr>
          <w:p w14:paraId="2A0DEC5B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3311EF8" w14:textId="6C52FCBE" w:rsidR="00146D75" w:rsidRPr="005B380D" w:rsidRDefault="00146D75" w:rsidP="00146D7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E7E0DF9" w14:textId="77777777" w:rsidR="00146D75" w:rsidRPr="005B380D" w:rsidRDefault="00146D75" w:rsidP="00146D7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EAE94B" w14:textId="774605A7" w:rsidR="00146D75" w:rsidRPr="005B380D" w:rsidRDefault="00146D75" w:rsidP="00146D7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F4946" w:rsidRPr="005B380D" w14:paraId="1DEAB33E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7F979BF3" w14:textId="5382B7CD" w:rsidR="005F4946" w:rsidRPr="00F86855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7646AC11" w14:textId="58D2225E" w:rsidR="005F4946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80" w:type="dxa"/>
            <w:vAlign w:val="center"/>
          </w:tcPr>
          <w:p w14:paraId="1043EC82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8D4F319" w14:textId="107D4366" w:rsidR="005F4946" w:rsidRPr="00F86855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0" w:type="dxa"/>
            <w:vAlign w:val="center"/>
          </w:tcPr>
          <w:p w14:paraId="3C7EBE9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5620BF4" w14:textId="308F4BF7" w:rsidR="005F4946" w:rsidRPr="00F86855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D7187D2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7490FB" w14:textId="04620725" w:rsidR="005F4946" w:rsidRPr="00F86855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55A3154A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4E2CFAB7" w14:textId="39857514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  <w:vAlign w:val="center"/>
          </w:tcPr>
          <w:p w14:paraId="2E9B28CE" w14:textId="3454E840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  <w:vAlign w:val="center"/>
          </w:tcPr>
          <w:p w14:paraId="1179370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2402F33" w14:textId="4324B2A8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" w:type="dxa"/>
            <w:vAlign w:val="center"/>
          </w:tcPr>
          <w:p w14:paraId="235FB1D0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9353CD3" w14:textId="475ED11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A6B3055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2A2A3B" w14:textId="3B4CDEFA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711883B1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6C749B76" w14:textId="63431D72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  <w:vAlign w:val="center"/>
          </w:tcPr>
          <w:p w14:paraId="507CE711" w14:textId="385EAB01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62B951EA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A885692" w14:textId="0ABB2B8A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5B6E13B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F6B330" w14:textId="1B8950A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center"/>
          </w:tcPr>
          <w:p w14:paraId="1B45074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234727A" w14:textId="1D6F1A8D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F4946" w:rsidRPr="005B380D" w14:paraId="3747E6AA" w14:textId="77777777" w:rsidTr="00794D29">
        <w:trPr>
          <w:cantSplit/>
          <w:trHeight w:val="56"/>
        </w:trPr>
        <w:tc>
          <w:tcPr>
            <w:tcW w:w="4320" w:type="dxa"/>
            <w:vAlign w:val="bottom"/>
          </w:tcPr>
          <w:p w14:paraId="7A5DE83A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A2E78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9882E7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E2AA91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B63D91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64A2B2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C230EC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DBB8A7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946" w:rsidRPr="005B380D" w14:paraId="17022050" w14:textId="77777777" w:rsidTr="00794D29">
        <w:trPr>
          <w:cantSplit/>
          <w:trHeight w:val="272"/>
        </w:trPr>
        <w:tc>
          <w:tcPr>
            <w:tcW w:w="4320" w:type="dxa"/>
            <w:vAlign w:val="bottom"/>
          </w:tcPr>
          <w:p w14:paraId="5ECA5D24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14641F1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08CC1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8A139A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1EC9D8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32479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F09FA8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29ADEC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946" w:rsidRPr="005B380D" w14:paraId="6DD67049" w14:textId="77777777" w:rsidTr="00DD1CA1">
        <w:trPr>
          <w:cantSplit/>
          <w:trHeight w:val="272"/>
        </w:trPr>
        <w:tc>
          <w:tcPr>
            <w:tcW w:w="4320" w:type="dxa"/>
          </w:tcPr>
          <w:p w14:paraId="479E4DEA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1F1FF455" w14:textId="71CC8EEB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80" w:type="dxa"/>
          </w:tcPr>
          <w:p w14:paraId="27ED310E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17FA733" w14:textId="1B7B819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  <w:vAlign w:val="center"/>
          </w:tcPr>
          <w:p w14:paraId="293E237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E2B709" w14:textId="2027D87B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794C051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A2BA6B" w14:textId="621666CD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48C81610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569EA36B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1EF0264D" w14:textId="00488613" w:rsidR="005F4946" w:rsidRPr="005B380D" w:rsidRDefault="00222157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0" w:type="dxa"/>
          </w:tcPr>
          <w:p w14:paraId="7DFA170F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E539866" w14:textId="18CD6B1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0" w:type="dxa"/>
            <w:vAlign w:val="center"/>
          </w:tcPr>
          <w:p w14:paraId="680A8E4B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01BC38" w14:textId="33A8A673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59E9C8A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0E83F0F" w14:textId="73F1A2D6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7356" w:rsidRPr="005B380D" w14:paraId="43CA1557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358B71B3" w14:textId="7B601450" w:rsidR="009B7356" w:rsidRPr="005B380D" w:rsidRDefault="009B735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86C">
              <w:rPr>
                <w:rFonts w:asciiTheme="majorBidi" w:hAnsiTheme="majorBidi"/>
                <w:sz w:val="28"/>
                <w:szCs w:val="28"/>
                <w:cs/>
              </w:rPr>
              <w:t>รายได้ค่าส่งเสริมการขาย</w:t>
            </w:r>
          </w:p>
        </w:tc>
        <w:tc>
          <w:tcPr>
            <w:tcW w:w="1080" w:type="dxa"/>
          </w:tcPr>
          <w:p w14:paraId="41959E85" w14:textId="668430CB" w:rsidR="009B7356" w:rsidRDefault="000B1619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3EF1A87" w14:textId="77777777" w:rsidR="009B7356" w:rsidRPr="005B380D" w:rsidRDefault="009B735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6D96817" w14:textId="7850CB50" w:rsidR="009B7356" w:rsidRPr="00F86855" w:rsidRDefault="000B1619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D7AF2EC" w14:textId="77777777" w:rsidR="009B7356" w:rsidRPr="005B380D" w:rsidRDefault="009B735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C64D41" w14:textId="4E94A7A9" w:rsidR="009B7356" w:rsidRPr="00F86855" w:rsidRDefault="000B1619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28EAAD5" w14:textId="77777777" w:rsidR="009B7356" w:rsidRPr="005B380D" w:rsidRDefault="009B735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63C565E" w14:textId="37F0D1F1" w:rsidR="009B7356" w:rsidRPr="00F86855" w:rsidRDefault="000B1619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2E1B59D3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6A139D4C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0D866D31" w14:textId="26F391BC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79179896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9459DA4" w14:textId="76C47085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vAlign w:val="center"/>
          </w:tcPr>
          <w:p w14:paraId="1EBD6CD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404C918" w14:textId="6806535B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6A393E2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C6D09BC" w14:textId="2ECD57DB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542D0BF5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6A51B61D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5BC454CB" w14:textId="2435CDC3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0" w:type="dxa"/>
          </w:tcPr>
          <w:p w14:paraId="15F5DCEB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428EFCD" w14:textId="03EE2434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" w:type="dxa"/>
            <w:vAlign w:val="center"/>
          </w:tcPr>
          <w:p w14:paraId="01844971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022FD8" w14:textId="55B8B222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DF2495D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2F53633" w14:textId="401F42B1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44890D5D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15C18230" w14:textId="6F58F5E0" w:rsidR="005F4946" w:rsidRPr="005B380D" w:rsidRDefault="005F4946" w:rsidP="005F4946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3BAC177F" w14:textId="4F3CE034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0" w:type="dxa"/>
          </w:tcPr>
          <w:p w14:paraId="540E357B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026A16D" w14:textId="778F2F28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80" w:type="dxa"/>
            <w:vAlign w:val="center"/>
          </w:tcPr>
          <w:p w14:paraId="250BA219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A566835" w14:textId="2996A7A8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FE88BE6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74BDDCE" w14:textId="68441214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507F1275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5F309024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6516A29F" w14:textId="6D72186F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699D08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EBA0BA1" w14:textId="5BEC391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225D0385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55CCB99" w14:textId="13AAA1B0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center"/>
          </w:tcPr>
          <w:p w14:paraId="33FB94F5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58E55D1" w14:textId="20FF1033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F4946" w:rsidRPr="005B380D" w14:paraId="5468A482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35F4030C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D25B674" w14:textId="4BAE50B0" w:rsidR="005F4946" w:rsidRPr="005B380D" w:rsidRDefault="000B1619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80" w:type="dxa"/>
          </w:tcPr>
          <w:p w14:paraId="5AD56AD6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7086C2" w14:textId="20717F0F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80" w:type="dxa"/>
            <w:vAlign w:val="center"/>
          </w:tcPr>
          <w:p w14:paraId="1FEE9359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E979321" w14:textId="51237F94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</w:t>
            </w:r>
          </w:p>
        </w:tc>
        <w:tc>
          <w:tcPr>
            <w:tcW w:w="180" w:type="dxa"/>
            <w:vAlign w:val="center"/>
          </w:tcPr>
          <w:p w14:paraId="37F40BA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6F6454" w14:textId="2FD98F32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F4946" w:rsidRPr="005B380D" w14:paraId="19ACC601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4D7BFFB2" w14:textId="0AEB0213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290D1BCB" w14:textId="14B5144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</w:tcPr>
          <w:p w14:paraId="76F0033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B7AE2A" w14:textId="5891AF46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80" w:type="dxa"/>
            <w:vAlign w:val="center"/>
          </w:tcPr>
          <w:p w14:paraId="51A17E2A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B71E34E" w14:textId="59E24128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center"/>
          </w:tcPr>
          <w:p w14:paraId="1B29FD35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4E393E0" w14:textId="163046CA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F4946" w:rsidRPr="005B380D" w14:paraId="7347C03D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1434CEBC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8EBC8E1" w14:textId="39C12F6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</w:p>
        </w:tc>
        <w:tc>
          <w:tcPr>
            <w:tcW w:w="180" w:type="dxa"/>
          </w:tcPr>
          <w:p w14:paraId="18863DA0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F6ED74" w14:textId="24E6CF52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80" w:type="dxa"/>
            <w:vAlign w:val="center"/>
          </w:tcPr>
          <w:p w14:paraId="4C005C2C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4DCE684" w14:textId="57EA870D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center"/>
          </w:tcPr>
          <w:p w14:paraId="69842A52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5879DD" w14:textId="7A6B2ADF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4297AE29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22A6E3C4" w14:textId="70845B0E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</w:tcPr>
          <w:p w14:paraId="777C9690" w14:textId="01C1794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80" w:type="dxa"/>
          </w:tcPr>
          <w:p w14:paraId="01A913A5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E6341D6" w14:textId="6F9578C3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80" w:type="dxa"/>
            <w:vAlign w:val="center"/>
          </w:tcPr>
          <w:p w14:paraId="50E17E9E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5C34A76" w14:textId="5B4BF0A9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80" w:type="dxa"/>
            <w:vAlign w:val="center"/>
          </w:tcPr>
          <w:p w14:paraId="600C939E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D87ECE3" w14:textId="38E3065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F4946" w:rsidRPr="005B380D" w14:paraId="6AB07AAD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500131BC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58DDE724" w14:textId="6731AAD1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53F934DB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6D9B2A" w14:textId="33B5DDFD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  <w:vAlign w:val="center"/>
          </w:tcPr>
          <w:p w14:paraId="79E6596B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50162CC" w14:textId="0B5C75AA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center"/>
          </w:tcPr>
          <w:p w14:paraId="7137E89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8E23FA6" w14:textId="43B153C1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7C5306F1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0F5F219B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4F98FA38" w14:textId="1F81C81F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80" w:type="dxa"/>
          </w:tcPr>
          <w:p w14:paraId="3AC4180D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FDB7F2C" w14:textId="293728A9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80" w:type="dxa"/>
            <w:vAlign w:val="center"/>
          </w:tcPr>
          <w:p w14:paraId="72AA634B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DB029D0" w14:textId="751AAE4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3A40C3E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1A7C590" w14:textId="0D116C26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54813DC0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183E3F65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2712B247" w14:textId="6ACF36F5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80" w:type="dxa"/>
          </w:tcPr>
          <w:p w14:paraId="134E0432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303A0B2" w14:textId="5F0B9A61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80" w:type="dxa"/>
            <w:vAlign w:val="center"/>
          </w:tcPr>
          <w:p w14:paraId="2D389EC9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3061DA" w14:textId="1B9DE558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center"/>
          </w:tcPr>
          <w:p w14:paraId="0B26EA6D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EFBFF62" w14:textId="1D209F51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4946" w:rsidRPr="005B380D" w14:paraId="5B66D0E3" w14:textId="77777777" w:rsidTr="00DD1CA1">
        <w:trPr>
          <w:cantSplit/>
          <w:trHeight w:val="272"/>
        </w:trPr>
        <w:tc>
          <w:tcPr>
            <w:tcW w:w="4320" w:type="dxa"/>
            <w:vAlign w:val="bottom"/>
          </w:tcPr>
          <w:p w14:paraId="7D2ABEFF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BEE2B14" w14:textId="71632EA6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80" w:type="dxa"/>
          </w:tcPr>
          <w:p w14:paraId="2AF7949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70BC469" w14:textId="3AF5A231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80" w:type="dxa"/>
            <w:vAlign w:val="center"/>
          </w:tcPr>
          <w:p w14:paraId="197AD766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8A62339" w14:textId="13740FF4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80" w:type="dxa"/>
            <w:vAlign w:val="center"/>
          </w:tcPr>
          <w:p w14:paraId="38A1F9E7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FCF599" w14:textId="6ED90B0C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F4946" w:rsidRPr="005B380D" w14:paraId="23F79322" w14:textId="77777777" w:rsidTr="00794D29">
        <w:trPr>
          <w:cantSplit/>
          <w:trHeight w:val="272"/>
        </w:trPr>
        <w:tc>
          <w:tcPr>
            <w:tcW w:w="4320" w:type="dxa"/>
          </w:tcPr>
          <w:p w14:paraId="12687A4C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286351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176ECA0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A607390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13E596C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FF92C40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35234694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25575F81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0"/>
              </w:rPr>
            </w:pPr>
          </w:p>
        </w:tc>
      </w:tr>
      <w:tr w:rsidR="005F4946" w:rsidRPr="005B380D" w14:paraId="2215D7C1" w14:textId="77777777" w:rsidTr="00794D29">
        <w:trPr>
          <w:cantSplit/>
          <w:trHeight w:val="272"/>
        </w:trPr>
        <w:tc>
          <w:tcPr>
            <w:tcW w:w="4320" w:type="dxa"/>
          </w:tcPr>
          <w:p w14:paraId="6BD44CD3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A9433D0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948177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76FFA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CF70B6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23B40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50BD8BEA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AD6C06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946" w:rsidRPr="005B380D" w14:paraId="09E5C506" w14:textId="77777777" w:rsidTr="00DD1CA1">
        <w:trPr>
          <w:cantSplit/>
          <w:trHeight w:val="272"/>
        </w:trPr>
        <w:tc>
          <w:tcPr>
            <w:tcW w:w="4320" w:type="dxa"/>
          </w:tcPr>
          <w:p w14:paraId="3B02DC15" w14:textId="6694B2D8" w:rsidR="005F4946" w:rsidRPr="005B380D" w:rsidRDefault="005F4946" w:rsidP="005F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37"/>
              <w:rPr>
                <w:i/>
                <w:iCs/>
                <w:color w:val="0000FF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77C1EAB7" w14:textId="3A10B95E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1,853</w:t>
            </w:r>
          </w:p>
        </w:tc>
        <w:tc>
          <w:tcPr>
            <w:tcW w:w="180" w:type="dxa"/>
          </w:tcPr>
          <w:p w14:paraId="65566D8F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B5E330" w14:textId="4F88ABD3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1,606</w:t>
            </w:r>
          </w:p>
        </w:tc>
        <w:tc>
          <w:tcPr>
            <w:tcW w:w="180" w:type="dxa"/>
            <w:vAlign w:val="bottom"/>
          </w:tcPr>
          <w:p w14:paraId="3FD972EB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1A69FB" w14:textId="49217E11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348</w:t>
            </w:r>
          </w:p>
        </w:tc>
        <w:tc>
          <w:tcPr>
            <w:tcW w:w="180" w:type="dxa"/>
            <w:vAlign w:val="bottom"/>
          </w:tcPr>
          <w:p w14:paraId="54607608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D056C" w14:textId="0379195F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5F4946" w:rsidRPr="005B380D" w14:paraId="4BEEF691" w14:textId="77777777" w:rsidTr="00DD1CA1">
        <w:trPr>
          <w:cantSplit/>
          <w:trHeight w:val="272"/>
        </w:trPr>
        <w:tc>
          <w:tcPr>
            <w:tcW w:w="4320" w:type="dxa"/>
          </w:tcPr>
          <w:p w14:paraId="4EC420EA" w14:textId="77777777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552F9184" w14:textId="6AD567F3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0" w:type="dxa"/>
          </w:tcPr>
          <w:p w14:paraId="1CEE4CFF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0C9685" w14:textId="38FFB21D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0" w:type="dxa"/>
            <w:vAlign w:val="center"/>
          </w:tcPr>
          <w:p w14:paraId="66F75BE2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A8CD8C6" w14:textId="24EE23A0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80" w:type="dxa"/>
            <w:vAlign w:val="center"/>
          </w:tcPr>
          <w:p w14:paraId="4864FE71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5821F13" w14:textId="510D5667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5F4946" w:rsidRPr="005B380D" w14:paraId="1BA68DF3" w14:textId="77777777" w:rsidTr="00DD1CA1">
        <w:trPr>
          <w:cantSplit/>
          <w:trHeight w:val="272"/>
        </w:trPr>
        <w:tc>
          <w:tcPr>
            <w:tcW w:w="4320" w:type="dxa"/>
          </w:tcPr>
          <w:p w14:paraId="7BDAB1BF" w14:textId="236C4E78" w:rsidR="005F4946" w:rsidRPr="005B380D" w:rsidRDefault="005F4946" w:rsidP="005F49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/>
                <w:sz w:val="28"/>
                <w:szCs w:val="28"/>
                <w:cs/>
              </w:rPr>
              <w:t>ผลประโยชน์เลิกจ้าง</w:t>
            </w:r>
          </w:p>
        </w:tc>
        <w:tc>
          <w:tcPr>
            <w:tcW w:w="1080" w:type="dxa"/>
          </w:tcPr>
          <w:p w14:paraId="0FE1D42A" w14:textId="17651882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659518C3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3E3D1F3" w14:textId="07B88CBB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75FA1A56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D144E3" w14:textId="5ED9759C" w:rsidR="005F4946" w:rsidRPr="005B380D" w:rsidRDefault="005F4946" w:rsidP="005F494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center"/>
          </w:tcPr>
          <w:p w14:paraId="754C84D0" w14:textId="77777777" w:rsidR="005F4946" w:rsidRPr="005B380D" w:rsidRDefault="005F4946" w:rsidP="005F4946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390234A" w14:textId="4DFB9735" w:rsidR="005F4946" w:rsidRPr="005B380D" w:rsidRDefault="005F4946" w:rsidP="005F4946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868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4D090C9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45"/>
        <w:jc w:val="both"/>
        <w:rPr>
          <w:rFonts w:asciiTheme="majorBidi" w:hAnsiTheme="majorBidi" w:cstheme="majorBidi"/>
          <w:sz w:val="28"/>
          <w:szCs w:val="28"/>
        </w:rPr>
      </w:pPr>
    </w:p>
    <w:p w14:paraId="27568DBF" w14:textId="77777777" w:rsidR="005B380D" w:rsidRDefault="005B380D">
      <w:r>
        <w:br w:type="page"/>
      </w:r>
    </w:p>
    <w:tbl>
      <w:tblPr>
        <w:tblW w:w="9104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9"/>
        <w:gridCol w:w="1079"/>
        <w:gridCol w:w="180"/>
        <w:gridCol w:w="1079"/>
        <w:gridCol w:w="191"/>
        <w:gridCol w:w="13"/>
        <w:gridCol w:w="1048"/>
        <w:gridCol w:w="7"/>
        <w:gridCol w:w="187"/>
        <w:gridCol w:w="1075"/>
        <w:gridCol w:w="16"/>
      </w:tblGrid>
      <w:tr w:rsidR="00131E73" w:rsidRPr="005B380D" w14:paraId="0E828F5A" w14:textId="77777777" w:rsidTr="00FC10CD">
        <w:trPr>
          <w:cantSplit/>
          <w:trHeight w:val="407"/>
          <w:tblHeader/>
        </w:trPr>
        <w:tc>
          <w:tcPr>
            <w:tcW w:w="4229" w:type="dxa"/>
          </w:tcPr>
          <w:p w14:paraId="670E7BA1" w14:textId="77777777" w:rsidR="00131E73" w:rsidRPr="005B380D" w:rsidRDefault="00131E73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38" w:type="dxa"/>
            <w:gridSpan w:val="3"/>
          </w:tcPr>
          <w:p w14:paraId="6C273A80" w14:textId="7D59F30F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37FC27D4" w14:textId="77777777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6" w:type="dxa"/>
            <w:gridSpan w:val="6"/>
          </w:tcPr>
          <w:p w14:paraId="6C5185B0" w14:textId="3D5CA23D" w:rsidR="00131E73" w:rsidRPr="005B380D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254C5" w:rsidRPr="005B380D" w14:paraId="008AF594" w14:textId="77777777" w:rsidTr="00131E73">
        <w:trPr>
          <w:cantSplit/>
          <w:trHeight w:val="407"/>
          <w:tblHeader/>
        </w:trPr>
        <w:tc>
          <w:tcPr>
            <w:tcW w:w="4229" w:type="dxa"/>
          </w:tcPr>
          <w:p w14:paraId="3477DDE7" w14:textId="15DDF471" w:rsidR="002254C5" w:rsidRPr="005B380D" w:rsidRDefault="002254C5" w:rsidP="002254C5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588C4CD" w14:textId="02C3AE33" w:rsidR="002254C5" w:rsidRPr="005B380D" w:rsidRDefault="002254C5" w:rsidP="002254C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</w:t>
            </w: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AF2DD2B" w14:textId="77777777" w:rsidR="002254C5" w:rsidRPr="005B380D" w:rsidRDefault="002254C5" w:rsidP="002254C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21B754A" w14:textId="77777777" w:rsidR="002254C5" w:rsidRPr="005B380D" w:rsidRDefault="002254C5" w:rsidP="002254C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91" w:type="dxa"/>
          </w:tcPr>
          <w:p w14:paraId="226F7A57" w14:textId="77777777" w:rsidR="002254C5" w:rsidRPr="005B380D" w:rsidRDefault="002254C5" w:rsidP="002254C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14:paraId="29B52928" w14:textId="7A189B99" w:rsidR="002254C5" w:rsidRPr="005B380D" w:rsidRDefault="002254C5" w:rsidP="002254C5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4" w:type="dxa"/>
            <w:gridSpan w:val="2"/>
          </w:tcPr>
          <w:p w14:paraId="25F8BD4C" w14:textId="77777777" w:rsidR="002254C5" w:rsidRPr="005B380D" w:rsidRDefault="002254C5" w:rsidP="002254C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282D750" w14:textId="5D3A1054" w:rsidR="002254C5" w:rsidRPr="005B380D" w:rsidRDefault="002254C5" w:rsidP="002254C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B6A32" w:rsidRPr="005B380D" w14:paraId="62B89874" w14:textId="77777777" w:rsidTr="00131E73">
        <w:trPr>
          <w:cantSplit/>
          <w:trHeight w:val="144"/>
          <w:tblHeader/>
        </w:trPr>
        <w:tc>
          <w:tcPr>
            <w:tcW w:w="4229" w:type="dxa"/>
          </w:tcPr>
          <w:p w14:paraId="6DFBD640" w14:textId="0F39C286" w:rsidR="004B6A32" w:rsidRPr="005B380D" w:rsidRDefault="004B6A32" w:rsidP="004B6A32">
            <w:pPr>
              <w:pStyle w:val="acctfourfigures"/>
              <w:tabs>
                <w:tab w:val="left" w:pos="375"/>
              </w:tabs>
              <w:spacing w:line="240" w:lineRule="auto"/>
              <w:ind w:left="4" w:right="-165" w:firstLine="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079" w:type="dxa"/>
          </w:tcPr>
          <w:p w14:paraId="71574AE3" w14:textId="14FE42E3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CE0D296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17FBA288" w14:textId="5B6733F2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91" w:type="dxa"/>
          </w:tcPr>
          <w:p w14:paraId="2B96ED4F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gridSpan w:val="2"/>
          </w:tcPr>
          <w:p w14:paraId="581AC87D" w14:textId="3DABCEB6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94" w:type="dxa"/>
            <w:gridSpan w:val="2"/>
          </w:tcPr>
          <w:p w14:paraId="168A469E" w14:textId="77777777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51C3E1C1" w14:textId="5EEFB0FD" w:rsidR="004B6A32" w:rsidRPr="005B380D" w:rsidRDefault="004B6A32" w:rsidP="004B6A32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</w:tr>
      <w:tr w:rsidR="004B6A32" w:rsidRPr="005B380D" w14:paraId="7BC0548E" w14:textId="77777777" w:rsidTr="00131E73">
        <w:trPr>
          <w:gridAfter w:val="1"/>
          <w:wAfter w:w="16" w:type="dxa"/>
          <w:cantSplit/>
        </w:trPr>
        <w:tc>
          <w:tcPr>
            <w:tcW w:w="4229" w:type="dxa"/>
          </w:tcPr>
          <w:p w14:paraId="5EBD9732" w14:textId="77777777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59" w:type="dxa"/>
            <w:gridSpan w:val="9"/>
          </w:tcPr>
          <w:p w14:paraId="2A5E3913" w14:textId="77777777" w:rsidR="004B6A32" w:rsidRPr="005B380D" w:rsidRDefault="004B6A32" w:rsidP="004B6A3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B6A32" w:rsidRPr="005B380D" w14:paraId="799CFC01" w14:textId="77777777" w:rsidTr="00131E73">
        <w:trPr>
          <w:cantSplit/>
        </w:trPr>
        <w:tc>
          <w:tcPr>
            <w:tcW w:w="4229" w:type="dxa"/>
            <w:vAlign w:val="bottom"/>
          </w:tcPr>
          <w:p w14:paraId="013447F4" w14:textId="0EFBF0A2" w:rsidR="004B6A32" w:rsidRPr="005B380D" w:rsidRDefault="004B6A32" w:rsidP="004B6A32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79" w:type="dxa"/>
            <w:vAlign w:val="center"/>
          </w:tcPr>
          <w:p w14:paraId="4DB8FB2F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C8925F9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vAlign w:val="center"/>
          </w:tcPr>
          <w:p w14:paraId="448295FA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vAlign w:val="center"/>
          </w:tcPr>
          <w:p w14:paraId="60C06D76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5134394F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2"/>
            <w:vAlign w:val="center"/>
          </w:tcPr>
          <w:p w14:paraId="5B8765B0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454F08B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643" w:rsidRPr="005B380D" w14:paraId="24A6AC98" w14:textId="77777777" w:rsidTr="00131E73">
        <w:trPr>
          <w:cantSplit/>
        </w:trPr>
        <w:tc>
          <w:tcPr>
            <w:tcW w:w="4229" w:type="dxa"/>
            <w:vAlign w:val="bottom"/>
          </w:tcPr>
          <w:p w14:paraId="1C78D6CE" w14:textId="77777777" w:rsidR="00A47643" w:rsidRPr="005B380D" w:rsidRDefault="00A47643" w:rsidP="00A47643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9" w:type="dxa"/>
            <w:vAlign w:val="center"/>
          </w:tcPr>
          <w:p w14:paraId="62D56331" w14:textId="5781BC42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2F4B3E25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749BE821" w14:textId="1B8CAE5B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91" w:type="dxa"/>
            <w:vAlign w:val="center"/>
          </w:tcPr>
          <w:p w14:paraId="1C254043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5C1F10FF" w14:textId="73F1804B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  <w:vAlign w:val="center"/>
          </w:tcPr>
          <w:p w14:paraId="2EDBEB7E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45E606FB" w14:textId="2F2FD51C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7643" w:rsidRPr="005B380D" w14:paraId="397EF867" w14:textId="77777777" w:rsidTr="00131E73">
        <w:trPr>
          <w:cantSplit/>
        </w:trPr>
        <w:tc>
          <w:tcPr>
            <w:tcW w:w="4229" w:type="dxa"/>
            <w:vAlign w:val="bottom"/>
          </w:tcPr>
          <w:p w14:paraId="2937FBCB" w14:textId="77777777" w:rsidR="00A47643" w:rsidRPr="005B380D" w:rsidRDefault="00A47643" w:rsidP="00A47643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  <w:vAlign w:val="center"/>
          </w:tcPr>
          <w:p w14:paraId="63C3538A" w14:textId="272020F8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5768C932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69FB6ADD" w14:textId="409954F8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91" w:type="dxa"/>
            <w:vAlign w:val="center"/>
          </w:tcPr>
          <w:p w14:paraId="6D3F891B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397BD56F" w14:textId="7D7AB7A1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94" w:type="dxa"/>
            <w:gridSpan w:val="2"/>
            <w:vAlign w:val="center"/>
          </w:tcPr>
          <w:p w14:paraId="5EB7CA48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4BD80685" w14:textId="7E630272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A47643" w:rsidRPr="005B380D" w14:paraId="70BE3C77" w14:textId="77777777" w:rsidTr="00131E73">
        <w:trPr>
          <w:cantSplit/>
        </w:trPr>
        <w:tc>
          <w:tcPr>
            <w:tcW w:w="4229" w:type="dxa"/>
            <w:vAlign w:val="bottom"/>
          </w:tcPr>
          <w:p w14:paraId="570C6A52" w14:textId="77777777" w:rsidR="00A47643" w:rsidRPr="005B380D" w:rsidRDefault="00A47643" w:rsidP="00A47643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9" w:type="dxa"/>
            <w:vAlign w:val="center"/>
          </w:tcPr>
          <w:p w14:paraId="1257C301" w14:textId="38285F30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0" w:type="dxa"/>
            <w:vAlign w:val="center"/>
          </w:tcPr>
          <w:p w14:paraId="4BE0B077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5DE9A6E" w14:textId="3AE5DA7F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191" w:type="dxa"/>
            <w:vAlign w:val="center"/>
          </w:tcPr>
          <w:p w14:paraId="47D70F3B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207016CA" w14:textId="67E391A6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  <w:vAlign w:val="center"/>
          </w:tcPr>
          <w:p w14:paraId="0726FA62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7D604183" w14:textId="45C86450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7643" w:rsidRPr="005B380D" w14:paraId="0FFCD9E0" w14:textId="77777777" w:rsidTr="00131E73">
        <w:trPr>
          <w:cantSplit/>
        </w:trPr>
        <w:tc>
          <w:tcPr>
            <w:tcW w:w="4229" w:type="dxa"/>
            <w:vAlign w:val="bottom"/>
          </w:tcPr>
          <w:p w14:paraId="4D22A76D" w14:textId="77777777" w:rsidR="00A47643" w:rsidRPr="005B380D" w:rsidRDefault="00A47643" w:rsidP="00A47643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  <w:vAlign w:val="center"/>
          </w:tcPr>
          <w:p w14:paraId="457DE6BA" w14:textId="30335E59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center"/>
          </w:tcPr>
          <w:p w14:paraId="0A093727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9594E2" w14:textId="7CC47ED6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16</w:t>
            </w:r>
          </w:p>
        </w:tc>
        <w:tc>
          <w:tcPr>
            <w:tcW w:w="191" w:type="dxa"/>
            <w:vAlign w:val="center"/>
          </w:tcPr>
          <w:p w14:paraId="6B7D610A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4400ACA7" w14:textId="20577861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  <w:vAlign w:val="center"/>
          </w:tcPr>
          <w:p w14:paraId="68EC4B6C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14:paraId="4C165662" w14:textId="3101F7AA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7643" w:rsidRPr="005B380D" w14:paraId="2536362E" w14:textId="77777777" w:rsidTr="00131E73">
        <w:trPr>
          <w:cantSplit/>
        </w:trPr>
        <w:tc>
          <w:tcPr>
            <w:tcW w:w="4229" w:type="dxa"/>
            <w:vAlign w:val="bottom"/>
          </w:tcPr>
          <w:p w14:paraId="723F2BE8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7C8452B2" w14:textId="6E0433C9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180" w:type="dxa"/>
            <w:vAlign w:val="center"/>
          </w:tcPr>
          <w:p w14:paraId="7B657AC2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F236DAB" w14:textId="5D790A13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  <w:vAlign w:val="center"/>
          </w:tcPr>
          <w:p w14:paraId="0D332971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7EC99250" w14:textId="56B1EA5E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4" w:type="dxa"/>
            <w:gridSpan w:val="2"/>
            <w:vAlign w:val="center"/>
          </w:tcPr>
          <w:p w14:paraId="15FF0518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73733146" w14:textId="7C549BF1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47643" w:rsidRPr="005B380D" w14:paraId="49BBB396" w14:textId="77777777" w:rsidTr="00131E73">
        <w:trPr>
          <w:cantSplit/>
          <w:trHeight w:val="60"/>
        </w:trPr>
        <w:tc>
          <w:tcPr>
            <w:tcW w:w="4229" w:type="dxa"/>
            <w:vAlign w:val="bottom"/>
          </w:tcPr>
          <w:p w14:paraId="2BC93DFB" w14:textId="77777777" w:rsidR="00A47643" w:rsidRPr="005B380D" w:rsidRDefault="00A47643" w:rsidP="00A47643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625B93A8" w14:textId="5E2B2375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80" w:type="dxa"/>
            <w:vAlign w:val="center"/>
          </w:tcPr>
          <w:p w14:paraId="6E3C8D30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4015FA1" w14:textId="7CCAC0DC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1" w:type="dxa"/>
            <w:vAlign w:val="center"/>
          </w:tcPr>
          <w:p w14:paraId="63BE5A42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998DB7" w14:textId="32E17E72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94" w:type="dxa"/>
            <w:gridSpan w:val="2"/>
            <w:vAlign w:val="center"/>
          </w:tcPr>
          <w:p w14:paraId="55DE62FF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4F88AF58" w14:textId="36B6AA45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A47643" w:rsidRPr="005B380D" w14:paraId="17FC9E5A" w14:textId="77777777" w:rsidTr="00131E73">
        <w:trPr>
          <w:cantSplit/>
        </w:trPr>
        <w:tc>
          <w:tcPr>
            <w:tcW w:w="4229" w:type="dxa"/>
            <w:vAlign w:val="bottom"/>
          </w:tcPr>
          <w:p w14:paraId="40E55B8E" w14:textId="77777777" w:rsidR="00A47643" w:rsidRPr="005B380D" w:rsidRDefault="00A47643" w:rsidP="00A47643">
            <w:pPr>
              <w:tabs>
                <w:tab w:val="clear" w:pos="227"/>
              </w:tabs>
              <w:spacing w:line="240" w:lineRule="auto"/>
              <w:ind w:left="8"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39F63D2A" w14:textId="3B624810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0" w:type="dxa"/>
            <w:vAlign w:val="center"/>
          </w:tcPr>
          <w:p w14:paraId="36954149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6F65CDF" w14:textId="08A1375D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(4)</w:t>
            </w:r>
          </w:p>
        </w:tc>
        <w:tc>
          <w:tcPr>
            <w:tcW w:w="191" w:type="dxa"/>
            <w:vAlign w:val="center"/>
          </w:tcPr>
          <w:p w14:paraId="04559834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BCB76A" w14:textId="6F702585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94" w:type="dxa"/>
            <w:gridSpan w:val="2"/>
            <w:vAlign w:val="center"/>
          </w:tcPr>
          <w:p w14:paraId="7CD54402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1C9EED26" w14:textId="3FA0856E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A47643" w:rsidRPr="005B380D" w14:paraId="6DF4994E" w14:textId="77777777" w:rsidTr="00131E73">
        <w:trPr>
          <w:cantSplit/>
        </w:trPr>
        <w:tc>
          <w:tcPr>
            <w:tcW w:w="4229" w:type="dxa"/>
            <w:vAlign w:val="bottom"/>
          </w:tcPr>
          <w:p w14:paraId="5153AA7A" w14:textId="77777777" w:rsidR="00A47643" w:rsidRPr="005B380D" w:rsidRDefault="00A47643" w:rsidP="00A47643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FE49D" w14:textId="122D6E69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150</w:t>
            </w:r>
          </w:p>
        </w:tc>
        <w:tc>
          <w:tcPr>
            <w:tcW w:w="180" w:type="dxa"/>
            <w:vAlign w:val="center"/>
          </w:tcPr>
          <w:p w14:paraId="09B209CB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E2E716A" w14:textId="0317E7B9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1" w:type="dxa"/>
            <w:vAlign w:val="center"/>
          </w:tcPr>
          <w:p w14:paraId="26C1999F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2F1F62" w14:textId="154F322A" w:rsidR="00A47643" w:rsidRPr="005B380D" w:rsidRDefault="00146D75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194" w:type="dxa"/>
            <w:gridSpan w:val="2"/>
            <w:vAlign w:val="center"/>
          </w:tcPr>
          <w:p w14:paraId="66D3DC66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BB212D" w14:textId="672A6F5B" w:rsidR="00A47643" w:rsidRPr="005B380D" w:rsidRDefault="00A47643" w:rsidP="00A47643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</w:p>
        </w:tc>
      </w:tr>
      <w:tr w:rsidR="00E825D0" w:rsidRPr="005B380D" w14:paraId="26F15CBB" w14:textId="77777777" w:rsidTr="00131E73">
        <w:trPr>
          <w:gridAfter w:val="1"/>
          <w:wAfter w:w="16" w:type="dxa"/>
          <w:cantSplit/>
          <w:tblHeader/>
        </w:trPr>
        <w:tc>
          <w:tcPr>
            <w:tcW w:w="4229" w:type="dxa"/>
          </w:tcPr>
          <w:p w14:paraId="5BF599AB" w14:textId="77777777" w:rsidR="00E825D0" w:rsidRPr="005B380D" w:rsidRDefault="00E825D0" w:rsidP="00E825D0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8150E0F" w14:textId="08B58167" w:rsidR="00E825D0" w:rsidRPr="005B380D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AC94697" w14:textId="77777777" w:rsidR="00E825D0" w:rsidRPr="005B380D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A5F37B" w14:textId="79C153B7" w:rsidR="00E825D0" w:rsidRPr="005B380D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4" w:type="dxa"/>
            <w:gridSpan w:val="2"/>
          </w:tcPr>
          <w:p w14:paraId="577AB3B6" w14:textId="77777777" w:rsidR="00E825D0" w:rsidRPr="005B380D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55" w:type="dxa"/>
            <w:gridSpan w:val="2"/>
          </w:tcPr>
          <w:p w14:paraId="194D3B0A" w14:textId="7692D34E" w:rsidR="00E825D0" w:rsidRPr="005B380D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7" w:type="dxa"/>
          </w:tcPr>
          <w:p w14:paraId="42DEB404" w14:textId="77777777" w:rsidR="00E825D0" w:rsidRPr="005B380D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ACDEEF" w14:textId="618CEDFC" w:rsidR="00E825D0" w:rsidRPr="005B380D" w:rsidRDefault="00E825D0" w:rsidP="00E825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B6A32" w:rsidRPr="005B380D" w14:paraId="6F354265" w14:textId="77777777" w:rsidTr="00131E73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39A2BDA5" w14:textId="18ECCBA1" w:rsidR="004B6A32" w:rsidRPr="005B380D" w:rsidRDefault="004B6A32" w:rsidP="004B6A3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79" w:type="dxa"/>
          </w:tcPr>
          <w:p w14:paraId="33523FDB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687106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2C4E36C" w14:textId="77777777" w:rsidR="004B6A32" w:rsidRDefault="004B6A32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04" w:type="dxa"/>
            <w:gridSpan w:val="2"/>
          </w:tcPr>
          <w:p w14:paraId="165583F9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</w:tcPr>
          <w:p w14:paraId="69B4A3D9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51FEA51B" w14:textId="77777777" w:rsidR="004B6A32" w:rsidRPr="005B380D" w:rsidRDefault="004B6A32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110DE84" w14:textId="77777777" w:rsidR="004B6A32" w:rsidRDefault="004B6A32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A47643" w:rsidRPr="005B380D" w14:paraId="61D5C7CA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36162154" w14:textId="77777777" w:rsidR="00A47643" w:rsidRPr="005B380D" w:rsidRDefault="00A47643" w:rsidP="00A47643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9" w:type="dxa"/>
          </w:tcPr>
          <w:p w14:paraId="0A096989" w14:textId="47F796A3" w:rsidR="00A47643" w:rsidRPr="005B380D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180" w:type="dxa"/>
          </w:tcPr>
          <w:p w14:paraId="26227454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12D57FE7" w14:textId="0B9ABC98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04" w:type="dxa"/>
            <w:gridSpan w:val="2"/>
            <w:vAlign w:val="bottom"/>
          </w:tcPr>
          <w:p w14:paraId="23987C0A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</w:tcPr>
          <w:p w14:paraId="2BDB4B2C" w14:textId="777FBDAF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6DFB206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EBD5E42" w14:textId="5967A136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7643" w:rsidRPr="005B380D" w14:paraId="32533635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615E8AF7" w14:textId="77777777" w:rsidR="00A47643" w:rsidRPr="005B380D" w:rsidRDefault="00A47643" w:rsidP="00A47643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030605DE" w14:textId="005AB878" w:rsidR="00A47643" w:rsidRPr="005B380D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91BCADA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A41BF53" w14:textId="650A1E83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4" w:type="dxa"/>
            <w:gridSpan w:val="2"/>
            <w:vAlign w:val="bottom"/>
          </w:tcPr>
          <w:p w14:paraId="2755B17D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</w:tcPr>
          <w:p w14:paraId="1D86D630" w14:textId="0592EA3F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187" w:type="dxa"/>
            <w:vAlign w:val="bottom"/>
          </w:tcPr>
          <w:p w14:paraId="58D3B7BE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D3CD8BA" w14:textId="7B87D97C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</w:tr>
      <w:tr w:rsidR="00A47643" w:rsidRPr="005B380D" w14:paraId="2C49EB73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3D53528A" w14:textId="77777777" w:rsidR="00A47643" w:rsidRPr="005B380D" w:rsidRDefault="00A47643" w:rsidP="00A47643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9" w:type="dxa"/>
          </w:tcPr>
          <w:p w14:paraId="40925651" w14:textId="3363917C" w:rsidR="00A47643" w:rsidRPr="005B380D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490647A1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0F6BC0A" w14:textId="56831FE0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</w:p>
        </w:tc>
        <w:tc>
          <w:tcPr>
            <w:tcW w:w="204" w:type="dxa"/>
            <w:gridSpan w:val="2"/>
            <w:vAlign w:val="bottom"/>
          </w:tcPr>
          <w:p w14:paraId="64988939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</w:tcPr>
          <w:p w14:paraId="4AD53562" w14:textId="70312DDA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06DDD18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1C7E285" w14:textId="3A45AA2E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7643" w:rsidRPr="005B380D" w14:paraId="48A88D28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2ADA5A2B" w14:textId="77777777" w:rsidR="00A47643" w:rsidRPr="005B380D" w:rsidRDefault="00A47643" w:rsidP="00A47643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14:paraId="15C1F0BA" w14:textId="0DD11D3D" w:rsidR="00A47643" w:rsidRPr="005B380D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4C3CBF86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18C5B1C" w14:textId="63468372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204" w:type="dxa"/>
            <w:gridSpan w:val="2"/>
            <w:vAlign w:val="bottom"/>
          </w:tcPr>
          <w:p w14:paraId="10901C70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</w:tcPr>
          <w:p w14:paraId="039FB14F" w14:textId="29B90287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2061D527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3B0E82" w14:textId="28C2CC67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7643" w:rsidRPr="005B380D" w14:paraId="6214C36A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053C2202" w14:textId="77777777" w:rsidR="00A47643" w:rsidRPr="005B380D" w:rsidRDefault="00A47643" w:rsidP="00A47643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EF15E78" w14:textId="3F49AFC8" w:rsidR="00A47643" w:rsidRPr="005B380D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80" w:type="dxa"/>
          </w:tcPr>
          <w:p w14:paraId="3CC22731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66578B" w14:textId="29350F84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294</w:t>
            </w:r>
          </w:p>
        </w:tc>
        <w:tc>
          <w:tcPr>
            <w:tcW w:w="204" w:type="dxa"/>
            <w:gridSpan w:val="2"/>
            <w:vAlign w:val="bottom"/>
          </w:tcPr>
          <w:p w14:paraId="14395A0C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03D39" w14:textId="39A2B21C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7" w:type="dxa"/>
            <w:vAlign w:val="bottom"/>
          </w:tcPr>
          <w:p w14:paraId="76799CC1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27F8B6E" w14:textId="0545C5D2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A47643" w:rsidRPr="005B380D" w14:paraId="5501A67A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5199AC26" w14:textId="77777777" w:rsidR="00A47643" w:rsidRPr="005B380D" w:rsidRDefault="00A47643" w:rsidP="00A47643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F6E0433" w14:textId="7F6E272C" w:rsidR="00A47643" w:rsidRPr="005B380D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80" w:type="dxa"/>
          </w:tcPr>
          <w:p w14:paraId="0AA3DC91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B515774" w14:textId="27BF94AC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378</w:t>
            </w:r>
          </w:p>
        </w:tc>
        <w:tc>
          <w:tcPr>
            <w:tcW w:w="204" w:type="dxa"/>
            <w:gridSpan w:val="2"/>
            <w:vAlign w:val="bottom"/>
          </w:tcPr>
          <w:p w14:paraId="0A94E080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53C6F" w14:textId="51C98827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187" w:type="dxa"/>
            <w:vAlign w:val="bottom"/>
          </w:tcPr>
          <w:p w14:paraId="089C2F11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AC65040" w14:textId="4426661F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</w:tr>
      <w:tr w:rsidR="00A47643" w:rsidRPr="005B380D" w14:paraId="03733584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3B5C80A5" w14:textId="77777777" w:rsidR="00A47643" w:rsidRPr="005B380D" w:rsidRDefault="00A47643" w:rsidP="00A47643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6C00A1D" w14:textId="3FE1BFD1" w:rsidR="00A47643" w:rsidRPr="005B380D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50E202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9FB6102" w14:textId="7BFC8FAB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4" w:type="dxa"/>
            <w:gridSpan w:val="2"/>
            <w:vAlign w:val="bottom"/>
          </w:tcPr>
          <w:p w14:paraId="6BC57459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D6662" w14:textId="3B791583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4A1D6E61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6206297" w14:textId="34E5DBB5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47643" w:rsidRPr="005B380D" w14:paraId="11E3B821" w14:textId="77777777" w:rsidTr="001567B2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75D8C9B0" w14:textId="77777777" w:rsidR="00A47643" w:rsidRPr="005B380D" w:rsidRDefault="00A47643" w:rsidP="00A4764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8BE62BF" w14:textId="5EC64631" w:rsidR="00A47643" w:rsidRPr="005B380D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180" w:type="dxa"/>
          </w:tcPr>
          <w:p w14:paraId="5ADEEBF6" w14:textId="77777777" w:rsidR="00A47643" w:rsidRPr="005B380D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0F2D83" w14:textId="090052CC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378</w:t>
            </w:r>
          </w:p>
        </w:tc>
        <w:tc>
          <w:tcPr>
            <w:tcW w:w="204" w:type="dxa"/>
            <w:gridSpan w:val="2"/>
            <w:vAlign w:val="bottom"/>
          </w:tcPr>
          <w:p w14:paraId="2251B8B5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7C17C" w14:textId="5D9F8179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187" w:type="dxa"/>
          </w:tcPr>
          <w:p w14:paraId="743681B1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A1A66B9" w14:textId="6381AC8A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76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</w:t>
            </w:r>
          </w:p>
        </w:tc>
      </w:tr>
      <w:tr w:rsidR="002A1463" w:rsidRPr="005B380D" w14:paraId="6F7354DC" w14:textId="77777777" w:rsidTr="001567B2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00A22477" w14:textId="77777777" w:rsidR="002A1463" w:rsidRPr="005B380D" w:rsidRDefault="002A1463" w:rsidP="004B6A3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75D9DC1" w14:textId="77777777" w:rsidR="002A1463" w:rsidRPr="005B380D" w:rsidRDefault="002A146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D79DB9F" w14:textId="77777777" w:rsidR="002A1463" w:rsidRPr="005B380D" w:rsidRDefault="002A146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6EB0DEC" w14:textId="77777777" w:rsidR="002A1463" w:rsidRDefault="002A1463" w:rsidP="004B6A3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4" w:type="dxa"/>
            <w:gridSpan w:val="2"/>
          </w:tcPr>
          <w:p w14:paraId="5281E230" w14:textId="77777777" w:rsidR="002A1463" w:rsidRPr="005B380D" w:rsidRDefault="002A146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BCF21E7" w14:textId="77777777" w:rsidR="002A1463" w:rsidRPr="005B380D" w:rsidRDefault="002A146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34548C49" w14:textId="77777777" w:rsidR="002A1463" w:rsidRPr="005B380D" w:rsidRDefault="002A1463" w:rsidP="004B6A3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2A969F8B" w14:textId="77777777" w:rsidR="002A1463" w:rsidRDefault="002A1463" w:rsidP="004B6A3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2A1463" w14:paraId="24248496" w14:textId="77777777" w:rsidTr="00131E73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2500CF83" w14:textId="77777777" w:rsidR="002A1463" w:rsidRPr="00131E73" w:rsidRDefault="002A1463" w:rsidP="002A1463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079" w:type="dxa"/>
          </w:tcPr>
          <w:p w14:paraId="2B25AC55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F510741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4290224D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4" w:type="dxa"/>
            <w:gridSpan w:val="2"/>
          </w:tcPr>
          <w:p w14:paraId="2E80CE13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left w:val="nil"/>
              <w:right w:val="nil"/>
            </w:tcBorders>
          </w:tcPr>
          <w:p w14:paraId="1E6E6A2C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</w:tcPr>
          <w:p w14:paraId="0CEBE777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11B6CAA" w14:textId="77777777" w:rsidR="002A1463" w:rsidRPr="002A1463" w:rsidRDefault="002A1463" w:rsidP="002A146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A47643" w14:paraId="543A26C7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27FF2544" w14:textId="77777777" w:rsidR="00A47643" w:rsidRPr="002A1463" w:rsidRDefault="00A47643" w:rsidP="00A47643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02457314" w14:textId="4B36DE31" w:rsidR="00A47643" w:rsidRPr="002A146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5C83C8" w14:textId="77777777" w:rsidR="00A47643" w:rsidRPr="002A146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1386E5F" w14:textId="347092C4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4" w:type="dxa"/>
            <w:gridSpan w:val="2"/>
            <w:vAlign w:val="bottom"/>
          </w:tcPr>
          <w:p w14:paraId="0CEEED69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left w:val="nil"/>
              <w:right w:val="nil"/>
            </w:tcBorders>
          </w:tcPr>
          <w:p w14:paraId="45167FC7" w14:textId="67AAED27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28,497</w:t>
            </w:r>
          </w:p>
        </w:tc>
        <w:tc>
          <w:tcPr>
            <w:tcW w:w="187" w:type="dxa"/>
            <w:vAlign w:val="bottom"/>
          </w:tcPr>
          <w:p w14:paraId="0B30DCB3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C8F659D" w14:textId="74E244D6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</w:rPr>
              <w:t>21,391</w:t>
            </w:r>
          </w:p>
        </w:tc>
      </w:tr>
      <w:tr w:rsidR="00A47643" w14:paraId="77888710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55EE8C1D" w14:textId="77777777" w:rsidR="00A47643" w:rsidRPr="002A1463" w:rsidRDefault="00A47643" w:rsidP="00A47643">
            <w:pPr>
              <w:tabs>
                <w:tab w:val="left" w:pos="15"/>
              </w:tabs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B821CFC" w14:textId="21F5292D" w:rsidR="00A47643" w:rsidRPr="002A146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099ED155" w14:textId="77777777" w:rsidR="00A47643" w:rsidRPr="002A146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D15EEE" w14:textId="37EEF24D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04" w:type="dxa"/>
            <w:gridSpan w:val="2"/>
            <w:vAlign w:val="bottom"/>
          </w:tcPr>
          <w:p w14:paraId="77339B03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CEB808" w14:textId="27E59F8D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4276BAC9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FE88D7B" w14:textId="721160F7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7643" w14:paraId="01783E4A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4BB279C8" w14:textId="77777777" w:rsidR="00A47643" w:rsidRPr="002A1463" w:rsidRDefault="00A47643" w:rsidP="00A4764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8F6C8FF" w14:textId="1611F3D1" w:rsidR="00A47643" w:rsidRPr="002A146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4E89A239" w14:textId="77777777" w:rsidR="00A47643" w:rsidRPr="002A146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1213868" w14:textId="6BC53FFB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04" w:type="dxa"/>
            <w:gridSpan w:val="2"/>
            <w:vAlign w:val="bottom"/>
          </w:tcPr>
          <w:p w14:paraId="427D9D23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0219C2" w14:textId="529F64B7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28,497</w:t>
            </w:r>
          </w:p>
        </w:tc>
        <w:tc>
          <w:tcPr>
            <w:tcW w:w="187" w:type="dxa"/>
            <w:vAlign w:val="bottom"/>
          </w:tcPr>
          <w:p w14:paraId="33A323B5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49DB6BD" w14:textId="3BF7E144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</w:rPr>
              <w:t>21,391</w:t>
            </w:r>
          </w:p>
        </w:tc>
      </w:tr>
      <w:tr w:rsidR="00A47643" w14:paraId="1B1F1B79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7CFA5740" w14:textId="476D008D" w:rsidR="00A47643" w:rsidRPr="002A1463" w:rsidRDefault="00A47643" w:rsidP="00A4764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AF21F33" w14:textId="49C34B21" w:rsidR="00A47643" w:rsidRPr="009F0C60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F0C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A3AA97" w14:textId="77777777" w:rsidR="00A47643" w:rsidRPr="002A146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2D42C23" w14:textId="50ED315F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04" w:type="dxa"/>
            <w:gridSpan w:val="2"/>
            <w:vAlign w:val="bottom"/>
          </w:tcPr>
          <w:p w14:paraId="70AE06EA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C34CB" w14:textId="2F269ED1" w:rsidR="00A47643" w:rsidRPr="009F0C60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F0C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9923E45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A6B8D78" w14:textId="2E19B6D4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476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7643" w14:paraId="593E748F" w14:textId="77777777" w:rsidTr="00DD1CA1">
        <w:trPr>
          <w:gridAfter w:val="1"/>
          <w:wAfter w:w="16" w:type="dxa"/>
          <w:cantSplit/>
        </w:trPr>
        <w:tc>
          <w:tcPr>
            <w:tcW w:w="4229" w:type="dxa"/>
            <w:vAlign w:val="bottom"/>
          </w:tcPr>
          <w:p w14:paraId="136DB37F" w14:textId="77777777" w:rsidR="00A47643" w:rsidRPr="002A1463" w:rsidRDefault="00A47643" w:rsidP="00A4764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28BCE00" w14:textId="20BF8C9B" w:rsidR="00A47643" w:rsidRPr="002A146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786ABF0C" w14:textId="77777777" w:rsid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23022AD" w14:textId="0E76B0FD" w:rsidR="00A47643" w:rsidRPr="00A47643" w:rsidRDefault="00A47643" w:rsidP="00A4764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476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04" w:type="dxa"/>
            <w:gridSpan w:val="2"/>
            <w:vAlign w:val="bottom"/>
          </w:tcPr>
          <w:p w14:paraId="7BAF0F4D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AEF9E" w14:textId="66A375A8" w:rsidR="00A47643" w:rsidRPr="00A47643" w:rsidRDefault="00146D75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28,497</w:t>
            </w:r>
          </w:p>
        </w:tc>
        <w:tc>
          <w:tcPr>
            <w:tcW w:w="187" w:type="dxa"/>
            <w:vAlign w:val="bottom"/>
          </w:tcPr>
          <w:p w14:paraId="20F73094" w14:textId="77777777" w:rsidR="00A47643" w:rsidRPr="00A47643" w:rsidRDefault="00A47643" w:rsidP="00A4764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60F6FBD" w14:textId="4B123EF5" w:rsidR="00A47643" w:rsidRPr="00A47643" w:rsidRDefault="00A47643" w:rsidP="00A4764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A476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21,391</w:t>
            </w:r>
          </w:p>
        </w:tc>
      </w:tr>
    </w:tbl>
    <w:p w14:paraId="6D66C126" w14:textId="77777777" w:rsidR="00131E73" w:rsidRDefault="00131E73">
      <w:r>
        <w:br w:type="page"/>
      </w:r>
    </w:p>
    <w:tbl>
      <w:tblPr>
        <w:tblW w:w="9068" w:type="dxa"/>
        <w:tblInd w:w="4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4"/>
        <w:gridCol w:w="6"/>
        <w:gridCol w:w="1073"/>
        <w:gridCol w:w="180"/>
        <w:gridCol w:w="9"/>
        <w:gridCol w:w="1071"/>
        <w:gridCol w:w="192"/>
        <w:gridCol w:w="13"/>
        <w:gridCol w:w="1055"/>
        <w:gridCol w:w="9"/>
        <w:gridCol w:w="178"/>
        <w:gridCol w:w="1058"/>
      </w:tblGrid>
      <w:tr w:rsidR="00131E73" w14:paraId="1DCEAB47" w14:textId="77777777" w:rsidTr="001D720F">
        <w:trPr>
          <w:cantSplit/>
          <w:tblHeader/>
        </w:trPr>
        <w:tc>
          <w:tcPr>
            <w:tcW w:w="4224" w:type="dxa"/>
            <w:vAlign w:val="bottom"/>
          </w:tcPr>
          <w:p w14:paraId="61A07B37" w14:textId="77777777" w:rsidR="00131E73" w:rsidRPr="00131E7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9" w:type="dxa"/>
            <w:gridSpan w:val="5"/>
          </w:tcPr>
          <w:p w14:paraId="017DB664" w14:textId="7089BEBA" w:rsidR="00131E73" w:rsidRPr="00131E7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5" w:type="dxa"/>
            <w:gridSpan w:val="2"/>
          </w:tcPr>
          <w:p w14:paraId="4ECAC2DD" w14:textId="77777777" w:rsidR="00131E73" w:rsidRPr="00131E7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0" w:type="dxa"/>
            <w:gridSpan w:val="4"/>
            <w:tcBorders>
              <w:left w:val="nil"/>
            </w:tcBorders>
          </w:tcPr>
          <w:p w14:paraId="39E83F3C" w14:textId="6F66D5BC" w:rsidR="00131E73" w:rsidRPr="00131E7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1E73" w14:paraId="5684C3C9" w14:textId="77777777" w:rsidTr="001D720F">
        <w:trPr>
          <w:cantSplit/>
          <w:tblHeader/>
        </w:trPr>
        <w:tc>
          <w:tcPr>
            <w:tcW w:w="4224" w:type="dxa"/>
            <w:vAlign w:val="bottom"/>
          </w:tcPr>
          <w:p w14:paraId="1C8D8B67" w14:textId="77777777" w:rsidR="00131E73" w:rsidRPr="00131E7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gridSpan w:val="2"/>
          </w:tcPr>
          <w:p w14:paraId="7D29A244" w14:textId="67B01C9E" w:rsidR="00131E73" w:rsidRPr="00131E73" w:rsidRDefault="002254C5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142FF38" w14:textId="77777777" w:rsidR="00131E73" w:rsidRPr="00131E73" w:rsidRDefault="00131E73" w:rsidP="00131E7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45CC34" w14:textId="5D46F6B3" w:rsidR="00131E73" w:rsidRPr="002254C5" w:rsidRDefault="00131E73" w:rsidP="002254C5">
            <w:pPr>
              <w:pStyle w:val="acctmergecolhdg"/>
              <w:spacing w:line="240" w:lineRule="auto"/>
              <w:ind w:left="-80" w:right="-71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254C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2254C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254C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05" w:type="dxa"/>
            <w:gridSpan w:val="2"/>
          </w:tcPr>
          <w:p w14:paraId="0AB7BDF6" w14:textId="77777777" w:rsidR="00131E73" w:rsidRPr="00131E7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45FF3C64" w14:textId="1CCC4041" w:rsidR="00131E73" w:rsidRPr="00131E73" w:rsidRDefault="002254C5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7" w:type="dxa"/>
            <w:gridSpan w:val="2"/>
          </w:tcPr>
          <w:p w14:paraId="6BBCA0BE" w14:textId="77777777" w:rsidR="00131E73" w:rsidRPr="00131E73" w:rsidRDefault="00131E73" w:rsidP="00131E7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3E6F7FC0" w14:textId="4F233DE9" w:rsidR="00131E73" w:rsidRPr="00131E73" w:rsidRDefault="00131E73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31E73" w14:paraId="6AF4C803" w14:textId="77777777" w:rsidTr="001D720F">
        <w:trPr>
          <w:cantSplit/>
          <w:tblHeader/>
        </w:trPr>
        <w:tc>
          <w:tcPr>
            <w:tcW w:w="4224" w:type="dxa"/>
            <w:vAlign w:val="bottom"/>
          </w:tcPr>
          <w:p w14:paraId="3E57EA75" w14:textId="6C5B0E2D" w:rsidR="00131E73" w:rsidRPr="00131E7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right="-89" w:hanging="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73">
              <w:rPr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079" w:type="dxa"/>
            <w:gridSpan w:val="2"/>
          </w:tcPr>
          <w:p w14:paraId="4DCA6EAF" w14:textId="719E1A92" w:rsidR="00131E73" w:rsidRPr="00131E73" w:rsidRDefault="00131E73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A0503CB" w14:textId="77777777" w:rsidR="00131E73" w:rsidRPr="00131E73" w:rsidRDefault="00131E73" w:rsidP="00131E7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D6F62E1" w14:textId="5AB7A082" w:rsidR="00131E73" w:rsidRPr="00131E73" w:rsidRDefault="00131E73" w:rsidP="00CB4A77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5" w:type="dxa"/>
            <w:gridSpan w:val="2"/>
          </w:tcPr>
          <w:p w14:paraId="15312D4E" w14:textId="77777777" w:rsidR="00131E73" w:rsidRPr="00131E7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1AA3BB77" w14:textId="160B052A" w:rsidR="00131E73" w:rsidRPr="00131E73" w:rsidRDefault="00131E73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7" w:type="dxa"/>
            <w:gridSpan w:val="2"/>
          </w:tcPr>
          <w:p w14:paraId="165B8B91" w14:textId="77777777" w:rsidR="00131E73" w:rsidRPr="00131E73" w:rsidRDefault="00131E73" w:rsidP="00131E73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5105EA27" w14:textId="3FD1D6DA" w:rsidR="00131E73" w:rsidRPr="00131E73" w:rsidRDefault="00131E73" w:rsidP="00131E73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31E73" w14:paraId="1C3B902E" w14:textId="77777777" w:rsidTr="001D720F">
        <w:trPr>
          <w:cantSplit/>
          <w:tblHeader/>
        </w:trPr>
        <w:tc>
          <w:tcPr>
            <w:tcW w:w="4224" w:type="dxa"/>
            <w:vAlign w:val="bottom"/>
          </w:tcPr>
          <w:p w14:paraId="0B6AADEF" w14:textId="77777777" w:rsidR="00131E73" w:rsidRPr="002A146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4" w:type="dxa"/>
            <w:gridSpan w:val="11"/>
          </w:tcPr>
          <w:p w14:paraId="2982DBEB" w14:textId="1D13C040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131E73" w14:paraId="640BD426" w14:textId="77777777" w:rsidTr="001D720F">
        <w:trPr>
          <w:cantSplit/>
        </w:trPr>
        <w:tc>
          <w:tcPr>
            <w:tcW w:w="4224" w:type="dxa"/>
            <w:vAlign w:val="bottom"/>
          </w:tcPr>
          <w:p w14:paraId="1A09A297" w14:textId="1444D8D9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1079" w:type="dxa"/>
            <w:gridSpan w:val="2"/>
          </w:tcPr>
          <w:p w14:paraId="7EAF3944" w14:textId="77777777" w:rsidR="00131E73" w:rsidRPr="002A1463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334F1AC" w14:textId="77777777" w:rsidR="00131E73" w:rsidRPr="002A1463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12812A6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396048DD" w14:textId="77777777" w:rsidR="00131E73" w:rsidRPr="002A146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3DD828F7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8A86E0A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60923518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F1305F" w14:paraId="22535C4E" w14:textId="77777777" w:rsidTr="001D720F">
        <w:trPr>
          <w:cantSplit/>
        </w:trPr>
        <w:tc>
          <w:tcPr>
            <w:tcW w:w="4224" w:type="dxa"/>
            <w:vAlign w:val="bottom"/>
          </w:tcPr>
          <w:p w14:paraId="34D6AE5E" w14:textId="77777777" w:rsidR="00F1305F" w:rsidRPr="00131E73" w:rsidRDefault="00F1305F" w:rsidP="00F1305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2AEC0997" w14:textId="4012C883" w:rsidR="00F1305F" w:rsidRPr="007129F5" w:rsidRDefault="00146D75" w:rsidP="00F1305F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</w:t>
            </w:r>
            <w:r w:rsidR="002507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C38BD99" w14:textId="77777777" w:rsidR="00F1305F" w:rsidRPr="007129F5" w:rsidRDefault="00F1305F" w:rsidP="00F1305F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7CE64F4" w14:textId="2DA7CAFA" w:rsidR="00F1305F" w:rsidRPr="00A47643" w:rsidRDefault="00F1305F" w:rsidP="00F130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2,206</w:t>
            </w:r>
          </w:p>
        </w:tc>
        <w:tc>
          <w:tcPr>
            <w:tcW w:w="205" w:type="dxa"/>
            <w:gridSpan w:val="2"/>
          </w:tcPr>
          <w:p w14:paraId="7403E4B1" w14:textId="77777777" w:rsidR="00F1305F" w:rsidRPr="00A47643" w:rsidRDefault="00F1305F" w:rsidP="00F1305F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bottom w:val="double" w:sz="4" w:space="0" w:color="auto"/>
              <w:right w:val="nil"/>
            </w:tcBorders>
          </w:tcPr>
          <w:p w14:paraId="54694466" w14:textId="63E133FE" w:rsidR="00F1305F" w:rsidRPr="00A47643" w:rsidRDefault="00146D75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6571DEAF" w14:textId="77777777" w:rsidR="00F1305F" w:rsidRPr="00A47643" w:rsidRDefault="00F1305F" w:rsidP="00F1305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5C78D369" w14:textId="62A5B525" w:rsidR="00F1305F" w:rsidRPr="00A47643" w:rsidRDefault="00F1305F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  <w:r w:rsidRPr="007129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131E73" w14:paraId="6A070956" w14:textId="77777777" w:rsidTr="00305A91">
        <w:trPr>
          <w:cantSplit/>
        </w:trPr>
        <w:tc>
          <w:tcPr>
            <w:tcW w:w="4224" w:type="dxa"/>
            <w:vAlign w:val="bottom"/>
          </w:tcPr>
          <w:p w14:paraId="7308EB28" w14:textId="77777777" w:rsidR="00131E73" w:rsidRPr="00CB4A77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38326108" w14:textId="77777777" w:rsidR="00131E73" w:rsidRPr="00CB4A77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0" w:type="dxa"/>
          </w:tcPr>
          <w:p w14:paraId="7FC1415A" w14:textId="77777777" w:rsidR="00131E73" w:rsidRPr="00CB4A77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3F5048B" w14:textId="77777777" w:rsidR="00131E73" w:rsidRPr="00A4764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59BC233C" w14:textId="77777777" w:rsidR="00131E73" w:rsidRPr="00A4764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21A08D5D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75BF716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0E22D9B7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eastAsia="en-GB" w:bidi="th-TH"/>
              </w:rPr>
            </w:pPr>
          </w:p>
        </w:tc>
      </w:tr>
      <w:tr w:rsidR="00131E73" w14:paraId="79C5A99D" w14:textId="77777777" w:rsidTr="00305A91">
        <w:trPr>
          <w:cantSplit/>
        </w:trPr>
        <w:tc>
          <w:tcPr>
            <w:tcW w:w="4224" w:type="dxa"/>
            <w:vAlign w:val="bottom"/>
          </w:tcPr>
          <w:p w14:paraId="2AFE0980" w14:textId="77777777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79" w:type="dxa"/>
            <w:gridSpan w:val="2"/>
          </w:tcPr>
          <w:p w14:paraId="6EBF447F" w14:textId="77777777" w:rsidR="00131E73" w:rsidRPr="002A1463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AB3A38A" w14:textId="77777777" w:rsidR="00131E73" w:rsidRPr="002A1463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95B216" w14:textId="77777777" w:rsidR="00131E73" w:rsidRPr="00A4764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41DDBE60" w14:textId="77777777" w:rsidR="00131E73" w:rsidRPr="00A4764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72DD2E2E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A419B97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31FAB384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146D75" w14:paraId="4F6985BA" w14:textId="77777777" w:rsidTr="00305A91">
        <w:trPr>
          <w:cantSplit/>
        </w:trPr>
        <w:tc>
          <w:tcPr>
            <w:tcW w:w="4224" w:type="dxa"/>
            <w:vAlign w:val="bottom"/>
          </w:tcPr>
          <w:p w14:paraId="1FC04A65" w14:textId="073DF56E" w:rsidR="00146D75" w:rsidRPr="002A1463" w:rsidRDefault="00305A91" w:rsidP="00146D7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2EF2C668" w14:textId="1E5FB827" w:rsidR="00146D75" w:rsidRDefault="00146D75" w:rsidP="00146D75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14:paraId="32B242B9" w14:textId="77777777" w:rsidR="00146D75" w:rsidRPr="002A1463" w:rsidRDefault="00146D75" w:rsidP="00146D75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BB67CDC" w14:textId="62BE27EE" w:rsidR="00146D75" w:rsidRPr="00A47643" w:rsidRDefault="00146D75" w:rsidP="00146D7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05" w:type="dxa"/>
            <w:gridSpan w:val="2"/>
          </w:tcPr>
          <w:p w14:paraId="22E0F2F8" w14:textId="77777777" w:rsidR="00146D75" w:rsidRPr="00A47643" w:rsidRDefault="00146D75" w:rsidP="00146D75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bottom w:val="double" w:sz="4" w:space="0" w:color="auto"/>
              <w:right w:val="nil"/>
            </w:tcBorders>
          </w:tcPr>
          <w:p w14:paraId="2AD5CF10" w14:textId="74E9916C" w:rsidR="00146D75" w:rsidRPr="00A47643" w:rsidRDefault="00146D75" w:rsidP="00146D7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677570C7" w14:textId="77777777" w:rsidR="00146D75" w:rsidRPr="00A47643" w:rsidRDefault="00146D75" w:rsidP="00146D75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F746593" w14:textId="33B55FA5" w:rsidR="00146D75" w:rsidRPr="00A47643" w:rsidRDefault="00146D75" w:rsidP="00146D75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131E73" w14:paraId="155CEC9E" w14:textId="77777777" w:rsidTr="001D720F">
        <w:trPr>
          <w:cantSplit/>
        </w:trPr>
        <w:tc>
          <w:tcPr>
            <w:tcW w:w="4224" w:type="dxa"/>
            <w:vAlign w:val="bottom"/>
          </w:tcPr>
          <w:p w14:paraId="5D7FD1A7" w14:textId="77777777" w:rsidR="00131E73" w:rsidRPr="00CB4A77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0B9ADC92" w14:textId="77777777" w:rsidR="00131E73" w:rsidRPr="00CB4A77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0" w:type="dxa"/>
          </w:tcPr>
          <w:p w14:paraId="4F0C8BE7" w14:textId="77777777" w:rsidR="00131E73" w:rsidRPr="00CB4A77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F6005F8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11D1C7E6" w14:textId="77777777" w:rsidR="00131E73" w:rsidRPr="00A4764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37EE7D00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533E368D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14BF98FD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eastAsia="en-GB" w:bidi="th-TH"/>
              </w:rPr>
            </w:pPr>
          </w:p>
        </w:tc>
      </w:tr>
      <w:tr w:rsidR="00131E73" w14:paraId="67D5A922" w14:textId="77777777" w:rsidTr="001D720F">
        <w:trPr>
          <w:cantSplit/>
        </w:trPr>
        <w:tc>
          <w:tcPr>
            <w:tcW w:w="4224" w:type="dxa"/>
            <w:vAlign w:val="bottom"/>
          </w:tcPr>
          <w:p w14:paraId="28EE208C" w14:textId="77777777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  <w:gridSpan w:val="2"/>
          </w:tcPr>
          <w:p w14:paraId="526368B6" w14:textId="77777777" w:rsidR="00131E73" w:rsidRPr="002A1463" w:rsidRDefault="00131E73" w:rsidP="00131E73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AB4DD64" w14:textId="77777777" w:rsidR="00131E73" w:rsidRPr="002A1463" w:rsidRDefault="00131E73" w:rsidP="00131E73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79E25EA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29213AA8" w14:textId="77777777" w:rsidR="00131E73" w:rsidRPr="00A47643" w:rsidRDefault="00131E73" w:rsidP="00131E73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7AD3FECB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31E2A1B1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5E61C529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F1305F" w14:paraId="49472B8B" w14:textId="77777777" w:rsidTr="001D720F">
        <w:trPr>
          <w:cantSplit/>
        </w:trPr>
        <w:tc>
          <w:tcPr>
            <w:tcW w:w="4224" w:type="dxa"/>
            <w:vAlign w:val="bottom"/>
          </w:tcPr>
          <w:p w14:paraId="0AC66521" w14:textId="77777777" w:rsidR="00F1305F" w:rsidRPr="00131E73" w:rsidRDefault="00F1305F" w:rsidP="00F1305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9" w:type="dxa"/>
            <w:gridSpan w:val="2"/>
          </w:tcPr>
          <w:p w14:paraId="78226C6A" w14:textId="4660DCED" w:rsidR="00F1305F" w:rsidRPr="00131E73" w:rsidRDefault="00146D75" w:rsidP="00F1305F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80" w:type="dxa"/>
          </w:tcPr>
          <w:p w14:paraId="5BA61F02" w14:textId="77777777" w:rsidR="00F1305F" w:rsidRPr="00131E73" w:rsidRDefault="00F1305F" w:rsidP="00F1305F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007D5A" w14:textId="7B5F7285" w:rsidR="00F1305F" w:rsidRPr="00A47643" w:rsidRDefault="00F1305F" w:rsidP="00F130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05" w:type="dxa"/>
            <w:gridSpan w:val="2"/>
          </w:tcPr>
          <w:p w14:paraId="20D58F35" w14:textId="77777777" w:rsidR="00F1305F" w:rsidRPr="00A47643" w:rsidRDefault="00F1305F" w:rsidP="00F1305F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3BE3AFDB" w14:textId="47D0761E" w:rsidR="00F1305F" w:rsidRPr="00146D75" w:rsidRDefault="00146D75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7" w:type="dxa"/>
            <w:gridSpan w:val="2"/>
          </w:tcPr>
          <w:p w14:paraId="28DE48F7" w14:textId="77777777" w:rsidR="00F1305F" w:rsidRPr="00A47643" w:rsidRDefault="00F1305F" w:rsidP="00F1305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72A1EE7D" w14:textId="3A525169" w:rsidR="00F1305F" w:rsidRPr="00A47643" w:rsidRDefault="00F1305F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1305F" w14:paraId="6003DF6C" w14:textId="77777777" w:rsidTr="001D720F">
        <w:trPr>
          <w:cantSplit/>
        </w:trPr>
        <w:tc>
          <w:tcPr>
            <w:tcW w:w="4224" w:type="dxa"/>
            <w:vAlign w:val="bottom"/>
          </w:tcPr>
          <w:p w14:paraId="4A5E5055" w14:textId="77777777" w:rsidR="00F1305F" w:rsidRPr="00131E73" w:rsidRDefault="00F1305F" w:rsidP="00F1305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  <w:gridSpan w:val="2"/>
          </w:tcPr>
          <w:p w14:paraId="1F3CA8BE" w14:textId="0D085CF9" w:rsidR="00F1305F" w:rsidRPr="00131E73" w:rsidRDefault="00146D75" w:rsidP="00F1305F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224F05" w14:textId="77777777" w:rsidR="00F1305F" w:rsidRPr="00131E73" w:rsidRDefault="00F1305F" w:rsidP="00F1305F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03E7664" w14:textId="336BE059" w:rsidR="00F1305F" w:rsidRPr="00A47643" w:rsidRDefault="00F1305F" w:rsidP="00F130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3750B2AB" w14:textId="77777777" w:rsidR="00F1305F" w:rsidRPr="00A47643" w:rsidRDefault="00F1305F" w:rsidP="00F1305F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2DE329E2" w14:textId="5553F939" w:rsidR="00F1305F" w:rsidRPr="00146D75" w:rsidRDefault="00146D75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7" w:type="dxa"/>
            <w:gridSpan w:val="2"/>
          </w:tcPr>
          <w:p w14:paraId="7ECA7BD2" w14:textId="77777777" w:rsidR="00F1305F" w:rsidRPr="00A47643" w:rsidRDefault="00F1305F" w:rsidP="00F1305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38FD1463" w14:textId="78B048D7" w:rsidR="00F1305F" w:rsidRPr="00A47643" w:rsidRDefault="00F1305F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</w:tr>
      <w:tr w:rsidR="00F1305F" w14:paraId="019F6EF4" w14:textId="77777777" w:rsidTr="001D720F">
        <w:trPr>
          <w:cantSplit/>
        </w:trPr>
        <w:tc>
          <w:tcPr>
            <w:tcW w:w="4224" w:type="dxa"/>
            <w:vAlign w:val="bottom"/>
          </w:tcPr>
          <w:p w14:paraId="0F9F1AB0" w14:textId="77777777" w:rsidR="00F1305F" w:rsidRPr="00131E73" w:rsidRDefault="00F1305F" w:rsidP="00F1305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  <w:gridSpan w:val="2"/>
          </w:tcPr>
          <w:p w14:paraId="65CF8D5B" w14:textId="14E36D03" w:rsidR="00F1305F" w:rsidRPr="00131E73" w:rsidRDefault="00146D75" w:rsidP="00F1305F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6EB778" w14:textId="77777777" w:rsidR="00F1305F" w:rsidRPr="00131E73" w:rsidRDefault="00F1305F" w:rsidP="00F1305F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0816783" w14:textId="4F7AD30D" w:rsidR="00F1305F" w:rsidRPr="00A47643" w:rsidRDefault="00F1305F" w:rsidP="00F130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5" w:type="dxa"/>
            <w:gridSpan w:val="2"/>
          </w:tcPr>
          <w:p w14:paraId="3F6CDC2A" w14:textId="77777777" w:rsidR="00F1305F" w:rsidRPr="00A47643" w:rsidRDefault="00F1305F" w:rsidP="00F1305F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4E470D5A" w14:textId="118CD9A0" w:rsidR="00F1305F" w:rsidRPr="00146D75" w:rsidRDefault="00146D75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16D80439" w14:textId="77777777" w:rsidR="00F1305F" w:rsidRPr="00A47643" w:rsidRDefault="00F1305F" w:rsidP="00F1305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7826BFF7" w14:textId="23E18E69" w:rsidR="00F1305F" w:rsidRPr="00A47643" w:rsidRDefault="00F1305F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1305F" w14:paraId="31959979" w14:textId="77777777" w:rsidTr="001D720F">
        <w:trPr>
          <w:cantSplit/>
        </w:trPr>
        <w:tc>
          <w:tcPr>
            <w:tcW w:w="4224" w:type="dxa"/>
            <w:vAlign w:val="bottom"/>
          </w:tcPr>
          <w:p w14:paraId="5C7042CE" w14:textId="77777777" w:rsidR="00F1305F" w:rsidRPr="00131E73" w:rsidRDefault="00F1305F" w:rsidP="00F1305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59BFD392" w14:textId="5288BBB2" w:rsidR="00F1305F" w:rsidRPr="00131E73" w:rsidRDefault="00146D75" w:rsidP="00F1305F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1,261</w:t>
            </w:r>
          </w:p>
        </w:tc>
        <w:tc>
          <w:tcPr>
            <w:tcW w:w="180" w:type="dxa"/>
          </w:tcPr>
          <w:p w14:paraId="2F245B36" w14:textId="77777777" w:rsidR="00F1305F" w:rsidRPr="00131E73" w:rsidRDefault="00F1305F" w:rsidP="00F1305F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0CBF1EC" w14:textId="51DB8B2E" w:rsidR="00F1305F" w:rsidRPr="00A47643" w:rsidRDefault="00F1305F" w:rsidP="00F130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205" w:type="dxa"/>
            <w:gridSpan w:val="2"/>
          </w:tcPr>
          <w:p w14:paraId="4B0CB344" w14:textId="77777777" w:rsidR="00F1305F" w:rsidRPr="00A47643" w:rsidRDefault="00F1305F" w:rsidP="00F1305F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bottom w:val="single" w:sz="4" w:space="0" w:color="auto"/>
              <w:right w:val="nil"/>
            </w:tcBorders>
          </w:tcPr>
          <w:p w14:paraId="41460AF3" w14:textId="63858166" w:rsidR="00F1305F" w:rsidRPr="00146D75" w:rsidRDefault="00146D75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7" w:type="dxa"/>
            <w:gridSpan w:val="2"/>
          </w:tcPr>
          <w:p w14:paraId="371EDE8D" w14:textId="77777777" w:rsidR="00F1305F" w:rsidRPr="00A47643" w:rsidRDefault="00F1305F" w:rsidP="00F1305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64C8BA2" w14:textId="7332D158" w:rsidR="00F1305F" w:rsidRPr="00A47643" w:rsidRDefault="00F1305F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F1305F" w14:paraId="25161AA5" w14:textId="77777777" w:rsidTr="001D720F">
        <w:trPr>
          <w:cantSplit/>
        </w:trPr>
        <w:tc>
          <w:tcPr>
            <w:tcW w:w="4224" w:type="dxa"/>
            <w:vAlign w:val="bottom"/>
          </w:tcPr>
          <w:p w14:paraId="532D85B5" w14:textId="77777777" w:rsidR="00F1305F" w:rsidRPr="002A1463" w:rsidRDefault="00F1305F" w:rsidP="00F1305F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6F46ED" w14:textId="3D60DB79" w:rsidR="00F1305F" w:rsidRDefault="00146D75" w:rsidP="00F1305F">
            <w:pPr>
              <w:pStyle w:val="acctfourfigures"/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1,370</w:t>
            </w:r>
          </w:p>
        </w:tc>
        <w:tc>
          <w:tcPr>
            <w:tcW w:w="180" w:type="dxa"/>
          </w:tcPr>
          <w:p w14:paraId="0C00A13B" w14:textId="77777777" w:rsidR="00F1305F" w:rsidRPr="002A1463" w:rsidRDefault="00F1305F" w:rsidP="00F1305F">
            <w:pPr>
              <w:pStyle w:val="acctfourfigures"/>
              <w:tabs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361194" w14:textId="3AE48A03" w:rsidR="00F1305F" w:rsidRPr="00A47643" w:rsidRDefault="00F1305F" w:rsidP="00F1305F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</w:t>
            </w:r>
          </w:p>
        </w:tc>
        <w:tc>
          <w:tcPr>
            <w:tcW w:w="205" w:type="dxa"/>
            <w:gridSpan w:val="2"/>
          </w:tcPr>
          <w:p w14:paraId="284D16A3" w14:textId="77777777" w:rsidR="00F1305F" w:rsidRPr="00A47643" w:rsidRDefault="00F1305F" w:rsidP="00F1305F">
            <w:pPr>
              <w:pStyle w:val="acctfourfigures"/>
              <w:tabs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23B6" w14:textId="19932B8A" w:rsidR="00F1305F" w:rsidRPr="00146D75" w:rsidRDefault="00146D75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6D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7" w:type="dxa"/>
            <w:gridSpan w:val="2"/>
          </w:tcPr>
          <w:p w14:paraId="72E8D54E" w14:textId="77777777" w:rsidR="00F1305F" w:rsidRPr="00A47643" w:rsidRDefault="00F1305F" w:rsidP="00F1305F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694C0985" w14:textId="52CB12B9" w:rsidR="00F1305F" w:rsidRPr="00A47643" w:rsidRDefault="00F1305F" w:rsidP="00F1305F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</w:p>
        </w:tc>
      </w:tr>
      <w:tr w:rsidR="00131E73" w14:paraId="6EF646DA" w14:textId="77777777" w:rsidTr="001D720F">
        <w:trPr>
          <w:cantSplit/>
        </w:trPr>
        <w:tc>
          <w:tcPr>
            <w:tcW w:w="4224" w:type="dxa"/>
            <w:vAlign w:val="bottom"/>
          </w:tcPr>
          <w:p w14:paraId="5C08F1EC" w14:textId="77777777" w:rsidR="00131E73" w:rsidRPr="00CB4A77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5E35DD99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0" w:type="dxa"/>
          </w:tcPr>
          <w:p w14:paraId="538321E1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8B792C5" w14:textId="77777777" w:rsidR="00131E73" w:rsidRPr="00A4764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65868E31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7609ECF3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75D42FD8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683C5E30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eastAsia="en-GB" w:bidi="th-TH"/>
              </w:rPr>
            </w:pPr>
          </w:p>
        </w:tc>
      </w:tr>
      <w:tr w:rsidR="00131E73" w14:paraId="2364C98A" w14:textId="77777777" w:rsidTr="001D720F">
        <w:trPr>
          <w:cantSplit/>
        </w:trPr>
        <w:tc>
          <w:tcPr>
            <w:tcW w:w="4224" w:type="dxa"/>
            <w:vAlign w:val="bottom"/>
          </w:tcPr>
          <w:p w14:paraId="79091D37" w14:textId="77777777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79" w:type="dxa"/>
            <w:gridSpan w:val="2"/>
          </w:tcPr>
          <w:p w14:paraId="6DB2C947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EE0A432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B0818AA" w14:textId="77777777" w:rsidR="00131E73" w:rsidRPr="00A4764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50A6E708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2DF9FD5E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A79C25B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5C221AA3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131E73" w14:paraId="6C3F7941" w14:textId="77777777" w:rsidTr="001D720F">
        <w:trPr>
          <w:cantSplit/>
        </w:trPr>
        <w:tc>
          <w:tcPr>
            <w:tcW w:w="4224" w:type="dxa"/>
            <w:vAlign w:val="bottom"/>
          </w:tcPr>
          <w:p w14:paraId="6C94834E" w14:textId="77777777" w:rsidR="00131E73" w:rsidRPr="00131E73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187E2ED1" w14:textId="3DFA155D" w:rsidR="00131E73" w:rsidRPr="007129F5" w:rsidRDefault="00146D75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D6B58F" w14:textId="77777777" w:rsidR="00131E73" w:rsidRPr="007129F5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6FFFA2E" w14:textId="77777777" w:rsidR="00131E73" w:rsidRPr="00F1305F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05" w:type="dxa"/>
            <w:gridSpan w:val="2"/>
          </w:tcPr>
          <w:p w14:paraId="152D7847" w14:textId="77777777" w:rsidR="00131E73" w:rsidRPr="00F1305F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double" w:sz="4" w:space="0" w:color="auto"/>
              <w:right w:val="nil"/>
            </w:tcBorders>
          </w:tcPr>
          <w:p w14:paraId="0C6BECCD" w14:textId="32EF7A83" w:rsidR="00131E73" w:rsidRPr="00F1305F" w:rsidRDefault="00146D75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7,138</w:t>
            </w:r>
          </w:p>
        </w:tc>
        <w:tc>
          <w:tcPr>
            <w:tcW w:w="187" w:type="dxa"/>
            <w:gridSpan w:val="2"/>
          </w:tcPr>
          <w:p w14:paraId="23682002" w14:textId="77777777" w:rsidR="00131E73" w:rsidRPr="00F1305F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CA0B4A8" w14:textId="39BFB9A8" w:rsidR="00131E73" w:rsidRPr="00F1305F" w:rsidRDefault="007129F5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6,939</w:t>
            </w:r>
          </w:p>
        </w:tc>
      </w:tr>
      <w:tr w:rsidR="00131E73" w14:paraId="761516B0" w14:textId="77777777" w:rsidTr="001D720F">
        <w:trPr>
          <w:cantSplit/>
        </w:trPr>
        <w:tc>
          <w:tcPr>
            <w:tcW w:w="4224" w:type="dxa"/>
            <w:vAlign w:val="bottom"/>
          </w:tcPr>
          <w:p w14:paraId="5A1BA5ED" w14:textId="77777777" w:rsidR="00131E73" w:rsidRPr="00CB4A77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71B963EA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0" w:type="dxa"/>
          </w:tcPr>
          <w:p w14:paraId="703AFAA5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1AE88D9" w14:textId="77777777" w:rsidR="00131E73" w:rsidRPr="00A4764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3FC4BEE1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79DB939A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77BA814A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48FEE7F2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eastAsia="en-GB" w:bidi="th-TH"/>
              </w:rPr>
            </w:pPr>
          </w:p>
        </w:tc>
      </w:tr>
      <w:tr w:rsidR="00131E73" w14:paraId="5C204927" w14:textId="77777777" w:rsidTr="001D720F">
        <w:trPr>
          <w:cantSplit/>
        </w:trPr>
        <w:tc>
          <w:tcPr>
            <w:tcW w:w="4224" w:type="dxa"/>
            <w:vAlign w:val="bottom"/>
          </w:tcPr>
          <w:p w14:paraId="22144DBC" w14:textId="77777777" w:rsidR="00131E73" w:rsidRPr="007129F5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29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gridSpan w:val="2"/>
          </w:tcPr>
          <w:p w14:paraId="7FF6D912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BF27516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F82960C" w14:textId="77777777" w:rsidR="00131E73" w:rsidRPr="00A47643" w:rsidRDefault="00131E73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2FC32805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6CE3239A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60D9B857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1B81C2F1" w14:textId="77777777" w:rsidR="00131E73" w:rsidRPr="00A47643" w:rsidRDefault="00131E73" w:rsidP="00131E7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CB4A77" w14:paraId="63880714" w14:textId="77777777" w:rsidTr="001D720F">
        <w:trPr>
          <w:cantSplit/>
        </w:trPr>
        <w:tc>
          <w:tcPr>
            <w:tcW w:w="4224" w:type="dxa"/>
            <w:vAlign w:val="bottom"/>
          </w:tcPr>
          <w:p w14:paraId="5DA34072" w14:textId="77777777" w:rsidR="00CB4A77" w:rsidRPr="00131E73" w:rsidRDefault="00CB4A77" w:rsidP="00CB4A7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79" w:type="dxa"/>
            <w:gridSpan w:val="2"/>
          </w:tcPr>
          <w:p w14:paraId="5AEC491A" w14:textId="249700CA" w:rsidR="00CB4A77" w:rsidRPr="00131E73" w:rsidRDefault="00146D75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2,191</w:t>
            </w:r>
          </w:p>
        </w:tc>
        <w:tc>
          <w:tcPr>
            <w:tcW w:w="180" w:type="dxa"/>
          </w:tcPr>
          <w:p w14:paraId="35BD55AB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8C5830" w14:textId="18468DA1" w:rsidR="00CB4A77" w:rsidRPr="00F1305F" w:rsidRDefault="00CB4A77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  <w:tc>
          <w:tcPr>
            <w:tcW w:w="205" w:type="dxa"/>
            <w:gridSpan w:val="2"/>
          </w:tcPr>
          <w:p w14:paraId="122005D4" w14:textId="77777777" w:rsidR="00CB4A77" w:rsidRPr="00F1305F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718C4811" w14:textId="14031B53" w:rsidR="00CB4A77" w:rsidRPr="00F1305F" w:rsidRDefault="00146D75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7" w:type="dxa"/>
            <w:gridSpan w:val="2"/>
          </w:tcPr>
          <w:p w14:paraId="2DB59AE7" w14:textId="77777777" w:rsidR="00CB4A77" w:rsidRPr="00F1305F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B046AF5" w14:textId="42905F3A" w:rsidR="00CB4A77" w:rsidRPr="00F1305F" w:rsidRDefault="00CB4A77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B4A77" w14:paraId="1E3B61A8" w14:textId="77777777" w:rsidTr="001D720F">
        <w:trPr>
          <w:cantSplit/>
        </w:trPr>
        <w:tc>
          <w:tcPr>
            <w:tcW w:w="4224" w:type="dxa"/>
            <w:vAlign w:val="bottom"/>
          </w:tcPr>
          <w:p w14:paraId="74846E71" w14:textId="77777777" w:rsidR="00CB4A77" w:rsidRPr="00131E73" w:rsidRDefault="00CB4A77" w:rsidP="00CB4A7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  <w:gridSpan w:val="2"/>
          </w:tcPr>
          <w:p w14:paraId="178DDFA3" w14:textId="50060DC3" w:rsidR="00CB4A77" w:rsidRPr="00131E73" w:rsidRDefault="00146D75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C929FC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5C841D" w14:textId="48FA5F0A" w:rsidR="00CB4A77" w:rsidRPr="00F1305F" w:rsidRDefault="00CB4A77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5" w:type="dxa"/>
            <w:gridSpan w:val="2"/>
          </w:tcPr>
          <w:p w14:paraId="3044FEAA" w14:textId="77777777" w:rsidR="00CB4A77" w:rsidRPr="00F1305F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61EA8716" w14:textId="563BFCAB" w:rsidR="00CB4A77" w:rsidRPr="00F1305F" w:rsidRDefault="00146D75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7" w:type="dxa"/>
            <w:gridSpan w:val="2"/>
          </w:tcPr>
          <w:p w14:paraId="7D4D5432" w14:textId="77777777" w:rsidR="00CB4A77" w:rsidRPr="00F1305F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AA3F003" w14:textId="5D98055A" w:rsidR="00CB4A77" w:rsidRPr="00F1305F" w:rsidRDefault="00CB4A77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</w:tr>
      <w:tr w:rsidR="00CB4A77" w14:paraId="43D168B9" w14:textId="77777777" w:rsidTr="001D720F">
        <w:trPr>
          <w:cantSplit/>
        </w:trPr>
        <w:tc>
          <w:tcPr>
            <w:tcW w:w="4224" w:type="dxa"/>
            <w:vAlign w:val="bottom"/>
          </w:tcPr>
          <w:p w14:paraId="671E3735" w14:textId="77777777" w:rsidR="00CB4A77" w:rsidRPr="00131E73" w:rsidRDefault="00CB4A77" w:rsidP="00CB4A7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0D38C98B" w14:textId="6D2FBD58" w:rsidR="00CB4A77" w:rsidRPr="00131E73" w:rsidRDefault="00146D75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076C1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6989271" w14:textId="77777777" w:rsidR="00CB4A77" w:rsidRPr="00131E73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636D4B0" w14:textId="14BBF138" w:rsidR="00CB4A77" w:rsidRPr="00F1305F" w:rsidRDefault="00CB4A77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</w:rPr>
              <w:t>11,532</w:t>
            </w:r>
          </w:p>
        </w:tc>
        <w:tc>
          <w:tcPr>
            <w:tcW w:w="205" w:type="dxa"/>
            <w:gridSpan w:val="2"/>
          </w:tcPr>
          <w:p w14:paraId="708A4365" w14:textId="77777777" w:rsidR="00CB4A77" w:rsidRPr="00F1305F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single" w:sz="4" w:space="0" w:color="auto"/>
              <w:right w:val="nil"/>
            </w:tcBorders>
          </w:tcPr>
          <w:p w14:paraId="03486345" w14:textId="310157A2" w:rsidR="00CB4A77" w:rsidRPr="00F1305F" w:rsidRDefault="00146D75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7" w:type="dxa"/>
            <w:gridSpan w:val="2"/>
          </w:tcPr>
          <w:p w14:paraId="0B14FF00" w14:textId="77777777" w:rsidR="00CB4A77" w:rsidRPr="00F1305F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F874791" w14:textId="5149B002" w:rsidR="00CB4A77" w:rsidRPr="00F1305F" w:rsidRDefault="00CB4A77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CB4A77" w14:paraId="631F89C7" w14:textId="77777777" w:rsidTr="001D720F">
        <w:trPr>
          <w:cantSplit/>
        </w:trPr>
        <w:tc>
          <w:tcPr>
            <w:tcW w:w="4224" w:type="dxa"/>
            <w:vAlign w:val="bottom"/>
          </w:tcPr>
          <w:p w14:paraId="53AB50B4" w14:textId="77777777" w:rsidR="00CB4A77" w:rsidRPr="002A1463" w:rsidRDefault="00CB4A77" w:rsidP="00CB4A77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14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43FEE0" w14:textId="11B2E72B" w:rsidR="00CB4A77" w:rsidRDefault="00146D75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</w:t>
            </w:r>
            <w:r w:rsidR="00AD5E4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4195D062" w14:textId="77777777" w:rsidR="00CB4A77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6826EE" w14:textId="6E2C7662" w:rsidR="00CB4A77" w:rsidRPr="00F1305F" w:rsidRDefault="00CB4A77" w:rsidP="00556EE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14,519</w:t>
            </w:r>
          </w:p>
        </w:tc>
        <w:tc>
          <w:tcPr>
            <w:tcW w:w="205" w:type="dxa"/>
            <w:gridSpan w:val="2"/>
          </w:tcPr>
          <w:p w14:paraId="55AA3E71" w14:textId="77777777" w:rsidR="00CB4A77" w:rsidRPr="00F1305F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A67EA" w14:textId="5AB4E695" w:rsidR="00CB4A77" w:rsidRPr="00F1305F" w:rsidRDefault="00146D75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7" w:type="dxa"/>
            <w:gridSpan w:val="2"/>
          </w:tcPr>
          <w:p w14:paraId="18E1674F" w14:textId="77777777" w:rsidR="00CB4A77" w:rsidRPr="00F1305F" w:rsidRDefault="00CB4A77" w:rsidP="00CB4A77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1A44F960" w14:textId="6C6F8950" w:rsidR="00CB4A77" w:rsidRPr="00F1305F" w:rsidRDefault="00CB4A77" w:rsidP="00CB4A77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</w:tr>
      <w:tr w:rsidR="00131E73" w14:paraId="68991806" w14:textId="77777777" w:rsidTr="001D720F">
        <w:trPr>
          <w:cantSplit/>
        </w:trPr>
        <w:tc>
          <w:tcPr>
            <w:tcW w:w="4224" w:type="dxa"/>
            <w:vAlign w:val="bottom"/>
          </w:tcPr>
          <w:p w14:paraId="4BF57015" w14:textId="3532347D" w:rsidR="00CB4A77" w:rsidRPr="00CB4A77" w:rsidRDefault="00CB4A77" w:rsidP="00F54E1D">
            <w:pPr>
              <w:tabs>
                <w:tab w:val="clear" w:pos="227"/>
                <w:tab w:val="left" w:pos="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21D9B8D6" w14:textId="77777777" w:rsidR="00131E73" w:rsidRPr="00CB4A77" w:rsidRDefault="00131E73" w:rsidP="00F54E1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3894B01A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B349E6D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6CAE924A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002F00CC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263E3268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3B207E46" w14:textId="77777777" w:rsidR="00131E73" w:rsidRPr="00CB4A77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131E73" w14:paraId="75808574" w14:textId="77777777" w:rsidTr="001D720F">
        <w:trPr>
          <w:cantSplit/>
        </w:trPr>
        <w:tc>
          <w:tcPr>
            <w:tcW w:w="4224" w:type="dxa"/>
            <w:vAlign w:val="bottom"/>
          </w:tcPr>
          <w:p w14:paraId="543B7ACA" w14:textId="77777777" w:rsidR="00131E73" w:rsidRPr="001D720F" w:rsidRDefault="00131E73" w:rsidP="00131E73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D72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1079" w:type="dxa"/>
            <w:gridSpan w:val="2"/>
          </w:tcPr>
          <w:p w14:paraId="08E284B5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509C7C0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13411334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428A6E82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right w:val="nil"/>
            </w:tcBorders>
          </w:tcPr>
          <w:p w14:paraId="53BE490B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46050057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</w:tcPr>
          <w:p w14:paraId="48EADF2C" w14:textId="77777777" w:rsidR="00131E73" w:rsidRPr="002A1463" w:rsidRDefault="00131E73" w:rsidP="00131E7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46D75" w14:paraId="0A20F953" w14:textId="77777777" w:rsidTr="00A5052E">
        <w:trPr>
          <w:cantSplit/>
        </w:trPr>
        <w:tc>
          <w:tcPr>
            <w:tcW w:w="4224" w:type="dxa"/>
            <w:vAlign w:val="bottom"/>
          </w:tcPr>
          <w:p w14:paraId="5E8CB79D" w14:textId="77777777" w:rsidR="00146D75" w:rsidRPr="00131E73" w:rsidRDefault="00146D75" w:rsidP="00146D75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28"/>
                <w:szCs w:val="28"/>
              </w:rPr>
            </w:pPr>
            <w:r w:rsidRPr="00131E7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576CE145" w14:textId="39CE5474" w:rsidR="00146D75" w:rsidRPr="001D720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5,336</w:t>
            </w:r>
          </w:p>
        </w:tc>
        <w:tc>
          <w:tcPr>
            <w:tcW w:w="180" w:type="dxa"/>
          </w:tcPr>
          <w:p w14:paraId="070AE8BD" w14:textId="77777777" w:rsidR="00146D75" w:rsidRPr="001D720F" w:rsidRDefault="00146D75" w:rsidP="00146D75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88F57E0" w14:textId="450AAA7D" w:rsidR="00146D75" w:rsidRPr="00F1305F" w:rsidRDefault="00146D75" w:rsidP="00146D7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5,458</w:t>
            </w:r>
          </w:p>
        </w:tc>
        <w:tc>
          <w:tcPr>
            <w:tcW w:w="205" w:type="dxa"/>
            <w:gridSpan w:val="2"/>
          </w:tcPr>
          <w:p w14:paraId="3E2B1593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left w:val="nil"/>
              <w:bottom w:val="double" w:sz="4" w:space="0" w:color="auto"/>
              <w:right w:val="nil"/>
            </w:tcBorders>
          </w:tcPr>
          <w:p w14:paraId="15E78325" w14:textId="43629481" w:rsidR="00146D75" w:rsidRPr="00A5052E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05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7" w:type="dxa"/>
            <w:gridSpan w:val="2"/>
          </w:tcPr>
          <w:p w14:paraId="6D9ED4A4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01508C3F" w14:textId="52C4FFF3" w:rsidR="00146D75" w:rsidRPr="00A5052E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05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146D75" w14:paraId="2A2FB3A4" w14:textId="77777777" w:rsidTr="00A5052E">
        <w:trPr>
          <w:cantSplit/>
        </w:trPr>
        <w:tc>
          <w:tcPr>
            <w:tcW w:w="4224" w:type="dxa"/>
            <w:vAlign w:val="bottom"/>
          </w:tcPr>
          <w:p w14:paraId="2E098D9E" w14:textId="32942471" w:rsidR="00A5052E" w:rsidRPr="001D720F" w:rsidRDefault="00A5052E" w:rsidP="00F71B32">
            <w:pPr>
              <w:tabs>
                <w:tab w:val="clear" w:pos="227"/>
                <w:tab w:val="left" w:pos="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3F8AA8AC" w14:textId="77777777" w:rsidR="00146D75" w:rsidRPr="001D720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80" w:type="dxa"/>
          </w:tcPr>
          <w:p w14:paraId="4575AE81" w14:textId="77777777" w:rsidR="00146D75" w:rsidRPr="001D720F" w:rsidRDefault="00146D75" w:rsidP="00146D75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EB46F1E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</w:p>
        </w:tc>
        <w:tc>
          <w:tcPr>
            <w:tcW w:w="205" w:type="dxa"/>
            <w:gridSpan w:val="2"/>
          </w:tcPr>
          <w:p w14:paraId="7B17AD15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nil"/>
              <w:right w:val="nil"/>
            </w:tcBorders>
          </w:tcPr>
          <w:p w14:paraId="56580101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7" w:type="dxa"/>
            <w:gridSpan w:val="2"/>
          </w:tcPr>
          <w:p w14:paraId="092B5F4E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666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5FF3E1F1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</w:p>
        </w:tc>
      </w:tr>
      <w:tr w:rsidR="00146D75" w14:paraId="46A74380" w14:textId="77777777" w:rsidTr="001D720F">
        <w:tblPrEx>
          <w:tblLook w:val="0020" w:firstRow="1" w:lastRow="0" w:firstColumn="0" w:lastColumn="0" w:noHBand="0" w:noVBand="0"/>
        </w:tblPrEx>
        <w:trPr>
          <w:cantSplit/>
        </w:trPr>
        <w:tc>
          <w:tcPr>
            <w:tcW w:w="4230" w:type="dxa"/>
            <w:gridSpan w:val="2"/>
          </w:tcPr>
          <w:p w14:paraId="7043BF29" w14:textId="37EDB12E" w:rsidR="00146D75" w:rsidRDefault="00146D75" w:rsidP="00146D75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073" w:type="dxa"/>
            <w:vAlign w:val="bottom"/>
          </w:tcPr>
          <w:p w14:paraId="720984B9" w14:textId="51FFD286" w:rsidR="00146D75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72359EB8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0E17003E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92" w:type="dxa"/>
            <w:vAlign w:val="bottom"/>
          </w:tcPr>
          <w:p w14:paraId="237106B1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gridSpan w:val="3"/>
            <w:vAlign w:val="bottom"/>
          </w:tcPr>
          <w:p w14:paraId="421A88AC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  <w:vAlign w:val="bottom"/>
          </w:tcPr>
          <w:p w14:paraId="0EF9F632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8" w:type="dxa"/>
            <w:vAlign w:val="bottom"/>
          </w:tcPr>
          <w:p w14:paraId="2666891F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146D75" w14:paraId="07A23565" w14:textId="77777777" w:rsidTr="00376673">
        <w:tblPrEx>
          <w:tblLook w:val="0020" w:firstRow="1" w:lastRow="0" w:firstColumn="0" w:lastColumn="0" w:noHBand="0" w:noVBand="0"/>
        </w:tblPrEx>
        <w:trPr>
          <w:cantSplit/>
        </w:trPr>
        <w:tc>
          <w:tcPr>
            <w:tcW w:w="4230" w:type="dxa"/>
            <w:gridSpan w:val="2"/>
            <w:hideMark/>
          </w:tcPr>
          <w:p w14:paraId="7CA38EA1" w14:textId="77777777" w:rsidR="00146D75" w:rsidRDefault="00146D75" w:rsidP="00146D75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073" w:type="dxa"/>
            <w:vAlign w:val="bottom"/>
          </w:tcPr>
          <w:p w14:paraId="29A3C215" w14:textId="4DE67339" w:rsidR="00146D75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9" w:type="dxa"/>
            <w:gridSpan w:val="2"/>
            <w:vAlign w:val="bottom"/>
          </w:tcPr>
          <w:p w14:paraId="0A596265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22206A1A" w14:textId="78EC0824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0931DC5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gridSpan w:val="3"/>
            <w:vAlign w:val="bottom"/>
          </w:tcPr>
          <w:p w14:paraId="36E9DC7E" w14:textId="569EE8D9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8" w:type="dxa"/>
            <w:vAlign w:val="bottom"/>
          </w:tcPr>
          <w:p w14:paraId="44BCA404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8" w:type="dxa"/>
            <w:vAlign w:val="bottom"/>
            <w:hideMark/>
          </w:tcPr>
          <w:p w14:paraId="13ED09EB" w14:textId="51E7AC84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</w:tr>
      <w:tr w:rsidR="00146D75" w14:paraId="4F69651E" w14:textId="77777777" w:rsidTr="00376673">
        <w:tblPrEx>
          <w:tblLook w:val="0020" w:firstRow="1" w:lastRow="0" w:firstColumn="0" w:lastColumn="0" w:noHBand="0" w:noVBand="0"/>
        </w:tblPrEx>
        <w:trPr>
          <w:cantSplit/>
        </w:trPr>
        <w:tc>
          <w:tcPr>
            <w:tcW w:w="4230" w:type="dxa"/>
            <w:gridSpan w:val="2"/>
            <w:hideMark/>
          </w:tcPr>
          <w:p w14:paraId="74E71FEE" w14:textId="77777777" w:rsidR="00146D75" w:rsidRDefault="00146D75" w:rsidP="00146D75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บริษัทร่วม</w:t>
            </w:r>
          </w:p>
        </w:tc>
        <w:tc>
          <w:tcPr>
            <w:tcW w:w="1073" w:type="dxa"/>
            <w:vAlign w:val="bottom"/>
          </w:tcPr>
          <w:p w14:paraId="61C0EF29" w14:textId="3B81C9E8" w:rsidR="00146D75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</w:t>
            </w:r>
          </w:p>
        </w:tc>
        <w:tc>
          <w:tcPr>
            <w:tcW w:w="189" w:type="dxa"/>
            <w:gridSpan w:val="2"/>
            <w:vAlign w:val="bottom"/>
          </w:tcPr>
          <w:p w14:paraId="41A3E1EB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471ECF09" w14:textId="57B68CA0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44</w:t>
            </w:r>
          </w:p>
        </w:tc>
        <w:tc>
          <w:tcPr>
            <w:tcW w:w="192" w:type="dxa"/>
            <w:vAlign w:val="bottom"/>
          </w:tcPr>
          <w:p w14:paraId="03F95DDF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gridSpan w:val="3"/>
            <w:vAlign w:val="bottom"/>
          </w:tcPr>
          <w:p w14:paraId="1092E013" w14:textId="2957B6EF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6DAAE4E2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8" w:type="dxa"/>
            <w:vAlign w:val="bottom"/>
            <w:hideMark/>
          </w:tcPr>
          <w:p w14:paraId="501BA3D8" w14:textId="7AC246EF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46D75" w14:paraId="6334ACD5" w14:textId="77777777" w:rsidTr="00376673">
        <w:tblPrEx>
          <w:tblLook w:val="0020" w:firstRow="1" w:lastRow="0" w:firstColumn="0" w:lastColumn="0" w:noHBand="0" w:noVBand="0"/>
        </w:tblPrEx>
        <w:trPr>
          <w:cantSplit/>
        </w:trPr>
        <w:tc>
          <w:tcPr>
            <w:tcW w:w="4230" w:type="dxa"/>
            <w:gridSpan w:val="2"/>
            <w:hideMark/>
          </w:tcPr>
          <w:p w14:paraId="19590CF6" w14:textId="77777777" w:rsidR="00146D75" w:rsidRDefault="00146D75" w:rsidP="00146D75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บุคคลหรือกิจการอื่นที่เกี่ยวข้องกัน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303C6" w14:textId="0E73EA0F" w:rsidR="00146D75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84</w:t>
            </w:r>
          </w:p>
        </w:tc>
        <w:tc>
          <w:tcPr>
            <w:tcW w:w="189" w:type="dxa"/>
            <w:gridSpan w:val="2"/>
            <w:vAlign w:val="bottom"/>
          </w:tcPr>
          <w:p w14:paraId="73C48490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E8D02" w14:textId="084674E1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151</w:t>
            </w:r>
          </w:p>
        </w:tc>
        <w:tc>
          <w:tcPr>
            <w:tcW w:w="192" w:type="dxa"/>
            <w:vAlign w:val="bottom"/>
          </w:tcPr>
          <w:p w14:paraId="101479F2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6E1D2" w14:textId="2511AA18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43623C3C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ADA8E2" w14:textId="41AE27D4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46D75" w14:paraId="0C2AF86F" w14:textId="77777777" w:rsidTr="00376673">
        <w:tblPrEx>
          <w:tblLook w:val="0020" w:firstRow="1" w:lastRow="0" w:firstColumn="0" w:lastColumn="0" w:noHBand="0" w:noVBand="0"/>
        </w:tblPrEx>
        <w:trPr>
          <w:cantSplit/>
        </w:trPr>
        <w:tc>
          <w:tcPr>
            <w:tcW w:w="4230" w:type="dxa"/>
            <w:gridSpan w:val="2"/>
            <w:hideMark/>
          </w:tcPr>
          <w:p w14:paraId="76D75333" w14:textId="77777777" w:rsidR="00146D75" w:rsidRDefault="00146D75" w:rsidP="00146D75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9FB3FA" w14:textId="01CF3115" w:rsidR="00146D75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133</w:t>
            </w:r>
          </w:p>
        </w:tc>
        <w:tc>
          <w:tcPr>
            <w:tcW w:w="189" w:type="dxa"/>
            <w:gridSpan w:val="2"/>
            <w:vAlign w:val="bottom"/>
          </w:tcPr>
          <w:p w14:paraId="32C85FC1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0E3219" w14:textId="6C72F20A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195</w:t>
            </w:r>
          </w:p>
        </w:tc>
        <w:tc>
          <w:tcPr>
            <w:tcW w:w="192" w:type="dxa"/>
            <w:vAlign w:val="bottom"/>
          </w:tcPr>
          <w:p w14:paraId="57A4D1C1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FCFCC" w14:textId="31B72832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78" w:type="dxa"/>
            <w:vAlign w:val="bottom"/>
          </w:tcPr>
          <w:p w14:paraId="1EA3BA86" w14:textId="77777777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37725C" w14:textId="5869FC34" w:rsidR="00146D75" w:rsidRPr="00F1305F" w:rsidRDefault="00146D75" w:rsidP="00146D75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</w:tr>
      <w:tr w:rsidR="00376673" w14:paraId="3CB756C8" w14:textId="77777777" w:rsidTr="00F71B32">
        <w:tblPrEx>
          <w:tblLook w:val="0020" w:firstRow="1" w:lastRow="0" w:firstColumn="0" w:lastColumn="0" w:noHBand="0" w:noVBand="0"/>
        </w:tblPrEx>
        <w:trPr>
          <w:cantSplit/>
        </w:trPr>
        <w:tc>
          <w:tcPr>
            <w:tcW w:w="4230" w:type="dxa"/>
            <w:gridSpan w:val="2"/>
          </w:tcPr>
          <w:p w14:paraId="54EC226B" w14:textId="77777777" w:rsidR="00376673" w:rsidRPr="001D720F" w:rsidRDefault="00376673" w:rsidP="0037667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73" w:type="dxa"/>
          </w:tcPr>
          <w:p w14:paraId="01F156DD" w14:textId="77777777" w:rsidR="00376673" w:rsidRPr="001D720F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9" w:type="dxa"/>
            <w:gridSpan w:val="2"/>
          </w:tcPr>
          <w:p w14:paraId="229E16A8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071" w:type="dxa"/>
          </w:tcPr>
          <w:p w14:paraId="25D7F19E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92" w:type="dxa"/>
          </w:tcPr>
          <w:p w14:paraId="685D08EC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77" w:type="dxa"/>
            <w:gridSpan w:val="3"/>
          </w:tcPr>
          <w:p w14:paraId="542C2D5C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78" w:type="dxa"/>
          </w:tcPr>
          <w:p w14:paraId="3DD50447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058" w:type="dxa"/>
          </w:tcPr>
          <w:p w14:paraId="3011FA2D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376673" w14:paraId="4BC79244" w14:textId="77777777" w:rsidTr="00F71B32">
        <w:tblPrEx>
          <w:tblLook w:val="0020" w:firstRow="1" w:lastRow="0" w:firstColumn="0" w:lastColumn="0" w:noHBand="0" w:noVBand="0"/>
        </w:tblPrEx>
        <w:trPr>
          <w:cantSplit/>
        </w:trPr>
        <w:tc>
          <w:tcPr>
            <w:tcW w:w="4230" w:type="dxa"/>
            <w:gridSpan w:val="2"/>
          </w:tcPr>
          <w:p w14:paraId="751B9E40" w14:textId="188FAA45" w:rsidR="00376673" w:rsidRDefault="00376673" w:rsidP="0037667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D72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lastRenderedPageBreak/>
              <w:t>ภาระผูกพันอื่นๆ</w:t>
            </w:r>
          </w:p>
        </w:tc>
        <w:tc>
          <w:tcPr>
            <w:tcW w:w="1073" w:type="dxa"/>
          </w:tcPr>
          <w:p w14:paraId="3F92E553" w14:textId="77777777" w:rsidR="00376673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9" w:type="dxa"/>
            <w:gridSpan w:val="2"/>
          </w:tcPr>
          <w:p w14:paraId="01748689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71" w:type="dxa"/>
          </w:tcPr>
          <w:p w14:paraId="6E59E007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2" w:type="dxa"/>
          </w:tcPr>
          <w:p w14:paraId="08F45778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468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7" w:type="dxa"/>
            <w:gridSpan w:val="3"/>
          </w:tcPr>
          <w:p w14:paraId="20CC5D67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5B2804D8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8" w:type="dxa"/>
          </w:tcPr>
          <w:p w14:paraId="294EB6CD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898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376673" w14:paraId="700FE414" w14:textId="77777777" w:rsidTr="00F71B32">
        <w:tblPrEx>
          <w:tblLook w:val="0020" w:firstRow="1" w:lastRow="0" w:firstColumn="0" w:lastColumn="0" w:noHBand="0" w:noVBand="0"/>
        </w:tblPrEx>
        <w:trPr>
          <w:cantSplit/>
          <w:trHeight w:val="343"/>
        </w:trPr>
        <w:tc>
          <w:tcPr>
            <w:tcW w:w="4230" w:type="dxa"/>
            <w:gridSpan w:val="2"/>
            <w:hideMark/>
          </w:tcPr>
          <w:p w14:paraId="6973B2E6" w14:textId="74B0B2EA" w:rsidR="00376673" w:rsidRDefault="00F71B32" w:rsidP="00376673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สัญญาบริการ</w:t>
            </w: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</w:tcPr>
          <w:p w14:paraId="16A30E94" w14:textId="06F47519" w:rsidR="00376673" w:rsidRPr="00376673" w:rsidRDefault="00146D75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78</w:t>
            </w:r>
          </w:p>
        </w:tc>
        <w:tc>
          <w:tcPr>
            <w:tcW w:w="189" w:type="dxa"/>
            <w:gridSpan w:val="2"/>
          </w:tcPr>
          <w:p w14:paraId="08730242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3F2A642F" w14:textId="7A98A8D6" w:rsidR="00376673" w:rsidRPr="00F1305F" w:rsidRDefault="00376673" w:rsidP="0054375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310</w:t>
            </w:r>
          </w:p>
        </w:tc>
        <w:tc>
          <w:tcPr>
            <w:tcW w:w="192" w:type="dxa"/>
          </w:tcPr>
          <w:p w14:paraId="5852407B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66808D9E" w14:textId="214C27DD" w:rsidR="00376673" w:rsidRPr="00F1305F" w:rsidRDefault="00146D75" w:rsidP="0037667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78</w:t>
            </w:r>
          </w:p>
        </w:tc>
        <w:tc>
          <w:tcPr>
            <w:tcW w:w="178" w:type="dxa"/>
          </w:tcPr>
          <w:p w14:paraId="6CC5C58E" w14:textId="77777777" w:rsidR="00376673" w:rsidRPr="00F1305F" w:rsidRDefault="00376673" w:rsidP="00376673">
            <w:pPr>
              <w:pStyle w:val="acctfourfigures"/>
              <w:tabs>
                <w:tab w:val="clear" w:pos="765"/>
                <w:tab w:val="decimal" w:pos="666"/>
                <w:tab w:val="decimal" w:pos="898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58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A38CCA6" w14:textId="5808D6EB" w:rsidR="00376673" w:rsidRPr="00F1305F" w:rsidRDefault="00376673" w:rsidP="0054375F">
            <w:pPr>
              <w:pStyle w:val="acctfourfigures"/>
              <w:tabs>
                <w:tab w:val="left" w:pos="461"/>
                <w:tab w:val="decimal" w:pos="898"/>
              </w:tabs>
              <w:spacing w:line="240" w:lineRule="auto"/>
              <w:ind w:left="-72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F130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310</w:t>
            </w:r>
          </w:p>
        </w:tc>
      </w:tr>
    </w:tbl>
    <w:p w14:paraId="482A82A9" w14:textId="77777777" w:rsidR="009030AC" w:rsidRPr="00C31D87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1E35E8B" w14:textId="77777777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C31D87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E73EBAB" w14:textId="30749C51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254C5">
        <w:rPr>
          <w:rFonts w:asciiTheme="majorBidi" w:hAnsiTheme="majorBidi" w:cstheme="majorBidi"/>
          <w:sz w:val="28"/>
          <w:szCs w:val="28"/>
        </w:rPr>
        <w:t xml:space="preserve">30 </w:t>
      </w:r>
      <w:r w:rsidR="002254C5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93289" w:rsidRPr="005B38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</w:rPr>
        <w:t>256</w:t>
      </w:r>
      <w:r w:rsidR="00793289" w:rsidRPr="005B380D">
        <w:rPr>
          <w:rFonts w:asciiTheme="majorBidi" w:hAnsiTheme="majorBidi" w:cstheme="majorBidi"/>
          <w:sz w:val="28"/>
          <w:szCs w:val="28"/>
        </w:rPr>
        <w:t>5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บริษัทเป็นผู้ค้ำประกันวงเงินสินเชื่อจากสถาบันการเงินหลายแห่งให้แก่กิจการที่เกี่ยวข้องกันหลายแห่ง เป็นจำนวนเงิน </w:t>
      </w:r>
      <w:r w:rsidR="00146D75" w:rsidRPr="00146D75">
        <w:rPr>
          <w:rFonts w:asciiTheme="majorBidi" w:hAnsiTheme="majorBidi" w:cstheme="majorBidi"/>
          <w:sz w:val="28"/>
          <w:szCs w:val="28"/>
        </w:rPr>
        <w:t>5,869</w:t>
      </w:r>
      <w:r w:rsidR="00BA0CF6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024C841" w14:textId="06EFED36" w:rsidR="002A4E98" w:rsidRPr="00C31D87" w:rsidRDefault="002A4E98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E2323E0" w14:textId="77777777" w:rsidR="009030AC" w:rsidRPr="005B380D" w:rsidRDefault="009030AC" w:rsidP="009030A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49877127" w14:textId="77777777" w:rsidR="00C31D87" w:rsidRPr="00C31D87" w:rsidRDefault="00C31D87" w:rsidP="00C31D8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both"/>
        <w:rPr>
          <w:b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369374F1" w14:textId="77777777" w:rsidR="00645ADA" w:rsidRDefault="00645ADA" w:rsidP="00645ADA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>
        <w:rPr>
          <w:rFonts w:asciiTheme="majorBidi" w:hAnsiTheme="majorBidi" w:hint="cs"/>
          <w:i/>
          <w:iCs/>
          <w:sz w:val="28"/>
          <w:szCs w:val="28"/>
          <w:cs/>
        </w:rPr>
        <w:t>สัญญาบริการด้านความปลอดภัยของข้อมูล</w:t>
      </w:r>
    </w:p>
    <w:p w14:paraId="51FA04E9" w14:textId="77777777" w:rsidR="00645ADA" w:rsidRDefault="00645ADA" w:rsidP="00645ADA">
      <w:pPr>
        <w:rPr>
          <w:rFonts w:asciiTheme="majorBidi" w:hAnsiTheme="majorBidi" w:cstheme="majorBidi"/>
          <w:sz w:val="20"/>
          <w:szCs w:val="20"/>
        </w:rPr>
      </w:pPr>
    </w:p>
    <w:p w14:paraId="7F9B43CB" w14:textId="77777777" w:rsidR="00645ADA" w:rsidRDefault="00645ADA" w:rsidP="00645ADA">
      <w:pPr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/>
          <w:sz w:val="28"/>
          <w:szCs w:val="28"/>
        </w:rPr>
        <w:t xml:space="preserve">2565 </w:t>
      </w:r>
      <w:r>
        <w:rPr>
          <w:rFonts w:asciiTheme="majorBidi" w:hAnsiTheme="majorBidi" w:hint="cs"/>
          <w:sz w:val="28"/>
          <w:szCs w:val="28"/>
          <w:cs/>
        </w:rPr>
        <w:t xml:space="preserve">บริษัทได้ทำสัญญาเพื่อให้บริการให้คำปรึกษา ตรวจสอบ การจัดการหรือบริการอื่นๆ ที่เกี่ยวข้องกับความปลอดภัยของข้อมูลส่วนบุคคลให้แก่กิจการที่เกี่ยวข้องกันหลายแห่งเป็นระยะเวลา </w:t>
      </w:r>
      <w:r>
        <w:rPr>
          <w:rFonts w:asciiTheme="majorBidi" w:hAnsiTheme="majorBidi"/>
          <w:sz w:val="28"/>
          <w:szCs w:val="28"/>
        </w:rPr>
        <w:t xml:space="preserve">1 </w:t>
      </w:r>
      <w:r>
        <w:rPr>
          <w:rFonts w:asciiTheme="majorBidi" w:hAnsiTheme="majorBidi" w:hint="cs"/>
          <w:sz w:val="28"/>
          <w:szCs w:val="28"/>
          <w:cs/>
        </w:rPr>
        <w:t xml:space="preserve">ปี กิจการที่เกี่ยวข้องกันตกลงชำระค่าบริการตามที่ระบุในสัญญา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>
        <w:rPr>
          <w:rFonts w:asciiTheme="majorBidi" w:hAnsiTheme="majorBidi"/>
          <w:sz w:val="28"/>
          <w:szCs w:val="28"/>
        </w:rPr>
        <w:br/>
        <w:t xml:space="preserve">30 </w:t>
      </w:r>
      <w:r>
        <w:rPr>
          <w:rFonts w:asciiTheme="majorBidi" w:hAnsiTheme="majorBidi" w:hint="cs"/>
          <w:sz w:val="28"/>
          <w:szCs w:val="28"/>
          <w:cs/>
        </w:rPr>
        <w:t>วัน</w:t>
      </w:r>
    </w:p>
    <w:p w14:paraId="0284CB32" w14:textId="77777777" w:rsidR="00645ADA" w:rsidRDefault="00645ADA" w:rsidP="00645AD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both"/>
        <w:rPr>
          <w:b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3B73E7CD" w14:textId="77777777" w:rsidR="00645ADA" w:rsidRDefault="00645ADA" w:rsidP="00645ADA">
      <w:pPr>
        <w:ind w:firstLine="540"/>
        <w:rPr>
          <w:rFonts w:ascii="Tahoma" w:hAnsi="Tahoma" w:cs="Tahoma"/>
          <w:sz w:val="24"/>
          <w:szCs w:val="24"/>
        </w:rPr>
      </w:pPr>
      <w:r>
        <w:rPr>
          <w:rFonts w:asciiTheme="majorBidi" w:hAnsiTheme="majorBidi" w:hint="cs"/>
          <w:i/>
          <w:iCs/>
          <w:sz w:val="28"/>
          <w:szCs w:val="28"/>
          <w:cs/>
        </w:rPr>
        <w:t>สัญญาบริการบัตรสมาชิก</w:t>
      </w:r>
    </w:p>
    <w:p w14:paraId="68906483" w14:textId="77777777" w:rsidR="00645ADA" w:rsidRDefault="00645ADA" w:rsidP="00645ADA">
      <w:pPr>
        <w:rPr>
          <w:rFonts w:asciiTheme="majorBidi" w:hAnsiTheme="majorBidi" w:cstheme="majorBidi"/>
          <w:sz w:val="20"/>
          <w:szCs w:val="20"/>
        </w:rPr>
      </w:pPr>
    </w:p>
    <w:p w14:paraId="3F0D15F9" w14:textId="0D1A751D" w:rsidR="009030AC" w:rsidRPr="00645ADA" w:rsidRDefault="00645ADA" w:rsidP="00645ADA">
      <w:pPr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/>
          <w:sz w:val="28"/>
          <w:szCs w:val="28"/>
        </w:rPr>
        <w:t xml:space="preserve">2565 </w:t>
      </w:r>
      <w:r>
        <w:rPr>
          <w:rFonts w:asciiTheme="majorBidi" w:hAnsiTheme="majorBidi" w:hint="cs"/>
          <w:sz w:val="28"/>
          <w:szCs w:val="28"/>
          <w:cs/>
        </w:rPr>
        <w:t xml:space="preserve">กลุ่มบริษัทได้ทำสัญญาแนบท้ายจากสัญญาบริการบัตรสมาชิก โดยเป็นสัญญารับบริการแพลตฟอร์มเทคโนโลยีการตลาดจากกิจการที่เกี่ยวข้องกันแห่งหนึ่ง โดยบริษัทดังกล่าวจะให้บริการเป็นระยะเวลา </w:t>
      </w:r>
      <w:r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 w:hint="cs"/>
          <w:sz w:val="28"/>
          <w:szCs w:val="28"/>
          <w:cs/>
        </w:rPr>
        <w:t xml:space="preserve"> ปี กลุ่มบริษัทตกลงชำระค่าบริการตามที่ระบุในสัญญา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>
        <w:rPr>
          <w:rFonts w:asciiTheme="majorBidi" w:hAnsiTheme="majorBidi"/>
          <w:sz w:val="28"/>
          <w:szCs w:val="28"/>
        </w:rPr>
        <w:br/>
        <w:t>30</w:t>
      </w:r>
      <w:r>
        <w:rPr>
          <w:rFonts w:asciiTheme="majorBidi" w:hAnsiTheme="majorBidi" w:hint="cs"/>
          <w:sz w:val="28"/>
          <w:szCs w:val="28"/>
          <w:cs/>
        </w:rPr>
        <w:t xml:space="preserve"> วัน มิฉะนั้นจะถือว่าสัญญาจะต่ออายุอัตโนมัติอีกครั้งละ </w:t>
      </w:r>
      <w:r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 w:hint="cs"/>
          <w:sz w:val="28"/>
          <w:szCs w:val="28"/>
          <w:cs/>
        </w:rPr>
        <w:t xml:space="preserve"> ปี</w:t>
      </w:r>
    </w:p>
    <w:p w14:paraId="060B1ED4" w14:textId="77777777" w:rsidR="00C31D87" w:rsidRPr="00C31D87" w:rsidRDefault="00C31D87" w:rsidP="009030A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5F8933" w14:textId="77777777" w:rsidR="00C31D87" w:rsidRDefault="00C31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870FCF3" w14:textId="7D024931" w:rsidR="009030AC" w:rsidRPr="005B380D" w:rsidRDefault="009030AC" w:rsidP="00880FF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</w:t>
      </w:r>
      <w:r w:rsidR="004A406B"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บริษัทย่อย</w:t>
      </w: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และการร่วมค้า </w:t>
      </w:r>
    </w:p>
    <w:p w14:paraId="01A4ECBE" w14:textId="67E84084" w:rsidR="009030AC" w:rsidRPr="00C31D87" w:rsidRDefault="009030AC" w:rsidP="009030AC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20"/>
          <w:lang w:val="en-US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23"/>
        <w:gridCol w:w="236"/>
        <w:gridCol w:w="1227"/>
      </w:tblGrid>
      <w:tr w:rsidR="004A406B" w:rsidRPr="005B380D" w14:paraId="0DE1019E" w14:textId="77777777" w:rsidTr="002E60CD">
        <w:trPr>
          <w:tblHeader/>
        </w:trPr>
        <w:tc>
          <w:tcPr>
            <w:tcW w:w="5400" w:type="dxa"/>
            <w:vAlign w:val="bottom"/>
          </w:tcPr>
          <w:p w14:paraId="6B2C497F" w14:textId="77777777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1D0C7FA1" w14:textId="252A73A7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2254C5"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="002254C5"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="002254C5"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2254C5"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  <w:r w:rsidRPr="005B380D"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05" w:type="dxa"/>
            <w:vAlign w:val="bottom"/>
          </w:tcPr>
          <w:p w14:paraId="03890BF3" w14:textId="05933BD3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7" w:type="dxa"/>
          </w:tcPr>
          <w:p w14:paraId="3B9C0F31" w14:textId="77777777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CFFA131" w14:textId="3B6645F0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5B380D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5D7BF33" w14:textId="77777777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60CEDEAB" w14:textId="77777777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7B412979" w14:textId="5D95DCEE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  <w:r w:rsidRPr="005B380D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4A406B" w:rsidRPr="005B380D" w14:paraId="57E13241" w14:textId="77777777" w:rsidTr="002E60CD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C07CB37" w14:textId="42E516A7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805" w:type="dxa"/>
          </w:tcPr>
          <w:p w14:paraId="220BB507" w14:textId="77777777" w:rsidR="004A406B" w:rsidRPr="005B380D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62CA24A" w14:textId="77777777" w:rsidR="004A406B" w:rsidRPr="005B380D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</w:tcPr>
          <w:p w14:paraId="695AB511" w14:textId="77777777" w:rsidR="004A406B" w:rsidRPr="005B380D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A406B" w:rsidRPr="005B380D" w14:paraId="3242C692" w14:textId="77777777" w:rsidTr="002E60CD">
        <w:tc>
          <w:tcPr>
            <w:tcW w:w="5400" w:type="dxa"/>
            <w:vAlign w:val="bottom"/>
          </w:tcPr>
          <w:p w14:paraId="7551C2B9" w14:textId="77777777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5CA82E9D" w14:textId="77777777" w:rsidR="004A406B" w:rsidRPr="005B380D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B111D2B" w14:textId="77777777" w:rsidR="004A406B" w:rsidRPr="005B380D" w:rsidRDefault="004A406B" w:rsidP="002E60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A98D630" w14:textId="77777777" w:rsidR="004A406B" w:rsidRPr="005B380D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5DA190" w14:textId="77777777" w:rsidR="004A406B" w:rsidRPr="005B380D" w:rsidRDefault="004A406B" w:rsidP="002E6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470BFF02" w14:textId="77777777" w:rsidR="004A406B" w:rsidRPr="005B380D" w:rsidRDefault="004A406B" w:rsidP="00B942E6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D87" w:rsidRPr="005B380D" w14:paraId="0B8B9BC2" w14:textId="77777777" w:rsidTr="00406AA5">
        <w:tc>
          <w:tcPr>
            <w:tcW w:w="5400" w:type="dxa"/>
            <w:vAlign w:val="bottom"/>
          </w:tcPr>
          <w:p w14:paraId="3805D893" w14:textId="2A30E254" w:rsidR="00C31D87" w:rsidRPr="00C31D87" w:rsidRDefault="009027A2" w:rsidP="00C3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7A2">
              <w:rPr>
                <w:rFonts w:asciiTheme="majorBidi" w:hAnsiTheme="majorBidi"/>
                <w:sz w:val="28"/>
                <w:szCs w:val="28"/>
                <w:cs/>
              </w:rPr>
              <w:t xml:space="preserve">ลงทุนในบริษัท </w:t>
            </w:r>
            <w:r w:rsidRPr="009027A2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805" w:type="dxa"/>
          </w:tcPr>
          <w:p w14:paraId="53524F5A" w14:textId="77777777" w:rsidR="00C31D87" w:rsidRPr="005B380D" w:rsidRDefault="00C31D87" w:rsidP="00C31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7BB0245" w14:textId="77777777" w:rsidR="00C31D87" w:rsidRPr="005B380D" w:rsidRDefault="00C31D87" w:rsidP="00C31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7C52CAFC" w14:textId="1E5FE43A" w:rsidR="00C31D87" w:rsidRPr="005B380D" w:rsidRDefault="009027A2" w:rsidP="00C31D87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420F0D" w14:textId="77777777" w:rsidR="00C31D87" w:rsidRPr="005B380D" w:rsidRDefault="00C31D87" w:rsidP="00C3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74480F9B" w14:textId="1D9DE5D1" w:rsidR="00C31D87" w:rsidRPr="005B380D" w:rsidRDefault="009027A2" w:rsidP="00C31D87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027A2">
              <w:rPr>
                <w:rFonts w:asciiTheme="majorBidi" w:hAnsiTheme="majorBidi" w:cstheme="majorBidi"/>
                <w:sz w:val="28"/>
                <w:szCs w:val="28"/>
              </w:rPr>
              <w:t>4,436</w:t>
            </w:r>
          </w:p>
        </w:tc>
      </w:tr>
      <w:tr w:rsidR="00C31D87" w:rsidRPr="005B380D" w14:paraId="009C23BD" w14:textId="77777777" w:rsidTr="00406AA5">
        <w:tc>
          <w:tcPr>
            <w:tcW w:w="5400" w:type="dxa"/>
            <w:vAlign w:val="bottom"/>
          </w:tcPr>
          <w:p w14:paraId="7EB2E1A0" w14:textId="0B9876A4" w:rsidR="00C31D87" w:rsidRPr="00C31D87" w:rsidRDefault="009027A2" w:rsidP="00C3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7A2">
              <w:rPr>
                <w:rFonts w:asciiTheme="majorBidi" w:hAnsiTheme="majorBidi"/>
                <w:sz w:val="28"/>
                <w:szCs w:val="28"/>
                <w:cs/>
              </w:rPr>
              <w:t>ซื้อเงินลงทุนเพิ่มในบริษัท เอสเอฟเอ็ม โฮลดิ้ง จำกัด</w:t>
            </w:r>
          </w:p>
        </w:tc>
        <w:tc>
          <w:tcPr>
            <w:tcW w:w="805" w:type="dxa"/>
          </w:tcPr>
          <w:p w14:paraId="2F86BA2D" w14:textId="77777777" w:rsidR="00C31D87" w:rsidRPr="005B380D" w:rsidRDefault="00C31D87" w:rsidP="00C31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EA11E59" w14:textId="77777777" w:rsidR="00C31D87" w:rsidRPr="005B380D" w:rsidRDefault="00C31D87" w:rsidP="00C31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616198A" w14:textId="5FC34415" w:rsidR="00C31D87" w:rsidRPr="005B380D" w:rsidRDefault="009027A2" w:rsidP="00C31D87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DEC1D5" w14:textId="77777777" w:rsidR="00C31D87" w:rsidRPr="005B380D" w:rsidRDefault="00C31D87" w:rsidP="00C3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14BF0E81" w14:textId="2FC42A8C" w:rsidR="00C31D87" w:rsidRPr="005B380D" w:rsidRDefault="009027A2" w:rsidP="00C31D87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27A2">
              <w:rPr>
                <w:rFonts w:asciiTheme="majorBidi" w:hAnsiTheme="majorBidi" w:cstheme="majorBidi"/>
                <w:sz w:val="28"/>
                <w:szCs w:val="28"/>
              </w:rPr>
              <w:t>1,354</w:t>
            </w:r>
          </w:p>
        </w:tc>
      </w:tr>
      <w:tr w:rsidR="00C31D87" w:rsidRPr="005B380D" w14:paraId="5154D0DB" w14:textId="77777777" w:rsidTr="002E60CD">
        <w:tc>
          <w:tcPr>
            <w:tcW w:w="5400" w:type="dxa"/>
            <w:vAlign w:val="bottom"/>
          </w:tcPr>
          <w:p w14:paraId="0BA34874" w14:textId="64A80F4D" w:rsidR="00C31D87" w:rsidRPr="00C31D87" w:rsidRDefault="009027A2" w:rsidP="00C3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D8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เพิ่มทุนในบริษั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 </w:t>
            </w:r>
            <w:proofErr w:type="spellStart"/>
            <w:r w:rsidRPr="009027A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9027A2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805" w:type="dxa"/>
          </w:tcPr>
          <w:p w14:paraId="121F4E55" w14:textId="77777777" w:rsidR="00C31D87" w:rsidRPr="005B380D" w:rsidRDefault="00C31D87" w:rsidP="00C31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60CC239" w14:textId="77777777" w:rsidR="00C31D87" w:rsidRPr="005B380D" w:rsidRDefault="00C31D87" w:rsidP="00C31D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283EDDE" w14:textId="6117D09D" w:rsidR="00C31D87" w:rsidRPr="005B380D" w:rsidRDefault="009027A2" w:rsidP="00C31D87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9027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49480C" w14:textId="77777777" w:rsidR="00C31D87" w:rsidRPr="005B380D" w:rsidRDefault="00C31D87" w:rsidP="00C31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485DCB80" w14:textId="15BE13A8" w:rsidR="00C31D87" w:rsidRPr="005B380D" w:rsidRDefault="009027A2" w:rsidP="00C31D87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9027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1,690</w:t>
            </w:r>
          </w:p>
        </w:tc>
      </w:tr>
      <w:tr w:rsidR="00BA710B" w:rsidRPr="005B380D" w14:paraId="7616CF04" w14:textId="77777777" w:rsidTr="002E60CD">
        <w:tc>
          <w:tcPr>
            <w:tcW w:w="5400" w:type="dxa"/>
            <w:vAlign w:val="bottom"/>
          </w:tcPr>
          <w:p w14:paraId="02CC71D1" w14:textId="77777777" w:rsidR="00BA710B" w:rsidRPr="005B380D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5" w:type="dxa"/>
          </w:tcPr>
          <w:p w14:paraId="78370DFA" w14:textId="77777777" w:rsidR="00BA710B" w:rsidRPr="005B380D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32032B8" w14:textId="77777777" w:rsidR="00BA710B" w:rsidRPr="005B380D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546BA33" w14:textId="77777777" w:rsidR="00BA710B" w:rsidRPr="005B380D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620C05" w14:textId="77777777" w:rsidR="00BA710B" w:rsidRPr="005B380D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4D73FF52" w14:textId="77777777" w:rsidR="00BA710B" w:rsidRPr="005B380D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BA710B" w:rsidRPr="005B380D" w14:paraId="777EF448" w14:textId="77777777" w:rsidTr="002E60CD">
        <w:tc>
          <w:tcPr>
            <w:tcW w:w="5400" w:type="dxa"/>
            <w:vAlign w:val="bottom"/>
          </w:tcPr>
          <w:p w14:paraId="100A1910" w14:textId="77777777" w:rsidR="00BA710B" w:rsidRPr="005B380D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05" w:type="dxa"/>
          </w:tcPr>
          <w:p w14:paraId="6E703D0C" w14:textId="77777777" w:rsidR="00BA710B" w:rsidRPr="005B380D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2E2E513" w14:textId="77777777" w:rsidR="00BA710B" w:rsidRPr="005B380D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57B0383" w14:textId="77777777" w:rsidR="00BA710B" w:rsidRPr="005B380D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428ADC" w14:textId="77777777" w:rsidR="00BA710B" w:rsidRPr="005B380D" w:rsidRDefault="00BA710B" w:rsidP="00BA7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  <w:vAlign w:val="bottom"/>
          </w:tcPr>
          <w:p w14:paraId="52D604B2" w14:textId="77777777" w:rsidR="00BA710B" w:rsidRPr="005B380D" w:rsidRDefault="00BA710B" w:rsidP="00BA710B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027A2" w:rsidRPr="005B380D" w14:paraId="554B3161" w14:textId="77777777" w:rsidTr="009027A2">
        <w:tc>
          <w:tcPr>
            <w:tcW w:w="5400" w:type="dxa"/>
            <w:shd w:val="clear" w:color="auto" w:fill="auto"/>
            <w:vAlign w:val="bottom"/>
          </w:tcPr>
          <w:p w14:paraId="00D14238" w14:textId="28F72D18" w:rsidR="009027A2" w:rsidRPr="00AC6921" w:rsidRDefault="009027A2" w:rsidP="00902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9027A2">
              <w:rPr>
                <w:rFonts w:asciiTheme="majorBidi" w:hAnsiTheme="majorBidi"/>
                <w:sz w:val="28"/>
                <w:szCs w:val="28"/>
                <w:cs/>
              </w:rPr>
              <w:t>ลงทุนใน บริษัท กรีนเจ็น เอ็นเนอร์จี จำกัด</w:t>
            </w:r>
          </w:p>
        </w:tc>
        <w:tc>
          <w:tcPr>
            <w:tcW w:w="805" w:type="dxa"/>
          </w:tcPr>
          <w:p w14:paraId="76E60DFF" w14:textId="77777777" w:rsidR="009027A2" w:rsidRPr="005B380D" w:rsidRDefault="009027A2" w:rsidP="009027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2B3DD8E" w14:textId="77777777" w:rsidR="009027A2" w:rsidRPr="005B380D" w:rsidRDefault="009027A2" w:rsidP="009027A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794787F2" w14:textId="43C2BD7C" w:rsidR="009027A2" w:rsidRPr="009027A2" w:rsidRDefault="009027A2" w:rsidP="009027A2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027A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36" w:type="dxa"/>
            <w:vAlign w:val="bottom"/>
          </w:tcPr>
          <w:p w14:paraId="48373664" w14:textId="77777777" w:rsidR="009027A2" w:rsidRPr="005B380D" w:rsidRDefault="009027A2" w:rsidP="00902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</w:tcPr>
          <w:p w14:paraId="092E6E54" w14:textId="1CAACDA6" w:rsidR="009027A2" w:rsidRPr="005B380D" w:rsidRDefault="009027A2" w:rsidP="009027A2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0311C" w:rsidRPr="005B380D" w14:paraId="7DF01361" w14:textId="77777777" w:rsidTr="009027A2">
        <w:tc>
          <w:tcPr>
            <w:tcW w:w="5400" w:type="dxa"/>
            <w:shd w:val="clear" w:color="auto" w:fill="auto"/>
            <w:vAlign w:val="bottom"/>
          </w:tcPr>
          <w:p w14:paraId="547004A2" w14:textId="3F966381" w:rsidR="0030311C" w:rsidRPr="009027A2" w:rsidRDefault="0030311C" w:rsidP="0030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027A2">
              <w:rPr>
                <w:rFonts w:asciiTheme="majorBidi" w:hAnsiTheme="majorBidi"/>
                <w:sz w:val="28"/>
                <w:szCs w:val="28"/>
                <w:cs/>
              </w:rPr>
              <w:t>เพิ่มทุนใน บริษัท มูจิ รีเทล (ประเทศไทย) จำกัด</w:t>
            </w:r>
          </w:p>
        </w:tc>
        <w:tc>
          <w:tcPr>
            <w:tcW w:w="805" w:type="dxa"/>
          </w:tcPr>
          <w:p w14:paraId="686EAC37" w14:textId="77777777" w:rsidR="0030311C" w:rsidRPr="005B380D" w:rsidRDefault="0030311C" w:rsidP="003031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8D1B35C" w14:textId="77777777" w:rsidR="0030311C" w:rsidRPr="005B380D" w:rsidRDefault="0030311C" w:rsidP="003031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FDADA84" w14:textId="07742974" w:rsidR="0030311C" w:rsidRPr="009027A2" w:rsidRDefault="0030311C" w:rsidP="0030311C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9027A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29FDCACD" w14:textId="77777777" w:rsidR="0030311C" w:rsidRPr="005B380D" w:rsidRDefault="0030311C" w:rsidP="00303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227" w:type="dxa"/>
          </w:tcPr>
          <w:p w14:paraId="0859F3F1" w14:textId="0E66F599" w:rsidR="0030311C" w:rsidRDefault="0030311C" w:rsidP="0030311C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53FFF559" w14:textId="005B7D73" w:rsidR="004A406B" w:rsidRPr="00AC6921" w:rsidRDefault="004A406B" w:rsidP="009030AC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 w:val="20"/>
          <w:lang w:val="en-US"/>
        </w:rPr>
      </w:pPr>
    </w:p>
    <w:p w14:paraId="369D68B8" w14:textId="00C85FD3" w:rsidR="009027A2" w:rsidRPr="005B380D" w:rsidRDefault="009027A2" w:rsidP="009027A2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>ในเดือนพฤษภาคม</w:t>
      </w:r>
      <w:r w:rsidR="00295494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 </w:t>
      </w:r>
      <w:r w:rsidR="00295494">
        <w:rPr>
          <w:rFonts w:asciiTheme="majorBidi" w:hAnsiTheme="majorBidi"/>
          <w:sz w:val="28"/>
          <w:szCs w:val="28"/>
          <w:lang w:val="en-US" w:bidi="th-TH"/>
        </w:rPr>
        <w:t>2565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บริษัทได้ลงทุนใหม่ในบริษัท </w:t>
      </w:r>
      <w:r w:rsidRPr="009027A2">
        <w:rPr>
          <w:rFonts w:asciiTheme="majorBidi" w:hAnsiTheme="majorBidi" w:cstheme="majorBidi"/>
          <w:sz w:val="28"/>
          <w:szCs w:val="28"/>
          <w:lang w:val="en-US" w:bidi="th-TH"/>
        </w:rPr>
        <w:t xml:space="preserve">Central Retail Investment Limited 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ที่ประเทศสหรัฐอเมริกา ร้อยละ  </w:t>
      </w:r>
      <w:r w:rsidR="00295494">
        <w:rPr>
          <w:rFonts w:asciiTheme="majorBidi" w:hAnsiTheme="majorBidi"/>
          <w:sz w:val="28"/>
          <w:szCs w:val="28"/>
          <w:lang w:val="en-US" w:bidi="th-TH"/>
        </w:rPr>
        <w:t xml:space="preserve">100 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เป็นจำนวนเงิน </w:t>
      </w:r>
      <w:r w:rsidR="00591E9D">
        <w:rPr>
          <w:rFonts w:asciiTheme="majorBidi" w:hAnsiTheme="majorBidi"/>
          <w:sz w:val="28"/>
          <w:szCs w:val="28"/>
          <w:lang w:val="en-US" w:bidi="th-TH"/>
        </w:rPr>
        <w:t>120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ล้านยูโร เทียบเท่ากับ </w:t>
      </w:r>
      <w:r w:rsidR="00591E9D">
        <w:rPr>
          <w:rFonts w:asciiTheme="majorBidi" w:hAnsiTheme="majorBidi"/>
          <w:sz w:val="28"/>
          <w:szCs w:val="28"/>
          <w:lang w:val="en-US" w:bidi="th-TH"/>
        </w:rPr>
        <w:t>4,436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ล้านบาท โดยมีทุนจดทะเบียนคงเหลือที่ยังไม่ได้เรียกชำระจำนวน </w:t>
      </w:r>
      <w:r w:rsidR="001A3043">
        <w:rPr>
          <w:rFonts w:asciiTheme="majorBidi" w:hAnsiTheme="majorBidi"/>
          <w:sz w:val="28"/>
          <w:szCs w:val="28"/>
          <w:lang w:val="en-US" w:bidi="th-TH"/>
        </w:rPr>
        <w:t>80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ล้านยูโร</w:t>
      </w:r>
    </w:p>
    <w:p w14:paraId="4FC726BF" w14:textId="77777777" w:rsidR="009027A2" w:rsidRPr="009027A2" w:rsidRDefault="009027A2" w:rsidP="009027A2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50F20CA" w14:textId="53AE01F2" w:rsidR="009027A2" w:rsidRDefault="009027A2" w:rsidP="009027A2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24678E">
        <w:rPr>
          <w:rFonts w:asciiTheme="majorBidi" w:hAnsiTheme="majorBidi"/>
          <w:spacing w:val="-2"/>
          <w:sz w:val="28"/>
          <w:szCs w:val="28"/>
          <w:cs/>
          <w:lang w:val="en-US" w:bidi="th-TH"/>
        </w:rPr>
        <w:t xml:space="preserve">ในเดือนมิถุนายน </w:t>
      </w:r>
      <w:r w:rsidR="001A3043" w:rsidRPr="0024678E">
        <w:rPr>
          <w:rFonts w:asciiTheme="majorBidi" w:hAnsiTheme="majorBidi"/>
          <w:spacing w:val="-2"/>
          <w:sz w:val="28"/>
          <w:szCs w:val="28"/>
          <w:lang w:val="en-US" w:bidi="th-TH"/>
        </w:rPr>
        <w:t>2565</w:t>
      </w:r>
      <w:r w:rsidRPr="0024678E">
        <w:rPr>
          <w:rFonts w:asciiTheme="majorBidi" w:hAnsiTheme="majorBidi"/>
          <w:spacing w:val="-2"/>
          <w:sz w:val="28"/>
          <w:szCs w:val="28"/>
          <w:cs/>
          <w:lang w:val="en-US" w:bidi="th-TH"/>
        </w:rPr>
        <w:t xml:space="preserve"> บริษัทได้ซื้อเงินลงทุนเพิ่มในบริษัท เอสเอฟเอ็ม โฮลดิ้ง จำกัด จำนวน </w:t>
      </w:r>
      <w:r w:rsidR="001A3043" w:rsidRPr="0024678E">
        <w:rPr>
          <w:rFonts w:asciiTheme="majorBidi" w:hAnsiTheme="majorBidi"/>
          <w:spacing w:val="-2"/>
          <w:sz w:val="28"/>
          <w:szCs w:val="28"/>
          <w:lang w:val="en-US" w:bidi="th-TH"/>
        </w:rPr>
        <w:t>13,537,498</w:t>
      </w:r>
      <w:r w:rsidRPr="0024678E">
        <w:rPr>
          <w:rFonts w:asciiTheme="majorBidi" w:hAnsi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</w:t>
      </w:r>
      <w:r w:rsidR="001A3043">
        <w:rPr>
          <w:rFonts w:asciiTheme="majorBidi" w:hAnsiTheme="majorBidi"/>
          <w:sz w:val="28"/>
          <w:szCs w:val="28"/>
          <w:lang w:val="en-US" w:bidi="th-TH"/>
        </w:rPr>
        <w:t xml:space="preserve"> 1,354 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>ล้านบาท ทำให้สัดส่วนความเป็นเจ้าของทางตรงของบริษัทเพิ่มขึ้นจากร้อยละ</w:t>
      </w:r>
      <w:r w:rsidR="001A3043">
        <w:rPr>
          <w:rFonts w:asciiTheme="majorBidi" w:hAnsiTheme="majorBidi"/>
          <w:sz w:val="28"/>
          <w:szCs w:val="28"/>
          <w:lang w:val="en-US" w:bidi="th-TH"/>
        </w:rPr>
        <w:t xml:space="preserve"> 25.00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เป็นร้อยละ </w:t>
      </w:r>
      <w:r w:rsidR="001A3043">
        <w:rPr>
          <w:rFonts w:asciiTheme="majorBidi" w:hAnsiTheme="majorBidi"/>
          <w:sz w:val="28"/>
          <w:szCs w:val="28"/>
          <w:lang w:val="en-US" w:bidi="th-TH"/>
        </w:rPr>
        <w:t>99.99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โดยสัดส่วนความเป็นเจ้าของของกลุ่มบริษัทไม่เปลี่ยนแปลง</w:t>
      </w:r>
    </w:p>
    <w:p w14:paraId="4A8346A8" w14:textId="77777777" w:rsidR="009027A2" w:rsidRDefault="009027A2" w:rsidP="009027A2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30C3D28" w14:textId="77777777" w:rsidR="003866CF" w:rsidRDefault="003866CF" w:rsidP="003866CF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ในเดือนกันยายน 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2565 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บริษัทได้ลงทุนเพิ่มในบริษัท </w:t>
      </w:r>
      <w:proofErr w:type="spellStart"/>
      <w:r w:rsidRPr="009027A2">
        <w:rPr>
          <w:rFonts w:asciiTheme="majorBidi" w:hAnsiTheme="majorBidi"/>
          <w:sz w:val="28"/>
          <w:szCs w:val="28"/>
          <w:lang w:val="en-US" w:bidi="th-TH"/>
        </w:rPr>
        <w:t>Quinam</w:t>
      </w:r>
      <w:proofErr w:type="spellEnd"/>
      <w:r w:rsidRPr="009027A2">
        <w:rPr>
          <w:rFonts w:asciiTheme="majorBidi" w:hAnsiTheme="majorBidi"/>
          <w:sz w:val="28"/>
          <w:szCs w:val="28"/>
          <w:lang w:val="en-US" w:bidi="th-TH"/>
        </w:rPr>
        <w:t xml:space="preserve"> B.V. 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จำนวน </w:t>
      </w:r>
      <w:r>
        <w:rPr>
          <w:rFonts w:asciiTheme="majorBidi" w:hAnsiTheme="majorBidi"/>
          <w:sz w:val="28"/>
          <w:szCs w:val="28"/>
          <w:lang w:val="en-US" w:bidi="th-TH"/>
        </w:rPr>
        <w:t>785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หุ้น เป็นจำนวนเงิน </w:t>
      </w:r>
      <w:r>
        <w:rPr>
          <w:rFonts w:asciiTheme="majorBidi" w:hAnsiTheme="majorBidi"/>
          <w:sz w:val="28"/>
          <w:szCs w:val="28"/>
          <w:lang w:val="en-US" w:bidi="th-TH"/>
        </w:rPr>
        <w:t>1,690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ล้านบาท ทำให้สัดส่วนความเป็นเจ้าของของบริษัทเพิ่มขึ้นจากร้อยละ </w:t>
      </w:r>
      <w:r>
        <w:rPr>
          <w:rFonts w:asciiTheme="majorBidi" w:hAnsiTheme="majorBidi"/>
          <w:sz w:val="28"/>
          <w:szCs w:val="28"/>
          <w:lang w:val="en-US" w:bidi="th-TH"/>
        </w:rPr>
        <w:t>6.61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เป็นร้อยละ 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10.27 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>โดยสัดส่วนความเป็นเจ้าของของกลุ่มบริษัทไม่เปลี่ยนแปลง</w:t>
      </w:r>
    </w:p>
    <w:p w14:paraId="4EF6EB29" w14:textId="77777777" w:rsidR="003866CF" w:rsidRPr="003866CF" w:rsidRDefault="003866CF" w:rsidP="000B329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/>
          <w:sz w:val="20"/>
          <w:lang w:val="en-US" w:bidi="th-TH"/>
        </w:rPr>
      </w:pPr>
    </w:p>
    <w:p w14:paraId="7F2B87F3" w14:textId="05C6F57E" w:rsidR="000B3295" w:rsidRDefault="000B3295" w:rsidP="000B329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ในเดือนกรกฎาคม </w:t>
      </w:r>
      <w:r>
        <w:rPr>
          <w:rFonts w:asciiTheme="majorBidi" w:hAnsiTheme="majorBidi"/>
          <w:sz w:val="28"/>
          <w:szCs w:val="28"/>
          <w:lang w:val="en-US" w:bidi="th-TH"/>
        </w:rPr>
        <w:t>2565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กลุ่มบริษัทได้ลงทุนในบริษัทร่วมทุนกับบริษัท กัลฟ์1 จำกัด จำนวน </w:t>
      </w:r>
      <w:r>
        <w:rPr>
          <w:rFonts w:asciiTheme="majorBidi" w:hAnsiTheme="majorBidi"/>
          <w:sz w:val="28"/>
          <w:szCs w:val="28"/>
          <w:lang w:val="en-US" w:bidi="th-TH"/>
        </w:rPr>
        <w:t>4</w:t>
      </w:r>
      <w:r w:rsidRPr="009027A2">
        <w:rPr>
          <w:rFonts w:asciiTheme="majorBidi" w:hAnsiTheme="majorBidi"/>
          <w:sz w:val="28"/>
          <w:szCs w:val="28"/>
          <w:lang w:val="en-US" w:bidi="th-TH"/>
        </w:rPr>
        <w:t>,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>500</w:t>
      </w:r>
      <w:r w:rsidRPr="009027A2">
        <w:rPr>
          <w:rFonts w:asciiTheme="majorBidi" w:hAnsiTheme="majorBidi"/>
          <w:sz w:val="28"/>
          <w:szCs w:val="28"/>
          <w:lang w:val="en-US" w:bidi="th-TH"/>
        </w:rPr>
        <w:t>,</w:t>
      </w:r>
      <w:r>
        <w:rPr>
          <w:rFonts w:asciiTheme="majorBidi" w:hAnsiTheme="majorBidi"/>
          <w:sz w:val="28"/>
          <w:szCs w:val="28"/>
          <w:lang w:val="en-US" w:bidi="th-TH"/>
        </w:rPr>
        <w:t>000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หุ้น เป็นจำนวน</w:t>
      </w:r>
      <w:r w:rsidR="0024678E">
        <w:rPr>
          <w:rFonts w:asciiTheme="majorBidi" w:hAnsiTheme="majorBidi" w:hint="cs"/>
          <w:sz w:val="28"/>
          <w:szCs w:val="28"/>
          <w:cs/>
          <w:lang w:val="en-US" w:bidi="th-TH"/>
        </w:rPr>
        <w:t>เงิน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45 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>ล้าน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บาท เพื่อจัดตั้งบริษัท กรีนเจ็น เอ็นเนอร์จี จำกัด  ซึ่งมีทุนจดทะเบียนจำนวน 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90 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>ล้าน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บาท โดยกลุ่มบริษัทถือหุ้นในสัดส่วนร้อยละ </w:t>
      </w:r>
      <w:r>
        <w:rPr>
          <w:rFonts w:asciiTheme="majorBidi" w:hAnsiTheme="majorBidi"/>
          <w:sz w:val="28"/>
          <w:szCs w:val="28"/>
          <w:lang w:val="en-US" w:bidi="th-TH"/>
        </w:rPr>
        <w:t>50</w:t>
      </w:r>
    </w:p>
    <w:p w14:paraId="0AD44EFC" w14:textId="77777777" w:rsidR="001875D5" w:rsidRPr="009027A2" w:rsidRDefault="001875D5" w:rsidP="001875D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5A9349A" w14:textId="7DAD58EC" w:rsidR="009027A2" w:rsidRPr="001875D5" w:rsidRDefault="009027A2" w:rsidP="001875D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en-US" w:bidi="th-TH"/>
        </w:rPr>
      </w:pPr>
      <w:r w:rsidRPr="0024678E">
        <w:rPr>
          <w:rFonts w:asciiTheme="majorBidi" w:hAnsiTheme="majorBidi"/>
          <w:spacing w:val="-2"/>
          <w:sz w:val="28"/>
          <w:szCs w:val="28"/>
          <w:cs/>
          <w:lang w:val="en-US" w:bidi="th-TH"/>
        </w:rPr>
        <w:t xml:space="preserve">ในเดือนกันยายน </w:t>
      </w:r>
      <w:r w:rsidR="001A3043" w:rsidRPr="0024678E">
        <w:rPr>
          <w:rFonts w:asciiTheme="majorBidi" w:hAnsiTheme="majorBidi"/>
          <w:spacing w:val="-2"/>
          <w:sz w:val="28"/>
          <w:szCs w:val="28"/>
          <w:lang w:val="en-US" w:bidi="th-TH"/>
        </w:rPr>
        <w:t>2565</w:t>
      </w:r>
      <w:r w:rsidRPr="0024678E">
        <w:rPr>
          <w:rFonts w:asciiTheme="majorBidi" w:hAnsiTheme="majorBidi"/>
          <w:spacing w:val="-2"/>
          <w:sz w:val="28"/>
          <w:szCs w:val="28"/>
          <w:cs/>
          <w:lang w:val="en-US" w:bidi="th-TH"/>
        </w:rPr>
        <w:t xml:space="preserve"> กลุ่มบริษัทได้ลงทุนเพิ่มใน บริษัท มูจิ รีเทล (ประเทศไทย) จำกัด จำนวน </w:t>
      </w:r>
      <w:r w:rsidR="001A3043" w:rsidRPr="0024678E">
        <w:rPr>
          <w:rFonts w:asciiTheme="majorBidi" w:hAnsiTheme="majorBidi"/>
          <w:spacing w:val="-2"/>
          <w:sz w:val="28"/>
          <w:szCs w:val="28"/>
          <w:lang w:val="en-US" w:bidi="th-TH"/>
        </w:rPr>
        <w:t>400,000</w:t>
      </w:r>
      <w:r w:rsidRPr="0024678E">
        <w:rPr>
          <w:rFonts w:asciiTheme="majorBidi" w:hAnsi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</w:t>
      </w:r>
      <w:r w:rsidR="001A3043">
        <w:rPr>
          <w:rFonts w:asciiTheme="majorBidi" w:hAnsiTheme="majorBidi"/>
          <w:sz w:val="28"/>
          <w:szCs w:val="28"/>
          <w:lang w:val="en-US" w:bidi="th-TH"/>
        </w:rPr>
        <w:t>40</w:t>
      </w:r>
      <w:r w:rsidRPr="009027A2">
        <w:rPr>
          <w:rFonts w:asciiTheme="majorBidi" w:hAnsiTheme="majorBidi"/>
          <w:sz w:val="28"/>
          <w:szCs w:val="28"/>
          <w:cs/>
          <w:lang w:val="en-US" w:bidi="th-TH"/>
        </w:rPr>
        <w:t xml:space="preserve"> ล้านบาท</w:t>
      </w:r>
      <w:r>
        <w:rPr>
          <w:rFonts w:asciiTheme="majorBidi" w:hAnsiTheme="majorBidi"/>
          <w:sz w:val="28"/>
          <w:szCs w:val="28"/>
          <w:cs/>
        </w:rPr>
        <w:br w:type="page"/>
      </w:r>
    </w:p>
    <w:p w14:paraId="1B12EDE7" w14:textId="4CD2FBAB" w:rsidR="009030AC" w:rsidRPr="009027A2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027A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403D8A04" w14:textId="23C722FB" w:rsidR="009030AC" w:rsidRPr="001F112D" w:rsidRDefault="009030AC" w:rsidP="005A350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E85561" w:rsidRPr="005B380D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64D9A8AC" w:rsidR="00E85561" w:rsidRPr="005B380D" w:rsidRDefault="002254C5" w:rsidP="00794D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4FE7115B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5561" w:rsidRPr="005B380D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E85561" w:rsidRPr="005B380D" w:rsidRDefault="00E85561" w:rsidP="00794D2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C37B7" w:rsidRPr="005B380D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6C37B7" w:rsidRPr="005B380D" w:rsidRDefault="006C37B7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6C37B7" w:rsidRPr="005B380D" w:rsidRDefault="006C37B7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37AC26AD" w:rsidR="006C37B7" w:rsidRPr="005B380D" w:rsidRDefault="009328BB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6C37B7" w:rsidRPr="005B380D" w14:paraId="0B186275" w14:textId="77777777" w:rsidTr="00E85561">
        <w:trPr>
          <w:trHeight w:val="20"/>
        </w:trPr>
        <w:tc>
          <w:tcPr>
            <w:tcW w:w="5940" w:type="dxa"/>
          </w:tcPr>
          <w:p w14:paraId="512B66B5" w14:textId="6F735E43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80" w:type="dxa"/>
          </w:tcPr>
          <w:p w14:paraId="09101F93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4A97FA82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4372183B" w14:textId="772AD705" w:rsidR="006C37B7" w:rsidRPr="005B380D" w:rsidRDefault="009328BB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6C37B7" w:rsidRPr="005B380D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2D5BDD3A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31A1E104" w:rsidR="006C37B7" w:rsidRPr="001F112D" w:rsidRDefault="00243D94" w:rsidP="006C37B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00777785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446AB18D" w:rsidR="006C37B7" w:rsidRPr="005B380D" w:rsidRDefault="009328BB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1,344</w:t>
            </w:r>
          </w:p>
        </w:tc>
      </w:tr>
      <w:tr w:rsidR="006C37B7" w:rsidRPr="005B380D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27DABD8B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49724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ไป</w:t>
            </w: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46385675" w:rsidR="006C37B7" w:rsidRPr="001F112D" w:rsidRDefault="00243D94" w:rsidP="001F112D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1" w:type="dxa"/>
          </w:tcPr>
          <w:p w14:paraId="074E5FBB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12EE52B4" w:rsidR="006C37B7" w:rsidRPr="005B380D" w:rsidRDefault="009328BB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(819)</w:t>
            </w:r>
          </w:p>
        </w:tc>
      </w:tr>
      <w:tr w:rsidR="006C37B7" w:rsidRPr="005B380D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6C37B7" w:rsidRPr="006C37B7" w:rsidRDefault="006C37B7" w:rsidP="006C37B7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03F89891" w:rsidR="006C37B7" w:rsidRPr="005B380D" w:rsidRDefault="009328BB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6C37B7" w:rsidRPr="005B380D" w14:paraId="5FB6B247" w14:textId="77777777" w:rsidTr="006C37B7">
        <w:trPr>
          <w:trHeight w:val="20"/>
        </w:trPr>
        <w:tc>
          <w:tcPr>
            <w:tcW w:w="5940" w:type="dxa"/>
          </w:tcPr>
          <w:p w14:paraId="56215902" w14:textId="56C627E5" w:rsidR="006C37B7" w:rsidRPr="006C37B7" w:rsidRDefault="006C37B7" w:rsidP="006C37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6C37B7" w:rsidRPr="005B380D" w:rsidRDefault="006C37B7" w:rsidP="006C37B7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vAlign w:val="bottom"/>
          </w:tcPr>
          <w:p w14:paraId="49DDDEBC" w14:textId="5606FBFA" w:rsidR="006C37B7" w:rsidRPr="005B380D" w:rsidRDefault="009328BB" w:rsidP="006C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(707)</w:t>
            </w:r>
          </w:p>
        </w:tc>
      </w:tr>
    </w:tbl>
    <w:p w14:paraId="0019402E" w14:textId="77777777" w:rsidR="00E85561" w:rsidRPr="008C691D" w:rsidRDefault="00E85561" w:rsidP="005A350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E7026D1" w14:textId="274A30BF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ที่ดิน อาคารและอุปกรณ์ </w:t>
      </w:r>
    </w:p>
    <w:p w14:paraId="3F8E00E2" w14:textId="60500F23" w:rsidR="009030AC" w:rsidRPr="008C691D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882F21" w14:paraId="468214FC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458678E9" w:rsidR="00882F21" w:rsidRPr="00882F21" w:rsidRDefault="002254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3BC83D76" w14:textId="77777777" w:rsidR="00882F21" w:rsidRPr="00882F21" w:rsidRDefault="00882F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882F21" w:rsidRPr="00882F21" w:rsidRDefault="00882F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235279BE" w14:textId="77777777" w:rsidTr="00882F21">
        <w:trPr>
          <w:cantSplit/>
        </w:trPr>
        <w:tc>
          <w:tcPr>
            <w:tcW w:w="5940" w:type="dxa"/>
          </w:tcPr>
          <w:p w14:paraId="076BE70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328BB" w14:paraId="4DCDD64F" w14:textId="77777777" w:rsidTr="00882F21">
        <w:trPr>
          <w:cantSplit/>
        </w:trPr>
        <w:tc>
          <w:tcPr>
            <w:tcW w:w="5940" w:type="dxa"/>
          </w:tcPr>
          <w:p w14:paraId="05E22F4B" w14:textId="0BF6454B" w:rsidR="009328BB" w:rsidRPr="00882F21" w:rsidRDefault="009328BB" w:rsidP="009328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28BB">
              <w:rPr>
                <w:rFonts w:asciiTheme="majorBidi" w:hAnsi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513CF8A2" w14:textId="58C2C029" w:rsidR="009328BB" w:rsidRPr="00882F21" w:rsidRDefault="00243D94" w:rsidP="009328BB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80" w:type="dxa"/>
            <w:vAlign w:val="bottom"/>
          </w:tcPr>
          <w:p w14:paraId="2B1B3505" w14:textId="692DC826" w:rsidR="009328BB" w:rsidRDefault="009328BB" w:rsidP="009328BB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19D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919D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23573" w14:paraId="0E5C9916" w14:textId="77777777" w:rsidTr="00882F21">
        <w:trPr>
          <w:cantSplit/>
        </w:trPr>
        <w:tc>
          <w:tcPr>
            <w:tcW w:w="5940" w:type="dxa"/>
          </w:tcPr>
          <w:p w14:paraId="72777C23" w14:textId="38348147" w:rsidR="00C23573" w:rsidRPr="009328BB" w:rsidRDefault="00C23573" w:rsidP="00C23573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CE24E83" w14:textId="77777777" w:rsidR="00C23573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0EAE4E9" w14:textId="5150425B" w:rsidR="00C23573" w:rsidRPr="003919D5" w:rsidRDefault="00C23573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10,417</w:t>
            </w:r>
          </w:p>
        </w:tc>
      </w:tr>
      <w:tr w:rsidR="00C23573" w14:paraId="2269935E" w14:textId="77777777" w:rsidTr="00882F21">
        <w:trPr>
          <w:cantSplit/>
        </w:trPr>
        <w:tc>
          <w:tcPr>
            <w:tcW w:w="5940" w:type="dxa"/>
            <w:hideMark/>
          </w:tcPr>
          <w:p w14:paraId="5614A27E" w14:textId="77777777" w:rsidR="00C23573" w:rsidRPr="00882F21" w:rsidRDefault="00C23573" w:rsidP="00C235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6A8C5861" w:rsidR="00C23573" w:rsidRPr="009328BB" w:rsidRDefault="00C23573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</w:t>
            </w:r>
            <w:r w:rsidR="006A2A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23573" w14:paraId="6BA2BE27" w14:textId="77777777" w:rsidTr="00882F21">
        <w:trPr>
          <w:cantSplit/>
        </w:trPr>
        <w:tc>
          <w:tcPr>
            <w:tcW w:w="5940" w:type="dxa"/>
            <w:hideMark/>
          </w:tcPr>
          <w:p w14:paraId="47473C3D" w14:textId="77777777" w:rsidR="00C23573" w:rsidRPr="00882F21" w:rsidRDefault="00C23573" w:rsidP="00C235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1C65027A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vAlign w:val="bottom"/>
          </w:tcPr>
          <w:p w14:paraId="07A1F78E" w14:textId="4FE272EC" w:rsidR="00C23573" w:rsidRPr="00882F21" w:rsidRDefault="00C23573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(1,344)</w:t>
            </w:r>
          </w:p>
        </w:tc>
      </w:tr>
      <w:tr w:rsidR="00C23573" w14:paraId="69D31164" w14:textId="77777777" w:rsidTr="00882F21">
        <w:trPr>
          <w:cantSplit/>
        </w:trPr>
        <w:tc>
          <w:tcPr>
            <w:tcW w:w="5940" w:type="dxa"/>
            <w:hideMark/>
          </w:tcPr>
          <w:p w14:paraId="5D65C784" w14:textId="6ADCD8D0" w:rsidR="00C23573" w:rsidRPr="00882F21" w:rsidRDefault="00585615" w:rsidP="00C235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="00C23573"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22A2F0B9" w:rsidR="00C23573" w:rsidRPr="00882F21" w:rsidRDefault="00682752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</w:tr>
      <w:tr w:rsidR="00C23573" w14:paraId="61E736F6" w14:textId="77777777" w:rsidTr="00882F21">
        <w:trPr>
          <w:cantSplit/>
        </w:trPr>
        <w:tc>
          <w:tcPr>
            <w:tcW w:w="5940" w:type="dxa"/>
            <w:hideMark/>
          </w:tcPr>
          <w:p w14:paraId="614F1C1E" w14:textId="77777777" w:rsidR="00C23573" w:rsidRPr="00882F21" w:rsidRDefault="00C23573" w:rsidP="00C23573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7613CF70" w:rsidR="00C23573" w:rsidRPr="00882F21" w:rsidRDefault="00C23573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6A2A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C23573" w14:paraId="534C8432" w14:textId="77777777" w:rsidTr="00882F21">
        <w:trPr>
          <w:cantSplit/>
        </w:trPr>
        <w:tc>
          <w:tcPr>
            <w:tcW w:w="5940" w:type="dxa"/>
            <w:hideMark/>
          </w:tcPr>
          <w:p w14:paraId="7E3457AD" w14:textId="77777777" w:rsidR="00C23573" w:rsidRPr="00882F21" w:rsidRDefault="00C23573" w:rsidP="00C23573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C23573" w:rsidRPr="00882F21" w:rsidRDefault="00C23573" w:rsidP="00C23573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0E5FF6B9" w:rsidR="00C23573" w:rsidRPr="00882F21" w:rsidRDefault="00C23573" w:rsidP="00C23573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(4,749)</w:t>
            </w:r>
          </w:p>
        </w:tc>
      </w:tr>
    </w:tbl>
    <w:p w14:paraId="7A619AC3" w14:textId="0D7B1E02" w:rsidR="00E85561" w:rsidRPr="005B380D" w:rsidRDefault="00E85561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0" w:right="-45"/>
        <w:rPr>
          <w:rFonts w:asciiTheme="majorBidi" w:hAnsiTheme="majorBidi" w:cstheme="majorBidi"/>
          <w:bCs/>
          <w:color w:val="0000FF"/>
          <w:sz w:val="28"/>
          <w:szCs w:val="28"/>
        </w:rPr>
      </w:pPr>
    </w:p>
    <w:p w14:paraId="6D05507B" w14:textId="77777777" w:rsidR="005A350E" w:rsidRPr="005B380D" w:rsidRDefault="005A3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7328B79" w14:textId="68EAC516" w:rsidR="009030AC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</w:p>
    <w:p w14:paraId="1197D734" w14:textId="77777777" w:rsidR="00882F21" w:rsidRPr="00882F21" w:rsidRDefault="00882F21" w:rsidP="00882F21">
      <w:pPr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882F21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295907FA" w:rsidR="00882F21" w:rsidRPr="00882F21" w:rsidRDefault="002254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 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9499982" w14:textId="77777777" w:rsidR="00882F21" w:rsidRPr="00882F21" w:rsidRDefault="00882F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882F21" w:rsidRPr="00882F21" w:rsidRDefault="00882F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82F21" w14:paraId="26EFAD7E" w14:textId="77777777" w:rsidTr="00882F21">
        <w:trPr>
          <w:cantSplit/>
        </w:trPr>
        <w:tc>
          <w:tcPr>
            <w:tcW w:w="5940" w:type="dxa"/>
            <w:hideMark/>
          </w:tcPr>
          <w:p w14:paraId="718EEBEE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6F66E3B" w14:textId="55FC095B" w:rsidR="00882F21" w:rsidRPr="001119CE" w:rsidRDefault="00456CC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2,992</w:t>
            </w:r>
          </w:p>
        </w:tc>
      </w:tr>
      <w:tr w:rsidR="00882F21" w14:paraId="182EDC7A" w14:textId="77777777" w:rsidTr="00882F21">
        <w:trPr>
          <w:cantSplit/>
        </w:trPr>
        <w:tc>
          <w:tcPr>
            <w:tcW w:w="5940" w:type="dxa"/>
            <w:hideMark/>
          </w:tcPr>
          <w:p w14:paraId="53DF8F5E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BFA30CD" w14:textId="289FAE95" w:rsidR="00882F21" w:rsidRPr="001119CE" w:rsidRDefault="009328BB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19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456C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DF1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882F21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7D955480" w:rsidR="00882F21" w:rsidRPr="001119CE" w:rsidRDefault="009328BB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1119C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6CC4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 w:rsidRPr="001119C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2F21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6087D5AA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8814C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6F007088" w:rsidR="00882F21" w:rsidRPr="00882F21" w:rsidRDefault="00243D9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0" w:type="dxa"/>
            <w:vAlign w:val="bottom"/>
          </w:tcPr>
          <w:p w14:paraId="55D96FB1" w14:textId="518220E1" w:rsidR="00882F21" w:rsidRPr="001119CE" w:rsidRDefault="009328BB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1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</w:tr>
      <w:tr w:rsidR="00882F21" w14:paraId="6BE12C3B" w14:textId="77777777" w:rsidTr="00882F21">
        <w:trPr>
          <w:cantSplit/>
        </w:trPr>
        <w:tc>
          <w:tcPr>
            <w:tcW w:w="5940" w:type="dxa"/>
            <w:hideMark/>
          </w:tcPr>
          <w:p w14:paraId="121FC8AC" w14:textId="672389E1" w:rsidR="00882F21" w:rsidRPr="00882F21" w:rsidRDefault="00415E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="00882F21"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7DEC5B" w14:textId="0210CD31" w:rsidR="00882F21" w:rsidRPr="001119CE" w:rsidRDefault="009328BB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1119C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882F21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2327BA1A" w:rsidR="00882F21" w:rsidRPr="001119CE" w:rsidRDefault="009328BB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1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E659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882F21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882F21" w:rsidRPr="00882F21" w:rsidRDefault="00882F2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4730638A" w:rsidR="00882F21" w:rsidRPr="001119CE" w:rsidRDefault="00765C7C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1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328BB" w:rsidRPr="00111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6,77</w:t>
            </w:r>
            <w:r w:rsidR="00662349" w:rsidRPr="00111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111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4511FABA" w14:textId="77777777" w:rsidR="00882F21" w:rsidRPr="00882F21" w:rsidRDefault="00882F21" w:rsidP="009030AC">
      <w:pPr>
        <w:rPr>
          <w:sz w:val="20"/>
          <w:szCs w:val="20"/>
          <w:highlight w:val="cyan"/>
        </w:rPr>
      </w:pPr>
    </w:p>
    <w:p w14:paraId="2CE3F2CE" w14:textId="468C9D2D" w:rsidR="005F3EFC" w:rsidRPr="00882F21" w:rsidRDefault="00882F21" w:rsidP="00882F21">
      <w:pPr>
        <w:ind w:left="540"/>
        <w:jc w:val="thaiDistribute"/>
        <w:rPr>
          <w:sz w:val="28"/>
          <w:szCs w:val="28"/>
        </w:rPr>
      </w:pPr>
      <w:r w:rsidRPr="00882F21">
        <w:rPr>
          <w:sz w:val="28"/>
          <w:szCs w:val="28"/>
          <w:cs/>
        </w:rPr>
        <w:t xml:space="preserve">ในปี </w:t>
      </w:r>
      <w:r w:rsidRPr="00882F21">
        <w:rPr>
          <w:sz w:val="28"/>
          <w:szCs w:val="28"/>
        </w:rPr>
        <w:t>2565</w:t>
      </w:r>
      <w:r w:rsidRPr="00882F21">
        <w:rPr>
          <w:sz w:val="28"/>
          <w:szCs w:val="28"/>
          <w:cs/>
        </w:rPr>
        <w:t xml:space="preserve"> กลุ่มบริษัทได้รับการลดค่าเช่าที่เกี่ยวข้องกับ </w:t>
      </w:r>
      <w:r w:rsidRPr="00882F21">
        <w:rPr>
          <w:sz w:val="28"/>
          <w:szCs w:val="28"/>
        </w:rPr>
        <w:t>COVID-19</w:t>
      </w:r>
      <w:r w:rsidRPr="00882F21">
        <w:rPr>
          <w:sz w:val="28"/>
          <w:szCs w:val="28"/>
          <w:cs/>
        </w:rPr>
        <w:t xml:space="preserve"> ทำให้ค่าเช่าสำหรับงวด</w:t>
      </w:r>
      <w:r w:rsidR="009E2615">
        <w:rPr>
          <w:rFonts w:hint="cs"/>
          <w:sz w:val="28"/>
          <w:szCs w:val="28"/>
          <w:cs/>
        </w:rPr>
        <w:t>เก้า</w:t>
      </w:r>
      <w:r w:rsidRPr="00882F21">
        <w:rPr>
          <w:sz w:val="28"/>
          <w:szCs w:val="28"/>
          <w:cs/>
        </w:rPr>
        <w:t xml:space="preserve">เดือนสิ้นสุดวันที่ </w:t>
      </w:r>
      <w:r w:rsidR="00A47643">
        <w:rPr>
          <w:sz w:val="28"/>
          <w:szCs w:val="28"/>
          <w:cs/>
        </w:rPr>
        <w:br/>
      </w:r>
      <w:r w:rsidRPr="00882F21">
        <w:rPr>
          <w:sz w:val="28"/>
          <w:szCs w:val="28"/>
        </w:rPr>
        <w:t>3</w:t>
      </w:r>
      <w:r w:rsidR="00A47643">
        <w:rPr>
          <w:sz w:val="28"/>
          <w:szCs w:val="28"/>
        </w:rPr>
        <w:t>0</w:t>
      </w:r>
      <w:r w:rsidRPr="00882F21">
        <w:rPr>
          <w:sz w:val="28"/>
          <w:szCs w:val="28"/>
        </w:rPr>
        <w:t xml:space="preserve"> </w:t>
      </w:r>
      <w:r w:rsidR="00A47643">
        <w:rPr>
          <w:rFonts w:hint="cs"/>
          <w:sz w:val="28"/>
          <w:szCs w:val="28"/>
          <w:cs/>
        </w:rPr>
        <w:t>กันยายน</w:t>
      </w:r>
      <w:r w:rsidRPr="00882F21">
        <w:rPr>
          <w:sz w:val="28"/>
          <w:szCs w:val="28"/>
          <w:cs/>
        </w:rPr>
        <w:t xml:space="preserve"> </w:t>
      </w:r>
      <w:r w:rsidRPr="00882F21">
        <w:rPr>
          <w:sz w:val="28"/>
          <w:szCs w:val="28"/>
        </w:rPr>
        <w:t xml:space="preserve">2565 </w:t>
      </w:r>
      <w:r w:rsidRPr="00882F21">
        <w:rPr>
          <w:sz w:val="28"/>
          <w:szCs w:val="28"/>
          <w:cs/>
        </w:rPr>
        <w:t>ลดลงเป็น</w:t>
      </w:r>
      <w:r w:rsidRPr="009328BB">
        <w:rPr>
          <w:sz w:val="28"/>
          <w:szCs w:val="28"/>
          <w:cs/>
        </w:rPr>
        <w:t>จำนวน</w:t>
      </w:r>
      <w:r w:rsidR="009328BB">
        <w:rPr>
          <w:sz w:val="28"/>
          <w:szCs w:val="28"/>
        </w:rPr>
        <w:t xml:space="preserve"> 10</w:t>
      </w:r>
      <w:r w:rsidR="00C51D39">
        <w:rPr>
          <w:sz w:val="28"/>
          <w:szCs w:val="28"/>
        </w:rPr>
        <w:t>4</w:t>
      </w:r>
      <w:r w:rsidR="009328BB" w:rsidRPr="009328BB">
        <w:rPr>
          <w:sz w:val="28"/>
          <w:szCs w:val="28"/>
          <w:cs/>
        </w:rPr>
        <w:t xml:space="preserve"> </w:t>
      </w:r>
      <w:r w:rsidRPr="009328BB">
        <w:rPr>
          <w:sz w:val="28"/>
          <w:szCs w:val="28"/>
          <w:cs/>
        </w:rPr>
        <w:t>ล้าน</w:t>
      </w:r>
      <w:r w:rsidRPr="00882F21">
        <w:rPr>
          <w:sz w:val="28"/>
          <w:szCs w:val="28"/>
          <w:cs/>
        </w:rPr>
        <w:t>บาท</w:t>
      </w:r>
    </w:p>
    <w:p w14:paraId="151E51DC" w14:textId="77777777" w:rsidR="00882F21" w:rsidRPr="00882F21" w:rsidRDefault="00882F21" w:rsidP="00882F21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41D4D73C" w14:textId="77777777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882F21" w:rsidRDefault="009030AC" w:rsidP="009030AC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13664" w14:textId="127E2066" w:rsidR="009030AC" w:rsidRPr="005B380D" w:rsidRDefault="00FC10CD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5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="0026536F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ได้เข้า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ทำตั๋วสัญญาใช้เงิน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="002E60CD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และวงเงินสินเชื่อจากสถาบันการเงินหลายแห่ง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ซึ่งมีกำหนดชำระคืนเมื่อทวงถาม</w:t>
      </w:r>
      <w:r w:rsidR="008D15D7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และภายในเดือน</w:t>
      </w:r>
      <w:r w:rsidR="009328B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970E48" w:rsidRPr="005B380D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970E48" w:rsidRPr="005B380D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D1029C">
        <w:rPr>
          <w:rFonts w:asciiTheme="majorBidi" w:hAnsiTheme="majorBidi" w:cstheme="majorBidi"/>
          <w:sz w:val="28"/>
          <w:szCs w:val="28"/>
        </w:rPr>
        <w:t>6</w:t>
      </w:r>
      <w:r w:rsidR="00D1029C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9030AC" w:rsidRPr="005B380D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="009030AC" w:rsidRPr="009328BB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คงที่และผันแปร</w:t>
      </w:r>
    </w:p>
    <w:p w14:paraId="2B408C39" w14:textId="77777777" w:rsidR="009030AC" w:rsidRPr="00882F21" w:rsidRDefault="009030AC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66501DC7" w14:textId="4B80665C" w:rsidR="009030AC" w:rsidRDefault="00FC10CD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5B380D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5</w:t>
      </w:r>
      <w:r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70E48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="0026536F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ได้เข้า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ทำสัญญาเงินกู้ยืมระยะยาวจากสถาบันการเงินหลายแห่ง</w:t>
      </w:r>
      <w:r w:rsidR="009030AC" w:rsidRPr="005B380D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ซึ่งมีกำหนดชำระคืนภายในปี</w:t>
      </w:r>
      <w:r w:rsidR="009030AC" w:rsidRPr="005B380D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="009328BB">
        <w:rPr>
          <w:rFonts w:asciiTheme="majorBidi" w:hAnsiTheme="majorBidi" w:cstheme="majorBidi" w:hint="cs"/>
          <w:sz w:val="28"/>
          <w:szCs w:val="28"/>
          <w:rtl/>
          <w:lang w:val="en-US"/>
        </w:rPr>
        <w:t>2572</w:t>
      </w:r>
      <w:r w:rsidR="009030AC" w:rsidRPr="005B380D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="009030AC" w:rsidRPr="005B380D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</w:t>
      </w:r>
      <w:r w:rsidR="009030AC" w:rsidRPr="006C6A5A">
        <w:rPr>
          <w:rFonts w:asciiTheme="majorBidi" w:hAnsiTheme="majorBidi" w:cstheme="majorBidi"/>
          <w:sz w:val="28"/>
          <w:szCs w:val="28"/>
          <w:cs/>
          <w:lang w:val="en-US" w:bidi="th-TH"/>
        </w:rPr>
        <w:t>อัตราดอ</w:t>
      </w:r>
      <w:r w:rsidR="009030AC" w:rsidRPr="006C6A5A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="00361E0A" w:rsidRPr="006C6A5A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คงที่และ</w:t>
      </w:r>
      <w:r w:rsidR="009030AC" w:rsidRPr="006C6A5A">
        <w:rPr>
          <w:rFonts w:asciiTheme="majorBidi" w:hAnsiTheme="majorBidi" w:cstheme="majorBidi"/>
          <w:sz w:val="28"/>
          <w:szCs w:val="28"/>
          <w:cs/>
          <w:lang w:val="en-US" w:bidi="th-TH"/>
        </w:rPr>
        <w:t>ผันแปร</w:t>
      </w:r>
    </w:p>
    <w:p w14:paraId="63448073" w14:textId="77777777" w:rsidR="00A47136" w:rsidRPr="002D1E86" w:rsidRDefault="00A47136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F7E5FCF" w14:textId="4E612FBB" w:rsidR="00A47136" w:rsidRPr="005B380D" w:rsidRDefault="00DE3F5D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กลุ่มบริษัทมีสินทรัพย์ที่ใช้เป็นหลักประกันหนี้สิน ณ วันที่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กันยายน </w:t>
      </w:r>
      <w:r w:rsidRPr="00AE5DB3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="002D1E86" w:rsidRPr="00AE5DB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D1E86" w:rsidRPr="00AE5D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จำนวน </w:t>
      </w:r>
      <w:r w:rsidR="00F36C9D" w:rsidRPr="00AE5DB3">
        <w:rPr>
          <w:rFonts w:asciiTheme="majorBidi" w:hAnsiTheme="majorBidi" w:cstheme="majorBidi"/>
          <w:sz w:val="28"/>
          <w:szCs w:val="28"/>
          <w:lang w:val="en-US" w:bidi="th-TH"/>
        </w:rPr>
        <w:t xml:space="preserve">1,989 </w:t>
      </w:r>
      <w:r w:rsidR="00F36C9D" w:rsidRPr="00AE5DB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</w:t>
      </w:r>
      <w:r w:rsidR="00F36C9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บาท</w:t>
      </w:r>
    </w:p>
    <w:p w14:paraId="513E8040" w14:textId="77777777" w:rsidR="009030AC" w:rsidRPr="00FC10CD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26425C72" w14:textId="4445933A" w:rsidR="00AB12C6" w:rsidRPr="005B380D" w:rsidRDefault="00AB12C6" w:rsidP="0079143C">
      <w:pPr>
        <w:rPr>
          <w:rFonts w:asciiTheme="majorBidi" w:hAnsiTheme="majorBidi" w:cstheme="majorBidi"/>
          <w:sz w:val="28"/>
          <w:szCs w:val="28"/>
        </w:rPr>
        <w:sectPr w:rsidR="00AB12C6" w:rsidRPr="005B380D" w:rsidSect="00361437">
          <w:headerReference w:type="default" r:id="rId8"/>
          <w:footerReference w:type="default" r:id="rId9"/>
          <w:pgSz w:w="11909" w:h="16834" w:code="9"/>
          <w:pgMar w:top="1152" w:right="1289" w:bottom="1152" w:left="1080" w:header="720" w:footer="720" w:gutter="0"/>
          <w:pgNumType w:start="15"/>
          <w:cols w:space="720"/>
          <w:docGrid w:linePitch="360"/>
        </w:sectPr>
      </w:pPr>
    </w:p>
    <w:p w14:paraId="030A7645" w14:textId="77777777" w:rsidR="009328BB" w:rsidRDefault="009328BB" w:rsidP="009328BB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5305269A" w14:textId="77777777" w:rsidR="00FC10CD" w:rsidRPr="00FC10CD" w:rsidRDefault="00FC10CD" w:rsidP="00FC10CD">
      <w:pPr>
        <w:rPr>
          <w:sz w:val="20"/>
          <w:szCs w:val="20"/>
        </w:rPr>
      </w:pPr>
    </w:p>
    <w:tbl>
      <w:tblPr>
        <w:tblW w:w="14384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D902BE" w:rsidRPr="005B380D" w14:paraId="44FD33BB" w14:textId="77777777" w:rsidTr="005A25C9">
        <w:trPr>
          <w:trHeight w:val="74"/>
          <w:tblHeader/>
        </w:trPr>
        <w:tc>
          <w:tcPr>
            <w:tcW w:w="4311" w:type="dxa"/>
            <w:vAlign w:val="bottom"/>
          </w:tcPr>
          <w:p w14:paraId="45C91C3E" w14:textId="77777777" w:rsidR="00D902BE" w:rsidRPr="005B380D" w:rsidRDefault="00D902BE" w:rsidP="00794D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073" w:type="dxa"/>
            <w:gridSpan w:val="15"/>
          </w:tcPr>
          <w:p w14:paraId="44CB4404" w14:textId="765D3F04" w:rsidR="00D902BE" w:rsidRPr="005B380D" w:rsidRDefault="00D902BE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6C2393" w:rsidRPr="005B380D" w14:paraId="6BC1EA3A" w14:textId="77777777" w:rsidTr="00794D29">
        <w:trPr>
          <w:trHeight w:val="74"/>
          <w:tblHeader/>
        </w:trPr>
        <w:tc>
          <w:tcPr>
            <w:tcW w:w="4311" w:type="dxa"/>
            <w:vAlign w:val="bottom"/>
          </w:tcPr>
          <w:p w14:paraId="5DAEB9CC" w14:textId="40976D6F" w:rsidR="006C2393" w:rsidRPr="005B380D" w:rsidRDefault="006C2393" w:rsidP="00794D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131AA646" w14:textId="77777777" w:rsidR="006C2393" w:rsidRPr="005B380D" w:rsidRDefault="006C2393" w:rsidP="00794D2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006989C6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6BD72933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3854732E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1AD371EC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3CC625C7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18A4223B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6C2393" w:rsidRPr="005B380D" w14:paraId="1986AFE2" w14:textId="77777777" w:rsidTr="00794D29">
        <w:trPr>
          <w:trHeight w:val="74"/>
          <w:tblHeader/>
        </w:trPr>
        <w:tc>
          <w:tcPr>
            <w:tcW w:w="4311" w:type="dxa"/>
            <w:vAlign w:val="bottom"/>
          </w:tcPr>
          <w:p w14:paraId="0943A723" w14:textId="2E581B65" w:rsidR="006C2393" w:rsidRPr="005B380D" w:rsidRDefault="002254C5" w:rsidP="00794D29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254C5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773335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81" w:type="dxa"/>
          </w:tcPr>
          <w:p w14:paraId="036FAB22" w14:textId="1F7BA93E" w:rsidR="006C2393" w:rsidRPr="005B380D" w:rsidRDefault="006C2393" w:rsidP="00794D2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6E04DA6A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4B3C1502" w14:textId="51781EB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5AFEDB58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7E31B534" w14:textId="78F34A36" w:rsidR="006C2393" w:rsidRPr="005B380D" w:rsidRDefault="006C2393" w:rsidP="00794D2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2" w:type="dxa"/>
          </w:tcPr>
          <w:p w14:paraId="54017DDB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58461F09" w14:textId="5B65BBCD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5218C5D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43129B6F" w14:textId="54344F7C" w:rsidR="006C2393" w:rsidRPr="005B380D" w:rsidRDefault="006C2393" w:rsidP="00794D2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BE1CE63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60B7765E" w14:textId="4CEB2C48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323" w:type="dxa"/>
          </w:tcPr>
          <w:p w14:paraId="7944DC25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61BE7C23" w14:textId="4ED1B7A7" w:rsidR="006C2393" w:rsidRPr="005B380D" w:rsidRDefault="006C2393" w:rsidP="00794D2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3AD3EED" w14:textId="77777777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0853FFBD" w14:textId="54F7F224" w:rsidR="006C2393" w:rsidRPr="005B380D" w:rsidRDefault="006C2393" w:rsidP="00794D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C2393" w:rsidRPr="005B380D" w14:paraId="3E9F1388" w14:textId="77777777" w:rsidTr="00794D29">
        <w:trPr>
          <w:tblHeader/>
        </w:trPr>
        <w:tc>
          <w:tcPr>
            <w:tcW w:w="4311" w:type="dxa"/>
            <w:vAlign w:val="bottom"/>
          </w:tcPr>
          <w:p w14:paraId="5F1629BF" w14:textId="77777777" w:rsidR="006C2393" w:rsidRPr="005B380D" w:rsidRDefault="006C2393" w:rsidP="00794D2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704C6A83" w14:textId="77777777" w:rsidR="006C2393" w:rsidRPr="005B380D" w:rsidRDefault="006C2393" w:rsidP="00794D29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C2393" w:rsidRPr="005B380D" w14:paraId="5201EEA9" w14:textId="77777777" w:rsidTr="00794D29">
        <w:tc>
          <w:tcPr>
            <w:tcW w:w="4311" w:type="dxa"/>
            <w:vAlign w:val="bottom"/>
          </w:tcPr>
          <w:p w14:paraId="77BD30A1" w14:textId="77777777" w:rsidR="006C2393" w:rsidRPr="005B380D" w:rsidRDefault="006C2393" w:rsidP="00794D2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2FFF83BB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6D5E7E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6CF0582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12F7E9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5BD7B83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1383093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3AC4508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0FE47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C87B060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8630C2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309732A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4C9419A7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8A8FE32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CBEE6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A44542" w14:textId="77777777" w:rsidR="006C2393" w:rsidRPr="005B380D" w:rsidRDefault="006C2393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643" w:rsidRPr="005B380D" w14:paraId="04406B23" w14:textId="77777777" w:rsidTr="00DD1CA1">
        <w:tc>
          <w:tcPr>
            <w:tcW w:w="4311" w:type="dxa"/>
            <w:vAlign w:val="bottom"/>
            <w:hideMark/>
          </w:tcPr>
          <w:p w14:paraId="2F2DA2A3" w14:textId="77777777" w:rsidR="00A47643" w:rsidRPr="005B380D" w:rsidRDefault="00A47643" w:rsidP="00A4764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04C50782" w14:textId="74ED8CE5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41,784</w:t>
            </w:r>
          </w:p>
        </w:tc>
        <w:tc>
          <w:tcPr>
            <w:tcW w:w="240" w:type="dxa"/>
          </w:tcPr>
          <w:p w14:paraId="15BDB3D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  <w:hideMark/>
          </w:tcPr>
          <w:p w14:paraId="29A9CA27" w14:textId="2FA9E5D2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30,129</w:t>
            </w:r>
          </w:p>
        </w:tc>
        <w:tc>
          <w:tcPr>
            <w:tcW w:w="236" w:type="dxa"/>
          </w:tcPr>
          <w:p w14:paraId="71BCFBB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A120C4C" w14:textId="046D2466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63,262</w:t>
            </w:r>
          </w:p>
        </w:tc>
        <w:tc>
          <w:tcPr>
            <w:tcW w:w="272" w:type="dxa"/>
          </w:tcPr>
          <w:p w14:paraId="216EB805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hideMark/>
          </w:tcPr>
          <w:p w14:paraId="2F966DC3" w14:textId="4448F519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52,598</w:t>
            </w:r>
          </w:p>
        </w:tc>
        <w:tc>
          <w:tcPr>
            <w:tcW w:w="270" w:type="dxa"/>
          </w:tcPr>
          <w:p w14:paraId="38FD926E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2E74F76" w14:textId="238A9760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54,926</w:t>
            </w:r>
          </w:p>
        </w:tc>
        <w:tc>
          <w:tcPr>
            <w:tcW w:w="270" w:type="dxa"/>
          </w:tcPr>
          <w:p w14:paraId="2EE06957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7235F1AA" w14:textId="2E100BF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44,889</w:t>
            </w:r>
          </w:p>
        </w:tc>
        <w:tc>
          <w:tcPr>
            <w:tcW w:w="323" w:type="dxa"/>
          </w:tcPr>
          <w:p w14:paraId="1A84F667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9ED99C4" w14:textId="01C4FB12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159,972</w:t>
            </w:r>
          </w:p>
        </w:tc>
        <w:tc>
          <w:tcPr>
            <w:tcW w:w="270" w:type="dxa"/>
          </w:tcPr>
          <w:p w14:paraId="2B30F7EE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10A42587" w14:textId="18F6D389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127,616</w:t>
            </w:r>
          </w:p>
        </w:tc>
      </w:tr>
      <w:tr w:rsidR="00A47643" w:rsidRPr="005B380D" w14:paraId="1A6BDFAF" w14:textId="77777777" w:rsidTr="00DD1CA1">
        <w:tc>
          <w:tcPr>
            <w:tcW w:w="4311" w:type="dxa"/>
            <w:vAlign w:val="bottom"/>
            <w:hideMark/>
          </w:tcPr>
          <w:p w14:paraId="365ACEF2" w14:textId="77777777" w:rsidR="00A47643" w:rsidRPr="005B380D" w:rsidRDefault="00A47643" w:rsidP="00A4764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1DA5A" w14:textId="23FE49B9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8,346</w:t>
            </w:r>
          </w:p>
        </w:tc>
        <w:tc>
          <w:tcPr>
            <w:tcW w:w="240" w:type="dxa"/>
          </w:tcPr>
          <w:p w14:paraId="2BE290A1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D3337A" w14:textId="271E29CF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2,725</w:t>
            </w:r>
          </w:p>
        </w:tc>
        <w:tc>
          <w:tcPr>
            <w:tcW w:w="236" w:type="dxa"/>
          </w:tcPr>
          <w:p w14:paraId="1A6A91A2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1C42E" w14:textId="554478AB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3,448</w:t>
            </w:r>
          </w:p>
        </w:tc>
        <w:tc>
          <w:tcPr>
            <w:tcW w:w="272" w:type="dxa"/>
          </w:tcPr>
          <w:p w14:paraId="12AFC166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B31BB" w14:textId="0BAA4C3C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2,656</w:t>
            </w:r>
          </w:p>
        </w:tc>
        <w:tc>
          <w:tcPr>
            <w:tcW w:w="270" w:type="dxa"/>
          </w:tcPr>
          <w:p w14:paraId="0BCFBE4F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49B6A" w14:textId="6E5D7DD9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270" w:type="dxa"/>
          </w:tcPr>
          <w:p w14:paraId="008B0CA0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004CD" w14:textId="42EA92C3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323" w:type="dxa"/>
          </w:tcPr>
          <w:p w14:paraId="717532E4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E5B53" w14:textId="78EF93C5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12,731</w:t>
            </w:r>
          </w:p>
        </w:tc>
        <w:tc>
          <w:tcPr>
            <w:tcW w:w="270" w:type="dxa"/>
          </w:tcPr>
          <w:p w14:paraId="65725AC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11D6D7" w14:textId="5F961F6C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6,172</w:t>
            </w:r>
          </w:p>
        </w:tc>
      </w:tr>
      <w:tr w:rsidR="00A47643" w:rsidRPr="005B380D" w14:paraId="6F007895" w14:textId="77777777" w:rsidTr="00DD1CA1">
        <w:trPr>
          <w:trHeight w:val="280"/>
        </w:trPr>
        <w:tc>
          <w:tcPr>
            <w:tcW w:w="4311" w:type="dxa"/>
            <w:vAlign w:val="bottom"/>
            <w:hideMark/>
          </w:tcPr>
          <w:p w14:paraId="3770ED81" w14:textId="77777777" w:rsidR="00A47643" w:rsidRPr="005B380D" w:rsidRDefault="00A47643" w:rsidP="00A47643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438CC" w14:textId="3DA0E367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50,130</w:t>
            </w:r>
          </w:p>
        </w:tc>
        <w:tc>
          <w:tcPr>
            <w:tcW w:w="240" w:type="dxa"/>
          </w:tcPr>
          <w:p w14:paraId="74138FC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806CF7" w14:textId="497F065F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32,854</w:t>
            </w:r>
          </w:p>
        </w:tc>
        <w:tc>
          <w:tcPr>
            <w:tcW w:w="236" w:type="dxa"/>
          </w:tcPr>
          <w:p w14:paraId="32E100D8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EA3263" w14:textId="11C82334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66,710</w:t>
            </w:r>
          </w:p>
        </w:tc>
        <w:tc>
          <w:tcPr>
            <w:tcW w:w="272" w:type="dxa"/>
          </w:tcPr>
          <w:p w14:paraId="3F9BEA97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83689D" w14:textId="70C09275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55,254</w:t>
            </w:r>
          </w:p>
        </w:tc>
        <w:tc>
          <w:tcPr>
            <w:tcW w:w="270" w:type="dxa"/>
          </w:tcPr>
          <w:p w14:paraId="5B512CFE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803EF" w14:textId="0022C9BC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55,863</w:t>
            </w:r>
          </w:p>
        </w:tc>
        <w:tc>
          <w:tcPr>
            <w:tcW w:w="270" w:type="dxa"/>
          </w:tcPr>
          <w:p w14:paraId="03FBC4BD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CB74320" w14:textId="1D216A4D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45,680</w:t>
            </w:r>
          </w:p>
        </w:tc>
        <w:tc>
          <w:tcPr>
            <w:tcW w:w="323" w:type="dxa"/>
          </w:tcPr>
          <w:p w14:paraId="4D9712DE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BAC62" w14:textId="7FBCEEFF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172,703</w:t>
            </w:r>
          </w:p>
        </w:tc>
        <w:tc>
          <w:tcPr>
            <w:tcW w:w="270" w:type="dxa"/>
          </w:tcPr>
          <w:p w14:paraId="35D10E5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20A256" w14:textId="2E6F79D2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133,788</w:t>
            </w:r>
          </w:p>
        </w:tc>
      </w:tr>
      <w:tr w:rsidR="006C2393" w:rsidRPr="005B380D" w14:paraId="70DEF97A" w14:textId="77777777" w:rsidTr="00794D29">
        <w:trPr>
          <w:trHeight w:val="74"/>
        </w:trPr>
        <w:tc>
          <w:tcPr>
            <w:tcW w:w="4311" w:type="dxa"/>
            <w:vAlign w:val="bottom"/>
          </w:tcPr>
          <w:p w14:paraId="001EE6F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3C8E53F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B36F45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6492AF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117E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FE9CC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76D28B4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6357DC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71F9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0F4F8E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FE274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13511B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5BF5E4F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35E89C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85A9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17BDF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2393" w:rsidRPr="005B380D" w14:paraId="4D3872B1" w14:textId="77777777" w:rsidTr="00794D29">
        <w:tc>
          <w:tcPr>
            <w:tcW w:w="4311" w:type="dxa"/>
          </w:tcPr>
          <w:p w14:paraId="3515B43C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1CB01F7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2BB3DE8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E6C2FF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78F18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45D7410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DE69A1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2B2111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44663C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B6E29D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7526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7310F9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402FC2F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0358210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8D1F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29B5C7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C2393" w:rsidRPr="005B380D" w14:paraId="0A4195C3" w14:textId="77777777" w:rsidTr="00794D29">
        <w:tc>
          <w:tcPr>
            <w:tcW w:w="4311" w:type="dxa"/>
          </w:tcPr>
          <w:p w14:paraId="0994C233" w14:textId="77777777" w:rsidR="006C2393" w:rsidRPr="005B380D" w:rsidRDefault="006C2393" w:rsidP="006C2393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2AEAE67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1097FEB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321418D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808A4F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EADD44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DB4756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4F08448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391E8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2953BDD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784F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11A44AE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6DB281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009E94F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6671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C6D5AC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A47643" w:rsidRPr="005B380D" w14:paraId="70FFB716" w14:textId="77777777" w:rsidTr="00794D29">
        <w:tc>
          <w:tcPr>
            <w:tcW w:w="4311" w:type="dxa"/>
          </w:tcPr>
          <w:p w14:paraId="111B164F" w14:textId="77777777" w:rsidR="00A47643" w:rsidRPr="005B380D" w:rsidRDefault="00A47643" w:rsidP="00A4764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57339E94" w14:textId="79007FAF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32,314</w:t>
            </w:r>
          </w:p>
        </w:tc>
        <w:tc>
          <w:tcPr>
            <w:tcW w:w="240" w:type="dxa"/>
          </w:tcPr>
          <w:p w14:paraId="72577159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FA45E84" w14:textId="7F058355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23,128</w:t>
            </w:r>
          </w:p>
        </w:tc>
        <w:tc>
          <w:tcPr>
            <w:tcW w:w="236" w:type="dxa"/>
          </w:tcPr>
          <w:p w14:paraId="7FCAB91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C21C5" w14:textId="384D0510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31,391</w:t>
            </w:r>
          </w:p>
        </w:tc>
        <w:tc>
          <w:tcPr>
            <w:tcW w:w="272" w:type="dxa"/>
          </w:tcPr>
          <w:p w14:paraId="7B1837D6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B231290" w14:textId="4FC4987A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29,843</w:t>
            </w:r>
          </w:p>
        </w:tc>
        <w:tc>
          <w:tcPr>
            <w:tcW w:w="270" w:type="dxa"/>
          </w:tcPr>
          <w:p w14:paraId="3B8C0809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61D2680" w14:textId="3ED4FE41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46,667</w:t>
            </w:r>
          </w:p>
        </w:tc>
        <w:tc>
          <w:tcPr>
            <w:tcW w:w="270" w:type="dxa"/>
          </w:tcPr>
          <w:p w14:paraId="275ABF30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F65613D" w14:textId="41525075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39,041</w:t>
            </w:r>
          </w:p>
        </w:tc>
        <w:tc>
          <w:tcPr>
            <w:tcW w:w="323" w:type="dxa"/>
          </w:tcPr>
          <w:p w14:paraId="4F5041F8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4FF94A5" w14:textId="673B441D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110,372</w:t>
            </w:r>
          </w:p>
        </w:tc>
        <w:tc>
          <w:tcPr>
            <w:tcW w:w="270" w:type="dxa"/>
          </w:tcPr>
          <w:p w14:paraId="6BF657B4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8F8575" w14:textId="33BCEA09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92,012</w:t>
            </w:r>
          </w:p>
        </w:tc>
      </w:tr>
      <w:tr w:rsidR="00A47643" w:rsidRPr="005B380D" w14:paraId="41636FD5" w14:textId="77777777" w:rsidTr="00794D29">
        <w:tc>
          <w:tcPr>
            <w:tcW w:w="4311" w:type="dxa"/>
          </w:tcPr>
          <w:p w14:paraId="1D1FC22D" w14:textId="77777777" w:rsidR="00A47643" w:rsidRPr="005B380D" w:rsidRDefault="00A47643" w:rsidP="00A4764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66690380" w14:textId="2BD926EC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9,343</w:t>
            </w:r>
          </w:p>
        </w:tc>
        <w:tc>
          <w:tcPr>
            <w:tcW w:w="240" w:type="dxa"/>
          </w:tcPr>
          <w:p w14:paraId="65B82675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4A831FD" w14:textId="347797AB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6,916</w:t>
            </w:r>
          </w:p>
        </w:tc>
        <w:tc>
          <w:tcPr>
            <w:tcW w:w="236" w:type="dxa"/>
          </w:tcPr>
          <w:p w14:paraId="2392AEC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D489390" w14:textId="3AB275F3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451D1C7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1E9B0AA" w14:textId="54B2E554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B167D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90AA41B" w14:textId="2EAC7404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46A9E7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9F0D3C4" w14:textId="2BF449E6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66F8DFA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4A97850" w14:textId="44102ACC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9,343</w:t>
            </w:r>
          </w:p>
        </w:tc>
        <w:tc>
          <w:tcPr>
            <w:tcW w:w="270" w:type="dxa"/>
          </w:tcPr>
          <w:p w14:paraId="2479830F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A5A2CD" w14:textId="547AB892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6,916</w:t>
            </w:r>
          </w:p>
        </w:tc>
      </w:tr>
      <w:tr w:rsidR="00A47643" w:rsidRPr="005B380D" w14:paraId="269E4D1C" w14:textId="77777777" w:rsidTr="00794D29">
        <w:tc>
          <w:tcPr>
            <w:tcW w:w="4311" w:type="dxa"/>
          </w:tcPr>
          <w:p w14:paraId="1EC624A9" w14:textId="77777777" w:rsidR="00A47643" w:rsidRPr="005B380D" w:rsidRDefault="00A47643" w:rsidP="00A4764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3279188C" w14:textId="2FBC5995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40" w:type="dxa"/>
          </w:tcPr>
          <w:p w14:paraId="6AAF92B1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C9B765A" w14:textId="556F49D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6" w:type="dxa"/>
          </w:tcPr>
          <w:p w14:paraId="231843A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4E8E364" w14:textId="25E4197C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6C6A5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2" w:type="dxa"/>
          </w:tcPr>
          <w:p w14:paraId="25685F3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019FD20" w14:textId="5F952800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22,755</w:t>
            </w:r>
          </w:p>
        </w:tc>
        <w:tc>
          <w:tcPr>
            <w:tcW w:w="270" w:type="dxa"/>
          </w:tcPr>
          <w:p w14:paraId="70109248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6C8D64E" w14:textId="3B9BF322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8,259</w:t>
            </w:r>
          </w:p>
        </w:tc>
        <w:tc>
          <w:tcPr>
            <w:tcW w:w="270" w:type="dxa"/>
          </w:tcPr>
          <w:p w14:paraId="21D25BCF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E18D623" w14:textId="5D2A7ED0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5,848</w:t>
            </w:r>
          </w:p>
        </w:tc>
        <w:tc>
          <w:tcPr>
            <w:tcW w:w="323" w:type="dxa"/>
          </w:tcPr>
          <w:p w14:paraId="39DBD08F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0DCE19B" w14:textId="4078F022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40,257</w:t>
            </w:r>
          </w:p>
        </w:tc>
        <w:tc>
          <w:tcPr>
            <w:tcW w:w="270" w:type="dxa"/>
          </w:tcPr>
          <w:p w14:paraId="74C7C11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484C27" w14:textId="0ECFCB54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28,656</w:t>
            </w:r>
          </w:p>
        </w:tc>
      </w:tr>
      <w:tr w:rsidR="00A47643" w:rsidRPr="005B380D" w14:paraId="5E7A9DEE" w14:textId="77777777" w:rsidTr="00794D29">
        <w:trPr>
          <w:trHeight w:val="92"/>
        </w:trPr>
        <w:tc>
          <w:tcPr>
            <w:tcW w:w="4311" w:type="dxa"/>
          </w:tcPr>
          <w:p w14:paraId="2200F5F4" w14:textId="77777777" w:rsidR="00A47643" w:rsidRPr="005B380D" w:rsidRDefault="00A47643" w:rsidP="00A47643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9E84FC2" w14:textId="67C57448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0488F36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7AAAB3E6" w14:textId="34297F5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01C481F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6ABB52F9" w14:textId="6B63C530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2F6AFDA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692401F" w14:textId="24978931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B2A52D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7786DE" w14:textId="28EB9259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7DAC1E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340E0F3" w14:textId="3DBC3E7B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B02B341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51A38A85" w14:textId="70AB0E8D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05FC37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2A9930A" w14:textId="4FD4AFF0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A47643" w:rsidRPr="005B380D" w14:paraId="7E35D0E1" w14:textId="77777777" w:rsidTr="00794D29">
        <w:trPr>
          <w:trHeight w:val="92"/>
        </w:trPr>
        <w:tc>
          <w:tcPr>
            <w:tcW w:w="4311" w:type="dxa"/>
          </w:tcPr>
          <w:p w14:paraId="21098F40" w14:textId="77777777" w:rsidR="00A47643" w:rsidRPr="005B380D" w:rsidRDefault="00A47643" w:rsidP="00A47643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06C95149" w14:textId="377B3431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41,784</w:t>
            </w:r>
          </w:p>
        </w:tc>
        <w:tc>
          <w:tcPr>
            <w:tcW w:w="240" w:type="dxa"/>
          </w:tcPr>
          <w:p w14:paraId="7440187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F84B60" w14:textId="7D28C76C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30,129</w:t>
            </w:r>
          </w:p>
        </w:tc>
        <w:tc>
          <w:tcPr>
            <w:tcW w:w="236" w:type="dxa"/>
          </w:tcPr>
          <w:p w14:paraId="2570854F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8B6DC99" w14:textId="0E518FE8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63,262</w:t>
            </w:r>
          </w:p>
        </w:tc>
        <w:tc>
          <w:tcPr>
            <w:tcW w:w="272" w:type="dxa"/>
          </w:tcPr>
          <w:p w14:paraId="4A39BC90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403B821" w14:textId="205C468F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52,598</w:t>
            </w:r>
          </w:p>
        </w:tc>
        <w:tc>
          <w:tcPr>
            <w:tcW w:w="270" w:type="dxa"/>
          </w:tcPr>
          <w:p w14:paraId="3DBB9F55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1DC5572" w14:textId="6D45ED45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54,926</w:t>
            </w:r>
          </w:p>
        </w:tc>
        <w:tc>
          <w:tcPr>
            <w:tcW w:w="270" w:type="dxa"/>
          </w:tcPr>
          <w:p w14:paraId="5CC6E0E3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4AE4293" w14:textId="4E8940B8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44,889</w:t>
            </w:r>
          </w:p>
        </w:tc>
        <w:tc>
          <w:tcPr>
            <w:tcW w:w="323" w:type="dxa"/>
          </w:tcPr>
          <w:p w14:paraId="3C3CE0A3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682A1E3" w14:textId="7444061A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159,972</w:t>
            </w:r>
          </w:p>
        </w:tc>
        <w:tc>
          <w:tcPr>
            <w:tcW w:w="270" w:type="dxa"/>
          </w:tcPr>
          <w:p w14:paraId="5C893EAE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836826A" w14:textId="37F29AF6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127,616</w:t>
            </w:r>
          </w:p>
        </w:tc>
      </w:tr>
      <w:tr w:rsidR="006C2393" w:rsidRPr="005B380D" w14:paraId="3A3E2FE2" w14:textId="77777777" w:rsidTr="00794D29">
        <w:trPr>
          <w:trHeight w:val="92"/>
        </w:trPr>
        <w:tc>
          <w:tcPr>
            <w:tcW w:w="4311" w:type="dxa"/>
          </w:tcPr>
          <w:p w14:paraId="719B46AA" w14:textId="77777777" w:rsidR="006C2393" w:rsidRPr="005B380D" w:rsidRDefault="006C2393" w:rsidP="006C2393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CF2DC9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C04ADC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A8B4B9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F9E5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59CA828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8FEC99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18971E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4DF3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54823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4897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EEB76D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0A3C299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1148B3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2E163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F166C1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2393" w:rsidRPr="005B380D" w14:paraId="6086D731" w14:textId="77777777" w:rsidTr="00794D29">
        <w:trPr>
          <w:trHeight w:val="92"/>
        </w:trPr>
        <w:tc>
          <w:tcPr>
            <w:tcW w:w="4311" w:type="dxa"/>
          </w:tcPr>
          <w:p w14:paraId="7EBFD667" w14:textId="77777777" w:rsidR="006C2393" w:rsidRPr="005B380D" w:rsidRDefault="006C2393" w:rsidP="006C2393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0911D7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A231A7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2FBA493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715F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731DEB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F3B2C9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2C296EC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8C63D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40DE55B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B32E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32DD26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FEE134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2B679FA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3CCD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B6166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2393" w:rsidRPr="005B380D" w14:paraId="55D049EE" w14:textId="77777777" w:rsidTr="00794D29">
        <w:trPr>
          <w:trHeight w:val="92"/>
        </w:trPr>
        <w:tc>
          <w:tcPr>
            <w:tcW w:w="4311" w:type="dxa"/>
          </w:tcPr>
          <w:p w14:paraId="2FFA6837" w14:textId="77777777" w:rsidR="006C2393" w:rsidRPr="005B380D" w:rsidRDefault="006C2393" w:rsidP="006C2393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347CD1A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384056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6AD0256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38746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6D5867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894DCF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71EE1073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F9FD5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1579E71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29B4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92B77F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13A606A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635A752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D71B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10992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2393" w:rsidRPr="005B380D" w14:paraId="7495B436" w14:textId="77777777" w:rsidTr="00794D29">
        <w:trPr>
          <w:trHeight w:val="92"/>
        </w:trPr>
        <w:tc>
          <w:tcPr>
            <w:tcW w:w="4311" w:type="dxa"/>
          </w:tcPr>
          <w:p w14:paraId="32B1045B" w14:textId="77777777" w:rsidR="006C2393" w:rsidRPr="005B380D" w:rsidRDefault="006C2393" w:rsidP="006C2393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4C00E92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9FE668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B0E4B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35B3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030EDD7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C52F69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45CA1EC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6E4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5EF381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46A65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126819FF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EB9FC9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001B119C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7F335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E23847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2393" w:rsidRPr="005B380D" w14:paraId="11425F94" w14:textId="77777777" w:rsidTr="00794D29">
        <w:trPr>
          <w:trHeight w:val="92"/>
        </w:trPr>
        <w:tc>
          <w:tcPr>
            <w:tcW w:w="4311" w:type="dxa"/>
          </w:tcPr>
          <w:p w14:paraId="6A519F2B" w14:textId="77777777" w:rsidR="006C2393" w:rsidRPr="005B380D" w:rsidRDefault="006C2393" w:rsidP="006C2393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58542E74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086FF5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5FDA4D6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A97A7D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36CCD199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91994B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EB2D3B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1354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B14B862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F2632A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1D31AC0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3AB5FF15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3079F78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DAC71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E4D299E" w14:textId="77777777" w:rsidR="006C2393" w:rsidRPr="005B380D" w:rsidRDefault="006C2393" w:rsidP="006C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A5A" w:rsidRPr="005B380D" w14:paraId="564B3E09" w14:textId="77777777" w:rsidTr="00794D29">
        <w:tc>
          <w:tcPr>
            <w:tcW w:w="4311" w:type="dxa"/>
          </w:tcPr>
          <w:p w14:paraId="3A5967B0" w14:textId="77777777" w:rsidR="006C6A5A" w:rsidRPr="005B380D" w:rsidRDefault="006C6A5A" w:rsidP="006C6A5A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12EBAA40" w14:textId="2B5ECF7B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37,896</w:t>
            </w:r>
          </w:p>
        </w:tc>
        <w:tc>
          <w:tcPr>
            <w:tcW w:w="240" w:type="dxa"/>
          </w:tcPr>
          <w:p w14:paraId="75EF0E85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F0D0A23" w14:textId="1FF3EE1F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27,319</w:t>
            </w:r>
          </w:p>
        </w:tc>
        <w:tc>
          <w:tcPr>
            <w:tcW w:w="236" w:type="dxa"/>
          </w:tcPr>
          <w:p w14:paraId="624ACA70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A450FEA" w14:textId="7BFF0EA3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61,589</w:t>
            </w:r>
          </w:p>
        </w:tc>
        <w:tc>
          <w:tcPr>
            <w:tcW w:w="272" w:type="dxa"/>
          </w:tcPr>
          <w:p w14:paraId="76806D0E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7E4A540" w14:textId="448825E6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51,398</w:t>
            </w:r>
          </w:p>
        </w:tc>
        <w:tc>
          <w:tcPr>
            <w:tcW w:w="270" w:type="dxa"/>
          </w:tcPr>
          <w:p w14:paraId="59A46922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36211E0" w14:textId="32D6639C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54,53</w:t>
            </w:r>
            <w:r w:rsidR="00E314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4546DA8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5FF911C" w14:textId="6E9F6D53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44,537</w:t>
            </w:r>
          </w:p>
        </w:tc>
        <w:tc>
          <w:tcPr>
            <w:tcW w:w="323" w:type="dxa"/>
          </w:tcPr>
          <w:p w14:paraId="586EB929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C23981" w14:textId="349D0CB5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154,01</w:t>
            </w:r>
            <w:r w:rsidR="00E314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824DB02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F2D111" w14:textId="1C5B7146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123,254</w:t>
            </w:r>
          </w:p>
        </w:tc>
      </w:tr>
      <w:tr w:rsidR="006C6A5A" w:rsidRPr="005B380D" w14:paraId="60237C5C" w14:textId="77777777" w:rsidTr="00794D29">
        <w:tc>
          <w:tcPr>
            <w:tcW w:w="4311" w:type="dxa"/>
          </w:tcPr>
          <w:p w14:paraId="1F97B657" w14:textId="77777777" w:rsidR="006C6A5A" w:rsidRPr="005B380D" w:rsidRDefault="006C6A5A" w:rsidP="006C6A5A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</w:tcPr>
          <w:p w14:paraId="1A3ADDA2" w14:textId="4B475D45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3,298</w:t>
            </w:r>
          </w:p>
        </w:tc>
        <w:tc>
          <w:tcPr>
            <w:tcW w:w="240" w:type="dxa"/>
          </w:tcPr>
          <w:p w14:paraId="5F5541E7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4CE21A5" w14:textId="796D7985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2,441</w:t>
            </w:r>
          </w:p>
        </w:tc>
        <w:tc>
          <w:tcPr>
            <w:tcW w:w="236" w:type="dxa"/>
          </w:tcPr>
          <w:p w14:paraId="52ED91E7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F033862" w14:textId="285568F6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1,153</w:t>
            </w:r>
          </w:p>
        </w:tc>
        <w:tc>
          <w:tcPr>
            <w:tcW w:w="272" w:type="dxa"/>
          </w:tcPr>
          <w:p w14:paraId="39971644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43E028C" w14:textId="46B1D9B9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270" w:type="dxa"/>
          </w:tcPr>
          <w:p w14:paraId="09F49885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78BC9E9" w14:textId="7963E1CF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0" w:type="dxa"/>
          </w:tcPr>
          <w:p w14:paraId="18CDADD6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592BB71" w14:textId="343CE89E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323" w:type="dxa"/>
          </w:tcPr>
          <w:p w14:paraId="092DA995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7CF7034" w14:textId="651B1904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270" w:type="dxa"/>
          </w:tcPr>
          <w:p w14:paraId="2C1041C6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B81C54" w14:textId="77485FC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3,539</w:t>
            </w:r>
          </w:p>
        </w:tc>
      </w:tr>
      <w:tr w:rsidR="006C6A5A" w:rsidRPr="005B380D" w14:paraId="5BFBFEAA" w14:textId="77777777" w:rsidTr="00794D29">
        <w:trPr>
          <w:trHeight w:val="119"/>
        </w:trPr>
        <w:tc>
          <w:tcPr>
            <w:tcW w:w="4311" w:type="dxa"/>
          </w:tcPr>
          <w:p w14:paraId="4C66B7F4" w14:textId="77777777" w:rsidR="006C6A5A" w:rsidRPr="005B380D" w:rsidRDefault="006C6A5A" w:rsidP="006C6A5A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</w:tcPr>
          <w:p w14:paraId="1BABE003" w14:textId="73FD155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40" w:type="dxa"/>
          </w:tcPr>
          <w:p w14:paraId="2BBD9ACC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3E8576F" w14:textId="48C1DE0F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36" w:type="dxa"/>
          </w:tcPr>
          <w:p w14:paraId="236EF034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201BB2D" w14:textId="11AF3634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72" w:type="dxa"/>
          </w:tcPr>
          <w:p w14:paraId="4776A7B5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2E0C960F" w14:textId="12A351D2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70" w:type="dxa"/>
          </w:tcPr>
          <w:p w14:paraId="33E585FB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751C16F" w14:textId="62DAE818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314A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6766B3B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7FCA134" w14:textId="30232066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323" w:type="dxa"/>
          </w:tcPr>
          <w:p w14:paraId="61C141DF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E08FD20" w14:textId="1C3F971B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E314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9E38ACB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50633D" w14:textId="380166E5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A47643" w:rsidRPr="005B380D" w14:paraId="273B35BB" w14:textId="77777777" w:rsidTr="00794D29">
        <w:tc>
          <w:tcPr>
            <w:tcW w:w="4311" w:type="dxa"/>
          </w:tcPr>
          <w:p w14:paraId="6D65A1FD" w14:textId="77777777" w:rsidR="00A47643" w:rsidRPr="005B380D" w:rsidRDefault="00A47643" w:rsidP="00A47643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6F0445C4" w14:textId="63C394AD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40" w:type="dxa"/>
          </w:tcPr>
          <w:p w14:paraId="11F56EE9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AC9A1E" w14:textId="1667202D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6" w:type="dxa"/>
          </w:tcPr>
          <w:p w14:paraId="6BA13096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1D1D378" w14:textId="0442AD3B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2" w:type="dxa"/>
          </w:tcPr>
          <w:p w14:paraId="09AA6881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977E265" w14:textId="70499E6A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37352C1C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DEA0BD6" w14:textId="3AEF91F1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66D4C62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BC326A8" w14:textId="1FB44D2F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323" w:type="dxa"/>
          </w:tcPr>
          <w:p w14:paraId="58AEB600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188F5F7" w14:textId="17853699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70" w:type="dxa"/>
          </w:tcPr>
          <w:p w14:paraId="3E50E803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E1886B" w14:textId="57E7DFFC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A47643" w:rsidRPr="005B380D" w14:paraId="7F96AF0F" w14:textId="77777777" w:rsidTr="00794D29">
        <w:tc>
          <w:tcPr>
            <w:tcW w:w="4311" w:type="dxa"/>
          </w:tcPr>
          <w:p w14:paraId="25891E01" w14:textId="77777777" w:rsidR="00A47643" w:rsidRPr="005B380D" w:rsidRDefault="00A47643" w:rsidP="00A47643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50C264" w14:textId="2A34E50F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41,784</w:t>
            </w:r>
          </w:p>
        </w:tc>
        <w:tc>
          <w:tcPr>
            <w:tcW w:w="240" w:type="dxa"/>
          </w:tcPr>
          <w:p w14:paraId="6D3E2861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49FF7F8" w14:textId="14A6315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30,129</w:t>
            </w:r>
          </w:p>
        </w:tc>
        <w:tc>
          <w:tcPr>
            <w:tcW w:w="236" w:type="dxa"/>
          </w:tcPr>
          <w:p w14:paraId="07F899C6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72FE8A4" w14:textId="52EEFA1E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63,262</w:t>
            </w:r>
          </w:p>
        </w:tc>
        <w:tc>
          <w:tcPr>
            <w:tcW w:w="272" w:type="dxa"/>
          </w:tcPr>
          <w:p w14:paraId="33FCBFC2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25549B3" w14:textId="3D661633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52,598</w:t>
            </w:r>
          </w:p>
        </w:tc>
        <w:tc>
          <w:tcPr>
            <w:tcW w:w="270" w:type="dxa"/>
          </w:tcPr>
          <w:p w14:paraId="1CF911CD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A2C9AAD" w14:textId="6BD9F63A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54,926</w:t>
            </w:r>
          </w:p>
        </w:tc>
        <w:tc>
          <w:tcPr>
            <w:tcW w:w="270" w:type="dxa"/>
          </w:tcPr>
          <w:p w14:paraId="3C36A7F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7D70674" w14:textId="7641DAE0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44,889</w:t>
            </w:r>
          </w:p>
        </w:tc>
        <w:tc>
          <w:tcPr>
            <w:tcW w:w="323" w:type="dxa"/>
          </w:tcPr>
          <w:p w14:paraId="2F1F4172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5D1E79D2" w14:textId="5659ABE1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159,972</w:t>
            </w:r>
          </w:p>
        </w:tc>
        <w:tc>
          <w:tcPr>
            <w:tcW w:w="270" w:type="dxa"/>
          </w:tcPr>
          <w:p w14:paraId="75344B19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231E7CE" w14:textId="7EF27C46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127,616</w:t>
            </w:r>
          </w:p>
        </w:tc>
      </w:tr>
      <w:tr w:rsidR="00A47643" w:rsidRPr="005B380D" w14:paraId="6BE7A6F8" w14:textId="77777777" w:rsidTr="00794D29">
        <w:tc>
          <w:tcPr>
            <w:tcW w:w="4311" w:type="dxa"/>
          </w:tcPr>
          <w:p w14:paraId="3F812C3E" w14:textId="77777777" w:rsidR="00A47643" w:rsidRPr="005B380D" w:rsidRDefault="00A47643" w:rsidP="00A47643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98B23E2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9EC7B61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0460FC2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D73EF2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5E96AFF7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5E97FDB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9DAC853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441B33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D467E5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A2730B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A241EFA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26C51638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71F21B10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521E8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FF2AD1B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7643" w:rsidRPr="005B380D" w14:paraId="5823EBE3" w14:textId="77777777" w:rsidTr="00794D29">
        <w:tc>
          <w:tcPr>
            <w:tcW w:w="4311" w:type="dxa"/>
          </w:tcPr>
          <w:p w14:paraId="30FD60D8" w14:textId="77777777" w:rsidR="00A47643" w:rsidRPr="005B380D" w:rsidRDefault="00A47643" w:rsidP="00A47643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037915EA" w14:textId="3B91DFBB" w:rsidR="00A47643" w:rsidRPr="003C66B9" w:rsidRDefault="003C66B9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C66B9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40" w:type="dxa"/>
          </w:tcPr>
          <w:p w14:paraId="574A6482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FEB966" w14:textId="22819C53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(5,422)</w:t>
            </w:r>
          </w:p>
        </w:tc>
        <w:tc>
          <w:tcPr>
            <w:tcW w:w="236" w:type="dxa"/>
          </w:tcPr>
          <w:p w14:paraId="561B66A7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743E0462" w14:textId="041591CC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C66B9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72" w:type="dxa"/>
          </w:tcPr>
          <w:p w14:paraId="0A3B1D24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8D9932C" w14:textId="5F110F7D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EFAF16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F1CD05C" w14:textId="7004AF18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C152C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005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F722C85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A22AEA7" w14:textId="157E15E5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2,650</w:t>
            </w:r>
          </w:p>
        </w:tc>
        <w:tc>
          <w:tcPr>
            <w:tcW w:w="323" w:type="dxa"/>
          </w:tcPr>
          <w:p w14:paraId="2F930952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6D961A9" w14:textId="5D5AB480" w:rsidR="00A47643" w:rsidRPr="005B380D" w:rsidRDefault="006C6A5A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</w:t>
            </w:r>
            <w:r w:rsidR="009378F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1005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C846630" w14:textId="77777777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511875" w14:textId="1968DF3B" w:rsidR="00A47643" w:rsidRPr="005B380D" w:rsidRDefault="00A47643" w:rsidP="00A47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(2,772)</w:t>
            </w:r>
          </w:p>
        </w:tc>
      </w:tr>
      <w:tr w:rsidR="006C6A5A" w:rsidRPr="005B380D" w14:paraId="2D539D3B" w14:textId="77777777" w:rsidTr="00DD1CA1">
        <w:tc>
          <w:tcPr>
            <w:tcW w:w="4311" w:type="dxa"/>
          </w:tcPr>
          <w:p w14:paraId="751D43D2" w14:textId="77777777" w:rsidR="006C6A5A" w:rsidRPr="005B380D" w:rsidRDefault="006C6A5A" w:rsidP="006C6A5A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</w:t>
            </w:r>
            <w:r w:rsidRPr="005B38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เงินได้</w:t>
            </w:r>
          </w:p>
          <w:p w14:paraId="7EBFBFC1" w14:textId="77777777" w:rsidR="006C6A5A" w:rsidRPr="005B380D" w:rsidRDefault="006C6A5A" w:rsidP="006C6A5A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</w:tcPr>
          <w:p w14:paraId="7573F083" w14:textId="77777777" w:rsidR="006C6A5A" w:rsidRPr="003C66B9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07FB6" w14:textId="73612352" w:rsidR="006C6A5A" w:rsidRPr="003C66B9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C66B9">
              <w:rPr>
                <w:rFonts w:asciiTheme="majorBidi" w:hAnsiTheme="majorBidi" w:cstheme="majorBidi"/>
                <w:sz w:val="28"/>
                <w:szCs w:val="28"/>
              </w:rPr>
              <w:t>8,3</w:t>
            </w:r>
            <w:r w:rsidR="00C7714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D7846" w:rsidRPr="003C66B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5090383E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680B37B3" w14:textId="77777777" w:rsidR="006C6A5A" w:rsidRPr="004354DC" w:rsidRDefault="006C6A5A" w:rsidP="006C6A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FDD9DF" w14:textId="1164B6C8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236" w:type="dxa"/>
          </w:tcPr>
          <w:p w14:paraId="719C2563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DE5063E" w14:textId="77777777" w:rsidR="006C6A5A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7C7E34" w14:textId="783A9993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152CD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272" w:type="dxa"/>
          </w:tcPr>
          <w:p w14:paraId="05024C17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B29906C" w14:textId="77777777" w:rsidR="006C6A5A" w:rsidRPr="004354DC" w:rsidRDefault="006C6A5A" w:rsidP="006C6A5A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78C3B6B" w14:textId="24964B4A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3,984</w:t>
            </w:r>
          </w:p>
        </w:tc>
        <w:tc>
          <w:tcPr>
            <w:tcW w:w="270" w:type="dxa"/>
          </w:tcPr>
          <w:p w14:paraId="49D04652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AF326B6" w14:textId="77777777" w:rsidR="006C6A5A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33365" w14:textId="706458F3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</w:t>
            </w:r>
            <w:r w:rsidR="00C152C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72C76555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13467E9" w14:textId="77777777" w:rsidR="006C6A5A" w:rsidRPr="004354DC" w:rsidRDefault="006C6A5A" w:rsidP="006C6A5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3588CA" w14:textId="72832BA9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5,278</w:t>
            </w:r>
          </w:p>
        </w:tc>
        <w:tc>
          <w:tcPr>
            <w:tcW w:w="323" w:type="dxa"/>
            <w:vAlign w:val="bottom"/>
          </w:tcPr>
          <w:p w14:paraId="0ACDAB6A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8E61F7" w14:textId="77777777" w:rsidR="006C6A5A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6F5690" w14:textId="661A39A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9378F2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70" w:type="dxa"/>
          </w:tcPr>
          <w:p w14:paraId="53588D6E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6048E2" w14:textId="77777777" w:rsidR="006C6A5A" w:rsidRPr="004354DC" w:rsidRDefault="006C6A5A" w:rsidP="006C6A5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DFEB52" w14:textId="5AD8EE8D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12,028</w:t>
            </w:r>
          </w:p>
        </w:tc>
      </w:tr>
      <w:tr w:rsidR="006C6A5A" w:rsidRPr="005B380D" w14:paraId="5129F5AE" w14:textId="77777777" w:rsidTr="00DD1CA1">
        <w:trPr>
          <w:trHeight w:val="70"/>
        </w:trPr>
        <w:tc>
          <w:tcPr>
            <w:tcW w:w="4311" w:type="dxa"/>
          </w:tcPr>
          <w:p w14:paraId="7BC39E3F" w14:textId="61BB67BB" w:rsidR="006C6A5A" w:rsidRPr="005B380D" w:rsidRDefault="006C6A5A" w:rsidP="006C6A5A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225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2254C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กันยายน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1A9AD179" w14:textId="368DE9A7" w:rsidR="006C6A5A" w:rsidRPr="003C66B9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C66B9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582459" w:rsidRPr="003C66B9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3C66B9" w:rsidRPr="003C66B9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40" w:type="dxa"/>
          </w:tcPr>
          <w:p w14:paraId="4062C8BA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28BB6322" w14:textId="36C34CC5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109,</w:t>
            </w:r>
            <w:r w:rsidR="00611CAA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36" w:type="dxa"/>
          </w:tcPr>
          <w:p w14:paraId="37D6E7D8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A8910CD" w14:textId="1786CFE3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</w:t>
            </w:r>
            <w:r w:rsidR="00C152C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2" w:type="dxa"/>
          </w:tcPr>
          <w:p w14:paraId="07565F51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7936DE9" w14:textId="0420D6C7" w:rsidR="006C6A5A" w:rsidRPr="00782B20" w:rsidRDefault="00611CA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6C6A5A" w:rsidRPr="0043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70" w:type="dxa"/>
          </w:tcPr>
          <w:p w14:paraId="0DEC4210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BAF1F0D" w14:textId="4931ACD0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</w:t>
            </w:r>
            <w:r w:rsidR="001403C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1294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152C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8471B40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AED44CF" w14:textId="6B273E6D" w:rsidR="006C6A5A" w:rsidRPr="00782B20" w:rsidRDefault="00611CA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6C6A5A" w:rsidRPr="0043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323" w:type="dxa"/>
            <w:vAlign w:val="bottom"/>
          </w:tcPr>
          <w:p w14:paraId="2B759BE2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9E9E91E" w14:textId="61432179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995C4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378F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DA110B1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0A4C9D" w14:textId="3D356C39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1CA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354DC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11CAA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6C6A5A" w:rsidRPr="005B380D" w14:paraId="73B72E9D" w14:textId="77777777" w:rsidTr="00DD1CA1">
        <w:tc>
          <w:tcPr>
            <w:tcW w:w="4311" w:type="dxa"/>
          </w:tcPr>
          <w:p w14:paraId="51C2FB76" w14:textId="47B319D3" w:rsidR="006C6A5A" w:rsidRPr="005B380D" w:rsidRDefault="006C6A5A" w:rsidP="006C6A5A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254C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2254C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กันยายน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4035C33F" w14:textId="6729425E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142,047</w:t>
            </w:r>
          </w:p>
        </w:tc>
        <w:tc>
          <w:tcPr>
            <w:tcW w:w="240" w:type="dxa"/>
          </w:tcPr>
          <w:p w14:paraId="69901882" w14:textId="77777777" w:rsidR="006C6A5A" w:rsidRPr="005B380D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8091E26" w14:textId="2BF589BF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4D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11C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3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11CAA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236" w:type="dxa"/>
          </w:tcPr>
          <w:p w14:paraId="70D6795C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EFAAB4A" w14:textId="7570C171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29,919</w:t>
            </w:r>
          </w:p>
        </w:tc>
        <w:tc>
          <w:tcPr>
            <w:tcW w:w="272" w:type="dxa"/>
          </w:tcPr>
          <w:p w14:paraId="218A333D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4DDC80A7" w14:textId="0F945B3F" w:rsidR="006C6A5A" w:rsidRPr="00782B20" w:rsidRDefault="00611CA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C6A5A" w:rsidRPr="0043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270" w:type="dxa"/>
          </w:tcPr>
          <w:p w14:paraId="1F406A2D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535FC38" w14:textId="1E0CF3B8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C152CD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270" w:type="dxa"/>
          </w:tcPr>
          <w:p w14:paraId="0319A8D8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A6F184D" w14:textId="2E35B373" w:rsidR="006C6A5A" w:rsidRPr="00782B20" w:rsidRDefault="00611CA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6C6A5A" w:rsidRPr="0043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323" w:type="dxa"/>
            <w:vAlign w:val="bottom"/>
          </w:tcPr>
          <w:p w14:paraId="6303ED6E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8B89348" w14:textId="627931F1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</w:t>
            </w:r>
            <w:r w:rsidR="002874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378F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0" w:type="dxa"/>
          </w:tcPr>
          <w:p w14:paraId="4BF70527" w14:textId="77777777" w:rsidR="006C6A5A" w:rsidRPr="00782B20" w:rsidRDefault="006C6A5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D7465" w14:textId="45775C06" w:rsidR="006C6A5A" w:rsidRPr="00782B20" w:rsidRDefault="00611CAA" w:rsidP="006C6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6C6A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</w:tbl>
    <w:p w14:paraId="49D63B46" w14:textId="3AACC97E" w:rsidR="00AB12C6" w:rsidRPr="005B380D" w:rsidRDefault="00AB12C6">
      <w:pPr>
        <w:rPr>
          <w:rFonts w:asciiTheme="majorBidi" w:hAnsiTheme="majorBidi" w:cstheme="majorBidi"/>
          <w:sz w:val="28"/>
          <w:szCs w:val="28"/>
        </w:rPr>
      </w:pPr>
    </w:p>
    <w:p w14:paraId="495B71B6" w14:textId="77777777" w:rsidR="009030AC" w:rsidRPr="005B380D" w:rsidRDefault="009030AC" w:rsidP="009030AC">
      <w:pPr>
        <w:tabs>
          <w:tab w:val="clear" w:pos="454"/>
          <w:tab w:val="decimal" w:pos="436"/>
        </w:tabs>
        <w:rPr>
          <w:rFonts w:asciiTheme="majorBidi" w:hAnsiTheme="majorBidi" w:cstheme="majorBidi"/>
          <w:sz w:val="28"/>
          <w:szCs w:val="28"/>
          <w:cs/>
        </w:rPr>
        <w:sectPr w:rsidR="009030AC" w:rsidRPr="005B380D" w:rsidSect="00240FB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0398791" w14:textId="02E3C6B7" w:rsidR="00E97BAE" w:rsidRPr="005B380D" w:rsidRDefault="00E97BAE" w:rsidP="009030AC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</w:p>
    <w:p w14:paraId="1919EDA0" w14:textId="043AE061" w:rsidR="00E97BAE" w:rsidRDefault="00E97BAE" w:rsidP="00E97B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30"/>
        <w:gridCol w:w="1566"/>
        <w:gridCol w:w="1066"/>
        <w:gridCol w:w="231"/>
        <w:gridCol w:w="1152"/>
      </w:tblGrid>
      <w:tr w:rsidR="00D56C03" w14:paraId="66B4861E" w14:textId="77777777" w:rsidTr="006C6A5A">
        <w:trPr>
          <w:tblHeader/>
        </w:trPr>
        <w:tc>
          <w:tcPr>
            <w:tcW w:w="3420" w:type="dxa"/>
            <w:vAlign w:val="bottom"/>
          </w:tcPr>
          <w:p w14:paraId="058EBEC1" w14:textId="77777777" w:rsidR="00D56C03" w:rsidRPr="00361A9B" w:rsidRDefault="00D56C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50389C86" w14:textId="77777777" w:rsidR="00D56C03" w:rsidRPr="00361A9B" w:rsidRDefault="00D56C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26D9932D" w14:textId="77777777" w:rsidR="00D56C03" w:rsidRPr="00361A9B" w:rsidRDefault="00D56C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03EFFEAB" w14:textId="77777777" w:rsidR="00D56C03" w:rsidRPr="00361A9B" w:rsidRDefault="00D56C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9098704" w14:textId="77777777" w:rsidR="00D56C03" w:rsidRPr="00361A9B" w:rsidRDefault="00D56C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D8D7453" w14:textId="77777777" w:rsidR="00D56C03" w:rsidRPr="00361A9B" w:rsidRDefault="00D56C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D56C03" w14:paraId="630A8A49" w14:textId="77777777" w:rsidTr="006C6A5A">
        <w:trPr>
          <w:tblHeader/>
        </w:trPr>
        <w:tc>
          <w:tcPr>
            <w:tcW w:w="3420" w:type="dxa"/>
          </w:tcPr>
          <w:p w14:paraId="368A1161" w14:textId="77777777" w:rsidR="00D56C03" w:rsidRPr="00361A9B" w:rsidRDefault="00D56C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C97FF7" w14:textId="77777777" w:rsidR="00D56C03" w:rsidRPr="00361A9B" w:rsidRDefault="00D56C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14:paraId="723F1CBD" w14:textId="77777777" w:rsidR="00D56C03" w:rsidRPr="00361A9B" w:rsidRDefault="00D56C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hideMark/>
          </w:tcPr>
          <w:p w14:paraId="7A3E8215" w14:textId="77777777" w:rsidR="00D56C03" w:rsidRPr="00361A9B" w:rsidRDefault="00D56C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4B11508C" w14:textId="77777777" w:rsidR="00D56C03" w:rsidRPr="00361A9B" w:rsidRDefault="00D56C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724BDA81" w14:textId="77777777" w:rsidR="00D56C03" w:rsidRPr="00361A9B" w:rsidRDefault="00D56C0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C6A5A" w14:paraId="10135D02" w14:textId="77777777" w:rsidTr="006C6A5A">
        <w:tc>
          <w:tcPr>
            <w:tcW w:w="3420" w:type="dxa"/>
            <w:hideMark/>
          </w:tcPr>
          <w:p w14:paraId="26680370" w14:textId="07EB4BA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60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7F58AF42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08487370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E8137EC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E4B4755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8FC3F40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A5A" w14:paraId="41428E24" w14:textId="77777777" w:rsidTr="006C6A5A">
        <w:tc>
          <w:tcPr>
            <w:tcW w:w="3420" w:type="dxa"/>
            <w:hideMark/>
          </w:tcPr>
          <w:p w14:paraId="51E3D8A3" w14:textId="7493F135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61A9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hideMark/>
          </w:tcPr>
          <w:p w14:paraId="2CFAC6EC" w14:textId="193132BF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6" w:type="dxa"/>
            <w:hideMark/>
          </w:tcPr>
          <w:p w14:paraId="2BAE202E" w14:textId="02D89C9C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3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D639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  <w:hideMark/>
          </w:tcPr>
          <w:p w14:paraId="52155363" w14:textId="5AA9C2E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231" w:type="dxa"/>
          </w:tcPr>
          <w:p w14:paraId="172CCC2B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2CA140E0" w14:textId="4C8F035E" w:rsidR="006C6A5A" w:rsidRPr="00361A9B" w:rsidRDefault="006C6A5A" w:rsidP="006C6A5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1,809</w:t>
            </w:r>
          </w:p>
        </w:tc>
      </w:tr>
      <w:tr w:rsidR="006C6A5A" w14:paraId="6DFC1BC0" w14:textId="77777777" w:rsidTr="006C6A5A">
        <w:tc>
          <w:tcPr>
            <w:tcW w:w="3420" w:type="dxa"/>
            <w:hideMark/>
          </w:tcPr>
          <w:p w14:paraId="3153E0D5" w14:textId="2581057E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79E5187A" w14:textId="61BC6C2B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66" w:type="dxa"/>
            <w:hideMark/>
          </w:tcPr>
          <w:p w14:paraId="64E8FD00" w14:textId="148E8CB5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  <w:hideMark/>
          </w:tcPr>
          <w:p w14:paraId="593ECC6E" w14:textId="3BB8C27D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9357339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729234AF" w14:textId="3A09FADF" w:rsidR="006C6A5A" w:rsidRPr="00361A9B" w:rsidRDefault="006C6A5A" w:rsidP="006C6A5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A5A" w14:paraId="1B99DD50" w14:textId="77777777" w:rsidTr="006C6A5A">
        <w:tc>
          <w:tcPr>
            <w:tcW w:w="3420" w:type="dxa"/>
          </w:tcPr>
          <w:p w14:paraId="61FFB0DB" w14:textId="2BE9FF1A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0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29309C4C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48E8E82D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A1FD4A6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22DB707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ED34F66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6A5A" w14:paraId="22BC407F" w14:textId="77777777" w:rsidTr="006C6A5A">
        <w:tc>
          <w:tcPr>
            <w:tcW w:w="3420" w:type="dxa"/>
          </w:tcPr>
          <w:p w14:paraId="7621192E" w14:textId="4AEC43DD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61A9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6ED0035A" w14:textId="64F450B2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6" w:type="dxa"/>
          </w:tcPr>
          <w:p w14:paraId="3D1D8776" w14:textId="0BC8AD96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CD639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D63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14:paraId="30E285C5" w14:textId="2CB7FCB4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31" w:type="dxa"/>
          </w:tcPr>
          <w:p w14:paraId="7D32B07A" w14:textId="77777777" w:rsidR="006C6A5A" w:rsidRPr="00361A9B" w:rsidRDefault="006C6A5A" w:rsidP="006C6A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CA93754" w14:textId="29665B7C" w:rsidR="006C6A5A" w:rsidRPr="00361A9B" w:rsidRDefault="006C6A5A" w:rsidP="006C6A5A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2,412</w:t>
            </w:r>
          </w:p>
        </w:tc>
      </w:tr>
    </w:tbl>
    <w:p w14:paraId="61BEACE6" w14:textId="6AFBCE37" w:rsidR="00D56C03" w:rsidRDefault="00D56C03" w:rsidP="00E97B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2DDB8711" w14:textId="77777777" w:rsidR="004354DC" w:rsidRDefault="004354DC" w:rsidP="00CE07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6438D4" w14:textId="46C9269F" w:rsidR="006C6A5A" w:rsidRPr="005B380D" w:rsidRDefault="006C6A5A" w:rsidP="00CE07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6C6A5A" w:rsidRPr="005B380D" w:rsidSect="004354DC">
          <w:headerReference w:type="default" r:id="rId12"/>
          <w:footerReference w:type="default" r:id="rId13"/>
          <w:pgSz w:w="11909" w:h="16834" w:code="9"/>
          <w:pgMar w:top="1264" w:right="1152" w:bottom="1080" w:left="1080" w:header="720" w:footer="720" w:gutter="0"/>
          <w:cols w:space="720"/>
          <w:docGrid w:linePitch="360"/>
        </w:sectPr>
      </w:pPr>
    </w:p>
    <w:p w14:paraId="152B57BB" w14:textId="77777777" w:rsidR="0070469D" w:rsidRPr="005B380D" w:rsidRDefault="0070469D" w:rsidP="0070469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</w:p>
    <w:p w14:paraId="3AD1554F" w14:textId="77777777" w:rsidR="0070469D" w:rsidRPr="00782B20" w:rsidRDefault="0070469D" w:rsidP="0070469D">
      <w:pPr>
        <w:rPr>
          <w:rFonts w:asciiTheme="majorBidi" w:hAnsiTheme="majorBidi" w:cstheme="majorBidi"/>
          <w:sz w:val="20"/>
          <w:szCs w:val="20"/>
        </w:rPr>
      </w:pPr>
    </w:p>
    <w:p w14:paraId="0BC29045" w14:textId="77777777" w:rsidR="0070469D" w:rsidRPr="005B380D" w:rsidRDefault="0070469D" w:rsidP="0070469D">
      <w:pPr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782B20" w:rsidRDefault="0070469D" w:rsidP="0070469D">
      <w:pPr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C54AC16" w14:textId="77777777" w:rsidR="0070469D" w:rsidRPr="005B380D" w:rsidRDefault="0070469D" w:rsidP="007046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45FCE7A3" w14:textId="422E3C45" w:rsidR="0070469D" w:rsidRPr="00303336" w:rsidRDefault="0070469D">
      <w:pPr>
        <w:rPr>
          <w:sz w:val="20"/>
          <w:szCs w:val="20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4"/>
        <w:gridCol w:w="270"/>
        <w:gridCol w:w="1170"/>
        <w:gridCol w:w="270"/>
        <w:gridCol w:w="1620"/>
        <w:gridCol w:w="270"/>
        <w:gridCol w:w="1620"/>
        <w:gridCol w:w="244"/>
        <w:gridCol w:w="836"/>
        <w:gridCol w:w="236"/>
        <w:gridCol w:w="900"/>
        <w:gridCol w:w="236"/>
        <w:gridCol w:w="900"/>
        <w:gridCol w:w="236"/>
        <w:gridCol w:w="900"/>
        <w:gridCol w:w="236"/>
        <w:gridCol w:w="826"/>
        <w:gridCol w:w="14"/>
      </w:tblGrid>
      <w:tr w:rsidR="009030AC" w:rsidRPr="005B380D" w14:paraId="41D6F358" w14:textId="77777777" w:rsidTr="0093169A">
        <w:trPr>
          <w:gridAfter w:val="1"/>
          <w:wAfter w:w="14" w:type="dxa"/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1727A452" w14:textId="246B5DDF" w:rsidR="009030AC" w:rsidRPr="005B380D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D78FD7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00" w:type="dxa"/>
            <w:gridSpan w:val="15"/>
            <w:vAlign w:val="bottom"/>
          </w:tcPr>
          <w:p w14:paraId="76B611D4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030AC" w:rsidRPr="005B380D" w14:paraId="71990223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6E423E39" w14:textId="77777777" w:rsidR="009030AC" w:rsidRPr="005B380D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5A06F1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5EC93DAA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94F952C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48" w:type="dxa"/>
            <w:gridSpan w:val="8"/>
            <w:vAlign w:val="bottom"/>
          </w:tcPr>
          <w:p w14:paraId="2D1AA0D6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30AC" w:rsidRPr="005B380D" w14:paraId="2898782B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15F3F519" w14:textId="77777777" w:rsidR="009030AC" w:rsidRPr="005B380D" w:rsidRDefault="009030AC" w:rsidP="009030AC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0E87A3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7663F7" w14:textId="6A3CA564" w:rsidR="009030AC" w:rsidRPr="005B380D" w:rsidRDefault="009030AC" w:rsidP="009030AC">
            <w:pPr>
              <w:pStyle w:val="acctfourfigures"/>
              <w:tabs>
                <w:tab w:val="clear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</w:t>
            </w:r>
          </w:p>
          <w:p w14:paraId="63E5B5D9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7E7E2BBB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960A656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BD9FF65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78A7B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8F83A6C" w14:textId="77777777" w:rsidR="009030AC" w:rsidRPr="005B380D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5E5FB61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2E99047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0DE0C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0A63155B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36F0DE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4C33FF3" w14:textId="77777777" w:rsidR="009030AC" w:rsidRPr="005B380D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793C2B" w14:textId="77777777" w:rsidR="009030AC" w:rsidRPr="005B380D" w:rsidRDefault="009030AC" w:rsidP="009030AC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306373C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2081A4B5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30AC" w:rsidRPr="005B380D" w14:paraId="71B1623F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</w:tcPr>
          <w:p w14:paraId="7C46CDE1" w14:textId="77777777" w:rsidR="009030AC" w:rsidRPr="005B380D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551CC9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14" w:type="dxa"/>
            <w:gridSpan w:val="16"/>
          </w:tcPr>
          <w:p w14:paraId="333E222A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030AC" w:rsidRPr="005B380D" w14:paraId="2F2A9879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3D13058B" w14:textId="51C06ADE" w:rsidR="009030AC" w:rsidRPr="005B380D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54C5" w:rsidRPr="002254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254C5"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B4016"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DC88CAD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1C980E5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2A5F0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84AC5F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D59D97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0B84F7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3FF8F323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C9465C6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13185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A5BE4A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20A34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E4742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064B4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7409EE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E6AC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8772DF4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5B380D" w14:paraId="17B45A28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10282197" w14:textId="77777777" w:rsidR="009030AC" w:rsidRPr="005B380D" w:rsidRDefault="009030AC" w:rsidP="009030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E9D6A34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00509E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217D77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D6FD52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10A60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B8120B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498EB90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991DCAA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B2838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2CA9B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3631F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EE4252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34E7B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6B273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8E9F4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143F901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B20" w:rsidRPr="005B380D" w14:paraId="51E10C17" w14:textId="77777777" w:rsidTr="0093169A">
        <w:trPr>
          <w:trHeight w:val="281"/>
        </w:trPr>
        <w:tc>
          <w:tcPr>
            <w:tcW w:w="3364" w:type="dxa"/>
            <w:shd w:val="clear" w:color="auto" w:fill="auto"/>
          </w:tcPr>
          <w:p w14:paraId="7CF36C3F" w14:textId="2E85011E" w:rsidR="00782B20" w:rsidRPr="006C6A5A" w:rsidRDefault="00782B20" w:rsidP="00782B20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218CA42D" w14:textId="77777777" w:rsidR="00782B20" w:rsidRPr="006C6A5A" w:rsidRDefault="00782B20" w:rsidP="00782B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830C6B" w14:textId="37AF9530" w:rsidR="00782B20" w:rsidRPr="006C6A5A" w:rsidRDefault="006C6A5A" w:rsidP="00716AB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8035F1" w14:textId="20219E16" w:rsidR="00782B20" w:rsidRPr="006C6A5A" w:rsidRDefault="00782B20" w:rsidP="00782B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AA24CEC" w14:textId="3C8C4815" w:rsidR="00782B20" w:rsidRPr="006C6A5A" w:rsidRDefault="006C6A5A" w:rsidP="00782B20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5F6DC290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0CDFD6F" w14:textId="5B70E975" w:rsidR="00782B20" w:rsidRPr="006C6A5A" w:rsidRDefault="006C6A5A" w:rsidP="00782B20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9804D1C" w14:textId="534588CE" w:rsidR="00782B20" w:rsidRPr="006C6A5A" w:rsidRDefault="00782B20" w:rsidP="00782B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6" w:type="dxa"/>
          </w:tcPr>
          <w:p w14:paraId="5A1B1771" w14:textId="3B3DFBBD" w:rsidR="00782B20" w:rsidRPr="006C6A5A" w:rsidRDefault="00FA6EAC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5C5F35F2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A57455" w14:textId="7103BF50" w:rsidR="00782B20" w:rsidRPr="006C6A5A" w:rsidRDefault="00FA6EAC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6CBE8B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D68FEB" w14:textId="33E70558" w:rsidR="00782B20" w:rsidRPr="006C6A5A" w:rsidRDefault="00FA6EAC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5C17C4" w14:textId="77777777" w:rsidR="00782B20" w:rsidRPr="006C6A5A" w:rsidRDefault="00782B20" w:rsidP="00782B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1089B89" w14:textId="5A8A5136" w:rsidR="00782B20" w:rsidRPr="006C6A5A" w:rsidRDefault="00FA6EA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38</w:t>
            </w:r>
          </w:p>
        </w:tc>
        <w:tc>
          <w:tcPr>
            <w:tcW w:w="236" w:type="dxa"/>
          </w:tcPr>
          <w:p w14:paraId="3243AEBD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69934593" w14:textId="638F0E9E" w:rsidR="00782B20" w:rsidRPr="006C6A5A" w:rsidRDefault="00FA6EAC" w:rsidP="00782B20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782B20" w:rsidRPr="005B380D" w14:paraId="5CFA0AC2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4199B994" w14:textId="7B323F82" w:rsidR="00782B20" w:rsidRPr="006C6A5A" w:rsidRDefault="00782B20" w:rsidP="00782B20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17139D5" w14:textId="77777777" w:rsidR="00782B20" w:rsidRPr="006C6A5A" w:rsidRDefault="00782B20" w:rsidP="00782B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FC47CC4" w14:textId="65FB368A" w:rsidR="00782B20" w:rsidRPr="006C6A5A" w:rsidRDefault="006C6A5A" w:rsidP="00716AB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F3439F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275EB20" w14:textId="6CB62930" w:rsidR="00782B20" w:rsidRPr="006C6A5A" w:rsidRDefault="006C6A5A" w:rsidP="00782B20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A0597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14538F7" w14:textId="0727FB5D" w:rsidR="00782B20" w:rsidRPr="006C6A5A" w:rsidRDefault="006C6A5A" w:rsidP="008B260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1,854</w:t>
            </w:r>
          </w:p>
        </w:tc>
        <w:tc>
          <w:tcPr>
            <w:tcW w:w="244" w:type="dxa"/>
          </w:tcPr>
          <w:p w14:paraId="47A71DAB" w14:textId="77777777" w:rsidR="00782B20" w:rsidRPr="006C6A5A" w:rsidRDefault="00782B20" w:rsidP="00782B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6" w:type="dxa"/>
          </w:tcPr>
          <w:p w14:paraId="7129FCF7" w14:textId="534B2904" w:rsidR="00782B20" w:rsidRPr="006C6A5A" w:rsidRDefault="00FA6EAC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1,854</w:t>
            </w:r>
          </w:p>
        </w:tc>
        <w:tc>
          <w:tcPr>
            <w:tcW w:w="236" w:type="dxa"/>
          </w:tcPr>
          <w:p w14:paraId="72DA7362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8966EB" w14:textId="37CF4824" w:rsidR="00782B20" w:rsidRPr="006C6A5A" w:rsidRDefault="00FA6EAC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3E2A00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DE19AB" w14:textId="40C4C587" w:rsidR="00782B20" w:rsidRPr="006C6A5A" w:rsidRDefault="00FA6EAC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8B7C87" w14:textId="77777777" w:rsidR="00782B20" w:rsidRPr="006C6A5A" w:rsidRDefault="00782B20" w:rsidP="00782B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73524DB" w14:textId="0397B3E6" w:rsidR="00782B20" w:rsidRPr="006C6A5A" w:rsidRDefault="00FA6EAC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A6EA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1,854</w:t>
            </w:r>
          </w:p>
        </w:tc>
        <w:tc>
          <w:tcPr>
            <w:tcW w:w="236" w:type="dxa"/>
          </w:tcPr>
          <w:p w14:paraId="1CD3A8EC" w14:textId="77777777" w:rsidR="00782B20" w:rsidRPr="006C6A5A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14:paraId="7F042485" w14:textId="55F1A97A" w:rsidR="00782B20" w:rsidRPr="006C6A5A" w:rsidRDefault="00FA6EAC" w:rsidP="00782B20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A6EAC">
              <w:rPr>
                <w:rFonts w:asciiTheme="majorBidi" w:hAnsiTheme="majorBidi" w:cstheme="majorBidi"/>
                <w:sz w:val="28"/>
                <w:szCs w:val="28"/>
              </w:rPr>
              <w:t>1,854</w:t>
            </w:r>
          </w:p>
        </w:tc>
      </w:tr>
      <w:tr w:rsidR="00561642" w:rsidRPr="005B380D" w14:paraId="1507410B" w14:textId="77777777" w:rsidTr="008B2603">
        <w:trPr>
          <w:trHeight w:val="261"/>
        </w:trPr>
        <w:tc>
          <w:tcPr>
            <w:tcW w:w="3364" w:type="dxa"/>
            <w:shd w:val="clear" w:color="auto" w:fill="auto"/>
          </w:tcPr>
          <w:p w14:paraId="3B0E7262" w14:textId="74331213" w:rsidR="00782B20" w:rsidRPr="00294D9E" w:rsidRDefault="002D2F89" w:rsidP="009030AC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 w:rsidRPr="002D2F89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446F8C3" w14:textId="77777777" w:rsidR="00782B20" w:rsidRPr="006C6A5A" w:rsidRDefault="00782B20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C21E8B" w14:textId="476266A4" w:rsidR="00782B20" w:rsidRPr="006C6A5A" w:rsidRDefault="006C6A5A" w:rsidP="008B260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A7BD6" w14:textId="77777777" w:rsidR="00782B20" w:rsidRPr="006C6A5A" w:rsidRDefault="00782B20" w:rsidP="008B260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0D8335" w14:textId="3857D57B" w:rsidR="00782B20" w:rsidRPr="006C6A5A" w:rsidRDefault="006C6A5A" w:rsidP="008B2603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F4026" w14:textId="77777777" w:rsidR="00782B20" w:rsidRPr="006C6A5A" w:rsidRDefault="00782B20" w:rsidP="008B260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FCDEFA" w14:textId="23E2D6C2" w:rsidR="00782B20" w:rsidRPr="006C6A5A" w:rsidRDefault="006C6A5A" w:rsidP="008B2603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502E953" w14:textId="77777777" w:rsidR="00782B20" w:rsidRPr="006C6A5A" w:rsidRDefault="00782B20" w:rsidP="008B260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BBDDA17" w14:textId="65B878EB" w:rsidR="00782B20" w:rsidRPr="006C6A5A" w:rsidRDefault="00FA6EAC" w:rsidP="008B26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45C07" w14:textId="77777777" w:rsidR="00782B20" w:rsidRPr="006C6A5A" w:rsidRDefault="00782B20" w:rsidP="008B26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B50CE" w14:textId="260F4C18" w:rsidR="00782B20" w:rsidRPr="006C6A5A" w:rsidRDefault="00FA6EAC" w:rsidP="008B26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C7EDFD" w14:textId="77777777" w:rsidR="00782B20" w:rsidRPr="006C6A5A" w:rsidRDefault="00782B20" w:rsidP="008B26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1E631" w14:textId="48EB400F" w:rsidR="00782B20" w:rsidRPr="006C6A5A" w:rsidRDefault="00FA6EAC" w:rsidP="008B26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E8B320" w14:textId="77777777" w:rsidR="00782B20" w:rsidRPr="006C6A5A" w:rsidRDefault="00782B20" w:rsidP="008B260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2CBDDA" w14:textId="667148A7" w:rsidR="00782B20" w:rsidRPr="006C6A5A" w:rsidRDefault="00FA6EAC" w:rsidP="008B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C04E5" w14:textId="77777777" w:rsidR="00782B20" w:rsidRPr="006C6A5A" w:rsidRDefault="00782B20" w:rsidP="008B26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03D4C7F2" w14:textId="50F1C722" w:rsidR="00782B20" w:rsidRPr="006C6A5A" w:rsidRDefault="00FA6EAC" w:rsidP="008B2603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FA6EAC" w:rsidRPr="005B380D" w14:paraId="60BE72CE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3F8E8AAA" w14:textId="77777777" w:rsidR="00FA6EAC" w:rsidRPr="006C6A5A" w:rsidRDefault="00FA6EAC" w:rsidP="009030AC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6A7E23" w14:textId="77777777" w:rsidR="00FA6EAC" w:rsidRPr="006C6A5A" w:rsidRDefault="00FA6E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75F183" w14:textId="77777777" w:rsidR="00FA6EAC" w:rsidRPr="006C6A5A" w:rsidRDefault="00FA6E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BEFE8A" w14:textId="77777777" w:rsidR="00FA6EAC" w:rsidRPr="006C6A5A" w:rsidRDefault="00FA6E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37C6B4" w14:textId="77777777" w:rsidR="00FA6EAC" w:rsidRDefault="00FA6E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CEC7AD" w14:textId="77777777" w:rsidR="00FA6EAC" w:rsidRPr="006C6A5A" w:rsidRDefault="00FA6E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4CEFAFC" w14:textId="77777777" w:rsidR="00FA6EAC" w:rsidRDefault="00FA6E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37F65CB" w14:textId="77777777" w:rsidR="00FA6EAC" w:rsidRPr="006C6A5A" w:rsidRDefault="00FA6E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9710B30" w14:textId="77777777" w:rsidR="00FA6EAC" w:rsidRDefault="00FA6E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C72699" w14:textId="77777777" w:rsidR="00FA6EAC" w:rsidRPr="006C6A5A" w:rsidRDefault="00FA6E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20A694" w14:textId="77777777" w:rsidR="00FA6EAC" w:rsidRDefault="00FA6E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A3644B" w14:textId="77777777" w:rsidR="00FA6EAC" w:rsidRPr="006C6A5A" w:rsidRDefault="00FA6E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4B53A1" w14:textId="77777777" w:rsidR="00FA6EAC" w:rsidRDefault="00FA6E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D44525" w14:textId="77777777" w:rsidR="00FA6EAC" w:rsidRPr="006C6A5A" w:rsidRDefault="00FA6EA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B6D6760" w14:textId="77777777" w:rsidR="00FA6EAC" w:rsidRDefault="00FA6EAC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23738F" w14:textId="77777777" w:rsidR="00FA6EAC" w:rsidRPr="006C6A5A" w:rsidRDefault="00FA6E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E15432B" w14:textId="77777777" w:rsidR="00FA6EAC" w:rsidRDefault="00FA6EA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7AC5" w:rsidRPr="005B380D" w14:paraId="4C00F49E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797C2164" w14:textId="77777777" w:rsidR="00707AC5" w:rsidRPr="006C6A5A" w:rsidRDefault="00707AC5" w:rsidP="009030AC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A19F6FC" w14:textId="77777777" w:rsidR="00707AC5" w:rsidRPr="006C6A5A" w:rsidRDefault="00707AC5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24EC8D" w14:textId="77777777" w:rsidR="00707AC5" w:rsidRPr="006C6A5A" w:rsidRDefault="00707AC5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93B03E" w14:textId="77777777" w:rsidR="00707AC5" w:rsidRPr="006C6A5A" w:rsidRDefault="00707AC5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CDD1E40" w14:textId="77777777" w:rsidR="00707AC5" w:rsidRDefault="00707AC5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DE7463" w14:textId="77777777" w:rsidR="00707AC5" w:rsidRPr="006C6A5A" w:rsidRDefault="00707AC5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23CC9C" w14:textId="77777777" w:rsidR="00707AC5" w:rsidRDefault="00707AC5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66D63EC" w14:textId="77777777" w:rsidR="00707AC5" w:rsidRPr="006C6A5A" w:rsidRDefault="00707AC5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3D9F3A43" w14:textId="77777777" w:rsidR="00707AC5" w:rsidRDefault="00707AC5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08AFAE7" w14:textId="77777777" w:rsidR="00707AC5" w:rsidRPr="006C6A5A" w:rsidRDefault="00707AC5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C82C3D" w14:textId="77777777" w:rsidR="00707AC5" w:rsidRDefault="00707AC5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55DC1B" w14:textId="77777777" w:rsidR="00707AC5" w:rsidRPr="006C6A5A" w:rsidRDefault="00707AC5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E9B745" w14:textId="77777777" w:rsidR="00707AC5" w:rsidRDefault="00707AC5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28CC7F" w14:textId="77777777" w:rsidR="00707AC5" w:rsidRPr="006C6A5A" w:rsidRDefault="00707AC5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3A1CB2" w14:textId="77777777" w:rsidR="00707AC5" w:rsidRDefault="00707AC5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6BBC79" w14:textId="77777777" w:rsidR="00707AC5" w:rsidRPr="006C6A5A" w:rsidRDefault="00707AC5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52A1F55" w14:textId="77777777" w:rsidR="00707AC5" w:rsidRDefault="00707AC5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92E" w:rsidRPr="005B380D" w14:paraId="34780394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6986BCDA" w14:textId="77777777" w:rsidR="005C292E" w:rsidRPr="006C6A5A" w:rsidRDefault="005C292E" w:rsidP="009030AC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107D6BA" w14:textId="77777777" w:rsidR="005C292E" w:rsidRPr="006C6A5A" w:rsidRDefault="005C292E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C58E1D" w14:textId="77777777" w:rsidR="005C292E" w:rsidRPr="006C6A5A" w:rsidRDefault="005C292E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E9C1C8" w14:textId="77777777" w:rsidR="005C292E" w:rsidRPr="006C6A5A" w:rsidRDefault="005C292E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BBE7ED" w14:textId="77777777" w:rsidR="005C292E" w:rsidRDefault="005C292E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D59DE" w14:textId="77777777" w:rsidR="005C292E" w:rsidRPr="006C6A5A" w:rsidRDefault="005C292E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12D93A2" w14:textId="77777777" w:rsidR="005C292E" w:rsidRDefault="005C292E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C857C99" w14:textId="77777777" w:rsidR="005C292E" w:rsidRPr="006C6A5A" w:rsidRDefault="005C292E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809F61D" w14:textId="77777777" w:rsidR="005C292E" w:rsidRDefault="005C292E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338C2E" w14:textId="77777777" w:rsidR="005C292E" w:rsidRPr="006C6A5A" w:rsidRDefault="005C292E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958BCB" w14:textId="77777777" w:rsidR="005C292E" w:rsidRDefault="005C292E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209E5F" w14:textId="77777777" w:rsidR="005C292E" w:rsidRPr="006C6A5A" w:rsidRDefault="005C292E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68821F" w14:textId="77777777" w:rsidR="005C292E" w:rsidRDefault="005C292E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54BBE0" w14:textId="77777777" w:rsidR="005C292E" w:rsidRPr="006C6A5A" w:rsidRDefault="005C292E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B84755" w14:textId="77777777" w:rsidR="005C292E" w:rsidRDefault="005C292E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95623E" w14:textId="77777777" w:rsidR="005C292E" w:rsidRPr="006C6A5A" w:rsidRDefault="005C292E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9E6C09C" w14:textId="77777777" w:rsidR="005C292E" w:rsidRDefault="005C292E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5B380D" w14:paraId="3AFFE1BA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0EABF742" w14:textId="77777777" w:rsidR="009030AC" w:rsidRPr="005B380D" w:rsidRDefault="009030AC" w:rsidP="009030AC">
            <w:pPr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7639505A" w14:textId="77777777" w:rsidR="009030AC" w:rsidRPr="005B380D" w:rsidRDefault="009030AC" w:rsidP="009030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FCC8170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E592A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6FF71ED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290DA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33BC980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27ADDFDC" w14:textId="77777777" w:rsidR="009030AC" w:rsidRPr="005B380D" w:rsidRDefault="009030AC" w:rsidP="009030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471C2C8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B4A448E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34C384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3D872E" w14:textId="77777777" w:rsidR="009030AC" w:rsidRPr="005B380D" w:rsidRDefault="009030AC" w:rsidP="009030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77BC96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AAE44" w14:textId="77777777" w:rsidR="009030AC" w:rsidRPr="005B380D" w:rsidRDefault="009030A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4C567F" w14:textId="77777777" w:rsidR="009030AC" w:rsidRPr="005B380D" w:rsidRDefault="009030AC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9F2047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6A60AF9" w14:textId="77777777" w:rsidR="009030AC" w:rsidRPr="005B380D" w:rsidRDefault="009030A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642" w:rsidRPr="005B380D" w14:paraId="1D2C52D7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05836C4C" w14:textId="62ED1F69" w:rsidR="00FA6EAC" w:rsidRPr="005B380D" w:rsidRDefault="00FA6EAC" w:rsidP="00FA6EAC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0" w:type="dxa"/>
            <w:shd w:val="clear" w:color="auto" w:fill="auto"/>
          </w:tcPr>
          <w:p w14:paraId="1DDE5D47" w14:textId="77777777" w:rsidR="00FA6EAC" w:rsidRPr="005B380D" w:rsidRDefault="00FA6EAC" w:rsidP="00FA6E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AD3313" w14:textId="3DDAF8C1" w:rsidR="00FA6EAC" w:rsidRPr="005B380D" w:rsidRDefault="00FA6EAC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8D4846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01AA6AE" w14:textId="6D7E585F" w:rsidR="00FA6EAC" w:rsidRPr="005B380D" w:rsidRDefault="00FA6EAC" w:rsidP="00FA6E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7947C9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CC3DD69" w14:textId="6BC93A58" w:rsidR="00FA6EAC" w:rsidRPr="005B380D" w:rsidRDefault="00FA6EAC" w:rsidP="00FA6E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111D47E" w14:textId="77777777" w:rsidR="00FA6EAC" w:rsidRPr="005B380D" w:rsidRDefault="00FA6EAC" w:rsidP="00FA6E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6411CD53" w14:textId="6A67E18C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9FEC40B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B39A22" w14:textId="63558FC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2CF6C6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03DD67" w14:textId="43521461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551793B" w14:textId="77777777" w:rsidR="00FA6EAC" w:rsidRPr="005B380D" w:rsidRDefault="00FA6EAC" w:rsidP="00FA6E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A4AAD9" w14:textId="2B6FCF48" w:rsidR="00FA6EAC" w:rsidRPr="005B380D" w:rsidRDefault="00FA6EAC" w:rsidP="00FA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3AF537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1DE032A" w14:textId="754A3A0C" w:rsidR="00FA6EAC" w:rsidRPr="005B380D" w:rsidRDefault="00FA6EAC" w:rsidP="00FA6E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61642" w:rsidRPr="005B380D" w14:paraId="00F8D07C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51CC4CAE" w14:textId="6C713E23" w:rsidR="00FA6EAC" w:rsidRDefault="00FA6EAC" w:rsidP="00FA6EAC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</w:t>
            </w:r>
            <w:r w:rsidR="009611D3" w:rsidRPr="009611D3">
              <w:rPr>
                <w:rFonts w:asciiTheme="majorBidi" w:hAnsiTheme="majorBidi"/>
                <w:sz w:val="28"/>
                <w:szCs w:val="28"/>
                <w:cs/>
              </w:rPr>
              <w:t>เงินตร</w:t>
            </w:r>
            <w:r w:rsidR="00640525"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="009611D3" w:rsidRPr="009611D3">
              <w:rPr>
                <w:rFonts w:asciiTheme="majorBidi" w:hAnsiTheme="majorBidi"/>
                <w:sz w:val="28"/>
                <w:szCs w:val="28"/>
                <w:cs/>
              </w:rPr>
              <w:t>ต่างประเท</w:t>
            </w:r>
            <w:r w:rsidR="009611D3" w:rsidRPr="00623E4E">
              <w:rPr>
                <w:rFonts w:asciiTheme="majorBidi" w:hAnsiTheme="majorBidi"/>
                <w:sz w:val="28"/>
                <w:szCs w:val="28"/>
                <w:cs/>
              </w:rPr>
              <w:t>ศ</w:t>
            </w:r>
            <w:r w:rsidR="00426EA2" w:rsidRPr="00426EA2">
              <w:rPr>
                <w:rFonts w:asciiTheme="majorBidi" w:hAnsi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25A68AA0" w14:textId="77777777" w:rsidR="00FA6EAC" w:rsidRPr="005B380D" w:rsidRDefault="00FA6EAC" w:rsidP="00FA6E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20E6AF" w14:textId="1485D663" w:rsidR="00FA6EAC" w:rsidRPr="005B380D" w:rsidRDefault="00FA6EAC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3E70C8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79A51E" w14:textId="38F6B6A2" w:rsidR="00FA6EAC" w:rsidRPr="005B380D" w:rsidRDefault="00FA6EAC" w:rsidP="00FA6EA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02386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1FAB49" w14:textId="21D0257A" w:rsidR="00FA6EAC" w:rsidRPr="005B380D" w:rsidRDefault="00FA6EAC" w:rsidP="00FA6EA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8FB0708" w14:textId="77777777" w:rsidR="00FA6EAC" w:rsidRPr="005B380D" w:rsidRDefault="00FA6EAC" w:rsidP="00FA6EA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11498CF5" w14:textId="2E44BA29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15EAE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A2496" w14:textId="6479B05D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A4D22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5DE57F" w14:textId="3EE4A132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A124D" w14:textId="77777777" w:rsidR="00FA6EAC" w:rsidRPr="005B380D" w:rsidRDefault="00FA6EAC" w:rsidP="00FA6EA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DCF3A7" w14:textId="7B6FBB6B" w:rsidR="00FA6EAC" w:rsidRPr="005B380D" w:rsidRDefault="00FA6EAC" w:rsidP="00FA6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7C4C26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138218A9" w14:textId="3BA1CEAD" w:rsidR="00FA6EAC" w:rsidRPr="005B380D" w:rsidRDefault="00FA6EAC" w:rsidP="00FA6E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4354DC" w:rsidRPr="005B380D" w14:paraId="376AAE0B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78B9DF99" w14:textId="77777777" w:rsidR="004354DC" w:rsidRPr="00782B20" w:rsidRDefault="004354DC" w:rsidP="00E171F2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DC3EAB8" w14:textId="77777777" w:rsidR="004354DC" w:rsidRPr="00782B20" w:rsidRDefault="004354DC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30104B51" w14:textId="77777777" w:rsidR="004354DC" w:rsidRPr="00782B20" w:rsidRDefault="004354DC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7C263E49" w14:textId="77777777" w:rsidR="004354DC" w:rsidRPr="00782B20" w:rsidRDefault="004354DC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</w:tcPr>
          <w:p w14:paraId="62306AE2" w14:textId="77777777" w:rsidR="004354DC" w:rsidRPr="00782B20" w:rsidRDefault="004354DC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6813D62" w14:textId="77777777" w:rsidR="004354DC" w:rsidRPr="00782B20" w:rsidRDefault="004354DC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</w:tcPr>
          <w:p w14:paraId="571CDE46" w14:textId="77777777" w:rsidR="004354DC" w:rsidRPr="00782B20" w:rsidRDefault="004354DC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</w:tcPr>
          <w:p w14:paraId="0987FF12" w14:textId="77777777" w:rsidR="004354DC" w:rsidRPr="00782B20" w:rsidRDefault="004354DC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41510EA2" w14:textId="77777777" w:rsidR="004354DC" w:rsidRPr="00782B20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DAB466D" w14:textId="77777777" w:rsidR="004354DC" w:rsidRPr="00782B20" w:rsidRDefault="004354DC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EB99AD1" w14:textId="77777777" w:rsidR="004354DC" w:rsidRPr="00782B20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17507E4" w14:textId="77777777" w:rsidR="004354DC" w:rsidRPr="00782B20" w:rsidRDefault="004354DC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1BC5FA4" w14:textId="77777777" w:rsidR="004354DC" w:rsidRPr="00782B20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2ADD7B1" w14:textId="77777777" w:rsidR="004354DC" w:rsidRPr="00782B20" w:rsidRDefault="004354D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3880B8" w14:textId="77777777" w:rsidR="004354DC" w:rsidRPr="00782B20" w:rsidRDefault="004354DC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AEF51C" w14:textId="77777777" w:rsidR="004354DC" w:rsidRPr="00782B20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  <w:gridSpan w:val="2"/>
          </w:tcPr>
          <w:p w14:paraId="3EFE28A9" w14:textId="77777777" w:rsidR="004354DC" w:rsidRPr="00782B20" w:rsidRDefault="004354D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E171F2" w:rsidRPr="005B380D" w14:paraId="4B8F3DE0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4872C58A" w14:textId="1DAC6193" w:rsidR="00E171F2" w:rsidRPr="005B380D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B4016"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6112B40" w14:textId="77777777" w:rsidR="00E171F2" w:rsidRPr="005B380D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BB53A94" w14:textId="77777777" w:rsidR="00E171F2" w:rsidRPr="005B380D" w:rsidRDefault="00E171F2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94EAD9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0271AE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FFACE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3D55519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5A2E9CFC" w14:textId="77777777" w:rsidR="00E171F2" w:rsidRPr="005B380D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94967F5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025F7E0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A305FE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29D543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E74C13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5E3B7B" w14:textId="77777777" w:rsidR="00E171F2" w:rsidRPr="005B380D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1CE1EF" w14:textId="77777777" w:rsidR="00E171F2" w:rsidRPr="005B380D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14583B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2F899112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71F2" w:rsidRPr="005B380D" w14:paraId="00B42503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51458826" w14:textId="77777777" w:rsidR="00E171F2" w:rsidRPr="005B380D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3850879" w14:textId="77777777" w:rsidR="00E171F2" w:rsidRPr="005B380D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1A2EEA9" w14:textId="77777777" w:rsidR="00E171F2" w:rsidRPr="005B380D" w:rsidRDefault="00E171F2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A807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7FCFE32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B07C22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097187E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0F936215" w14:textId="77777777" w:rsidR="00E171F2" w:rsidRPr="005B380D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4267DF9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3BB71BA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06D637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5500AE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07E10F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51F217" w14:textId="77777777" w:rsidR="00E171F2" w:rsidRPr="005B380D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C11693" w14:textId="77777777" w:rsidR="00E171F2" w:rsidRPr="005B380D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8BE46A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8C67646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B20" w:rsidRPr="005B380D" w14:paraId="5A005A8F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19FCA5CE" w14:textId="7ABBA89C" w:rsidR="00782B20" w:rsidRPr="00782B20" w:rsidRDefault="00782B20" w:rsidP="00782B20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20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0C718EC8" w14:textId="77777777" w:rsidR="00782B20" w:rsidRPr="005B380D" w:rsidRDefault="00782B20" w:rsidP="00782B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B7F3D72" w14:textId="54DC2644" w:rsidR="00782B20" w:rsidRPr="005B380D" w:rsidRDefault="00782B20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5B653C1B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BFB970" w14:textId="1CB4E715" w:rsidR="00782B20" w:rsidRPr="005B380D" w:rsidRDefault="00782B20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70" w:type="dxa"/>
          </w:tcPr>
          <w:p w14:paraId="3739F187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4F39AD7" w14:textId="6311C514" w:rsidR="00782B20" w:rsidRPr="005B380D" w:rsidRDefault="00782B20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087F8EE" w14:textId="77777777" w:rsidR="00782B20" w:rsidRPr="005B380D" w:rsidRDefault="00782B20" w:rsidP="00782B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0B659F9A" w14:textId="3BC26FCD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36" w:type="dxa"/>
          </w:tcPr>
          <w:p w14:paraId="54A881F4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8E5185" w14:textId="2D47D5A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288</w:t>
            </w:r>
          </w:p>
        </w:tc>
        <w:tc>
          <w:tcPr>
            <w:tcW w:w="236" w:type="dxa"/>
          </w:tcPr>
          <w:p w14:paraId="71DA3A06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F0E8CC" w14:textId="37DC3AC4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41FB440" w14:textId="77777777" w:rsidR="00782B20" w:rsidRPr="005B380D" w:rsidRDefault="00782B20" w:rsidP="00782B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52C26F" w14:textId="16C7358A" w:rsidR="00782B20" w:rsidRPr="005B380D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4F9E53A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1DBD829" w14:textId="735DBBC8" w:rsidR="00782B20" w:rsidRPr="005B380D" w:rsidRDefault="00782B20" w:rsidP="00782B20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288</w:t>
            </w:r>
          </w:p>
        </w:tc>
      </w:tr>
      <w:tr w:rsidR="00782B20" w:rsidRPr="005B380D" w14:paraId="2FF7FC67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5A9F0C98" w14:textId="1DBF2E3A" w:rsidR="00782B20" w:rsidRPr="00782B20" w:rsidRDefault="00782B20" w:rsidP="00782B20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20">
              <w:rPr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2B30B99" w14:textId="77777777" w:rsidR="00782B20" w:rsidRPr="005B380D" w:rsidRDefault="00782B20" w:rsidP="00782B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9D0A108" w14:textId="6DF9E0E3" w:rsidR="00782B20" w:rsidRPr="005B380D" w:rsidRDefault="00782B20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63BE8F70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91AC3B" w14:textId="263560C6" w:rsidR="00782B20" w:rsidRPr="005B380D" w:rsidRDefault="00782B20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0F892688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B97F3BE" w14:textId="68CE4C97" w:rsidR="00782B20" w:rsidRPr="005B380D" w:rsidRDefault="00782B20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  <w:tc>
          <w:tcPr>
            <w:tcW w:w="244" w:type="dxa"/>
            <w:shd w:val="clear" w:color="auto" w:fill="auto"/>
          </w:tcPr>
          <w:p w14:paraId="2F6E8CAD" w14:textId="77777777" w:rsidR="00782B20" w:rsidRPr="005B380D" w:rsidRDefault="00782B20" w:rsidP="00782B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3F179BB8" w14:textId="4D5D33B1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  <w:tc>
          <w:tcPr>
            <w:tcW w:w="236" w:type="dxa"/>
          </w:tcPr>
          <w:p w14:paraId="07BDB7A4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3AC13C" w14:textId="0B94EA4A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D13C62F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A6B311" w14:textId="6AECDC51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83083A5" w14:textId="77777777" w:rsidR="00782B20" w:rsidRPr="005B380D" w:rsidRDefault="00782B20" w:rsidP="00782B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371D12" w14:textId="1BCCFB8D" w:rsidR="00782B20" w:rsidRPr="005B380D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1,617</w:t>
            </w:r>
          </w:p>
        </w:tc>
        <w:tc>
          <w:tcPr>
            <w:tcW w:w="236" w:type="dxa"/>
          </w:tcPr>
          <w:p w14:paraId="156303FF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29D19EB" w14:textId="21DB07E6" w:rsidR="00782B20" w:rsidRPr="005B380D" w:rsidRDefault="00782B20" w:rsidP="00782B20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1,617</w:t>
            </w:r>
          </w:p>
        </w:tc>
      </w:tr>
      <w:tr w:rsidR="00782B20" w:rsidRPr="005B380D" w14:paraId="3B51A71F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39BD8734" w14:textId="6AEE6443" w:rsidR="00782B20" w:rsidRPr="00782B20" w:rsidRDefault="00782B20" w:rsidP="00782B20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36F8AB3C" w14:textId="77777777" w:rsidR="00782B20" w:rsidRPr="00782B20" w:rsidRDefault="00782B20" w:rsidP="00782B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7CCDF25D" w14:textId="56894E6E" w:rsidR="00782B20" w:rsidRPr="00782B20" w:rsidRDefault="00782B20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03D7C443" w14:textId="77777777" w:rsidR="00782B20" w:rsidRPr="00782B20" w:rsidRDefault="00782B20" w:rsidP="00782B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</w:tcPr>
          <w:p w14:paraId="0790F62A" w14:textId="6C92C7F8" w:rsidR="00782B20" w:rsidRPr="00782B20" w:rsidRDefault="00782B20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70" w:type="dxa"/>
          </w:tcPr>
          <w:p w14:paraId="5F406918" w14:textId="77777777" w:rsidR="00782B20" w:rsidRPr="00782B20" w:rsidRDefault="00782B20" w:rsidP="00782B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450CB4A1" w14:textId="560E7884" w:rsidR="00782B20" w:rsidRPr="00782B20" w:rsidRDefault="00782B20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37A6872" w14:textId="77777777" w:rsidR="00782B20" w:rsidRPr="00782B20" w:rsidRDefault="00782B20" w:rsidP="00782B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14:paraId="5A059CBA" w14:textId="043250E0" w:rsidR="00782B20" w:rsidRPr="00782B20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</w:tcPr>
          <w:p w14:paraId="245A7812" w14:textId="77777777" w:rsidR="00782B20" w:rsidRPr="00782B20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DBCFE9D" w14:textId="19554A97" w:rsidR="00782B20" w:rsidRPr="00782B20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680B018" w14:textId="77777777" w:rsidR="00782B20" w:rsidRPr="00782B20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1F04123" w14:textId="781B3295" w:rsidR="00782B20" w:rsidRPr="00782B20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236" w:type="dxa"/>
          </w:tcPr>
          <w:p w14:paraId="58FFD34D" w14:textId="77777777" w:rsidR="00782B20" w:rsidRPr="00782B20" w:rsidRDefault="00782B20" w:rsidP="00782B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5A06EA" w14:textId="46707304" w:rsidR="00782B20" w:rsidRPr="00782B20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DC825F6" w14:textId="77777777" w:rsidR="00782B20" w:rsidRPr="00782B20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26517DF" w14:textId="62F94814" w:rsidR="00782B20" w:rsidRPr="00782B20" w:rsidRDefault="00782B20" w:rsidP="00782B20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E171F2" w:rsidRPr="005B380D" w14:paraId="55FE2FC1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579ABF74" w14:textId="77777777" w:rsidR="00E171F2" w:rsidRPr="00782B20" w:rsidRDefault="00E171F2" w:rsidP="00E171F2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6AF9C48" w14:textId="77777777" w:rsidR="00E171F2" w:rsidRPr="00782B20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</w:tcPr>
          <w:p w14:paraId="7A0B5982" w14:textId="77777777" w:rsidR="00E171F2" w:rsidRPr="00782B20" w:rsidRDefault="00E171F2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075CAE3" w14:textId="77777777" w:rsidR="00E171F2" w:rsidRPr="00782B20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</w:tcPr>
          <w:p w14:paraId="61F52747" w14:textId="77777777" w:rsidR="00E171F2" w:rsidRPr="00782B20" w:rsidRDefault="00E171F2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4F0AD35" w14:textId="77777777" w:rsidR="00E171F2" w:rsidRPr="00782B20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03178A2" w14:textId="77777777" w:rsidR="00E171F2" w:rsidRPr="00782B20" w:rsidRDefault="00E171F2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34EDC967" w14:textId="77777777" w:rsidR="00E171F2" w:rsidRPr="00782B20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14:paraId="21543349" w14:textId="77777777" w:rsidR="00E171F2" w:rsidRPr="00782B20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6403A35" w14:textId="77777777" w:rsidR="00E171F2" w:rsidRPr="00782B20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905D00E" w14:textId="77777777" w:rsidR="00E171F2" w:rsidRPr="00782B20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F0B89E5" w14:textId="77777777" w:rsidR="00E171F2" w:rsidRPr="00782B20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8B5E3BF" w14:textId="77777777" w:rsidR="00E171F2" w:rsidRPr="00782B20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4EEC9CA" w14:textId="77777777" w:rsidR="00E171F2" w:rsidRPr="00782B20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C01517" w14:textId="77777777" w:rsidR="00E171F2" w:rsidRPr="00782B20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EF5CA81" w14:textId="77777777" w:rsidR="00E171F2" w:rsidRPr="00782B20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66684B6" w14:textId="77777777" w:rsidR="00E171F2" w:rsidRPr="00782B20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E171F2" w:rsidRPr="005B380D" w14:paraId="730C86A9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137ADFD9" w14:textId="77777777" w:rsidR="00E171F2" w:rsidRPr="005B380D" w:rsidRDefault="00E171F2" w:rsidP="00E171F2">
            <w:pPr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BEA4E6A" w14:textId="77777777" w:rsidR="00E171F2" w:rsidRPr="005B380D" w:rsidRDefault="00E171F2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6CF1665" w14:textId="77777777" w:rsidR="00E171F2" w:rsidRPr="005B380D" w:rsidRDefault="00E171F2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AEB19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F39DFB8" w14:textId="77777777" w:rsidR="00E171F2" w:rsidRPr="005B380D" w:rsidRDefault="00E171F2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8742D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89DD67C" w14:textId="77777777" w:rsidR="00E171F2" w:rsidRPr="005B380D" w:rsidRDefault="00E171F2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A3A41DD" w14:textId="77777777" w:rsidR="00E171F2" w:rsidRPr="005B380D" w:rsidRDefault="00E171F2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7FDADED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A06337E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F22CD0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DD857" w14:textId="77777777" w:rsidR="00E171F2" w:rsidRPr="005B380D" w:rsidRDefault="00E171F2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5164F6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B05AA" w14:textId="77777777" w:rsidR="00E171F2" w:rsidRPr="005B380D" w:rsidRDefault="00E171F2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350B7E" w14:textId="77777777" w:rsidR="00E171F2" w:rsidRPr="005B380D" w:rsidRDefault="00E171F2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06DE95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295ACA1" w14:textId="77777777" w:rsidR="00E171F2" w:rsidRPr="005B380D" w:rsidRDefault="00E171F2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B20" w:rsidRPr="005B380D" w14:paraId="1ED262D0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4296EA12" w14:textId="37017923" w:rsidR="00782B20" w:rsidRPr="005B380D" w:rsidRDefault="00782B20" w:rsidP="00782B20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29E84F0" w14:textId="77777777" w:rsidR="00782B20" w:rsidRPr="005B380D" w:rsidRDefault="00782B20" w:rsidP="00782B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5EC136" w14:textId="177A688D" w:rsidR="00782B20" w:rsidRPr="005B380D" w:rsidRDefault="00782B20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7C26D5CF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E551F1" w14:textId="4E09A5B0" w:rsidR="00782B20" w:rsidRPr="005B380D" w:rsidRDefault="00782B20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1085928D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53D268" w14:textId="6326412E" w:rsidR="00782B20" w:rsidRPr="005B380D" w:rsidRDefault="00782B20" w:rsidP="00A3135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DBBDFE8" w14:textId="77777777" w:rsidR="00782B20" w:rsidRPr="005B380D" w:rsidRDefault="00782B20" w:rsidP="00782B2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2B89B880" w14:textId="4D9F5F4C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  <w:tc>
          <w:tcPr>
            <w:tcW w:w="236" w:type="dxa"/>
            <w:vAlign w:val="bottom"/>
          </w:tcPr>
          <w:p w14:paraId="5D77CBA8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CCDEF8" w14:textId="7617BB6D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992C25B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371D56" w14:textId="077E361E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  <w:tc>
          <w:tcPr>
            <w:tcW w:w="236" w:type="dxa"/>
            <w:vAlign w:val="bottom"/>
          </w:tcPr>
          <w:p w14:paraId="636D44E1" w14:textId="77777777" w:rsidR="00782B20" w:rsidRPr="005B380D" w:rsidRDefault="00782B20" w:rsidP="00782B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F8675E" w14:textId="0FEED792" w:rsidR="00782B20" w:rsidRPr="005B380D" w:rsidRDefault="00782B20" w:rsidP="00782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1A2761C" w14:textId="77777777" w:rsidR="00782B20" w:rsidRPr="005B380D" w:rsidRDefault="00782B20" w:rsidP="00782B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3099FED8" w14:textId="58D0B821" w:rsidR="00782B20" w:rsidRPr="005B380D" w:rsidRDefault="00782B20" w:rsidP="00782B20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</w:p>
        </w:tc>
      </w:tr>
    </w:tbl>
    <w:p w14:paraId="4AB05FDC" w14:textId="77777777" w:rsidR="0087767B" w:rsidRDefault="0087767B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E193A8F" w14:textId="711759F6" w:rsidR="00DD0FD1" w:rsidRDefault="00DD0FD1"/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70"/>
        <w:gridCol w:w="1620"/>
        <w:gridCol w:w="270"/>
        <w:gridCol w:w="162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7767B" w:rsidRPr="005B380D" w14:paraId="69634161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6B5A5CED" w14:textId="4119A3F3" w:rsidR="0087767B" w:rsidRPr="005B380D" w:rsidRDefault="0087767B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ABE06B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0CD2723" w14:textId="691D98E5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7767B" w:rsidRPr="005B380D" w14:paraId="6CD43CA2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FD01403" w14:textId="77777777" w:rsidR="0087767B" w:rsidRPr="005B380D" w:rsidRDefault="0087767B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9C6E8A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849677E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31431ED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18CC332E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1358" w:rsidRPr="005B380D" w14:paraId="6234AFB9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2526F349" w14:textId="77777777" w:rsidR="00DD0FD1" w:rsidRPr="005B380D" w:rsidRDefault="00DD0FD1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5008AA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34CE802" w14:textId="5749EE75" w:rsidR="00DD0FD1" w:rsidRPr="005B380D" w:rsidRDefault="00DD0FD1" w:rsidP="00DD1CA1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86D461C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27482F" w14:textId="1CD5F5F8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90CC3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B7EEF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819ED2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B6ABD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5EB30DF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BEA5B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2EE83AFE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2BF020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6A7CAE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FBA23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1358" w:rsidRPr="005B380D" w14:paraId="30FC8855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3164C5DC" w14:textId="77777777" w:rsidR="00A31358" w:rsidRPr="005B380D" w:rsidRDefault="00A31358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07696F" w14:textId="77777777" w:rsidR="00A31358" w:rsidRPr="005B380D" w:rsidRDefault="00A31358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2EBF401" w14:textId="711306F8" w:rsidR="00A31358" w:rsidRPr="005B380D" w:rsidRDefault="00A31358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31358" w:rsidRPr="005B380D" w14:paraId="5BB72B01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59374FDC" w14:textId="7A371E69" w:rsidR="00DD0FD1" w:rsidRPr="005B380D" w:rsidRDefault="00DD0FD1" w:rsidP="00DD1CA1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254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9FF7E18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314495E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F470F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865CEDC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BDB88C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5D988A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E37E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7107E7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90C6C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6E6D77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A4D16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1C438D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823C1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609168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358" w:rsidRPr="005B380D" w14:paraId="2E45F435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1CF9B89B" w14:textId="62B39810" w:rsidR="00DD0FD1" w:rsidRPr="005B380D" w:rsidRDefault="00DD0FD1" w:rsidP="0087767B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32BD3B9" w14:textId="77777777" w:rsidR="00DD0FD1" w:rsidRPr="005B380D" w:rsidRDefault="00DD0FD1" w:rsidP="008776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AA663D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212194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412086C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A196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0CB213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1844EA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189FD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B81AD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9DAD5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F079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23CA8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DC5AF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159D7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358" w:rsidRPr="005B380D" w14:paraId="28167E3A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1C45DBE6" w14:textId="169D1037" w:rsidR="00A31358" w:rsidRPr="00417233" w:rsidRDefault="00A31358" w:rsidP="00A31358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3F11D1EF" w14:textId="77777777" w:rsidR="00A31358" w:rsidRPr="005B380D" w:rsidRDefault="00A31358" w:rsidP="00A313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B8C0E71" w14:textId="05472CCB" w:rsidR="00A31358" w:rsidRPr="005B380D" w:rsidRDefault="00FA6EAC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2C5F1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406D90" w14:textId="5F2CA489" w:rsidR="00A31358" w:rsidRPr="005B380D" w:rsidRDefault="00FA6EAC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0B8244D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556288" w14:textId="76694C3A" w:rsidR="00A31358" w:rsidRPr="005B380D" w:rsidRDefault="00FA6EAC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0DB1DCF7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76B63C" w14:textId="7E2B0CF9" w:rsidR="00A31358" w:rsidRPr="005B380D" w:rsidRDefault="00FA6EAC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3A1914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0E2B8" w14:textId="549D9DF9" w:rsidR="00A31358" w:rsidRPr="005B380D" w:rsidRDefault="00FA6EAC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666724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8F8FB1" w14:textId="3679D250" w:rsidR="00A31358" w:rsidRPr="005B380D" w:rsidRDefault="00FA6EAC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02885B50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23AFA7" w14:textId="7A86288A" w:rsidR="00A31358" w:rsidRPr="005B380D" w:rsidRDefault="00716AB4" w:rsidP="00A31358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A6E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A6EAC" w:rsidRPr="005B380D" w14:paraId="680708DB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2474C36D" w14:textId="4E910576" w:rsidR="00FA6EAC" w:rsidRPr="0026131F" w:rsidRDefault="0026131F" w:rsidP="0026131F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 w:rsidRPr="002D2F89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2E79EBC3" w14:textId="77777777" w:rsidR="00FA6EAC" w:rsidRPr="005B380D" w:rsidRDefault="00FA6EAC" w:rsidP="00A313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6567667" w14:textId="684705DE" w:rsidR="00FA6EAC" w:rsidRDefault="00FA6EAC" w:rsidP="0026131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  <w:vAlign w:val="bottom"/>
          </w:tcPr>
          <w:p w14:paraId="0E0909BD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C7539B" w14:textId="3DC23A7D" w:rsidR="00FA6EAC" w:rsidRPr="005B380D" w:rsidRDefault="00FA6EAC" w:rsidP="0026131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F20C5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F92000" w14:textId="4F49A50C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  <w:vAlign w:val="bottom"/>
          </w:tcPr>
          <w:p w14:paraId="4A4D7259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288BB6" w14:textId="4CBA33AF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84949D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464087" w14:textId="574DAF8D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  <w:vAlign w:val="bottom"/>
          </w:tcPr>
          <w:p w14:paraId="2D262754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BF8268" w14:textId="5093AF55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FA8ECB" w14:textId="77777777" w:rsidR="00FA6EAC" w:rsidRPr="005B380D" w:rsidRDefault="00FA6EAC" w:rsidP="002613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44F8BB" w14:textId="5A54872B" w:rsidR="00FA6EAC" w:rsidRPr="005B380D" w:rsidRDefault="00FA6EAC" w:rsidP="0026131F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A31358" w:rsidRPr="005B380D" w14:paraId="5BEA02AC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4E32C55C" w14:textId="2283DC95" w:rsidR="00A31358" w:rsidRPr="00417233" w:rsidRDefault="00A31358" w:rsidP="00A31358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CA4B6B" w14:textId="77777777" w:rsidR="00A31358" w:rsidRPr="005B380D" w:rsidRDefault="00A31358" w:rsidP="00A313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47BBF80D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27DCB3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4A6790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73E36A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E84D20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E38284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12DD24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A8A17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0704B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0C237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579112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53841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2BF1DA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358" w:rsidRPr="005B380D" w14:paraId="76A35F74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3D9B6EE3" w14:textId="43F78F28" w:rsidR="00A31358" w:rsidRPr="00417233" w:rsidRDefault="00A31358" w:rsidP="00A31358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EF9C971" w14:textId="77777777" w:rsidR="00A31358" w:rsidRPr="005B380D" w:rsidRDefault="00A31358" w:rsidP="00A3135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FB1B8C3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09D9F9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FBE3BA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5C07E0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A6F170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892DE0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1E28F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4D6F46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B2BCC7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0EAF2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4218C8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ACCF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9B80A6" w14:textId="77777777" w:rsidR="00A31358" w:rsidRPr="005B380D" w:rsidRDefault="00A31358" w:rsidP="00A31358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EAC" w:rsidRPr="005B380D" w14:paraId="69B5D94A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253CD686" w14:textId="1A23C856" w:rsidR="00FA6EAC" w:rsidRPr="00FA6EAC" w:rsidRDefault="004E613C" w:rsidP="00FA6EAC">
            <w:pPr>
              <w:ind w:left="168" w:right="-90" w:hanging="168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</w:t>
            </w:r>
            <w:r w:rsidRPr="009611D3">
              <w:rPr>
                <w:rFonts w:asciiTheme="majorBidi" w:hAnsiTheme="majorBidi"/>
                <w:sz w:val="28"/>
                <w:szCs w:val="28"/>
                <w:cs/>
              </w:rPr>
              <w:t>เงินตร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9611D3">
              <w:rPr>
                <w:rFonts w:asciiTheme="majorBidi" w:hAnsiTheme="majorBidi"/>
                <w:sz w:val="28"/>
                <w:szCs w:val="28"/>
                <w:cs/>
              </w:rPr>
              <w:t>ต่างประเท</w:t>
            </w:r>
            <w:r w:rsidRPr="00623E4E">
              <w:rPr>
                <w:rFonts w:asciiTheme="majorBidi" w:hAnsiTheme="majorBidi"/>
                <w:sz w:val="28"/>
                <w:szCs w:val="28"/>
                <w:cs/>
              </w:rPr>
              <w:t>ศ</w:t>
            </w:r>
            <w:r w:rsidRPr="00426EA2">
              <w:rPr>
                <w:rFonts w:asciiTheme="majorBidi" w:hAnsi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270" w:type="dxa"/>
          </w:tcPr>
          <w:p w14:paraId="29FE888E" w14:textId="77777777" w:rsidR="00FA6EAC" w:rsidRPr="005B380D" w:rsidRDefault="00FA6EAC" w:rsidP="00FA6E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4C97A11" w14:textId="6ACB7725" w:rsidR="00FA6EAC" w:rsidRPr="00FA6EAC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270" w:type="dxa"/>
            <w:vAlign w:val="bottom"/>
          </w:tcPr>
          <w:p w14:paraId="605CA6C8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7720DE" w14:textId="6F0F09CA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34D92A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7BE50C" w14:textId="075C84F1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270" w:type="dxa"/>
            <w:vAlign w:val="bottom"/>
          </w:tcPr>
          <w:p w14:paraId="080EA719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2D243A" w14:textId="2EF77A1A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D39D1D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3F256C" w14:textId="0364C40E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270" w:type="dxa"/>
            <w:vAlign w:val="bottom"/>
          </w:tcPr>
          <w:p w14:paraId="558B6970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58D948" w14:textId="67140AB0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949910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0E8F6" w14:textId="4BC210E5" w:rsidR="00FA6EAC" w:rsidRPr="005B380D" w:rsidRDefault="00FA6EAC" w:rsidP="00FA6E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</w:tr>
      <w:tr w:rsidR="00FA6EAC" w:rsidRPr="005B380D" w14:paraId="51A902AD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3BA52A6C" w14:textId="26889674" w:rsidR="00FA6EAC" w:rsidRPr="00417233" w:rsidRDefault="00FA6EAC" w:rsidP="00FA6E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5942D5" w14:textId="77777777" w:rsidR="00FA6EAC" w:rsidRPr="005B380D" w:rsidRDefault="00FA6EAC" w:rsidP="00FA6E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D65B7CC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905D2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67114AA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32B39F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1A9E4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7F3C1C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1E56D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B5C9D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5CE0F4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EDC77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C8352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69C34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378AC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EAC" w:rsidRPr="005B380D" w14:paraId="3DBFD219" w14:textId="77777777" w:rsidTr="009D1668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81998E8" w14:textId="731CAD2A" w:rsidR="00FA6EAC" w:rsidRPr="00417233" w:rsidRDefault="00FA6EAC" w:rsidP="00FA6E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90BC149" w14:textId="77777777" w:rsidR="00FA6EAC" w:rsidRPr="005B380D" w:rsidRDefault="00FA6EAC" w:rsidP="00FA6E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30318E3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E909C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D5E89D6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DAB66D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954BB6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67655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768653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C0A20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ED3DBA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5C2B6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EBBE85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F8DEA3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8209D3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EAC" w:rsidRPr="005B380D" w14:paraId="0EE66928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5E89843B" w14:textId="6CE766FA" w:rsidR="00FA6EAC" w:rsidRPr="00417233" w:rsidRDefault="00FA6EAC" w:rsidP="00FA6E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CA2ABB7" w14:textId="77777777" w:rsidR="00FA6EAC" w:rsidRPr="005B380D" w:rsidRDefault="00FA6EAC" w:rsidP="00FA6E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67A274FA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E916E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2CE1768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64C094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CD8C2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4995D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8C6D9C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55D7EF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9B2A2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6BD48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8311F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1546C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C064C3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EAC" w:rsidRPr="005B380D" w14:paraId="18E39902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23982954" w14:textId="68BA0F00" w:rsidR="00FA6EAC" w:rsidRPr="00417233" w:rsidRDefault="00FA6EAC" w:rsidP="00FA6EAC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1F7637AF" w14:textId="77777777" w:rsidR="00FA6EAC" w:rsidRPr="005B380D" w:rsidRDefault="00FA6EAC" w:rsidP="00FA6EA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54308F2" w14:textId="1581161A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BAF39F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20EE14" w14:textId="14399966" w:rsidR="00FA6EAC" w:rsidRPr="005B380D" w:rsidRDefault="00FA6EAC" w:rsidP="00FA6EA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0C5A74DF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24F4E" w14:textId="00BE8925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5BE910F7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3CC553" w14:textId="289FEE90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6AC2B8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BCBDD9" w14:textId="1A8FE4E8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CBFFBB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1E70DD" w14:textId="1D4D480D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21DCB683" w14:textId="77777777" w:rsidR="00FA6EAC" w:rsidRPr="005B380D" w:rsidRDefault="00FA6EAC" w:rsidP="00FA6E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528C78" w14:textId="38D1D98D" w:rsidR="00FA6EAC" w:rsidRPr="005B380D" w:rsidRDefault="00FA6EAC" w:rsidP="00FA6EA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08257DD6" w14:textId="1D4DBF4B" w:rsidR="0087767B" w:rsidRPr="0070469D" w:rsidRDefault="0087767B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87767B" w:rsidRPr="0070469D" w:rsidSect="009030AC">
          <w:headerReference w:type="default" r:id="rId14"/>
          <w:footerReference w:type="default" r:id="rId15"/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4A1425" w:rsidRPr="005B380D" w14:paraId="029832FB" w14:textId="77777777" w:rsidTr="00D75A11">
        <w:trPr>
          <w:cantSplit/>
          <w:tblHeader/>
        </w:trPr>
        <w:tc>
          <w:tcPr>
            <w:tcW w:w="4590" w:type="dxa"/>
            <w:vAlign w:val="bottom"/>
            <w:hideMark/>
          </w:tcPr>
          <w:p w14:paraId="6A3D4548" w14:textId="37F43F13" w:rsidR="004A1425" w:rsidRPr="005B380D" w:rsidRDefault="004A1425" w:rsidP="002E60CD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0" w:name="_Hlk74905001"/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18E46B55" w14:textId="6130AC07" w:rsidR="004A1425" w:rsidRPr="005B380D" w:rsidRDefault="004A1425" w:rsidP="002E60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0DF66636" w14:textId="77777777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40BBE049" w14:textId="2D70C5A2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A1425" w:rsidRPr="005B380D" w14:paraId="30259C94" w14:textId="77777777" w:rsidTr="00D75A11">
        <w:trPr>
          <w:cantSplit/>
          <w:tblHeader/>
        </w:trPr>
        <w:tc>
          <w:tcPr>
            <w:tcW w:w="4590" w:type="dxa"/>
            <w:vAlign w:val="bottom"/>
          </w:tcPr>
          <w:p w14:paraId="23E86E39" w14:textId="68410185" w:rsidR="004A1425" w:rsidRPr="005B380D" w:rsidRDefault="002254C5" w:rsidP="005362DE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สำหรับงวดเก้าเดือนสิ้นสุดวันที่ 30 กันยายน 2565</w:t>
            </w:r>
          </w:p>
        </w:tc>
        <w:tc>
          <w:tcPr>
            <w:tcW w:w="1080" w:type="dxa"/>
            <w:vAlign w:val="bottom"/>
          </w:tcPr>
          <w:p w14:paraId="795A0DB7" w14:textId="77777777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ECD1F8B" w14:textId="77777777" w:rsidR="004A1425" w:rsidRPr="005B380D" w:rsidRDefault="004A1425" w:rsidP="002E60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3FC6EC" w14:textId="77777777" w:rsidR="004A1425" w:rsidRPr="005B380D" w:rsidRDefault="004A1425" w:rsidP="002E60C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1FBF4B1D" w14:textId="77777777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8B16949" w14:textId="77777777" w:rsidR="004A1425" w:rsidRPr="005B380D" w:rsidRDefault="004A1425" w:rsidP="002E60C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1920CF84" w14:textId="77777777" w:rsidR="004A1425" w:rsidRPr="005B380D" w:rsidRDefault="004A1425" w:rsidP="002E60C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AC5C50F" w14:textId="77777777" w:rsidR="004A1425" w:rsidRPr="005B380D" w:rsidRDefault="004A1425" w:rsidP="002E60C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4A1425" w:rsidRPr="005B380D" w14:paraId="37DE2696" w14:textId="77777777" w:rsidTr="00D75A11">
        <w:trPr>
          <w:cantSplit/>
          <w:tblHeader/>
        </w:trPr>
        <w:tc>
          <w:tcPr>
            <w:tcW w:w="4590" w:type="dxa"/>
            <w:vAlign w:val="bottom"/>
            <w:hideMark/>
          </w:tcPr>
          <w:p w14:paraId="2DF4A239" w14:textId="2344786A" w:rsidR="004A1425" w:rsidRPr="005B380D" w:rsidRDefault="004A1425" w:rsidP="002E60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2B6409F1" w14:textId="77777777" w:rsidR="004A1425" w:rsidRPr="005B380D" w:rsidRDefault="004A1425" w:rsidP="002E60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B37EA" w:rsidRPr="005B380D" w14:paraId="007FDF6D" w14:textId="77777777" w:rsidTr="00D75A11">
        <w:trPr>
          <w:cantSplit/>
        </w:trPr>
        <w:tc>
          <w:tcPr>
            <w:tcW w:w="4590" w:type="dxa"/>
          </w:tcPr>
          <w:p w14:paraId="607B1FA2" w14:textId="77777777" w:rsidR="004B37EA" w:rsidRPr="005B380D" w:rsidRDefault="004B37EA" w:rsidP="004B37E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5F5E8C" w14:textId="5AE4B4CE" w:rsidR="004B37EA" w:rsidRPr="005B380D" w:rsidRDefault="0000409C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CBB0809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E301FAD" w14:textId="70552C66" w:rsidR="004B37EA" w:rsidRPr="005B380D" w:rsidRDefault="0000409C" w:rsidP="004B37E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5E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gridSpan w:val="2"/>
          </w:tcPr>
          <w:p w14:paraId="473C2AF4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A48BD43" w14:textId="06EAFA93" w:rsidR="004B37EA" w:rsidRPr="005B380D" w:rsidRDefault="00FA6EAC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919F64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9C6FF6" w14:textId="10020830" w:rsidR="004B37EA" w:rsidRPr="005B380D" w:rsidRDefault="00FA6EAC" w:rsidP="004B37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37EA" w:rsidRPr="005B380D" w14:paraId="38B65F85" w14:textId="77777777" w:rsidTr="00D75A11">
        <w:trPr>
          <w:cantSplit/>
        </w:trPr>
        <w:tc>
          <w:tcPr>
            <w:tcW w:w="4590" w:type="dxa"/>
          </w:tcPr>
          <w:p w14:paraId="44AB0EC5" w14:textId="16204E12" w:rsidR="004B37EA" w:rsidRPr="005B380D" w:rsidRDefault="004B37EA" w:rsidP="004B37EA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6B1EFE51" w14:textId="67419B03" w:rsidR="004B37EA" w:rsidRPr="005B380D" w:rsidRDefault="0000409C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80" w:type="dxa"/>
          </w:tcPr>
          <w:p w14:paraId="1F0F63A3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C6E2195" w14:textId="12F92033" w:rsidR="004B37EA" w:rsidRPr="005B380D" w:rsidRDefault="0000409C" w:rsidP="004B37E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180B21E8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E206D69" w14:textId="7F9B9DCF" w:rsidR="004B37EA" w:rsidRPr="005B380D" w:rsidRDefault="00FA6EAC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1254D3" w14:textId="77777777" w:rsidR="004B37EA" w:rsidRPr="005B380D" w:rsidRDefault="004B37EA" w:rsidP="004B37EA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34CE9EA" w14:textId="7DC93D5F" w:rsidR="004B37EA" w:rsidRPr="005B380D" w:rsidRDefault="00FA6EAC" w:rsidP="004B37EA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0"/>
    </w:tbl>
    <w:p w14:paraId="1F58A1CA" w14:textId="77777777" w:rsidR="00963637" w:rsidRDefault="00963637" w:rsidP="00AE6944">
      <w:pPr>
        <w:rPr>
          <w:rFonts w:asciiTheme="majorBidi" w:hAnsiTheme="majorBidi" w:cstheme="majorBidi"/>
          <w:sz w:val="20"/>
          <w:szCs w:val="20"/>
        </w:rPr>
      </w:pPr>
    </w:p>
    <w:p w14:paraId="16C76919" w14:textId="77777777" w:rsidR="0021631D" w:rsidRDefault="0021631D" w:rsidP="0021631D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7B17A4D1" w14:textId="473F9F10" w:rsidR="0021631D" w:rsidRPr="00DF46F7" w:rsidRDefault="0021631D" w:rsidP="0021631D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ในระหว่างปี </w:t>
      </w:r>
      <w:r w:rsidRPr="00CD0AF4">
        <w:rPr>
          <w:rFonts w:asciiTheme="majorBidi" w:hAnsiTheme="majorBidi" w:cstheme="majorBidi" w:hint="cs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5 </w:t>
      </w: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CD0AF4">
        <w:rPr>
          <w:rFonts w:asciiTheme="majorBidi" w:hAnsiTheme="majorBidi" w:cstheme="majorBidi" w:hint="cs"/>
          <w:spacing w:val="-4"/>
          <w:sz w:val="28"/>
          <w:szCs w:val="28"/>
        </w:rPr>
        <w:t xml:space="preserve"> 3,</w:t>
      </w:r>
      <w:r w:rsidR="008B491E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CD0AF4">
        <w:rPr>
          <w:rFonts w:asciiTheme="majorBidi" w:hAnsiTheme="majorBidi" w:cstheme="majorBidi" w:hint="cs"/>
          <w:spacing w:val="-4"/>
          <w:sz w:val="28"/>
          <w:szCs w:val="28"/>
        </w:rPr>
        <w:t xml:space="preserve">00 </w:t>
      </w: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 เพื่อแลกเปลี่ยนอัตราดอกเบี้ย</w:t>
      </w:r>
      <w:r w:rsidR="00754AA5" w:rsidRPr="00DF46F7">
        <w:rPr>
          <w:rFonts w:asciiTheme="majorBidi" w:hAnsiTheme="majorBidi" w:cstheme="majorBidi" w:hint="cs"/>
          <w:sz w:val="28"/>
          <w:szCs w:val="28"/>
          <w:cs/>
        </w:rPr>
        <w:t xml:space="preserve">คงที่ที่ร้อยละ </w:t>
      </w:r>
      <w:r w:rsidR="009312C9">
        <w:rPr>
          <w:rFonts w:asciiTheme="majorBidi" w:hAnsiTheme="majorBidi" w:cstheme="majorBidi"/>
          <w:sz w:val="28"/>
          <w:szCs w:val="28"/>
        </w:rPr>
        <w:t>3.926</w:t>
      </w:r>
      <w:r w:rsidR="00754AA5" w:rsidRPr="00DF46F7">
        <w:rPr>
          <w:rFonts w:asciiTheme="majorBidi" w:hAnsiTheme="majorBidi" w:cstheme="majorBidi" w:hint="cs"/>
          <w:sz w:val="28"/>
          <w:szCs w:val="28"/>
          <w:cs/>
        </w:rPr>
        <w:t xml:space="preserve"> ต่อปี 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>กับอัตราดอกเบี้ย</w:t>
      </w:r>
      <w:r w:rsidR="009312C9" w:rsidRPr="00DF46F7">
        <w:rPr>
          <w:rFonts w:asciiTheme="majorBidi" w:hAnsiTheme="majorBidi" w:cstheme="majorBidi" w:hint="cs"/>
          <w:sz w:val="28"/>
          <w:szCs w:val="28"/>
          <w:cs/>
        </w:rPr>
        <w:t>ลอยตัวที่</w:t>
      </w:r>
      <w:r w:rsidR="009312C9" w:rsidRPr="00DF46F7">
        <w:rPr>
          <w:rFonts w:asciiTheme="majorBidi" w:hAnsiTheme="majorBidi" w:cstheme="majorBidi" w:hint="cs"/>
          <w:sz w:val="28"/>
          <w:szCs w:val="28"/>
        </w:rPr>
        <w:t xml:space="preserve"> </w:t>
      </w:r>
      <w:r w:rsidR="008C45E8">
        <w:rPr>
          <w:rFonts w:asciiTheme="majorBidi" w:hAnsiTheme="majorBidi" w:cstheme="majorBidi"/>
          <w:sz w:val="28"/>
          <w:szCs w:val="28"/>
        </w:rPr>
        <w:t>THB-THOR</w:t>
      </w:r>
      <w:r w:rsidR="009312C9" w:rsidRPr="00DF46F7">
        <w:rPr>
          <w:rFonts w:asciiTheme="majorBidi" w:hAnsiTheme="majorBidi" w:cstheme="majorBidi" w:hint="cs"/>
          <w:sz w:val="28"/>
          <w:szCs w:val="28"/>
        </w:rPr>
        <w:t xml:space="preserve"> </w:t>
      </w:r>
      <w:r w:rsidR="009312C9" w:rsidRPr="00DF46F7">
        <w:rPr>
          <w:rFonts w:asciiTheme="majorBidi" w:hAnsiTheme="majorBidi" w:cstheme="majorBidi" w:hint="cs"/>
          <w:sz w:val="28"/>
          <w:szCs w:val="28"/>
          <w:cs/>
        </w:rPr>
        <w:t>บวกส่วนเพิ่มต่อปี</w:t>
      </w:r>
      <w:r w:rsidR="00B27D88">
        <w:rPr>
          <w:rFonts w:asciiTheme="majorBidi" w:hAnsiTheme="majorBidi" w:cstheme="majorBidi"/>
          <w:sz w:val="28"/>
          <w:szCs w:val="28"/>
        </w:rPr>
        <w:t xml:space="preserve"> 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โดยมีการแลกเปลี่ยนกันตามสัญญาเงินกู้ยืม </w:t>
      </w:r>
    </w:p>
    <w:p w14:paraId="76B93CB1" w14:textId="77777777" w:rsidR="0021631D" w:rsidRPr="00251E2B" w:rsidRDefault="0021631D" w:rsidP="00AE6944">
      <w:pPr>
        <w:rPr>
          <w:rFonts w:asciiTheme="majorBidi" w:hAnsiTheme="majorBidi" w:cstheme="majorBidi"/>
          <w:sz w:val="20"/>
          <w:szCs w:val="20"/>
        </w:rPr>
      </w:pPr>
    </w:p>
    <w:p w14:paraId="3144BA55" w14:textId="158B2BEF" w:rsidR="008C45E8" w:rsidRDefault="008C45E8" w:rsidP="008C45E8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 w:rsidRPr="00CA4ADD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สัญญาแลกเปลี่ยน</w:t>
      </w:r>
      <w:r w:rsidR="00101CBF" w:rsidRPr="00CA4ADD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เงินตราต่างประเทศและ</w:t>
      </w:r>
      <w:r w:rsidRPr="00CA4ADD">
        <w:rPr>
          <w:rFonts w:asciiTheme="majorBidi" w:hAnsiTheme="majorBidi" w:cstheme="majorBidi" w:hint="cs"/>
          <w:i/>
          <w:iCs/>
          <w:sz w:val="28"/>
          <w:szCs w:val="28"/>
          <w:cs/>
        </w:rPr>
        <w:t>อัตรา</w:t>
      </w:r>
      <w:r w:rsidR="00101CBF" w:rsidRPr="00CA4ADD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34AD2E6A" w14:textId="717EB710" w:rsidR="008C45E8" w:rsidRDefault="008C45E8" w:rsidP="008C45E8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ในระหว่างปี </w:t>
      </w:r>
      <w:r w:rsidRPr="00CD0AF4">
        <w:rPr>
          <w:rFonts w:asciiTheme="majorBidi" w:hAnsiTheme="majorBidi" w:cstheme="majorBidi" w:hint="cs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5 </w:t>
      </w: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บริษัทเข้าทำสัญญาแลกเปลี่ยน</w:t>
      </w:r>
      <w:r w:rsidR="00101CBF" w:rsidRPr="00101CBF">
        <w:rPr>
          <w:rFonts w:asciiTheme="majorBidi" w:hAnsiTheme="majorBidi" w:cstheme="majorBidi" w:hint="cs"/>
          <w:sz w:val="28"/>
          <w:szCs w:val="28"/>
          <w:cs/>
        </w:rPr>
        <w:t>เงินตราต่างประเทศและอัตราดอกเบี้ย</w:t>
      </w:r>
      <w:r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>สำหรับเงินกู้ยืม</w:t>
      </w:r>
      <w:r w:rsidR="001472D1">
        <w:rPr>
          <w:rFonts w:asciiTheme="majorBidi" w:hAnsiTheme="majorBidi" w:cstheme="majorBidi" w:hint="cs"/>
          <w:spacing w:val="-4"/>
          <w:sz w:val="28"/>
          <w:szCs w:val="28"/>
          <w:cs/>
        </w:rPr>
        <w:t>ระยะ</w:t>
      </w:r>
      <w:r w:rsidR="006E32E7">
        <w:rPr>
          <w:rFonts w:asciiTheme="majorBidi" w:hAnsiTheme="majorBidi" w:cstheme="majorBidi" w:hint="cs"/>
          <w:spacing w:val="-4"/>
          <w:sz w:val="28"/>
          <w:szCs w:val="28"/>
          <w:cs/>
        </w:rPr>
        <w:t>สั้น</w:t>
      </w:r>
      <w:r w:rsidR="00320E0A"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="00320E0A" w:rsidRPr="00CD0AF4">
        <w:rPr>
          <w:rFonts w:asciiTheme="majorBidi" w:hAnsiTheme="majorBidi" w:cstheme="majorBidi" w:hint="cs"/>
          <w:spacing w:val="-4"/>
          <w:sz w:val="28"/>
          <w:szCs w:val="28"/>
        </w:rPr>
        <w:t xml:space="preserve"> </w:t>
      </w:r>
      <w:r w:rsidR="00320E0A">
        <w:rPr>
          <w:rFonts w:asciiTheme="majorBidi" w:hAnsiTheme="majorBidi" w:cstheme="majorBidi"/>
          <w:spacing w:val="-4"/>
          <w:sz w:val="28"/>
          <w:szCs w:val="28"/>
        </w:rPr>
        <w:t>4</w:t>
      </w:r>
      <w:r w:rsidR="00320E0A" w:rsidRPr="00CD0AF4">
        <w:rPr>
          <w:rFonts w:asciiTheme="majorBidi" w:hAnsiTheme="majorBidi" w:cstheme="majorBidi" w:hint="cs"/>
          <w:spacing w:val="-4"/>
          <w:sz w:val="28"/>
          <w:szCs w:val="28"/>
        </w:rPr>
        <w:t>,</w:t>
      </w:r>
      <w:r w:rsidR="00320E0A">
        <w:rPr>
          <w:rFonts w:asciiTheme="majorBidi" w:hAnsiTheme="majorBidi" w:cstheme="majorBidi"/>
          <w:spacing w:val="-4"/>
          <w:sz w:val="28"/>
          <w:szCs w:val="28"/>
        </w:rPr>
        <w:t>32</w:t>
      </w:r>
      <w:r w:rsidR="00320E0A" w:rsidRPr="00CD0AF4">
        <w:rPr>
          <w:rFonts w:asciiTheme="majorBidi" w:hAnsiTheme="majorBidi" w:cstheme="majorBidi" w:hint="cs"/>
          <w:spacing w:val="-4"/>
          <w:sz w:val="28"/>
          <w:szCs w:val="28"/>
        </w:rPr>
        <w:t xml:space="preserve">0 </w:t>
      </w:r>
      <w:r w:rsidR="00320E0A" w:rsidRPr="00CD0AF4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  <w:r w:rsidR="00320E0A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C20B58" w:rsidRPr="00DF46F7">
        <w:rPr>
          <w:rFonts w:asciiTheme="majorBidi" w:hAnsiTheme="majorBidi" w:cstheme="majorBidi" w:hint="cs"/>
          <w:sz w:val="28"/>
          <w:szCs w:val="28"/>
          <w:cs/>
        </w:rPr>
        <w:t>เพื่อแลกเปลี่ยน</w:t>
      </w:r>
      <w:r w:rsidR="00E7117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5F10DA">
        <w:rPr>
          <w:rFonts w:asciiTheme="majorBidi" w:hAnsiTheme="majorBidi" w:cstheme="majorBidi" w:hint="cs"/>
          <w:sz w:val="28"/>
          <w:szCs w:val="28"/>
          <w:cs/>
        </w:rPr>
        <w:t>บาทเป็นเงินยูโร</w:t>
      </w:r>
      <w:r w:rsidR="005B1466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="00F8027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80278">
        <w:rPr>
          <w:rFonts w:asciiTheme="majorBidi" w:hAnsiTheme="majorBidi" w:cstheme="majorBidi"/>
          <w:sz w:val="28"/>
          <w:szCs w:val="28"/>
        </w:rPr>
        <w:t xml:space="preserve">120 </w:t>
      </w:r>
      <w:r w:rsidR="00F80278">
        <w:rPr>
          <w:rFonts w:asciiTheme="majorBidi" w:hAnsiTheme="majorBidi" w:cstheme="majorBidi" w:hint="cs"/>
          <w:sz w:val="28"/>
          <w:szCs w:val="28"/>
          <w:cs/>
        </w:rPr>
        <w:t>ล้านยูโร</w:t>
      </w:r>
      <w:r w:rsidR="001472D1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5F10DA">
        <w:rPr>
          <w:rFonts w:asciiTheme="majorBidi" w:hAnsiTheme="majorBidi" w:cstheme="majorBidi" w:hint="cs"/>
          <w:spacing w:val="-4"/>
          <w:sz w:val="28"/>
          <w:szCs w:val="28"/>
          <w:cs/>
        </w:rPr>
        <w:t>และแลกเปลี่ยน</w:t>
      </w:r>
      <w:r w:rsidR="001472D1">
        <w:rPr>
          <w:rFonts w:asciiTheme="majorBidi" w:hAnsiTheme="majorBidi" w:cstheme="majorBidi" w:hint="cs"/>
          <w:spacing w:val="-4"/>
          <w:sz w:val="28"/>
          <w:szCs w:val="28"/>
          <w:cs/>
        </w:rPr>
        <w:t>อัตราดอกเบี้ยคงที่ที่</w:t>
      </w:r>
      <w:r w:rsidR="00945ECF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ร้อยละ </w:t>
      </w:r>
      <w:r w:rsidR="00945ECF">
        <w:rPr>
          <w:rFonts w:asciiTheme="majorBidi" w:hAnsiTheme="majorBidi" w:cstheme="majorBidi"/>
          <w:spacing w:val="-4"/>
          <w:sz w:val="28"/>
          <w:szCs w:val="28"/>
        </w:rPr>
        <w:t xml:space="preserve">1.35 </w:t>
      </w:r>
      <w:r w:rsidR="00945ECF">
        <w:rPr>
          <w:rFonts w:asciiTheme="majorBidi" w:hAnsiTheme="majorBidi" w:cstheme="majorBidi" w:hint="cs"/>
          <w:spacing w:val="-4"/>
          <w:sz w:val="28"/>
          <w:szCs w:val="28"/>
          <w:cs/>
        </w:rPr>
        <w:t>ต่อปี</w:t>
      </w:r>
      <w:r w:rsidRPr="00DF46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61F77" w:rsidRPr="00761F77">
        <w:rPr>
          <w:rFonts w:asciiTheme="majorBidi" w:hAnsiTheme="majorBidi"/>
          <w:sz w:val="28"/>
          <w:szCs w:val="28"/>
          <w:cs/>
        </w:rPr>
        <w:t xml:space="preserve">กับอัตราดอกเบี้ยคงที่ที่ร้อยละ </w:t>
      </w:r>
      <w:r w:rsidR="00761F77">
        <w:rPr>
          <w:rFonts w:asciiTheme="majorBidi" w:hAnsiTheme="majorBidi"/>
          <w:sz w:val="28"/>
          <w:szCs w:val="28"/>
        </w:rPr>
        <w:t>1.75</w:t>
      </w:r>
      <w:r w:rsidR="00761F77" w:rsidRPr="00761F77">
        <w:rPr>
          <w:rFonts w:asciiTheme="majorBidi" w:hAnsi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  <w:r w:rsidR="00AB2496" w:rsidRPr="00DF46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E504AD2" w14:textId="77777777" w:rsidR="00AF641A" w:rsidRPr="00251E2B" w:rsidRDefault="00AF641A" w:rsidP="008C45E8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39D4761" w14:textId="22C25374" w:rsidR="00AF641A" w:rsidRPr="00DF46F7" w:rsidRDefault="00761F77" w:rsidP="00AF641A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761F77">
        <w:rPr>
          <w:rFonts w:asciiTheme="majorBidi" w:hAnsiTheme="majorBidi"/>
          <w:spacing w:val="-4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pacing w:val="-4"/>
          <w:sz w:val="28"/>
          <w:szCs w:val="28"/>
        </w:rPr>
        <w:t>2565</w:t>
      </w:r>
      <w:r w:rsidRPr="00761F77">
        <w:rPr>
          <w:rFonts w:asciiTheme="majorBidi" w:hAnsiTheme="majorBidi"/>
          <w:spacing w:val="-4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>
        <w:rPr>
          <w:rFonts w:asciiTheme="majorBidi" w:hAnsiTheme="majorBidi"/>
          <w:spacing w:val="-4"/>
          <w:sz w:val="28"/>
          <w:szCs w:val="28"/>
        </w:rPr>
        <w:t>1</w:t>
      </w:r>
      <w:r w:rsidRPr="00761F77">
        <w:rPr>
          <w:rFonts w:asciiTheme="majorBidi" w:hAnsiTheme="majorBidi" w:cstheme="majorBidi"/>
          <w:spacing w:val="-4"/>
          <w:sz w:val="28"/>
          <w:szCs w:val="28"/>
        </w:rPr>
        <w:t>,</w:t>
      </w:r>
      <w:r w:rsidRPr="00761F77">
        <w:rPr>
          <w:rFonts w:asciiTheme="majorBidi" w:hAnsiTheme="majorBidi"/>
          <w:spacing w:val="-4"/>
          <w:sz w:val="28"/>
          <w:szCs w:val="28"/>
          <w:cs/>
        </w:rPr>
        <w:t>683 ล้านบาท เพื่อแลกเปลี่ยนเงินบาทเป็นเงิน</w:t>
      </w:r>
      <w:r w:rsidR="00586F77">
        <w:rPr>
          <w:rFonts w:asciiTheme="majorBidi" w:hAnsiTheme="majorBidi" w:hint="cs"/>
          <w:spacing w:val="-4"/>
          <w:sz w:val="28"/>
          <w:szCs w:val="28"/>
          <w:cs/>
        </w:rPr>
        <w:t>ดอลล่าร์</w:t>
      </w:r>
      <w:r w:rsidRPr="00761F77">
        <w:rPr>
          <w:rFonts w:asciiTheme="majorBidi" w:hAnsiTheme="majorBidi"/>
          <w:spacing w:val="-4"/>
          <w:sz w:val="28"/>
          <w:szCs w:val="28"/>
          <w:cs/>
        </w:rPr>
        <w:t xml:space="preserve">สหรัฐอเมริกา </w:t>
      </w:r>
      <w:r w:rsidR="00F80278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F80278">
        <w:rPr>
          <w:rFonts w:asciiTheme="majorBidi" w:hAnsiTheme="majorBidi" w:cstheme="majorBidi"/>
          <w:sz w:val="28"/>
          <w:szCs w:val="28"/>
        </w:rPr>
        <w:t xml:space="preserve">46 </w:t>
      </w:r>
      <w:r w:rsidR="00F80278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="00586F77">
        <w:rPr>
          <w:rFonts w:asciiTheme="majorBidi" w:hAnsiTheme="majorBidi" w:hint="cs"/>
          <w:spacing w:val="-4"/>
          <w:sz w:val="28"/>
          <w:szCs w:val="28"/>
          <w:cs/>
        </w:rPr>
        <w:t>ดอลล่าร์</w:t>
      </w:r>
      <w:r w:rsidR="00F80278" w:rsidRPr="00761F77">
        <w:rPr>
          <w:rFonts w:asciiTheme="majorBidi" w:hAnsiTheme="majorBidi"/>
          <w:spacing w:val="-4"/>
          <w:sz w:val="28"/>
          <w:szCs w:val="28"/>
          <w:cs/>
        </w:rPr>
        <w:t>สหรัฐอเมริกา</w:t>
      </w:r>
      <w:r w:rsidR="00F80278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761F77">
        <w:rPr>
          <w:rFonts w:asciiTheme="majorBidi" w:hAnsiTheme="majorBidi"/>
          <w:spacing w:val="-4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>
        <w:rPr>
          <w:rFonts w:asciiTheme="majorBidi" w:hAnsiTheme="majorBidi"/>
          <w:spacing w:val="-4"/>
          <w:sz w:val="28"/>
          <w:szCs w:val="28"/>
        </w:rPr>
        <w:t>2.55</w:t>
      </w:r>
      <w:r w:rsidRPr="00761F77">
        <w:rPr>
          <w:rFonts w:asciiTheme="majorBidi" w:hAnsiTheme="majorBidi"/>
          <w:spacing w:val="-4"/>
          <w:sz w:val="28"/>
          <w:szCs w:val="28"/>
          <w:cs/>
        </w:rPr>
        <w:t xml:space="preserve"> ต่อปี กับอัตราดอกเบี้ยลอยตัวที่ </w:t>
      </w:r>
      <w:r w:rsidRPr="00761F77">
        <w:rPr>
          <w:rFonts w:asciiTheme="majorBidi" w:hAnsiTheme="majorBidi" w:cstheme="majorBidi"/>
          <w:spacing w:val="-4"/>
          <w:sz w:val="28"/>
          <w:szCs w:val="28"/>
        </w:rPr>
        <w:t xml:space="preserve">SOFR </w:t>
      </w:r>
      <w:r w:rsidRPr="00761F77">
        <w:rPr>
          <w:rFonts w:asciiTheme="majorBidi" w:hAnsiTheme="majorBidi"/>
          <w:spacing w:val="-4"/>
          <w:sz w:val="28"/>
          <w:szCs w:val="28"/>
          <w:cs/>
        </w:rPr>
        <w:t>บวกส่วนเพิ่มต่อปี โดยมีการแลกเปลี่ยนกันตามสัญญาเงินกู้ยืม</w:t>
      </w:r>
      <w:r w:rsidR="00AF641A" w:rsidRPr="00DF46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032487" w14:textId="72972532" w:rsidR="00AF641A" w:rsidRPr="00251E2B" w:rsidRDefault="00703E83" w:rsidP="008C45E8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0"/>
          <w:szCs w:val="20"/>
        </w:rPr>
      </w:pPr>
      <w:r w:rsidRPr="00251E2B"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3A0292A4" w14:textId="11C0978D" w:rsidR="001228CD" w:rsidRDefault="00251E2B" w:rsidP="00D43080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251E2B">
        <w:rPr>
          <w:rFonts w:asciiTheme="majorBidi" w:hAnsiTheme="majorBidi"/>
          <w:spacing w:val="-4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pacing w:val="-4"/>
          <w:sz w:val="28"/>
          <w:szCs w:val="28"/>
        </w:rPr>
        <w:t>2565</w:t>
      </w:r>
      <w:r w:rsidRPr="00251E2B">
        <w:rPr>
          <w:rFonts w:asciiTheme="majorBidi" w:hAnsiTheme="majorBidi"/>
          <w:spacing w:val="-4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>
        <w:rPr>
          <w:rFonts w:asciiTheme="majorBidi" w:hAnsiTheme="majorBidi"/>
          <w:spacing w:val="-4"/>
          <w:sz w:val="28"/>
          <w:szCs w:val="28"/>
        </w:rPr>
        <w:t>41</w:t>
      </w:r>
      <w:r w:rsidRPr="00251E2B">
        <w:rPr>
          <w:rFonts w:asciiTheme="majorBidi" w:hAnsiTheme="majorBidi"/>
          <w:spacing w:val="-4"/>
          <w:sz w:val="28"/>
          <w:szCs w:val="28"/>
          <w:cs/>
        </w:rPr>
        <w:t xml:space="preserve"> ล้าน</w:t>
      </w:r>
      <w:r w:rsidR="00DF1357">
        <w:rPr>
          <w:rFonts w:asciiTheme="majorBidi" w:hAnsiTheme="majorBidi" w:hint="cs"/>
          <w:spacing w:val="-4"/>
          <w:sz w:val="28"/>
          <w:szCs w:val="28"/>
          <w:cs/>
        </w:rPr>
        <w:t>ดอลล่าร์</w:t>
      </w:r>
      <w:r w:rsidRPr="00251E2B">
        <w:rPr>
          <w:rFonts w:asciiTheme="majorBidi" w:hAnsiTheme="majorBidi"/>
          <w:spacing w:val="-4"/>
          <w:sz w:val="28"/>
          <w:szCs w:val="28"/>
          <w:cs/>
        </w:rPr>
        <w:t>สหรัฐอเมริกา เพื่อแลกเปลี่ยนเงิน</w:t>
      </w:r>
      <w:r w:rsidR="0085522F">
        <w:rPr>
          <w:rFonts w:asciiTheme="majorBidi" w:hAnsiTheme="majorBidi" w:hint="cs"/>
          <w:spacing w:val="-4"/>
          <w:sz w:val="28"/>
          <w:szCs w:val="28"/>
          <w:cs/>
        </w:rPr>
        <w:t>ดอลล่าร์</w:t>
      </w:r>
      <w:r w:rsidRPr="00251E2B">
        <w:rPr>
          <w:rFonts w:asciiTheme="majorBidi" w:hAnsiTheme="majorBidi"/>
          <w:spacing w:val="-4"/>
          <w:sz w:val="28"/>
          <w:szCs w:val="28"/>
          <w:cs/>
        </w:rPr>
        <w:t>สหรัฐอเมริกาเป็นเงินบาท</w:t>
      </w:r>
      <w:r w:rsidR="004A162C">
        <w:rPr>
          <w:rFonts w:asciiTheme="majorBidi" w:hAnsiTheme="majorBidi"/>
          <w:spacing w:val="-4"/>
          <w:sz w:val="28"/>
          <w:szCs w:val="28"/>
        </w:rPr>
        <w:t xml:space="preserve"> </w:t>
      </w:r>
      <w:r w:rsidR="004A162C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4A162C">
        <w:rPr>
          <w:rFonts w:asciiTheme="majorBidi" w:hAnsiTheme="majorBidi" w:cstheme="majorBidi"/>
          <w:sz w:val="28"/>
          <w:szCs w:val="28"/>
        </w:rPr>
        <w:t xml:space="preserve">1,500 </w:t>
      </w:r>
      <w:r w:rsidR="004A162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251E2B">
        <w:rPr>
          <w:rFonts w:asciiTheme="majorBidi" w:hAnsiTheme="majorBidi"/>
          <w:spacing w:val="-4"/>
          <w:sz w:val="28"/>
          <w:szCs w:val="28"/>
          <w:cs/>
        </w:rPr>
        <w:t xml:space="preserve"> และแลกเปลี่ยนอัตราดอกเบี้ยคงที่ที่ร้อยละ </w:t>
      </w:r>
      <w:r>
        <w:rPr>
          <w:rFonts w:asciiTheme="majorBidi" w:hAnsiTheme="majorBidi"/>
          <w:spacing w:val="-4"/>
          <w:sz w:val="28"/>
          <w:szCs w:val="28"/>
        </w:rPr>
        <w:t>3.045</w:t>
      </w:r>
      <w:r w:rsidRPr="00251E2B">
        <w:rPr>
          <w:rFonts w:asciiTheme="majorBidi" w:hAnsiTheme="majorBidi"/>
          <w:spacing w:val="-4"/>
          <w:sz w:val="28"/>
          <w:szCs w:val="28"/>
          <w:cs/>
        </w:rPr>
        <w:t xml:space="preserve"> ต่อปี กับอัตราดอกเบี้ยคงที่ที่ร้อยละ </w:t>
      </w:r>
      <w:r>
        <w:rPr>
          <w:rFonts w:asciiTheme="majorBidi" w:hAnsiTheme="majorBidi"/>
          <w:spacing w:val="-4"/>
          <w:sz w:val="28"/>
          <w:szCs w:val="28"/>
        </w:rPr>
        <w:t>0.97</w:t>
      </w:r>
      <w:r w:rsidRPr="00251E2B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9A49BB">
        <w:rPr>
          <w:rFonts w:asciiTheme="majorBidi" w:hAnsiTheme="majorBidi" w:hint="cs"/>
          <w:spacing w:val="-4"/>
          <w:sz w:val="28"/>
          <w:szCs w:val="28"/>
          <w:cs/>
        </w:rPr>
        <w:t xml:space="preserve">ต่อปี </w:t>
      </w:r>
      <w:r w:rsidRPr="00251E2B">
        <w:rPr>
          <w:rFonts w:asciiTheme="majorBidi" w:hAnsiTheme="majorBidi"/>
          <w:spacing w:val="-4"/>
          <w:sz w:val="28"/>
          <w:szCs w:val="28"/>
          <w:cs/>
        </w:rPr>
        <w:t>โดยมีการแลกเปลี่ยนกันตามสัญญาเงินกู้ยืม</w:t>
      </w:r>
      <w:r w:rsidR="00AF641A" w:rsidRPr="00DF46F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E1E4CDD" w14:textId="77777777" w:rsidR="00D43080" w:rsidRPr="00D43080" w:rsidRDefault="00D43080" w:rsidP="00D43080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5261FFB" w14:textId="0014D380" w:rsidR="00626BE1" w:rsidRPr="005B380D" w:rsidRDefault="00626BE1" w:rsidP="00D75A11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61946CBF" w:rsidR="00626BE1" w:rsidRPr="0087767B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5B380D" w14:paraId="6999CA07" w14:textId="77777777" w:rsidTr="00794D29">
        <w:trPr>
          <w:tblHeader/>
        </w:trPr>
        <w:tc>
          <w:tcPr>
            <w:tcW w:w="4174" w:type="pct"/>
          </w:tcPr>
          <w:p w14:paraId="061CD67F" w14:textId="2533766F" w:rsidR="00794D29" w:rsidRPr="005B380D" w:rsidRDefault="002254C5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254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A725A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2254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2254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826" w:type="pct"/>
          </w:tcPr>
          <w:p w14:paraId="1B5D6935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5B380D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5B380D" w14:paraId="2E39AC47" w14:textId="77777777" w:rsidTr="00794D29">
        <w:tc>
          <w:tcPr>
            <w:tcW w:w="4174" w:type="pct"/>
          </w:tcPr>
          <w:p w14:paraId="6E6F9AD7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2942" w:rsidRPr="005B380D" w14:paraId="42B2A329" w14:textId="77777777" w:rsidTr="00794D29">
        <w:tc>
          <w:tcPr>
            <w:tcW w:w="4174" w:type="pct"/>
          </w:tcPr>
          <w:p w14:paraId="4109EE14" w14:textId="03B3BD5D" w:rsidR="00092942" w:rsidRPr="005B380D" w:rsidRDefault="00092942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26" w:type="pct"/>
          </w:tcPr>
          <w:p w14:paraId="34FF56D3" w14:textId="2B4FC760" w:rsidR="00092942" w:rsidRPr="00092942" w:rsidRDefault="00092942" w:rsidP="00DB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794D29" w:rsidRPr="005B380D" w14:paraId="3E4DAF5E" w14:textId="77777777" w:rsidTr="00794D29">
        <w:tc>
          <w:tcPr>
            <w:tcW w:w="4174" w:type="pct"/>
          </w:tcPr>
          <w:p w14:paraId="7592E22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EFBD601" w14:textId="0C483666" w:rsidR="00794D29" w:rsidRPr="005B380D" w:rsidRDefault="00092942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</w:tr>
      <w:tr w:rsidR="00794D29" w:rsidRPr="005B380D" w14:paraId="72208A77" w14:textId="77777777" w:rsidTr="008D1AD2">
        <w:trPr>
          <w:trHeight w:val="281"/>
        </w:trPr>
        <w:tc>
          <w:tcPr>
            <w:tcW w:w="4174" w:type="pct"/>
          </w:tcPr>
          <w:p w14:paraId="454D7C2B" w14:textId="77777777" w:rsidR="00794D29" w:rsidRPr="005B380D" w:rsidRDefault="00794D29" w:rsidP="00794D29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826" w:type="pct"/>
          </w:tcPr>
          <w:p w14:paraId="48A1615A" w14:textId="38553D4C" w:rsidR="00794D29" w:rsidRPr="005B380D" w:rsidRDefault="00DB520B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794D29" w:rsidRPr="005B380D" w14:paraId="7AEF1C9C" w14:textId="77777777" w:rsidTr="00794D29">
        <w:tc>
          <w:tcPr>
            <w:tcW w:w="4174" w:type="pct"/>
          </w:tcPr>
          <w:p w14:paraId="656CF0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1F437BBF" w14:textId="342A46E7" w:rsidR="00794D29" w:rsidRPr="005B380D" w:rsidRDefault="00DB520B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794D29" w:rsidRPr="005B380D" w14:paraId="74E2A52C" w14:textId="77777777" w:rsidTr="00794D29">
        <w:tc>
          <w:tcPr>
            <w:tcW w:w="4174" w:type="pct"/>
          </w:tcPr>
          <w:p w14:paraId="42297ECA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3C52EEF5" w:rsidR="00794D29" w:rsidRPr="005B380D" w:rsidRDefault="00DB520B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2,426</w:t>
            </w:r>
          </w:p>
        </w:tc>
      </w:tr>
      <w:tr w:rsidR="00794D29" w:rsidRPr="005B380D" w14:paraId="1D127536" w14:textId="77777777" w:rsidTr="00794D29">
        <w:tc>
          <w:tcPr>
            <w:tcW w:w="4174" w:type="pct"/>
          </w:tcPr>
          <w:p w14:paraId="35E77FBF" w14:textId="77777777" w:rsidR="00794D29" w:rsidRPr="005B380D" w:rsidRDefault="00794D29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D1C987C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40F" w:rsidRPr="005B380D" w14:paraId="7A242593" w14:textId="77777777" w:rsidTr="00794D29">
        <w:tc>
          <w:tcPr>
            <w:tcW w:w="4174" w:type="pct"/>
          </w:tcPr>
          <w:p w14:paraId="4CCA03F3" w14:textId="77777777" w:rsidR="00C5740F" w:rsidRPr="005B380D" w:rsidRDefault="00C5740F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7D066A2C" w14:textId="77777777" w:rsidR="00C5740F" w:rsidRPr="005B380D" w:rsidRDefault="00C5740F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49061D61" w14:textId="77777777" w:rsidTr="00794D29">
        <w:tc>
          <w:tcPr>
            <w:tcW w:w="4174" w:type="pct"/>
          </w:tcPr>
          <w:p w14:paraId="682759E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64DF1302" w14:textId="77777777" w:rsidTr="00794D29">
        <w:tc>
          <w:tcPr>
            <w:tcW w:w="4174" w:type="pct"/>
          </w:tcPr>
          <w:p w14:paraId="0AA1E23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7E8153BC" w:rsidR="00794D29" w:rsidRPr="005B380D" w:rsidRDefault="00DB520B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794D29" w:rsidRPr="005B380D" w14:paraId="41C61DC3" w14:textId="77777777" w:rsidTr="00794D29">
        <w:tc>
          <w:tcPr>
            <w:tcW w:w="4174" w:type="pct"/>
          </w:tcPr>
          <w:p w14:paraId="5CE91D4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427650BA" w:rsidR="00794D29" w:rsidRPr="005B380D" w:rsidRDefault="00DB520B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94D29" w:rsidRPr="005B380D" w14:paraId="0B126912" w14:textId="77777777" w:rsidTr="00794D29">
        <w:tc>
          <w:tcPr>
            <w:tcW w:w="4174" w:type="pct"/>
            <w:vAlign w:val="bottom"/>
          </w:tcPr>
          <w:p w14:paraId="2C421C0C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59F22ABF" w:rsidR="00794D29" w:rsidRPr="005B380D" w:rsidRDefault="00DB520B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</w:tr>
      <w:tr w:rsidR="00794D29" w:rsidRPr="005B380D" w14:paraId="7FCF6A82" w14:textId="77777777" w:rsidTr="00794D29">
        <w:tc>
          <w:tcPr>
            <w:tcW w:w="4174" w:type="pct"/>
            <w:vAlign w:val="bottom"/>
          </w:tcPr>
          <w:p w14:paraId="5C55889E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5866EE43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1E943AB4" w14:textId="77777777" w:rsidTr="00794D29">
        <w:tc>
          <w:tcPr>
            <w:tcW w:w="4174" w:type="pct"/>
          </w:tcPr>
          <w:p w14:paraId="53360C30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71E9D868" w14:textId="77777777" w:rsidTr="00794D29">
        <w:tc>
          <w:tcPr>
            <w:tcW w:w="4174" w:type="pct"/>
          </w:tcPr>
          <w:p w14:paraId="379CD6B2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4B759583" w:rsidR="00794D29" w:rsidRPr="005B380D" w:rsidRDefault="00DB520B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5,776</w:t>
            </w:r>
          </w:p>
        </w:tc>
      </w:tr>
      <w:tr w:rsidR="00794D29" w:rsidRPr="005B380D" w14:paraId="7D948C84" w14:textId="77777777" w:rsidTr="00794D29">
        <w:tc>
          <w:tcPr>
            <w:tcW w:w="4174" w:type="pct"/>
          </w:tcPr>
          <w:p w14:paraId="3320066B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2670DB04" w:rsidR="00794D29" w:rsidRPr="005B380D" w:rsidRDefault="00DB520B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</w:tr>
      <w:tr w:rsidR="00467DDD" w:rsidRPr="005B380D" w14:paraId="06B08715" w14:textId="77777777" w:rsidTr="00794D29">
        <w:tc>
          <w:tcPr>
            <w:tcW w:w="4174" w:type="pct"/>
          </w:tcPr>
          <w:p w14:paraId="20854550" w14:textId="42979EF7" w:rsidR="00467DDD" w:rsidRPr="005B380D" w:rsidRDefault="00467DDD" w:rsidP="00467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</w:tcPr>
          <w:p w14:paraId="33C0CE21" w14:textId="45FA0147" w:rsidR="00467DDD" w:rsidRDefault="00467DDD" w:rsidP="00467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F4A5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794D29" w:rsidRPr="005B380D" w14:paraId="130EF425" w14:textId="77777777" w:rsidTr="00794D29">
        <w:tc>
          <w:tcPr>
            <w:tcW w:w="4174" w:type="pct"/>
          </w:tcPr>
          <w:p w14:paraId="46DF90F9" w14:textId="138975EE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</w:t>
            </w:r>
            <w:r w:rsidR="00467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09C98564" w14:textId="3366FD3D" w:rsidR="00794D29" w:rsidRPr="005B380D" w:rsidRDefault="00467DDD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794D29" w:rsidRPr="005B380D" w14:paraId="12823D5C" w14:textId="77777777" w:rsidTr="00794D29">
        <w:tc>
          <w:tcPr>
            <w:tcW w:w="4174" w:type="pct"/>
          </w:tcPr>
          <w:p w14:paraId="3FB8E65D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2BF8008B" w:rsidR="00794D29" w:rsidRPr="005B380D" w:rsidRDefault="00467DDD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</w:t>
            </w:r>
            <w:r w:rsidR="003F4A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</w:tr>
    </w:tbl>
    <w:p w14:paraId="75680EC4" w14:textId="1E811FE5" w:rsidR="00626BE1" w:rsidRPr="005B380D" w:rsidRDefault="00626BE1" w:rsidP="00626BE1">
      <w:pPr>
        <w:rPr>
          <w:rFonts w:asciiTheme="majorBidi" w:hAnsiTheme="majorBidi" w:cstheme="majorBidi"/>
          <w:sz w:val="28"/>
          <w:szCs w:val="28"/>
        </w:rPr>
      </w:pPr>
    </w:p>
    <w:p w14:paraId="25DD8C45" w14:textId="77777777" w:rsidR="009030AC" w:rsidRPr="005B380D" w:rsidRDefault="009030AC" w:rsidP="00D56C0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D56C03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6773FA45" w14:textId="77777777" w:rsidR="00A31358" w:rsidRPr="005B380D" w:rsidRDefault="00A31358" w:rsidP="00A31358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67552512" w14:textId="77777777" w:rsidR="00A31358" w:rsidRPr="00D56C03" w:rsidRDefault="00A31358" w:rsidP="00A31358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7C14FB" w14:textId="2A8D123B" w:rsidR="00A31358" w:rsidRDefault="00A31358" w:rsidP="00A31358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4B7730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 xml:space="preserve">2562 </w:t>
      </w:r>
      <w:r w:rsidRPr="004B7730">
        <w:rPr>
          <w:rFonts w:asciiTheme="majorBidi" w:hAnsi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>
        <w:rPr>
          <w:rFonts w:asciiTheme="majorBidi" w:hAnsiTheme="majorBidi"/>
          <w:sz w:val="28"/>
          <w:szCs w:val="28"/>
        </w:rPr>
        <w:t>3,815</w:t>
      </w:r>
      <w:r w:rsidRPr="004B7730">
        <w:rPr>
          <w:rFonts w:asciiTheme="majorBidi" w:hAnsi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>
        <w:rPr>
          <w:rFonts w:asciiTheme="majorBidi" w:hAnsiTheme="majorBidi"/>
          <w:sz w:val="28"/>
          <w:szCs w:val="28"/>
        </w:rPr>
        <w:t>2</w:t>
      </w:r>
      <w:r w:rsidRPr="004B773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>
        <w:rPr>
          <w:rFonts w:asciiTheme="majorBidi" w:hAnsiTheme="majorBidi"/>
          <w:sz w:val="28"/>
          <w:szCs w:val="28"/>
        </w:rPr>
        <w:t>8</w:t>
      </w:r>
      <w:r w:rsidRPr="004B7730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</w:t>
      </w:r>
      <w:r w:rsidR="00887B06" w:rsidRPr="00887B06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887B06">
        <w:rPr>
          <w:rFonts w:asciiTheme="majorBidi" w:hAnsiTheme="majorBidi"/>
          <w:sz w:val="28"/>
          <w:szCs w:val="28"/>
        </w:rPr>
        <w:t>31</w:t>
      </w:r>
      <w:r w:rsidR="00887B06" w:rsidRPr="00887B06">
        <w:rPr>
          <w:rFonts w:asciiTheme="majorBidi" w:hAnsiTheme="majorBidi"/>
          <w:sz w:val="28"/>
          <w:szCs w:val="28"/>
          <w:cs/>
        </w:rPr>
        <w:t xml:space="preserve"> ตุลาคม</w:t>
      </w:r>
      <w:r w:rsidR="00887B06">
        <w:rPr>
          <w:rFonts w:asciiTheme="majorBidi" w:hAnsiTheme="majorBidi"/>
          <w:sz w:val="28"/>
          <w:szCs w:val="28"/>
        </w:rPr>
        <w:t xml:space="preserve"> 2565</w:t>
      </w:r>
      <w:r w:rsidR="00887B06" w:rsidRPr="00887B06">
        <w:rPr>
          <w:rFonts w:asciiTheme="majorBidi" w:hAnsiTheme="majorBidi"/>
          <w:sz w:val="28"/>
          <w:szCs w:val="28"/>
          <w:cs/>
        </w:rPr>
        <w:t xml:space="preserve"> ศาลอุทธรณ์ยังคงพิพากษายกฟ้องคดี อย่างไรก็ตาม หากโจทก์มีความประสงค์จะฎีกาคดีนี้ต่อไป จะต้องยื่นคำร้องขออนุญาตฎีกาและได้รับอนุญาตจากศาลฎีกาก่อนแล้วเท่านั้น </w:t>
      </w:r>
      <w:r w:rsidRPr="004B7730">
        <w:rPr>
          <w:rFonts w:asciiTheme="majorBidi" w:hAnsi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5B3DBB2C" w14:textId="77777777" w:rsidR="00A31358" w:rsidRPr="00D56C03" w:rsidRDefault="00A31358" w:rsidP="00A3135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2824FF" w14:textId="77777777" w:rsidR="00D43080" w:rsidRDefault="00D43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A426697" w14:textId="5AB15574" w:rsidR="00A31358" w:rsidRPr="005B380D" w:rsidRDefault="00A31358" w:rsidP="00A3135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กรณีพิพาทเกี่ยวกับใบอนุญาตการก่อสร้างห้างสรรพสินค้า</w:t>
      </w:r>
    </w:p>
    <w:p w14:paraId="1066A65F" w14:textId="77777777" w:rsidR="00A31358" w:rsidRPr="00D56C03" w:rsidRDefault="00A31358" w:rsidP="00A31358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D09331F" w14:textId="708A0C70" w:rsidR="00A31358" w:rsidRPr="005B380D" w:rsidRDefault="00A31358" w:rsidP="00A3135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หรือมีคำสั่งให้จ่ายค่าปรับอย่างน้อย</w:t>
      </w:r>
      <w:r w:rsidRPr="005B380D">
        <w:rPr>
          <w:rFonts w:asciiTheme="majorBidi" w:hAnsiTheme="majorBidi" w:cstheme="majorBidi"/>
          <w:sz w:val="28"/>
          <w:szCs w:val="28"/>
        </w:rPr>
        <w:t xml:space="preserve"> 40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ล้านยูโร และ/หรือค่าเสียหาย </w:t>
      </w:r>
      <w:r w:rsidRPr="005B380D">
        <w:rPr>
          <w:rFonts w:asciiTheme="majorBidi" w:hAnsiTheme="majorBidi" w:cstheme="majorBidi"/>
          <w:sz w:val="28"/>
          <w:szCs w:val="28"/>
        </w:rPr>
        <w:t xml:space="preserve">5 </w:t>
      </w:r>
      <w:r w:rsidRPr="005B380D">
        <w:rPr>
          <w:rFonts w:asciiTheme="majorBidi" w:hAnsiTheme="majorBidi" w:cstheme="majorBidi"/>
          <w:sz w:val="28"/>
          <w:szCs w:val="28"/>
          <w:cs/>
        </w:rPr>
        <w:t>ล้านยูโรโดยประมาณ ในวันที่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18 </w:t>
      </w:r>
      <w:r w:rsidRPr="005B380D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5B380D">
        <w:rPr>
          <w:rFonts w:asciiTheme="majorBidi" w:hAnsiTheme="majorBidi" w:cstheme="majorBidi"/>
          <w:sz w:val="28"/>
          <w:szCs w:val="28"/>
        </w:rPr>
        <w:t xml:space="preserve"> 2563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ได้มีการพิจารณาคดีและสืบพยานในวันที่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9 </w:t>
      </w:r>
      <w:r w:rsidRPr="005B380D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5B380D">
        <w:rPr>
          <w:rFonts w:asciiTheme="majorBidi" w:hAnsiTheme="majorBidi" w:cstheme="majorBidi"/>
          <w:sz w:val="28"/>
          <w:szCs w:val="28"/>
        </w:rPr>
        <w:t xml:space="preserve"> 2563 </w:t>
      </w:r>
      <w:r w:rsidRPr="005B380D">
        <w:rPr>
          <w:rFonts w:asciiTheme="majorBidi" w:hAnsiTheme="majorBidi" w:cstheme="majorBidi"/>
          <w:sz w:val="28"/>
          <w:szCs w:val="28"/>
          <w:cs/>
        </w:rPr>
        <w:t>คณะกรรมการกฤษฎีกาของประเทศอิตาลีได้มีคำวินิจฉัยปฏิเสธคำร้องคัดค้านใบอนุญาตการก่อสร้างให้เป็นโมฆะ เนื่องจากคณะกรรมการกฤษฎีกามีความเห็นว่าใบอนุญาตการก่อสร้างดังกล่าวได้ออกอย่างถูกต้องตามกฎหมายและมีผลสมบูรณ์ภายใต้อำนาจของเทศบาลแห่งกรุงโรม อย่างไรก็ดีผู้ร้องยังได้ยื่นคำร้อง</w:t>
      </w:r>
      <w:r>
        <w:rPr>
          <w:rFonts w:asciiTheme="majorBidi" w:hAnsiTheme="majorBidi" w:cstheme="majorBidi" w:hint="cs"/>
          <w:sz w:val="28"/>
          <w:szCs w:val="28"/>
          <w:cs/>
        </w:rPr>
        <w:t>ในข้อพิพาทเรื่องใบอนุญาตการก่อสร้างและเรียกค่าสินไหมทดแทนสำหรับความเสียหายของการก่อสร้างนี้</w:t>
      </w:r>
      <w:r w:rsidRPr="005B380D">
        <w:rPr>
          <w:rFonts w:asciiTheme="majorBidi" w:hAnsiTheme="majorBidi" w:cstheme="majorBidi"/>
          <w:sz w:val="28"/>
          <w:szCs w:val="28"/>
          <w:cs/>
        </w:rPr>
        <w:t>ต่อศาลปกครองภูมิภาค (</w:t>
      </w:r>
      <w:r>
        <w:rPr>
          <w:rFonts w:asciiTheme="majorBidi" w:hAnsiTheme="majorBidi" w:cstheme="majorBidi"/>
          <w:sz w:val="28"/>
          <w:szCs w:val="28"/>
        </w:rPr>
        <w:t xml:space="preserve">Regional </w:t>
      </w:r>
      <w:r w:rsidRPr="005B380D">
        <w:rPr>
          <w:rFonts w:asciiTheme="majorBidi" w:hAnsiTheme="majorBidi" w:cstheme="majorBidi"/>
          <w:sz w:val="28"/>
          <w:szCs w:val="28"/>
        </w:rPr>
        <w:t xml:space="preserve">Administrative Court) </w:t>
      </w:r>
      <w:r w:rsidRPr="005B380D">
        <w:rPr>
          <w:rFonts w:asciiTheme="majorBidi" w:hAnsiTheme="majorBidi" w:cstheme="majorBidi"/>
          <w:sz w:val="28"/>
          <w:szCs w:val="28"/>
          <w:cs/>
        </w:rPr>
        <w:t>ในส่วนเนื้อหาของใบอนุญาต</w:t>
      </w:r>
      <w:r w:rsidRPr="002B07F3">
        <w:rPr>
          <w:rFonts w:asciiTheme="majorBidi" w:hAnsiTheme="majorBidi" w:cstheme="majorBidi" w:hint="cs"/>
          <w:sz w:val="28"/>
          <w:szCs w:val="28"/>
          <w:cs/>
        </w:rPr>
        <w:t xml:space="preserve">จะมีการนัดไต่สวนพิจารณาคำร้องในวันที่ </w:t>
      </w:r>
      <w:r w:rsidRPr="002B07F3">
        <w:rPr>
          <w:rFonts w:asciiTheme="majorBidi" w:hAnsiTheme="majorBidi" w:cstheme="majorBidi"/>
          <w:sz w:val="28"/>
          <w:szCs w:val="28"/>
        </w:rPr>
        <w:t xml:space="preserve">25 </w:t>
      </w:r>
      <w:r w:rsidRPr="002B07F3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2B07F3">
        <w:rPr>
          <w:rFonts w:asciiTheme="majorBidi" w:hAnsiTheme="majorBidi" w:cstheme="majorBidi"/>
          <w:sz w:val="28"/>
          <w:szCs w:val="28"/>
        </w:rPr>
        <w:t xml:space="preserve">2565 </w:t>
      </w:r>
      <w:r w:rsidRPr="0045386C">
        <w:rPr>
          <w:rFonts w:asciiTheme="majorBidi" w:hAnsiTheme="majorBidi" w:cstheme="majorBidi" w:hint="cs"/>
          <w:sz w:val="28"/>
          <w:szCs w:val="28"/>
          <w:cs/>
        </w:rPr>
        <w:t>ส่วนการเรียกร้องค่าสินไหมทดแทนศาลยังไม่กำหนดวันนัดไต่สวนพิจารณาคำร้อง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ทั้งนี้</w:t>
      </w:r>
      <w:r w:rsidRPr="005B380D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4FB1755" w14:textId="77777777" w:rsidR="00A31358" w:rsidRPr="00C44CDC" w:rsidRDefault="00A31358" w:rsidP="00A3135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BB075F" w14:textId="77777777" w:rsidR="00A31358" w:rsidRPr="005B380D" w:rsidRDefault="00A31358" w:rsidP="00A31358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2516AC24" w14:textId="77777777" w:rsidR="00A31358" w:rsidRPr="00C44CDC" w:rsidRDefault="00A31358" w:rsidP="00A3135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D6B8BE" w14:textId="77777777" w:rsidR="00A31358" w:rsidRDefault="00A31358" w:rsidP="00A3135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5B380D">
        <w:rPr>
          <w:rFonts w:asciiTheme="majorBidi" w:hAnsiTheme="majorBidi" w:cstheme="majorBidi"/>
          <w:sz w:val="28"/>
          <w:szCs w:val="28"/>
        </w:rPr>
        <w:t xml:space="preserve">2563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5B380D">
        <w:rPr>
          <w:rFonts w:asciiTheme="majorBidi" w:hAnsiTheme="majorBidi" w:cstheme="majorBidi"/>
          <w:sz w:val="28"/>
          <w:szCs w:val="28"/>
        </w:rPr>
        <w:t xml:space="preserve">95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</w:t>
      </w:r>
      <w:r w:rsidRPr="00D64524">
        <w:rPr>
          <w:rFonts w:asciiTheme="majorBidi" w:hAnsiTheme="majorBidi" w:cstheme="majorBidi"/>
          <w:sz w:val="28"/>
          <w:szCs w:val="28"/>
          <w:cs/>
        </w:rPr>
        <w:t>ขณะนี้คดีความอยู่ระหว่างการพิจารณาของศาลชั้นต้น โ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557A3ECB" w14:textId="77777777" w:rsidR="00A31358" w:rsidRPr="00EA1101" w:rsidRDefault="00A31358" w:rsidP="00A3135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75442F" w14:textId="77777777" w:rsidR="00A31358" w:rsidRPr="005156AE" w:rsidRDefault="00A31358" w:rsidP="00A31358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156AE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7EC579BD" w14:textId="77777777" w:rsidR="00A31358" w:rsidRPr="005156AE" w:rsidRDefault="00A31358" w:rsidP="00A31358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78DC507A" w14:textId="77777777" w:rsidR="00A31358" w:rsidRPr="00DB77FE" w:rsidRDefault="00A31358" w:rsidP="00A31358">
      <w:pPr>
        <w:ind w:left="540"/>
        <w:jc w:val="thaiDistribute"/>
      </w:pPr>
      <w:r w:rsidRPr="005156A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2559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5156AE">
        <w:rPr>
          <w:rFonts w:asciiTheme="majorBidi" w:hAnsiTheme="majorBidi" w:cstheme="majorBidi"/>
          <w:sz w:val="28"/>
          <w:szCs w:val="28"/>
        </w:rPr>
        <w:t xml:space="preserve">180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2560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ศาลได้มีคำสั่งรับอุทธรณ์แล้ว </w:t>
      </w:r>
      <w:r w:rsidRPr="0045386C">
        <w:rPr>
          <w:rFonts w:asciiTheme="majorBidi" w:hAnsiTheme="majorBidi" w:cstheme="majorBidi"/>
          <w:sz w:val="28"/>
          <w:szCs w:val="28"/>
          <w:cs/>
        </w:rPr>
        <w:t>ปัจจุบันคดีดังกล่าวอยู่ในระหว่างการพิจารณาของศาลปกครองสูงสุด</w:t>
      </w:r>
      <w:r w:rsidRPr="005156AE">
        <w:rPr>
          <w:rFonts w:asciiTheme="majorBidi" w:hAnsiTheme="majorBidi" w:cstheme="majorBidi"/>
          <w:sz w:val="28"/>
          <w:szCs w:val="28"/>
          <w:cs/>
        </w:rPr>
        <w:t>และผู้บริหารเชื่อว่าไม่สามารถประเมินผลกระทบที่อาจจะเกิดขึ้นได้อย่างสมเหตุสมผล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11FD0">
        <w:rPr>
          <w:rFonts w:asciiTheme="majorBidi" w:hAnsiTheme="majorBidi" w:cs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45DD6856" w14:textId="05918513" w:rsidR="001C14EA" w:rsidRPr="00A31358" w:rsidRDefault="001C1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1E615D9" w14:textId="32C18A24" w:rsidR="001C14EA" w:rsidRPr="001C14EA" w:rsidRDefault="001C14EA" w:rsidP="001C14EA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  <w:tab w:val="num" w:pos="245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1C14EA">
        <w:rPr>
          <w:rFonts w:asciiTheme="majorBidi" w:hAnsiTheme="majorBidi" w:cstheme="majorBidi"/>
          <w:sz w:val="28"/>
          <w:szCs w:val="28"/>
          <w:u w:val="none"/>
          <w:cs/>
        </w:rPr>
        <w:t xml:space="preserve">เหตุการณ์ภายหลังรอบระยะเวลารายงาน </w:t>
      </w:r>
    </w:p>
    <w:p w14:paraId="32E0FEFF" w14:textId="77777777" w:rsidR="001C14EA" w:rsidRDefault="001C14EA" w:rsidP="001C14EA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88592E1" w14:textId="4523E77E" w:rsidR="001C14EA" w:rsidRPr="005B380D" w:rsidRDefault="00753644" w:rsidP="009030A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53644">
        <w:rPr>
          <w:rFonts w:asciiTheme="majorBidi" w:hAnsiTheme="majorBidi"/>
          <w:sz w:val="28"/>
          <w:szCs w:val="28"/>
          <w:cs/>
        </w:rPr>
        <w:t xml:space="preserve">ในเดือนพฤศจิกายน </w:t>
      </w:r>
      <w:r w:rsidRPr="00753644">
        <w:rPr>
          <w:rFonts w:asciiTheme="majorBidi" w:hAnsiTheme="majorBidi" w:cstheme="majorBidi"/>
          <w:sz w:val="28"/>
          <w:szCs w:val="28"/>
        </w:rPr>
        <w:t xml:space="preserve">2565 </w:t>
      </w:r>
      <w:r w:rsidRPr="00753644">
        <w:rPr>
          <w:rFonts w:asciiTheme="majorBidi" w:hAnsiTheme="majorBidi"/>
          <w:sz w:val="28"/>
          <w:szCs w:val="28"/>
          <w:cs/>
        </w:rPr>
        <w:t xml:space="preserve">บริษัท </w:t>
      </w:r>
      <w:r w:rsidRPr="00753644">
        <w:rPr>
          <w:rFonts w:asciiTheme="majorBidi" w:hAnsiTheme="majorBidi" w:cstheme="majorBidi"/>
          <w:sz w:val="28"/>
          <w:szCs w:val="28"/>
        </w:rPr>
        <w:t xml:space="preserve">Central Retail Investment Limited </w:t>
      </w:r>
      <w:r w:rsidRPr="00753644">
        <w:rPr>
          <w:rFonts w:asciiTheme="majorBidi" w:hAnsiTheme="majorBidi"/>
          <w:sz w:val="28"/>
          <w:szCs w:val="28"/>
          <w:cs/>
        </w:rPr>
        <w:t xml:space="preserve">ได้เรียกชำระค่าหุ้นเพิ่มจำนวน </w:t>
      </w:r>
      <w:r w:rsidRPr="00753644">
        <w:rPr>
          <w:rFonts w:asciiTheme="majorBidi" w:hAnsiTheme="majorBidi" w:cstheme="majorBidi"/>
          <w:sz w:val="28"/>
          <w:szCs w:val="28"/>
        </w:rPr>
        <w:t xml:space="preserve">10 </w:t>
      </w:r>
      <w:r w:rsidRPr="00753644">
        <w:rPr>
          <w:rFonts w:asciiTheme="majorBidi" w:hAnsiTheme="majorBidi"/>
          <w:sz w:val="28"/>
          <w:szCs w:val="28"/>
          <w:cs/>
        </w:rPr>
        <w:t xml:space="preserve">ล้านยูโร เทียบเท่ากับ </w:t>
      </w:r>
      <w:r w:rsidR="00F81DFF">
        <w:rPr>
          <w:rFonts w:asciiTheme="majorBidi" w:hAnsiTheme="majorBidi" w:cstheme="majorBidi"/>
          <w:sz w:val="28"/>
          <w:szCs w:val="28"/>
        </w:rPr>
        <w:t xml:space="preserve">375 </w:t>
      </w:r>
      <w:r w:rsidRPr="00753644">
        <w:rPr>
          <w:rFonts w:asciiTheme="majorBidi" w:hAnsiTheme="majorBidi"/>
          <w:sz w:val="28"/>
          <w:szCs w:val="28"/>
          <w:cs/>
        </w:rPr>
        <w:t xml:space="preserve">ล้านบาท คงเหลือทุนจดทะเบียนที่ยังไม่ได้เรียกชำระจำนวน </w:t>
      </w:r>
      <w:r w:rsidRPr="00753644">
        <w:rPr>
          <w:rFonts w:asciiTheme="majorBidi" w:hAnsiTheme="majorBidi" w:cstheme="majorBidi"/>
          <w:sz w:val="28"/>
          <w:szCs w:val="28"/>
        </w:rPr>
        <w:t xml:space="preserve">70 </w:t>
      </w:r>
      <w:r w:rsidRPr="00753644">
        <w:rPr>
          <w:rFonts w:asciiTheme="majorBidi" w:hAnsiTheme="majorBidi"/>
          <w:sz w:val="28"/>
          <w:szCs w:val="28"/>
          <w:cs/>
        </w:rPr>
        <w:t>ล้านยูโร</w:t>
      </w:r>
    </w:p>
    <w:sectPr w:rsidR="001C14EA" w:rsidRPr="005B380D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75279" w14:textId="77777777" w:rsidR="00986D51" w:rsidRDefault="00986D51">
      <w:r>
        <w:separator/>
      </w:r>
    </w:p>
  </w:endnote>
  <w:endnote w:type="continuationSeparator" w:id="0">
    <w:p w14:paraId="119F9590" w14:textId="77777777" w:rsidR="00986D51" w:rsidRDefault="00986D51">
      <w:r>
        <w:continuationSeparator/>
      </w:r>
    </w:p>
  </w:endnote>
  <w:endnote w:type="continuationNotice" w:id="1">
    <w:p w14:paraId="6078936A" w14:textId="77777777" w:rsidR="00986D51" w:rsidRDefault="00986D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CF704C4" w14:textId="1FC7A77F" w:rsidR="00FC10CD" w:rsidRDefault="00FC10CD" w:rsidP="00236957">
        <w:pPr>
          <w:pStyle w:val="Footer"/>
          <w:jc w:val="center"/>
          <w:rPr>
            <w:rFonts w:asciiTheme="majorBidi" w:hAnsiTheme="majorBidi" w:cstheme="majorBidi"/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98197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7FD3258" w14:textId="77777777" w:rsidR="00FC10CD" w:rsidRDefault="00FC10CD" w:rsidP="00236957">
        <w:pPr>
          <w:pStyle w:val="Footer"/>
          <w:jc w:val="center"/>
          <w:rPr>
            <w:rFonts w:asciiTheme="majorBidi" w:hAnsiTheme="majorBidi" w:cstheme="majorBidi"/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76348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79361AC4" w14:textId="77777777" w:rsidR="00FC10CD" w:rsidRDefault="00FC10CD" w:rsidP="00236957">
        <w:pPr>
          <w:pStyle w:val="Footer"/>
          <w:jc w:val="center"/>
          <w:rPr>
            <w:rFonts w:asciiTheme="majorBidi" w:hAnsiTheme="majorBidi" w:cstheme="majorBidi"/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626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6B4A0AF8" w14:textId="77777777" w:rsidR="00FC10CD" w:rsidRDefault="00FC10CD" w:rsidP="00236957">
        <w:pPr>
          <w:pStyle w:val="Footer"/>
          <w:jc w:val="center"/>
          <w:rPr>
            <w:rFonts w:asciiTheme="majorBidi" w:hAnsiTheme="majorBidi" w:cstheme="majorBidi"/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092FA" w14:textId="77777777" w:rsidR="00986D51" w:rsidRDefault="00986D51">
      <w:r>
        <w:separator/>
      </w:r>
    </w:p>
  </w:footnote>
  <w:footnote w:type="continuationSeparator" w:id="0">
    <w:p w14:paraId="2B8FA31D" w14:textId="77777777" w:rsidR="00986D51" w:rsidRDefault="00986D51">
      <w:r>
        <w:continuationSeparator/>
      </w:r>
    </w:p>
  </w:footnote>
  <w:footnote w:type="continuationNotice" w:id="1">
    <w:p w14:paraId="5504D1AC" w14:textId="77777777" w:rsidR="00986D51" w:rsidRDefault="00986D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FC10CD" w:rsidRPr="006C37B7" w:rsidRDefault="00FC10CD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FC10CD" w:rsidRPr="006C37B7" w:rsidRDefault="00FC10CD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1418F4B3" w14:textId="136854C8" w:rsidR="00FC10CD" w:rsidRPr="006C37B7" w:rsidRDefault="002254C5" w:rsidP="008F0C0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>และเก้าเดือน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86855">
      <w:rPr>
        <w:rFonts w:ascii="Angsana New" w:hAnsi="Angsana New"/>
        <w:sz w:val="30"/>
        <w:szCs w:val="30"/>
        <w:lang w:bidi="th-TH"/>
      </w:rPr>
      <w:t xml:space="preserve">30 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ยน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86855">
      <w:rPr>
        <w:rFonts w:ascii="Angsana New" w:hAnsi="Angsana New"/>
        <w:sz w:val="30"/>
        <w:szCs w:val="30"/>
        <w:lang w:bidi="th-TH"/>
      </w:rPr>
      <w:t>2565</w:t>
    </w:r>
    <w:r w:rsidRPr="00F86855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F86855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1C703BD0" w14:textId="77777777" w:rsidR="00FC10CD" w:rsidRPr="00FC10CD" w:rsidRDefault="00FC10CD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6CD3" w14:textId="77777777" w:rsidR="00FC10CD" w:rsidRPr="00FC10CD" w:rsidRDefault="00FC10CD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FC10CD">
      <w:rPr>
        <w:b/>
        <w:bCs/>
        <w:cs/>
      </w:rPr>
      <w:t xml:space="preserve">บริษัท </w:t>
    </w:r>
    <w:r w:rsidRPr="00FC10CD">
      <w:rPr>
        <w:rFonts w:hint="cs"/>
        <w:b/>
        <w:bCs/>
        <w:cs/>
      </w:rPr>
      <w:t>เซ็นทรัล รีเทล คอร์ปอเรชั่น</w:t>
    </w:r>
    <w:r w:rsidRPr="00FC10CD">
      <w:rPr>
        <w:b/>
        <w:bCs/>
        <w:cs/>
      </w:rPr>
      <w:t xml:space="preserve"> จำกัด</w:t>
    </w:r>
    <w:r w:rsidRPr="00FC10CD">
      <w:rPr>
        <w:rFonts w:hint="cs"/>
        <w:b/>
        <w:bCs/>
        <w:cs/>
      </w:rPr>
      <w:t xml:space="preserve"> (มหาชน)</w:t>
    </w:r>
    <w:r w:rsidRPr="00FC10CD">
      <w:rPr>
        <w:b/>
        <w:bCs/>
      </w:rPr>
      <w:t xml:space="preserve"> </w:t>
    </w:r>
    <w:r w:rsidRPr="00FC10CD">
      <w:rPr>
        <w:b/>
        <w:bCs/>
        <w:cs/>
      </w:rPr>
      <w:t>และบริษัทย่อย</w:t>
    </w:r>
  </w:p>
  <w:p w14:paraId="3023B7A4" w14:textId="77777777" w:rsidR="00FC10CD" w:rsidRPr="00FC10CD" w:rsidRDefault="00FC10CD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FC10CD">
      <w:rPr>
        <w:b/>
        <w:bCs/>
        <w:cs/>
      </w:rPr>
      <w:t>หมายเหตุประกอบ</w:t>
    </w:r>
    <w:r w:rsidRPr="00FC10CD">
      <w:rPr>
        <w:rFonts w:hint="cs"/>
        <w:b/>
        <w:bCs/>
        <w:cs/>
      </w:rPr>
      <w:t>งบ</w:t>
    </w:r>
    <w:r w:rsidRPr="00FC10CD">
      <w:rPr>
        <w:b/>
        <w:bCs/>
        <w:cs/>
      </w:rPr>
      <w:t>การเงินระหว่างกาล</w:t>
    </w:r>
    <w:r w:rsidRPr="00FC10CD">
      <w:rPr>
        <w:rFonts w:hint="cs"/>
        <w:b/>
        <w:bCs/>
        <w:cs/>
      </w:rPr>
      <w:t>แบบย่อ</w:t>
    </w:r>
  </w:p>
  <w:p w14:paraId="6548D203" w14:textId="2304EE8C" w:rsidR="00FC10CD" w:rsidRPr="00FC10CD" w:rsidRDefault="002254C5" w:rsidP="008F0C0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>และเก้าเดือน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86855">
      <w:rPr>
        <w:rFonts w:ascii="Angsana New" w:hAnsi="Angsana New"/>
        <w:sz w:val="30"/>
        <w:szCs w:val="30"/>
        <w:lang w:bidi="th-TH"/>
      </w:rPr>
      <w:t xml:space="preserve">30 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ยน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86855">
      <w:rPr>
        <w:rFonts w:ascii="Angsana New" w:hAnsi="Angsana New"/>
        <w:sz w:val="30"/>
        <w:szCs w:val="30"/>
        <w:lang w:bidi="th-TH"/>
      </w:rPr>
      <w:t>2565</w:t>
    </w:r>
    <w:r w:rsidRPr="00F86855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F86855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35ADA936" w14:textId="77777777" w:rsidR="00FC10CD" w:rsidRPr="00FC10CD" w:rsidRDefault="00FC10CD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202A6" w14:textId="77777777" w:rsidR="00FC10CD" w:rsidRPr="00782B20" w:rsidRDefault="00FC10CD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782B20">
      <w:rPr>
        <w:b/>
        <w:bCs/>
        <w:cs/>
      </w:rPr>
      <w:t xml:space="preserve">บริษัท </w:t>
    </w:r>
    <w:r w:rsidRPr="00782B20">
      <w:rPr>
        <w:rFonts w:hint="cs"/>
        <w:b/>
        <w:bCs/>
        <w:cs/>
      </w:rPr>
      <w:t>เซ็นทรัล รีเทล คอร์ปอเรชั่น</w:t>
    </w:r>
    <w:r w:rsidRPr="00782B20">
      <w:rPr>
        <w:b/>
        <w:bCs/>
        <w:cs/>
      </w:rPr>
      <w:t xml:space="preserve"> จำกัด</w:t>
    </w:r>
    <w:r w:rsidRPr="00782B20">
      <w:rPr>
        <w:rFonts w:hint="cs"/>
        <w:b/>
        <w:bCs/>
        <w:cs/>
      </w:rPr>
      <w:t xml:space="preserve"> (มหาชน)</w:t>
    </w:r>
    <w:r w:rsidRPr="00782B20">
      <w:rPr>
        <w:b/>
        <w:bCs/>
      </w:rPr>
      <w:t xml:space="preserve"> </w:t>
    </w:r>
    <w:r w:rsidRPr="00782B20">
      <w:rPr>
        <w:b/>
        <w:bCs/>
        <w:cs/>
      </w:rPr>
      <w:t>และบริษัทย่อย</w:t>
    </w:r>
  </w:p>
  <w:p w14:paraId="429C77BE" w14:textId="77777777" w:rsidR="00FC10CD" w:rsidRPr="00782B20" w:rsidRDefault="00FC10CD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782B20">
      <w:rPr>
        <w:b/>
        <w:bCs/>
        <w:cs/>
      </w:rPr>
      <w:t>หมายเหตุประกอบ</w:t>
    </w:r>
    <w:r w:rsidRPr="00782B20">
      <w:rPr>
        <w:rFonts w:hint="cs"/>
        <w:b/>
        <w:bCs/>
        <w:cs/>
      </w:rPr>
      <w:t>งบ</w:t>
    </w:r>
    <w:r w:rsidRPr="00782B20">
      <w:rPr>
        <w:b/>
        <w:bCs/>
        <w:cs/>
      </w:rPr>
      <w:t>การเงินระหว่างกาล</w:t>
    </w:r>
    <w:r w:rsidRPr="00782B20">
      <w:rPr>
        <w:rFonts w:hint="cs"/>
        <w:b/>
        <w:bCs/>
        <w:cs/>
      </w:rPr>
      <w:t>แบบย่อ</w:t>
    </w:r>
  </w:p>
  <w:p w14:paraId="07AA7AE9" w14:textId="7E3751D7" w:rsidR="00FC10CD" w:rsidRPr="00782B20" w:rsidRDefault="002254C5" w:rsidP="00D9100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>และเก้าเดือน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86855">
      <w:rPr>
        <w:rFonts w:ascii="Angsana New" w:hAnsi="Angsana New"/>
        <w:sz w:val="30"/>
        <w:szCs w:val="30"/>
        <w:lang w:bidi="th-TH"/>
      </w:rPr>
      <w:t xml:space="preserve">30 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ยน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86855">
      <w:rPr>
        <w:rFonts w:ascii="Angsana New" w:hAnsi="Angsana New"/>
        <w:sz w:val="30"/>
        <w:szCs w:val="30"/>
        <w:lang w:bidi="th-TH"/>
      </w:rPr>
      <w:t>2565</w:t>
    </w:r>
    <w:r w:rsidRPr="00F86855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F86855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3FEC3C3D" w14:textId="77777777" w:rsidR="00FC10CD" w:rsidRPr="00782B20" w:rsidRDefault="00FC10CD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5FB" w14:textId="77777777" w:rsidR="00FC10CD" w:rsidRPr="00D75A11" w:rsidRDefault="00FC10CD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1C4C1627" w14:textId="77777777" w:rsidR="00FC10CD" w:rsidRPr="00D75A11" w:rsidRDefault="00FC10CD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2DFA9316" w14:textId="4448C425" w:rsidR="00FC10CD" w:rsidRPr="00D75A11" w:rsidRDefault="002254C5" w:rsidP="00D91009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>และเก้าเดือน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86855">
      <w:rPr>
        <w:rFonts w:ascii="Angsana New" w:hAnsi="Angsana New"/>
        <w:sz w:val="30"/>
        <w:szCs w:val="30"/>
        <w:lang w:bidi="th-TH"/>
      </w:rPr>
      <w:t xml:space="preserve">30 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>กันยา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ยน</w:t>
    </w:r>
    <w:r w:rsidRPr="00F86855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F86855">
      <w:rPr>
        <w:rFonts w:ascii="Angsana New" w:hAnsi="Angsana New"/>
        <w:sz w:val="30"/>
        <w:szCs w:val="30"/>
        <w:lang w:bidi="th-TH"/>
      </w:rPr>
      <w:t>2565</w:t>
    </w:r>
    <w:r w:rsidRPr="00F86855">
      <w:rPr>
        <w:rFonts w:ascii="Angsana New" w:hAnsi="Angsana New"/>
        <w:b w:val="0"/>
        <w:bCs/>
        <w:sz w:val="30"/>
        <w:szCs w:val="30"/>
        <w:lang w:bidi="th-TH"/>
      </w:rPr>
      <w:t xml:space="preserve"> (</w:t>
    </w:r>
    <w:r w:rsidRPr="00F86855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F86855">
      <w:rPr>
        <w:rFonts w:ascii="Angsana New" w:hAnsi="Angsana New"/>
        <w:b w:val="0"/>
        <w:bCs/>
        <w:sz w:val="30"/>
        <w:szCs w:val="30"/>
        <w:lang w:val="en-US" w:bidi="th-TH"/>
      </w:rPr>
      <w:t>)</w:t>
    </w:r>
  </w:p>
  <w:p w14:paraId="00E98053" w14:textId="77777777" w:rsidR="00FC10CD" w:rsidRPr="00D75A11" w:rsidRDefault="00FC10CD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6567742B"/>
    <w:multiLevelType w:val="multilevel"/>
    <w:tmpl w:val="16F05828"/>
    <w:lvl w:ilvl="0">
      <w:start w:val="9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882"/>
    <w:rsid w:val="00002CFC"/>
    <w:rsid w:val="00002D6B"/>
    <w:rsid w:val="00002F50"/>
    <w:rsid w:val="00003316"/>
    <w:rsid w:val="000039AE"/>
    <w:rsid w:val="00003F96"/>
    <w:rsid w:val="0000409C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0FB"/>
    <w:rsid w:val="000072A7"/>
    <w:rsid w:val="00007873"/>
    <w:rsid w:val="00007B57"/>
    <w:rsid w:val="00007F8E"/>
    <w:rsid w:val="0001005E"/>
    <w:rsid w:val="00010374"/>
    <w:rsid w:val="000106F7"/>
    <w:rsid w:val="0001103C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D23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AF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173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AB6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57CE2"/>
    <w:rsid w:val="00060AB1"/>
    <w:rsid w:val="00060ED6"/>
    <w:rsid w:val="0006165F"/>
    <w:rsid w:val="000616DA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3EB2"/>
    <w:rsid w:val="00074621"/>
    <w:rsid w:val="0007484C"/>
    <w:rsid w:val="00074891"/>
    <w:rsid w:val="0007494E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837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942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295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17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4E8D"/>
    <w:rsid w:val="000E5132"/>
    <w:rsid w:val="000E54C4"/>
    <w:rsid w:val="000E56AF"/>
    <w:rsid w:val="000E5B32"/>
    <w:rsid w:val="000E5B65"/>
    <w:rsid w:val="000E5F52"/>
    <w:rsid w:val="000E61CE"/>
    <w:rsid w:val="000E6788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CBF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9CE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427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8CD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5DC4"/>
    <w:rsid w:val="0013608A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3CA"/>
    <w:rsid w:val="001404A4"/>
    <w:rsid w:val="00140BB9"/>
    <w:rsid w:val="00140E48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D75"/>
    <w:rsid w:val="00146F44"/>
    <w:rsid w:val="0014701A"/>
    <w:rsid w:val="001472D1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7B2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6DA"/>
    <w:rsid w:val="00173786"/>
    <w:rsid w:val="001739FF"/>
    <w:rsid w:val="00173D47"/>
    <w:rsid w:val="0017400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0AA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5D5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0ED9"/>
    <w:rsid w:val="001A1FC0"/>
    <w:rsid w:val="001A269D"/>
    <w:rsid w:val="001A2ACE"/>
    <w:rsid w:val="001A3043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82E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3D"/>
    <w:rsid w:val="001C326A"/>
    <w:rsid w:val="001C351A"/>
    <w:rsid w:val="001C367A"/>
    <w:rsid w:val="001C3B09"/>
    <w:rsid w:val="001C4325"/>
    <w:rsid w:val="001C50F2"/>
    <w:rsid w:val="001C5331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796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C4A"/>
    <w:rsid w:val="001E3F31"/>
    <w:rsid w:val="001E45BD"/>
    <w:rsid w:val="001E4733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C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1D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32E"/>
    <w:rsid w:val="0022159F"/>
    <w:rsid w:val="00221C3F"/>
    <w:rsid w:val="00221C45"/>
    <w:rsid w:val="00221EB8"/>
    <w:rsid w:val="00221ECC"/>
    <w:rsid w:val="00221F0A"/>
    <w:rsid w:val="00221F0C"/>
    <w:rsid w:val="00222157"/>
    <w:rsid w:val="00222360"/>
    <w:rsid w:val="002223E2"/>
    <w:rsid w:val="00222558"/>
    <w:rsid w:val="00222634"/>
    <w:rsid w:val="00222793"/>
    <w:rsid w:val="00222AB6"/>
    <w:rsid w:val="002230E9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4F69"/>
    <w:rsid w:val="002254C5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C36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70C"/>
    <w:rsid w:val="00236957"/>
    <w:rsid w:val="00236EFF"/>
    <w:rsid w:val="00236F5E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0CB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3D94"/>
    <w:rsid w:val="002442ED"/>
    <w:rsid w:val="002443B7"/>
    <w:rsid w:val="00244486"/>
    <w:rsid w:val="002447E4"/>
    <w:rsid w:val="00245271"/>
    <w:rsid w:val="00245379"/>
    <w:rsid w:val="00245AA3"/>
    <w:rsid w:val="002464FD"/>
    <w:rsid w:val="0024678E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77F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E2B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31F"/>
    <w:rsid w:val="002619E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04A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65F4"/>
    <w:rsid w:val="00286617"/>
    <w:rsid w:val="00286671"/>
    <w:rsid w:val="00286E24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1E86"/>
    <w:rsid w:val="002D2979"/>
    <w:rsid w:val="002D2F8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846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11C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A9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040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6C2D"/>
    <w:rsid w:val="00357151"/>
    <w:rsid w:val="003573DD"/>
    <w:rsid w:val="003574C6"/>
    <w:rsid w:val="00357553"/>
    <w:rsid w:val="0036011A"/>
    <w:rsid w:val="00360161"/>
    <w:rsid w:val="003610A2"/>
    <w:rsid w:val="00361401"/>
    <w:rsid w:val="00361437"/>
    <w:rsid w:val="003614E0"/>
    <w:rsid w:val="00361530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106"/>
    <w:rsid w:val="0038642A"/>
    <w:rsid w:val="0038654D"/>
    <w:rsid w:val="003865CD"/>
    <w:rsid w:val="003866CF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9D5"/>
    <w:rsid w:val="00391AC0"/>
    <w:rsid w:val="00391B41"/>
    <w:rsid w:val="00391CD1"/>
    <w:rsid w:val="0039206D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B2F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0FC8"/>
    <w:rsid w:val="003A1095"/>
    <w:rsid w:val="003A10CE"/>
    <w:rsid w:val="003A1105"/>
    <w:rsid w:val="003A110D"/>
    <w:rsid w:val="003A1425"/>
    <w:rsid w:val="003A1FE0"/>
    <w:rsid w:val="003A200C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A7D1C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38D"/>
    <w:rsid w:val="003C5CB7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A5B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B19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170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6EA2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30D"/>
    <w:rsid w:val="00443331"/>
    <w:rsid w:val="004433CA"/>
    <w:rsid w:val="004434FD"/>
    <w:rsid w:val="0044411B"/>
    <w:rsid w:val="00444262"/>
    <w:rsid w:val="004445E1"/>
    <w:rsid w:val="004448EA"/>
    <w:rsid w:val="00444AA2"/>
    <w:rsid w:val="00445196"/>
    <w:rsid w:val="0044554D"/>
    <w:rsid w:val="00445A02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57"/>
    <w:rsid w:val="0045207E"/>
    <w:rsid w:val="0045386C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CC4"/>
    <w:rsid w:val="00456D39"/>
    <w:rsid w:val="0045716D"/>
    <w:rsid w:val="004573DB"/>
    <w:rsid w:val="004577A8"/>
    <w:rsid w:val="00457AEC"/>
    <w:rsid w:val="00460722"/>
    <w:rsid w:val="00461586"/>
    <w:rsid w:val="00462350"/>
    <w:rsid w:val="00462970"/>
    <w:rsid w:val="00462B95"/>
    <w:rsid w:val="00463064"/>
    <w:rsid w:val="0046326D"/>
    <w:rsid w:val="004638AA"/>
    <w:rsid w:val="00464CBA"/>
    <w:rsid w:val="004650E5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67DD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D9B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241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62C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01C"/>
    <w:rsid w:val="004A5300"/>
    <w:rsid w:val="004A5433"/>
    <w:rsid w:val="004A5566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1D4A"/>
    <w:rsid w:val="004B226C"/>
    <w:rsid w:val="004B234C"/>
    <w:rsid w:val="004B2C1F"/>
    <w:rsid w:val="004B359E"/>
    <w:rsid w:val="004B35B1"/>
    <w:rsid w:val="004B3719"/>
    <w:rsid w:val="004B37EA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4D3E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13C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18D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4F7FA2"/>
    <w:rsid w:val="00500768"/>
    <w:rsid w:val="00500B7F"/>
    <w:rsid w:val="00500C49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948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1D8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2DC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642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4C0"/>
    <w:rsid w:val="00565E80"/>
    <w:rsid w:val="0056643C"/>
    <w:rsid w:val="00566DA0"/>
    <w:rsid w:val="00567E11"/>
    <w:rsid w:val="00570159"/>
    <w:rsid w:val="00570843"/>
    <w:rsid w:val="00570DF9"/>
    <w:rsid w:val="00570E22"/>
    <w:rsid w:val="00570E8B"/>
    <w:rsid w:val="00570F7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459"/>
    <w:rsid w:val="00583C2E"/>
    <w:rsid w:val="00583CF9"/>
    <w:rsid w:val="00583D32"/>
    <w:rsid w:val="00584D79"/>
    <w:rsid w:val="00585144"/>
    <w:rsid w:val="00585615"/>
    <w:rsid w:val="005861A1"/>
    <w:rsid w:val="005861B9"/>
    <w:rsid w:val="005867B8"/>
    <w:rsid w:val="00586ABA"/>
    <w:rsid w:val="00586D37"/>
    <w:rsid w:val="00586ED9"/>
    <w:rsid w:val="00586F77"/>
    <w:rsid w:val="005874CD"/>
    <w:rsid w:val="0058753F"/>
    <w:rsid w:val="00587ACE"/>
    <w:rsid w:val="00587AE3"/>
    <w:rsid w:val="00587EC4"/>
    <w:rsid w:val="00590634"/>
    <w:rsid w:val="005908FE"/>
    <w:rsid w:val="00590A11"/>
    <w:rsid w:val="00590C78"/>
    <w:rsid w:val="00590CC3"/>
    <w:rsid w:val="00591782"/>
    <w:rsid w:val="0059192C"/>
    <w:rsid w:val="00591A55"/>
    <w:rsid w:val="00591A8D"/>
    <w:rsid w:val="00591E9D"/>
    <w:rsid w:val="0059209E"/>
    <w:rsid w:val="00592167"/>
    <w:rsid w:val="00592545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53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B89"/>
    <w:rsid w:val="005C0E8F"/>
    <w:rsid w:val="005C162A"/>
    <w:rsid w:val="005C1997"/>
    <w:rsid w:val="005C1A8A"/>
    <w:rsid w:val="005C21F2"/>
    <w:rsid w:val="005C227D"/>
    <w:rsid w:val="005C2437"/>
    <w:rsid w:val="005C292E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10DA"/>
    <w:rsid w:val="005F1278"/>
    <w:rsid w:val="005F14E1"/>
    <w:rsid w:val="005F17FF"/>
    <w:rsid w:val="005F1A71"/>
    <w:rsid w:val="005F243E"/>
    <w:rsid w:val="005F247C"/>
    <w:rsid w:val="005F252A"/>
    <w:rsid w:val="005F2CEA"/>
    <w:rsid w:val="005F2FB8"/>
    <w:rsid w:val="005F347B"/>
    <w:rsid w:val="005F3E86"/>
    <w:rsid w:val="005F3EFC"/>
    <w:rsid w:val="005F4495"/>
    <w:rsid w:val="005F47CA"/>
    <w:rsid w:val="005F4946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0DAD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CAA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5D8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2C7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E4E"/>
    <w:rsid w:val="00624638"/>
    <w:rsid w:val="0062487C"/>
    <w:rsid w:val="00624BC8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25"/>
    <w:rsid w:val="00640547"/>
    <w:rsid w:val="0064078B"/>
    <w:rsid w:val="00640C78"/>
    <w:rsid w:val="00640D25"/>
    <w:rsid w:val="00640D85"/>
    <w:rsid w:val="00641286"/>
    <w:rsid w:val="0064163C"/>
    <w:rsid w:val="00641B33"/>
    <w:rsid w:val="00641B81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8F7"/>
    <w:rsid w:val="006914C5"/>
    <w:rsid w:val="00691757"/>
    <w:rsid w:val="00691985"/>
    <w:rsid w:val="00691B76"/>
    <w:rsid w:val="00691E1D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AAE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46E"/>
    <w:rsid w:val="006B756A"/>
    <w:rsid w:val="006B77D2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F56"/>
    <w:rsid w:val="006C56F6"/>
    <w:rsid w:val="006C5943"/>
    <w:rsid w:val="006C5BFE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C78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81"/>
    <w:rsid w:val="006D55D3"/>
    <w:rsid w:val="006D5691"/>
    <w:rsid w:val="006D5751"/>
    <w:rsid w:val="006D5B97"/>
    <w:rsid w:val="006D6370"/>
    <w:rsid w:val="006D6491"/>
    <w:rsid w:val="006D6A78"/>
    <w:rsid w:val="006D6A93"/>
    <w:rsid w:val="006D6BDC"/>
    <w:rsid w:val="006D6CFF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06CA"/>
    <w:rsid w:val="006F1B26"/>
    <w:rsid w:val="006F1BB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2F7B"/>
    <w:rsid w:val="00703290"/>
    <w:rsid w:val="0070380A"/>
    <w:rsid w:val="00703E83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AC5"/>
    <w:rsid w:val="00707D69"/>
    <w:rsid w:val="007100B1"/>
    <w:rsid w:val="00710146"/>
    <w:rsid w:val="00710403"/>
    <w:rsid w:val="007108B1"/>
    <w:rsid w:val="00710AA6"/>
    <w:rsid w:val="00710C38"/>
    <w:rsid w:val="00710C5C"/>
    <w:rsid w:val="00710E6E"/>
    <w:rsid w:val="0071119A"/>
    <w:rsid w:val="00711215"/>
    <w:rsid w:val="00711316"/>
    <w:rsid w:val="00711848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AB4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6AA"/>
    <w:rsid w:val="00725720"/>
    <w:rsid w:val="007260FF"/>
    <w:rsid w:val="00726220"/>
    <w:rsid w:val="007265B0"/>
    <w:rsid w:val="0072698B"/>
    <w:rsid w:val="00726A5E"/>
    <w:rsid w:val="00726C77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3CC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44"/>
    <w:rsid w:val="00753B4E"/>
    <w:rsid w:val="00754709"/>
    <w:rsid w:val="00754AA5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77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C7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335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A04"/>
    <w:rsid w:val="00781B1E"/>
    <w:rsid w:val="007823EA"/>
    <w:rsid w:val="00782A07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6880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57B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48D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37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22F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62D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67B"/>
    <w:rsid w:val="00877833"/>
    <w:rsid w:val="00877AE7"/>
    <w:rsid w:val="008800B4"/>
    <w:rsid w:val="008809BC"/>
    <w:rsid w:val="00880FF2"/>
    <w:rsid w:val="008814C1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06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BC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6655"/>
    <w:rsid w:val="008A762F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03"/>
    <w:rsid w:val="008B2636"/>
    <w:rsid w:val="008B2905"/>
    <w:rsid w:val="008B2EE3"/>
    <w:rsid w:val="008B3969"/>
    <w:rsid w:val="008B3A33"/>
    <w:rsid w:val="008B3C3B"/>
    <w:rsid w:val="008B403D"/>
    <w:rsid w:val="008B46BC"/>
    <w:rsid w:val="008B491E"/>
    <w:rsid w:val="008B4981"/>
    <w:rsid w:val="008B4EA1"/>
    <w:rsid w:val="008B5468"/>
    <w:rsid w:val="008B5885"/>
    <w:rsid w:val="008B6D30"/>
    <w:rsid w:val="008B6D6D"/>
    <w:rsid w:val="008B6DD8"/>
    <w:rsid w:val="008B7E30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5E8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DE"/>
    <w:rsid w:val="008D15D7"/>
    <w:rsid w:val="008D186D"/>
    <w:rsid w:val="008D19C7"/>
    <w:rsid w:val="008D1AD2"/>
    <w:rsid w:val="008D1B47"/>
    <w:rsid w:val="008D1D9D"/>
    <w:rsid w:val="008D24D5"/>
    <w:rsid w:val="008D2582"/>
    <w:rsid w:val="008D26EF"/>
    <w:rsid w:val="008D299D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AE1"/>
    <w:rsid w:val="008F7CB7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A2"/>
    <w:rsid w:val="009027DB"/>
    <w:rsid w:val="009029FE"/>
    <w:rsid w:val="00902B42"/>
    <w:rsid w:val="00902D07"/>
    <w:rsid w:val="00903001"/>
    <w:rsid w:val="009030A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759"/>
    <w:rsid w:val="009209B4"/>
    <w:rsid w:val="00921065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41"/>
    <w:rsid w:val="00926E50"/>
    <w:rsid w:val="00926FFB"/>
    <w:rsid w:val="0092719E"/>
    <w:rsid w:val="00927635"/>
    <w:rsid w:val="009278C3"/>
    <w:rsid w:val="00927C50"/>
    <w:rsid w:val="00927CB9"/>
    <w:rsid w:val="00927DF0"/>
    <w:rsid w:val="00927F84"/>
    <w:rsid w:val="009301E8"/>
    <w:rsid w:val="00930459"/>
    <w:rsid w:val="00930746"/>
    <w:rsid w:val="00930EB7"/>
    <w:rsid w:val="00930FA1"/>
    <w:rsid w:val="00931016"/>
    <w:rsid w:val="009311F2"/>
    <w:rsid w:val="009312C9"/>
    <w:rsid w:val="009315CB"/>
    <w:rsid w:val="0093169A"/>
    <w:rsid w:val="00931777"/>
    <w:rsid w:val="00931ABE"/>
    <w:rsid w:val="00932050"/>
    <w:rsid w:val="0093210F"/>
    <w:rsid w:val="00932438"/>
    <w:rsid w:val="009328BB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68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5ECF"/>
    <w:rsid w:val="0094608E"/>
    <w:rsid w:val="009460FB"/>
    <w:rsid w:val="00946C77"/>
    <w:rsid w:val="00946C8D"/>
    <w:rsid w:val="00946E22"/>
    <w:rsid w:val="00946F34"/>
    <w:rsid w:val="00947437"/>
    <w:rsid w:val="009479CA"/>
    <w:rsid w:val="00947C9E"/>
    <w:rsid w:val="00947E39"/>
    <w:rsid w:val="00947E4C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1D3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3B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040"/>
    <w:rsid w:val="00986140"/>
    <w:rsid w:val="00986632"/>
    <w:rsid w:val="009869D7"/>
    <w:rsid w:val="00986D51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43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9BB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356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615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C60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2F68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862"/>
    <w:rsid w:val="00A12B28"/>
    <w:rsid w:val="00A12B5B"/>
    <w:rsid w:val="00A13262"/>
    <w:rsid w:val="00A134E5"/>
    <w:rsid w:val="00A1355A"/>
    <w:rsid w:val="00A13D5D"/>
    <w:rsid w:val="00A1402E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358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36"/>
    <w:rsid w:val="00A471F1"/>
    <w:rsid w:val="00A47643"/>
    <w:rsid w:val="00A47D86"/>
    <w:rsid w:val="00A5052E"/>
    <w:rsid w:val="00A506B2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5AF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5A8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04F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2496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4F4"/>
    <w:rsid w:val="00AC08A7"/>
    <w:rsid w:val="00AC09E6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E43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5DB3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41A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39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64F7"/>
    <w:rsid w:val="00B26B3F"/>
    <w:rsid w:val="00B26F6C"/>
    <w:rsid w:val="00B2766C"/>
    <w:rsid w:val="00B27934"/>
    <w:rsid w:val="00B27D88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0C6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3B1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07C2"/>
    <w:rsid w:val="00B6126D"/>
    <w:rsid w:val="00B6187C"/>
    <w:rsid w:val="00B61CAD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1D6D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D8B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661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2CD"/>
    <w:rsid w:val="00C1533F"/>
    <w:rsid w:val="00C153E3"/>
    <w:rsid w:val="00C15AF7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752"/>
    <w:rsid w:val="00C21DE6"/>
    <w:rsid w:val="00C22657"/>
    <w:rsid w:val="00C22B57"/>
    <w:rsid w:val="00C23145"/>
    <w:rsid w:val="00C23573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CD4"/>
    <w:rsid w:val="00C3402B"/>
    <w:rsid w:val="00C34201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8CF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40F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145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4ADD"/>
    <w:rsid w:val="00CA5139"/>
    <w:rsid w:val="00CA59E8"/>
    <w:rsid w:val="00CA602F"/>
    <w:rsid w:val="00CA6315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85D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920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29C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5C0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50"/>
    <w:rsid w:val="00D37A72"/>
    <w:rsid w:val="00D401A4"/>
    <w:rsid w:val="00D40344"/>
    <w:rsid w:val="00D40381"/>
    <w:rsid w:val="00D414C0"/>
    <w:rsid w:val="00D41E75"/>
    <w:rsid w:val="00D42AAF"/>
    <w:rsid w:val="00D43080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524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77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00F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165"/>
    <w:rsid w:val="00DB520B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0FD1"/>
    <w:rsid w:val="00DD1123"/>
    <w:rsid w:val="00DD12B9"/>
    <w:rsid w:val="00DD1439"/>
    <w:rsid w:val="00DD18AA"/>
    <w:rsid w:val="00DD1CA1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3F5D"/>
    <w:rsid w:val="00DE4814"/>
    <w:rsid w:val="00DE4D22"/>
    <w:rsid w:val="00DE545D"/>
    <w:rsid w:val="00DE5971"/>
    <w:rsid w:val="00DE61FC"/>
    <w:rsid w:val="00DE62F7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2BC3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6EBF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4A6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A8C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5E7E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4C8C"/>
    <w:rsid w:val="00E65654"/>
    <w:rsid w:val="00E659F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171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561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BAE"/>
    <w:rsid w:val="00E97E47"/>
    <w:rsid w:val="00EA055F"/>
    <w:rsid w:val="00EA0C4C"/>
    <w:rsid w:val="00EA0E46"/>
    <w:rsid w:val="00EA1112"/>
    <w:rsid w:val="00EA1325"/>
    <w:rsid w:val="00EA142C"/>
    <w:rsid w:val="00EA1A31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EBA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3E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E76E3"/>
    <w:rsid w:val="00EF01A2"/>
    <w:rsid w:val="00EF07EA"/>
    <w:rsid w:val="00EF0A8F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79E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9DC"/>
    <w:rsid w:val="00F01F6B"/>
    <w:rsid w:val="00F0233B"/>
    <w:rsid w:val="00F0245D"/>
    <w:rsid w:val="00F02AE7"/>
    <w:rsid w:val="00F02C5A"/>
    <w:rsid w:val="00F03063"/>
    <w:rsid w:val="00F03162"/>
    <w:rsid w:val="00F03916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CEC"/>
    <w:rsid w:val="00F11F65"/>
    <w:rsid w:val="00F1201E"/>
    <w:rsid w:val="00F121F6"/>
    <w:rsid w:val="00F12D81"/>
    <w:rsid w:val="00F12E4E"/>
    <w:rsid w:val="00F12E94"/>
    <w:rsid w:val="00F12FA5"/>
    <w:rsid w:val="00F1305F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C83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2C1F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0C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6C9D"/>
    <w:rsid w:val="00F370DE"/>
    <w:rsid w:val="00F37479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49E"/>
    <w:rsid w:val="00F54B85"/>
    <w:rsid w:val="00F54E1D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1B32"/>
    <w:rsid w:val="00F72A59"/>
    <w:rsid w:val="00F72C96"/>
    <w:rsid w:val="00F73509"/>
    <w:rsid w:val="00F73825"/>
    <w:rsid w:val="00F73B99"/>
    <w:rsid w:val="00F73E7F"/>
    <w:rsid w:val="00F740CC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D8"/>
    <w:rsid w:val="00F80C37"/>
    <w:rsid w:val="00F81225"/>
    <w:rsid w:val="00F8145B"/>
    <w:rsid w:val="00F81DFF"/>
    <w:rsid w:val="00F8220D"/>
    <w:rsid w:val="00F82359"/>
    <w:rsid w:val="00F823D3"/>
    <w:rsid w:val="00F8250B"/>
    <w:rsid w:val="00F8282A"/>
    <w:rsid w:val="00F82846"/>
    <w:rsid w:val="00F82A3D"/>
    <w:rsid w:val="00F83049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D33"/>
    <w:rsid w:val="00F85E16"/>
    <w:rsid w:val="00F86186"/>
    <w:rsid w:val="00F866DB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EAC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2C20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DBADE4"/>
  <w15:docId w15:val="{CF65EAC0-C59D-4653-B402-3F868FC59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3570</TotalTime>
  <Pages>20</Pages>
  <Words>3368</Words>
  <Characters>19202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285</cp:revision>
  <cp:lastPrinted>2022-11-04T17:35:00Z</cp:lastPrinted>
  <dcterms:created xsi:type="dcterms:W3CDTF">2021-11-03T23:43:00Z</dcterms:created>
  <dcterms:modified xsi:type="dcterms:W3CDTF">2022-11-11T07:16:00Z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