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95518B" w14:textId="77777777" w:rsidR="00FB1617" w:rsidRPr="00B847D1" w:rsidRDefault="00FB1617" w:rsidP="002D7B29">
      <w:pPr>
        <w:pStyle w:val="IndexHeading1"/>
        <w:widowControl w:val="0"/>
        <w:spacing w:after="0" w:line="240" w:lineRule="auto"/>
        <w:ind w:left="1350" w:hanging="1350"/>
        <w:jc w:val="thaiDistribute"/>
        <w:outlineLvl w:val="0"/>
        <w:rPr>
          <w:rFonts w:ascii="Angsana New" w:hAnsi="Angsana New" w:cs="Angsana New"/>
          <w:b w:val="0"/>
          <w:bCs/>
          <w:sz w:val="30"/>
          <w:szCs w:val="30"/>
          <w:cs/>
          <w:lang w:val="en-US" w:bidi="th-TH"/>
        </w:rPr>
      </w:pPr>
      <w:r w:rsidRPr="00B847D1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หมายเหตุ</w:t>
      </w:r>
      <w:r w:rsidRPr="00B847D1">
        <w:rPr>
          <w:rFonts w:ascii="Angsana New" w:hAnsi="Angsana New" w:cs="Angsana New"/>
          <w:b w:val="0"/>
          <w:bCs/>
          <w:sz w:val="30"/>
          <w:szCs w:val="30"/>
        </w:rPr>
        <w:tab/>
      </w:r>
      <w:r w:rsidRPr="00B847D1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สารบัญ</w:t>
      </w:r>
      <w:r w:rsidR="00DF0D92" w:rsidRPr="00B847D1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 xml:space="preserve"> </w:t>
      </w:r>
    </w:p>
    <w:p w14:paraId="4E662766" w14:textId="77777777" w:rsidR="00FB1617" w:rsidRPr="00413436" w:rsidRDefault="00FB1617" w:rsidP="002D7B29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350" w:hanging="1350"/>
        <w:jc w:val="thaiDistribute"/>
        <w:rPr>
          <w:rFonts w:ascii="Angsana New" w:hAnsi="Angsana New"/>
          <w:sz w:val="20"/>
          <w:szCs w:val="20"/>
        </w:rPr>
      </w:pPr>
    </w:p>
    <w:p w14:paraId="33A119CC" w14:textId="1E2EC6D9" w:rsidR="00AE3212" w:rsidRDefault="00EB5726" w:rsidP="0004305E">
      <w:pPr>
        <w:widowControl w:val="0"/>
        <w:numPr>
          <w:ilvl w:val="0"/>
          <w:numId w:val="11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autoSpaceDE w:val="0"/>
        <w:autoSpaceDN w:val="0"/>
        <w:adjustRightInd w:val="0"/>
        <w:spacing w:line="240" w:lineRule="auto"/>
        <w:ind w:left="1350" w:hanging="1350"/>
        <w:jc w:val="thaiDistribute"/>
        <w:rPr>
          <w:rFonts w:ascii="Angsana New" w:hAnsi="Angsana New"/>
          <w:sz w:val="30"/>
          <w:szCs w:val="30"/>
        </w:rPr>
      </w:pPr>
      <w:r w:rsidRPr="00044C14">
        <w:rPr>
          <w:rFonts w:ascii="Angsana New" w:hAnsi="Angsana New"/>
          <w:sz w:val="30"/>
          <w:szCs w:val="30"/>
          <w:cs/>
        </w:rPr>
        <w:t>เกณฑ์การจัดทำงบการเงินระหว่างกาล</w:t>
      </w:r>
    </w:p>
    <w:p w14:paraId="038F45C8" w14:textId="7414F32D" w:rsidR="000F3756" w:rsidRPr="00FA1BEE" w:rsidRDefault="000F3756" w:rsidP="0004305E">
      <w:pPr>
        <w:widowControl w:val="0"/>
        <w:numPr>
          <w:ilvl w:val="0"/>
          <w:numId w:val="11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autoSpaceDE w:val="0"/>
        <w:autoSpaceDN w:val="0"/>
        <w:adjustRightInd w:val="0"/>
        <w:spacing w:line="240" w:lineRule="auto"/>
        <w:ind w:left="1350" w:hanging="1350"/>
        <w:jc w:val="thaiDistribute"/>
        <w:rPr>
          <w:rFonts w:ascii="Angsana New" w:hAnsi="Angsana New"/>
          <w:sz w:val="30"/>
          <w:szCs w:val="30"/>
        </w:rPr>
      </w:pPr>
      <w:r w:rsidRPr="00FA1BEE">
        <w:rPr>
          <w:rFonts w:ascii="Angsana New" w:hAnsi="Angsana New" w:hint="cs"/>
          <w:sz w:val="30"/>
          <w:szCs w:val="30"/>
          <w:cs/>
        </w:rPr>
        <w:t>การซื้อบริษัทย่อย</w:t>
      </w:r>
    </w:p>
    <w:p w14:paraId="0797AC52" w14:textId="5E881B87" w:rsidR="0062551B" w:rsidRPr="00FA1BEE" w:rsidRDefault="00EB5726" w:rsidP="0004305E">
      <w:pPr>
        <w:widowControl w:val="0"/>
        <w:numPr>
          <w:ilvl w:val="0"/>
          <w:numId w:val="11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autoSpaceDE w:val="0"/>
        <w:autoSpaceDN w:val="0"/>
        <w:adjustRightInd w:val="0"/>
        <w:spacing w:line="240" w:lineRule="auto"/>
        <w:ind w:left="1350" w:hanging="1350"/>
        <w:jc w:val="thaiDistribute"/>
        <w:rPr>
          <w:rFonts w:ascii="Angsana New" w:hAnsi="Angsana New"/>
          <w:sz w:val="30"/>
          <w:szCs w:val="30"/>
        </w:rPr>
      </w:pPr>
      <w:r w:rsidRPr="00FA1BEE">
        <w:rPr>
          <w:rFonts w:ascii="Angsana New" w:hAnsi="Angsana New"/>
          <w:sz w:val="30"/>
          <w:szCs w:val="30"/>
          <w:cs/>
        </w:rPr>
        <w:t>บุคคลหรือกิจการที่เกี่ยวข้องกัน</w:t>
      </w:r>
    </w:p>
    <w:p w14:paraId="26950022" w14:textId="111A6BA6" w:rsidR="00741AD5" w:rsidRPr="00FA1BEE" w:rsidRDefault="00741AD5" w:rsidP="0004305E">
      <w:pPr>
        <w:widowControl w:val="0"/>
        <w:numPr>
          <w:ilvl w:val="0"/>
          <w:numId w:val="11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autoSpaceDE w:val="0"/>
        <w:autoSpaceDN w:val="0"/>
        <w:adjustRightInd w:val="0"/>
        <w:spacing w:line="240" w:lineRule="auto"/>
        <w:ind w:left="1350" w:hanging="1350"/>
        <w:jc w:val="thaiDistribute"/>
        <w:rPr>
          <w:rFonts w:ascii="Angsana New" w:hAnsi="Angsana New"/>
          <w:sz w:val="30"/>
          <w:szCs w:val="30"/>
        </w:rPr>
      </w:pPr>
      <w:r w:rsidRPr="00FA1BEE">
        <w:rPr>
          <w:rFonts w:ascii="Angsana New" w:hAnsi="Angsana New" w:hint="cs"/>
          <w:sz w:val="30"/>
          <w:szCs w:val="30"/>
          <w:cs/>
        </w:rPr>
        <w:t>เงินลงทุนใน</w:t>
      </w:r>
      <w:r w:rsidR="00592068" w:rsidRPr="00FA1BEE">
        <w:rPr>
          <w:rFonts w:ascii="Angsana New" w:hAnsi="Angsana New" w:hint="cs"/>
          <w:sz w:val="30"/>
          <w:szCs w:val="30"/>
          <w:cs/>
        </w:rPr>
        <w:t>บริษัทย่อยและ</w:t>
      </w:r>
      <w:r w:rsidRPr="00FA1BEE">
        <w:rPr>
          <w:rFonts w:ascii="Angsana New" w:hAnsi="Angsana New" w:hint="cs"/>
          <w:sz w:val="30"/>
          <w:szCs w:val="30"/>
          <w:cs/>
        </w:rPr>
        <w:t>การร่วมค้า</w:t>
      </w:r>
    </w:p>
    <w:p w14:paraId="0E69AF6F" w14:textId="3B333A75" w:rsidR="00C11B4B" w:rsidRDefault="00506DCA" w:rsidP="00C11B4B">
      <w:pPr>
        <w:widowControl w:val="0"/>
        <w:numPr>
          <w:ilvl w:val="0"/>
          <w:numId w:val="11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autoSpaceDE w:val="0"/>
        <w:autoSpaceDN w:val="0"/>
        <w:adjustRightInd w:val="0"/>
        <w:spacing w:line="240" w:lineRule="auto"/>
        <w:ind w:left="1350" w:hanging="135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ส่วนงานดำเนินงาน</w:t>
      </w:r>
    </w:p>
    <w:p w14:paraId="0C41140E" w14:textId="77777777" w:rsidR="00C11B4B" w:rsidRPr="00870EEC" w:rsidRDefault="00C11B4B" w:rsidP="00C11B4B">
      <w:pPr>
        <w:widowControl w:val="0"/>
        <w:numPr>
          <w:ilvl w:val="0"/>
          <w:numId w:val="11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autoSpaceDE w:val="0"/>
        <w:autoSpaceDN w:val="0"/>
        <w:adjustRightInd w:val="0"/>
        <w:spacing w:line="240" w:lineRule="auto"/>
        <w:ind w:left="1350" w:hanging="1350"/>
        <w:jc w:val="thaiDistribute"/>
        <w:rPr>
          <w:rFonts w:ascii="Angsana New" w:hAnsi="Angsana New"/>
          <w:sz w:val="30"/>
          <w:szCs w:val="30"/>
        </w:rPr>
      </w:pPr>
      <w:r w:rsidRPr="00870EEC">
        <w:rPr>
          <w:rFonts w:ascii="Angsana New" w:hAnsi="Angsana New" w:hint="cs"/>
          <w:sz w:val="30"/>
          <w:szCs w:val="30"/>
          <w:cs/>
        </w:rPr>
        <w:t>ทุนเรือนหุ้น</w:t>
      </w:r>
    </w:p>
    <w:p w14:paraId="37AB1F19" w14:textId="77777777" w:rsidR="00C11B4B" w:rsidRPr="00870EEC" w:rsidRDefault="00C11B4B" w:rsidP="00C11B4B">
      <w:pPr>
        <w:widowControl w:val="0"/>
        <w:numPr>
          <w:ilvl w:val="0"/>
          <w:numId w:val="11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autoSpaceDE w:val="0"/>
        <w:autoSpaceDN w:val="0"/>
        <w:adjustRightInd w:val="0"/>
        <w:spacing w:line="240" w:lineRule="auto"/>
        <w:ind w:left="1350" w:hanging="1350"/>
        <w:jc w:val="thaiDistribute"/>
        <w:rPr>
          <w:rFonts w:ascii="Angsana New" w:hAnsi="Angsana New"/>
          <w:sz w:val="30"/>
          <w:szCs w:val="30"/>
        </w:rPr>
      </w:pPr>
      <w:r w:rsidRPr="00870EEC">
        <w:rPr>
          <w:rFonts w:ascii="Angsana New" w:hAnsi="Angsana New" w:hint="cs"/>
          <w:sz w:val="30"/>
          <w:szCs w:val="30"/>
          <w:cs/>
        </w:rPr>
        <w:t>กำไรต่อหุ้นขั้นพื้นฐาน</w:t>
      </w:r>
    </w:p>
    <w:p w14:paraId="3AD4DCE5" w14:textId="77777777" w:rsidR="00C11B4B" w:rsidRPr="00870EEC" w:rsidRDefault="00C11B4B" w:rsidP="00C11B4B">
      <w:pPr>
        <w:widowControl w:val="0"/>
        <w:numPr>
          <w:ilvl w:val="0"/>
          <w:numId w:val="11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autoSpaceDE w:val="0"/>
        <w:autoSpaceDN w:val="0"/>
        <w:adjustRightInd w:val="0"/>
        <w:spacing w:line="240" w:lineRule="auto"/>
        <w:ind w:left="1350" w:hanging="1350"/>
        <w:jc w:val="thaiDistribute"/>
        <w:rPr>
          <w:rFonts w:ascii="Angsana New" w:hAnsi="Angsana New"/>
          <w:sz w:val="30"/>
          <w:szCs w:val="30"/>
        </w:rPr>
      </w:pPr>
      <w:r w:rsidRPr="00870EEC">
        <w:rPr>
          <w:rFonts w:ascii="Angsana New" w:hAnsi="Angsana New" w:hint="cs"/>
          <w:sz w:val="30"/>
          <w:szCs w:val="30"/>
          <w:cs/>
        </w:rPr>
        <w:t>เงินปันผล</w:t>
      </w:r>
    </w:p>
    <w:p w14:paraId="709BB614" w14:textId="48866964" w:rsidR="002B65B3" w:rsidRPr="00870EEC" w:rsidRDefault="002B65B3" w:rsidP="0004305E">
      <w:pPr>
        <w:widowControl w:val="0"/>
        <w:numPr>
          <w:ilvl w:val="0"/>
          <w:numId w:val="11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autoSpaceDE w:val="0"/>
        <w:autoSpaceDN w:val="0"/>
        <w:adjustRightInd w:val="0"/>
        <w:spacing w:line="240" w:lineRule="auto"/>
        <w:ind w:left="1350" w:hanging="1350"/>
        <w:jc w:val="thaiDistribute"/>
        <w:rPr>
          <w:rFonts w:ascii="Angsana New" w:hAnsi="Angsana New"/>
          <w:sz w:val="30"/>
          <w:szCs w:val="30"/>
        </w:rPr>
      </w:pPr>
      <w:r w:rsidRPr="00870EEC">
        <w:rPr>
          <w:rFonts w:ascii="Angsana New" w:hAnsi="Angsana New" w:hint="cs"/>
          <w:sz w:val="30"/>
          <w:szCs w:val="30"/>
          <w:cs/>
        </w:rPr>
        <w:t>เครื่องมือทางการเงิน</w:t>
      </w:r>
    </w:p>
    <w:p w14:paraId="6A009BEB" w14:textId="77777777" w:rsidR="00CC0775" w:rsidRPr="00870EEC" w:rsidRDefault="009D4435" w:rsidP="0004305E">
      <w:pPr>
        <w:widowControl w:val="0"/>
        <w:numPr>
          <w:ilvl w:val="0"/>
          <w:numId w:val="11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autoSpaceDE w:val="0"/>
        <w:autoSpaceDN w:val="0"/>
        <w:adjustRightInd w:val="0"/>
        <w:spacing w:line="240" w:lineRule="auto"/>
        <w:ind w:left="1350" w:hanging="1350"/>
        <w:jc w:val="thaiDistribute"/>
        <w:rPr>
          <w:rFonts w:ascii="Angsana New" w:hAnsi="Angsana New"/>
          <w:sz w:val="30"/>
          <w:szCs w:val="30"/>
        </w:rPr>
      </w:pPr>
      <w:r w:rsidRPr="00870EEC">
        <w:rPr>
          <w:rFonts w:ascii="Angsana New" w:hAnsi="Angsana New" w:hint="cs"/>
          <w:sz w:val="30"/>
          <w:szCs w:val="30"/>
          <w:cs/>
        </w:rPr>
        <w:t>ภาระผูกพันกับกิจการที่ไม่เกี่ยวข้องกัน</w:t>
      </w:r>
    </w:p>
    <w:p w14:paraId="2598E9A7" w14:textId="77777777" w:rsidR="00DB26FC" w:rsidRDefault="00CC0775" w:rsidP="00DB26FC">
      <w:pPr>
        <w:widowControl w:val="0"/>
        <w:numPr>
          <w:ilvl w:val="0"/>
          <w:numId w:val="11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autoSpaceDE w:val="0"/>
        <w:autoSpaceDN w:val="0"/>
        <w:adjustRightInd w:val="0"/>
        <w:spacing w:line="240" w:lineRule="auto"/>
        <w:ind w:left="1350" w:hanging="1350"/>
        <w:jc w:val="thaiDistribute"/>
        <w:rPr>
          <w:rFonts w:ascii="Angsana New" w:hAnsi="Angsana New"/>
          <w:sz w:val="30"/>
          <w:szCs w:val="30"/>
        </w:rPr>
      </w:pPr>
      <w:r w:rsidRPr="00870EEC">
        <w:rPr>
          <w:rFonts w:ascii="Angsana New" w:hAnsi="Angsana New" w:hint="cs"/>
          <w:sz w:val="30"/>
          <w:szCs w:val="30"/>
          <w:cs/>
        </w:rPr>
        <w:t>เหตุการณ์ภายหลังรอบระยะเวลารายงาน</w:t>
      </w:r>
    </w:p>
    <w:p w14:paraId="28D1C58A" w14:textId="752DF011" w:rsidR="00DB26FC" w:rsidRPr="00DB26FC" w:rsidRDefault="00DB26FC" w:rsidP="00DB26FC">
      <w:pPr>
        <w:widowControl w:val="0"/>
        <w:numPr>
          <w:ilvl w:val="0"/>
          <w:numId w:val="11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autoSpaceDE w:val="0"/>
        <w:autoSpaceDN w:val="0"/>
        <w:adjustRightInd w:val="0"/>
        <w:spacing w:line="240" w:lineRule="auto"/>
        <w:ind w:left="1350" w:hanging="1350"/>
        <w:jc w:val="thaiDistribute"/>
        <w:rPr>
          <w:rFonts w:ascii="Angsana New" w:hAnsi="Angsana New"/>
          <w:sz w:val="30"/>
          <w:szCs w:val="30"/>
        </w:rPr>
      </w:pPr>
      <w:r w:rsidRPr="00DB26FC">
        <w:rPr>
          <w:rFonts w:ascii="Angsana New" w:hAnsi="Angsana New"/>
          <w:sz w:val="30"/>
          <w:szCs w:val="30"/>
          <w:cs/>
        </w:rPr>
        <w:t>มาตรฐานการรายงานทางการเงินที่ยังไม่ได้ใช้</w:t>
      </w:r>
    </w:p>
    <w:p w14:paraId="475D1B7D" w14:textId="7D723E84" w:rsidR="009F50EE" w:rsidRDefault="009F50EE" w:rsidP="0004305E">
      <w:pPr>
        <w:widowControl w:val="0"/>
        <w:numPr>
          <w:ilvl w:val="0"/>
          <w:numId w:val="11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autoSpaceDE w:val="0"/>
        <w:autoSpaceDN w:val="0"/>
        <w:adjustRightInd w:val="0"/>
        <w:spacing w:line="240" w:lineRule="auto"/>
        <w:ind w:left="1350" w:hanging="135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การจัดประเภทรายการใหม่</w:t>
      </w:r>
    </w:p>
    <w:p w14:paraId="05BA011A" w14:textId="77777777" w:rsidR="00F437D5" w:rsidRPr="00B847D1" w:rsidRDefault="00E474E2" w:rsidP="00B93B6B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autoSpaceDE w:val="0"/>
        <w:autoSpaceDN w:val="0"/>
        <w:adjustRightInd w:val="0"/>
        <w:spacing w:line="240" w:lineRule="auto"/>
        <w:ind w:left="1350"/>
        <w:jc w:val="thaiDistribute"/>
        <w:rPr>
          <w:rFonts w:ascii="Angsana New" w:hAnsi="Angsana New"/>
          <w:sz w:val="30"/>
          <w:szCs w:val="30"/>
        </w:rPr>
      </w:pPr>
      <w:r w:rsidRPr="00B847D1">
        <w:rPr>
          <w:rFonts w:ascii="Angsana New" w:hAnsi="Angsana New"/>
          <w:sz w:val="30"/>
          <w:szCs w:val="30"/>
          <w:cs/>
        </w:rPr>
        <w:tab/>
      </w:r>
      <w:r w:rsidRPr="00B847D1">
        <w:rPr>
          <w:rFonts w:ascii="Angsana New" w:hAnsi="Angsana New"/>
          <w:sz w:val="30"/>
          <w:szCs w:val="30"/>
          <w:cs/>
        </w:rPr>
        <w:tab/>
      </w:r>
      <w:r w:rsidRPr="00B847D1">
        <w:rPr>
          <w:rFonts w:ascii="Angsana New" w:hAnsi="Angsana New"/>
          <w:sz w:val="30"/>
          <w:szCs w:val="30"/>
          <w:cs/>
        </w:rPr>
        <w:tab/>
      </w:r>
      <w:r w:rsidRPr="00B847D1">
        <w:rPr>
          <w:rFonts w:ascii="Angsana New" w:hAnsi="Angsana New"/>
          <w:sz w:val="30"/>
          <w:szCs w:val="30"/>
          <w:cs/>
        </w:rPr>
        <w:tab/>
      </w:r>
      <w:r w:rsidRPr="00B847D1">
        <w:rPr>
          <w:rFonts w:ascii="Angsana New" w:hAnsi="Angsana New"/>
          <w:sz w:val="30"/>
          <w:szCs w:val="30"/>
          <w:cs/>
        </w:rPr>
        <w:tab/>
      </w:r>
      <w:r w:rsidRPr="00B847D1">
        <w:rPr>
          <w:rFonts w:ascii="Angsana New" w:hAnsi="Angsana New"/>
          <w:sz w:val="30"/>
          <w:szCs w:val="30"/>
          <w:cs/>
        </w:rPr>
        <w:tab/>
      </w:r>
    </w:p>
    <w:p w14:paraId="4BC8E97C" w14:textId="77777777" w:rsidR="0062551B" w:rsidRPr="00B847D1" w:rsidRDefault="0062551B" w:rsidP="003130B5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autoSpaceDE w:val="0"/>
        <w:autoSpaceDN w:val="0"/>
        <w:adjustRightInd w:val="0"/>
        <w:spacing w:line="240" w:lineRule="auto"/>
        <w:ind w:left="1350"/>
        <w:jc w:val="thaiDistribute"/>
        <w:rPr>
          <w:rFonts w:ascii="Angsana New" w:hAnsi="Angsana New"/>
          <w:sz w:val="30"/>
          <w:szCs w:val="30"/>
        </w:rPr>
      </w:pPr>
    </w:p>
    <w:p w14:paraId="75B205DF" w14:textId="77777777" w:rsidR="00477138" w:rsidRPr="00684A1B" w:rsidRDefault="00FB1617" w:rsidP="000A734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B847D1">
        <w:rPr>
          <w:rFonts w:ascii="Angsana New" w:hAnsi="Angsana New"/>
          <w:sz w:val="30"/>
          <w:szCs w:val="30"/>
        </w:rPr>
        <w:br w:type="page"/>
      </w:r>
      <w:r w:rsidR="00EB5726" w:rsidRPr="00684A1B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49983552" w14:textId="77777777" w:rsidR="00D574B5" w:rsidRPr="00B80ACA" w:rsidRDefault="00D574B5" w:rsidP="000A734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</w:rPr>
      </w:pPr>
    </w:p>
    <w:p w14:paraId="6F42679F" w14:textId="18ADB16F" w:rsidR="00905CF4" w:rsidRPr="00684A1B" w:rsidRDefault="00EB5726" w:rsidP="000A73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sz w:val="30"/>
          <w:szCs w:val="30"/>
        </w:rPr>
      </w:pPr>
      <w:r w:rsidRPr="00684A1B">
        <w:rPr>
          <w:rFonts w:ascii="Angsana New" w:hAnsi="Angsana New"/>
          <w:sz w:val="30"/>
          <w:szCs w:val="30"/>
        </w:rPr>
        <w:tab/>
      </w:r>
      <w:r w:rsidRPr="00684A1B">
        <w:rPr>
          <w:rFonts w:ascii="Angsana New" w:hAnsi="Angsana New"/>
          <w:sz w:val="30"/>
          <w:szCs w:val="30"/>
          <w:cs/>
        </w:rPr>
        <w:t>งบการเงินระหว่างกาลนี้ได้รับอนุมัติให้ออกงบ</w:t>
      </w:r>
      <w:r w:rsidR="00EF0F62" w:rsidRPr="00684A1B">
        <w:rPr>
          <w:rFonts w:ascii="Angsana New" w:hAnsi="Angsana New"/>
          <w:sz w:val="30"/>
          <w:szCs w:val="30"/>
          <w:cs/>
        </w:rPr>
        <w:t>การเงินจาก</w:t>
      </w:r>
      <w:r w:rsidR="006473DF" w:rsidRPr="0074537F">
        <w:rPr>
          <w:rFonts w:ascii="Angsana New" w:hAnsi="Angsana New" w:hint="cs"/>
          <w:sz w:val="30"/>
          <w:szCs w:val="30"/>
          <w:cs/>
        </w:rPr>
        <w:t>คณะกรรมการ</w:t>
      </w:r>
      <w:r w:rsidR="006473DF" w:rsidRPr="00BA72B1">
        <w:rPr>
          <w:rFonts w:ascii="Angsana New" w:hAnsi="Angsana New" w:hint="cs"/>
          <w:sz w:val="30"/>
          <w:szCs w:val="30"/>
          <w:cs/>
        </w:rPr>
        <w:t>บริษัท</w:t>
      </w:r>
      <w:r w:rsidR="00EF0F62" w:rsidRPr="00531916">
        <w:rPr>
          <w:rFonts w:ascii="Angsana New" w:hAnsi="Angsana New"/>
          <w:sz w:val="30"/>
          <w:szCs w:val="30"/>
          <w:cs/>
        </w:rPr>
        <w:t>เมื่อ</w:t>
      </w:r>
      <w:r w:rsidR="00EF0F62" w:rsidRPr="00D2038A">
        <w:rPr>
          <w:rFonts w:ascii="Angsana New" w:hAnsi="Angsana New"/>
          <w:sz w:val="30"/>
          <w:szCs w:val="30"/>
          <w:cs/>
        </w:rPr>
        <w:t>วันที่</w:t>
      </w:r>
      <w:r w:rsidR="00EF0F62" w:rsidRPr="00D2038A">
        <w:rPr>
          <w:rFonts w:ascii="Angsana New" w:hAnsi="Angsana New" w:hint="cs"/>
          <w:sz w:val="30"/>
          <w:szCs w:val="30"/>
          <w:cs/>
        </w:rPr>
        <w:t xml:space="preserve"> </w:t>
      </w:r>
      <w:r w:rsidR="00D32EDD" w:rsidRPr="00D2038A">
        <w:rPr>
          <w:rFonts w:ascii="Angsana New" w:hAnsi="Angsana New"/>
          <w:sz w:val="30"/>
          <w:szCs w:val="30"/>
        </w:rPr>
        <w:t>1</w:t>
      </w:r>
      <w:r w:rsidR="00991032">
        <w:rPr>
          <w:rFonts w:ascii="Angsana New" w:hAnsi="Angsana New"/>
          <w:sz w:val="30"/>
          <w:szCs w:val="30"/>
        </w:rPr>
        <w:t>4</w:t>
      </w:r>
      <w:r w:rsidR="00D32EDD" w:rsidRPr="00D2038A">
        <w:rPr>
          <w:rFonts w:ascii="Angsana New" w:hAnsi="Angsana New"/>
          <w:sz w:val="30"/>
          <w:szCs w:val="30"/>
        </w:rPr>
        <w:t xml:space="preserve"> </w:t>
      </w:r>
      <w:r w:rsidR="005F722A">
        <w:rPr>
          <w:rFonts w:ascii="Angsana New" w:hAnsi="Angsana New" w:hint="cs"/>
          <w:sz w:val="30"/>
          <w:szCs w:val="30"/>
          <w:cs/>
        </w:rPr>
        <w:t xml:space="preserve">พฤศจิกายน </w:t>
      </w:r>
      <w:r w:rsidR="00D32EDD" w:rsidRPr="00D2038A">
        <w:rPr>
          <w:rFonts w:ascii="Angsana New" w:hAnsi="Angsana New"/>
          <w:sz w:val="30"/>
          <w:szCs w:val="30"/>
        </w:rPr>
        <w:t>2565</w:t>
      </w:r>
    </w:p>
    <w:p w14:paraId="6F29ED1F" w14:textId="6FE01844" w:rsidR="0021348B" w:rsidRPr="00B80ACA" w:rsidRDefault="002134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cs/>
          <w:lang w:eastAsia="x-none"/>
        </w:rPr>
      </w:pPr>
    </w:p>
    <w:p w14:paraId="74289AEF" w14:textId="444C4944" w:rsidR="00930FDB" w:rsidRPr="00A72822" w:rsidRDefault="00B15330" w:rsidP="00A72822">
      <w:pPr>
        <w:pStyle w:val="Heading1"/>
        <w:keepNext w:val="0"/>
        <w:widowControl w:val="0"/>
        <w:numPr>
          <w:ilvl w:val="0"/>
          <w:numId w:val="6"/>
        </w:numPr>
        <w:shd w:val="clear" w:color="auto" w:fill="auto"/>
        <w:tabs>
          <w:tab w:val="clear" w:pos="360"/>
          <w:tab w:val="num" w:pos="540"/>
        </w:tabs>
        <w:spacing w:line="240" w:lineRule="auto"/>
        <w:ind w:left="540" w:right="-25" w:hanging="540"/>
        <w:jc w:val="thaiDistribute"/>
        <w:rPr>
          <w:rFonts w:ascii="Angsana New" w:hAnsi="Angsana New"/>
          <w:b w:val="0"/>
          <w:bCs w:val="0"/>
          <w:sz w:val="30"/>
          <w:szCs w:val="30"/>
          <w:u w:val="none"/>
        </w:rPr>
      </w:pPr>
      <w:r w:rsidRPr="0021348B">
        <w:rPr>
          <w:rFonts w:ascii="Angsana New" w:hAnsi="Angsana New" w:hint="cs"/>
          <w:sz w:val="30"/>
          <w:szCs w:val="30"/>
          <w:u w:val="none"/>
          <w:cs/>
          <w:lang w:val="en-US"/>
        </w:rPr>
        <w:t>เก</w:t>
      </w:r>
      <w:r w:rsidR="00331D1E" w:rsidRPr="0021348B">
        <w:rPr>
          <w:rFonts w:ascii="Angsana New" w:hAnsi="Angsana New"/>
          <w:sz w:val="30"/>
          <w:szCs w:val="30"/>
          <w:u w:val="none"/>
          <w:cs/>
        </w:rPr>
        <w:t xml:space="preserve">ณฑ์การจัดทำงบการเงินระหว่างกาล </w:t>
      </w:r>
    </w:p>
    <w:p w14:paraId="54CCB72B" w14:textId="77777777" w:rsidR="00B15330" w:rsidRPr="00B80ACA" w:rsidRDefault="00B15330" w:rsidP="00B15330">
      <w:pPr>
        <w:pStyle w:val="ListParagraph"/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Cs w:val="18"/>
        </w:rPr>
      </w:pPr>
    </w:p>
    <w:p w14:paraId="123D4A53" w14:textId="0CE70767" w:rsidR="00620A24" w:rsidRDefault="006628E5" w:rsidP="000A73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  <w:r w:rsidRPr="00632449">
        <w:rPr>
          <w:rFonts w:ascii="Angsana New" w:hAnsi="Angsana New"/>
          <w:sz w:val="30"/>
          <w:szCs w:val="30"/>
          <w:cs/>
        </w:rPr>
        <w:t>งบการเงินระหว่างกาลนี้</w:t>
      </w:r>
      <w:r w:rsidRPr="00632449">
        <w:rPr>
          <w:rFonts w:ascii="Angsana New" w:hAnsi="Angsana New" w:hint="cs"/>
          <w:sz w:val="30"/>
          <w:szCs w:val="30"/>
          <w:cs/>
        </w:rPr>
        <w:t>นำเสนอรายการในงบการเงินในรูปแบบเดียวกับงบการเงินประจำปีและจัดทำ</w:t>
      </w:r>
      <w:r w:rsidRPr="00632449">
        <w:rPr>
          <w:rFonts w:ascii="Angsana New" w:hAnsi="Angsana New" w:hint="cs"/>
          <w:spacing w:val="-4"/>
          <w:sz w:val="30"/>
          <w:szCs w:val="30"/>
          <w:cs/>
        </w:rPr>
        <w:t>หมายเหตุประกอบงบการเงินระหว่างกาล</w:t>
      </w:r>
      <w:r w:rsidRPr="00632449">
        <w:rPr>
          <w:rFonts w:ascii="Angsana New" w:hAnsi="Angsana New"/>
          <w:spacing w:val="-4"/>
          <w:sz w:val="30"/>
          <w:szCs w:val="30"/>
          <w:cs/>
        </w:rPr>
        <w:t>ในรูปแบบย่อ</w:t>
      </w:r>
      <w:r w:rsidRPr="00632449">
        <w:rPr>
          <w:rFonts w:ascii="Angsana New" w:hAnsi="Angsana New" w:hint="cs"/>
          <w:spacing w:val="-4"/>
          <w:sz w:val="30"/>
          <w:szCs w:val="30"/>
          <w:cs/>
        </w:rPr>
        <w:t xml:space="preserve"> (</w:t>
      </w:r>
      <w:r w:rsidRPr="00632449">
        <w:rPr>
          <w:rFonts w:ascii="Angsana New" w:hAnsi="Angsana New"/>
          <w:spacing w:val="-4"/>
          <w:sz w:val="30"/>
          <w:szCs w:val="30"/>
        </w:rPr>
        <w:t>“</w:t>
      </w:r>
      <w:r w:rsidRPr="00632449">
        <w:rPr>
          <w:rFonts w:ascii="Angsana New" w:hAnsi="Angsana New" w:hint="cs"/>
          <w:spacing w:val="-4"/>
          <w:sz w:val="30"/>
          <w:szCs w:val="30"/>
          <w:cs/>
        </w:rPr>
        <w:t>งบการเงินระหว่างกาล</w:t>
      </w:r>
      <w:r w:rsidRPr="00632449">
        <w:rPr>
          <w:rFonts w:ascii="Angsana New" w:hAnsi="Angsana New"/>
          <w:spacing w:val="-4"/>
          <w:sz w:val="30"/>
          <w:szCs w:val="30"/>
        </w:rPr>
        <w:t>”</w:t>
      </w:r>
      <w:r w:rsidRPr="00632449">
        <w:rPr>
          <w:rFonts w:ascii="Angsana New" w:hAnsi="Angsana New" w:hint="cs"/>
          <w:spacing w:val="-4"/>
          <w:sz w:val="30"/>
          <w:szCs w:val="30"/>
          <w:cs/>
        </w:rPr>
        <w:t xml:space="preserve">) </w:t>
      </w:r>
      <w:r w:rsidRPr="00632449">
        <w:rPr>
          <w:rFonts w:ascii="Angsana New" w:hAnsi="Angsana New"/>
          <w:spacing w:val="-4"/>
          <w:sz w:val="30"/>
          <w:szCs w:val="30"/>
          <w:cs/>
        </w:rPr>
        <w:t xml:space="preserve">ตามมาตรฐานการบัญชี ฉบับที่ </w:t>
      </w:r>
      <w:r w:rsidR="006A2236" w:rsidRPr="006A2236">
        <w:rPr>
          <w:rFonts w:ascii="Angsana New" w:hAnsi="Angsana New"/>
          <w:spacing w:val="-4"/>
          <w:sz w:val="30"/>
          <w:szCs w:val="30"/>
        </w:rPr>
        <w:t>34</w:t>
      </w:r>
      <w:r w:rsidRPr="00632449">
        <w:rPr>
          <w:rFonts w:ascii="Angsana New" w:hAnsi="Angsana New"/>
          <w:sz w:val="30"/>
          <w:szCs w:val="30"/>
        </w:rPr>
        <w:t xml:space="preserve"> </w:t>
      </w:r>
      <w:r w:rsidRPr="00632449">
        <w:rPr>
          <w:rFonts w:ascii="Angsana New" w:hAnsi="Angsana New"/>
          <w:sz w:val="30"/>
          <w:szCs w:val="30"/>
          <w:cs/>
        </w:rPr>
        <w:t>เรื่อง</w:t>
      </w:r>
      <w:r w:rsidRPr="00632449">
        <w:rPr>
          <w:rFonts w:ascii="Angsana New" w:hAnsi="Angsana New" w:hint="cs"/>
          <w:sz w:val="30"/>
          <w:szCs w:val="30"/>
          <w:cs/>
        </w:rPr>
        <w:t xml:space="preserve"> </w:t>
      </w:r>
      <w:r w:rsidR="003D1D03">
        <w:rPr>
          <w:rFonts w:ascii="Angsana New" w:hAnsi="Angsana New"/>
          <w:sz w:val="30"/>
          <w:szCs w:val="30"/>
        </w:rPr>
        <w:br/>
      </w:r>
      <w:r w:rsidRPr="00632449">
        <w:rPr>
          <w:rFonts w:ascii="Angsana New" w:hAnsi="Angsana New" w:hint="cs"/>
          <w:i/>
          <w:iCs/>
          <w:sz w:val="30"/>
          <w:szCs w:val="30"/>
          <w:cs/>
        </w:rPr>
        <w:t>การรายงานทาง</w:t>
      </w:r>
      <w:r w:rsidRPr="00632449">
        <w:rPr>
          <w:rFonts w:ascii="Angsana New" w:hAnsi="Angsana New"/>
          <w:i/>
          <w:iCs/>
          <w:sz w:val="30"/>
          <w:szCs w:val="30"/>
          <w:cs/>
        </w:rPr>
        <w:t>การเงินระหว่างกาล</w:t>
      </w:r>
      <w:r w:rsidRPr="00632449">
        <w:rPr>
          <w:rFonts w:ascii="Angsana New" w:hAnsi="Angsana New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</w:t>
      </w:r>
      <w:r w:rsidRPr="00632449">
        <w:rPr>
          <w:rFonts w:ascii="Angsana New" w:hAnsi="Angsana New"/>
          <w:sz w:val="30"/>
          <w:szCs w:val="30"/>
        </w:rPr>
        <w:t xml:space="preserve"> </w:t>
      </w:r>
      <w:r w:rsidRPr="00632449">
        <w:rPr>
          <w:rFonts w:ascii="Angsana New" w:hAnsi="Angsana New"/>
          <w:sz w:val="30"/>
          <w:szCs w:val="30"/>
          <w:cs/>
        </w:rPr>
        <w:t>กฎระเบียบ</w:t>
      </w:r>
      <w:r w:rsidRPr="003A1737">
        <w:rPr>
          <w:rFonts w:ascii="Angsana New" w:hAnsi="Angsana New"/>
          <w:sz w:val="30"/>
          <w:szCs w:val="30"/>
          <w:cs/>
        </w:rPr>
        <w:t>และประกาศคณะกรรมการกำกับหลักทรัพย์และตลาดหลักทรัพย์ที่เกี่ยวข้อง</w:t>
      </w:r>
      <w:r w:rsidR="00D31F8D">
        <w:rPr>
          <w:rFonts w:ascii="Angsana New" w:hAnsi="Angsana New" w:hint="cs"/>
          <w:sz w:val="30"/>
          <w:szCs w:val="30"/>
          <w:cs/>
        </w:rPr>
        <w:t xml:space="preserve"> </w:t>
      </w:r>
      <w:r w:rsidR="003A1737" w:rsidRPr="003A1737">
        <w:rPr>
          <w:rFonts w:ascii="Angsana New" w:hAnsi="Angsana New"/>
          <w:sz w:val="30"/>
          <w:szCs w:val="30"/>
          <w:cs/>
        </w:rPr>
        <w:t>โดยงบการเงินระหว่างกาลนี้เน้น</w:t>
      </w:r>
      <w:r w:rsidR="0087342D">
        <w:rPr>
          <w:rFonts w:ascii="Angsana New" w:hAnsi="Angsana New"/>
          <w:sz w:val="30"/>
          <w:szCs w:val="30"/>
          <w:cs/>
        </w:rPr>
        <w:br/>
      </w:r>
      <w:r w:rsidR="003A1737" w:rsidRPr="003A1737">
        <w:rPr>
          <w:rFonts w:ascii="Angsana New" w:hAnsi="Angsana New"/>
          <w:sz w:val="30"/>
          <w:szCs w:val="30"/>
          <w:cs/>
        </w:rPr>
        <w:t>การให้ข้อมูลที่เกี่ยวกับกิจกรรม เหตุการณ์และสถานการณ์</w:t>
      </w:r>
      <w:r w:rsidR="003A1737" w:rsidRPr="007836FD">
        <w:rPr>
          <w:rFonts w:ascii="Angsana New" w:hAnsi="Angsana New"/>
          <w:sz w:val="30"/>
          <w:szCs w:val="30"/>
          <w:cs/>
        </w:rPr>
        <w:t>ใหม่</w:t>
      </w:r>
      <w:r w:rsidR="00D31F8D" w:rsidRPr="007836FD">
        <w:rPr>
          <w:rFonts w:ascii="Angsana New" w:hAnsi="Angsana New" w:hint="cs"/>
          <w:sz w:val="30"/>
          <w:szCs w:val="30"/>
          <w:cs/>
        </w:rPr>
        <w:t xml:space="preserve"> </w:t>
      </w:r>
      <w:r w:rsidR="003A1737" w:rsidRPr="007836FD">
        <w:rPr>
          <w:rFonts w:ascii="Angsana New" w:hAnsi="Angsana New"/>
          <w:sz w:val="30"/>
          <w:szCs w:val="30"/>
          <w:cs/>
        </w:rPr>
        <w:t>ๆ เพื่</w:t>
      </w:r>
      <w:r w:rsidR="003A1737" w:rsidRPr="003A1737">
        <w:rPr>
          <w:rFonts w:ascii="Angsana New" w:hAnsi="Angsana New"/>
          <w:sz w:val="30"/>
          <w:szCs w:val="30"/>
          <w:cs/>
        </w:rPr>
        <w:t>อไม่ให้ซ้ำซ้อนกับข้อมูลที่ได้นำเสนอไปแล้ว</w:t>
      </w:r>
      <w:r w:rsidR="003A1737" w:rsidRPr="0087342D">
        <w:rPr>
          <w:rFonts w:ascii="Angsana New" w:hAnsi="Angsana New"/>
          <w:spacing w:val="-4"/>
          <w:sz w:val="30"/>
          <w:szCs w:val="30"/>
          <w:cs/>
        </w:rPr>
        <w:t>ในงบการเงินประจำปี ดังนั้นการอ่านงบการเงินระหว่างกาลนี้จึงควรอ่านควบคู่กับงบการเงินของบริษัท</w:t>
      </w:r>
      <w:r w:rsidR="003A1737" w:rsidRPr="0087342D">
        <w:rPr>
          <w:rFonts w:ascii="Angsana New" w:hAnsi="Angsana New" w:hint="cs"/>
          <w:spacing w:val="-4"/>
          <w:sz w:val="30"/>
          <w:szCs w:val="30"/>
          <w:cs/>
        </w:rPr>
        <w:t>และบริษัทย่อย</w:t>
      </w:r>
      <w:r w:rsidR="003A1737" w:rsidRPr="003A1737">
        <w:rPr>
          <w:rFonts w:ascii="Angsana New" w:hAnsi="Angsana New"/>
          <w:sz w:val="30"/>
          <w:szCs w:val="30"/>
          <w:cs/>
        </w:rPr>
        <w:t>สำหรับปีสิ้นสุดวันที่</w:t>
      </w:r>
      <w:r w:rsidR="003A1737" w:rsidRPr="003A1737">
        <w:rPr>
          <w:rFonts w:ascii="Angsana New" w:hAnsi="Angsana New"/>
          <w:sz w:val="30"/>
          <w:szCs w:val="30"/>
        </w:rPr>
        <w:t xml:space="preserve"> 31 </w:t>
      </w:r>
      <w:r w:rsidR="003A1737" w:rsidRPr="003A1737">
        <w:rPr>
          <w:rFonts w:ascii="Angsana New" w:hAnsi="Angsana New" w:hint="cs"/>
          <w:sz w:val="30"/>
          <w:szCs w:val="30"/>
          <w:cs/>
        </w:rPr>
        <w:t>ธันวาคม</w:t>
      </w:r>
      <w:r w:rsidR="003A1737" w:rsidRPr="003A1737">
        <w:rPr>
          <w:rFonts w:ascii="Angsana New" w:hAnsi="Angsana New"/>
          <w:sz w:val="30"/>
          <w:szCs w:val="30"/>
        </w:rPr>
        <w:t xml:space="preserve"> 256</w:t>
      </w:r>
      <w:r w:rsidR="00D32EDD">
        <w:rPr>
          <w:rFonts w:ascii="Angsana New" w:hAnsi="Angsana New"/>
          <w:sz w:val="30"/>
          <w:szCs w:val="30"/>
        </w:rPr>
        <w:t>4</w:t>
      </w:r>
    </w:p>
    <w:p w14:paraId="50C0A1CF" w14:textId="090C67A8" w:rsidR="0047556A" w:rsidRPr="00B80ACA" w:rsidRDefault="0047556A" w:rsidP="000A73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</w:rPr>
      </w:pPr>
    </w:p>
    <w:p w14:paraId="004059A5" w14:textId="1BF92E1A" w:rsidR="00087C67" w:rsidRDefault="003A1737" w:rsidP="00A728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28"/>
          <w:szCs w:val="28"/>
        </w:rPr>
      </w:pPr>
      <w:r w:rsidRPr="003A1737">
        <w:rPr>
          <w:rFonts w:ascii="Angsana New" w:hAnsi="Angsana New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</w:t>
      </w:r>
      <w:r w:rsidRPr="003A1737">
        <w:rPr>
          <w:rFonts w:ascii="Angsana New" w:hAnsi="Angsana New"/>
          <w:sz w:val="30"/>
          <w:szCs w:val="30"/>
        </w:rPr>
        <w:t xml:space="preserve"> </w:t>
      </w:r>
      <w:r w:rsidRPr="003A1737">
        <w:rPr>
          <w:rFonts w:ascii="Angsana New" w:hAnsi="Angsana New"/>
          <w:sz w:val="30"/>
          <w:szCs w:val="30"/>
          <w:cs/>
        </w:rPr>
        <w:t xml:space="preserve">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ที่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Pr="003A1737">
        <w:rPr>
          <w:rFonts w:ascii="Angsana New" w:hAnsi="Angsana New"/>
          <w:sz w:val="30"/>
          <w:szCs w:val="30"/>
        </w:rPr>
        <w:t xml:space="preserve">31 </w:t>
      </w:r>
      <w:r w:rsidRPr="003A1737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Pr="003A1737">
        <w:rPr>
          <w:rFonts w:ascii="Angsana New" w:hAnsi="Angsana New"/>
          <w:sz w:val="30"/>
          <w:szCs w:val="30"/>
        </w:rPr>
        <w:t>256</w:t>
      </w:r>
      <w:r w:rsidR="00D32EDD">
        <w:rPr>
          <w:rFonts w:ascii="Angsana New" w:hAnsi="Angsana New"/>
          <w:sz w:val="30"/>
          <w:szCs w:val="30"/>
        </w:rPr>
        <w:t>4</w:t>
      </w:r>
    </w:p>
    <w:p w14:paraId="10A96AE4" w14:textId="77777777" w:rsidR="002B7334" w:rsidRPr="00B80ACA" w:rsidRDefault="002B7334" w:rsidP="00A728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b/>
          <w:bCs/>
          <w:color w:val="0000FF"/>
        </w:rPr>
      </w:pPr>
    </w:p>
    <w:p w14:paraId="33CF0508" w14:textId="3724F146" w:rsidR="000F3756" w:rsidRPr="00DD3640" w:rsidRDefault="000F3756" w:rsidP="00BA7F6F">
      <w:pPr>
        <w:pStyle w:val="Heading1"/>
        <w:keepNext w:val="0"/>
        <w:widowControl w:val="0"/>
        <w:numPr>
          <w:ilvl w:val="0"/>
          <w:numId w:val="6"/>
        </w:numPr>
        <w:shd w:val="clear" w:color="auto" w:fill="auto"/>
        <w:tabs>
          <w:tab w:val="clear" w:pos="360"/>
          <w:tab w:val="num" w:pos="540"/>
        </w:tabs>
        <w:spacing w:line="240" w:lineRule="auto"/>
        <w:ind w:left="540" w:right="-25" w:hanging="540"/>
        <w:jc w:val="thaiDistribute"/>
        <w:rPr>
          <w:rFonts w:ascii="Angsana New" w:hAnsi="Angsana New"/>
          <w:sz w:val="30"/>
          <w:szCs w:val="30"/>
          <w:u w:val="none"/>
          <w:lang w:val="th-TH"/>
        </w:rPr>
      </w:pPr>
      <w:r w:rsidRPr="00DD3640">
        <w:rPr>
          <w:rFonts w:ascii="Angsana New" w:hAnsi="Angsana New" w:hint="cs"/>
          <w:sz w:val="30"/>
          <w:szCs w:val="30"/>
          <w:u w:val="none"/>
          <w:cs/>
          <w:lang w:val="th-TH"/>
        </w:rPr>
        <w:t>การซื้อบริษัทย่อย</w:t>
      </w:r>
    </w:p>
    <w:p w14:paraId="1F48D536" w14:textId="1111F06C" w:rsidR="000F3756" w:rsidRPr="00DD3640" w:rsidRDefault="000F3756" w:rsidP="000F3756">
      <w:pPr>
        <w:rPr>
          <w:lang w:val="th-TH" w:eastAsia="x-none"/>
        </w:rPr>
      </w:pPr>
    </w:p>
    <w:p w14:paraId="71BFD593" w14:textId="0C7D7BEB" w:rsidR="000F3756" w:rsidRPr="00DD3640" w:rsidRDefault="000F3756" w:rsidP="000F37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  <w:cs/>
        </w:rPr>
      </w:pPr>
      <w:bookmarkStart w:id="0" w:name="_Hlk118794805"/>
      <w:r w:rsidRPr="00DD3640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9A06FA">
        <w:rPr>
          <w:rFonts w:ascii="Angsana New" w:hAnsi="Angsana New"/>
          <w:sz w:val="30"/>
          <w:szCs w:val="30"/>
        </w:rPr>
        <w:t>31</w:t>
      </w:r>
      <w:r w:rsidRPr="00DD3640">
        <w:rPr>
          <w:rFonts w:ascii="Angsana New" w:hAnsi="Angsana New"/>
          <w:sz w:val="30"/>
          <w:szCs w:val="30"/>
          <w:cs/>
        </w:rPr>
        <w:t xml:space="preserve"> </w:t>
      </w:r>
      <w:r w:rsidR="00EE7F93" w:rsidRPr="00DD3640">
        <w:rPr>
          <w:rFonts w:ascii="Angsana New" w:hAnsi="Angsana New" w:hint="cs"/>
          <w:sz w:val="30"/>
          <w:szCs w:val="30"/>
          <w:cs/>
        </w:rPr>
        <w:t xml:space="preserve">สิงหาคม </w:t>
      </w:r>
      <w:r w:rsidR="00EE7F93" w:rsidRPr="00DD3640">
        <w:rPr>
          <w:rFonts w:ascii="Angsana New" w:hAnsi="Angsana New"/>
          <w:sz w:val="30"/>
          <w:szCs w:val="30"/>
        </w:rPr>
        <w:t xml:space="preserve">2565 </w:t>
      </w:r>
      <w:r w:rsidRPr="00DD3640">
        <w:rPr>
          <w:rFonts w:ascii="Angsana New" w:hAnsi="Angsana New"/>
          <w:sz w:val="30"/>
          <w:szCs w:val="30"/>
          <w:cs/>
        </w:rPr>
        <w:t xml:space="preserve">บริษัทได้เข้าซื้อหุ้นสามัญร้อยละ </w:t>
      </w:r>
      <w:r w:rsidR="00EE7F93" w:rsidRPr="00DD3640">
        <w:rPr>
          <w:rFonts w:ascii="Angsana New" w:hAnsi="Angsana New"/>
          <w:sz w:val="30"/>
          <w:szCs w:val="30"/>
        </w:rPr>
        <w:t>50</w:t>
      </w:r>
      <w:r w:rsidRPr="00DD3640">
        <w:rPr>
          <w:rFonts w:ascii="Angsana New" w:hAnsi="Angsana New"/>
          <w:sz w:val="30"/>
          <w:szCs w:val="30"/>
          <w:cs/>
        </w:rPr>
        <w:t xml:space="preserve"> ในบริษัท </w:t>
      </w:r>
      <w:r w:rsidR="00EE7F93" w:rsidRPr="00DD3640">
        <w:rPr>
          <w:rFonts w:ascii="Angsana New" w:hAnsi="Angsana New" w:hint="cs"/>
          <w:sz w:val="30"/>
          <w:szCs w:val="30"/>
          <w:cs/>
        </w:rPr>
        <w:t>เทวกรรมโอสถ</w:t>
      </w:r>
      <w:r w:rsidRPr="00DD3640">
        <w:rPr>
          <w:rFonts w:ascii="Angsana New" w:hAnsi="Angsana New"/>
          <w:sz w:val="30"/>
          <w:szCs w:val="30"/>
          <w:cs/>
        </w:rPr>
        <w:t xml:space="preserve"> จำกัด (“</w:t>
      </w:r>
      <w:r w:rsidR="00EE7F93" w:rsidRPr="00DD3640">
        <w:rPr>
          <w:rFonts w:ascii="Angsana New" w:hAnsi="Angsana New"/>
          <w:sz w:val="30"/>
          <w:szCs w:val="30"/>
        </w:rPr>
        <w:t>DVK</w:t>
      </w:r>
      <w:r w:rsidRPr="00DD3640">
        <w:rPr>
          <w:rFonts w:ascii="Angsana New" w:hAnsi="Angsana New"/>
          <w:sz w:val="30"/>
          <w:szCs w:val="30"/>
        </w:rPr>
        <w:t xml:space="preserve">”) </w:t>
      </w:r>
      <w:r w:rsidR="00DD3640">
        <w:rPr>
          <w:rFonts w:ascii="Angsana New" w:hAnsi="Angsana New"/>
          <w:sz w:val="30"/>
          <w:szCs w:val="30"/>
        </w:rPr>
        <w:br/>
      </w:r>
      <w:r w:rsidRPr="00DD3640">
        <w:rPr>
          <w:rFonts w:ascii="Angsana New" w:hAnsi="Angsana New"/>
          <w:sz w:val="30"/>
          <w:szCs w:val="30"/>
          <w:cs/>
        </w:rPr>
        <w:t>ซึ่งเป็นบริษัทที่จดทะเบียนจัดตั้งในประเทศไทย</w:t>
      </w:r>
      <w:r w:rsidR="00DD3640" w:rsidRPr="00DD3640">
        <w:rPr>
          <w:rFonts w:ascii="Angsana New" w:hAnsi="Angsana New" w:hint="cs"/>
          <w:sz w:val="30"/>
          <w:szCs w:val="30"/>
          <w:cs/>
        </w:rPr>
        <w:t xml:space="preserve"> </w:t>
      </w:r>
      <w:r w:rsidRPr="00DD3640">
        <w:rPr>
          <w:rFonts w:ascii="Angsana New" w:hAnsi="Angsana New"/>
          <w:sz w:val="30"/>
          <w:szCs w:val="30"/>
          <w:cs/>
        </w:rPr>
        <w:t>และประกอบธุรกิจผลิตและ</w:t>
      </w:r>
      <w:r w:rsidR="00EE7F93" w:rsidRPr="00DD3640">
        <w:rPr>
          <w:rFonts w:ascii="Angsana New" w:hAnsi="Angsana New" w:hint="cs"/>
          <w:sz w:val="30"/>
          <w:szCs w:val="30"/>
          <w:cs/>
        </w:rPr>
        <w:t>จัด</w:t>
      </w:r>
      <w:r w:rsidRPr="00DD3640">
        <w:rPr>
          <w:rFonts w:ascii="Angsana New" w:hAnsi="Angsana New"/>
          <w:sz w:val="30"/>
          <w:szCs w:val="30"/>
          <w:cs/>
        </w:rPr>
        <w:t>จำหน่าย</w:t>
      </w:r>
      <w:r w:rsidR="00EE7F93" w:rsidRPr="00DD3640">
        <w:rPr>
          <w:rFonts w:ascii="Angsana New" w:hAnsi="Angsana New" w:hint="cs"/>
          <w:sz w:val="30"/>
          <w:szCs w:val="30"/>
          <w:cs/>
        </w:rPr>
        <w:t xml:space="preserve">ผลิตภัณฑ์บรรเทาอาการปวดเมื่อยกล้ามเนื้อภายใต้แบรนด์ </w:t>
      </w:r>
      <w:r w:rsidR="00EE7F93" w:rsidRPr="00DD3640">
        <w:rPr>
          <w:rFonts w:ascii="Angsana New" w:hAnsi="Angsana New"/>
          <w:sz w:val="30"/>
          <w:szCs w:val="30"/>
        </w:rPr>
        <w:t>“</w:t>
      </w:r>
      <w:r w:rsidR="00EE7F93" w:rsidRPr="00DD3640">
        <w:rPr>
          <w:rFonts w:ascii="Angsana New" w:hAnsi="Angsana New" w:hint="cs"/>
          <w:sz w:val="30"/>
          <w:szCs w:val="30"/>
          <w:cs/>
        </w:rPr>
        <w:t>น้ำมันมวย</w:t>
      </w:r>
      <w:r w:rsidR="00EE7F93" w:rsidRPr="00DD3640">
        <w:rPr>
          <w:rFonts w:ascii="Angsana New" w:hAnsi="Angsana New"/>
          <w:sz w:val="30"/>
          <w:szCs w:val="30"/>
        </w:rPr>
        <w:t>”</w:t>
      </w:r>
      <w:r w:rsidRPr="00DD3640">
        <w:rPr>
          <w:rFonts w:ascii="Angsana New" w:hAnsi="Angsana New"/>
          <w:sz w:val="30"/>
          <w:szCs w:val="30"/>
          <w:cs/>
        </w:rPr>
        <w:t xml:space="preserve"> </w:t>
      </w:r>
      <w:r w:rsidR="00DD3640" w:rsidRPr="00DD3640">
        <w:rPr>
          <w:rFonts w:ascii="Angsana New" w:hAnsi="Angsana New"/>
          <w:sz w:val="30"/>
          <w:szCs w:val="30"/>
          <w:cs/>
        </w:rPr>
        <w:t xml:space="preserve">สิ่งตอบแทนที่จ่ายในการซื้อหุ้นดังกล่าวมีมูลค่าตามสัญญาจำนวน </w:t>
      </w:r>
      <w:r w:rsidR="00DD3640" w:rsidRPr="00DD3640">
        <w:rPr>
          <w:rFonts w:ascii="Angsana New" w:hAnsi="Angsana New"/>
          <w:sz w:val="30"/>
          <w:szCs w:val="30"/>
        </w:rPr>
        <w:t>280</w:t>
      </w:r>
      <w:r w:rsidR="00DD3640" w:rsidRPr="00DD3640">
        <w:rPr>
          <w:rFonts w:ascii="Angsana New" w:hAnsi="Angsana New"/>
          <w:sz w:val="30"/>
          <w:szCs w:val="30"/>
          <w:cs/>
        </w:rPr>
        <w:t xml:space="preserve"> ล้านบาท</w:t>
      </w:r>
      <w:bookmarkEnd w:id="0"/>
      <w:r w:rsidR="00DD3640" w:rsidRPr="00DD3640">
        <w:rPr>
          <w:rFonts w:ascii="Angsana New" w:hAnsi="Angsana New"/>
          <w:sz w:val="30"/>
          <w:szCs w:val="30"/>
          <w:cs/>
        </w:rPr>
        <w:t xml:space="preserve"> โดยบริษัทได้ชำระค่าตอบแทนเป็นเงินสดมูลค่า </w:t>
      </w:r>
      <w:r w:rsidR="00DD3640" w:rsidRPr="00DD3640">
        <w:rPr>
          <w:rFonts w:ascii="Angsana New" w:hAnsi="Angsana New"/>
          <w:sz w:val="30"/>
          <w:szCs w:val="30"/>
        </w:rPr>
        <w:t>250</w:t>
      </w:r>
      <w:r w:rsidR="00DD3640" w:rsidRPr="00DD3640">
        <w:rPr>
          <w:rFonts w:ascii="Angsana New" w:hAnsi="Angsana New"/>
          <w:sz w:val="30"/>
          <w:szCs w:val="30"/>
          <w:cs/>
        </w:rPr>
        <w:t xml:space="preserve"> ล้านบาท และจะชำระค่าตอบแทนส่วนที่เหลือภายในวันที่ </w:t>
      </w:r>
      <w:r w:rsidR="00DD3640" w:rsidRPr="00DD3640">
        <w:rPr>
          <w:rFonts w:ascii="Angsana New" w:hAnsi="Angsana New"/>
          <w:sz w:val="30"/>
          <w:szCs w:val="30"/>
        </w:rPr>
        <w:t>30</w:t>
      </w:r>
      <w:r w:rsidR="00DD3640" w:rsidRPr="00DD3640">
        <w:rPr>
          <w:rFonts w:ascii="Angsana New" w:hAnsi="Angsana New"/>
          <w:sz w:val="30"/>
          <w:szCs w:val="30"/>
          <w:cs/>
        </w:rPr>
        <w:t xml:space="preserve"> พฤศจิกายน </w:t>
      </w:r>
      <w:r w:rsidR="00DD3640" w:rsidRPr="00DD3640">
        <w:rPr>
          <w:rFonts w:ascii="Angsana New" w:hAnsi="Angsana New"/>
          <w:sz w:val="30"/>
          <w:szCs w:val="30"/>
        </w:rPr>
        <w:t>2565</w:t>
      </w:r>
      <w:r w:rsidR="00DD3640" w:rsidRPr="00DD3640">
        <w:rPr>
          <w:rFonts w:ascii="Angsana New" w:hAnsi="Angsana New"/>
          <w:sz w:val="30"/>
          <w:szCs w:val="30"/>
          <w:cs/>
        </w:rPr>
        <w:t xml:space="preserve"> นอกจากนี้ บริษัทได้ทำข้อตกลงตามสัญญากับผู้ถือหุ้นรายอื</w:t>
      </w:r>
      <w:r w:rsidR="00DD3640">
        <w:rPr>
          <w:rFonts w:ascii="Angsana New" w:hAnsi="Angsana New" w:hint="cs"/>
          <w:sz w:val="30"/>
          <w:szCs w:val="30"/>
          <w:cs/>
        </w:rPr>
        <w:t>่</w:t>
      </w:r>
      <w:r w:rsidR="00DD3640" w:rsidRPr="00DD3640">
        <w:rPr>
          <w:rFonts w:ascii="Angsana New" w:hAnsi="Angsana New"/>
          <w:sz w:val="30"/>
          <w:szCs w:val="30"/>
          <w:cs/>
        </w:rPr>
        <w:t xml:space="preserve">น ซึ่งทำให้กลุ่มบริษัทสามารถสั่งการกิจกรรมที่เกี่ยวข้องใน </w:t>
      </w:r>
      <w:r w:rsidR="00DD3640" w:rsidRPr="00DD3640">
        <w:rPr>
          <w:rFonts w:ascii="Angsana New" w:hAnsi="Angsana New"/>
          <w:sz w:val="30"/>
          <w:szCs w:val="30"/>
        </w:rPr>
        <w:t xml:space="preserve">DVK </w:t>
      </w:r>
      <w:r w:rsidR="00DD3640" w:rsidRPr="00DD3640">
        <w:rPr>
          <w:rFonts w:ascii="Angsana New" w:hAnsi="Angsana New"/>
          <w:sz w:val="30"/>
          <w:szCs w:val="30"/>
          <w:cs/>
        </w:rPr>
        <w:t xml:space="preserve">ได้ รายการดังกล่าวส่งผลให้กลุ่มบริษัทได้มาซึ่งอำนาจควบคุมใน </w:t>
      </w:r>
      <w:r w:rsidR="00DD3640" w:rsidRPr="00DD3640">
        <w:rPr>
          <w:rFonts w:ascii="Angsana New" w:hAnsi="Angsana New"/>
          <w:sz w:val="30"/>
          <w:szCs w:val="30"/>
        </w:rPr>
        <w:t>DVK</w:t>
      </w:r>
      <w:r w:rsidR="004C361A">
        <w:rPr>
          <w:rFonts w:ascii="Angsana New" w:hAnsi="Angsana New"/>
          <w:sz w:val="30"/>
          <w:szCs w:val="30"/>
        </w:rPr>
        <w:t xml:space="preserve"> </w:t>
      </w:r>
      <w:r w:rsidR="004C361A">
        <w:rPr>
          <w:rFonts w:ascii="Angsana New" w:hAnsi="Angsana New" w:hint="cs"/>
          <w:sz w:val="30"/>
          <w:szCs w:val="30"/>
          <w:cs/>
        </w:rPr>
        <w:t xml:space="preserve">และบริษัทย่อย </w:t>
      </w:r>
      <w:r w:rsidR="004C361A" w:rsidRPr="00DD3640">
        <w:rPr>
          <w:rFonts w:ascii="Angsana New" w:hAnsi="Angsana New"/>
          <w:sz w:val="30"/>
          <w:szCs w:val="30"/>
          <w:cs/>
        </w:rPr>
        <w:t xml:space="preserve">(ดูหมายเหตุข้อ </w:t>
      </w:r>
      <w:r w:rsidR="004C361A">
        <w:rPr>
          <w:rFonts w:ascii="Angsana New" w:hAnsi="Angsana New"/>
          <w:sz w:val="30"/>
          <w:szCs w:val="30"/>
        </w:rPr>
        <w:t>4</w:t>
      </w:r>
      <w:r w:rsidR="004C361A" w:rsidRPr="00DD3640">
        <w:rPr>
          <w:rFonts w:ascii="Angsana New" w:hAnsi="Angsana New"/>
          <w:sz w:val="30"/>
          <w:szCs w:val="30"/>
        </w:rPr>
        <w:t>)</w:t>
      </w:r>
    </w:p>
    <w:p w14:paraId="67715293" w14:textId="77777777" w:rsidR="000F3756" w:rsidRPr="00DD3640" w:rsidRDefault="000F3756" w:rsidP="000F3756">
      <w:pPr>
        <w:pStyle w:val="BodyText2"/>
        <w:tabs>
          <w:tab w:val="left" w:pos="540"/>
        </w:tabs>
        <w:ind w:left="540" w:right="-72" w:firstLine="0"/>
        <w:jc w:val="thaiDistribute"/>
        <w:rPr>
          <w:rFonts w:ascii="Angsana New" w:hAnsi="Angsana New"/>
          <w:sz w:val="20"/>
          <w:szCs w:val="20"/>
        </w:rPr>
      </w:pPr>
    </w:p>
    <w:p w14:paraId="7F16D702" w14:textId="4C8CC249" w:rsidR="00C90D32" w:rsidRPr="00C90D32" w:rsidRDefault="000F3756" w:rsidP="00C90D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  <w:r w:rsidRPr="00DD3640">
        <w:rPr>
          <w:rFonts w:ascii="Angsana New" w:hAnsi="Angsana New" w:hint="cs"/>
          <w:spacing w:val="-4"/>
          <w:sz w:val="30"/>
          <w:szCs w:val="30"/>
          <w:cs/>
        </w:rPr>
        <w:t>การได้มาซึ่งอำนาจควบคุมใน</w:t>
      </w:r>
      <w:r w:rsidR="00B41E64" w:rsidRPr="00DD3640">
        <w:rPr>
          <w:rFonts w:ascii="Angsana New" w:hAnsi="Angsana New"/>
          <w:sz w:val="30"/>
          <w:szCs w:val="30"/>
        </w:rPr>
        <w:t xml:space="preserve"> DVK</w:t>
      </w:r>
      <w:r w:rsidR="00EE7F93" w:rsidRPr="00DD3640">
        <w:rPr>
          <w:rFonts w:ascii="Angsana New" w:hAnsi="Angsana New"/>
          <w:sz w:val="30"/>
          <w:szCs w:val="30"/>
          <w:cs/>
        </w:rPr>
        <w:t xml:space="preserve"> </w:t>
      </w:r>
      <w:r w:rsidR="00EE7F93" w:rsidRPr="00DD3640">
        <w:rPr>
          <w:rFonts w:ascii="Angsana New" w:hAnsi="Angsana New" w:hint="cs"/>
          <w:sz w:val="30"/>
          <w:szCs w:val="30"/>
          <w:cs/>
        </w:rPr>
        <w:t>ทำให้กลุ่มบริษัทสามารถขยายการเติบโตของธุรกิจและ</w:t>
      </w:r>
      <w:r w:rsidR="003E309A" w:rsidRPr="00DD3640">
        <w:rPr>
          <w:rFonts w:ascii="Angsana New" w:hAnsi="Angsana New" w:hint="cs"/>
          <w:sz w:val="30"/>
          <w:szCs w:val="30"/>
          <w:cs/>
        </w:rPr>
        <w:t>เป็นการ</w:t>
      </w:r>
      <w:r w:rsidR="00EE7F93" w:rsidRPr="00DD3640">
        <w:rPr>
          <w:rFonts w:ascii="Angsana New" w:hAnsi="Angsana New" w:hint="cs"/>
          <w:sz w:val="30"/>
          <w:szCs w:val="30"/>
          <w:cs/>
        </w:rPr>
        <w:t>เปิดตลาดเข้าสู่</w:t>
      </w:r>
      <w:r w:rsidR="003E309A" w:rsidRPr="00DD3640">
        <w:rPr>
          <w:rFonts w:ascii="Angsana New" w:hAnsi="Angsana New" w:hint="cs"/>
          <w:sz w:val="30"/>
          <w:szCs w:val="30"/>
          <w:cs/>
        </w:rPr>
        <w:t>ธุรกิจ</w:t>
      </w:r>
      <w:r w:rsidR="00DD3640" w:rsidRPr="00DD3640">
        <w:rPr>
          <w:rFonts w:ascii="Angsana New" w:hAnsi="Angsana New" w:hint="cs"/>
          <w:sz w:val="30"/>
          <w:szCs w:val="30"/>
          <w:cs/>
        </w:rPr>
        <w:t>ผลิตภัณฑ์เพื่อสุขภาพ</w:t>
      </w:r>
      <w:r w:rsidR="003E309A" w:rsidRPr="00DD3640">
        <w:rPr>
          <w:rFonts w:ascii="Angsana New" w:hAnsi="Angsana New" w:hint="cs"/>
          <w:sz w:val="30"/>
          <w:szCs w:val="30"/>
          <w:cs/>
        </w:rPr>
        <w:t xml:space="preserve"> รวมถึงขยายช่องทางการดำเนินธุรกิจประเภท </w:t>
      </w:r>
      <w:r w:rsidR="00DD3640" w:rsidRPr="00DD3640">
        <w:rPr>
          <w:rFonts w:ascii="Angsana New" w:hAnsi="Angsana New"/>
          <w:sz w:val="30"/>
          <w:szCs w:val="30"/>
        </w:rPr>
        <w:t xml:space="preserve">Business to Consumer (B2C) </w:t>
      </w:r>
      <w:r w:rsidR="00DD3640" w:rsidRPr="00DD3640">
        <w:rPr>
          <w:rFonts w:ascii="Angsana New" w:hAnsi="Angsana New" w:hint="cs"/>
          <w:sz w:val="30"/>
          <w:szCs w:val="30"/>
          <w:cs/>
        </w:rPr>
        <w:t>เพิ่มเติม จากเดิมที่มุ่งเน้นเพียงประเภท</w:t>
      </w:r>
      <w:r w:rsidR="003E309A" w:rsidRPr="00DD3640">
        <w:rPr>
          <w:rFonts w:ascii="Angsana New" w:hAnsi="Angsana New" w:hint="cs"/>
          <w:sz w:val="30"/>
          <w:szCs w:val="30"/>
          <w:cs/>
        </w:rPr>
        <w:t xml:space="preserve"> </w:t>
      </w:r>
      <w:r w:rsidR="00DD3640" w:rsidRPr="00DD3640">
        <w:rPr>
          <w:rFonts w:ascii="Angsana New" w:hAnsi="Angsana New"/>
          <w:sz w:val="30"/>
          <w:szCs w:val="30"/>
        </w:rPr>
        <w:t xml:space="preserve">Business to Business (B2B) </w:t>
      </w:r>
      <w:r w:rsidR="00B41E64" w:rsidRPr="00DD3640">
        <w:rPr>
          <w:rFonts w:ascii="Angsana New" w:hAnsi="Angsana New" w:hint="cs"/>
          <w:sz w:val="30"/>
          <w:szCs w:val="30"/>
          <w:cs/>
        </w:rPr>
        <w:t>ทั้ง</w:t>
      </w:r>
      <w:r w:rsidR="00DD3640" w:rsidRPr="00DD3640">
        <w:rPr>
          <w:rFonts w:ascii="Angsana New" w:hAnsi="Angsana New" w:hint="cs"/>
          <w:sz w:val="30"/>
          <w:szCs w:val="30"/>
          <w:cs/>
        </w:rPr>
        <w:t xml:space="preserve">นี้ </w:t>
      </w:r>
      <w:r w:rsidR="00B41E64" w:rsidRPr="00DD3640">
        <w:rPr>
          <w:rFonts w:ascii="Angsana New" w:hAnsi="Angsana New" w:hint="cs"/>
          <w:sz w:val="30"/>
          <w:szCs w:val="30"/>
          <w:cs/>
        </w:rPr>
        <w:t>ความเชี่ยวชาญและประสบการณ์ในการดำเนินธุรกิจในกลุ่มผลิตภัณฑ์</w:t>
      </w:r>
      <w:r w:rsidR="00DD3640" w:rsidRPr="00DD3640">
        <w:rPr>
          <w:rFonts w:ascii="Angsana New" w:hAnsi="Angsana New" w:hint="cs"/>
          <w:sz w:val="30"/>
          <w:szCs w:val="30"/>
          <w:cs/>
        </w:rPr>
        <w:t>ดังกล่าว</w:t>
      </w:r>
      <w:r w:rsidR="00B41E64" w:rsidRPr="00DD3640">
        <w:rPr>
          <w:rFonts w:ascii="Angsana New" w:hAnsi="Angsana New" w:hint="cs"/>
          <w:sz w:val="30"/>
          <w:szCs w:val="30"/>
          <w:cs/>
        </w:rPr>
        <w:t xml:space="preserve">ของ </w:t>
      </w:r>
      <w:r w:rsidR="00B41E64" w:rsidRPr="00DD3640">
        <w:rPr>
          <w:rFonts w:ascii="Angsana New" w:hAnsi="Angsana New"/>
          <w:sz w:val="30"/>
          <w:szCs w:val="30"/>
        </w:rPr>
        <w:t xml:space="preserve">DVK </w:t>
      </w:r>
      <w:r w:rsidR="00DD3640" w:rsidRPr="00DD3640">
        <w:rPr>
          <w:rFonts w:ascii="Angsana New" w:hAnsi="Angsana New"/>
          <w:sz w:val="30"/>
          <w:szCs w:val="30"/>
          <w:cs/>
        </w:rPr>
        <w:t>จะช่วยส่งเสริมประสิทธิภาพและประสิทธิผลในการดำเนินธุรกิจของโครงการลงทุน</w:t>
      </w:r>
      <w:r w:rsidR="00AF2388">
        <w:rPr>
          <w:rFonts w:ascii="Angsana New" w:hAnsi="Angsana New" w:hint="cs"/>
          <w:sz w:val="30"/>
          <w:szCs w:val="30"/>
          <w:cs/>
        </w:rPr>
        <w:t>ในการ</w:t>
      </w:r>
      <w:r w:rsidR="00DD3640" w:rsidRPr="00DD3640">
        <w:rPr>
          <w:rFonts w:ascii="Angsana New" w:hAnsi="Angsana New"/>
          <w:sz w:val="30"/>
          <w:szCs w:val="30"/>
          <w:cs/>
        </w:rPr>
        <w:t>ผลิต</w:t>
      </w:r>
      <w:r w:rsidR="000E127C">
        <w:rPr>
          <w:rFonts w:ascii="Angsana New" w:hAnsi="Angsana New" w:hint="cs"/>
          <w:sz w:val="30"/>
          <w:szCs w:val="30"/>
          <w:cs/>
        </w:rPr>
        <w:t>และจำหน่าย</w:t>
      </w:r>
      <w:r w:rsidR="00DD3640" w:rsidRPr="00DD3640">
        <w:rPr>
          <w:rFonts w:ascii="Angsana New" w:hAnsi="Angsana New"/>
          <w:sz w:val="30"/>
          <w:szCs w:val="30"/>
          <w:cs/>
        </w:rPr>
        <w:t xml:space="preserve">เวชภัณฑ์ของกลุ่มบริษัท ซึ่งจะดำเนินการลงทุนในเดือนตุลาคม </w:t>
      </w:r>
      <w:r w:rsidR="00DD3640">
        <w:rPr>
          <w:rFonts w:ascii="Angsana New" w:hAnsi="Angsana New"/>
          <w:sz w:val="30"/>
          <w:szCs w:val="30"/>
        </w:rPr>
        <w:t>2565</w:t>
      </w:r>
      <w:r w:rsidR="00DD3640" w:rsidRPr="00DD3640">
        <w:rPr>
          <w:rFonts w:ascii="Angsana New" w:hAnsi="Angsana New"/>
          <w:sz w:val="30"/>
          <w:szCs w:val="30"/>
          <w:cs/>
        </w:rPr>
        <w:t xml:space="preserve"> </w:t>
      </w:r>
      <w:r w:rsidR="000E127C">
        <w:rPr>
          <w:rFonts w:ascii="Angsana New" w:hAnsi="Angsana New"/>
          <w:sz w:val="30"/>
          <w:szCs w:val="30"/>
          <w:cs/>
        </w:rPr>
        <w:br/>
      </w:r>
      <w:r w:rsidR="00DD3640" w:rsidRPr="00DD3640">
        <w:rPr>
          <w:rFonts w:ascii="Angsana New" w:hAnsi="Angsana New"/>
          <w:sz w:val="30"/>
          <w:szCs w:val="30"/>
          <w:cs/>
        </w:rPr>
        <w:t xml:space="preserve">(ดูหมายเหตุข้อ </w:t>
      </w:r>
      <w:r w:rsidR="00DD3640">
        <w:rPr>
          <w:rFonts w:ascii="Angsana New" w:hAnsi="Angsana New"/>
          <w:sz w:val="30"/>
          <w:szCs w:val="30"/>
        </w:rPr>
        <w:t>11</w:t>
      </w:r>
      <w:r w:rsidR="00DD3640" w:rsidRPr="00DD3640">
        <w:rPr>
          <w:rFonts w:ascii="Angsana New" w:hAnsi="Angsana New"/>
          <w:sz w:val="30"/>
          <w:szCs w:val="30"/>
        </w:rPr>
        <w:t>)</w:t>
      </w:r>
    </w:p>
    <w:p w14:paraId="1580ACE9" w14:textId="68B4C0DE" w:rsidR="000F3756" w:rsidRPr="00C5367F" w:rsidRDefault="00024A45" w:rsidP="00C536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pacing w:val="-2"/>
          <w:sz w:val="30"/>
          <w:szCs w:val="30"/>
        </w:rPr>
      </w:pPr>
      <w:r w:rsidRPr="00024A45">
        <w:rPr>
          <w:rFonts w:ascii="Angsana New" w:hAnsi="Angsana New"/>
          <w:spacing w:val="-2"/>
          <w:sz w:val="30"/>
          <w:szCs w:val="30"/>
          <w:cs/>
        </w:rPr>
        <w:lastRenderedPageBreak/>
        <w:t>มูลค่ายุติธรรมของสินทรัพย์ที่ระบุได้และหนี้สินที่</w:t>
      </w:r>
      <w:r>
        <w:rPr>
          <w:rFonts w:ascii="Angsana New" w:hAnsi="Angsana New" w:hint="cs"/>
          <w:spacing w:val="-2"/>
          <w:sz w:val="30"/>
          <w:szCs w:val="30"/>
          <w:cs/>
        </w:rPr>
        <w:t>ได้</w:t>
      </w:r>
      <w:r w:rsidRPr="00024A45">
        <w:rPr>
          <w:rFonts w:ascii="Angsana New" w:hAnsi="Angsana New"/>
          <w:spacing w:val="-2"/>
          <w:sz w:val="30"/>
          <w:szCs w:val="30"/>
          <w:cs/>
        </w:rPr>
        <w:t>รับมา</w:t>
      </w:r>
      <w:r>
        <w:rPr>
          <w:rFonts w:ascii="Angsana New" w:hAnsi="Angsana New" w:hint="cs"/>
          <w:spacing w:val="-2"/>
          <w:sz w:val="30"/>
          <w:szCs w:val="30"/>
          <w:cs/>
        </w:rPr>
        <w:t>อยู่ระหว่างการประเมินโดยผู้ประเมินราคาอิสระเพื่อหามูลค่ายุติธรรมของสินทรัพย์และหนี้สินที่ได้มาจากการซื้อธุรกิจ</w:t>
      </w:r>
      <w:r w:rsidR="00C5367F">
        <w:rPr>
          <w:rFonts w:ascii="Angsana New" w:hAnsi="Angsana New"/>
          <w:spacing w:val="-2"/>
          <w:sz w:val="30"/>
          <w:szCs w:val="30"/>
        </w:rPr>
        <w:t xml:space="preserve"> </w:t>
      </w:r>
      <w:r w:rsidR="00C5367F">
        <w:rPr>
          <w:rFonts w:ascii="Angsana New" w:hAnsi="Angsana New" w:hint="cs"/>
          <w:spacing w:val="-2"/>
          <w:sz w:val="30"/>
          <w:szCs w:val="30"/>
          <w:cs/>
        </w:rPr>
        <w:t xml:space="preserve">ทั้งนี้ </w:t>
      </w:r>
      <w:r w:rsidR="000F3756" w:rsidRPr="002D1828">
        <w:rPr>
          <w:rFonts w:ascii="Angsana New" w:hAnsi="Angsana New" w:hint="cs"/>
          <w:spacing w:val="-2"/>
          <w:sz w:val="30"/>
          <w:szCs w:val="30"/>
          <w:cs/>
        </w:rPr>
        <w:t>กลุ่มบริษัทมีการทบทวน</w:t>
      </w:r>
      <w:r w:rsidR="000F3756" w:rsidRPr="00DA470F">
        <w:rPr>
          <w:rFonts w:ascii="Angsana New" w:hAnsi="Angsana New" w:hint="cs"/>
          <w:sz w:val="30"/>
          <w:szCs w:val="30"/>
          <w:cs/>
        </w:rPr>
        <w:t>อย่างต่อเนื่องในระหว่างช่วงเวลาที่วัดมูลค่า ซึ่งหากมีข้อมูลใหม่ที่ได้รับเพิ่มเติมภายในหนึ่งปีนับจากวันที่มีการซื้อธุรกิจ</w:t>
      </w:r>
      <w:r w:rsidR="000F3756" w:rsidRPr="00244A82">
        <w:rPr>
          <w:rFonts w:ascii="Angsana New" w:hAnsi="Angsana New" w:hint="cs"/>
          <w:sz w:val="30"/>
          <w:szCs w:val="30"/>
          <w:cs/>
        </w:rPr>
        <w:t>และรับทราบข้อเท็จจริงที่สะท้อนเหตุการณ์แวดล้อมที่มีอยู่ ณ วันที่ซื้อธุรกิจ การบันทึกบัญชีเกี่ยวกับการซื้อธุรกิจจะถูกปรับปรุงใหม่</w:t>
      </w:r>
    </w:p>
    <w:p w14:paraId="21E881F4" w14:textId="77777777" w:rsidR="004A504F" w:rsidRPr="00C5367F" w:rsidRDefault="004A504F" w:rsidP="000F37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20"/>
          <w:szCs w:val="20"/>
        </w:rPr>
      </w:pPr>
    </w:p>
    <w:p w14:paraId="1E120E27" w14:textId="77777777" w:rsidR="000F3756" w:rsidRPr="004C361A" w:rsidRDefault="000F3756" w:rsidP="000F37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b/>
          <w:bCs/>
          <w:i/>
          <w:iCs/>
          <w:sz w:val="30"/>
          <w:szCs w:val="30"/>
        </w:rPr>
      </w:pPr>
      <w:r w:rsidRPr="004C361A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สินทรัพย์ที่ได้มาและหนี้สินที่รับมา </w:t>
      </w:r>
    </w:p>
    <w:p w14:paraId="35B5AEE8" w14:textId="77777777" w:rsidR="000F3756" w:rsidRPr="00386454" w:rsidRDefault="000F3756" w:rsidP="000F37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sz w:val="20"/>
          <w:szCs w:val="20"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7560"/>
        <w:gridCol w:w="270"/>
        <w:gridCol w:w="1440"/>
      </w:tblGrid>
      <w:tr w:rsidR="00434137" w:rsidRPr="00D03126" w14:paraId="401268B7" w14:textId="77777777" w:rsidTr="00B317F5">
        <w:trPr>
          <w:tblHeader/>
        </w:trPr>
        <w:tc>
          <w:tcPr>
            <w:tcW w:w="7560" w:type="dxa"/>
          </w:tcPr>
          <w:p w14:paraId="7FC56A2E" w14:textId="77777777" w:rsidR="00434137" w:rsidRDefault="00434137" w:rsidP="00E36D84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3875887" w14:textId="77777777" w:rsidR="00434137" w:rsidRPr="00FB614D" w:rsidRDefault="00434137" w:rsidP="00E36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3844BCF9" w14:textId="3962BCCE" w:rsidR="00434137" w:rsidRPr="00434137" w:rsidRDefault="00434137" w:rsidP="00434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right="-10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3413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มูลค่ายุติธรรม</w:t>
            </w:r>
          </w:p>
        </w:tc>
      </w:tr>
      <w:tr w:rsidR="00434137" w:rsidRPr="00D03126" w14:paraId="2E859ADF" w14:textId="77777777" w:rsidTr="00B317F5">
        <w:trPr>
          <w:tblHeader/>
        </w:trPr>
        <w:tc>
          <w:tcPr>
            <w:tcW w:w="7560" w:type="dxa"/>
          </w:tcPr>
          <w:p w14:paraId="55B477DC" w14:textId="77777777" w:rsidR="00434137" w:rsidRPr="00474634" w:rsidRDefault="00434137" w:rsidP="00E36D84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7670E90" w14:textId="77777777" w:rsidR="00434137" w:rsidRDefault="00434137" w:rsidP="00E36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E423F5C" w14:textId="64DDA6B5" w:rsidR="00434137" w:rsidRDefault="00434137" w:rsidP="00434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2260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7F226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บาท</w:t>
            </w:r>
            <w:r w:rsidRPr="007F2260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434137" w:rsidRPr="00D03126" w14:paraId="279EB90D" w14:textId="77777777" w:rsidTr="00434137">
        <w:tc>
          <w:tcPr>
            <w:tcW w:w="7560" w:type="dxa"/>
          </w:tcPr>
          <w:p w14:paraId="340D11C7" w14:textId="61932FBC" w:rsidR="00434137" w:rsidRPr="00474634" w:rsidRDefault="00434137" w:rsidP="00E36D84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74634">
              <w:rPr>
                <w:rFonts w:ascii="Angsana New" w:hAnsi="Angsana New"/>
                <w:sz w:val="30"/>
                <w:szCs w:val="30"/>
                <w:cs/>
              </w:rPr>
              <w:t>เงินสด</w:t>
            </w:r>
          </w:p>
        </w:tc>
        <w:tc>
          <w:tcPr>
            <w:tcW w:w="270" w:type="dxa"/>
          </w:tcPr>
          <w:p w14:paraId="746FD89B" w14:textId="77777777" w:rsidR="00434137" w:rsidRDefault="00434137" w:rsidP="00E36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0F6EC596" w14:textId="47CFF719" w:rsidR="00434137" w:rsidRDefault="004332A3" w:rsidP="00434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8"/>
              </w:tabs>
              <w:spacing w:line="240" w:lineRule="auto"/>
              <w:ind w:left="-102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="00C9607E" w:rsidRPr="00C9607E">
              <w:rPr>
                <w:rFonts w:ascii="Angsana New" w:hAnsi="Angsana New"/>
                <w:sz w:val="30"/>
                <w:szCs w:val="30"/>
              </w:rPr>
              <w:t>27,089</w:t>
            </w:r>
          </w:p>
        </w:tc>
      </w:tr>
      <w:tr w:rsidR="00434137" w:rsidRPr="00D03126" w14:paraId="38300BBC" w14:textId="77777777" w:rsidTr="00434137">
        <w:tc>
          <w:tcPr>
            <w:tcW w:w="7560" w:type="dxa"/>
          </w:tcPr>
          <w:p w14:paraId="0F2DEBFC" w14:textId="0D8B11B1" w:rsidR="00434137" w:rsidRPr="00474634" w:rsidRDefault="00434137" w:rsidP="00E36D84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474634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  <w:r w:rsidR="00B317F5">
              <w:rPr>
                <w:rFonts w:ascii="Angsana New" w:hAnsi="Angsana New" w:hint="cs"/>
                <w:sz w:val="30"/>
                <w:szCs w:val="30"/>
                <w:cs/>
              </w:rPr>
              <w:t>และลูกหนี้หมุนเวียนอื่น</w:t>
            </w:r>
          </w:p>
        </w:tc>
        <w:tc>
          <w:tcPr>
            <w:tcW w:w="270" w:type="dxa"/>
          </w:tcPr>
          <w:p w14:paraId="6FC2E83A" w14:textId="77777777" w:rsidR="00434137" w:rsidRDefault="00434137" w:rsidP="00E36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45A5307" w14:textId="2A5B5788" w:rsidR="00434137" w:rsidRDefault="00C9607E" w:rsidP="00434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8"/>
              </w:tabs>
              <w:spacing w:line="240" w:lineRule="auto"/>
              <w:ind w:left="-102" w:right="-90"/>
              <w:rPr>
                <w:rFonts w:ascii="Angsana New" w:hAnsi="Angsana New"/>
                <w:sz w:val="30"/>
                <w:szCs w:val="30"/>
              </w:rPr>
            </w:pPr>
            <w:r w:rsidRPr="00C9607E">
              <w:rPr>
                <w:rFonts w:ascii="Angsana New" w:hAnsi="Angsana New"/>
                <w:sz w:val="30"/>
                <w:szCs w:val="30"/>
              </w:rPr>
              <w:t>54,982</w:t>
            </w:r>
          </w:p>
        </w:tc>
      </w:tr>
      <w:tr w:rsidR="00434137" w:rsidRPr="00D03126" w14:paraId="3CA6FF60" w14:textId="77777777" w:rsidTr="00434137">
        <w:tc>
          <w:tcPr>
            <w:tcW w:w="7560" w:type="dxa"/>
          </w:tcPr>
          <w:p w14:paraId="263EFD1F" w14:textId="77777777" w:rsidR="00434137" w:rsidRDefault="00434137" w:rsidP="00E36D84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03126">
              <w:rPr>
                <w:rFonts w:ascii="Angsana New" w:hAnsi="Angsana New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270" w:type="dxa"/>
          </w:tcPr>
          <w:p w14:paraId="59814F39" w14:textId="77777777" w:rsidR="00434137" w:rsidRDefault="00434137" w:rsidP="00E36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9A9A836" w14:textId="5BE5BD5F" w:rsidR="00434137" w:rsidRDefault="00C9607E" w:rsidP="00434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8"/>
              </w:tabs>
              <w:spacing w:line="240" w:lineRule="auto"/>
              <w:ind w:left="-102" w:right="-90"/>
              <w:rPr>
                <w:rFonts w:ascii="Angsana New" w:hAnsi="Angsana New"/>
                <w:sz w:val="30"/>
                <w:szCs w:val="30"/>
              </w:rPr>
            </w:pPr>
            <w:r w:rsidRPr="00C9607E">
              <w:rPr>
                <w:rFonts w:ascii="Angsana New" w:hAnsi="Angsana New"/>
                <w:sz w:val="30"/>
                <w:szCs w:val="30"/>
              </w:rPr>
              <w:t>18,010</w:t>
            </w:r>
          </w:p>
        </w:tc>
      </w:tr>
      <w:tr w:rsidR="00C5367F" w:rsidRPr="00D03126" w14:paraId="65E817AF" w14:textId="77777777" w:rsidTr="00434137">
        <w:tc>
          <w:tcPr>
            <w:tcW w:w="7560" w:type="dxa"/>
          </w:tcPr>
          <w:p w14:paraId="4BB98F96" w14:textId="53AC2079" w:rsidR="00C5367F" w:rsidRPr="00D03126" w:rsidRDefault="00B317F5" w:rsidP="00E36D84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317F5">
              <w:rPr>
                <w:rFonts w:ascii="Angsana New" w:hAnsi="Angsana New"/>
                <w:sz w:val="30"/>
                <w:szCs w:val="30"/>
                <w:cs/>
              </w:rPr>
              <w:t>สินทรัพย์หมุนเวียนอื่น</w:t>
            </w:r>
          </w:p>
        </w:tc>
        <w:tc>
          <w:tcPr>
            <w:tcW w:w="270" w:type="dxa"/>
          </w:tcPr>
          <w:p w14:paraId="28C65D36" w14:textId="77777777" w:rsidR="00C5367F" w:rsidRDefault="00C5367F" w:rsidP="00E36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CF2B3C9" w14:textId="5B186465" w:rsidR="00C5367F" w:rsidRDefault="00C9607E" w:rsidP="00434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8"/>
              </w:tabs>
              <w:spacing w:line="240" w:lineRule="auto"/>
              <w:ind w:left="-102" w:right="-90"/>
              <w:rPr>
                <w:rFonts w:ascii="Angsana New" w:hAnsi="Angsana New"/>
                <w:sz w:val="30"/>
                <w:szCs w:val="30"/>
              </w:rPr>
            </w:pPr>
            <w:r w:rsidRPr="00C9607E">
              <w:rPr>
                <w:rFonts w:ascii="Angsana New" w:hAnsi="Angsana New"/>
                <w:sz w:val="30"/>
                <w:szCs w:val="30"/>
              </w:rPr>
              <w:t>3</w:t>
            </w:r>
            <w:r w:rsidR="009A06FA">
              <w:rPr>
                <w:rFonts w:ascii="Angsana New" w:hAnsi="Angsana New"/>
                <w:sz w:val="30"/>
                <w:szCs w:val="30"/>
              </w:rPr>
              <w:t>80</w:t>
            </w:r>
          </w:p>
        </w:tc>
      </w:tr>
      <w:tr w:rsidR="00C5367F" w:rsidRPr="00D03126" w14:paraId="3565DC00" w14:textId="77777777" w:rsidTr="00434137">
        <w:tc>
          <w:tcPr>
            <w:tcW w:w="7560" w:type="dxa"/>
          </w:tcPr>
          <w:p w14:paraId="6FF93CA5" w14:textId="51D04FDB" w:rsidR="00C5367F" w:rsidRPr="00D03126" w:rsidRDefault="00B317F5" w:rsidP="00E36D84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317F5">
              <w:rPr>
                <w:rFonts w:ascii="Angsana New" w:hAnsi="Angsana New"/>
                <w:sz w:val="30"/>
                <w:szCs w:val="30"/>
                <w:cs/>
              </w:rPr>
              <w:t>เงินฝากสถาบันการเงินที่มีข้อจำกัดในการใช้</w:t>
            </w:r>
          </w:p>
        </w:tc>
        <w:tc>
          <w:tcPr>
            <w:tcW w:w="270" w:type="dxa"/>
          </w:tcPr>
          <w:p w14:paraId="47987FED" w14:textId="77777777" w:rsidR="00C5367F" w:rsidRPr="00FB614D" w:rsidRDefault="00C5367F" w:rsidP="00E36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0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407075D9" w14:textId="2A635568" w:rsidR="00C5367F" w:rsidRDefault="00C9607E" w:rsidP="00434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8"/>
              </w:tabs>
              <w:spacing w:line="240" w:lineRule="auto"/>
              <w:ind w:left="-102" w:right="-90"/>
              <w:rPr>
                <w:rFonts w:ascii="Angsana New" w:hAnsi="Angsana New"/>
                <w:sz w:val="30"/>
                <w:szCs w:val="30"/>
              </w:rPr>
            </w:pPr>
            <w:r w:rsidRPr="00C9607E">
              <w:rPr>
                <w:rFonts w:ascii="Angsana New" w:hAnsi="Angsana New"/>
                <w:sz w:val="30"/>
                <w:szCs w:val="30"/>
              </w:rPr>
              <w:t>290</w:t>
            </w:r>
          </w:p>
        </w:tc>
      </w:tr>
      <w:tr w:rsidR="00C5367F" w:rsidRPr="00D03126" w14:paraId="5C34E50A" w14:textId="77777777" w:rsidTr="00434137">
        <w:tc>
          <w:tcPr>
            <w:tcW w:w="7560" w:type="dxa"/>
          </w:tcPr>
          <w:p w14:paraId="1FB5C17F" w14:textId="339300A2" w:rsidR="00C5367F" w:rsidRPr="00D03126" w:rsidRDefault="00B317F5" w:rsidP="00E36D84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317F5">
              <w:rPr>
                <w:rFonts w:ascii="Angsana New" w:hAnsi="Angsana New"/>
                <w:sz w:val="30"/>
                <w:szCs w:val="30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270" w:type="dxa"/>
          </w:tcPr>
          <w:p w14:paraId="1ACCE248" w14:textId="77777777" w:rsidR="00C5367F" w:rsidRPr="00FB614D" w:rsidRDefault="00C5367F" w:rsidP="00E36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0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4111A006" w14:textId="1B1A0E9B" w:rsidR="00C5367F" w:rsidRDefault="00C9607E" w:rsidP="00434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8"/>
              </w:tabs>
              <w:spacing w:line="240" w:lineRule="auto"/>
              <w:ind w:left="-102" w:right="-90"/>
              <w:rPr>
                <w:rFonts w:ascii="Angsana New" w:hAnsi="Angsana New"/>
                <w:sz w:val="30"/>
                <w:szCs w:val="30"/>
              </w:rPr>
            </w:pPr>
            <w:r w:rsidRPr="00C9607E">
              <w:rPr>
                <w:rFonts w:ascii="Angsana New" w:hAnsi="Angsana New"/>
                <w:sz w:val="30"/>
                <w:szCs w:val="30"/>
              </w:rPr>
              <w:t>6,424</w:t>
            </w:r>
          </w:p>
        </w:tc>
      </w:tr>
      <w:tr w:rsidR="00C5367F" w:rsidRPr="00D03126" w14:paraId="64D99380" w14:textId="77777777" w:rsidTr="00434137">
        <w:tc>
          <w:tcPr>
            <w:tcW w:w="7560" w:type="dxa"/>
          </w:tcPr>
          <w:p w14:paraId="744388D2" w14:textId="2CE1DDEE" w:rsidR="00C5367F" w:rsidRPr="00D03126" w:rsidRDefault="00B317F5" w:rsidP="00E36D84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317F5">
              <w:rPr>
                <w:rFonts w:ascii="Angsana New" w:hAnsi="Angsana New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270" w:type="dxa"/>
          </w:tcPr>
          <w:p w14:paraId="5DE4D879" w14:textId="77777777" w:rsidR="00C5367F" w:rsidRPr="00FB614D" w:rsidRDefault="00C5367F" w:rsidP="00E36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0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2F518149" w14:textId="314664C7" w:rsidR="00C5367F" w:rsidRDefault="00C9607E" w:rsidP="00434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8"/>
              </w:tabs>
              <w:spacing w:line="240" w:lineRule="auto"/>
              <w:ind w:left="-102" w:right="-90"/>
              <w:rPr>
                <w:rFonts w:ascii="Angsana New" w:hAnsi="Angsana New"/>
                <w:sz w:val="30"/>
                <w:szCs w:val="30"/>
              </w:rPr>
            </w:pPr>
            <w:r w:rsidRPr="00C9607E">
              <w:rPr>
                <w:rFonts w:ascii="Angsana New" w:hAnsi="Angsana New"/>
                <w:sz w:val="30"/>
                <w:szCs w:val="30"/>
              </w:rPr>
              <w:t>14,500</w:t>
            </w:r>
          </w:p>
        </w:tc>
      </w:tr>
      <w:tr w:rsidR="00434137" w:rsidRPr="00D03126" w14:paraId="5EE04909" w14:textId="77777777" w:rsidTr="00434137">
        <w:tc>
          <w:tcPr>
            <w:tcW w:w="7560" w:type="dxa"/>
          </w:tcPr>
          <w:p w14:paraId="6D9FE4F5" w14:textId="77777777" w:rsidR="00434137" w:rsidRDefault="00434137" w:rsidP="00E36D84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03126">
              <w:rPr>
                <w:rFonts w:ascii="Angsana New" w:hAnsi="Angsana New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270" w:type="dxa"/>
          </w:tcPr>
          <w:p w14:paraId="2A1F781A" w14:textId="779FE916" w:rsidR="00434137" w:rsidRPr="00FB614D" w:rsidRDefault="00434137" w:rsidP="00E36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0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7BF41BED" w14:textId="3D4C116C" w:rsidR="00434137" w:rsidRDefault="00C9607E" w:rsidP="00434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8"/>
              </w:tabs>
              <w:spacing w:line="240" w:lineRule="auto"/>
              <w:ind w:left="-102" w:right="-90"/>
              <w:rPr>
                <w:rFonts w:ascii="Angsana New" w:hAnsi="Angsana New"/>
                <w:sz w:val="30"/>
                <w:szCs w:val="30"/>
              </w:rPr>
            </w:pPr>
            <w:r w:rsidRPr="00C9607E">
              <w:rPr>
                <w:rFonts w:ascii="Angsana New" w:hAnsi="Angsana New"/>
                <w:sz w:val="30"/>
                <w:szCs w:val="30"/>
              </w:rPr>
              <w:t>14</w:t>
            </w:r>
            <w:r w:rsidR="00FA1BEE">
              <w:rPr>
                <w:rFonts w:ascii="Angsana New" w:hAnsi="Angsana New"/>
                <w:sz w:val="30"/>
                <w:szCs w:val="30"/>
              </w:rPr>
              <w:t>5</w:t>
            </w:r>
            <w:r w:rsidRPr="00C9607E">
              <w:rPr>
                <w:rFonts w:ascii="Angsana New" w:hAnsi="Angsana New"/>
                <w:sz w:val="30"/>
                <w:szCs w:val="30"/>
              </w:rPr>
              <w:t>,</w:t>
            </w:r>
            <w:r w:rsidR="009A06FA">
              <w:rPr>
                <w:rFonts w:ascii="Angsana New" w:hAnsi="Angsana New"/>
                <w:sz w:val="30"/>
                <w:szCs w:val="30"/>
              </w:rPr>
              <w:t>604</w:t>
            </w:r>
          </w:p>
        </w:tc>
      </w:tr>
      <w:tr w:rsidR="009A06FA" w:rsidRPr="00D03126" w14:paraId="2E64023E" w14:textId="77777777" w:rsidTr="00434137">
        <w:tc>
          <w:tcPr>
            <w:tcW w:w="7560" w:type="dxa"/>
          </w:tcPr>
          <w:p w14:paraId="373C51CE" w14:textId="26E6A5F9" w:rsidR="009A06FA" w:rsidRPr="00D03126" w:rsidRDefault="009A06FA" w:rsidP="009A06FA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เครื่องหมายการค้า</w:t>
            </w:r>
          </w:p>
        </w:tc>
        <w:tc>
          <w:tcPr>
            <w:tcW w:w="270" w:type="dxa"/>
          </w:tcPr>
          <w:p w14:paraId="201B2E38" w14:textId="77777777" w:rsidR="009A06FA" w:rsidRPr="00FB614D" w:rsidRDefault="009A06FA" w:rsidP="009A06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0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4DC8E0C7" w14:textId="797A0C75" w:rsidR="009A06FA" w:rsidRPr="00C9607E" w:rsidRDefault="009A06FA" w:rsidP="009A06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8"/>
              </w:tabs>
              <w:spacing w:line="240" w:lineRule="auto"/>
              <w:ind w:left="-102" w:right="-90"/>
              <w:rPr>
                <w:rFonts w:ascii="Angsana New" w:hAnsi="Angsana New"/>
                <w:sz w:val="30"/>
                <w:szCs w:val="30"/>
              </w:rPr>
            </w:pPr>
            <w:r w:rsidRPr="00C9607E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39</w:t>
            </w:r>
            <w:r w:rsidRPr="00C9607E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540</w:t>
            </w:r>
          </w:p>
        </w:tc>
      </w:tr>
      <w:tr w:rsidR="00434137" w:rsidRPr="00D03126" w14:paraId="34957F65" w14:textId="77777777" w:rsidTr="00434137">
        <w:tc>
          <w:tcPr>
            <w:tcW w:w="7560" w:type="dxa"/>
          </w:tcPr>
          <w:p w14:paraId="5D5EB483" w14:textId="025DC207" w:rsidR="00434137" w:rsidRDefault="00434137" w:rsidP="00E36D84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03126">
              <w:rPr>
                <w:rFonts w:ascii="Angsana New" w:hAnsi="Angsana New"/>
                <w:sz w:val="30"/>
                <w:szCs w:val="30"/>
                <w:cs/>
              </w:rPr>
              <w:t>สินทรัพย์ไม่มีตัวตน</w:t>
            </w:r>
            <w:r w:rsidR="009A06FA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270" w:type="dxa"/>
          </w:tcPr>
          <w:p w14:paraId="153FE20E" w14:textId="4CBDE535" w:rsidR="00434137" w:rsidRPr="00FB614D" w:rsidRDefault="00434137" w:rsidP="00E36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0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2251BB91" w14:textId="048994D7" w:rsidR="00434137" w:rsidRDefault="00C9607E" w:rsidP="00434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8"/>
              </w:tabs>
              <w:spacing w:line="240" w:lineRule="auto"/>
              <w:ind w:left="-102" w:right="-90"/>
              <w:rPr>
                <w:rFonts w:ascii="Angsana New" w:hAnsi="Angsana New"/>
                <w:sz w:val="30"/>
                <w:szCs w:val="30"/>
              </w:rPr>
            </w:pPr>
            <w:r w:rsidRPr="00C9607E">
              <w:rPr>
                <w:rFonts w:ascii="Angsana New" w:hAnsi="Angsana New"/>
                <w:sz w:val="30"/>
                <w:szCs w:val="30"/>
              </w:rPr>
              <w:t>1,637</w:t>
            </w:r>
          </w:p>
        </w:tc>
      </w:tr>
      <w:tr w:rsidR="00434137" w:rsidRPr="00D03126" w14:paraId="1FF87B90" w14:textId="77777777" w:rsidTr="00434137">
        <w:tc>
          <w:tcPr>
            <w:tcW w:w="7560" w:type="dxa"/>
          </w:tcPr>
          <w:p w14:paraId="664517BC" w14:textId="196B19CC" w:rsidR="00434137" w:rsidRPr="00D03126" w:rsidRDefault="00B317F5" w:rsidP="00E36D84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317F5">
              <w:rPr>
                <w:rFonts w:ascii="Angsana New" w:hAnsi="Angsana New"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270" w:type="dxa"/>
          </w:tcPr>
          <w:p w14:paraId="03AC8388" w14:textId="77777777" w:rsidR="00434137" w:rsidRDefault="00434137" w:rsidP="00E36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36B8C77" w14:textId="15130884" w:rsidR="00434137" w:rsidRPr="004E6AC3" w:rsidRDefault="00C9607E" w:rsidP="00434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8"/>
              </w:tabs>
              <w:spacing w:line="240" w:lineRule="auto"/>
              <w:ind w:left="-102" w:right="-90"/>
              <w:rPr>
                <w:rFonts w:ascii="Angsana New" w:hAnsi="Angsana New"/>
                <w:sz w:val="30"/>
                <w:szCs w:val="30"/>
              </w:rPr>
            </w:pPr>
            <w:r w:rsidRPr="00C9607E">
              <w:rPr>
                <w:rFonts w:ascii="Angsana New" w:hAnsi="Angsana New"/>
                <w:sz w:val="30"/>
                <w:szCs w:val="30"/>
              </w:rPr>
              <w:t>1,826</w:t>
            </w:r>
          </w:p>
        </w:tc>
      </w:tr>
      <w:tr w:rsidR="00C5367F" w:rsidRPr="00D03126" w14:paraId="1AF4C4DD" w14:textId="77777777" w:rsidTr="00434137">
        <w:tc>
          <w:tcPr>
            <w:tcW w:w="7560" w:type="dxa"/>
          </w:tcPr>
          <w:p w14:paraId="3C7032F8" w14:textId="15C1C8D5" w:rsidR="00C5367F" w:rsidRPr="00D03126" w:rsidRDefault="00B317F5" w:rsidP="00E36D84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317F5">
              <w:rPr>
                <w:rFonts w:ascii="Angsana New" w:hAnsi="Angsana New"/>
                <w:sz w:val="30"/>
                <w:szCs w:val="30"/>
                <w:cs/>
              </w:rPr>
              <w:t>สินทรัพย์ไม่หมุนเวียนอื่น</w:t>
            </w:r>
          </w:p>
        </w:tc>
        <w:tc>
          <w:tcPr>
            <w:tcW w:w="270" w:type="dxa"/>
          </w:tcPr>
          <w:p w14:paraId="3760374D" w14:textId="77777777" w:rsidR="00C5367F" w:rsidRDefault="00C5367F" w:rsidP="00E36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01364B56" w14:textId="27E1DC28" w:rsidR="00C5367F" w:rsidRPr="004E6AC3" w:rsidRDefault="00C9607E" w:rsidP="00434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8"/>
              </w:tabs>
              <w:spacing w:line="240" w:lineRule="auto"/>
              <w:ind w:left="-102" w:right="-90"/>
              <w:rPr>
                <w:rFonts w:ascii="Angsana New" w:hAnsi="Angsana New"/>
                <w:sz w:val="30"/>
                <w:szCs w:val="30"/>
              </w:rPr>
            </w:pPr>
            <w:r w:rsidRPr="00C9607E">
              <w:rPr>
                <w:rFonts w:ascii="Angsana New" w:hAnsi="Angsana New"/>
                <w:sz w:val="30"/>
                <w:szCs w:val="30"/>
              </w:rPr>
              <w:t>2,257</w:t>
            </w:r>
          </w:p>
        </w:tc>
      </w:tr>
      <w:tr w:rsidR="00434137" w:rsidRPr="00D03126" w14:paraId="4059F774" w14:textId="77777777" w:rsidTr="00434137">
        <w:tc>
          <w:tcPr>
            <w:tcW w:w="7560" w:type="dxa"/>
          </w:tcPr>
          <w:p w14:paraId="38FA5191" w14:textId="6C901490" w:rsidR="00434137" w:rsidRDefault="00434137" w:rsidP="00E36D84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03126">
              <w:rPr>
                <w:rFonts w:ascii="Angsana New" w:hAnsi="Angsana New"/>
                <w:sz w:val="30"/>
                <w:szCs w:val="30"/>
                <w:cs/>
              </w:rPr>
              <w:t>เจ้าหนี้การค้า</w:t>
            </w:r>
            <w:r w:rsidR="00B317F5"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  <w:r w:rsidR="00B317F5" w:rsidRPr="00B317F5">
              <w:rPr>
                <w:rFonts w:ascii="Angsana New" w:hAnsi="Angsana New"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270" w:type="dxa"/>
          </w:tcPr>
          <w:p w14:paraId="761804CF" w14:textId="77777777" w:rsidR="00434137" w:rsidRDefault="00434137" w:rsidP="00E36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69C2C3D" w14:textId="3CDE2F0F" w:rsidR="00434137" w:rsidRDefault="00C9607E" w:rsidP="00434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8"/>
              </w:tabs>
              <w:spacing w:line="240" w:lineRule="auto"/>
              <w:ind w:left="-102" w:right="-90"/>
              <w:rPr>
                <w:rFonts w:ascii="Angsana New" w:hAnsi="Angsana New"/>
                <w:sz w:val="30"/>
                <w:szCs w:val="30"/>
              </w:rPr>
            </w:pPr>
            <w:r w:rsidRPr="00C9607E">
              <w:rPr>
                <w:rFonts w:ascii="Angsana New" w:hAnsi="Angsana New"/>
                <w:sz w:val="30"/>
                <w:szCs w:val="30"/>
              </w:rPr>
              <w:t>(44,058)</w:t>
            </w:r>
          </w:p>
        </w:tc>
      </w:tr>
      <w:tr w:rsidR="00C5367F" w:rsidRPr="00D03126" w14:paraId="51DA661B" w14:textId="77777777" w:rsidTr="00434137">
        <w:tc>
          <w:tcPr>
            <w:tcW w:w="7560" w:type="dxa"/>
          </w:tcPr>
          <w:p w14:paraId="56EF9301" w14:textId="56AE97AD" w:rsidR="00C5367F" w:rsidRPr="00D03126" w:rsidRDefault="00B317F5" w:rsidP="00E36D84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317F5">
              <w:rPr>
                <w:rFonts w:ascii="Angsana New" w:hAnsi="Angsana New"/>
                <w:sz w:val="30"/>
                <w:szCs w:val="30"/>
                <w:cs/>
              </w:rPr>
              <w:t>ภาษีเงินได้นิติบุคคลค้างจ่าย</w:t>
            </w:r>
          </w:p>
        </w:tc>
        <w:tc>
          <w:tcPr>
            <w:tcW w:w="270" w:type="dxa"/>
          </w:tcPr>
          <w:p w14:paraId="3FE760C2" w14:textId="77777777" w:rsidR="00C5367F" w:rsidRDefault="00C5367F" w:rsidP="00E36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A77D2B0" w14:textId="46B17695" w:rsidR="00C5367F" w:rsidRDefault="00C9607E" w:rsidP="00434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8"/>
              </w:tabs>
              <w:spacing w:line="240" w:lineRule="auto"/>
              <w:ind w:left="-102" w:right="-90"/>
              <w:rPr>
                <w:rFonts w:ascii="Angsana New" w:hAnsi="Angsana New"/>
                <w:sz w:val="30"/>
                <w:szCs w:val="30"/>
              </w:rPr>
            </w:pPr>
            <w:r w:rsidRPr="00C9607E">
              <w:rPr>
                <w:rFonts w:ascii="Angsana New" w:hAnsi="Angsana New"/>
                <w:sz w:val="30"/>
                <w:szCs w:val="30"/>
              </w:rPr>
              <w:t>(5,338)</w:t>
            </w:r>
          </w:p>
        </w:tc>
      </w:tr>
      <w:tr w:rsidR="00434137" w:rsidRPr="00D03126" w14:paraId="674FC291" w14:textId="77777777" w:rsidTr="00434137">
        <w:tc>
          <w:tcPr>
            <w:tcW w:w="7560" w:type="dxa"/>
          </w:tcPr>
          <w:p w14:paraId="5676E811" w14:textId="3A0A5676" w:rsidR="00434137" w:rsidRDefault="00B317F5" w:rsidP="00E36D84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317F5">
              <w:rPr>
                <w:rFonts w:ascii="Angsana New" w:hAnsi="Angsana New"/>
                <w:sz w:val="30"/>
                <w:szCs w:val="30"/>
                <w:cs/>
              </w:rPr>
              <w:t>หนี้สินหมุนเวียนอื่น</w:t>
            </w:r>
          </w:p>
        </w:tc>
        <w:tc>
          <w:tcPr>
            <w:tcW w:w="270" w:type="dxa"/>
          </w:tcPr>
          <w:p w14:paraId="2AB1C698" w14:textId="5894F817" w:rsidR="00434137" w:rsidRPr="004E05DC" w:rsidRDefault="00434137" w:rsidP="00E36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6F1A843B" w14:textId="0468B0A8" w:rsidR="00434137" w:rsidRPr="00BC6929" w:rsidRDefault="00C9607E" w:rsidP="00434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8"/>
              </w:tabs>
              <w:spacing w:line="240" w:lineRule="auto"/>
              <w:ind w:left="-102" w:right="-90"/>
              <w:rPr>
                <w:rFonts w:ascii="Angsana New" w:hAnsi="Angsana New"/>
                <w:sz w:val="30"/>
                <w:szCs w:val="30"/>
              </w:rPr>
            </w:pPr>
            <w:r w:rsidRPr="00C9607E">
              <w:rPr>
                <w:rFonts w:ascii="Angsana New" w:hAnsi="Angsana New"/>
                <w:sz w:val="30"/>
                <w:szCs w:val="30"/>
              </w:rPr>
              <w:t>(</w:t>
            </w:r>
            <w:r w:rsidR="00FA1BEE">
              <w:rPr>
                <w:rFonts w:ascii="Angsana New" w:hAnsi="Angsana New"/>
                <w:sz w:val="30"/>
                <w:szCs w:val="30"/>
              </w:rPr>
              <w:t>3</w:t>
            </w:r>
            <w:r w:rsidRPr="00C9607E">
              <w:rPr>
                <w:rFonts w:ascii="Angsana New" w:hAnsi="Angsana New"/>
                <w:sz w:val="30"/>
                <w:szCs w:val="30"/>
              </w:rPr>
              <w:t>,</w:t>
            </w:r>
            <w:r w:rsidR="009A06FA">
              <w:rPr>
                <w:rFonts w:ascii="Angsana New" w:hAnsi="Angsana New"/>
                <w:sz w:val="30"/>
                <w:szCs w:val="30"/>
              </w:rPr>
              <w:t>885</w:t>
            </w:r>
            <w:r w:rsidRPr="00C9607E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C5367F" w:rsidRPr="00D03126" w14:paraId="046F64D8" w14:textId="77777777" w:rsidTr="00434137">
        <w:tc>
          <w:tcPr>
            <w:tcW w:w="7560" w:type="dxa"/>
          </w:tcPr>
          <w:p w14:paraId="3780995C" w14:textId="6926EC3A" w:rsidR="00C5367F" w:rsidRDefault="00B317F5" w:rsidP="00E36D84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317F5">
              <w:rPr>
                <w:rFonts w:ascii="Angsana New" w:hAnsi="Angsana New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270" w:type="dxa"/>
          </w:tcPr>
          <w:p w14:paraId="5B883962" w14:textId="77777777" w:rsidR="00C5367F" w:rsidRPr="004E05DC" w:rsidRDefault="00C5367F" w:rsidP="00E36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140E5213" w14:textId="5275F8D7" w:rsidR="00C5367F" w:rsidRPr="00BC6929" w:rsidRDefault="00C9607E" w:rsidP="00434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8"/>
              </w:tabs>
              <w:spacing w:line="240" w:lineRule="auto"/>
              <w:ind w:left="-102" w:right="-90"/>
              <w:rPr>
                <w:rFonts w:ascii="Angsana New" w:hAnsi="Angsana New"/>
                <w:sz w:val="30"/>
                <w:szCs w:val="30"/>
              </w:rPr>
            </w:pPr>
            <w:r w:rsidRPr="00C9607E">
              <w:rPr>
                <w:rFonts w:ascii="Angsana New" w:hAnsi="Angsana New"/>
                <w:sz w:val="30"/>
                <w:szCs w:val="30"/>
              </w:rPr>
              <w:t>(</w:t>
            </w:r>
            <w:r w:rsidR="009A06FA">
              <w:rPr>
                <w:rFonts w:ascii="Angsana New" w:hAnsi="Angsana New"/>
                <w:sz w:val="30"/>
                <w:szCs w:val="30"/>
              </w:rPr>
              <w:t>34</w:t>
            </w:r>
            <w:r w:rsidRPr="00C9607E">
              <w:rPr>
                <w:rFonts w:ascii="Angsana New" w:hAnsi="Angsana New"/>
                <w:sz w:val="30"/>
                <w:szCs w:val="30"/>
              </w:rPr>
              <w:t>,</w:t>
            </w:r>
            <w:r w:rsidR="009A06FA">
              <w:rPr>
                <w:rFonts w:ascii="Angsana New" w:hAnsi="Angsana New"/>
                <w:sz w:val="30"/>
                <w:szCs w:val="30"/>
              </w:rPr>
              <w:t>711</w:t>
            </w:r>
            <w:r w:rsidRPr="00C9607E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9A06FA" w:rsidRPr="00D03126" w14:paraId="611BE9C1" w14:textId="77777777" w:rsidTr="00434137">
        <w:tc>
          <w:tcPr>
            <w:tcW w:w="7560" w:type="dxa"/>
          </w:tcPr>
          <w:p w14:paraId="0C46BA75" w14:textId="6DF36902" w:rsidR="009A06FA" w:rsidRPr="00B317F5" w:rsidRDefault="009A06FA" w:rsidP="00E36D84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270" w:type="dxa"/>
          </w:tcPr>
          <w:p w14:paraId="106BC5E4" w14:textId="77777777" w:rsidR="009A06FA" w:rsidRPr="004E05DC" w:rsidRDefault="009A06FA" w:rsidP="00E36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119375D3" w14:textId="24F74610" w:rsidR="009A06FA" w:rsidRPr="00C9607E" w:rsidRDefault="009A06FA" w:rsidP="00434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8"/>
              </w:tabs>
              <w:spacing w:line="240" w:lineRule="auto"/>
              <w:ind w:left="-102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(944)</w:t>
            </w:r>
          </w:p>
        </w:tc>
      </w:tr>
      <w:tr w:rsidR="00434137" w:rsidRPr="00D03126" w14:paraId="6D524076" w14:textId="77777777" w:rsidTr="00434137">
        <w:tc>
          <w:tcPr>
            <w:tcW w:w="7560" w:type="dxa"/>
          </w:tcPr>
          <w:p w14:paraId="79E82DAF" w14:textId="77777777" w:rsidR="00434137" w:rsidRPr="00D03126" w:rsidRDefault="00434137" w:rsidP="00E36D84">
            <w:pPr>
              <w:spacing w:line="240" w:lineRule="auto"/>
              <w:ind w:left="160" w:hanging="160"/>
              <w:rPr>
                <w:rFonts w:ascii="Angsana New" w:hAnsi="Angsana New"/>
                <w:sz w:val="30"/>
                <w:szCs w:val="30"/>
              </w:rPr>
            </w:pPr>
            <w:r w:rsidRPr="00B550F9">
              <w:rPr>
                <w:rFonts w:ascii="Angsana New" w:hAnsi="Angsana New"/>
                <w:sz w:val="30"/>
                <w:szCs w:val="30"/>
                <w:cs/>
              </w:rPr>
              <w:t>ประมาณการหนี้สินไม่หมุนเวียนสำหรับ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ผลประโยชน์พนักงาน</w:t>
            </w:r>
          </w:p>
        </w:tc>
        <w:tc>
          <w:tcPr>
            <w:tcW w:w="270" w:type="dxa"/>
            <w:vAlign w:val="bottom"/>
          </w:tcPr>
          <w:p w14:paraId="5B2D79D3" w14:textId="65FE6BC3" w:rsidR="00434137" w:rsidRPr="004E05DC" w:rsidRDefault="00434137" w:rsidP="00E36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456275E9" w14:textId="3C9D9DF3" w:rsidR="00434137" w:rsidRDefault="00C9607E" w:rsidP="00434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8"/>
              </w:tabs>
              <w:spacing w:line="240" w:lineRule="auto"/>
              <w:ind w:left="-102" w:right="-90"/>
              <w:rPr>
                <w:rFonts w:ascii="Angsana New" w:hAnsi="Angsana New"/>
                <w:sz w:val="30"/>
                <w:szCs w:val="30"/>
              </w:rPr>
            </w:pPr>
            <w:r w:rsidRPr="00C9607E">
              <w:rPr>
                <w:rFonts w:ascii="Angsana New" w:hAnsi="Angsana New"/>
                <w:sz w:val="30"/>
                <w:szCs w:val="30"/>
              </w:rPr>
              <w:t>(5,987)</w:t>
            </w:r>
          </w:p>
        </w:tc>
      </w:tr>
      <w:tr w:rsidR="00C5367F" w:rsidRPr="00D03126" w14:paraId="6657E0B9" w14:textId="77777777" w:rsidTr="00BF0549">
        <w:tc>
          <w:tcPr>
            <w:tcW w:w="7560" w:type="dxa"/>
          </w:tcPr>
          <w:p w14:paraId="1EDD392F" w14:textId="240F1D07" w:rsidR="00C5367F" w:rsidRPr="00B550F9" w:rsidRDefault="00B317F5" w:rsidP="00E36D84">
            <w:pPr>
              <w:spacing w:line="240" w:lineRule="auto"/>
              <w:ind w:left="160" w:hanging="160"/>
              <w:rPr>
                <w:rFonts w:ascii="Angsana New" w:hAnsi="Angsana New"/>
                <w:sz w:val="30"/>
                <w:szCs w:val="30"/>
                <w:cs/>
              </w:rPr>
            </w:pPr>
            <w:r w:rsidRPr="00B317F5">
              <w:rPr>
                <w:rFonts w:ascii="Angsana New" w:hAnsi="Angsana New"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270" w:type="dxa"/>
            <w:vAlign w:val="bottom"/>
          </w:tcPr>
          <w:p w14:paraId="27E7799F" w14:textId="77777777" w:rsidR="00C5367F" w:rsidRPr="004E05DC" w:rsidRDefault="00C5367F" w:rsidP="00E36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6318F6B" w14:textId="28716F88" w:rsidR="00C5367F" w:rsidRDefault="00C9607E" w:rsidP="00434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8"/>
              </w:tabs>
              <w:spacing w:line="240" w:lineRule="auto"/>
              <w:ind w:left="-102" w:right="-90"/>
              <w:rPr>
                <w:rFonts w:ascii="Angsana New" w:hAnsi="Angsana New"/>
                <w:sz w:val="30"/>
                <w:szCs w:val="30"/>
              </w:rPr>
            </w:pPr>
            <w:r w:rsidRPr="00C9607E">
              <w:rPr>
                <w:rFonts w:ascii="Angsana New" w:hAnsi="Angsana New"/>
                <w:sz w:val="30"/>
                <w:szCs w:val="30"/>
              </w:rPr>
              <w:t>(</w:t>
            </w:r>
            <w:r w:rsidR="00FA1BEE">
              <w:rPr>
                <w:rFonts w:ascii="Angsana New" w:hAnsi="Angsana New"/>
                <w:sz w:val="30"/>
                <w:szCs w:val="30"/>
              </w:rPr>
              <w:t>57</w:t>
            </w:r>
            <w:r w:rsidRPr="00C9607E">
              <w:rPr>
                <w:rFonts w:ascii="Angsana New" w:hAnsi="Angsana New"/>
                <w:sz w:val="30"/>
                <w:szCs w:val="30"/>
              </w:rPr>
              <w:t>,</w:t>
            </w:r>
            <w:r w:rsidR="00FA1BEE">
              <w:rPr>
                <w:rFonts w:ascii="Angsana New" w:hAnsi="Angsana New"/>
                <w:sz w:val="30"/>
                <w:szCs w:val="30"/>
              </w:rPr>
              <w:t>616</w:t>
            </w:r>
            <w:r w:rsidRPr="00C9607E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A66F19" w:rsidRPr="00D03126" w14:paraId="2A90BE96" w14:textId="77777777" w:rsidTr="00BF0549">
        <w:tc>
          <w:tcPr>
            <w:tcW w:w="7560" w:type="dxa"/>
          </w:tcPr>
          <w:p w14:paraId="4A996D8A" w14:textId="1D5F9224" w:rsidR="00A66F19" w:rsidRPr="00B317F5" w:rsidRDefault="00A66F19" w:rsidP="00E36D84">
            <w:pPr>
              <w:spacing w:line="240" w:lineRule="auto"/>
              <w:ind w:left="160" w:hanging="160"/>
              <w:rPr>
                <w:rFonts w:ascii="Angsana New" w:hAnsi="Angsana New"/>
                <w:sz w:val="30"/>
                <w:szCs w:val="30"/>
                <w:cs/>
              </w:rPr>
            </w:pPr>
            <w:r w:rsidRPr="00D0312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รวมสินทรัพย์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  <w:r w:rsidRPr="00D0312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ที่</w:t>
            </w:r>
            <w:r w:rsidRPr="002A630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ระบุได้</w:t>
            </w:r>
          </w:p>
        </w:tc>
        <w:tc>
          <w:tcPr>
            <w:tcW w:w="270" w:type="dxa"/>
            <w:vAlign w:val="bottom"/>
          </w:tcPr>
          <w:p w14:paraId="7B0C1548" w14:textId="77777777" w:rsidR="00A66F19" w:rsidRPr="004E05DC" w:rsidRDefault="00A66F19" w:rsidP="00E36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999564E" w14:textId="504FB38F" w:rsidR="00A66F19" w:rsidRPr="00C9607E" w:rsidRDefault="00486CE6" w:rsidP="00434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8"/>
              </w:tabs>
              <w:spacing w:line="240" w:lineRule="auto"/>
              <w:ind w:left="-102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="00A66F19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="00A66F19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000</w:t>
            </w:r>
          </w:p>
        </w:tc>
      </w:tr>
      <w:tr w:rsidR="00A66F19" w:rsidRPr="00D03126" w14:paraId="1B0F9AF0" w14:textId="77777777" w:rsidTr="004332A3">
        <w:tc>
          <w:tcPr>
            <w:tcW w:w="7560" w:type="dxa"/>
          </w:tcPr>
          <w:p w14:paraId="3E5416F6" w14:textId="563B0B3D" w:rsidR="00A66F19" w:rsidRPr="00B317F5" w:rsidRDefault="00A66F19" w:rsidP="00E36D84">
            <w:pPr>
              <w:spacing w:line="240" w:lineRule="auto"/>
              <w:ind w:left="160" w:hanging="160"/>
              <w:rPr>
                <w:rFonts w:ascii="Angsana New" w:hAnsi="Angsana New"/>
                <w:sz w:val="30"/>
                <w:szCs w:val="30"/>
                <w:cs/>
              </w:rPr>
            </w:pPr>
            <w:r w:rsidRPr="00BF0549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BF0549">
              <w:rPr>
                <w:rFonts w:ascii="Angsana New" w:hAnsi="Angsana New" w:hint="cs"/>
                <w:sz w:val="30"/>
                <w:szCs w:val="30"/>
                <w:cs/>
              </w:rPr>
              <w:t>ส่วนได้เสียที่ไม่มีอำนาจควบคุม</w:t>
            </w:r>
            <w:r w:rsidR="005D0A51">
              <w:rPr>
                <w:rFonts w:ascii="Angsana New" w:hAnsi="Angsana New" w:hint="cs"/>
                <w:sz w:val="30"/>
                <w:szCs w:val="30"/>
                <w:cs/>
              </w:rPr>
              <w:t xml:space="preserve"> (ร้อยละ </w:t>
            </w:r>
            <w:r w:rsidR="005D0A51">
              <w:rPr>
                <w:rFonts w:ascii="Angsana New" w:hAnsi="Angsana New"/>
                <w:sz w:val="30"/>
                <w:szCs w:val="30"/>
              </w:rPr>
              <w:t>50</w:t>
            </w:r>
            <w:r w:rsidR="005D0A51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vAlign w:val="bottom"/>
          </w:tcPr>
          <w:p w14:paraId="3B01A732" w14:textId="77777777" w:rsidR="00A66F19" w:rsidRPr="004E05DC" w:rsidRDefault="00A66F19" w:rsidP="00E36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977FC1C" w14:textId="7E9583B6" w:rsidR="00A66F19" w:rsidRPr="00C9607E" w:rsidRDefault="00BF0549" w:rsidP="00434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8"/>
              </w:tabs>
              <w:spacing w:line="240" w:lineRule="auto"/>
              <w:ind w:left="-102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="00486CE6">
              <w:rPr>
                <w:rFonts w:ascii="Angsana New" w:hAnsi="Angsana New"/>
                <w:sz w:val="30"/>
                <w:szCs w:val="30"/>
              </w:rPr>
              <w:t>280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486CE6">
              <w:rPr>
                <w:rFonts w:ascii="Angsana New" w:hAnsi="Angsana New"/>
                <w:sz w:val="30"/>
                <w:szCs w:val="30"/>
              </w:rPr>
              <w:t>000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</w:tr>
      <w:tr w:rsidR="00434137" w:rsidRPr="006C0B66" w14:paraId="0BD8A4B2" w14:textId="77777777" w:rsidTr="004332A3">
        <w:tc>
          <w:tcPr>
            <w:tcW w:w="7560" w:type="dxa"/>
          </w:tcPr>
          <w:p w14:paraId="0D0CC289" w14:textId="77777777" w:rsidR="00434137" w:rsidRDefault="00434137" w:rsidP="00E36D84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0312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รวมสินทรัพย์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  <w:r w:rsidRPr="00D0312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ที่</w:t>
            </w:r>
            <w:r w:rsidRPr="002A630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ระบุได้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ที่ได้รับ</w:t>
            </w:r>
          </w:p>
        </w:tc>
        <w:tc>
          <w:tcPr>
            <w:tcW w:w="270" w:type="dxa"/>
          </w:tcPr>
          <w:p w14:paraId="3D8FC5E1" w14:textId="77777777" w:rsidR="00434137" w:rsidRPr="00BF45F2" w:rsidRDefault="00434137" w:rsidP="00E36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5D01098F" w14:textId="03BE1415" w:rsidR="00434137" w:rsidRPr="00BF45F2" w:rsidRDefault="00486CE6" w:rsidP="00434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8"/>
              </w:tabs>
              <w:spacing w:line="240" w:lineRule="auto"/>
              <w:ind w:left="-102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280</w:t>
            </w:r>
            <w:r w:rsidR="00C9607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000</w:t>
            </w:r>
          </w:p>
        </w:tc>
      </w:tr>
      <w:tr w:rsidR="004332A3" w:rsidRPr="006C0B66" w14:paraId="1EEDFBFB" w14:textId="77777777" w:rsidTr="004332A3">
        <w:tc>
          <w:tcPr>
            <w:tcW w:w="7560" w:type="dxa"/>
          </w:tcPr>
          <w:p w14:paraId="5DB840A3" w14:textId="77777777" w:rsidR="004332A3" w:rsidRPr="00D03126" w:rsidRDefault="004332A3" w:rsidP="00E36D84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0948BC7" w14:textId="77777777" w:rsidR="004332A3" w:rsidRPr="00BF45F2" w:rsidRDefault="004332A3" w:rsidP="00E36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14:paraId="5DC30D9C" w14:textId="77777777" w:rsidR="004332A3" w:rsidRDefault="004332A3" w:rsidP="00434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8"/>
              </w:tabs>
              <w:spacing w:line="240" w:lineRule="auto"/>
              <w:ind w:left="-102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434137" w:rsidRPr="006C0B66" w14:paraId="4C050511" w14:textId="77777777" w:rsidTr="004332A3">
        <w:tc>
          <w:tcPr>
            <w:tcW w:w="7560" w:type="dxa"/>
          </w:tcPr>
          <w:p w14:paraId="5784CF1D" w14:textId="0631BE00" w:rsidR="00434137" w:rsidRPr="00737BC3" w:rsidRDefault="00434137" w:rsidP="00E36D84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37BC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lastRenderedPageBreak/>
              <w:t>สิ่งตอบแทนที่โอนให้</w:t>
            </w:r>
            <w:r w:rsidR="004332A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- </w:t>
            </w:r>
            <w:r w:rsidR="004332A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เงินสด</w:t>
            </w:r>
          </w:p>
        </w:tc>
        <w:tc>
          <w:tcPr>
            <w:tcW w:w="270" w:type="dxa"/>
          </w:tcPr>
          <w:p w14:paraId="1D0A7064" w14:textId="77777777" w:rsidR="00434137" w:rsidRDefault="00434137" w:rsidP="00E36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3C66BA47" w14:textId="3173E019" w:rsidR="00434137" w:rsidRPr="00737BC3" w:rsidRDefault="00486CE6" w:rsidP="00434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8"/>
              </w:tabs>
              <w:spacing w:line="240" w:lineRule="auto"/>
              <w:ind w:left="-102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280</w:t>
            </w:r>
            <w:r w:rsidR="00025A7A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000</w:t>
            </w:r>
          </w:p>
        </w:tc>
      </w:tr>
      <w:tr w:rsidR="00434137" w:rsidRPr="006C0B66" w14:paraId="637ED3F4" w14:textId="77777777" w:rsidTr="009A06FA">
        <w:tc>
          <w:tcPr>
            <w:tcW w:w="7560" w:type="dxa"/>
          </w:tcPr>
          <w:p w14:paraId="1287367C" w14:textId="7FA75A5A" w:rsidR="00434137" w:rsidRPr="004A2A2F" w:rsidRDefault="009A06FA" w:rsidP="009A06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0" w:hanging="430"/>
              <w:rPr>
                <w:rFonts w:ascii="Angsana New" w:hAnsi="Angsana New"/>
                <w:sz w:val="30"/>
                <w:szCs w:val="30"/>
                <w:cs/>
              </w:rPr>
            </w:pPr>
            <w:r w:rsidRPr="009A06F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434137">
              <w:rPr>
                <w:rFonts w:ascii="Angsana New" w:hAnsi="Angsana New" w:hint="cs"/>
                <w:sz w:val="30"/>
                <w:szCs w:val="30"/>
                <w:cs/>
              </w:rPr>
              <w:t>เงินสดที่ได้มา</w:t>
            </w:r>
          </w:p>
        </w:tc>
        <w:tc>
          <w:tcPr>
            <w:tcW w:w="270" w:type="dxa"/>
          </w:tcPr>
          <w:p w14:paraId="6841FA3A" w14:textId="77777777" w:rsidR="00434137" w:rsidRDefault="00434137" w:rsidP="00E36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DCB8374" w14:textId="5E73F01B" w:rsidR="00434137" w:rsidRDefault="00025A7A" w:rsidP="00434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8"/>
              </w:tabs>
              <w:spacing w:line="240" w:lineRule="auto"/>
              <w:ind w:left="-102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5303AB">
              <w:rPr>
                <w:rFonts w:ascii="Angsana New" w:hAnsi="Angsana New"/>
                <w:sz w:val="30"/>
                <w:szCs w:val="30"/>
              </w:rPr>
              <w:t>2</w:t>
            </w:r>
            <w:r w:rsidRPr="00025A7A">
              <w:rPr>
                <w:rFonts w:ascii="Angsana New" w:hAnsi="Angsana New"/>
                <w:sz w:val="30"/>
                <w:szCs w:val="30"/>
              </w:rPr>
              <w:t>27,089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B317F5" w:rsidRPr="009A57B8" w14:paraId="73A05FC6" w14:textId="77777777" w:rsidTr="009A06FA">
        <w:tc>
          <w:tcPr>
            <w:tcW w:w="7560" w:type="dxa"/>
          </w:tcPr>
          <w:p w14:paraId="4F8DE1D1" w14:textId="177E2C3D" w:rsidR="00B317F5" w:rsidRPr="009A06FA" w:rsidRDefault="00B317F5" w:rsidP="009A06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A06FA">
              <w:rPr>
                <w:rFonts w:ascii="Angsana New" w:hAnsi="Angsana New" w:hint="cs"/>
                <w:sz w:val="30"/>
                <w:szCs w:val="30"/>
                <w:cs/>
              </w:rPr>
              <w:t>เงินลงทุนค้างจ่าย</w:t>
            </w:r>
            <w:r w:rsidR="005303AB">
              <w:rPr>
                <w:rFonts w:ascii="Angsana New" w:hAnsi="Angsana New"/>
                <w:sz w:val="30"/>
                <w:szCs w:val="30"/>
              </w:rPr>
              <w:t>*</w:t>
            </w:r>
          </w:p>
        </w:tc>
        <w:tc>
          <w:tcPr>
            <w:tcW w:w="270" w:type="dxa"/>
          </w:tcPr>
          <w:p w14:paraId="111D00BF" w14:textId="77777777" w:rsidR="00B317F5" w:rsidRPr="002552EE" w:rsidRDefault="00B317F5" w:rsidP="00E36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0B24F7E" w14:textId="044D6074" w:rsidR="00B317F5" w:rsidRPr="00025A7A" w:rsidRDefault="00025A7A" w:rsidP="00434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8"/>
              </w:tabs>
              <w:spacing w:line="240" w:lineRule="auto"/>
              <w:ind w:left="-102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025A7A">
              <w:rPr>
                <w:rFonts w:ascii="Angsana New" w:hAnsi="Angsana New"/>
                <w:sz w:val="30"/>
                <w:szCs w:val="30"/>
              </w:rPr>
              <w:t>30,000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B317F5" w:rsidRPr="009A57B8" w14:paraId="226B6C53" w14:textId="77777777" w:rsidTr="00B317F5">
        <w:tc>
          <w:tcPr>
            <w:tcW w:w="7560" w:type="dxa"/>
          </w:tcPr>
          <w:p w14:paraId="779C6E5D" w14:textId="148FABB1" w:rsidR="00B317F5" w:rsidRPr="002552EE" w:rsidRDefault="00B317F5" w:rsidP="00E36D84">
            <w:pPr>
              <w:tabs>
                <w:tab w:val="decimal" w:pos="51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552E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กระแสเงินสดจ่ายสุทธิ</w:t>
            </w:r>
          </w:p>
        </w:tc>
        <w:tc>
          <w:tcPr>
            <w:tcW w:w="270" w:type="dxa"/>
          </w:tcPr>
          <w:p w14:paraId="4742DE7F" w14:textId="77777777" w:rsidR="00B317F5" w:rsidRPr="002552EE" w:rsidRDefault="00B317F5" w:rsidP="00E36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6B5E7996" w14:textId="20CF34BF" w:rsidR="00B317F5" w:rsidRPr="002552EE" w:rsidRDefault="00486CE6" w:rsidP="00434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8"/>
              </w:tabs>
              <w:spacing w:line="240" w:lineRule="auto"/>
              <w:ind w:left="-102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22</w:t>
            </w:r>
            <w:r w:rsidR="00025A7A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466A79">
              <w:rPr>
                <w:rFonts w:ascii="Angsana New" w:hAnsi="Angsana New"/>
                <w:b/>
                <w:bCs/>
                <w:sz w:val="30"/>
                <w:szCs w:val="30"/>
              </w:rPr>
              <w:t>911</w:t>
            </w:r>
          </w:p>
        </w:tc>
      </w:tr>
    </w:tbl>
    <w:p w14:paraId="0C583198" w14:textId="3BAA5BFE" w:rsidR="000F3756" w:rsidRPr="005303AB" w:rsidRDefault="000F3756" w:rsidP="000F3756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sz w:val="10"/>
          <w:szCs w:val="10"/>
          <w:lang w:val="en-US"/>
        </w:rPr>
      </w:pPr>
    </w:p>
    <w:p w14:paraId="1197E75C" w14:textId="05069363" w:rsidR="005303AB" w:rsidRPr="002C6C9B" w:rsidRDefault="005303AB" w:rsidP="000F3756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sz w:val="24"/>
          <w:szCs w:val="24"/>
          <w:cs/>
          <w:lang w:val="en-US"/>
        </w:rPr>
      </w:pPr>
      <w:r w:rsidRPr="002C6C9B">
        <w:rPr>
          <w:rFonts w:ascii="Angsana New" w:hAnsi="Angsana New"/>
          <w:sz w:val="24"/>
          <w:szCs w:val="24"/>
          <w:lang w:val="en-US"/>
        </w:rPr>
        <w:t>*</w:t>
      </w:r>
      <w:r w:rsidRPr="002C6C9B">
        <w:rPr>
          <w:rFonts w:ascii="Angsana New" w:hAnsi="Angsana New" w:hint="cs"/>
          <w:sz w:val="24"/>
          <w:szCs w:val="24"/>
          <w:cs/>
          <w:lang w:val="en-US"/>
        </w:rPr>
        <w:t>แสดงรายการเป็นส่วนหนึ่งของเจ้าหนี้หมุนเวียนอื่น</w:t>
      </w:r>
    </w:p>
    <w:p w14:paraId="2467C2D6" w14:textId="77777777" w:rsidR="005303AB" w:rsidRPr="00E0551B" w:rsidRDefault="005303AB" w:rsidP="000F3756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59A7EEE9" w14:textId="11F063E5" w:rsidR="000F3756" w:rsidRDefault="000F3756" w:rsidP="000F37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  <w:r w:rsidRPr="00AA0C03">
        <w:rPr>
          <w:rFonts w:ascii="Angsana New" w:hAnsi="Angsana New" w:hint="cs"/>
          <w:sz w:val="30"/>
          <w:szCs w:val="30"/>
          <w:cs/>
        </w:rPr>
        <w:t>กลุ่มบริษัทได้นำสินทรัพย์ หนี้สิน และผลการดำเนินงานของบริษัทย่อยดังกล่าวมาจัดทำงบการเงินรวม</w:t>
      </w:r>
      <w:r w:rsidR="00DA470F" w:rsidRPr="00AA0C03">
        <w:rPr>
          <w:rFonts w:ascii="Angsana New" w:hAnsi="Angsana New" w:hint="cs"/>
          <w:sz w:val="30"/>
          <w:szCs w:val="30"/>
          <w:cs/>
        </w:rPr>
        <w:t>ระหว่างกาล</w:t>
      </w:r>
      <w:r w:rsidRPr="006542D6">
        <w:rPr>
          <w:rFonts w:ascii="Angsana New" w:hAnsi="Angsana New" w:hint="cs"/>
          <w:spacing w:val="-4"/>
          <w:sz w:val="30"/>
          <w:szCs w:val="30"/>
          <w:cs/>
        </w:rPr>
        <w:t>สำหรับ</w:t>
      </w:r>
      <w:r w:rsidR="00DA470F" w:rsidRPr="006542D6">
        <w:rPr>
          <w:rFonts w:ascii="Angsana New" w:hAnsi="Angsana New" w:hint="cs"/>
          <w:spacing w:val="-4"/>
          <w:sz w:val="30"/>
          <w:szCs w:val="30"/>
          <w:cs/>
        </w:rPr>
        <w:t>งวดเก้าเดือน</w:t>
      </w:r>
      <w:r w:rsidRPr="006542D6">
        <w:rPr>
          <w:rFonts w:ascii="Angsana New" w:hAnsi="Angsana New" w:hint="cs"/>
          <w:spacing w:val="-4"/>
          <w:sz w:val="30"/>
          <w:szCs w:val="30"/>
          <w:cs/>
        </w:rPr>
        <w:t xml:space="preserve">สิ้นสุดวันที่ </w:t>
      </w:r>
      <w:r w:rsidR="00DA470F" w:rsidRPr="006542D6">
        <w:rPr>
          <w:rFonts w:ascii="Angsana New" w:hAnsi="Angsana New"/>
          <w:spacing w:val="-4"/>
          <w:sz w:val="30"/>
          <w:szCs w:val="30"/>
        </w:rPr>
        <w:t xml:space="preserve">30 </w:t>
      </w:r>
      <w:r w:rsidR="00DA470F" w:rsidRPr="006542D6">
        <w:rPr>
          <w:rFonts w:ascii="Angsana New" w:hAnsi="Angsana New" w:hint="cs"/>
          <w:spacing w:val="-4"/>
          <w:sz w:val="30"/>
          <w:szCs w:val="30"/>
          <w:cs/>
        </w:rPr>
        <w:t xml:space="preserve">กันยายน </w:t>
      </w:r>
      <w:r w:rsidR="00DA470F" w:rsidRPr="006542D6">
        <w:rPr>
          <w:rFonts w:ascii="Angsana New" w:hAnsi="Angsana New"/>
          <w:spacing w:val="-4"/>
          <w:sz w:val="30"/>
          <w:szCs w:val="30"/>
        </w:rPr>
        <w:t xml:space="preserve">2565 </w:t>
      </w:r>
      <w:r w:rsidRPr="006542D6">
        <w:rPr>
          <w:rFonts w:ascii="Angsana New" w:hAnsi="Angsana New" w:hint="cs"/>
          <w:spacing w:val="-4"/>
          <w:sz w:val="30"/>
          <w:szCs w:val="30"/>
          <w:cs/>
        </w:rPr>
        <w:t>นับตั้งแต่วันที่ซื้อธุรกิจ</w:t>
      </w:r>
      <w:r w:rsidRPr="006542D6">
        <w:rPr>
          <w:rFonts w:ascii="Angsana New" w:hAnsi="Angsana New"/>
          <w:spacing w:val="-4"/>
          <w:sz w:val="30"/>
          <w:szCs w:val="30"/>
        </w:rPr>
        <w:t xml:space="preserve"> </w:t>
      </w:r>
      <w:r w:rsidRPr="006542D6">
        <w:rPr>
          <w:rFonts w:ascii="Angsana New" w:hAnsi="Angsana New" w:hint="cs"/>
          <w:spacing w:val="-4"/>
          <w:sz w:val="30"/>
          <w:szCs w:val="30"/>
          <w:cs/>
        </w:rPr>
        <w:t>โดย</w:t>
      </w:r>
      <w:r w:rsidRPr="006542D6">
        <w:rPr>
          <w:rFonts w:ascii="Angsana New" w:hAnsi="Angsana New"/>
          <w:spacing w:val="-4"/>
          <w:sz w:val="30"/>
          <w:szCs w:val="30"/>
          <w:cs/>
        </w:rPr>
        <w:t>ในระหว่าง</w:t>
      </w:r>
      <w:r w:rsidR="006A432B" w:rsidRPr="006542D6">
        <w:rPr>
          <w:rFonts w:ascii="Angsana New" w:hAnsi="Angsana New" w:hint="cs"/>
          <w:spacing w:val="-4"/>
          <w:sz w:val="30"/>
          <w:szCs w:val="30"/>
          <w:cs/>
        </w:rPr>
        <w:t>งวด</w:t>
      </w:r>
      <w:r w:rsidRPr="006542D6">
        <w:rPr>
          <w:rFonts w:ascii="Angsana New" w:hAnsi="Angsana New"/>
          <w:spacing w:val="-4"/>
          <w:sz w:val="30"/>
          <w:szCs w:val="30"/>
          <w:cs/>
        </w:rPr>
        <w:t xml:space="preserve">นับตั้งแต่วันที่ซื้อกิจการจนถึงวันที่ </w:t>
      </w:r>
      <w:r w:rsidR="00DA470F" w:rsidRPr="006542D6">
        <w:rPr>
          <w:rFonts w:ascii="Angsana New" w:hAnsi="Angsana New"/>
          <w:spacing w:val="-4"/>
          <w:sz w:val="30"/>
          <w:szCs w:val="30"/>
        </w:rPr>
        <w:t xml:space="preserve">30 </w:t>
      </w:r>
      <w:r w:rsidR="00DA470F" w:rsidRPr="006542D6">
        <w:rPr>
          <w:rFonts w:ascii="Angsana New" w:hAnsi="Angsana New" w:hint="cs"/>
          <w:spacing w:val="-4"/>
          <w:sz w:val="30"/>
          <w:szCs w:val="30"/>
          <w:cs/>
        </w:rPr>
        <w:t xml:space="preserve">กันยายน </w:t>
      </w:r>
      <w:r w:rsidR="00DA470F" w:rsidRPr="006542D6">
        <w:rPr>
          <w:rFonts w:ascii="Angsana New" w:hAnsi="Angsana New"/>
          <w:spacing w:val="-4"/>
          <w:sz w:val="30"/>
          <w:szCs w:val="30"/>
        </w:rPr>
        <w:t xml:space="preserve">2565 </w:t>
      </w:r>
      <w:r w:rsidRPr="006542D6">
        <w:rPr>
          <w:rFonts w:ascii="Angsana New" w:hAnsi="Angsana New" w:hint="cs"/>
          <w:spacing w:val="-4"/>
          <w:sz w:val="30"/>
          <w:szCs w:val="30"/>
          <w:cs/>
        </w:rPr>
        <w:t>บริษัทย่อยดังกล่าว</w:t>
      </w:r>
      <w:r w:rsidRPr="006542D6">
        <w:rPr>
          <w:rFonts w:ascii="Angsana New" w:hAnsi="Angsana New"/>
          <w:spacing w:val="-4"/>
          <w:sz w:val="30"/>
          <w:szCs w:val="30"/>
          <w:cs/>
        </w:rPr>
        <w:t>มีรายได้</w:t>
      </w:r>
      <w:r w:rsidRPr="006542D6">
        <w:rPr>
          <w:rFonts w:ascii="Angsana New" w:hAnsi="Angsana New" w:hint="cs"/>
          <w:spacing w:val="-4"/>
          <w:sz w:val="30"/>
          <w:szCs w:val="30"/>
          <w:cs/>
        </w:rPr>
        <w:t>จากการขายและกำไรสำหรับ</w:t>
      </w:r>
      <w:r w:rsidR="006A432B" w:rsidRPr="006542D6">
        <w:rPr>
          <w:rFonts w:ascii="Angsana New" w:hAnsi="Angsana New" w:hint="cs"/>
          <w:spacing w:val="-4"/>
          <w:sz w:val="30"/>
          <w:szCs w:val="30"/>
          <w:cs/>
        </w:rPr>
        <w:t>งวด</w:t>
      </w:r>
      <w:r w:rsidRPr="006542D6">
        <w:rPr>
          <w:rFonts w:ascii="Angsana New" w:hAnsi="Angsana New" w:hint="cs"/>
          <w:spacing w:val="-4"/>
          <w:sz w:val="30"/>
          <w:szCs w:val="30"/>
          <w:cs/>
        </w:rPr>
        <w:t xml:space="preserve"> เป็นจำนวน</w:t>
      </w:r>
      <w:r w:rsidRPr="006542D6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486CE6" w:rsidRPr="006542D6">
        <w:rPr>
          <w:rFonts w:ascii="Angsana New" w:hAnsi="Angsana New"/>
          <w:spacing w:val="-4"/>
          <w:sz w:val="30"/>
          <w:szCs w:val="30"/>
        </w:rPr>
        <w:t>17.32</w:t>
      </w:r>
      <w:r w:rsidRPr="006542D6">
        <w:rPr>
          <w:rFonts w:ascii="Angsana New" w:hAnsi="Angsana New"/>
          <w:spacing w:val="-4"/>
          <w:sz w:val="30"/>
          <w:szCs w:val="30"/>
        </w:rPr>
        <w:t xml:space="preserve"> </w:t>
      </w:r>
      <w:r w:rsidRPr="006542D6">
        <w:rPr>
          <w:rFonts w:ascii="Angsana New" w:hAnsi="Angsana New"/>
          <w:spacing w:val="-4"/>
          <w:sz w:val="30"/>
          <w:szCs w:val="30"/>
          <w:cs/>
        </w:rPr>
        <w:t>ล้านบาท</w:t>
      </w:r>
      <w:r w:rsidRPr="00AA0C03">
        <w:rPr>
          <w:rFonts w:ascii="Angsana New" w:hAnsi="Angsana New" w:hint="cs"/>
          <w:sz w:val="30"/>
          <w:szCs w:val="30"/>
          <w:cs/>
        </w:rPr>
        <w:t xml:space="preserve"> และ</w:t>
      </w:r>
      <w:r w:rsidRPr="00AA0C03">
        <w:rPr>
          <w:rFonts w:ascii="Angsana New" w:hAnsi="Angsana New"/>
          <w:sz w:val="30"/>
          <w:szCs w:val="30"/>
        </w:rPr>
        <w:t xml:space="preserve"> </w:t>
      </w:r>
      <w:r w:rsidR="00486CE6">
        <w:rPr>
          <w:rFonts w:ascii="Angsana New" w:hAnsi="Angsana New"/>
          <w:sz w:val="30"/>
          <w:szCs w:val="30"/>
        </w:rPr>
        <w:t>2.10</w:t>
      </w:r>
      <w:r w:rsidRPr="00AA0C03">
        <w:rPr>
          <w:rFonts w:ascii="Angsana New" w:hAnsi="Angsana New"/>
          <w:sz w:val="30"/>
          <w:szCs w:val="30"/>
        </w:rPr>
        <w:t xml:space="preserve"> </w:t>
      </w:r>
      <w:r w:rsidRPr="00AA0C03">
        <w:rPr>
          <w:rFonts w:ascii="Angsana New" w:hAnsi="Angsana New"/>
          <w:sz w:val="30"/>
          <w:szCs w:val="30"/>
          <w:cs/>
        </w:rPr>
        <w:t>ล้านบาท</w:t>
      </w:r>
      <w:r w:rsidRPr="00AA0C03">
        <w:rPr>
          <w:rFonts w:ascii="Angsana New" w:hAnsi="Angsana New" w:hint="cs"/>
          <w:sz w:val="30"/>
          <w:szCs w:val="30"/>
          <w:cs/>
        </w:rPr>
        <w:t xml:space="preserve"> ตามลำดับ</w:t>
      </w:r>
      <w:r w:rsidRPr="00AA0C03">
        <w:rPr>
          <w:rFonts w:ascii="Angsana New" w:hAnsi="Angsana New"/>
          <w:sz w:val="30"/>
          <w:szCs w:val="30"/>
          <w:cs/>
        </w:rPr>
        <w:t xml:space="preserve"> ซึ่งรวมเป็นส่วนหนึ่งของผลการดำเนินงานของกลุ่มบริษัท</w:t>
      </w:r>
      <w:r w:rsidRPr="00AA0C03">
        <w:rPr>
          <w:rFonts w:ascii="Angsana New" w:hAnsi="Angsana New" w:hint="cs"/>
          <w:sz w:val="30"/>
          <w:szCs w:val="30"/>
          <w:cs/>
        </w:rPr>
        <w:t xml:space="preserve"> </w:t>
      </w:r>
      <w:r w:rsidR="00AA0C03" w:rsidRPr="00AA0C03">
        <w:rPr>
          <w:rFonts w:ascii="Angsana New" w:hAnsi="Angsana New" w:hint="cs"/>
          <w:sz w:val="30"/>
          <w:szCs w:val="30"/>
          <w:cs/>
        </w:rPr>
        <w:t xml:space="preserve">ฝ่ายบริหารคาดว่าหากกลุ่มบริษัทได้มีการซื้อธุรกิจดังกล่าวตั้งแต่วันที่ </w:t>
      </w:r>
      <w:r w:rsidR="00AA0C03" w:rsidRPr="00AA0C03">
        <w:rPr>
          <w:rFonts w:ascii="Angsana New" w:hAnsi="Angsana New"/>
          <w:sz w:val="30"/>
          <w:szCs w:val="30"/>
        </w:rPr>
        <w:t xml:space="preserve">1 </w:t>
      </w:r>
      <w:r w:rsidR="00AA0C03" w:rsidRPr="00AA0C03">
        <w:rPr>
          <w:rFonts w:ascii="Angsana New" w:hAnsi="Angsana New" w:hint="cs"/>
          <w:sz w:val="30"/>
          <w:szCs w:val="30"/>
          <w:cs/>
        </w:rPr>
        <w:t xml:space="preserve">มกราคม </w:t>
      </w:r>
      <w:r w:rsidR="00AA0C03" w:rsidRPr="00AA0C03">
        <w:rPr>
          <w:rFonts w:ascii="Angsana New" w:hAnsi="Angsana New"/>
          <w:sz w:val="30"/>
          <w:szCs w:val="30"/>
        </w:rPr>
        <w:t xml:space="preserve">2565 </w:t>
      </w:r>
      <w:r w:rsidR="00AA0C03" w:rsidRPr="00AA0C03">
        <w:rPr>
          <w:rFonts w:ascii="Angsana New" w:hAnsi="Angsana New" w:hint="cs"/>
          <w:sz w:val="30"/>
          <w:szCs w:val="30"/>
          <w:cs/>
        </w:rPr>
        <w:t xml:space="preserve">รายได้จากการขายและกำไรสำหรับงวดเก้าเดือนสิ้นสุดวันที่ </w:t>
      </w:r>
      <w:r w:rsidR="00AA0C03" w:rsidRPr="00AA0C03">
        <w:rPr>
          <w:rFonts w:ascii="Angsana New" w:hAnsi="Angsana New"/>
          <w:sz w:val="30"/>
          <w:szCs w:val="30"/>
        </w:rPr>
        <w:t xml:space="preserve">30 </w:t>
      </w:r>
      <w:r w:rsidR="00AA0C03" w:rsidRPr="00AA0C03">
        <w:rPr>
          <w:rFonts w:ascii="Angsana New" w:hAnsi="Angsana New" w:hint="cs"/>
          <w:sz w:val="30"/>
          <w:szCs w:val="30"/>
          <w:cs/>
        </w:rPr>
        <w:t xml:space="preserve">กันยายน </w:t>
      </w:r>
      <w:r w:rsidR="00AA0C03" w:rsidRPr="00AA0C03">
        <w:rPr>
          <w:rFonts w:ascii="Angsana New" w:hAnsi="Angsana New"/>
          <w:sz w:val="30"/>
          <w:szCs w:val="30"/>
        </w:rPr>
        <w:t xml:space="preserve">2565 </w:t>
      </w:r>
      <w:r w:rsidR="00AA0C03" w:rsidRPr="00AA0C03">
        <w:rPr>
          <w:rFonts w:ascii="Angsana New" w:hAnsi="Angsana New" w:hint="cs"/>
          <w:sz w:val="30"/>
          <w:szCs w:val="30"/>
          <w:cs/>
        </w:rPr>
        <w:t xml:space="preserve">ของกลุ่มบริษัทจะเพิ่มขึ้น </w:t>
      </w:r>
      <w:r w:rsidR="00486CE6">
        <w:rPr>
          <w:rFonts w:ascii="Angsana New" w:hAnsi="Angsana New"/>
          <w:sz w:val="30"/>
          <w:szCs w:val="30"/>
        </w:rPr>
        <w:t>162.54</w:t>
      </w:r>
      <w:r w:rsidR="00AA0C03" w:rsidRPr="00AA0C03">
        <w:rPr>
          <w:rFonts w:ascii="Angsana New" w:hAnsi="Angsana New"/>
          <w:sz w:val="30"/>
          <w:szCs w:val="30"/>
        </w:rPr>
        <w:t xml:space="preserve"> </w:t>
      </w:r>
      <w:r w:rsidR="00AA0C03" w:rsidRPr="00AA0C03">
        <w:rPr>
          <w:rFonts w:ascii="Angsana New" w:hAnsi="Angsana New" w:hint="cs"/>
          <w:sz w:val="30"/>
          <w:szCs w:val="30"/>
          <w:cs/>
        </w:rPr>
        <w:t xml:space="preserve">ล้านบาท และ </w:t>
      </w:r>
      <w:r w:rsidR="00486CE6">
        <w:rPr>
          <w:rFonts w:ascii="Angsana New" w:hAnsi="Angsana New"/>
          <w:sz w:val="30"/>
          <w:szCs w:val="30"/>
        </w:rPr>
        <w:t>26.94</w:t>
      </w:r>
      <w:r w:rsidR="00AA0C03" w:rsidRPr="00AA0C03">
        <w:rPr>
          <w:rFonts w:ascii="Angsana New" w:hAnsi="Angsana New"/>
          <w:sz w:val="30"/>
          <w:szCs w:val="30"/>
        </w:rPr>
        <w:t xml:space="preserve"> </w:t>
      </w:r>
      <w:r w:rsidR="00AA0C03" w:rsidRPr="00AA0C03">
        <w:rPr>
          <w:rFonts w:ascii="Angsana New" w:hAnsi="Angsana New" w:hint="cs"/>
          <w:sz w:val="30"/>
          <w:szCs w:val="30"/>
          <w:cs/>
        </w:rPr>
        <w:t>ล้านบาท ตามลำดับ</w:t>
      </w:r>
    </w:p>
    <w:p w14:paraId="2662182A" w14:textId="1C45BDB4" w:rsidR="00745F02" w:rsidRPr="0076459E" w:rsidRDefault="00745F02" w:rsidP="000F37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28"/>
          <w:szCs w:val="28"/>
        </w:rPr>
      </w:pPr>
    </w:p>
    <w:p w14:paraId="3A8B6FF1" w14:textId="77B5B3B1" w:rsidR="00745F02" w:rsidRPr="00AA0C03" w:rsidRDefault="00745F02" w:rsidP="000F37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color w:val="FF0000"/>
          <w:sz w:val="30"/>
          <w:szCs w:val="30"/>
          <w:cs/>
        </w:rPr>
      </w:pPr>
      <w:r w:rsidRPr="00BA2043">
        <w:rPr>
          <w:rFonts w:ascii="Angsana New" w:hAnsi="Angsana New"/>
          <w:sz w:val="30"/>
          <w:szCs w:val="30"/>
          <w:cs/>
        </w:rPr>
        <w:t>กลุ่มบริษัทมีค่าใช้จ่ายที่เกี่ยวข้องกับการซื้อ</w:t>
      </w:r>
      <w:r w:rsidRPr="00BA2043">
        <w:rPr>
          <w:rFonts w:ascii="Angsana New" w:hAnsi="Angsana New" w:hint="cs"/>
          <w:sz w:val="30"/>
          <w:szCs w:val="30"/>
          <w:cs/>
        </w:rPr>
        <w:t>ธุรกิจข้างต้น</w:t>
      </w:r>
      <w:r w:rsidRPr="00BA2043">
        <w:rPr>
          <w:rFonts w:ascii="Angsana New" w:hAnsi="Angsana New"/>
          <w:sz w:val="30"/>
          <w:szCs w:val="30"/>
          <w:cs/>
        </w:rPr>
        <w:t xml:space="preserve">จำนวน </w:t>
      </w:r>
      <w:r w:rsidR="00486CE6">
        <w:rPr>
          <w:rFonts w:ascii="Angsana New" w:hAnsi="Angsana New"/>
          <w:sz w:val="30"/>
          <w:szCs w:val="30"/>
        </w:rPr>
        <w:t>2.</w:t>
      </w:r>
      <w:r w:rsidR="006A432B">
        <w:rPr>
          <w:rFonts w:ascii="Angsana New" w:hAnsi="Angsana New"/>
          <w:sz w:val="30"/>
          <w:szCs w:val="30"/>
        </w:rPr>
        <w:t>79</w:t>
      </w:r>
      <w:r>
        <w:rPr>
          <w:rFonts w:ascii="Angsana New" w:hAnsi="Angsana New"/>
          <w:sz w:val="30"/>
          <w:szCs w:val="30"/>
        </w:rPr>
        <w:t xml:space="preserve"> </w:t>
      </w:r>
      <w:r w:rsidRPr="00BA2043">
        <w:rPr>
          <w:rFonts w:ascii="Angsana New" w:hAnsi="Angsana New"/>
          <w:sz w:val="30"/>
          <w:szCs w:val="30"/>
          <w:cs/>
        </w:rPr>
        <w:t xml:space="preserve">ล้านบาท </w:t>
      </w:r>
      <w:r w:rsidR="00486CE6">
        <w:rPr>
          <w:rFonts w:ascii="Angsana New" w:hAnsi="Angsana New" w:hint="cs"/>
          <w:sz w:val="30"/>
          <w:szCs w:val="30"/>
          <w:cs/>
        </w:rPr>
        <w:t>ซึ่ง</w:t>
      </w:r>
      <w:r>
        <w:rPr>
          <w:rFonts w:ascii="Angsana New" w:hAnsi="Angsana New" w:hint="cs"/>
          <w:sz w:val="30"/>
          <w:szCs w:val="30"/>
          <w:cs/>
        </w:rPr>
        <w:t>รวมอยู่ในค่าใช้จ่ายในการบริหารในงบกำไรขาดทุนรวม</w:t>
      </w:r>
      <w:r w:rsidR="00486CE6">
        <w:rPr>
          <w:rFonts w:ascii="Angsana New" w:hAnsi="Angsana New" w:hint="cs"/>
          <w:sz w:val="30"/>
          <w:szCs w:val="30"/>
          <w:cs/>
        </w:rPr>
        <w:t>ของกลุ่มบริษัท</w:t>
      </w:r>
    </w:p>
    <w:p w14:paraId="581B4A24" w14:textId="77777777" w:rsidR="00AA0C03" w:rsidRPr="00BD6CAE" w:rsidRDefault="00AA0C03" w:rsidP="00BD6C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jc w:val="thaiDistribute"/>
        <w:rPr>
          <w:rFonts w:ascii="Angsana New" w:hAnsi="Angsana New"/>
          <w:color w:val="FF0000"/>
          <w:sz w:val="28"/>
          <w:szCs w:val="28"/>
        </w:rPr>
      </w:pPr>
    </w:p>
    <w:p w14:paraId="01FF7CB8" w14:textId="39740ACC" w:rsidR="00EF3FE4" w:rsidRPr="00BA2043" w:rsidRDefault="00560375" w:rsidP="00BA7F6F">
      <w:pPr>
        <w:pStyle w:val="Heading1"/>
        <w:keepNext w:val="0"/>
        <w:widowControl w:val="0"/>
        <w:numPr>
          <w:ilvl w:val="0"/>
          <w:numId w:val="6"/>
        </w:numPr>
        <w:shd w:val="clear" w:color="auto" w:fill="auto"/>
        <w:tabs>
          <w:tab w:val="clear" w:pos="360"/>
          <w:tab w:val="num" w:pos="540"/>
        </w:tabs>
        <w:spacing w:line="240" w:lineRule="auto"/>
        <w:ind w:left="540" w:right="-25" w:hanging="540"/>
        <w:jc w:val="thaiDistribute"/>
        <w:rPr>
          <w:rFonts w:ascii="Angsana New" w:hAnsi="Angsana New"/>
          <w:sz w:val="30"/>
          <w:szCs w:val="30"/>
          <w:u w:val="none"/>
          <w:cs/>
          <w:lang w:val="th-TH"/>
        </w:rPr>
      </w:pPr>
      <w:r w:rsidRPr="00BA2043">
        <w:rPr>
          <w:rFonts w:ascii="Angsana New" w:hAnsi="Angsana New"/>
          <w:sz w:val="30"/>
          <w:szCs w:val="30"/>
          <w:u w:val="none"/>
          <w:cs/>
          <w:lang w:val="th-TH"/>
        </w:rPr>
        <w:t>บุคคลหรือกิจการที่เกี่ยวข้องกัน</w:t>
      </w:r>
    </w:p>
    <w:p w14:paraId="13573719" w14:textId="0B02220C" w:rsidR="005F29D2" w:rsidRPr="00BD6CAE" w:rsidRDefault="005F29D2" w:rsidP="00CE66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</w:rPr>
      </w:pPr>
    </w:p>
    <w:p w14:paraId="4673EF24" w14:textId="2C3AA6E2" w:rsidR="00140FEF" w:rsidRDefault="00140FEF" w:rsidP="00140F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  <w:cs/>
        </w:rPr>
      </w:pPr>
      <w:r w:rsidRPr="006A432B">
        <w:rPr>
          <w:rFonts w:ascii="Angsana New" w:hAnsi="Angsana New"/>
          <w:spacing w:val="-6"/>
          <w:sz w:val="30"/>
          <w:szCs w:val="30"/>
          <w:cs/>
        </w:rPr>
        <w:t>ในเดือน</w:t>
      </w:r>
      <w:r w:rsidRPr="006A432B">
        <w:rPr>
          <w:rFonts w:ascii="Angsana New" w:hAnsi="Angsana New" w:hint="cs"/>
          <w:spacing w:val="-6"/>
          <w:sz w:val="30"/>
          <w:szCs w:val="30"/>
          <w:cs/>
        </w:rPr>
        <w:t>สิงหาคม</w:t>
      </w:r>
      <w:r w:rsidRPr="006A432B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6A432B">
        <w:rPr>
          <w:rFonts w:ascii="Angsana New" w:hAnsi="Angsana New"/>
          <w:spacing w:val="-6"/>
          <w:sz w:val="30"/>
          <w:szCs w:val="30"/>
        </w:rPr>
        <w:t>2565</w:t>
      </w:r>
      <w:r w:rsidRPr="006A432B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6A432B">
        <w:rPr>
          <w:rFonts w:ascii="Angsana New" w:hAnsi="Angsana New" w:hint="cs"/>
          <w:spacing w:val="-6"/>
          <w:sz w:val="30"/>
          <w:szCs w:val="30"/>
          <w:cs/>
        </w:rPr>
        <w:t>นาย</w:t>
      </w:r>
      <w:r w:rsidRPr="006A432B">
        <w:rPr>
          <w:rFonts w:ascii="Angsana New" w:hAnsi="Angsana New"/>
          <w:spacing w:val="-6"/>
          <w:sz w:val="30"/>
          <w:szCs w:val="30"/>
          <w:cs/>
        </w:rPr>
        <w:t>วิฑูรย์ ว่องกุศลกิจ</w:t>
      </w:r>
      <w:r w:rsidRPr="006A432B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Pr="006A432B">
        <w:rPr>
          <w:rFonts w:ascii="Angsana New" w:hAnsi="Angsana New"/>
          <w:spacing w:val="-6"/>
          <w:sz w:val="30"/>
          <w:szCs w:val="30"/>
          <w:cs/>
        </w:rPr>
        <w:t>ได้</w:t>
      </w:r>
      <w:r w:rsidRPr="006A432B">
        <w:rPr>
          <w:rFonts w:ascii="Angsana New" w:hAnsi="Angsana New" w:hint="cs"/>
          <w:spacing w:val="-6"/>
          <w:sz w:val="30"/>
          <w:szCs w:val="30"/>
          <w:cs/>
        </w:rPr>
        <w:t>ทำรายการ</w:t>
      </w:r>
      <w:r w:rsidRPr="006A432B">
        <w:rPr>
          <w:rFonts w:ascii="Angsana New" w:hAnsi="Angsana New"/>
          <w:spacing w:val="-6"/>
          <w:sz w:val="30"/>
          <w:szCs w:val="30"/>
          <w:cs/>
        </w:rPr>
        <w:t>ซื้อหุ้นของบริษัท</w:t>
      </w:r>
      <w:r w:rsidRPr="006A432B">
        <w:rPr>
          <w:rFonts w:ascii="Angsana New" w:hAnsi="Angsana New" w:hint="cs"/>
          <w:spacing w:val="-6"/>
          <w:sz w:val="30"/>
          <w:szCs w:val="30"/>
          <w:cs/>
        </w:rPr>
        <w:t xml:space="preserve">จำนวน </w:t>
      </w:r>
      <w:r w:rsidRPr="006A432B">
        <w:rPr>
          <w:rFonts w:ascii="Angsana New" w:hAnsi="Angsana New"/>
          <w:spacing w:val="-6"/>
          <w:sz w:val="30"/>
          <w:szCs w:val="30"/>
        </w:rPr>
        <w:t xml:space="preserve">89,286,000 </w:t>
      </w:r>
      <w:r w:rsidRPr="006A432B">
        <w:rPr>
          <w:rFonts w:ascii="Angsana New" w:hAnsi="Angsana New" w:hint="cs"/>
          <w:spacing w:val="-6"/>
          <w:sz w:val="30"/>
          <w:szCs w:val="30"/>
          <w:cs/>
        </w:rPr>
        <w:t xml:space="preserve">หุ้น </w:t>
      </w:r>
      <w:r w:rsidR="006A432B" w:rsidRPr="006A432B">
        <w:rPr>
          <w:rFonts w:ascii="Angsana New" w:hAnsi="Angsana New"/>
          <w:spacing w:val="-6"/>
          <w:sz w:val="30"/>
          <w:szCs w:val="30"/>
        </w:rPr>
        <w:t>(</w:t>
      </w:r>
      <w:r w:rsidR="006A432B" w:rsidRPr="006A432B">
        <w:rPr>
          <w:rFonts w:ascii="Angsana New" w:hAnsi="Angsana New" w:hint="cs"/>
          <w:spacing w:val="-6"/>
          <w:sz w:val="30"/>
          <w:szCs w:val="30"/>
          <w:cs/>
        </w:rPr>
        <w:t xml:space="preserve">ดูหมายเหตุข้อ </w:t>
      </w:r>
      <w:r w:rsidR="006A432B" w:rsidRPr="006A432B">
        <w:rPr>
          <w:rFonts w:ascii="Angsana New" w:hAnsi="Angsana New"/>
          <w:spacing w:val="-6"/>
          <w:sz w:val="30"/>
          <w:szCs w:val="30"/>
        </w:rPr>
        <w:t>6)</w:t>
      </w:r>
      <w:r w:rsidR="006A432B">
        <w:rPr>
          <w:rFonts w:ascii="Angsana New" w:hAnsi="Angsana New"/>
          <w:spacing w:val="-4"/>
          <w:sz w:val="30"/>
          <w:szCs w:val="30"/>
        </w:rPr>
        <w:t xml:space="preserve"> </w:t>
      </w:r>
      <w:r w:rsidRPr="006A432B">
        <w:rPr>
          <w:rFonts w:ascii="Angsana New" w:hAnsi="Angsana New"/>
          <w:sz w:val="30"/>
          <w:szCs w:val="30"/>
          <w:cs/>
        </w:rPr>
        <w:t>ทำให้โครงสร้างการถือหุ้นของผู้ถือหุ้นรายใหญ่ของบริษัทเปลี่ยนแปลงไปเป็นดังนี้ นายณรงค์ สุวัฒนพิมพ์ ถือหุ้นร้อยละ</w:t>
      </w:r>
      <w:r w:rsidRPr="00140FEF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23.63</w:t>
      </w:r>
      <w:r w:rsidRPr="00140FEF">
        <w:rPr>
          <w:rFonts w:ascii="Angsana New" w:hAnsi="Angsana New"/>
          <w:sz w:val="30"/>
          <w:szCs w:val="30"/>
          <w:cs/>
        </w:rPr>
        <w:t xml:space="preserve"> นายเอก สุวัฒนพิมพ์ ถือหุ้นร้อยละ </w:t>
      </w:r>
      <w:r>
        <w:rPr>
          <w:rFonts w:ascii="Angsana New" w:hAnsi="Angsana New"/>
          <w:sz w:val="30"/>
          <w:szCs w:val="30"/>
        </w:rPr>
        <w:t>17</w:t>
      </w:r>
      <w:r w:rsidRPr="00140FEF">
        <w:rPr>
          <w:rFonts w:ascii="Angsana New" w:hAnsi="Angsana New"/>
          <w:sz w:val="30"/>
          <w:szCs w:val="30"/>
          <w:cs/>
        </w:rPr>
        <w:t>.</w:t>
      </w:r>
      <w:r>
        <w:rPr>
          <w:rFonts w:ascii="Angsana New" w:hAnsi="Angsana New"/>
          <w:sz w:val="30"/>
          <w:szCs w:val="30"/>
        </w:rPr>
        <w:t>23</w:t>
      </w:r>
      <w:r w:rsidRPr="00140FEF">
        <w:rPr>
          <w:rFonts w:ascii="Angsana New" w:hAnsi="Angsana New"/>
          <w:sz w:val="30"/>
          <w:szCs w:val="30"/>
          <w:cs/>
        </w:rPr>
        <w:t xml:space="preserve"> โดยบุคคลทั้งสองเป็นกรรมการของบริษัท และนายวิฑูรย์ ว่องกุศลกิจ</w:t>
      </w:r>
      <w:r w:rsidR="006A432B">
        <w:rPr>
          <w:rFonts w:ascii="Angsana New" w:hAnsi="Angsana New"/>
          <w:sz w:val="30"/>
          <w:szCs w:val="30"/>
        </w:rPr>
        <w:t xml:space="preserve"> </w:t>
      </w:r>
      <w:r w:rsidRPr="00140FEF">
        <w:rPr>
          <w:rFonts w:ascii="Angsana New" w:hAnsi="Angsana New"/>
          <w:sz w:val="30"/>
          <w:szCs w:val="30"/>
          <w:cs/>
        </w:rPr>
        <w:t xml:space="preserve">ถือหุ้นร้อยละ </w:t>
      </w:r>
      <w:r>
        <w:rPr>
          <w:rFonts w:ascii="Angsana New" w:hAnsi="Angsana New"/>
          <w:sz w:val="30"/>
          <w:szCs w:val="30"/>
        </w:rPr>
        <w:t>15.10</w:t>
      </w:r>
    </w:p>
    <w:p w14:paraId="5F3C1904" w14:textId="3BD5A9CC" w:rsidR="008F3E5E" w:rsidRDefault="008F3E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  <w:cs/>
        </w:rPr>
      </w:pPr>
    </w:p>
    <w:p w14:paraId="6BE0EA78" w14:textId="0D66C972" w:rsidR="00292E07" w:rsidRPr="00E307BE" w:rsidRDefault="00292E07" w:rsidP="00292E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  <w:r w:rsidRPr="008E7CE0">
        <w:rPr>
          <w:rFonts w:ascii="Angsana New" w:hAnsi="Angsana New" w:hint="cs"/>
          <w:spacing w:val="-6"/>
          <w:sz w:val="30"/>
          <w:szCs w:val="30"/>
          <w:cs/>
        </w:rPr>
        <w:t>ความสัมพันธ์ที่มีกับผู้บริหารสำคัญและบุคคลหรือกิจการ</w:t>
      </w:r>
      <w:r w:rsidR="005303D8" w:rsidRPr="008E7CE0">
        <w:rPr>
          <w:rFonts w:ascii="Angsana New" w:hAnsi="Angsana New" w:hint="cs"/>
          <w:spacing w:val="-6"/>
          <w:sz w:val="30"/>
          <w:szCs w:val="30"/>
          <w:cs/>
        </w:rPr>
        <w:t>อื่น</w:t>
      </w:r>
      <w:r w:rsidRPr="008E7CE0">
        <w:rPr>
          <w:rFonts w:ascii="Angsana New" w:hAnsi="Angsana New" w:hint="cs"/>
          <w:spacing w:val="-6"/>
          <w:sz w:val="30"/>
          <w:szCs w:val="30"/>
          <w:cs/>
        </w:rPr>
        <w:t>ที่เกี่ยวข้อง</w:t>
      </w:r>
      <w:r w:rsidR="005303D8" w:rsidRPr="008E7CE0">
        <w:rPr>
          <w:rFonts w:ascii="Angsana New" w:hAnsi="Angsana New" w:hint="cs"/>
          <w:spacing w:val="-6"/>
          <w:sz w:val="30"/>
          <w:szCs w:val="30"/>
          <w:cs/>
        </w:rPr>
        <w:t>กัน</w:t>
      </w:r>
      <w:r w:rsidRPr="008E7CE0">
        <w:rPr>
          <w:rFonts w:ascii="Angsana New" w:hAnsi="Angsana New" w:hint="cs"/>
          <w:spacing w:val="-6"/>
          <w:sz w:val="30"/>
          <w:szCs w:val="30"/>
          <w:cs/>
        </w:rPr>
        <w:t xml:space="preserve"> และนโยบายการกำหนดราคาแต่ละประเภท</w:t>
      </w:r>
      <w:r w:rsidRPr="00E307BE">
        <w:rPr>
          <w:rFonts w:ascii="Angsana New" w:hAnsi="Angsana New" w:hint="cs"/>
          <w:spacing w:val="-2"/>
          <w:sz w:val="30"/>
          <w:szCs w:val="30"/>
          <w:cs/>
        </w:rPr>
        <w:t>ไม่ได้มีการเปลี่ยนแปลงอย่างมีสาระสำคัญในระหว่างงวด</w:t>
      </w:r>
      <w:r w:rsidR="00E307BE" w:rsidRPr="00E307BE">
        <w:rPr>
          <w:rFonts w:ascii="Angsana New" w:hAnsi="Angsana New" w:hint="cs"/>
          <w:spacing w:val="-2"/>
          <w:sz w:val="30"/>
          <w:szCs w:val="30"/>
          <w:cs/>
        </w:rPr>
        <w:t xml:space="preserve"> ความสัมพันธ์ที่มีกับ</w:t>
      </w:r>
      <w:r w:rsidR="005A637B">
        <w:rPr>
          <w:rFonts w:ascii="Angsana New" w:hAnsi="Angsana New" w:hint="cs"/>
          <w:spacing w:val="-2"/>
          <w:sz w:val="30"/>
          <w:szCs w:val="30"/>
          <w:cs/>
        </w:rPr>
        <w:t>บริษัทย่อย</w:t>
      </w:r>
      <w:r w:rsidR="00E0551B">
        <w:rPr>
          <w:rFonts w:ascii="Angsana New" w:hAnsi="Angsana New" w:hint="cs"/>
          <w:spacing w:val="-2"/>
          <w:sz w:val="30"/>
          <w:szCs w:val="30"/>
          <w:cs/>
        </w:rPr>
        <w:t>ที่เปลี่ยนแปลงอย่างมี</w:t>
      </w:r>
      <w:r w:rsidR="00E0551B" w:rsidRPr="008E7CE0">
        <w:rPr>
          <w:rFonts w:ascii="Angsana New" w:hAnsi="Angsana New" w:hint="cs"/>
          <w:sz w:val="30"/>
          <w:szCs w:val="30"/>
          <w:cs/>
        </w:rPr>
        <w:t>สาระสำคัญ และความสัมพันธ์กับ</w:t>
      </w:r>
      <w:r w:rsidR="00E307BE" w:rsidRPr="008E7CE0">
        <w:rPr>
          <w:rFonts w:ascii="Angsana New" w:hAnsi="Angsana New" w:hint="cs"/>
          <w:sz w:val="30"/>
          <w:szCs w:val="30"/>
          <w:cs/>
        </w:rPr>
        <w:t xml:space="preserve">การร่วมค้าได้เปิดเผยในหมายเหตุข้อ </w:t>
      </w:r>
      <w:r w:rsidR="00174830" w:rsidRPr="008E7CE0">
        <w:rPr>
          <w:rFonts w:ascii="Angsana New" w:hAnsi="Angsana New"/>
          <w:sz w:val="30"/>
          <w:szCs w:val="30"/>
        </w:rPr>
        <w:t>4</w:t>
      </w:r>
    </w:p>
    <w:p w14:paraId="5FEC679F" w14:textId="3B4ACCFE" w:rsidR="00E0551B" w:rsidRDefault="00E055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  <w:cs/>
        </w:rPr>
      </w:pPr>
      <w:r>
        <w:rPr>
          <w:rFonts w:ascii="Angsana New" w:hAnsi="Angsana New"/>
          <w:sz w:val="28"/>
          <w:szCs w:val="28"/>
          <w:cs/>
        </w:rPr>
        <w:br w:type="page"/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36"/>
        <w:gridCol w:w="1081"/>
        <w:gridCol w:w="273"/>
        <w:gridCol w:w="1081"/>
        <w:gridCol w:w="273"/>
        <w:gridCol w:w="1075"/>
        <w:gridCol w:w="252"/>
        <w:gridCol w:w="1099"/>
      </w:tblGrid>
      <w:tr w:rsidR="00A72822" w:rsidRPr="00BA2043" w14:paraId="0D429484" w14:textId="77777777" w:rsidTr="0085294D">
        <w:trPr>
          <w:tblHeader/>
        </w:trPr>
        <w:tc>
          <w:tcPr>
            <w:tcW w:w="2231" w:type="pct"/>
          </w:tcPr>
          <w:p w14:paraId="03E8B6FA" w14:textId="43BC9DB9" w:rsidR="00A72822" w:rsidRPr="00072A61" w:rsidRDefault="007836FD" w:rsidP="00A728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5" w:right="-560" w:hanging="25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72A6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1313" w:type="pct"/>
            <w:gridSpan w:val="3"/>
          </w:tcPr>
          <w:p w14:paraId="11C053EA" w14:textId="4757B2DA" w:rsidR="00A72822" w:rsidRDefault="00A72822" w:rsidP="000A7342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A204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1A5FE93D" w14:textId="77777777" w:rsidR="00A72822" w:rsidRPr="00BA2043" w:rsidRDefault="00A72822" w:rsidP="000A7342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9" w:type="pct"/>
            <w:gridSpan w:val="3"/>
          </w:tcPr>
          <w:p w14:paraId="6C838999" w14:textId="5A53F96F" w:rsidR="00A72822" w:rsidRDefault="00A72822" w:rsidP="000A7342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A204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836FD" w:rsidRPr="00BA2043" w14:paraId="7B7C1D14" w14:textId="77777777" w:rsidTr="0085294D">
        <w:trPr>
          <w:tblHeader/>
        </w:trPr>
        <w:tc>
          <w:tcPr>
            <w:tcW w:w="2231" w:type="pct"/>
          </w:tcPr>
          <w:p w14:paraId="0ABACFA2" w14:textId="0E6FBFE7" w:rsidR="008D2C41" w:rsidRPr="00CE6629" w:rsidRDefault="00CE6629" w:rsidP="000A7342">
            <w:pPr>
              <w:pStyle w:val="a"/>
              <w:widowControl w:val="0"/>
              <w:tabs>
                <w:tab w:val="clear" w:pos="1080"/>
              </w:tabs>
              <w:rPr>
                <w:rFonts w:ascii="Angsana New" w:hAnsi="Angsana New" w:cs="Angsana New"/>
                <w:cs/>
              </w:rPr>
            </w:pPr>
            <w:r w:rsidRPr="00CE6629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สำหรับงวด</w:t>
            </w:r>
            <w:r w:rsidR="005F722A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เก้า</w:t>
            </w:r>
            <w:r w:rsidRPr="00CE6629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 xml:space="preserve">เดือนสิ้นสุดวันที่ </w:t>
            </w:r>
            <w:r w:rsidR="00C11B4B">
              <w:rPr>
                <w:rFonts w:asciiTheme="majorBidi" w:hAnsiTheme="majorBidi" w:cs="Angsana New"/>
                <w:b/>
                <w:bCs/>
                <w:i/>
                <w:iCs/>
                <w:lang w:val="en-US"/>
              </w:rPr>
              <w:t>30</w:t>
            </w:r>
            <w:r w:rsidR="00C11B4B">
              <w:rPr>
                <w:rFonts w:asciiTheme="majorBidi" w:hAnsiTheme="majorBidi" w:cs="Angsana New" w:hint="cs"/>
                <w:b/>
                <w:bCs/>
                <w:i/>
                <w:iCs/>
                <w:cs/>
                <w:lang w:val="en-US"/>
              </w:rPr>
              <w:t xml:space="preserve"> </w:t>
            </w:r>
            <w:r w:rsidR="005F722A">
              <w:rPr>
                <w:rFonts w:asciiTheme="majorBidi" w:hAnsiTheme="majorBidi" w:cs="Angsana New" w:hint="cs"/>
                <w:b/>
                <w:bCs/>
                <w:i/>
                <w:iCs/>
                <w:cs/>
                <w:lang w:val="en-US"/>
              </w:rPr>
              <w:t>กันย</w:t>
            </w:r>
            <w:r w:rsidR="00C11B4B">
              <w:rPr>
                <w:rFonts w:asciiTheme="majorBidi" w:hAnsiTheme="majorBidi" w:cs="Angsana New" w:hint="cs"/>
                <w:b/>
                <w:bCs/>
                <w:i/>
                <w:iCs/>
                <w:cs/>
                <w:lang w:val="en-US"/>
              </w:rPr>
              <w:t>ายน</w:t>
            </w:r>
          </w:p>
        </w:tc>
        <w:tc>
          <w:tcPr>
            <w:tcW w:w="583" w:type="pct"/>
            <w:vAlign w:val="bottom"/>
          </w:tcPr>
          <w:p w14:paraId="3BBC3425" w14:textId="43315008" w:rsidR="008D2C41" w:rsidRPr="00BA2043" w:rsidRDefault="006A2236" w:rsidP="000A7342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A2236">
              <w:rPr>
                <w:rFonts w:ascii="Angsana New" w:hAnsi="Angsana New"/>
                <w:sz w:val="30"/>
                <w:szCs w:val="30"/>
              </w:rPr>
              <w:t>256</w:t>
            </w:r>
            <w:r w:rsidR="00D32EDD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47" w:type="pct"/>
          </w:tcPr>
          <w:p w14:paraId="3E29556B" w14:textId="77777777" w:rsidR="008D2C41" w:rsidRPr="00BA2043" w:rsidRDefault="008D2C41" w:rsidP="000A7342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14:paraId="52BECBE0" w14:textId="5C09E79B" w:rsidR="008D2C41" w:rsidRPr="00BA2043" w:rsidRDefault="006A2236" w:rsidP="000A7342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A2236">
              <w:rPr>
                <w:rFonts w:ascii="Angsana New" w:hAnsi="Angsana New"/>
                <w:sz w:val="30"/>
                <w:szCs w:val="30"/>
              </w:rPr>
              <w:t>256</w:t>
            </w:r>
            <w:r w:rsidR="00D32EDD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47" w:type="pct"/>
          </w:tcPr>
          <w:p w14:paraId="7CA040B0" w14:textId="77777777" w:rsidR="008D2C41" w:rsidRPr="00BA2043" w:rsidRDefault="008D2C41" w:rsidP="000A7342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  <w:vAlign w:val="bottom"/>
          </w:tcPr>
          <w:p w14:paraId="2ADEAADB" w14:textId="5D77E3B5" w:rsidR="008D2C41" w:rsidRPr="00BA2043" w:rsidRDefault="006A2236" w:rsidP="000A7342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A2236">
              <w:rPr>
                <w:rFonts w:ascii="Angsana New" w:hAnsi="Angsana New"/>
                <w:sz w:val="30"/>
                <w:szCs w:val="30"/>
              </w:rPr>
              <w:t>256</w:t>
            </w:r>
            <w:r w:rsidR="00D32EDD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36" w:type="pct"/>
          </w:tcPr>
          <w:p w14:paraId="3B4D6468" w14:textId="77777777" w:rsidR="008D2C41" w:rsidRPr="00BA2043" w:rsidRDefault="008D2C41" w:rsidP="000A7342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2311C33F" w14:textId="2EA7173B" w:rsidR="008D2C41" w:rsidRPr="00BA2043" w:rsidRDefault="006A2236" w:rsidP="000A7342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A2236">
              <w:rPr>
                <w:rFonts w:ascii="Angsana New" w:hAnsi="Angsana New"/>
                <w:sz w:val="30"/>
                <w:szCs w:val="30"/>
              </w:rPr>
              <w:t>256</w:t>
            </w:r>
            <w:r w:rsidR="00D32EDD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7B5C18" w:rsidRPr="00BA2043" w14:paraId="71C5C7A9" w14:textId="77777777" w:rsidTr="0085294D">
        <w:trPr>
          <w:trHeight w:val="353"/>
          <w:tblHeader/>
        </w:trPr>
        <w:tc>
          <w:tcPr>
            <w:tcW w:w="2231" w:type="pct"/>
          </w:tcPr>
          <w:p w14:paraId="63747642" w14:textId="77777777" w:rsidR="008D2C41" w:rsidRPr="00BA2043" w:rsidRDefault="008D2C41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769" w:type="pct"/>
            <w:gridSpan w:val="7"/>
          </w:tcPr>
          <w:p w14:paraId="05E9B4B2" w14:textId="77777777" w:rsidR="008D2C41" w:rsidRPr="00BA2043" w:rsidRDefault="008D2C41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BA2043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(</w:t>
            </w:r>
            <w:r w:rsidRPr="00BA2043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eastAsia="en-US"/>
              </w:rPr>
              <w:t>พัน</w:t>
            </w:r>
            <w:r w:rsidRPr="00BA2043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บาท)</w:t>
            </w:r>
          </w:p>
        </w:tc>
      </w:tr>
      <w:tr w:rsidR="007836FD" w:rsidRPr="00BA2043" w14:paraId="151AB186" w14:textId="77777777" w:rsidTr="0085294D">
        <w:tc>
          <w:tcPr>
            <w:tcW w:w="2231" w:type="pct"/>
          </w:tcPr>
          <w:p w14:paraId="4B8984AC" w14:textId="77777777" w:rsidR="00CF4D00" w:rsidRPr="00BA2043" w:rsidRDefault="00CF4D00" w:rsidP="00CF4D00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cs/>
              </w:rPr>
            </w:pPr>
            <w:r w:rsidRPr="00BA2043">
              <w:rPr>
                <w:rFonts w:ascii="Angsana New" w:hAnsi="Angsana New" w:cs="Angsana New" w:hint="cs"/>
                <w:b/>
                <w:bCs/>
                <w:cs/>
              </w:rPr>
              <w:t>บริษัทย่อย</w:t>
            </w:r>
          </w:p>
        </w:tc>
        <w:tc>
          <w:tcPr>
            <w:tcW w:w="583" w:type="pct"/>
          </w:tcPr>
          <w:p w14:paraId="75B39213" w14:textId="77777777" w:rsidR="00CF4D00" w:rsidRPr="00D32EDD" w:rsidDel="008D2C41" w:rsidRDefault="00CF4D00" w:rsidP="00CF4D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7" w:type="pct"/>
          </w:tcPr>
          <w:p w14:paraId="04F7C9B5" w14:textId="77777777" w:rsidR="00CF4D00" w:rsidRPr="00BA2043" w:rsidRDefault="00CF4D00" w:rsidP="00CF4D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</w:tcPr>
          <w:p w14:paraId="3101E053" w14:textId="77777777" w:rsidR="00CF4D00" w:rsidRPr="00BA2043" w:rsidDel="008D2C41" w:rsidRDefault="00CF4D00" w:rsidP="00CF4D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7" w:type="pct"/>
          </w:tcPr>
          <w:p w14:paraId="30079324" w14:textId="77777777" w:rsidR="00CF4D00" w:rsidRPr="00BA2043" w:rsidRDefault="00CF4D00" w:rsidP="00CF4D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0" w:type="pct"/>
          </w:tcPr>
          <w:p w14:paraId="2DA48E64" w14:textId="77777777" w:rsidR="00CF4D00" w:rsidRPr="00BA2043" w:rsidDel="008D2C41" w:rsidRDefault="00CF4D00" w:rsidP="00CF4D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6" w:type="pct"/>
          </w:tcPr>
          <w:p w14:paraId="1CF762A7" w14:textId="77777777" w:rsidR="00CF4D00" w:rsidRPr="00BA2043" w:rsidRDefault="00CF4D00" w:rsidP="00CF4D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3" w:type="pct"/>
          </w:tcPr>
          <w:p w14:paraId="59906FB7" w14:textId="2BD35D8A" w:rsidR="00CF4D00" w:rsidRPr="00BA2043" w:rsidDel="008D2C41" w:rsidRDefault="00CF4D00" w:rsidP="00CF4D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5F722A" w:rsidRPr="00BA2043" w14:paraId="5EC92F79" w14:textId="77777777" w:rsidTr="0085294D">
        <w:trPr>
          <w:trHeight w:val="435"/>
        </w:trPr>
        <w:tc>
          <w:tcPr>
            <w:tcW w:w="2231" w:type="pct"/>
          </w:tcPr>
          <w:p w14:paraId="3C1926B0" w14:textId="77777777" w:rsidR="005F722A" w:rsidRPr="00BA2043" w:rsidRDefault="005F722A" w:rsidP="005F722A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BA2043">
              <w:rPr>
                <w:rFonts w:ascii="Angsana New" w:hAnsi="Angsana New" w:cs="Angsana New"/>
                <w:cs/>
                <w:lang w:val="en-US"/>
              </w:rPr>
              <w:t>รายได้จากการขาย</w:t>
            </w:r>
          </w:p>
        </w:tc>
        <w:tc>
          <w:tcPr>
            <w:tcW w:w="583" w:type="pct"/>
          </w:tcPr>
          <w:p w14:paraId="2BEE12F1" w14:textId="5CD7B0E1" w:rsidR="005F722A" w:rsidRPr="00D32EDD" w:rsidDel="008D2C41" w:rsidRDefault="00BD6CAE" w:rsidP="005F72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7" w:type="pct"/>
          </w:tcPr>
          <w:p w14:paraId="67597BB1" w14:textId="77777777" w:rsidR="005F722A" w:rsidRPr="00BA2043" w:rsidRDefault="005F722A" w:rsidP="005F72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</w:tcPr>
          <w:p w14:paraId="6EEB34D4" w14:textId="0C0AF830" w:rsidR="005F722A" w:rsidRPr="00BA2043" w:rsidDel="008D2C41" w:rsidRDefault="005F722A" w:rsidP="005F72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7" w:type="pct"/>
          </w:tcPr>
          <w:p w14:paraId="505688B3" w14:textId="77777777" w:rsidR="005F722A" w:rsidRPr="00BA2043" w:rsidRDefault="005F722A" w:rsidP="005F72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0" w:type="pct"/>
          </w:tcPr>
          <w:p w14:paraId="22C71338" w14:textId="508AF241" w:rsidR="005F722A" w:rsidRPr="00BA2043" w:rsidDel="008D2C41" w:rsidRDefault="00BD6CAE" w:rsidP="005F72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50,952</w:t>
            </w:r>
          </w:p>
        </w:tc>
        <w:tc>
          <w:tcPr>
            <w:tcW w:w="136" w:type="pct"/>
          </w:tcPr>
          <w:p w14:paraId="4A391D2A" w14:textId="77777777" w:rsidR="005F722A" w:rsidRPr="00BA2043" w:rsidRDefault="005F722A" w:rsidP="005F72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3" w:type="pct"/>
          </w:tcPr>
          <w:p w14:paraId="0C20BB96" w14:textId="40D427AE" w:rsidR="005F722A" w:rsidRPr="00BA2043" w:rsidDel="008D2C41" w:rsidRDefault="005F722A" w:rsidP="005F72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104,576</w:t>
            </w:r>
          </w:p>
        </w:tc>
      </w:tr>
      <w:tr w:rsidR="005F722A" w:rsidRPr="00BA2043" w14:paraId="6BC3497A" w14:textId="77777777" w:rsidTr="0085294D">
        <w:trPr>
          <w:trHeight w:val="435"/>
        </w:trPr>
        <w:tc>
          <w:tcPr>
            <w:tcW w:w="2231" w:type="pct"/>
          </w:tcPr>
          <w:p w14:paraId="0E98E464" w14:textId="46B63746" w:rsidR="005F722A" w:rsidRPr="00BA2043" w:rsidRDefault="005F722A" w:rsidP="005F722A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>เงินปันผลรับ</w:t>
            </w:r>
          </w:p>
        </w:tc>
        <w:tc>
          <w:tcPr>
            <w:tcW w:w="583" w:type="pct"/>
          </w:tcPr>
          <w:p w14:paraId="1A7E7725" w14:textId="59A9A28B" w:rsidR="005F722A" w:rsidRPr="00D32EDD" w:rsidRDefault="00BD6CAE" w:rsidP="005F72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7" w:type="pct"/>
          </w:tcPr>
          <w:p w14:paraId="00AD7D5E" w14:textId="77777777" w:rsidR="005F722A" w:rsidRPr="00BA2043" w:rsidRDefault="005F722A" w:rsidP="005F72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</w:tcPr>
          <w:p w14:paraId="1AAF3819" w14:textId="000ADD04" w:rsidR="005F722A" w:rsidRDefault="005F722A" w:rsidP="005F72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7" w:type="pct"/>
          </w:tcPr>
          <w:p w14:paraId="4F07CC5B" w14:textId="77777777" w:rsidR="005F722A" w:rsidRPr="00BA2043" w:rsidRDefault="005F722A" w:rsidP="005F72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0" w:type="pct"/>
          </w:tcPr>
          <w:p w14:paraId="7937AA04" w14:textId="398B859E" w:rsidR="005F722A" w:rsidRDefault="00BD6CAE" w:rsidP="005F72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50,900</w:t>
            </w:r>
          </w:p>
        </w:tc>
        <w:tc>
          <w:tcPr>
            <w:tcW w:w="136" w:type="pct"/>
          </w:tcPr>
          <w:p w14:paraId="678253A3" w14:textId="77777777" w:rsidR="005F722A" w:rsidRPr="00BA2043" w:rsidRDefault="005F722A" w:rsidP="005F72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3" w:type="pct"/>
          </w:tcPr>
          <w:p w14:paraId="0DCF7B8B" w14:textId="5D06DBB1" w:rsidR="005F722A" w:rsidRDefault="005F722A" w:rsidP="005F72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200,000</w:t>
            </w:r>
          </w:p>
        </w:tc>
      </w:tr>
      <w:tr w:rsidR="005F722A" w:rsidRPr="00BA2043" w14:paraId="3680B1EF" w14:textId="77777777" w:rsidTr="0085294D">
        <w:trPr>
          <w:trHeight w:val="435"/>
        </w:trPr>
        <w:tc>
          <w:tcPr>
            <w:tcW w:w="2231" w:type="pct"/>
          </w:tcPr>
          <w:p w14:paraId="672F27D2" w14:textId="77777777" w:rsidR="005F722A" w:rsidRPr="00BA2043" w:rsidRDefault="005F722A" w:rsidP="005F722A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lang w:val="en-US"/>
              </w:rPr>
            </w:pPr>
            <w:r w:rsidRPr="00BA2043">
              <w:rPr>
                <w:rFonts w:ascii="Angsana New" w:hAnsi="Angsana New" w:cs="Angsana New" w:hint="cs"/>
                <w:cs/>
                <w:lang w:val="en-US"/>
              </w:rPr>
              <w:t>รายได้ค่าบริหารจัดการ</w:t>
            </w:r>
          </w:p>
        </w:tc>
        <w:tc>
          <w:tcPr>
            <w:tcW w:w="583" w:type="pct"/>
          </w:tcPr>
          <w:p w14:paraId="17178E97" w14:textId="5BCDA388" w:rsidR="005F722A" w:rsidRPr="00D32EDD" w:rsidDel="008D2C41" w:rsidRDefault="00BD6CAE" w:rsidP="005F72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7" w:type="pct"/>
          </w:tcPr>
          <w:p w14:paraId="7DC5EE86" w14:textId="77777777" w:rsidR="005F722A" w:rsidRPr="00BA2043" w:rsidRDefault="005F722A" w:rsidP="005F72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</w:tcPr>
          <w:p w14:paraId="2D5C894F" w14:textId="7D57D342" w:rsidR="005F722A" w:rsidRPr="00BA2043" w:rsidDel="008D2C41" w:rsidRDefault="005F722A" w:rsidP="005F72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7" w:type="pct"/>
          </w:tcPr>
          <w:p w14:paraId="520C74A3" w14:textId="77777777" w:rsidR="005F722A" w:rsidRPr="00BA2043" w:rsidRDefault="005F722A" w:rsidP="005F72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0" w:type="pct"/>
          </w:tcPr>
          <w:p w14:paraId="42E3825B" w14:textId="3891D072" w:rsidR="005F722A" w:rsidRDefault="00BD6CAE" w:rsidP="005F72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36" w:type="pct"/>
          </w:tcPr>
          <w:p w14:paraId="2D0CC18A" w14:textId="77777777" w:rsidR="005F722A" w:rsidRPr="00BA2043" w:rsidRDefault="005F722A" w:rsidP="005F72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3" w:type="pct"/>
          </w:tcPr>
          <w:p w14:paraId="5D6994DC" w14:textId="4F9A0AC9" w:rsidR="005F722A" w:rsidRPr="00BA2043" w:rsidDel="008D2C41" w:rsidRDefault="005F722A" w:rsidP="005F72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26,100</w:t>
            </w:r>
          </w:p>
        </w:tc>
      </w:tr>
      <w:tr w:rsidR="005F722A" w:rsidRPr="00BA2043" w14:paraId="5E67080E" w14:textId="77777777" w:rsidTr="0085294D">
        <w:trPr>
          <w:trHeight w:val="435"/>
        </w:trPr>
        <w:tc>
          <w:tcPr>
            <w:tcW w:w="2231" w:type="pct"/>
          </w:tcPr>
          <w:p w14:paraId="7F4F6678" w14:textId="31ACF108" w:rsidR="005F722A" w:rsidRDefault="005F722A" w:rsidP="005F722A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>รายได้อื่น</w:t>
            </w:r>
          </w:p>
        </w:tc>
        <w:tc>
          <w:tcPr>
            <w:tcW w:w="583" w:type="pct"/>
            <w:vAlign w:val="bottom"/>
          </w:tcPr>
          <w:p w14:paraId="241B0168" w14:textId="7B078DF7" w:rsidR="005F722A" w:rsidRPr="00D32EDD" w:rsidRDefault="00BD6CAE" w:rsidP="005F72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7" w:type="pct"/>
          </w:tcPr>
          <w:p w14:paraId="3B11B757" w14:textId="77777777" w:rsidR="005F722A" w:rsidRPr="00BA2043" w:rsidRDefault="005F722A" w:rsidP="005F72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  <w:vAlign w:val="bottom"/>
          </w:tcPr>
          <w:p w14:paraId="31B3662A" w14:textId="5D76C3B1" w:rsidR="005F722A" w:rsidRDefault="005F722A" w:rsidP="005F72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7" w:type="pct"/>
          </w:tcPr>
          <w:p w14:paraId="4A631FC4" w14:textId="77777777" w:rsidR="005F722A" w:rsidRPr="00BA2043" w:rsidRDefault="005F722A" w:rsidP="005F72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0" w:type="pct"/>
          </w:tcPr>
          <w:p w14:paraId="57C6791E" w14:textId="213C87B5" w:rsidR="005F722A" w:rsidRDefault="00BD6CAE" w:rsidP="005F72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405</w:t>
            </w:r>
          </w:p>
        </w:tc>
        <w:tc>
          <w:tcPr>
            <w:tcW w:w="136" w:type="pct"/>
          </w:tcPr>
          <w:p w14:paraId="742168B5" w14:textId="77777777" w:rsidR="005F722A" w:rsidRPr="00BA2043" w:rsidRDefault="005F722A" w:rsidP="005F72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3" w:type="pct"/>
          </w:tcPr>
          <w:p w14:paraId="40BAEEC6" w14:textId="0913456D" w:rsidR="005F722A" w:rsidRDefault="005F722A" w:rsidP="005F72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45</w:t>
            </w:r>
          </w:p>
        </w:tc>
      </w:tr>
      <w:tr w:rsidR="005F722A" w:rsidRPr="00BA2043" w14:paraId="6DD54B33" w14:textId="77777777" w:rsidTr="0085294D">
        <w:trPr>
          <w:trHeight w:val="435"/>
        </w:trPr>
        <w:tc>
          <w:tcPr>
            <w:tcW w:w="2231" w:type="pct"/>
          </w:tcPr>
          <w:p w14:paraId="4A3ED1EA" w14:textId="77777777" w:rsidR="005F722A" w:rsidRPr="00BA2043" w:rsidRDefault="005F722A" w:rsidP="005F722A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>ซื้อสินค้า</w:t>
            </w:r>
          </w:p>
        </w:tc>
        <w:tc>
          <w:tcPr>
            <w:tcW w:w="583" w:type="pct"/>
            <w:vAlign w:val="bottom"/>
          </w:tcPr>
          <w:p w14:paraId="6707D320" w14:textId="6BDE3CB5" w:rsidR="005F722A" w:rsidRPr="00D32EDD" w:rsidDel="008D2C41" w:rsidRDefault="00BD6CAE" w:rsidP="005F72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7" w:type="pct"/>
          </w:tcPr>
          <w:p w14:paraId="323B59A7" w14:textId="77777777" w:rsidR="005F722A" w:rsidRPr="00BA2043" w:rsidRDefault="005F722A" w:rsidP="005F72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  <w:vAlign w:val="bottom"/>
          </w:tcPr>
          <w:p w14:paraId="29EB2C25" w14:textId="60F83C0D" w:rsidR="005F722A" w:rsidRPr="00BA2043" w:rsidDel="008D2C41" w:rsidRDefault="005F722A" w:rsidP="005F72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7" w:type="pct"/>
          </w:tcPr>
          <w:p w14:paraId="3E093E11" w14:textId="77777777" w:rsidR="005F722A" w:rsidRPr="00BA2043" w:rsidRDefault="005F722A" w:rsidP="005F72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0" w:type="pct"/>
          </w:tcPr>
          <w:p w14:paraId="039ED59E" w14:textId="6418C335" w:rsidR="005F722A" w:rsidRPr="00BA2043" w:rsidDel="008D2C41" w:rsidRDefault="00BD6CAE" w:rsidP="005F72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13</w:t>
            </w:r>
          </w:p>
        </w:tc>
        <w:tc>
          <w:tcPr>
            <w:tcW w:w="136" w:type="pct"/>
          </w:tcPr>
          <w:p w14:paraId="7F75ADCA" w14:textId="77777777" w:rsidR="005F722A" w:rsidRPr="00BA2043" w:rsidRDefault="005F722A" w:rsidP="005F72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3" w:type="pct"/>
          </w:tcPr>
          <w:p w14:paraId="609922B4" w14:textId="19E4527D" w:rsidR="005F722A" w:rsidRPr="00BA2043" w:rsidDel="008D2C41" w:rsidRDefault="005F722A" w:rsidP="005F72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28</w:t>
            </w:r>
          </w:p>
        </w:tc>
      </w:tr>
      <w:tr w:rsidR="005F722A" w:rsidRPr="00BA2043" w14:paraId="78A6FD05" w14:textId="77777777" w:rsidTr="0085294D">
        <w:trPr>
          <w:trHeight w:val="435"/>
        </w:trPr>
        <w:tc>
          <w:tcPr>
            <w:tcW w:w="2231" w:type="pct"/>
          </w:tcPr>
          <w:p w14:paraId="05461F84" w14:textId="13AA725B" w:rsidR="005F722A" w:rsidRDefault="005F722A" w:rsidP="005F722A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 w:hint="cs"/>
                <w:cs/>
              </w:rPr>
              <w:t>ส่วนลดรับ</w:t>
            </w:r>
          </w:p>
        </w:tc>
        <w:tc>
          <w:tcPr>
            <w:tcW w:w="583" w:type="pct"/>
            <w:vAlign w:val="bottom"/>
          </w:tcPr>
          <w:p w14:paraId="6E33B01D" w14:textId="47CBCEE2" w:rsidR="005F722A" w:rsidRDefault="00BD6CAE" w:rsidP="005F72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7" w:type="pct"/>
          </w:tcPr>
          <w:p w14:paraId="4FF84C55" w14:textId="77777777" w:rsidR="005F722A" w:rsidRPr="00BA2043" w:rsidRDefault="005F722A" w:rsidP="005F72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  <w:vAlign w:val="bottom"/>
          </w:tcPr>
          <w:p w14:paraId="03954634" w14:textId="43C4C2FD" w:rsidR="005F722A" w:rsidRDefault="005F722A" w:rsidP="005F72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7" w:type="pct"/>
          </w:tcPr>
          <w:p w14:paraId="10B2ECE5" w14:textId="77777777" w:rsidR="005F722A" w:rsidRPr="00BA2043" w:rsidRDefault="005F722A" w:rsidP="005F72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0" w:type="pct"/>
          </w:tcPr>
          <w:p w14:paraId="3B36C2EA" w14:textId="2505A624" w:rsidR="005F722A" w:rsidRPr="00BA2043" w:rsidDel="008D2C41" w:rsidRDefault="00BD6CAE" w:rsidP="005F72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36" w:type="pct"/>
          </w:tcPr>
          <w:p w14:paraId="3EE06DEA" w14:textId="77777777" w:rsidR="005F722A" w:rsidRPr="00BA2043" w:rsidRDefault="005F722A" w:rsidP="005F72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3" w:type="pct"/>
          </w:tcPr>
          <w:p w14:paraId="42E57ADB" w14:textId="5C45467D" w:rsidR="005F722A" w:rsidRDefault="005F722A" w:rsidP="005F72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38</w:t>
            </w:r>
          </w:p>
        </w:tc>
      </w:tr>
      <w:tr w:rsidR="005F722A" w:rsidRPr="00BA2043" w14:paraId="283A296E" w14:textId="77777777" w:rsidTr="0085294D">
        <w:trPr>
          <w:trHeight w:val="435"/>
        </w:trPr>
        <w:tc>
          <w:tcPr>
            <w:tcW w:w="2231" w:type="pct"/>
          </w:tcPr>
          <w:p w14:paraId="68E9E805" w14:textId="0CF1BA52" w:rsidR="005F722A" w:rsidRDefault="005F722A" w:rsidP="005F722A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84381B">
              <w:rPr>
                <w:rFonts w:ascii="Angsana New" w:hAnsi="Angsana New" w:cs="Angsana New" w:hint="cs"/>
                <w:cs/>
                <w:lang w:val="en-US"/>
              </w:rPr>
              <w:t>ค่าใช้จ่ายในการบริหาร</w:t>
            </w:r>
          </w:p>
        </w:tc>
        <w:tc>
          <w:tcPr>
            <w:tcW w:w="583" w:type="pct"/>
            <w:vAlign w:val="bottom"/>
          </w:tcPr>
          <w:p w14:paraId="7076FDAD" w14:textId="70CC99ED" w:rsidR="005F722A" w:rsidRDefault="00BD6CAE" w:rsidP="005F72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7" w:type="pct"/>
          </w:tcPr>
          <w:p w14:paraId="1FEECB56" w14:textId="77777777" w:rsidR="005F722A" w:rsidRPr="00BA2043" w:rsidRDefault="005F722A" w:rsidP="005F72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  <w:vAlign w:val="bottom"/>
          </w:tcPr>
          <w:p w14:paraId="26FB74E4" w14:textId="6E792B64" w:rsidR="005F722A" w:rsidRDefault="005F722A" w:rsidP="005F72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7" w:type="pct"/>
          </w:tcPr>
          <w:p w14:paraId="17C00FB8" w14:textId="77777777" w:rsidR="005F722A" w:rsidRPr="00BA2043" w:rsidRDefault="005F722A" w:rsidP="005F72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0" w:type="pct"/>
          </w:tcPr>
          <w:p w14:paraId="3E27C4DC" w14:textId="64C37D68" w:rsidR="005F722A" w:rsidRPr="00BA2043" w:rsidDel="008D2C41" w:rsidRDefault="00BD6CAE" w:rsidP="005F72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36" w:type="pct"/>
          </w:tcPr>
          <w:p w14:paraId="16B7FC8C" w14:textId="77777777" w:rsidR="005F722A" w:rsidRPr="00BA2043" w:rsidRDefault="005F722A" w:rsidP="005F72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3" w:type="pct"/>
          </w:tcPr>
          <w:p w14:paraId="2B604B6C" w14:textId="762726C6" w:rsidR="005F722A" w:rsidRDefault="005F722A" w:rsidP="008734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27</w:t>
            </w:r>
          </w:p>
        </w:tc>
      </w:tr>
      <w:tr w:rsidR="005F722A" w:rsidRPr="00BA2043" w14:paraId="01B1DE2E" w14:textId="77777777" w:rsidTr="0085294D">
        <w:tc>
          <w:tcPr>
            <w:tcW w:w="2231" w:type="pct"/>
          </w:tcPr>
          <w:p w14:paraId="684851FA" w14:textId="74F08C06" w:rsidR="005F722A" w:rsidRPr="00BA2043" w:rsidRDefault="005F722A" w:rsidP="005F722A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cs/>
              </w:rPr>
            </w:pPr>
            <w:r w:rsidRPr="00BA2043">
              <w:rPr>
                <w:rFonts w:ascii="Angsana New" w:hAnsi="Angsana New" w:cs="Angsana New" w:hint="cs"/>
                <w:cs/>
              </w:rPr>
              <w:t>ต้นทุนทางการเงิน</w:t>
            </w:r>
          </w:p>
        </w:tc>
        <w:tc>
          <w:tcPr>
            <w:tcW w:w="583" w:type="pct"/>
          </w:tcPr>
          <w:p w14:paraId="397DE1A0" w14:textId="743A1387" w:rsidR="005F722A" w:rsidRDefault="00BD6CAE" w:rsidP="005F72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7" w:type="pct"/>
          </w:tcPr>
          <w:p w14:paraId="2D458FFE" w14:textId="77777777" w:rsidR="005F722A" w:rsidRPr="00BA2043" w:rsidRDefault="005F722A" w:rsidP="005F72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</w:tcPr>
          <w:p w14:paraId="60B1C715" w14:textId="0C222AA6" w:rsidR="005F722A" w:rsidRDefault="005F722A" w:rsidP="005F72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7" w:type="pct"/>
          </w:tcPr>
          <w:p w14:paraId="1F2F593B" w14:textId="77777777" w:rsidR="005F722A" w:rsidRPr="00BA2043" w:rsidRDefault="005F722A" w:rsidP="005F72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0" w:type="pct"/>
          </w:tcPr>
          <w:p w14:paraId="767EF5C9" w14:textId="5D4A6E99" w:rsidR="005F722A" w:rsidRPr="00BA2043" w:rsidDel="008D2C41" w:rsidRDefault="00BD6CAE" w:rsidP="005F72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2,023</w:t>
            </w:r>
          </w:p>
        </w:tc>
        <w:tc>
          <w:tcPr>
            <w:tcW w:w="136" w:type="pct"/>
          </w:tcPr>
          <w:p w14:paraId="7FA8198D" w14:textId="77777777" w:rsidR="005F722A" w:rsidRPr="00BA2043" w:rsidRDefault="005F722A" w:rsidP="005F72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3" w:type="pct"/>
          </w:tcPr>
          <w:p w14:paraId="6EE92809" w14:textId="5310B11A" w:rsidR="005F722A" w:rsidRDefault="005F722A" w:rsidP="005F72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14,471</w:t>
            </w:r>
          </w:p>
        </w:tc>
      </w:tr>
      <w:tr w:rsidR="005F722A" w:rsidRPr="00BA2043" w14:paraId="71AB72A7" w14:textId="77777777" w:rsidTr="0085294D">
        <w:tc>
          <w:tcPr>
            <w:tcW w:w="2231" w:type="pct"/>
          </w:tcPr>
          <w:p w14:paraId="4006777E" w14:textId="77777777" w:rsidR="005F722A" w:rsidRPr="00E2655A" w:rsidRDefault="005F722A" w:rsidP="005F722A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583" w:type="pct"/>
          </w:tcPr>
          <w:p w14:paraId="5322EED2" w14:textId="77777777" w:rsidR="005F722A" w:rsidRPr="00E2655A" w:rsidRDefault="005F722A" w:rsidP="005F72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115" w:right="-109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</w:p>
        </w:tc>
        <w:tc>
          <w:tcPr>
            <w:tcW w:w="147" w:type="pct"/>
          </w:tcPr>
          <w:p w14:paraId="7E30C427" w14:textId="77777777" w:rsidR="005F722A" w:rsidRPr="00E2655A" w:rsidRDefault="005F722A" w:rsidP="005F72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</w:p>
        </w:tc>
        <w:tc>
          <w:tcPr>
            <w:tcW w:w="583" w:type="pct"/>
          </w:tcPr>
          <w:p w14:paraId="2FE21284" w14:textId="77777777" w:rsidR="005F722A" w:rsidRPr="00E2655A" w:rsidRDefault="005F722A" w:rsidP="005F72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15" w:right="-109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</w:p>
        </w:tc>
        <w:tc>
          <w:tcPr>
            <w:tcW w:w="147" w:type="pct"/>
          </w:tcPr>
          <w:p w14:paraId="0EED1FA8" w14:textId="77777777" w:rsidR="005F722A" w:rsidRPr="00E2655A" w:rsidRDefault="005F722A" w:rsidP="005F72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</w:p>
        </w:tc>
        <w:tc>
          <w:tcPr>
            <w:tcW w:w="580" w:type="pct"/>
          </w:tcPr>
          <w:p w14:paraId="39E4315F" w14:textId="77777777" w:rsidR="005F722A" w:rsidRPr="00E2655A" w:rsidDel="008D2C41" w:rsidRDefault="005F722A" w:rsidP="005F72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210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</w:p>
        </w:tc>
        <w:tc>
          <w:tcPr>
            <w:tcW w:w="136" w:type="pct"/>
          </w:tcPr>
          <w:p w14:paraId="0246CBFA" w14:textId="77777777" w:rsidR="005F722A" w:rsidRPr="00E2655A" w:rsidRDefault="005F722A" w:rsidP="005F72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</w:p>
        </w:tc>
        <w:tc>
          <w:tcPr>
            <w:tcW w:w="593" w:type="pct"/>
          </w:tcPr>
          <w:p w14:paraId="710BEDB7" w14:textId="77777777" w:rsidR="005F722A" w:rsidRPr="00E2655A" w:rsidRDefault="005F722A" w:rsidP="005F72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5" w:right="-210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</w:p>
        </w:tc>
      </w:tr>
      <w:tr w:rsidR="005F722A" w:rsidRPr="00BA2043" w14:paraId="458E307F" w14:textId="77777777" w:rsidTr="0085294D">
        <w:tc>
          <w:tcPr>
            <w:tcW w:w="2231" w:type="pct"/>
          </w:tcPr>
          <w:p w14:paraId="723C6A5F" w14:textId="77777777" w:rsidR="005F722A" w:rsidRPr="00BA2043" w:rsidRDefault="005F722A" w:rsidP="005F722A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b/>
                <w:bCs/>
                <w:cs/>
              </w:rPr>
            </w:pPr>
            <w:r w:rsidRPr="00BA2043">
              <w:rPr>
                <w:rFonts w:ascii="Angsana New" w:hAnsi="Angsana New" w:cs="Angsana New" w:hint="cs"/>
                <w:b/>
                <w:bCs/>
                <w:cs/>
              </w:rPr>
              <w:t>กิจการอื่นที่เกี่ยวข้องกัน</w:t>
            </w:r>
          </w:p>
        </w:tc>
        <w:tc>
          <w:tcPr>
            <w:tcW w:w="583" w:type="pct"/>
          </w:tcPr>
          <w:p w14:paraId="12C9C59C" w14:textId="77777777" w:rsidR="005F722A" w:rsidRPr="00BA2043" w:rsidDel="008D2C41" w:rsidRDefault="005F722A" w:rsidP="005F72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7" w:type="pct"/>
          </w:tcPr>
          <w:p w14:paraId="61AEB854" w14:textId="77777777" w:rsidR="005F722A" w:rsidRPr="00BA2043" w:rsidRDefault="005F722A" w:rsidP="005F72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</w:tcPr>
          <w:p w14:paraId="06E2535F" w14:textId="17BB2D78" w:rsidR="005F722A" w:rsidRPr="00BA2043" w:rsidDel="008D2C41" w:rsidRDefault="005F722A" w:rsidP="005F72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7" w:type="pct"/>
          </w:tcPr>
          <w:p w14:paraId="33A529B8" w14:textId="77777777" w:rsidR="005F722A" w:rsidRPr="00BA2043" w:rsidRDefault="005F722A" w:rsidP="005F72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0" w:type="pct"/>
          </w:tcPr>
          <w:p w14:paraId="623E5940" w14:textId="77777777" w:rsidR="005F722A" w:rsidRPr="00BA2043" w:rsidDel="008D2C41" w:rsidRDefault="005F722A" w:rsidP="005F72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6" w:type="pct"/>
          </w:tcPr>
          <w:p w14:paraId="0CF2CB30" w14:textId="77777777" w:rsidR="005F722A" w:rsidRPr="00BA2043" w:rsidRDefault="005F722A" w:rsidP="005F72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3" w:type="pct"/>
          </w:tcPr>
          <w:p w14:paraId="5969A93B" w14:textId="77777777" w:rsidR="005F722A" w:rsidRPr="00BA2043" w:rsidDel="008D2C41" w:rsidRDefault="005F722A" w:rsidP="005F72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D41949" w:rsidRPr="00BA2043" w14:paraId="17F54DCF" w14:textId="77777777" w:rsidTr="0085294D">
        <w:tc>
          <w:tcPr>
            <w:tcW w:w="2231" w:type="pct"/>
          </w:tcPr>
          <w:p w14:paraId="2B79B075" w14:textId="2474E51E" w:rsidR="00D41949" w:rsidRPr="00B36D11" w:rsidRDefault="00D41949" w:rsidP="00D41949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B36D11">
              <w:rPr>
                <w:rFonts w:ascii="Angsana New" w:hAnsi="Angsana New" w:cs="Angsana New" w:hint="cs"/>
                <w:cs/>
                <w:lang w:val="en-US"/>
              </w:rPr>
              <w:t>ค่าใช้จ่ายในการบริหาร</w:t>
            </w:r>
          </w:p>
        </w:tc>
        <w:tc>
          <w:tcPr>
            <w:tcW w:w="583" w:type="pct"/>
          </w:tcPr>
          <w:p w14:paraId="767335DE" w14:textId="49E76480" w:rsidR="00D41949" w:rsidRDefault="00EF53DF" w:rsidP="00D419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3</w:t>
            </w:r>
            <w:r w:rsidR="00BD6CAE">
              <w:rPr>
                <w:rFonts w:ascii="Angsana New" w:hAnsi="Angsana New"/>
                <w:sz w:val="30"/>
                <w:szCs w:val="30"/>
                <w:lang w:val="en-US" w:eastAsia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229</w:t>
            </w:r>
          </w:p>
        </w:tc>
        <w:tc>
          <w:tcPr>
            <w:tcW w:w="147" w:type="pct"/>
          </w:tcPr>
          <w:p w14:paraId="3CE67CC9" w14:textId="77777777" w:rsidR="00D41949" w:rsidRPr="00B36D11" w:rsidRDefault="00D41949" w:rsidP="00D419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</w:tcPr>
          <w:p w14:paraId="714DFDAA" w14:textId="23585B55" w:rsidR="00D41949" w:rsidRPr="00C11B4B" w:rsidRDefault="00D41949" w:rsidP="00D419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1,364</w:t>
            </w:r>
          </w:p>
        </w:tc>
        <w:tc>
          <w:tcPr>
            <w:tcW w:w="147" w:type="pct"/>
          </w:tcPr>
          <w:p w14:paraId="58094A02" w14:textId="77777777" w:rsidR="00D41949" w:rsidRPr="00B36D11" w:rsidRDefault="00D41949" w:rsidP="00D419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0" w:type="pct"/>
          </w:tcPr>
          <w:p w14:paraId="77691440" w14:textId="10CE5B4C" w:rsidR="00D41949" w:rsidRDefault="00BD6CAE" w:rsidP="00D419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1,187</w:t>
            </w:r>
          </w:p>
        </w:tc>
        <w:tc>
          <w:tcPr>
            <w:tcW w:w="136" w:type="pct"/>
          </w:tcPr>
          <w:p w14:paraId="153AE02D" w14:textId="77777777" w:rsidR="00D41949" w:rsidRPr="00B36D11" w:rsidRDefault="00D41949" w:rsidP="00D419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3" w:type="pct"/>
          </w:tcPr>
          <w:p w14:paraId="0EB6DAD1" w14:textId="4ACDE089" w:rsidR="00D41949" w:rsidRPr="00C11B4B" w:rsidRDefault="00D41949" w:rsidP="00D419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849</w:t>
            </w:r>
          </w:p>
        </w:tc>
      </w:tr>
      <w:tr w:rsidR="00D41949" w:rsidRPr="00BA2043" w14:paraId="79DA3079" w14:textId="77777777" w:rsidTr="0085294D">
        <w:tc>
          <w:tcPr>
            <w:tcW w:w="2231" w:type="pct"/>
          </w:tcPr>
          <w:p w14:paraId="79C3725A" w14:textId="3386743C" w:rsidR="00D41949" w:rsidRPr="00B36D11" w:rsidRDefault="00D41949" w:rsidP="00D41949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>ซื้อสินทรัพย์ไม่มีตัวตน</w:t>
            </w:r>
          </w:p>
        </w:tc>
        <w:tc>
          <w:tcPr>
            <w:tcW w:w="583" w:type="pct"/>
          </w:tcPr>
          <w:p w14:paraId="5A06E7DF" w14:textId="77889EFD" w:rsidR="00D41949" w:rsidRDefault="00BD6CAE" w:rsidP="00D419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7" w:type="pct"/>
          </w:tcPr>
          <w:p w14:paraId="55FA358B" w14:textId="77777777" w:rsidR="00D41949" w:rsidRPr="00B36D11" w:rsidRDefault="00D41949" w:rsidP="00D419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</w:tcPr>
          <w:p w14:paraId="7AE50609" w14:textId="0FB4A0A0" w:rsidR="00D41949" w:rsidRPr="00C11B4B" w:rsidRDefault="00D41949" w:rsidP="00D419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405</w:t>
            </w:r>
          </w:p>
        </w:tc>
        <w:tc>
          <w:tcPr>
            <w:tcW w:w="147" w:type="pct"/>
          </w:tcPr>
          <w:p w14:paraId="3F2580BB" w14:textId="77777777" w:rsidR="00D41949" w:rsidRPr="00B36D11" w:rsidRDefault="00D41949" w:rsidP="00D419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0" w:type="pct"/>
          </w:tcPr>
          <w:p w14:paraId="1CC84A58" w14:textId="59978D2F" w:rsidR="00D41949" w:rsidRDefault="00BD6CAE" w:rsidP="00D419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36" w:type="pct"/>
          </w:tcPr>
          <w:p w14:paraId="4AD8E597" w14:textId="77777777" w:rsidR="00D41949" w:rsidRPr="00B36D11" w:rsidRDefault="00D41949" w:rsidP="00D419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3" w:type="pct"/>
          </w:tcPr>
          <w:p w14:paraId="7DECA09A" w14:textId="572BC62E" w:rsidR="00D41949" w:rsidRPr="00C11B4B" w:rsidRDefault="00D41949" w:rsidP="00D419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</w:tr>
      <w:tr w:rsidR="00BD6CAE" w:rsidRPr="00BA2043" w14:paraId="51C24CF6" w14:textId="77777777" w:rsidTr="0085294D">
        <w:tc>
          <w:tcPr>
            <w:tcW w:w="2231" w:type="pct"/>
          </w:tcPr>
          <w:p w14:paraId="5FBDA0DA" w14:textId="77777777" w:rsidR="00BD6CAE" w:rsidRPr="00BD6CAE" w:rsidRDefault="00BD6CAE" w:rsidP="00D41949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583" w:type="pct"/>
          </w:tcPr>
          <w:p w14:paraId="08D0B3B9" w14:textId="77777777" w:rsidR="00BD6CAE" w:rsidRPr="00BD6CAE" w:rsidRDefault="00BD6CAE" w:rsidP="00D419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109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</w:p>
        </w:tc>
        <w:tc>
          <w:tcPr>
            <w:tcW w:w="147" w:type="pct"/>
          </w:tcPr>
          <w:p w14:paraId="498B8298" w14:textId="77777777" w:rsidR="00BD6CAE" w:rsidRPr="00BD6CAE" w:rsidRDefault="00BD6CAE" w:rsidP="00D419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</w:p>
        </w:tc>
        <w:tc>
          <w:tcPr>
            <w:tcW w:w="583" w:type="pct"/>
          </w:tcPr>
          <w:p w14:paraId="081DD884" w14:textId="77777777" w:rsidR="00BD6CAE" w:rsidRPr="00BD6CAE" w:rsidRDefault="00BD6CAE" w:rsidP="00D419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15" w:right="-109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</w:p>
        </w:tc>
        <w:tc>
          <w:tcPr>
            <w:tcW w:w="147" w:type="pct"/>
          </w:tcPr>
          <w:p w14:paraId="7C07E484" w14:textId="77777777" w:rsidR="00BD6CAE" w:rsidRPr="00BD6CAE" w:rsidRDefault="00BD6CAE" w:rsidP="00D419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</w:p>
        </w:tc>
        <w:tc>
          <w:tcPr>
            <w:tcW w:w="580" w:type="pct"/>
          </w:tcPr>
          <w:p w14:paraId="55D68E5E" w14:textId="77777777" w:rsidR="00BD6CAE" w:rsidRPr="00BD6CAE" w:rsidRDefault="00BD6CAE" w:rsidP="00D419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210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</w:p>
        </w:tc>
        <w:tc>
          <w:tcPr>
            <w:tcW w:w="136" w:type="pct"/>
          </w:tcPr>
          <w:p w14:paraId="23209413" w14:textId="77777777" w:rsidR="00BD6CAE" w:rsidRPr="00BD6CAE" w:rsidRDefault="00BD6CAE" w:rsidP="00D419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</w:p>
        </w:tc>
        <w:tc>
          <w:tcPr>
            <w:tcW w:w="593" w:type="pct"/>
          </w:tcPr>
          <w:p w14:paraId="33DD7445" w14:textId="77777777" w:rsidR="00BD6CAE" w:rsidRPr="00BD6CAE" w:rsidRDefault="00BD6CAE" w:rsidP="00D419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5" w:right="-210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</w:p>
        </w:tc>
      </w:tr>
      <w:tr w:rsidR="00D41949" w:rsidRPr="00BA2043" w14:paraId="269C4A9D" w14:textId="77777777" w:rsidTr="0085294D">
        <w:tc>
          <w:tcPr>
            <w:tcW w:w="2231" w:type="pct"/>
          </w:tcPr>
          <w:p w14:paraId="45CA1E57" w14:textId="77777777" w:rsidR="00D41949" w:rsidRPr="00BA2043" w:rsidRDefault="00D41949" w:rsidP="00D41949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b/>
                <w:bCs/>
                <w:cs/>
              </w:rPr>
            </w:pPr>
            <w:r w:rsidRPr="00BA2043">
              <w:rPr>
                <w:rFonts w:ascii="Angsana New" w:hAnsi="Angsana New" w:cs="Angsana New" w:hint="cs"/>
                <w:b/>
                <w:bCs/>
                <w:cs/>
              </w:rPr>
              <w:t>ผู้บริหารสำคัญ</w:t>
            </w:r>
          </w:p>
        </w:tc>
        <w:tc>
          <w:tcPr>
            <w:tcW w:w="583" w:type="pct"/>
          </w:tcPr>
          <w:p w14:paraId="75FAD0B6" w14:textId="77777777" w:rsidR="00D41949" w:rsidRPr="00BA2043" w:rsidDel="008D2C41" w:rsidRDefault="00D41949" w:rsidP="00D419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7" w:type="pct"/>
          </w:tcPr>
          <w:p w14:paraId="3225BF8B" w14:textId="77777777" w:rsidR="00D41949" w:rsidRPr="00BA2043" w:rsidRDefault="00D41949" w:rsidP="00D419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</w:tcPr>
          <w:p w14:paraId="6D3200D9" w14:textId="77777777" w:rsidR="00D41949" w:rsidRPr="00BA2043" w:rsidDel="008D2C41" w:rsidRDefault="00D41949" w:rsidP="00D419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7" w:type="pct"/>
          </w:tcPr>
          <w:p w14:paraId="32577E5E" w14:textId="77777777" w:rsidR="00D41949" w:rsidRPr="00BA2043" w:rsidRDefault="00D41949" w:rsidP="00D419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0" w:type="pct"/>
          </w:tcPr>
          <w:p w14:paraId="6197A799" w14:textId="77777777" w:rsidR="00D41949" w:rsidRPr="00BA2043" w:rsidDel="008D2C41" w:rsidRDefault="00D41949" w:rsidP="00D419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6" w:type="pct"/>
          </w:tcPr>
          <w:p w14:paraId="1205956A" w14:textId="77777777" w:rsidR="00D41949" w:rsidRPr="00BA2043" w:rsidRDefault="00D41949" w:rsidP="00D419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3" w:type="pct"/>
          </w:tcPr>
          <w:p w14:paraId="7B41CE82" w14:textId="77777777" w:rsidR="00D41949" w:rsidRPr="00BA2043" w:rsidDel="008D2C41" w:rsidRDefault="00D41949" w:rsidP="00D419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D41949" w:rsidRPr="00BA2043" w14:paraId="06708BE9" w14:textId="77777777" w:rsidTr="0085294D">
        <w:tc>
          <w:tcPr>
            <w:tcW w:w="2231" w:type="pct"/>
          </w:tcPr>
          <w:p w14:paraId="54E72667" w14:textId="77777777" w:rsidR="00D41949" w:rsidRPr="00BA2043" w:rsidRDefault="00D41949" w:rsidP="00D41949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ค่าที่ปรึกษา</w:t>
            </w:r>
          </w:p>
        </w:tc>
        <w:tc>
          <w:tcPr>
            <w:tcW w:w="583" w:type="pct"/>
          </w:tcPr>
          <w:p w14:paraId="42B90E31" w14:textId="5EC669F1" w:rsidR="00D41949" w:rsidRDefault="00BD6CAE" w:rsidP="00D419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1,362</w:t>
            </w:r>
          </w:p>
        </w:tc>
        <w:tc>
          <w:tcPr>
            <w:tcW w:w="147" w:type="pct"/>
          </w:tcPr>
          <w:p w14:paraId="5062404C" w14:textId="77777777" w:rsidR="00D41949" w:rsidRPr="00BA2043" w:rsidRDefault="00D41949" w:rsidP="00D419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</w:tcPr>
          <w:p w14:paraId="64497CEC" w14:textId="71ACAF28" w:rsidR="00D41949" w:rsidRDefault="001967FD" w:rsidP="00D419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2,435</w:t>
            </w:r>
          </w:p>
        </w:tc>
        <w:tc>
          <w:tcPr>
            <w:tcW w:w="147" w:type="pct"/>
          </w:tcPr>
          <w:p w14:paraId="724A575A" w14:textId="77777777" w:rsidR="00D41949" w:rsidRPr="00BA2043" w:rsidRDefault="00D41949" w:rsidP="00D419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0" w:type="pct"/>
          </w:tcPr>
          <w:p w14:paraId="29060DEF" w14:textId="15993924" w:rsidR="00D41949" w:rsidRDefault="00BD6CAE" w:rsidP="00D419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1,284</w:t>
            </w:r>
          </w:p>
        </w:tc>
        <w:tc>
          <w:tcPr>
            <w:tcW w:w="136" w:type="pct"/>
          </w:tcPr>
          <w:p w14:paraId="68515593" w14:textId="77777777" w:rsidR="00D41949" w:rsidRPr="00BA2043" w:rsidRDefault="00D41949" w:rsidP="00D419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3" w:type="pct"/>
          </w:tcPr>
          <w:p w14:paraId="134CDABF" w14:textId="405BF318" w:rsidR="00D41949" w:rsidRDefault="00D41949" w:rsidP="00D419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1,284</w:t>
            </w:r>
          </w:p>
        </w:tc>
      </w:tr>
      <w:tr w:rsidR="00BD6CAE" w:rsidRPr="00BA2043" w14:paraId="65A95C25" w14:textId="77777777" w:rsidTr="0085294D">
        <w:tc>
          <w:tcPr>
            <w:tcW w:w="2231" w:type="pct"/>
          </w:tcPr>
          <w:p w14:paraId="1F60DF91" w14:textId="77777777" w:rsidR="00BD6CAE" w:rsidRPr="00BD6CAE" w:rsidRDefault="00BD6CAE" w:rsidP="00D41949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583" w:type="pct"/>
          </w:tcPr>
          <w:p w14:paraId="626D7B57" w14:textId="77777777" w:rsidR="00BD6CAE" w:rsidRPr="00BD6CAE" w:rsidRDefault="00BD6CAE" w:rsidP="00D419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right="-109"/>
              <w:rPr>
                <w:rFonts w:ascii="Angsana New" w:hAnsi="Angsana New"/>
                <w:sz w:val="20"/>
                <w:szCs w:val="20"/>
                <w:cs/>
                <w:lang w:val="en-US" w:eastAsia="en-US"/>
              </w:rPr>
            </w:pPr>
          </w:p>
        </w:tc>
        <w:tc>
          <w:tcPr>
            <w:tcW w:w="147" w:type="pct"/>
          </w:tcPr>
          <w:p w14:paraId="1D21A541" w14:textId="77777777" w:rsidR="00BD6CAE" w:rsidRPr="00BD6CAE" w:rsidRDefault="00BD6CAE" w:rsidP="00D419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</w:p>
        </w:tc>
        <w:tc>
          <w:tcPr>
            <w:tcW w:w="583" w:type="pct"/>
          </w:tcPr>
          <w:p w14:paraId="2ECD70A0" w14:textId="77777777" w:rsidR="00BD6CAE" w:rsidRPr="00BD6CAE" w:rsidRDefault="00BD6CAE" w:rsidP="00D419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right="-109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</w:p>
        </w:tc>
        <w:tc>
          <w:tcPr>
            <w:tcW w:w="147" w:type="pct"/>
          </w:tcPr>
          <w:p w14:paraId="1A6684F1" w14:textId="77777777" w:rsidR="00BD6CAE" w:rsidRPr="00BD6CAE" w:rsidRDefault="00BD6CAE" w:rsidP="00D419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</w:p>
        </w:tc>
        <w:tc>
          <w:tcPr>
            <w:tcW w:w="580" w:type="pct"/>
          </w:tcPr>
          <w:p w14:paraId="6A06CAB8" w14:textId="77777777" w:rsidR="00BD6CAE" w:rsidRPr="00BD6CAE" w:rsidRDefault="00BD6CAE" w:rsidP="00D419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210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</w:p>
        </w:tc>
        <w:tc>
          <w:tcPr>
            <w:tcW w:w="136" w:type="pct"/>
          </w:tcPr>
          <w:p w14:paraId="219BE563" w14:textId="77777777" w:rsidR="00BD6CAE" w:rsidRPr="00BD6CAE" w:rsidRDefault="00BD6CAE" w:rsidP="00D419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</w:p>
        </w:tc>
        <w:tc>
          <w:tcPr>
            <w:tcW w:w="593" w:type="pct"/>
          </w:tcPr>
          <w:p w14:paraId="74BBDA0F" w14:textId="77777777" w:rsidR="00BD6CAE" w:rsidRPr="00BD6CAE" w:rsidRDefault="00BD6CAE" w:rsidP="00D419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5" w:right="-210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</w:p>
        </w:tc>
      </w:tr>
      <w:tr w:rsidR="00D41949" w:rsidRPr="00BA2043" w14:paraId="638758CB" w14:textId="77777777" w:rsidTr="0085294D">
        <w:tc>
          <w:tcPr>
            <w:tcW w:w="2231" w:type="pct"/>
          </w:tcPr>
          <w:p w14:paraId="26B417CD" w14:textId="77777777" w:rsidR="00D41949" w:rsidRPr="00BA2043" w:rsidRDefault="00D41949" w:rsidP="00D41949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cs/>
              </w:rPr>
            </w:pPr>
            <w:r w:rsidRPr="00BA2043">
              <w:rPr>
                <w:rFonts w:ascii="Angsana New" w:hAnsi="Angsana New" w:cs="Angsana New" w:hint="cs"/>
                <w:cs/>
              </w:rPr>
              <w:t>ค่าตอบแทนผู้บริหารสำคัญ</w:t>
            </w:r>
          </w:p>
        </w:tc>
        <w:tc>
          <w:tcPr>
            <w:tcW w:w="583" w:type="pct"/>
          </w:tcPr>
          <w:p w14:paraId="6601E91D" w14:textId="77777777" w:rsidR="00D41949" w:rsidRPr="00BA2043" w:rsidDel="008D2C41" w:rsidRDefault="00D41949" w:rsidP="00D419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7" w:type="pct"/>
          </w:tcPr>
          <w:p w14:paraId="7258EEF9" w14:textId="77777777" w:rsidR="00D41949" w:rsidRPr="00BA2043" w:rsidRDefault="00D41949" w:rsidP="00D419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</w:tcPr>
          <w:p w14:paraId="58D4C6CF" w14:textId="5D2C054C" w:rsidR="00D41949" w:rsidRPr="00BA2043" w:rsidDel="008D2C41" w:rsidRDefault="00D41949" w:rsidP="00D419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7" w:type="pct"/>
          </w:tcPr>
          <w:p w14:paraId="75DBD2E1" w14:textId="77777777" w:rsidR="00D41949" w:rsidRPr="00BA2043" w:rsidRDefault="00D41949" w:rsidP="00D419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0" w:type="pct"/>
          </w:tcPr>
          <w:p w14:paraId="0D360038" w14:textId="77777777" w:rsidR="00D41949" w:rsidRPr="00BA2043" w:rsidDel="008D2C41" w:rsidRDefault="00D41949" w:rsidP="00D419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6" w:type="pct"/>
          </w:tcPr>
          <w:p w14:paraId="6BB32F32" w14:textId="77777777" w:rsidR="00D41949" w:rsidRPr="00BA2043" w:rsidRDefault="00D41949" w:rsidP="00D419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3" w:type="pct"/>
          </w:tcPr>
          <w:p w14:paraId="54267C9C" w14:textId="5DA35369" w:rsidR="00D41949" w:rsidRPr="00BA2043" w:rsidDel="008D2C41" w:rsidRDefault="00D41949" w:rsidP="00D419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D41949" w:rsidRPr="00BA2043" w14:paraId="62020F0B" w14:textId="77777777" w:rsidTr="0085294D">
        <w:tc>
          <w:tcPr>
            <w:tcW w:w="2231" w:type="pct"/>
          </w:tcPr>
          <w:p w14:paraId="5A6641B4" w14:textId="77777777" w:rsidR="00D41949" w:rsidRPr="00BA2043" w:rsidRDefault="00D41949" w:rsidP="00D41949">
            <w:pPr>
              <w:pStyle w:val="a"/>
              <w:widowControl w:val="0"/>
              <w:tabs>
                <w:tab w:val="clear" w:pos="1080"/>
              </w:tabs>
              <w:ind w:left="255"/>
              <w:jc w:val="thaiDistribute"/>
              <w:rPr>
                <w:rFonts w:ascii="Angsana New" w:hAnsi="Angsana New" w:cs="Angsana New"/>
                <w:cs/>
              </w:rPr>
            </w:pPr>
            <w:r w:rsidRPr="00BA2043">
              <w:rPr>
                <w:rFonts w:ascii="Angsana New" w:hAnsi="Angsana New" w:cs="Angsana New" w:hint="cs"/>
                <w:cs/>
              </w:rPr>
              <w:t>ผลประโยชน์ระยะสั้น</w:t>
            </w:r>
          </w:p>
        </w:tc>
        <w:tc>
          <w:tcPr>
            <w:tcW w:w="583" w:type="pct"/>
          </w:tcPr>
          <w:p w14:paraId="1FF38E0E" w14:textId="74C6A176" w:rsidR="00D41949" w:rsidRPr="00BA2043" w:rsidDel="008D2C41" w:rsidRDefault="001967FD" w:rsidP="00D419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3</w:t>
            </w:r>
            <w:r w:rsidR="00EF53DF">
              <w:rPr>
                <w:rFonts w:ascii="Angsana New" w:hAnsi="Angsana New"/>
                <w:sz w:val="30"/>
                <w:szCs w:val="30"/>
                <w:lang w:val="en-US" w:eastAsia="en-US"/>
              </w:rPr>
              <w:t>5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,1</w:t>
            </w:r>
            <w:r w:rsidR="00EF53DF">
              <w:rPr>
                <w:rFonts w:ascii="Angsana New" w:hAnsi="Angsana New"/>
                <w:sz w:val="30"/>
                <w:szCs w:val="30"/>
                <w:lang w:val="en-US" w:eastAsia="en-US"/>
              </w:rPr>
              <w:t>24</w:t>
            </w:r>
          </w:p>
        </w:tc>
        <w:tc>
          <w:tcPr>
            <w:tcW w:w="147" w:type="pct"/>
          </w:tcPr>
          <w:p w14:paraId="5D9D65A2" w14:textId="77777777" w:rsidR="00D41949" w:rsidRPr="00BA2043" w:rsidRDefault="00D41949" w:rsidP="00D419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</w:tcPr>
          <w:p w14:paraId="7A50DAAE" w14:textId="30BB1926" w:rsidR="00D41949" w:rsidRPr="00A87200" w:rsidDel="008D2C41" w:rsidRDefault="001967FD" w:rsidP="00D419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87200">
              <w:rPr>
                <w:rFonts w:ascii="Angsana New" w:hAnsi="Angsana New"/>
                <w:sz w:val="30"/>
                <w:szCs w:val="30"/>
                <w:lang w:val="en-US" w:eastAsia="en-US"/>
              </w:rPr>
              <w:t>2</w:t>
            </w:r>
            <w:r w:rsidR="00E85B51" w:rsidRPr="00A87200">
              <w:rPr>
                <w:rFonts w:ascii="Angsana New" w:hAnsi="Angsana New"/>
                <w:sz w:val="30"/>
                <w:szCs w:val="30"/>
                <w:lang w:val="en-US" w:eastAsia="en-US"/>
              </w:rPr>
              <w:t>5</w:t>
            </w:r>
            <w:r w:rsidRPr="00A87200">
              <w:rPr>
                <w:rFonts w:ascii="Angsana New" w:hAnsi="Angsana New"/>
                <w:sz w:val="30"/>
                <w:szCs w:val="30"/>
                <w:lang w:val="en-US" w:eastAsia="en-US"/>
              </w:rPr>
              <w:t>,</w:t>
            </w:r>
            <w:r w:rsidR="00E85B51" w:rsidRPr="00A87200">
              <w:rPr>
                <w:rFonts w:ascii="Angsana New" w:hAnsi="Angsana New"/>
                <w:sz w:val="30"/>
                <w:szCs w:val="30"/>
                <w:lang w:val="en-US" w:eastAsia="en-US"/>
              </w:rPr>
              <w:t>675</w:t>
            </w:r>
          </w:p>
        </w:tc>
        <w:tc>
          <w:tcPr>
            <w:tcW w:w="147" w:type="pct"/>
          </w:tcPr>
          <w:p w14:paraId="0AE23575" w14:textId="77777777" w:rsidR="00D41949" w:rsidRPr="00B80ACA" w:rsidRDefault="00D41949" w:rsidP="00D419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0" w:type="pct"/>
          </w:tcPr>
          <w:p w14:paraId="232980E1" w14:textId="2C406785" w:rsidR="00D41949" w:rsidRPr="00B80ACA" w:rsidDel="008D2C41" w:rsidRDefault="00BD6CAE" w:rsidP="00D419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15,826</w:t>
            </w:r>
          </w:p>
        </w:tc>
        <w:tc>
          <w:tcPr>
            <w:tcW w:w="136" w:type="pct"/>
          </w:tcPr>
          <w:p w14:paraId="0A41F422" w14:textId="77777777" w:rsidR="00D41949" w:rsidRPr="00B80ACA" w:rsidRDefault="00D41949" w:rsidP="00D419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3" w:type="pct"/>
          </w:tcPr>
          <w:p w14:paraId="1F3F7F44" w14:textId="3374CDD2" w:rsidR="00D41949" w:rsidRPr="00A87200" w:rsidDel="008D2C41" w:rsidRDefault="00D41949" w:rsidP="00D419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5" w:right="-210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A87200">
              <w:rPr>
                <w:rFonts w:ascii="Angsana New" w:hAnsi="Angsana New"/>
                <w:sz w:val="30"/>
                <w:szCs w:val="30"/>
                <w:lang w:val="en-US" w:eastAsia="en-US"/>
              </w:rPr>
              <w:t>1</w:t>
            </w:r>
            <w:r w:rsidR="00E85B51" w:rsidRPr="00A87200">
              <w:rPr>
                <w:rFonts w:ascii="Angsana New" w:hAnsi="Angsana New"/>
                <w:sz w:val="30"/>
                <w:szCs w:val="30"/>
                <w:lang w:val="en-US" w:eastAsia="en-US"/>
              </w:rPr>
              <w:t>5</w:t>
            </w:r>
            <w:r w:rsidRPr="00A87200">
              <w:rPr>
                <w:rFonts w:ascii="Angsana New" w:hAnsi="Angsana New"/>
                <w:sz w:val="30"/>
                <w:szCs w:val="30"/>
                <w:lang w:val="en-US" w:eastAsia="en-US"/>
              </w:rPr>
              <w:t>,</w:t>
            </w:r>
            <w:r w:rsidR="00E85B51" w:rsidRPr="00A87200">
              <w:rPr>
                <w:rFonts w:ascii="Angsana New" w:hAnsi="Angsana New"/>
                <w:sz w:val="30"/>
                <w:szCs w:val="30"/>
                <w:lang w:val="en-US" w:eastAsia="en-US"/>
              </w:rPr>
              <w:t>427</w:t>
            </w:r>
          </w:p>
        </w:tc>
      </w:tr>
      <w:tr w:rsidR="00D41949" w:rsidRPr="00BA2043" w14:paraId="6C8D6549" w14:textId="77777777" w:rsidTr="0085294D">
        <w:tc>
          <w:tcPr>
            <w:tcW w:w="2231" w:type="pct"/>
          </w:tcPr>
          <w:p w14:paraId="5E043123" w14:textId="319B7336" w:rsidR="00D41949" w:rsidRPr="00BA2043" w:rsidRDefault="00D41949" w:rsidP="00D41949">
            <w:pPr>
              <w:pStyle w:val="a"/>
              <w:widowControl w:val="0"/>
              <w:tabs>
                <w:tab w:val="clear" w:pos="1080"/>
              </w:tabs>
              <w:ind w:left="255"/>
              <w:jc w:val="thaiDistribute"/>
              <w:rPr>
                <w:rFonts w:ascii="Angsana New" w:hAnsi="Angsana New" w:cs="Angsana New"/>
                <w:cs/>
              </w:rPr>
            </w:pPr>
            <w:r w:rsidRPr="00BA2043">
              <w:rPr>
                <w:rFonts w:ascii="Angsana New" w:hAnsi="Angsana New" w:cs="Angsana New" w:hint="cs"/>
                <w:cs/>
              </w:rPr>
              <w:t>ผลประโยชน์หลังออกจากงาน</w:t>
            </w:r>
          </w:p>
        </w:tc>
        <w:tc>
          <w:tcPr>
            <w:tcW w:w="583" w:type="pct"/>
          </w:tcPr>
          <w:p w14:paraId="61DDF00B" w14:textId="55B842FD" w:rsidR="00D41949" w:rsidRPr="00BA2043" w:rsidDel="008D2C41" w:rsidRDefault="001967FD" w:rsidP="00D419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2,</w:t>
            </w:r>
            <w:r w:rsidR="00EF53DF">
              <w:rPr>
                <w:rFonts w:ascii="Angsana New" w:hAnsi="Angsana New"/>
                <w:sz w:val="30"/>
                <w:szCs w:val="30"/>
                <w:lang w:val="en-US" w:eastAsia="en-US"/>
              </w:rPr>
              <w:t>245</w:t>
            </w:r>
          </w:p>
        </w:tc>
        <w:tc>
          <w:tcPr>
            <w:tcW w:w="147" w:type="pct"/>
          </w:tcPr>
          <w:p w14:paraId="1A4EB828" w14:textId="77777777" w:rsidR="00D41949" w:rsidRPr="00BA2043" w:rsidRDefault="00D41949" w:rsidP="00D419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</w:tcPr>
          <w:p w14:paraId="58FB880F" w14:textId="01B85B53" w:rsidR="00D41949" w:rsidRPr="00A87200" w:rsidRDefault="001967FD" w:rsidP="00D419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87200">
              <w:rPr>
                <w:rFonts w:ascii="Angsana New" w:hAnsi="Angsana New"/>
                <w:sz w:val="30"/>
                <w:szCs w:val="30"/>
                <w:lang w:val="en-US" w:eastAsia="en-US"/>
              </w:rPr>
              <w:t>1,875</w:t>
            </w:r>
          </w:p>
        </w:tc>
        <w:tc>
          <w:tcPr>
            <w:tcW w:w="147" w:type="pct"/>
          </w:tcPr>
          <w:p w14:paraId="449F83C3" w14:textId="77777777" w:rsidR="00D41949" w:rsidRPr="00B80ACA" w:rsidRDefault="00D41949" w:rsidP="00D419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0" w:type="pct"/>
          </w:tcPr>
          <w:p w14:paraId="368EA14A" w14:textId="79C2A0B5" w:rsidR="00D41949" w:rsidRPr="00B80ACA" w:rsidDel="008D2C41" w:rsidRDefault="00BD6CAE" w:rsidP="00D419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1,346</w:t>
            </w:r>
          </w:p>
        </w:tc>
        <w:tc>
          <w:tcPr>
            <w:tcW w:w="136" w:type="pct"/>
          </w:tcPr>
          <w:p w14:paraId="18CE585F" w14:textId="77777777" w:rsidR="00D41949" w:rsidRPr="00B80ACA" w:rsidRDefault="00D41949" w:rsidP="00D419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3" w:type="pct"/>
          </w:tcPr>
          <w:p w14:paraId="3F20E8BD" w14:textId="39DF0943" w:rsidR="00D41949" w:rsidRPr="00A87200" w:rsidRDefault="001967FD" w:rsidP="00D419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87200">
              <w:rPr>
                <w:rFonts w:ascii="Angsana New" w:hAnsi="Angsana New"/>
                <w:sz w:val="30"/>
                <w:szCs w:val="30"/>
                <w:lang w:val="en-US" w:eastAsia="en-US"/>
              </w:rPr>
              <w:t>1,768</w:t>
            </w:r>
          </w:p>
        </w:tc>
      </w:tr>
      <w:tr w:rsidR="00BD6CAE" w:rsidRPr="00BA2043" w14:paraId="774319CC" w14:textId="77777777" w:rsidTr="0085294D">
        <w:tc>
          <w:tcPr>
            <w:tcW w:w="2231" w:type="pct"/>
          </w:tcPr>
          <w:p w14:paraId="73E3C985" w14:textId="413977C1" w:rsidR="00BD6CAE" w:rsidRPr="00BA2043" w:rsidRDefault="00BD6CAE" w:rsidP="00D41949">
            <w:pPr>
              <w:pStyle w:val="a"/>
              <w:widowControl w:val="0"/>
              <w:tabs>
                <w:tab w:val="clear" w:pos="1080"/>
              </w:tabs>
              <w:ind w:left="255"/>
              <w:jc w:val="thaiDistribute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ผลประโยชน์อื่น ๆ</w:t>
            </w:r>
          </w:p>
        </w:tc>
        <w:tc>
          <w:tcPr>
            <w:tcW w:w="583" w:type="pct"/>
          </w:tcPr>
          <w:p w14:paraId="04B6F9F7" w14:textId="3210058C" w:rsidR="00BD6CAE" w:rsidRPr="00BA2043" w:rsidDel="008D2C41" w:rsidRDefault="001967FD" w:rsidP="00D419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4,453</w:t>
            </w:r>
          </w:p>
        </w:tc>
        <w:tc>
          <w:tcPr>
            <w:tcW w:w="147" w:type="pct"/>
          </w:tcPr>
          <w:p w14:paraId="7AA03BF0" w14:textId="77777777" w:rsidR="00BD6CAE" w:rsidRPr="00BA2043" w:rsidRDefault="00BD6CAE" w:rsidP="00D419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</w:tcPr>
          <w:p w14:paraId="702863C4" w14:textId="07703AD8" w:rsidR="00BD6CAE" w:rsidRPr="00A87200" w:rsidRDefault="001967FD" w:rsidP="00D419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87200">
              <w:rPr>
                <w:rFonts w:ascii="Angsana New" w:hAnsi="Angsana New"/>
                <w:sz w:val="30"/>
                <w:szCs w:val="30"/>
                <w:lang w:val="en-US" w:eastAsia="en-US"/>
              </w:rPr>
              <w:t>1,850</w:t>
            </w:r>
          </w:p>
        </w:tc>
        <w:tc>
          <w:tcPr>
            <w:tcW w:w="147" w:type="pct"/>
          </w:tcPr>
          <w:p w14:paraId="58884086" w14:textId="77777777" w:rsidR="00BD6CAE" w:rsidRPr="00B80ACA" w:rsidRDefault="00BD6CAE" w:rsidP="00D419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0" w:type="pct"/>
          </w:tcPr>
          <w:p w14:paraId="7E204B4A" w14:textId="3EB4A431" w:rsidR="00BD6CAE" w:rsidRPr="00B80ACA" w:rsidDel="008D2C41" w:rsidRDefault="00BD6CAE" w:rsidP="00D419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1,612</w:t>
            </w:r>
          </w:p>
        </w:tc>
        <w:tc>
          <w:tcPr>
            <w:tcW w:w="136" w:type="pct"/>
          </w:tcPr>
          <w:p w14:paraId="37F54454" w14:textId="77777777" w:rsidR="00BD6CAE" w:rsidRPr="00B80ACA" w:rsidRDefault="00BD6CAE" w:rsidP="00D419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3" w:type="pct"/>
          </w:tcPr>
          <w:p w14:paraId="574B1A77" w14:textId="16BBDFFA" w:rsidR="00BD6CAE" w:rsidRPr="00A87200" w:rsidRDefault="001967FD" w:rsidP="00D419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87200">
              <w:rPr>
                <w:rFonts w:ascii="Angsana New" w:hAnsi="Angsana New"/>
                <w:sz w:val="30"/>
                <w:szCs w:val="30"/>
                <w:lang w:val="en-US" w:eastAsia="en-US"/>
              </w:rPr>
              <w:t>1,850</w:t>
            </w:r>
          </w:p>
        </w:tc>
      </w:tr>
      <w:tr w:rsidR="00D41949" w:rsidRPr="00004074" w14:paraId="1A2D1009" w14:textId="77777777" w:rsidTr="00B80ACA">
        <w:trPr>
          <w:trHeight w:val="280"/>
        </w:trPr>
        <w:tc>
          <w:tcPr>
            <w:tcW w:w="2231" w:type="pct"/>
          </w:tcPr>
          <w:p w14:paraId="714909C8" w14:textId="77777777" w:rsidR="00D41949" w:rsidRPr="001C2EC7" w:rsidRDefault="00D41949" w:rsidP="00D41949">
            <w:pPr>
              <w:pStyle w:val="a"/>
              <w:widowControl w:val="0"/>
              <w:tabs>
                <w:tab w:val="clear" w:pos="1080"/>
              </w:tabs>
              <w:ind w:left="255"/>
              <w:jc w:val="thaiDistribute"/>
              <w:rPr>
                <w:rFonts w:ascii="Angsana New" w:hAnsi="Angsana New" w:cs="Angsana New"/>
                <w:cs/>
              </w:rPr>
            </w:pPr>
            <w:r w:rsidRPr="001C2EC7">
              <w:rPr>
                <w:rFonts w:ascii="Angsana New" w:hAnsi="Angsana New" w:cs="Angsana New" w:hint="cs"/>
                <w:cs/>
              </w:rPr>
              <w:t>รวมค่าตอบแทนผู้บริหารสำคัญ</w:t>
            </w: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</w:tcPr>
          <w:p w14:paraId="1A093ECC" w14:textId="1E5CFB14" w:rsidR="00D41949" w:rsidRPr="00497386" w:rsidRDefault="001967FD" w:rsidP="00D419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4</w:t>
            </w:r>
            <w:r w:rsidR="00EF53DF">
              <w:rPr>
                <w:rFonts w:ascii="Angsana New" w:hAnsi="Angsana New"/>
                <w:sz w:val="30"/>
                <w:szCs w:val="30"/>
                <w:lang w:val="en-US" w:eastAsia="en-US"/>
              </w:rPr>
              <w:t>1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,</w:t>
            </w:r>
            <w:r w:rsidR="00EF53DF">
              <w:rPr>
                <w:rFonts w:ascii="Angsana New" w:hAnsi="Angsana New"/>
                <w:sz w:val="30"/>
                <w:szCs w:val="30"/>
                <w:lang w:val="en-US" w:eastAsia="en-US"/>
              </w:rPr>
              <w:t>822</w:t>
            </w:r>
          </w:p>
        </w:tc>
        <w:tc>
          <w:tcPr>
            <w:tcW w:w="147" w:type="pct"/>
          </w:tcPr>
          <w:p w14:paraId="6FBAE103" w14:textId="77777777" w:rsidR="00D41949" w:rsidRPr="00497386" w:rsidRDefault="00D41949" w:rsidP="00D419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</w:tcPr>
          <w:p w14:paraId="6F57262D" w14:textId="0A6570D7" w:rsidR="00D41949" w:rsidRPr="00A87200" w:rsidRDefault="00A87200" w:rsidP="00D419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87200">
              <w:rPr>
                <w:rFonts w:ascii="Angsana New" w:hAnsi="Angsana New"/>
                <w:sz w:val="30"/>
                <w:szCs w:val="30"/>
                <w:lang w:val="en-US" w:eastAsia="en-US"/>
              </w:rPr>
              <w:t>29</w:t>
            </w:r>
            <w:r w:rsidR="00D41949" w:rsidRPr="00A87200">
              <w:rPr>
                <w:rFonts w:ascii="Angsana New" w:hAnsi="Angsana New"/>
                <w:sz w:val="30"/>
                <w:szCs w:val="30"/>
                <w:lang w:val="en-US" w:eastAsia="en-US"/>
              </w:rPr>
              <w:t>,</w:t>
            </w:r>
            <w:r w:rsidRPr="00A87200">
              <w:rPr>
                <w:rFonts w:ascii="Angsana New" w:hAnsi="Angsana New"/>
                <w:sz w:val="30"/>
                <w:szCs w:val="30"/>
                <w:lang w:val="en-US" w:eastAsia="en-US"/>
              </w:rPr>
              <w:t>400</w:t>
            </w:r>
          </w:p>
        </w:tc>
        <w:tc>
          <w:tcPr>
            <w:tcW w:w="147" w:type="pct"/>
          </w:tcPr>
          <w:p w14:paraId="7D607060" w14:textId="77777777" w:rsidR="00D41949" w:rsidRPr="00B80ACA" w:rsidRDefault="00D41949" w:rsidP="00D419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double" w:sz="4" w:space="0" w:color="auto"/>
            </w:tcBorders>
          </w:tcPr>
          <w:p w14:paraId="77C3FF98" w14:textId="11211851" w:rsidR="00D41949" w:rsidRPr="00B80ACA" w:rsidRDefault="00BD6CAE" w:rsidP="00D419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18,784</w:t>
            </w:r>
          </w:p>
        </w:tc>
        <w:tc>
          <w:tcPr>
            <w:tcW w:w="136" w:type="pct"/>
          </w:tcPr>
          <w:p w14:paraId="353159A3" w14:textId="77777777" w:rsidR="00D41949" w:rsidRPr="00B80ACA" w:rsidRDefault="00D41949" w:rsidP="00D419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</w:tcPr>
          <w:p w14:paraId="41489FF3" w14:textId="699E7231" w:rsidR="00D41949" w:rsidRPr="00A87200" w:rsidRDefault="00E85B51" w:rsidP="00D419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5" w:right="-210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A87200">
              <w:rPr>
                <w:rFonts w:ascii="Angsana New" w:hAnsi="Angsana New"/>
                <w:sz w:val="30"/>
                <w:szCs w:val="30"/>
                <w:lang w:val="en-US" w:eastAsia="en-US"/>
              </w:rPr>
              <w:t>19</w:t>
            </w:r>
            <w:r w:rsidR="00D41949" w:rsidRPr="00A87200">
              <w:rPr>
                <w:rFonts w:ascii="Angsana New" w:hAnsi="Angsana New"/>
                <w:sz w:val="30"/>
                <w:szCs w:val="30"/>
                <w:lang w:val="en-US" w:eastAsia="en-US"/>
              </w:rPr>
              <w:t>,</w:t>
            </w:r>
            <w:r w:rsidRPr="00A87200">
              <w:rPr>
                <w:rFonts w:ascii="Angsana New" w:hAnsi="Angsana New"/>
                <w:sz w:val="30"/>
                <w:szCs w:val="30"/>
                <w:lang w:val="en-US" w:eastAsia="en-US"/>
              </w:rPr>
              <w:t>045</w:t>
            </w:r>
          </w:p>
        </w:tc>
      </w:tr>
    </w:tbl>
    <w:p w14:paraId="0393877B" w14:textId="77777777" w:rsidR="002B7334" w:rsidRPr="00B36D11" w:rsidRDefault="002B73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  <w:cs/>
          <w:lang w:val="th-TH"/>
        </w:rPr>
      </w:pPr>
    </w:p>
    <w:p w14:paraId="7010EA4D" w14:textId="77777777" w:rsidR="00E2655A" w:rsidRDefault="00E265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  <w:lang w:val="th-TH"/>
        </w:rPr>
      </w:pPr>
      <w:r>
        <w:rPr>
          <w:rFonts w:ascii="Angsana New" w:hAnsi="Angsana New"/>
          <w:cs/>
        </w:rPr>
        <w:br w:type="page"/>
      </w:r>
    </w:p>
    <w:p w14:paraId="54D11750" w14:textId="713742F7" w:rsidR="00C255A9" w:rsidRDefault="00FB72DA" w:rsidP="00EF332F">
      <w:pPr>
        <w:pStyle w:val="a"/>
        <w:widowControl w:val="0"/>
        <w:tabs>
          <w:tab w:val="clear" w:pos="1080"/>
          <w:tab w:val="left" w:pos="540"/>
        </w:tabs>
        <w:ind w:left="540"/>
        <w:jc w:val="thaiDistribute"/>
        <w:rPr>
          <w:rFonts w:ascii="Angsana New" w:hAnsi="Angsana New" w:cs="Angsana New"/>
        </w:rPr>
      </w:pPr>
      <w:r w:rsidRPr="00BB2ED4">
        <w:rPr>
          <w:rFonts w:ascii="Angsana New" w:hAnsi="Angsana New" w:cs="Angsana New"/>
          <w:cs/>
        </w:rPr>
        <w:lastRenderedPageBreak/>
        <w:t>ยอดคงเหลือกับบุคคลหรือกิจการที่เกี่ยวข้องกัน ณ วันที่</w:t>
      </w:r>
      <w:r w:rsidR="002E0B53">
        <w:rPr>
          <w:rFonts w:ascii="Angsana New" w:hAnsi="Angsana New" w:cs="Angsana New"/>
          <w:lang w:val="en-US"/>
        </w:rPr>
        <w:t xml:space="preserve"> </w:t>
      </w:r>
      <w:r w:rsidR="002E0B53" w:rsidRPr="002E0B53">
        <w:rPr>
          <w:rFonts w:ascii="Angsana New" w:hAnsi="Angsana New" w:cs="Angsana New"/>
          <w:lang w:val="en-US"/>
        </w:rPr>
        <w:t>3</w:t>
      </w:r>
      <w:r w:rsidR="007477A6">
        <w:rPr>
          <w:rFonts w:ascii="Angsana New" w:hAnsi="Angsana New" w:cs="Angsana New"/>
          <w:lang w:val="en-US"/>
        </w:rPr>
        <w:t xml:space="preserve">0 </w:t>
      </w:r>
      <w:r w:rsidR="00E004EE">
        <w:rPr>
          <w:rFonts w:ascii="Angsana New" w:hAnsi="Angsana New" w:cs="Angsana New" w:hint="cs"/>
          <w:cs/>
          <w:lang w:val="en-US"/>
        </w:rPr>
        <w:t>กันยายน</w:t>
      </w:r>
      <w:r w:rsidR="002E0B53" w:rsidRPr="002E0B53">
        <w:rPr>
          <w:rFonts w:ascii="Angsana New" w:hAnsi="Angsana New" w:cs="Angsana New" w:hint="cs"/>
          <w:cs/>
          <w:lang w:val="en-US"/>
        </w:rPr>
        <w:t xml:space="preserve"> </w:t>
      </w:r>
      <w:r w:rsidR="002E0B53" w:rsidRPr="002E0B53">
        <w:rPr>
          <w:rFonts w:ascii="Angsana New" w:hAnsi="Angsana New" w:cs="Angsana New"/>
          <w:lang w:val="en-US"/>
        </w:rPr>
        <w:t>256</w:t>
      </w:r>
      <w:r w:rsidR="002E0B53">
        <w:rPr>
          <w:rFonts w:ascii="Angsana New" w:hAnsi="Angsana New" w:cs="Angsana New"/>
          <w:lang w:val="en-US"/>
        </w:rPr>
        <w:t>5</w:t>
      </w:r>
      <w:r w:rsidR="002E0B53" w:rsidRPr="002E0B53">
        <w:rPr>
          <w:rFonts w:ascii="Angsana New" w:hAnsi="Angsana New" w:cs="Angsana New" w:hint="cs"/>
          <w:cs/>
          <w:lang w:val="en-US"/>
        </w:rPr>
        <w:t xml:space="preserve"> </w:t>
      </w:r>
      <w:r w:rsidR="002E0B53" w:rsidRPr="002E0B53">
        <w:rPr>
          <w:rFonts w:ascii="Angsana New" w:hAnsi="Angsana New" w:cs="Angsana New"/>
          <w:cs/>
          <w:lang w:val="en-US"/>
        </w:rPr>
        <w:t xml:space="preserve">และ </w:t>
      </w:r>
      <w:r w:rsidR="002E0B53" w:rsidRPr="002E0B53">
        <w:rPr>
          <w:rFonts w:ascii="Angsana New" w:hAnsi="Angsana New" w:cs="Angsana New"/>
          <w:lang w:val="en-US"/>
        </w:rPr>
        <w:t>31</w:t>
      </w:r>
      <w:r w:rsidR="002E0B53" w:rsidRPr="002E0B53">
        <w:rPr>
          <w:rFonts w:ascii="Angsana New" w:hAnsi="Angsana New" w:cs="Angsana New"/>
          <w:cs/>
          <w:lang w:val="en-US"/>
        </w:rPr>
        <w:t xml:space="preserve"> ธันวาคม </w:t>
      </w:r>
      <w:r w:rsidR="002E0B53" w:rsidRPr="002E0B53">
        <w:rPr>
          <w:rFonts w:ascii="Angsana New" w:hAnsi="Angsana New" w:cs="Angsana New"/>
          <w:lang w:val="en-US"/>
        </w:rPr>
        <w:t>25</w:t>
      </w:r>
      <w:r w:rsidR="002E0B53" w:rsidRPr="002E0B53">
        <w:rPr>
          <w:rFonts w:ascii="Angsana New" w:hAnsi="Angsana New" w:cs="Angsana New" w:hint="cs"/>
          <w:lang w:val="en-US"/>
        </w:rPr>
        <w:t>6</w:t>
      </w:r>
      <w:r w:rsidR="002E0B53">
        <w:rPr>
          <w:rFonts w:ascii="Angsana New" w:hAnsi="Angsana New" w:cs="Angsana New"/>
          <w:lang w:val="en-US"/>
        </w:rPr>
        <w:t>4</w:t>
      </w:r>
      <w:r w:rsidR="002E0B53" w:rsidRPr="002E0B53">
        <w:rPr>
          <w:rFonts w:ascii="Angsana New" w:hAnsi="Angsana New" w:cs="Angsana New"/>
          <w:cs/>
          <w:lang w:val="en-US"/>
        </w:rPr>
        <w:t xml:space="preserve"> </w:t>
      </w:r>
      <w:r w:rsidRPr="00BB2ED4">
        <w:rPr>
          <w:rFonts w:ascii="Angsana New" w:hAnsi="Angsana New" w:cs="Angsana New"/>
          <w:cs/>
        </w:rPr>
        <w:t>มีดังนี้</w:t>
      </w:r>
    </w:p>
    <w:p w14:paraId="15AF1A1F" w14:textId="77777777" w:rsidR="00344B92" w:rsidRPr="00B36D11" w:rsidRDefault="00344B92" w:rsidP="00EF332F">
      <w:pPr>
        <w:pStyle w:val="a"/>
        <w:widowControl w:val="0"/>
        <w:tabs>
          <w:tab w:val="clear" w:pos="1080"/>
          <w:tab w:val="left" w:pos="540"/>
        </w:tabs>
        <w:ind w:left="540"/>
        <w:jc w:val="thaiDistribute"/>
        <w:rPr>
          <w:rFonts w:ascii="Angsana New" w:hAnsi="Angsana New" w:cs="Angsana New"/>
          <w:sz w:val="20"/>
          <w:szCs w:val="20"/>
          <w:cs/>
        </w:rPr>
      </w:pPr>
    </w:p>
    <w:tbl>
      <w:tblPr>
        <w:tblW w:w="926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33"/>
        <w:gridCol w:w="1084"/>
        <w:gridCol w:w="267"/>
        <w:gridCol w:w="1081"/>
        <w:gridCol w:w="271"/>
        <w:gridCol w:w="1079"/>
        <w:gridCol w:w="269"/>
        <w:gridCol w:w="1084"/>
      </w:tblGrid>
      <w:tr w:rsidR="003E5233" w:rsidRPr="00BA2043" w14:paraId="2953045A" w14:textId="77777777" w:rsidTr="004A0276">
        <w:trPr>
          <w:trHeight w:val="427"/>
          <w:tblHeader/>
        </w:trPr>
        <w:tc>
          <w:tcPr>
            <w:tcW w:w="2230" w:type="pct"/>
          </w:tcPr>
          <w:p w14:paraId="26204697" w14:textId="77777777" w:rsidR="003E5233" w:rsidRPr="00E778A3" w:rsidRDefault="003E5233" w:rsidP="00E778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12" w:type="pct"/>
            <w:gridSpan w:val="3"/>
          </w:tcPr>
          <w:p w14:paraId="3F40CA20" w14:textId="77777777" w:rsidR="003E5233" w:rsidRPr="00BA2043" w:rsidRDefault="003E5233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A204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46" w:type="pct"/>
          </w:tcPr>
          <w:p w14:paraId="3396FB1A" w14:textId="77777777" w:rsidR="003E5233" w:rsidRPr="00BA2043" w:rsidRDefault="003E5233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2" w:type="pct"/>
            <w:gridSpan w:val="3"/>
          </w:tcPr>
          <w:p w14:paraId="422BE73E" w14:textId="77777777" w:rsidR="003E5233" w:rsidRPr="00BA2043" w:rsidRDefault="003E5233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A204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BA204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E004EE" w:rsidRPr="00BA2043" w14:paraId="55251CEC" w14:textId="77777777" w:rsidTr="004A0276">
        <w:trPr>
          <w:trHeight w:val="427"/>
          <w:tblHeader/>
        </w:trPr>
        <w:tc>
          <w:tcPr>
            <w:tcW w:w="2230" w:type="pct"/>
          </w:tcPr>
          <w:p w14:paraId="0F5777F8" w14:textId="77777777" w:rsidR="00E004EE" w:rsidRPr="00E778A3" w:rsidRDefault="00E004EE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29A222C3" w14:textId="0459E00D" w:rsidR="00E004EE" w:rsidRPr="00BA2043" w:rsidRDefault="00E004EE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53AB6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 w:rsidRPr="00653AB6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144" w:type="pct"/>
          </w:tcPr>
          <w:p w14:paraId="4C1C591F" w14:textId="77777777" w:rsidR="00E004EE" w:rsidRPr="00BA2043" w:rsidRDefault="00E004EE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14:paraId="7693E2A2" w14:textId="77777777" w:rsidR="00E004EE" w:rsidRPr="00BA2043" w:rsidRDefault="00E004EE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A2236">
              <w:rPr>
                <w:rFonts w:ascii="Angsana New" w:hAnsi="Angsana New" w:hint="cs"/>
                <w:sz w:val="30"/>
                <w:szCs w:val="30"/>
                <w:lang w:val="en-US"/>
              </w:rPr>
              <w:t>31</w:t>
            </w:r>
            <w:r w:rsidRPr="00BA2043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6" w:type="pct"/>
          </w:tcPr>
          <w:p w14:paraId="226A6208" w14:textId="77777777" w:rsidR="00E004EE" w:rsidRPr="00BA2043" w:rsidRDefault="00E004EE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14:paraId="663F8613" w14:textId="17B31B78" w:rsidR="00E004EE" w:rsidRPr="00BA2043" w:rsidRDefault="00E004EE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53AB6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 w:rsidRPr="00653AB6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145" w:type="pct"/>
          </w:tcPr>
          <w:p w14:paraId="2E077772" w14:textId="77777777" w:rsidR="00E004EE" w:rsidRPr="00BA2043" w:rsidRDefault="00E004EE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6F7E2382" w14:textId="77777777" w:rsidR="00E004EE" w:rsidRPr="00BA2043" w:rsidRDefault="00E004EE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A2236">
              <w:rPr>
                <w:rFonts w:ascii="Angsana New" w:hAnsi="Angsana New" w:hint="cs"/>
                <w:sz w:val="30"/>
                <w:szCs w:val="30"/>
                <w:lang w:val="en-US"/>
              </w:rPr>
              <w:t>31</w:t>
            </w:r>
            <w:r w:rsidRPr="00BA2043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E004EE" w:rsidRPr="00BA2043" w14:paraId="72C62240" w14:textId="77777777" w:rsidTr="004A0276">
        <w:trPr>
          <w:trHeight w:val="427"/>
          <w:tblHeader/>
        </w:trPr>
        <w:tc>
          <w:tcPr>
            <w:tcW w:w="2230" w:type="pct"/>
          </w:tcPr>
          <w:p w14:paraId="4B65A49F" w14:textId="48640F85" w:rsidR="00E004EE" w:rsidRPr="00E778A3" w:rsidRDefault="00E004EE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15693D8F" w14:textId="26910E06" w:rsidR="00E004EE" w:rsidRPr="006C45EA" w:rsidRDefault="00E004EE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A2236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6A2236">
              <w:rPr>
                <w:rFonts w:ascii="Angsana New" w:hAnsi="Angsana New" w:hint="cs"/>
                <w:sz w:val="30"/>
                <w:szCs w:val="30"/>
                <w:lang w:val="en-US"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144" w:type="pct"/>
          </w:tcPr>
          <w:p w14:paraId="016B499B" w14:textId="77777777" w:rsidR="00E004EE" w:rsidRPr="00BA2043" w:rsidRDefault="00E004EE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14:paraId="0BF36AB2" w14:textId="4C4D67EB" w:rsidR="00E004EE" w:rsidRPr="006C45EA" w:rsidRDefault="00E004EE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A2236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146" w:type="pct"/>
          </w:tcPr>
          <w:p w14:paraId="1450E8AA" w14:textId="77777777" w:rsidR="00E004EE" w:rsidRPr="00BA2043" w:rsidRDefault="00E004EE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14:paraId="7EFA70FF" w14:textId="2B33FA1F" w:rsidR="00E004EE" w:rsidRPr="006C45EA" w:rsidRDefault="00E004EE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A2236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6A2236">
              <w:rPr>
                <w:rFonts w:ascii="Angsana New" w:hAnsi="Angsana New" w:hint="cs"/>
                <w:sz w:val="30"/>
                <w:szCs w:val="30"/>
                <w:lang w:val="en-US"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145" w:type="pct"/>
          </w:tcPr>
          <w:p w14:paraId="68CDE7C6" w14:textId="77777777" w:rsidR="00E004EE" w:rsidRPr="00BA2043" w:rsidRDefault="00E004EE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3E418633" w14:textId="2322B4A2" w:rsidR="00E004EE" w:rsidRPr="006C45EA" w:rsidRDefault="00E004EE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A2236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64</w:t>
            </w:r>
          </w:p>
        </w:tc>
      </w:tr>
      <w:tr w:rsidR="00E004EE" w:rsidRPr="00BA2043" w14:paraId="0A2D3085" w14:textId="77777777" w:rsidTr="004A0276">
        <w:trPr>
          <w:trHeight w:val="427"/>
          <w:tblHeader/>
        </w:trPr>
        <w:tc>
          <w:tcPr>
            <w:tcW w:w="2230" w:type="pct"/>
          </w:tcPr>
          <w:p w14:paraId="0B2EF184" w14:textId="06FD9F98" w:rsidR="00E004EE" w:rsidRPr="00E778A3" w:rsidRDefault="00E004EE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70" w:type="pct"/>
            <w:gridSpan w:val="7"/>
          </w:tcPr>
          <w:p w14:paraId="22F41DEF" w14:textId="77777777" w:rsidR="00E004EE" w:rsidRPr="00BA2043" w:rsidRDefault="00E004EE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A204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004EE" w:rsidRPr="00BA2043" w14:paraId="16A78F74" w14:textId="77777777" w:rsidTr="004A0276">
        <w:trPr>
          <w:trHeight w:val="427"/>
        </w:trPr>
        <w:tc>
          <w:tcPr>
            <w:tcW w:w="2230" w:type="pct"/>
          </w:tcPr>
          <w:p w14:paraId="26427780" w14:textId="2CC8C6DC" w:rsidR="00E004EE" w:rsidRPr="00E778A3" w:rsidRDefault="00E004EE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 w:hanging="14"/>
              <w:jc w:val="both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087C6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2770" w:type="pct"/>
            <w:gridSpan w:val="7"/>
          </w:tcPr>
          <w:p w14:paraId="5EEF1FE5" w14:textId="77777777" w:rsidR="00E004EE" w:rsidRPr="00BA2043" w:rsidRDefault="00E004EE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E004EE" w:rsidRPr="00BA2043" w14:paraId="4AB26EE1" w14:textId="77777777" w:rsidTr="004A0276">
        <w:trPr>
          <w:trHeight w:val="258"/>
        </w:trPr>
        <w:tc>
          <w:tcPr>
            <w:tcW w:w="2230" w:type="pct"/>
          </w:tcPr>
          <w:p w14:paraId="78BF3FF0" w14:textId="6D33AB26" w:rsidR="00E004EE" w:rsidRPr="00BA2043" w:rsidRDefault="00E004EE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 w:hanging="1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A204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5" w:type="pct"/>
          </w:tcPr>
          <w:p w14:paraId="5C04E568" w14:textId="77777777" w:rsidR="00E004EE" w:rsidRPr="00BA2043" w:rsidRDefault="00E004EE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42E1A411" w14:textId="77777777" w:rsidR="00E004EE" w:rsidRPr="00BA2043" w:rsidRDefault="00E004EE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14:paraId="655FFF7C" w14:textId="77777777" w:rsidR="00E004EE" w:rsidRPr="00BA2043" w:rsidRDefault="00E004EE" w:rsidP="00E004E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6" w:type="pct"/>
          </w:tcPr>
          <w:p w14:paraId="2ED913B0" w14:textId="77777777" w:rsidR="00E004EE" w:rsidRPr="00BA2043" w:rsidRDefault="00E004EE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14:paraId="58D50008" w14:textId="77777777" w:rsidR="00E004EE" w:rsidRPr="00BA2043" w:rsidRDefault="00E004EE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7E6F1C7A" w14:textId="77777777" w:rsidR="00E004EE" w:rsidRPr="00BA2043" w:rsidRDefault="00E004EE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07A471E7" w14:textId="77777777" w:rsidR="00E004EE" w:rsidRPr="00BA2043" w:rsidRDefault="00E004EE" w:rsidP="00E004E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E004EE" w:rsidRPr="00BA2043" w14:paraId="29BB93CD" w14:textId="77777777" w:rsidTr="004A0276">
        <w:trPr>
          <w:trHeight w:val="258"/>
        </w:trPr>
        <w:tc>
          <w:tcPr>
            <w:tcW w:w="2230" w:type="pct"/>
          </w:tcPr>
          <w:p w14:paraId="043BE82F" w14:textId="6470C63A" w:rsidR="00E004EE" w:rsidRPr="003E5233" w:rsidRDefault="00E004EE" w:rsidP="00E004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395F75">
              <w:rPr>
                <w:rFonts w:ascii="Angsana New" w:hAnsi="Angsana New"/>
                <w:sz w:val="30"/>
                <w:szCs w:val="30"/>
                <w:cs/>
              </w:rPr>
              <w:t>บริษัท เอส เวนเจอร์ส จำกัด</w:t>
            </w:r>
          </w:p>
        </w:tc>
        <w:tc>
          <w:tcPr>
            <w:tcW w:w="585" w:type="pct"/>
          </w:tcPr>
          <w:p w14:paraId="075703EE" w14:textId="50F16B1E" w:rsidR="00E004EE" w:rsidRPr="00BA2043" w:rsidRDefault="00024A45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4" w:type="pct"/>
          </w:tcPr>
          <w:p w14:paraId="303E7217" w14:textId="77777777" w:rsidR="00E004EE" w:rsidRPr="00BA2043" w:rsidRDefault="00E004EE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14:paraId="63CFD577" w14:textId="54EA8804" w:rsidR="00E004EE" w:rsidRPr="00BA2043" w:rsidRDefault="00E004EE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6" w:type="pct"/>
          </w:tcPr>
          <w:p w14:paraId="373D1C95" w14:textId="77777777" w:rsidR="00E004EE" w:rsidRPr="00BA2043" w:rsidRDefault="00E004EE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14:paraId="110088C0" w14:textId="2FE64234" w:rsidR="00E004EE" w:rsidRPr="00BA2043" w:rsidRDefault="00024A45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3,781</w:t>
            </w:r>
          </w:p>
        </w:tc>
        <w:tc>
          <w:tcPr>
            <w:tcW w:w="145" w:type="pct"/>
          </w:tcPr>
          <w:p w14:paraId="5C8AEDD0" w14:textId="77777777" w:rsidR="00E004EE" w:rsidRPr="00BA2043" w:rsidRDefault="00E004EE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11A2B30C" w14:textId="3A14959D" w:rsidR="00E004EE" w:rsidRPr="00BA2043" w:rsidRDefault="00E004EE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3,884</w:t>
            </w:r>
          </w:p>
        </w:tc>
      </w:tr>
      <w:tr w:rsidR="00E004EE" w:rsidRPr="00BA2043" w14:paraId="0CB462B8" w14:textId="77777777" w:rsidTr="004A0276">
        <w:trPr>
          <w:trHeight w:val="258"/>
        </w:trPr>
        <w:tc>
          <w:tcPr>
            <w:tcW w:w="2230" w:type="pct"/>
          </w:tcPr>
          <w:p w14:paraId="0D2240DD" w14:textId="5766DE70" w:rsidR="00E004EE" w:rsidRDefault="00E004EE" w:rsidP="00E004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BA2043">
              <w:rPr>
                <w:rFonts w:ascii="Angsana New" w:hAnsi="Angsana New" w:hint="cs"/>
                <w:sz w:val="30"/>
                <w:szCs w:val="30"/>
                <w:cs/>
              </w:rPr>
              <w:t>บริษัท พีเอ็มซี เลเบิล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BA2043">
              <w:rPr>
                <w:rFonts w:ascii="Angsana New" w:hAnsi="Angsana New" w:hint="cs"/>
                <w:sz w:val="30"/>
                <w:szCs w:val="30"/>
                <w:cs/>
              </w:rPr>
              <w:t>แมททีเรียลส์ จำกัด</w:t>
            </w:r>
          </w:p>
        </w:tc>
        <w:tc>
          <w:tcPr>
            <w:tcW w:w="585" w:type="pct"/>
          </w:tcPr>
          <w:p w14:paraId="1F8C27F0" w14:textId="58A74CCB" w:rsidR="00E004EE" w:rsidRPr="00B165C3" w:rsidRDefault="00024A45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4" w:type="pct"/>
          </w:tcPr>
          <w:p w14:paraId="5EE4EDF0" w14:textId="77777777" w:rsidR="00E004EE" w:rsidRPr="00BA2043" w:rsidRDefault="00E004EE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14:paraId="1632D5EE" w14:textId="77777777" w:rsidR="00E004EE" w:rsidRPr="008A2E5C" w:rsidRDefault="00E004EE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3745B99E" w14:textId="77777777" w:rsidR="00E004EE" w:rsidRPr="00BA2043" w:rsidRDefault="00E004EE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14:paraId="49174913" w14:textId="052CABBA" w:rsidR="00E004EE" w:rsidRPr="00BA2043" w:rsidRDefault="00024A45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4,877</w:t>
            </w:r>
          </w:p>
        </w:tc>
        <w:tc>
          <w:tcPr>
            <w:tcW w:w="145" w:type="pct"/>
          </w:tcPr>
          <w:p w14:paraId="1D5B37E5" w14:textId="77777777" w:rsidR="00E004EE" w:rsidRPr="00BA2043" w:rsidRDefault="00E004EE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63E96AD5" w14:textId="571288CF" w:rsidR="00E004EE" w:rsidRPr="008A2E5C" w:rsidRDefault="00E004EE" w:rsidP="00E004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16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50,155</w:t>
            </w:r>
          </w:p>
        </w:tc>
      </w:tr>
      <w:tr w:rsidR="00E004EE" w:rsidRPr="00BA2043" w14:paraId="49A63EA6" w14:textId="77777777" w:rsidTr="004A0276">
        <w:trPr>
          <w:trHeight w:val="258"/>
        </w:trPr>
        <w:tc>
          <w:tcPr>
            <w:tcW w:w="2230" w:type="pct"/>
          </w:tcPr>
          <w:p w14:paraId="20D8E60D" w14:textId="694C4ACD" w:rsidR="00E004EE" w:rsidRDefault="00E004EE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 w:hanging="1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50CA1">
              <w:rPr>
                <w:rFonts w:ascii="Angsana New" w:hAnsi="Angsana New"/>
                <w:sz w:val="30"/>
                <w:szCs w:val="30"/>
              </w:rPr>
              <w:t>Selic Australia Pty Ltd</w:t>
            </w:r>
          </w:p>
        </w:tc>
        <w:tc>
          <w:tcPr>
            <w:tcW w:w="585" w:type="pct"/>
            <w:tcBorders>
              <w:bottom w:val="single" w:sz="4" w:space="0" w:color="auto"/>
            </w:tcBorders>
          </w:tcPr>
          <w:p w14:paraId="3BFE5312" w14:textId="2539DAFE" w:rsidR="00E004EE" w:rsidRPr="00B165C3" w:rsidRDefault="00024A45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4" w:type="pct"/>
          </w:tcPr>
          <w:p w14:paraId="26C5A4EB" w14:textId="77777777" w:rsidR="00E004EE" w:rsidRPr="00BA2043" w:rsidRDefault="00E004EE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</w:tcPr>
          <w:p w14:paraId="07549AE0" w14:textId="1000ABD1" w:rsidR="00E004EE" w:rsidRDefault="00E004EE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53C62C23" w14:textId="77777777" w:rsidR="00E004EE" w:rsidRPr="00BA2043" w:rsidRDefault="00E004EE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  <w:tcBorders>
              <w:bottom w:val="single" w:sz="4" w:space="0" w:color="auto"/>
            </w:tcBorders>
          </w:tcPr>
          <w:p w14:paraId="74980D5C" w14:textId="1DC4A84F" w:rsidR="00E004EE" w:rsidRPr="00BA2043" w:rsidRDefault="00024A45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5" w:type="pct"/>
          </w:tcPr>
          <w:p w14:paraId="084569AD" w14:textId="77777777" w:rsidR="00E004EE" w:rsidRPr="00BA2043" w:rsidRDefault="00E004EE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69F3D103" w14:textId="7FD6AA45" w:rsidR="00E004EE" w:rsidRDefault="00E004EE" w:rsidP="00E004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16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1,444</w:t>
            </w:r>
          </w:p>
        </w:tc>
      </w:tr>
      <w:tr w:rsidR="00E004EE" w:rsidRPr="00BA2043" w14:paraId="48B8CBA9" w14:textId="77777777" w:rsidTr="004A0276">
        <w:trPr>
          <w:trHeight w:val="258"/>
        </w:trPr>
        <w:tc>
          <w:tcPr>
            <w:tcW w:w="2230" w:type="pct"/>
          </w:tcPr>
          <w:p w14:paraId="48EDFF79" w14:textId="36B33BAC" w:rsidR="00E004EE" w:rsidRPr="00E778A3" w:rsidRDefault="00E004EE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 w:hanging="14"/>
              <w:jc w:val="both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</w:tcPr>
          <w:p w14:paraId="6D6E9F2B" w14:textId="3793148C" w:rsidR="00E004EE" w:rsidRPr="00351C85" w:rsidRDefault="00024A45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109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144" w:type="pct"/>
          </w:tcPr>
          <w:p w14:paraId="47DD2922" w14:textId="77777777" w:rsidR="00E004EE" w:rsidRPr="00BA2043" w:rsidRDefault="00E004EE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</w:tcPr>
          <w:p w14:paraId="0A7FE894" w14:textId="232A8701" w:rsidR="00E004EE" w:rsidRPr="00BD2B30" w:rsidRDefault="00E004EE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15" w:right="-10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D2B30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680A2678" w14:textId="77777777" w:rsidR="00E004EE" w:rsidRPr="00BA2043" w:rsidRDefault="00E004EE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</w:tcPr>
          <w:p w14:paraId="6872A5FA" w14:textId="2B756005" w:rsidR="00E004EE" w:rsidRPr="00BA2043" w:rsidRDefault="00024A45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8,658</w:t>
            </w:r>
          </w:p>
        </w:tc>
        <w:tc>
          <w:tcPr>
            <w:tcW w:w="145" w:type="pct"/>
          </w:tcPr>
          <w:p w14:paraId="1156669A" w14:textId="77777777" w:rsidR="00E004EE" w:rsidRPr="00BA2043" w:rsidRDefault="00E004EE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</w:tcPr>
          <w:p w14:paraId="3AAAE24F" w14:textId="183358B7" w:rsidR="00E004EE" w:rsidRPr="00BA2043" w:rsidRDefault="00E004EE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55,483</w:t>
            </w:r>
          </w:p>
        </w:tc>
      </w:tr>
      <w:tr w:rsidR="00E004EE" w:rsidRPr="00BA2043" w14:paraId="7601254E" w14:textId="77777777" w:rsidTr="007F6ABD">
        <w:trPr>
          <w:trHeight w:val="258"/>
        </w:trPr>
        <w:tc>
          <w:tcPr>
            <w:tcW w:w="2230" w:type="pct"/>
          </w:tcPr>
          <w:p w14:paraId="526DE9AA" w14:textId="77777777" w:rsidR="00E004EE" w:rsidRPr="00E2655A" w:rsidRDefault="00E004EE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 w:hanging="14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585" w:type="pct"/>
            <w:tcBorders>
              <w:top w:val="double" w:sz="4" w:space="0" w:color="auto"/>
            </w:tcBorders>
          </w:tcPr>
          <w:p w14:paraId="5DA9F825" w14:textId="77777777" w:rsidR="00E004EE" w:rsidRPr="00E2655A" w:rsidRDefault="00E004EE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 w:line="240" w:lineRule="auto"/>
              <w:ind w:left="-115" w:right="-110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44" w:type="pct"/>
          </w:tcPr>
          <w:p w14:paraId="5CA19807" w14:textId="77777777" w:rsidR="00E004EE" w:rsidRPr="00E2655A" w:rsidRDefault="00E004EE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83" w:type="pct"/>
            <w:tcBorders>
              <w:top w:val="double" w:sz="4" w:space="0" w:color="auto"/>
            </w:tcBorders>
          </w:tcPr>
          <w:p w14:paraId="3E5236A9" w14:textId="77777777" w:rsidR="00E004EE" w:rsidRPr="00E2655A" w:rsidRDefault="00E004EE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after="0" w:line="240" w:lineRule="auto"/>
              <w:ind w:left="-115" w:right="-110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46" w:type="pct"/>
          </w:tcPr>
          <w:p w14:paraId="7307BD5E" w14:textId="77777777" w:rsidR="00E004EE" w:rsidRPr="00E2655A" w:rsidRDefault="00E004EE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82" w:type="pct"/>
            <w:tcBorders>
              <w:top w:val="double" w:sz="4" w:space="0" w:color="auto"/>
            </w:tcBorders>
          </w:tcPr>
          <w:p w14:paraId="0AF8C666" w14:textId="77777777" w:rsidR="00E004EE" w:rsidRPr="00E2655A" w:rsidRDefault="00E004EE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45" w:type="pct"/>
          </w:tcPr>
          <w:p w14:paraId="04DFE54A" w14:textId="77777777" w:rsidR="00E004EE" w:rsidRPr="00E2655A" w:rsidRDefault="00E004EE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85" w:type="pct"/>
            <w:tcBorders>
              <w:top w:val="double" w:sz="4" w:space="0" w:color="auto"/>
            </w:tcBorders>
          </w:tcPr>
          <w:p w14:paraId="1C6BFE22" w14:textId="77777777" w:rsidR="00E004EE" w:rsidRPr="00E2655A" w:rsidRDefault="00E004EE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15" w:right="-110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</w:tr>
      <w:tr w:rsidR="00E004EE" w:rsidRPr="00BA2043" w14:paraId="3176FF00" w14:textId="77777777" w:rsidTr="00421477">
        <w:trPr>
          <w:trHeight w:val="258"/>
        </w:trPr>
        <w:tc>
          <w:tcPr>
            <w:tcW w:w="2230" w:type="pct"/>
          </w:tcPr>
          <w:p w14:paraId="61CD0808" w14:textId="47250C3A" w:rsidR="00E004EE" w:rsidRDefault="00E004EE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 w:hanging="14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F29D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585" w:type="pct"/>
          </w:tcPr>
          <w:p w14:paraId="11B9F8B8" w14:textId="77777777" w:rsidR="00E004EE" w:rsidRPr="00BA2043" w:rsidRDefault="00E004EE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26876E35" w14:textId="77777777" w:rsidR="00E004EE" w:rsidRPr="00BA2043" w:rsidRDefault="00E004EE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14:paraId="349BA60B" w14:textId="77777777" w:rsidR="00E004EE" w:rsidRPr="00BA2043" w:rsidRDefault="00E004EE" w:rsidP="00E004E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6" w:type="pct"/>
          </w:tcPr>
          <w:p w14:paraId="523DD614" w14:textId="77777777" w:rsidR="00E004EE" w:rsidRPr="00BA2043" w:rsidRDefault="00E004EE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14:paraId="294A8E31" w14:textId="77777777" w:rsidR="00E004EE" w:rsidRPr="00BA2043" w:rsidRDefault="00E004EE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2C3DA7DF" w14:textId="77777777" w:rsidR="00E004EE" w:rsidRPr="00BA2043" w:rsidRDefault="00E004EE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545DE715" w14:textId="77777777" w:rsidR="00E004EE" w:rsidRPr="00BA2043" w:rsidRDefault="00E004EE" w:rsidP="00E004E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D634CB" w:rsidRPr="00BA2043" w14:paraId="5B6D38C9" w14:textId="77777777" w:rsidTr="00421477">
        <w:trPr>
          <w:trHeight w:val="258"/>
        </w:trPr>
        <w:tc>
          <w:tcPr>
            <w:tcW w:w="2230" w:type="pct"/>
          </w:tcPr>
          <w:p w14:paraId="7E3D6AC4" w14:textId="07A4F0B2" w:rsidR="00D634CB" w:rsidRPr="00335AA5" w:rsidRDefault="00D634CB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 w:hanging="14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A204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5" w:type="pct"/>
          </w:tcPr>
          <w:p w14:paraId="1535E6BA" w14:textId="77777777" w:rsidR="00D634CB" w:rsidRDefault="00D634CB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" w:type="pct"/>
          </w:tcPr>
          <w:p w14:paraId="4FE13B6C" w14:textId="77777777" w:rsidR="00D634CB" w:rsidRPr="00421477" w:rsidRDefault="00D634CB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14:paraId="0EB16D83" w14:textId="77777777" w:rsidR="00D634CB" w:rsidRPr="00421477" w:rsidRDefault="00D634CB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47C2F4CF" w14:textId="77777777" w:rsidR="00D634CB" w:rsidRPr="00421477" w:rsidRDefault="00D634CB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14:paraId="1D368836" w14:textId="77777777" w:rsidR="00D634CB" w:rsidRDefault="00D634CB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" w:type="pct"/>
          </w:tcPr>
          <w:p w14:paraId="50143F61" w14:textId="77777777" w:rsidR="00D634CB" w:rsidRPr="00421477" w:rsidRDefault="00D634CB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33D05C2F" w14:textId="77777777" w:rsidR="00D634CB" w:rsidRPr="00421477" w:rsidRDefault="00D634CB" w:rsidP="00E004E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634CB" w:rsidRPr="00BA2043" w14:paraId="19C999F6" w14:textId="77777777" w:rsidTr="00421477">
        <w:trPr>
          <w:trHeight w:val="258"/>
        </w:trPr>
        <w:tc>
          <w:tcPr>
            <w:tcW w:w="2230" w:type="pct"/>
          </w:tcPr>
          <w:p w14:paraId="2032D8A7" w14:textId="3DD5EAF1" w:rsidR="00D634CB" w:rsidRPr="00335AA5" w:rsidRDefault="00D634CB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 w:hanging="14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D3640">
              <w:rPr>
                <w:rFonts w:ascii="Angsana New" w:hAnsi="Angsana New"/>
                <w:sz w:val="30"/>
                <w:szCs w:val="30"/>
                <w:cs/>
              </w:rPr>
              <w:t xml:space="preserve">บริษัท </w:t>
            </w:r>
            <w:r w:rsidRPr="00DD3640">
              <w:rPr>
                <w:rFonts w:ascii="Angsana New" w:hAnsi="Angsana New" w:hint="cs"/>
                <w:sz w:val="30"/>
                <w:szCs w:val="30"/>
                <w:cs/>
              </w:rPr>
              <w:t>เทวกรรมโอสถ</w:t>
            </w:r>
            <w:r w:rsidRPr="00DD3640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585" w:type="pct"/>
          </w:tcPr>
          <w:p w14:paraId="59AE4267" w14:textId="227DE506" w:rsidR="00D634CB" w:rsidRDefault="00D634CB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4" w:type="pct"/>
          </w:tcPr>
          <w:p w14:paraId="0D364B0E" w14:textId="77777777" w:rsidR="00D634CB" w:rsidRPr="00421477" w:rsidRDefault="00D634CB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14:paraId="76E9FF32" w14:textId="52C7DF56" w:rsidR="00D634CB" w:rsidRPr="00D634CB" w:rsidRDefault="00D634CB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6" w:type="pct"/>
          </w:tcPr>
          <w:p w14:paraId="09F01A54" w14:textId="77777777" w:rsidR="00D634CB" w:rsidRPr="00421477" w:rsidRDefault="00D634CB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14:paraId="5B2EB10D" w14:textId="71A588C8" w:rsidR="00D634CB" w:rsidRDefault="00D634CB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971</w:t>
            </w:r>
          </w:p>
        </w:tc>
        <w:tc>
          <w:tcPr>
            <w:tcW w:w="145" w:type="pct"/>
          </w:tcPr>
          <w:p w14:paraId="294B23D4" w14:textId="77777777" w:rsidR="00D634CB" w:rsidRPr="00421477" w:rsidRDefault="00D634CB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42AA4944" w14:textId="3492DC9B" w:rsidR="00D634CB" w:rsidRPr="00421477" w:rsidRDefault="00D634CB" w:rsidP="00E004E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634CB" w:rsidRPr="00BA2043" w14:paraId="1B237C27" w14:textId="77777777" w:rsidTr="00421477">
        <w:trPr>
          <w:trHeight w:val="258"/>
        </w:trPr>
        <w:tc>
          <w:tcPr>
            <w:tcW w:w="2230" w:type="pct"/>
          </w:tcPr>
          <w:p w14:paraId="66242731" w14:textId="2B708111" w:rsidR="00D634CB" w:rsidRPr="00D634CB" w:rsidRDefault="00D634CB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 w:hanging="1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634CB">
              <w:rPr>
                <w:rFonts w:ascii="Angsana New" w:hAnsi="Angsana New"/>
                <w:sz w:val="30"/>
                <w:szCs w:val="30"/>
                <w:cs/>
              </w:rPr>
              <w:t>บริษัท ดีวีเค เฮลท์แคร์ จำกัด</w:t>
            </w:r>
          </w:p>
        </w:tc>
        <w:tc>
          <w:tcPr>
            <w:tcW w:w="585" w:type="pct"/>
          </w:tcPr>
          <w:p w14:paraId="14005ED1" w14:textId="5557C06C" w:rsidR="00D634CB" w:rsidRDefault="00D634CB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4" w:type="pct"/>
          </w:tcPr>
          <w:p w14:paraId="6D422D7F" w14:textId="77777777" w:rsidR="00D634CB" w:rsidRPr="00421477" w:rsidRDefault="00D634CB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14:paraId="1ED85C79" w14:textId="58CFBD02" w:rsidR="00D634CB" w:rsidRPr="00D634CB" w:rsidRDefault="00D634CB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6" w:type="pct"/>
          </w:tcPr>
          <w:p w14:paraId="6D6040D5" w14:textId="77777777" w:rsidR="00D634CB" w:rsidRPr="00421477" w:rsidRDefault="00D634CB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14:paraId="20A41208" w14:textId="3874030E" w:rsidR="00D634CB" w:rsidRDefault="00D634CB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385</w:t>
            </w:r>
          </w:p>
        </w:tc>
        <w:tc>
          <w:tcPr>
            <w:tcW w:w="145" w:type="pct"/>
          </w:tcPr>
          <w:p w14:paraId="5154910D" w14:textId="77777777" w:rsidR="00D634CB" w:rsidRPr="00421477" w:rsidRDefault="00D634CB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344D78E3" w14:textId="0125E8D9" w:rsidR="00D634CB" w:rsidRPr="00421477" w:rsidRDefault="00D634CB" w:rsidP="00E004E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634CB" w:rsidRPr="00BA2043" w14:paraId="63A095D9" w14:textId="77777777" w:rsidTr="00421477">
        <w:trPr>
          <w:trHeight w:val="258"/>
        </w:trPr>
        <w:tc>
          <w:tcPr>
            <w:tcW w:w="2230" w:type="pct"/>
          </w:tcPr>
          <w:p w14:paraId="08285C54" w14:textId="77777777" w:rsidR="00D634CB" w:rsidRPr="00E2655A" w:rsidRDefault="00D634CB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 w:hanging="14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585" w:type="pct"/>
          </w:tcPr>
          <w:p w14:paraId="0F6AA5CF" w14:textId="77777777" w:rsidR="00D634CB" w:rsidRPr="00E2655A" w:rsidRDefault="00D634CB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109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44" w:type="pct"/>
          </w:tcPr>
          <w:p w14:paraId="0967BEE2" w14:textId="77777777" w:rsidR="00D634CB" w:rsidRPr="00E2655A" w:rsidRDefault="00D634CB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83" w:type="pct"/>
          </w:tcPr>
          <w:p w14:paraId="6C129EEB" w14:textId="77777777" w:rsidR="00D634CB" w:rsidRPr="00E2655A" w:rsidRDefault="00D634CB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15" w:right="-109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6" w:type="pct"/>
          </w:tcPr>
          <w:p w14:paraId="21678DC4" w14:textId="77777777" w:rsidR="00D634CB" w:rsidRPr="00E2655A" w:rsidRDefault="00D634CB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82" w:type="pct"/>
          </w:tcPr>
          <w:p w14:paraId="1CB65D5D" w14:textId="77777777" w:rsidR="00D634CB" w:rsidRPr="00E2655A" w:rsidRDefault="00D634CB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110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45" w:type="pct"/>
          </w:tcPr>
          <w:p w14:paraId="1B28855D" w14:textId="77777777" w:rsidR="00D634CB" w:rsidRPr="00E2655A" w:rsidRDefault="00D634CB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85" w:type="pct"/>
          </w:tcPr>
          <w:p w14:paraId="7C910CAF" w14:textId="77777777" w:rsidR="00D634CB" w:rsidRPr="00E2655A" w:rsidRDefault="00D634CB" w:rsidP="00E004E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15" w:right="-108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E004EE" w:rsidRPr="00BA2043" w14:paraId="47206F1C" w14:textId="77777777" w:rsidTr="00D634CB">
        <w:trPr>
          <w:trHeight w:val="258"/>
        </w:trPr>
        <w:tc>
          <w:tcPr>
            <w:tcW w:w="2230" w:type="pct"/>
          </w:tcPr>
          <w:p w14:paraId="7B2EA1BC" w14:textId="46F579CE" w:rsidR="00E004EE" w:rsidRDefault="00E004EE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 w:hanging="14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35AA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585" w:type="pct"/>
            <w:tcBorders>
              <w:bottom w:val="single" w:sz="4" w:space="0" w:color="auto"/>
            </w:tcBorders>
          </w:tcPr>
          <w:p w14:paraId="46FFA7B3" w14:textId="04EB856E" w:rsidR="00E004EE" w:rsidRPr="00421477" w:rsidRDefault="00D634CB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132</w:t>
            </w:r>
          </w:p>
        </w:tc>
        <w:tc>
          <w:tcPr>
            <w:tcW w:w="144" w:type="pct"/>
          </w:tcPr>
          <w:p w14:paraId="58D16859" w14:textId="77777777" w:rsidR="00E004EE" w:rsidRPr="00421477" w:rsidRDefault="00E004EE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</w:tcPr>
          <w:p w14:paraId="749D14DE" w14:textId="4B847293" w:rsidR="00E004EE" w:rsidRPr="00421477" w:rsidRDefault="00E004EE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cs/>
              </w:rPr>
            </w:pPr>
            <w:r w:rsidRPr="00421477">
              <w:rPr>
                <w:rFonts w:ascii="Angsana New" w:hAnsi="Angsana New"/>
                <w:sz w:val="30"/>
                <w:szCs w:val="30"/>
              </w:rPr>
              <w:t>124</w:t>
            </w:r>
          </w:p>
        </w:tc>
        <w:tc>
          <w:tcPr>
            <w:tcW w:w="146" w:type="pct"/>
          </w:tcPr>
          <w:p w14:paraId="49367020" w14:textId="77777777" w:rsidR="00E004EE" w:rsidRPr="00421477" w:rsidRDefault="00E004EE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  <w:tcBorders>
              <w:bottom w:val="single" w:sz="4" w:space="0" w:color="auto"/>
            </w:tcBorders>
          </w:tcPr>
          <w:p w14:paraId="48784F9F" w14:textId="6C7D2C9E" w:rsidR="00E004EE" w:rsidRPr="00421477" w:rsidRDefault="00D634CB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132</w:t>
            </w:r>
          </w:p>
        </w:tc>
        <w:tc>
          <w:tcPr>
            <w:tcW w:w="145" w:type="pct"/>
          </w:tcPr>
          <w:p w14:paraId="4A9351FD" w14:textId="77777777" w:rsidR="00E004EE" w:rsidRPr="00421477" w:rsidRDefault="00E004EE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</w:tcPr>
          <w:p w14:paraId="10BD3ED7" w14:textId="0B4B79F1" w:rsidR="00E004EE" w:rsidRPr="00421477" w:rsidRDefault="00E004EE" w:rsidP="00E004E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421477">
              <w:rPr>
                <w:rFonts w:ascii="Angsana New" w:hAnsi="Angsana New"/>
                <w:sz w:val="30"/>
                <w:szCs w:val="30"/>
              </w:rPr>
              <w:t>124</w:t>
            </w:r>
          </w:p>
        </w:tc>
      </w:tr>
      <w:tr w:rsidR="00D634CB" w:rsidRPr="00BA2043" w14:paraId="0CA5B2F9" w14:textId="77777777" w:rsidTr="00D634CB">
        <w:trPr>
          <w:trHeight w:val="258"/>
        </w:trPr>
        <w:tc>
          <w:tcPr>
            <w:tcW w:w="2230" w:type="pct"/>
          </w:tcPr>
          <w:p w14:paraId="7CB981B7" w14:textId="46822D8D" w:rsidR="00D634CB" w:rsidRPr="00335AA5" w:rsidRDefault="00D634CB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 w:hanging="14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</w:tcPr>
          <w:p w14:paraId="73B2341A" w14:textId="09ED023F" w:rsidR="00D634CB" w:rsidRPr="001B46E0" w:rsidRDefault="00D634CB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109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B46E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132</w:t>
            </w:r>
          </w:p>
        </w:tc>
        <w:tc>
          <w:tcPr>
            <w:tcW w:w="144" w:type="pct"/>
          </w:tcPr>
          <w:p w14:paraId="1685B592" w14:textId="77777777" w:rsidR="00D634CB" w:rsidRPr="001B46E0" w:rsidRDefault="00D634CB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</w:tcPr>
          <w:p w14:paraId="229359B7" w14:textId="6019FB56" w:rsidR="00D634CB" w:rsidRPr="001B46E0" w:rsidRDefault="00D634CB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15" w:right="-109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B46E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124</w:t>
            </w:r>
          </w:p>
        </w:tc>
        <w:tc>
          <w:tcPr>
            <w:tcW w:w="146" w:type="pct"/>
          </w:tcPr>
          <w:p w14:paraId="09E57363" w14:textId="77777777" w:rsidR="00D634CB" w:rsidRPr="001B46E0" w:rsidRDefault="00D634CB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</w:tcPr>
          <w:p w14:paraId="42884F64" w14:textId="4DEAC15B" w:rsidR="00D634CB" w:rsidRPr="001B46E0" w:rsidRDefault="00D634CB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B46E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1,488</w:t>
            </w:r>
          </w:p>
        </w:tc>
        <w:tc>
          <w:tcPr>
            <w:tcW w:w="145" w:type="pct"/>
          </w:tcPr>
          <w:p w14:paraId="025A928A" w14:textId="77777777" w:rsidR="00D634CB" w:rsidRPr="001B46E0" w:rsidRDefault="00D634CB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</w:tcPr>
          <w:p w14:paraId="67B45820" w14:textId="27A1E260" w:rsidR="00D634CB" w:rsidRPr="001B46E0" w:rsidRDefault="00D634CB" w:rsidP="00E004E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B46E0">
              <w:rPr>
                <w:rFonts w:ascii="Angsana New" w:hAnsi="Angsana New"/>
                <w:b/>
                <w:bCs/>
                <w:sz w:val="30"/>
                <w:szCs w:val="30"/>
              </w:rPr>
              <w:t>124</w:t>
            </w:r>
          </w:p>
        </w:tc>
      </w:tr>
      <w:tr w:rsidR="00991032" w:rsidRPr="00BA2043" w14:paraId="656EA3BD" w14:textId="77777777" w:rsidTr="00D634CB">
        <w:trPr>
          <w:trHeight w:val="258"/>
        </w:trPr>
        <w:tc>
          <w:tcPr>
            <w:tcW w:w="2230" w:type="pct"/>
          </w:tcPr>
          <w:p w14:paraId="055F40DF" w14:textId="77777777" w:rsidR="00991032" w:rsidRPr="001B46E0" w:rsidRDefault="00991032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 w:hanging="14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585" w:type="pct"/>
            <w:tcBorders>
              <w:top w:val="double" w:sz="4" w:space="0" w:color="auto"/>
            </w:tcBorders>
          </w:tcPr>
          <w:p w14:paraId="32486828" w14:textId="77777777" w:rsidR="00991032" w:rsidRPr="001B46E0" w:rsidRDefault="00991032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109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44" w:type="pct"/>
          </w:tcPr>
          <w:p w14:paraId="1ED08267" w14:textId="77777777" w:rsidR="00991032" w:rsidRPr="001B46E0" w:rsidRDefault="00991032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83" w:type="pct"/>
            <w:tcBorders>
              <w:top w:val="double" w:sz="4" w:space="0" w:color="auto"/>
            </w:tcBorders>
          </w:tcPr>
          <w:p w14:paraId="402761EA" w14:textId="77777777" w:rsidR="00991032" w:rsidRPr="001B46E0" w:rsidRDefault="00991032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15" w:right="-109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6" w:type="pct"/>
          </w:tcPr>
          <w:p w14:paraId="41E42633" w14:textId="77777777" w:rsidR="00991032" w:rsidRPr="001B46E0" w:rsidRDefault="00991032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82" w:type="pct"/>
            <w:tcBorders>
              <w:top w:val="double" w:sz="4" w:space="0" w:color="auto"/>
            </w:tcBorders>
          </w:tcPr>
          <w:p w14:paraId="689A4459" w14:textId="77777777" w:rsidR="00991032" w:rsidRPr="001B46E0" w:rsidRDefault="00991032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110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45" w:type="pct"/>
          </w:tcPr>
          <w:p w14:paraId="013CF1AA" w14:textId="77777777" w:rsidR="00991032" w:rsidRPr="001B46E0" w:rsidRDefault="00991032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85" w:type="pct"/>
            <w:tcBorders>
              <w:top w:val="double" w:sz="4" w:space="0" w:color="auto"/>
            </w:tcBorders>
          </w:tcPr>
          <w:p w14:paraId="1A0FA661" w14:textId="77777777" w:rsidR="00991032" w:rsidRPr="001B46E0" w:rsidRDefault="00991032" w:rsidP="00E004E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15" w:right="-108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E004EE" w:rsidRPr="00BA2043" w14:paraId="33B24476" w14:textId="77777777" w:rsidTr="004A0276">
        <w:trPr>
          <w:trHeight w:val="427"/>
          <w:tblHeader/>
        </w:trPr>
        <w:tc>
          <w:tcPr>
            <w:tcW w:w="2230" w:type="pct"/>
          </w:tcPr>
          <w:p w14:paraId="15A653AE" w14:textId="4987B997" w:rsidR="00E004EE" w:rsidRPr="00BA2043" w:rsidRDefault="00E004EE" w:rsidP="00E004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540" w:hanging="54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5F29D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ไม่</w:t>
            </w:r>
            <w:r w:rsidRPr="005F29D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หมุนเวียนอื่น</w:t>
            </w:r>
          </w:p>
        </w:tc>
        <w:tc>
          <w:tcPr>
            <w:tcW w:w="585" w:type="pct"/>
          </w:tcPr>
          <w:p w14:paraId="28E506B7" w14:textId="77777777" w:rsidR="00E004EE" w:rsidRPr="006C45EA" w:rsidRDefault="00E004EE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44" w:type="pct"/>
          </w:tcPr>
          <w:p w14:paraId="753F5F69" w14:textId="77777777" w:rsidR="00E004EE" w:rsidRPr="00BA2043" w:rsidRDefault="00E004EE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14:paraId="1B3C438C" w14:textId="77777777" w:rsidR="00E004EE" w:rsidRPr="006C45EA" w:rsidRDefault="00E004EE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6" w:type="pct"/>
          </w:tcPr>
          <w:p w14:paraId="71F803D5" w14:textId="77777777" w:rsidR="00E004EE" w:rsidRPr="00BA2043" w:rsidRDefault="00E004EE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14:paraId="52B80880" w14:textId="77777777" w:rsidR="00E004EE" w:rsidRPr="006C45EA" w:rsidRDefault="00E004EE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45" w:type="pct"/>
          </w:tcPr>
          <w:p w14:paraId="792AF5BB" w14:textId="77777777" w:rsidR="00E004EE" w:rsidRPr="00BA2043" w:rsidRDefault="00E004EE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002201F8" w14:textId="77777777" w:rsidR="00E004EE" w:rsidRPr="006C45EA" w:rsidRDefault="00E004EE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E004EE" w:rsidRPr="00BA2043" w14:paraId="02615E5D" w14:textId="77777777" w:rsidTr="004A0276">
        <w:trPr>
          <w:trHeight w:val="427"/>
          <w:tblHeader/>
        </w:trPr>
        <w:tc>
          <w:tcPr>
            <w:tcW w:w="2230" w:type="pct"/>
          </w:tcPr>
          <w:p w14:paraId="58F933A4" w14:textId="49A692E5" w:rsidR="00E004EE" w:rsidRPr="00BA2043" w:rsidRDefault="00E004EE" w:rsidP="00E004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540" w:hanging="54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14BE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5" w:type="pct"/>
          </w:tcPr>
          <w:p w14:paraId="6B3EFB75" w14:textId="77777777" w:rsidR="00E004EE" w:rsidRPr="006C45EA" w:rsidRDefault="00E004EE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44" w:type="pct"/>
          </w:tcPr>
          <w:p w14:paraId="6A41B262" w14:textId="77777777" w:rsidR="00E004EE" w:rsidRPr="00BA2043" w:rsidRDefault="00E004EE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14:paraId="7565559B" w14:textId="77777777" w:rsidR="00E004EE" w:rsidRPr="006C45EA" w:rsidRDefault="00E004EE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6" w:type="pct"/>
          </w:tcPr>
          <w:p w14:paraId="4B920CC0" w14:textId="77777777" w:rsidR="00E004EE" w:rsidRPr="00BA2043" w:rsidRDefault="00E004EE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14:paraId="3CFFFBE4" w14:textId="77777777" w:rsidR="00E004EE" w:rsidRPr="006C45EA" w:rsidRDefault="00E004EE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45" w:type="pct"/>
          </w:tcPr>
          <w:p w14:paraId="436F2103" w14:textId="77777777" w:rsidR="00E004EE" w:rsidRPr="00BA2043" w:rsidRDefault="00E004EE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195238FF" w14:textId="77777777" w:rsidR="00E004EE" w:rsidRPr="006C45EA" w:rsidRDefault="00E004EE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E004EE" w:rsidRPr="00BA2043" w14:paraId="5C8323A3" w14:textId="77777777" w:rsidTr="004A0276">
        <w:trPr>
          <w:trHeight w:val="427"/>
          <w:tblHeader/>
        </w:trPr>
        <w:tc>
          <w:tcPr>
            <w:tcW w:w="2230" w:type="pct"/>
          </w:tcPr>
          <w:p w14:paraId="6C6DD373" w14:textId="138E5C20" w:rsidR="00E004EE" w:rsidRPr="00BA2043" w:rsidRDefault="00E004EE" w:rsidP="00E004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540" w:hanging="54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43ADC">
              <w:rPr>
                <w:rFonts w:ascii="Angsana New" w:hAnsi="Angsana New"/>
                <w:sz w:val="30"/>
                <w:szCs w:val="30"/>
              </w:rPr>
              <w:t>Selic Australia Pty Ltd</w:t>
            </w:r>
          </w:p>
        </w:tc>
        <w:tc>
          <w:tcPr>
            <w:tcW w:w="585" w:type="pct"/>
          </w:tcPr>
          <w:p w14:paraId="4C55CF6D" w14:textId="6C17A60F" w:rsidR="00E004EE" w:rsidRPr="006C45EA" w:rsidRDefault="006131DE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4" w:type="pct"/>
          </w:tcPr>
          <w:p w14:paraId="130361B1" w14:textId="77777777" w:rsidR="00E004EE" w:rsidRPr="00BA2043" w:rsidRDefault="00E004EE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14:paraId="03C775A8" w14:textId="49A9E62B" w:rsidR="00E004EE" w:rsidRPr="006C45EA" w:rsidRDefault="00E004EE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15F963E8" w14:textId="77777777" w:rsidR="00E004EE" w:rsidRPr="00BA2043" w:rsidRDefault="00E004EE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14:paraId="1B7A85C3" w14:textId="64DC222B" w:rsidR="00E004EE" w:rsidRPr="006C45EA" w:rsidRDefault="006131DE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5" w:type="pct"/>
          </w:tcPr>
          <w:p w14:paraId="466A5272" w14:textId="77777777" w:rsidR="00E004EE" w:rsidRPr="00BA2043" w:rsidRDefault="00E004EE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77E9B9A0" w14:textId="194CA096" w:rsidR="00E004EE" w:rsidRPr="006C45EA" w:rsidRDefault="00E004EE" w:rsidP="00E004E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6F3DE3">
              <w:rPr>
                <w:rFonts w:ascii="Angsana New" w:hAnsi="Angsana New"/>
                <w:sz w:val="30"/>
                <w:szCs w:val="30"/>
              </w:rPr>
              <w:t>13,125</w:t>
            </w:r>
          </w:p>
        </w:tc>
      </w:tr>
      <w:tr w:rsidR="00E004EE" w:rsidRPr="00BA2043" w14:paraId="5A770889" w14:textId="77777777" w:rsidTr="004A0276">
        <w:trPr>
          <w:tblHeader/>
        </w:trPr>
        <w:tc>
          <w:tcPr>
            <w:tcW w:w="2230" w:type="pct"/>
          </w:tcPr>
          <w:p w14:paraId="6733D787" w14:textId="77777777" w:rsidR="00E004EE" w:rsidRPr="00B30536" w:rsidRDefault="00E004EE" w:rsidP="00E004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540" w:hanging="540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585" w:type="pct"/>
          </w:tcPr>
          <w:p w14:paraId="4AE0374D" w14:textId="77777777" w:rsidR="00E004EE" w:rsidRPr="00B30536" w:rsidRDefault="00E004EE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44" w:type="pct"/>
          </w:tcPr>
          <w:p w14:paraId="16B655F9" w14:textId="77777777" w:rsidR="00E004EE" w:rsidRPr="00B30536" w:rsidRDefault="00E004EE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83" w:type="pct"/>
          </w:tcPr>
          <w:p w14:paraId="6C0CF27E" w14:textId="77777777" w:rsidR="00E004EE" w:rsidRPr="00B30536" w:rsidRDefault="00E004EE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46" w:type="pct"/>
          </w:tcPr>
          <w:p w14:paraId="47BFBF17" w14:textId="77777777" w:rsidR="00E004EE" w:rsidRPr="00B30536" w:rsidRDefault="00E004EE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82" w:type="pct"/>
          </w:tcPr>
          <w:p w14:paraId="22129DD0" w14:textId="77777777" w:rsidR="00E004EE" w:rsidRPr="00B30536" w:rsidRDefault="00E004EE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45" w:type="pct"/>
          </w:tcPr>
          <w:p w14:paraId="3F3D00D7" w14:textId="77777777" w:rsidR="00E004EE" w:rsidRPr="00B30536" w:rsidRDefault="00E004EE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85" w:type="pct"/>
          </w:tcPr>
          <w:p w14:paraId="22560E80" w14:textId="77777777" w:rsidR="00E004EE" w:rsidRPr="00B30536" w:rsidRDefault="00E004EE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</w:tr>
      <w:tr w:rsidR="00E004EE" w:rsidRPr="00BA2043" w14:paraId="35A7E428" w14:textId="77777777" w:rsidTr="004A0276">
        <w:trPr>
          <w:tblHeader/>
        </w:trPr>
        <w:tc>
          <w:tcPr>
            <w:tcW w:w="2230" w:type="pct"/>
          </w:tcPr>
          <w:p w14:paraId="47ED709D" w14:textId="1161010E" w:rsidR="00E004EE" w:rsidRPr="00531916" w:rsidRDefault="00E004EE" w:rsidP="00E004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540" w:hanging="540"/>
              <w:rPr>
                <w:rFonts w:ascii="Angsana New" w:hAnsi="Angsana New"/>
                <w:sz w:val="20"/>
                <w:szCs w:val="20"/>
                <w:cs/>
              </w:rPr>
            </w:pPr>
            <w:r w:rsidRPr="0053191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</w:t>
            </w:r>
            <w:r w:rsidRPr="0053191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การค้า</w:t>
            </w:r>
          </w:p>
        </w:tc>
        <w:tc>
          <w:tcPr>
            <w:tcW w:w="585" w:type="pct"/>
          </w:tcPr>
          <w:p w14:paraId="7B06154B" w14:textId="77777777" w:rsidR="00E004EE" w:rsidRPr="00D03A66" w:rsidRDefault="00E004EE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44" w:type="pct"/>
          </w:tcPr>
          <w:p w14:paraId="336BCB6B" w14:textId="77777777" w:rsidR="00E004EE" w:rsidRPr="00D03A66" w:rsidRDefault="00E004EE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83" w:type="pct"/>
          </w:tcPr>
          <w:p w14:paraId="4967945F" w14:textId="77777777" w:rsidR="00E004EE" w:rsidRPr="00D03A66" w:rsidRDefault="00E004EE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46" w:type="pct"/>
          </w:tcPr>
          <w:p w14:paraId="25B3EBD0" w14:textId="77777777" w:rsidR="00E004EE" w:rsidRPr="00D03A66" w:rsidRDefault="00E004EE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82" w:type="pct"/>
          </w:tcPr>
          <w:p w14:paraId="026A423D" w14:textId="77777777" w:rsidR="00E004EE" w:rsidRPr="00D03A66" w:rsidRDefault="00E004EE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45" w:type="pct"/>
          </w:tcPr>
          <w:p w14:paraId="417BD010" w14:textId="77777777" w:rsidR="00E004EE" w:rsidRPr="00D03A66" w:rsidRDefault="00E004EE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85" w:type="pct"/>
          </w:tcPr>
          <w:p w14:paraId="45E9CE9B" w14:textId="77777777" w:rsidR="00E004EE" w:rsidRPr="00D03A66" w:rsidRDefault="00E004EE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</w:tr>
      <w:tr w:rsidR="00E004EE" w:rsidRPr="00BA2043" w14:paraId="6647E045" w14:textId="77777777" w:rsidTr="004A0276">
        <w:trPr>
          <w:tblHeader/>
        </w:trPr>
        <w:tc>
          <w:tcPr>
            <w:tcW w:w="2230" w:type="pct"/>
          </w:tcPr>
          <w:p w14:paraId="01945334" w14:textId="51722883" w:rsidR="00E004EE" w:rsidRPr="00531916" w:rsidRDefault="00E004EE" w:rsidP="00E004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540" w:hanging="540"/>
              <w:rPr>
                <w:rFonts w:ascii="Angsana New" w:hAnsi="Angsana New"/>
                <w:sz w:val="20"/>
                <w:szCs w:val="20"/>
                <w:cs/>
              </w:rPr>
            </w:pPr>
            <w:r w:rsidRPr="0053191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</w:t>
            </w:r>
            <w:r w:rsidRPr="0053191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ย่อย</w:t>
            </w:r>
          </w:p>
        </w:tc>
        <w:tc>
          <w:tcPr>
            <w:tcW w:w="585" w:type="pct"/>
          </w:tcPr>
          <w:p w14:paraId="324895EF" w14:textId="77777777" w:rsidR="00E004EE" w:rsidRPr="00421477" w:rsidRDefault="00E004EE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44" w:type="pct"/>
          </w:tcPr>
          <w:p w14:paraId="25ACB377" w14:textId="77777777" w:rsidR="00E004EE" w:rsidRPr="00421477" w:rsidRDefault="00E004EE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14:paraId="6D6D9FB3" w14:textId="77777777" w:rsidR="00E004EE" w:rsidRPr="00421477" w:rsidRDefault="00E004EE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6" w:type="pct"/>
          </w:tcPr>
          <w:p w14:paraId="219498D1" w14:textId="77777777" w:rsidR="00E004EE" w:rsidRPr="00421477" w:rsidRDefault="00E004EE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14:paraId="5CB752AE" w14:textId="77777777" w:rsidR="00E004EE" w:rsidRPr="00421477" w:rsidRDefault="00E004EE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45" w:type="pct"/>
          </w:tcPr>
          <w:p w14:paraId="7FEBC55C" w14:textId="77777777" w:rsidR="00E004EE" w:rsidRPr="00421477" w:rsidRDefault="00E004EE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12FF46B2" w14:textId="77777777" w:rsidR="00E004EE" w:rsidRPr="00421477" w:rsidRDefault="00E004EE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E004EE" w:rsidRPr="00BA2043" w14:paraId="7346E307" w14:textId="77777777" w:rsidTr="006131DE">
        <w:trPr>
          <w:tblHeader/>
        </w:trPr>
        <w:tc>
          <w:tcPr>
            <w:tcW w:w="2230" w:type="pct"/>
          </w:tcPr>
          <w:p w14:paraId="167F2E7C" w14:textId="23890CCC" w:rsidR="00E004EE" w:rsidRPr="00531916" w:rsidRDefault="00E004EE" w:rsidP="00E004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540" w:hanging="540"/>
              <w:rPr>
                <w:rFonts w:ascii="Angsana New" w:hAnsi="Angsana New"/>
                <w:sz w:val="30"/>
                <w:szCs w:val="30"/>
                <w:cs/>
              </w:rPr>
            </w:pPr>
            <w:r w:rsidRPr="00531916">
              <w:rPr>
                <w:rFonts w:ascii="Angsana New" w:hAnsi="Angsana New"/>
                <w:sz w:val="30"/>
                <w:szCs w:val="30"/>
              </w:rPr>
              <w:t>PMC Label Materials Pte. Ltd.</w:t>
            </w:r>
          </w:p>
        </w:tc>
        <w:tc>
          <w:tcPr>
            <w:tcW w:w="585" w:type="pct"/>
          </w:tcPr>
          <w:p w14:paraId="2826FFCC" w14:textId="5CCAE3CC" w:rsidR="00E004EE" w:rsidRPr="004A0276" w:rsidRDefault="006131DE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4" w:type="pct"/>
          </w:tcPr>
          <w:p w14:paraId="7B300A26" w14:textId="77777777" w:rsidR="00E004EE" w:rsidRPr="004A0276" w:rsidRDefault="00E004EE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</w:tcPr>
          <w:p w14:paraId="7D025A39" w14:textId="094C4FD3" w:rsidR="00E004EE" w:rsidRPr="004A0276" w:rsidRDefault="00E004EE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</w:rPr>
            </w:pPr>
            <w:r w:rsidRPr="004A027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5E4C37D0" w14:textId="77777777" w:rsidR="00E004EE" w:rsidRPr="004A0276" w:rsidRDefault="00E004EE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2" w:type="pct"/>
          </w:tcPr>
          <w:p w14:paraId="2D061130" w14:textId="624A7081" w:rsidR="00E004EE" w:rsidRPr="004A0276" w:rsidRDefault="006131DE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5" w:type="pct"/>
          </w:tcPr>
          <w:p w14:paraId="5CCE241F" w14:textId="77777777" w:rsidR="00E004EE" w:rsidRPr="004A0276" w:rsidRDefault="00E004EE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</w:tcPr>
          <w:p w14:paraId="6B4C9040" w14:textId="63CF2AA3" w:rsidR="00E004EE" w:rsidRPr="004A0276" w:rsidRDefault="00E004EE" w:rsidP="0087342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4A0276">
              <w:rPr>
                <w:rFonts w:ascii="Angsana New" w:hAnsi="Angsana New"/>
                <w:sz w:val="30"/>
                <w:szCs w:val="30"/>
              </w:rPr>
              <w:t>24</w:t>
            </w:r>
          </w:p>
        </w:tc>
      </w:tr>
      <w:tr w:rsidR="00E004EE" w:rsidRPr="00BA2043" w14:paraId="6253FEEF" w14:textId="77777777" w:rsidTr="006131DE">
        <w:trPr>
          <w:trHeight w:val="92"/>
          <w:tblHeader/>
        </w:trPr>
        <w:tc>
          <w:tcPr>
            <w:tcW w:w="2230" w:type="pct"/>
          </w:tcPr>
          <w:p w14:paraId="20FB6568" w14:textId="77777777" w:rsidR="00E004EE" w:rsidRPr="004A0276" w:rsidRDefault="00E004EE" w:rsidP="00E004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540" w:hanging="54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85" w:type="pct"/>
          </w:tcPr>
          <w:p w14:paraId="676DFC0E" w14:textId="77777777" w:rsidR="00E004EE" w:rsidRPr="00D03A66" w:rsidRDefault="00E004EE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44" w:type="pct"/>
          </w:tcPr>
          <w:p w14:paraId="016B848C" w14:textId="77777777" w:rsidR="00E004EE" w:rsidRPr="00D03A66" w:rsidRDefault="00E004EE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83" w:type="pct"/>
          </w:tcPr>
          <w:p w14:paraId="14C8B213" w14:textId="77777777" w:rsidR="00E004EE" w:rsidRPr="00D03A66" w:rsidRDefault="00E004EE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46" w:type="pct"/>
          </w:tcPr>
          <w:p w14:paraId="726433C1" w14:textId="77777777" w:rsidR="00E004EE" w:rsidRPr="00D03A66" w:rsidRDefault="00E004EE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82" w:type="pct"/>
          </w:tcPr>
          <w:p w14:paraId="092268F1" w14:textId="77777777" w:rsidR="00E004EE" w:rsidRPr="00D03A66" w:rsidRDefault="00E004EE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45" w:type="pct"/>
          </w:tcPr>
          <w:p w14:paraId="08209E20" w14:textId="77777777" w:rsidR="00E004EE" w:rsidRPr="00D03A66" w:rsidRDefault="00E004EE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85" w:type="pct"/>
          </w:tcPr>
          <w:p w14:paraId="665EEA6B" w14:textId="77777777" w:rsidR="00E004EE" w:rsidRPr="00D03A66" w:rsidRDefault="00E004EE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</w:tr>
      <w:tr w:rsidR="00E004EE" w:rsidRPr="00BA2043" w14:paraId="082762F4" w14:textId="77777777" w:rsidTr="004A0276">
        <w:trPr>
          <w:trHeight w:val="427"/>
          <w:tblHeader/>
        </w:trPr>
        <w:tc>
          <w:tcPr>
            <w:tcW w:w="2230" w:type="pct"/>
          </w:tcPr>
          <w:p w14:paraId="39C20849" w14:textId="5044BB4C" w:rsidR="00E004EE" w:rsidRPr="00BA2043" w:rsidRDefault="00E004EE" w:rsidP="00E004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540" w:hanging="54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BA204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  <w:r w:rsidRPr="00BA204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585" w:type="pct"/>
          </w:tcPr>
          <w:p w14:paraId="63C4A89E" w14:textId="6A228A31" w:rsidR="00E004EE" w:rsidRPr="006C45EA" w:rsidRDefault="00E004EE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44" w:type="pct"/>
          </w:tcPr>
          <w:p w14:paraId="0A8595E9" w14:textId="77777777" w:rsidR="00E004EE" w:rsidRPr="00BA2043" w:rsidRDefault="00E004EE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14:paraId="41D4BD52" w14:textId="04D49346" w:rsidR="00E004EE" w:rsidRPr="006C45EA" w:rsidRDefault="00E004EE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6" w:type="pct"/>
          </w:tcPr>
          <w:p w14:paraId="196FDD0A" w14:textId="77777777" w:rsidR="00E004EE" w:rsidRPr="00BA2043" w:rsidRDefault="00E004EE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14:paraId="737F91D6" w14:textId="20C6C732" w:rsidR="00E004EE" w:rsidRPr="006C45EA" w:rsidRDefault="00E004EE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45" w:type="pct"/>
          </w:tcPr>
          <w:p w14:paraId="000AAA58" w14:textId="77777777" w:rsidR="00E004EE" w:rsidRPr="00BA2043" w:rsidRDefault="00E004EE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34359F27" w14:textId="3B46A8CE" w:rsidR="00E004EE" w:rsidRPr="006C45EA" w:rsidRDefault="00E004EE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E004EE" w:rsidRPr="00BA2043" w14:paraId="66753F95" w14:textId="77777777" w:rsidTr="004A0276">
        <w:trPr>
          <w:trHeight w:val="258"/>
        </w:trPr>
        <w:tc>
          <w:tcPr>
            <w:tcW w:w="2230" w:type="pct"/>
          </w:tcPr>
          <w:p w14:paraId="526EFC77" w14:textId="65C95818" w:rsidR="00E004EE" w:rsidRDefault="00E004EE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eastAsia="en-US"/>
              </w:rPr>
              <w:t>การร่วมค้า</w:t>
            </w:r>
          </w:p>
        </w:tc>
        <w:tc>
          <w:tcPr>
            <w:tcW w:w="585" w:type="pct"/>
          </w:tcPr>
          <w:p w14:paraId="06D851C7" w14:textId="77777777" w:rsidR="00E004EE" w:rsidRPr="00BA2043" w:rsidRDefault="00E004EE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33C5EC07" w14:textId="77777777" w:rsidR="00E004EE" w:rsidRPr="00BA2043" w:rsidRDefault="00E004EE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14:paraId="4AFC8CE1" w14:textId="77777777" w:rsidR="00E004EE" w:rsidRPr="00BA2043" w:rsidRDefault="00E004EE" w:rsidP="00E004E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6" w:type="pct"/>
          </w:tcPr>
          <w:p w14:paraId="55B56064" w14:textId="77777777" w:rsidR="00E004EE" w:rsidRPr="00BA2043" w:rsidRDefault="00E004EE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14:paraId="2A3FAF33" w14:textId="77777777" w:rsidR="00E004EE" w:rsidRPr="00BA2043" w:rsidRDefault="00E004EE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68310D51" w14:textId="77777777" w:rsidR="00E004EE" w:rsidRPr="00BA2043" w:rsidRDefault="00E004EE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3CD8DBCE" w14:textId="77777777" w:rsidR="00E004EE" w:rsidRPr="00BA2043" w:rsidRDefault="00E004EE" w:rsidP="00E004E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E004EE" w:rsidRPr="00BA2043" w14:paraId="00AC32B3" w14:textId="77777777" w:rsidTr="004A0276">
        <w:trPr>
          <w:trHeight w:val="258"/>
        </w:trPr>
        <w:tc>
          <w:tcPr>
            <w:tcW w:w="2230" w:type="pct"/>
          </w:tcPr>
          <w:p w14:paraId="3B15177D" w14:textId="235D8438" w:rsidR="00E004EE" w:rsidRPr="00B40A35" w:rsidRDefault="00E004EE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B40A35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บริษัท เบลิค อินโนเทค จำกัด</w:t>
            </w:r>
          </w:p>
        </w:tc>
        <w:tc>
          <w:tcPr>
            <w:tcW w:w="585" w:type="pct"/>
          </w:tcPr>
          <w:p w14:paraId="3332E084" w14:textId="1F16D96F" w:rsidR="00E004EE" w:rsidRPr="00B40A35" w:rsidRDefault="00F531F8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500</w:t>
            </w:r>
          </w:p>
        </w:tc>
        <w:tc>
          <w:tcPr>
            <w:tcW w:w="144" w:type="pct"/>
          </w:tcPr>
          <w:p w14:paraId="41DBF415" w14:textId="77777777" w:rsidR="00E004EE" w:rsidRPr="00BA2043" w:rsidRDefault="00E004EE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14:paraId="2E2F9216" w14:textId="78B29739" w:rsidR="00E004EE" w:rsidRPr="00BA2043" w:rsidRDefault="00E004EE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72042244" w14:textId="77777777" w:rsidR="00E004EE" w:rsidRPr="00BA2043" w:rsidRDefault="00E004EE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14:paraId="23A38776" w14:textId="038F2042" w:rsidR="00E004EE" w:rsidRPr="00B40A35" w:rsidRDefault="00F531F8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500</w:t>
            </w:r>
          </w:p>
        </w:tc>
        <w:tc>
          <w:tcPr>
            <w:tcW w:w="145" w:type="pct"/>
          </w:tcPr>
          <w:p w14:paraId="53907DFA" w14:textId="77777777" w:rsidR="00E004EE" w:rsidRPr="00BA2043" w:rsidRDefault="00E004EE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693DBDEE" w14:textId="76604E74" w:rsidR="00E004EE" w:rsidRPr="00BA2043" w:rsidRDefault="00E004EE" w:rsidP="00E004E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004EE" w:rsidRPr="00BA2043" w14:paraId="7D135114" w14:textId="77777777" w:rsidTr="004A0276">
        <w:trPr>
          <w:trHeight w:val="258"/>
        </w:trPr>
        <w:tc>
          <w:tcPr>
            <w:tcW w:w="2230" w:type="pct"/>
          </w:tcPr>
          <w:p w14:paraId="78E656A1" w14:textId="77777777" w:rsidR="00E004EE" w:rsidRPr="00B40A35" w:rsidRDefault="00E004EE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="Angsana New" w:hAnsi="Angsana New"/>
                <w:sz w:val="20"/>
                <w:szCs w:val="20"/>
                <w:cs/>
                <w:lang w:val="en-US" w:eastAsia="en-US"/>
              </w:rPr>
            </w:pPr>
          </w:p>
        </w:tc>
        <w:tc>
          <w:tcPr>
            <w:tcW w:w="585" w:type="pct"/>
          </w:tcPr>
          <w:p w14:paraId="37965EB1" w14:textId="77777777" w:rsidR="00E004EE" w:rsidRPr="00B40A35" w:rsidRDefault="00E004EE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after="0" w:line="240" w:lineRule="auto"/>
              <w:ind w:left="-115" w:right="-11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" w:type="pct"/>
          </w:tcPr>
          <w:p w14:paraId="1EBB7E0D" w14:textId="77777777" w:rsidR="00E004EE" w:rsidRPr="00B40A35" w:rsidRDefault="00E004EE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83" w:type="pct"/>
          </w:tcPr>
          <w:p w14:paraId="19DF72B8" w14:textId="77777777" w:rsidR="00E004EE" w:rsidRPr="00B40A35" w:rsidRDefault="00E004EE" w:rsidP="00E004E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15" w:right="-10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46" w:type="pct"/>
          </w:tcPr>
          <w:p w14:paraId="2C40C6F3" w14:textId="77777777" w:rsidR="00E004EE" w:rsidRPr="00B40A35" w:rsidRDefault="00E004EE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82" w:type="pct"/>
          </w:tcPr>
          <w:p w14:paraId="4C1D2467" w14:textId="77777777" w:rsidR="00E004EE" w:rsidRPr="00B40A35" w:rsidRDefault="00E004EE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15" w:right="-11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5" w:type="pct"/>
          </w:tcPr>
          <w:p w14:paraId="150A723D" w14:textId="77777777" w:rsidR="00E004EE" w:rsidRPr="00B40A35" w:rsidRDefault="00E004EE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85" w:type="pct"/>
          </w:tcPr>
          <w:p w14:paraId="4CCD5A70" w14:textId="77777777" w:rsidR="00E004EE" w:rsidRPr="00B40A35" w:rsidRDefault="00E004EE" w:rsidP="00E004E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15" w:right="-108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E004EE" w:rsidRPr="00BA2043" w14:paraId="5EA48295" w14:textId="77777777" w:rsidTr="004A0276">
        <w:trPr>
          <w:trHeight w:val="258"/>
        </w:trPr>
        <w:tc>
          <w:tcPr>
            <w:tcW w:w="2230" w:type="pct"/>
          </w:tcPr>
          <w:p w14:paraId="108C30B1" w14:textId="7102044E" w:rsidR="00E004EE" w:rsidRDefault="00E004EE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eastAsia="en-US"/>
              </w:rPr>
              <w:lastRenderedPageBreak/>
              <w:t>กิจการอื่นที่เกี่ยวข้องกัน</w:t>
            </w:r>
          </w:p>
        </w:tc>
        <w:tc>
          <w:tcPr>
            <w:tcW w:w="585" w:type="pct"/>
          </w:tcPr>
          <w:p w14:paraId="6D34C067" w14:textId="77777777" w:rsidR="00E004EE" w:rsidRPr="00BA2043" w:rsidRDefault="00E004EE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1BC621E9" w14:textId="77777777" w:rsidR="00E004EE" w:rsidRPr="00BA2043" w:rsidRDefault="00E004EE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14:paraId="1B0FB01A" w14:textId="77777777" w:rsidR="00E004EE" w:rsidRPr="00BA2043" w:rsidRDefault="00E004EE" w:rsidP="00E004E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6" w:type="pct"/>
          </w:tcPr>
          <w:p w14:paraId="43E3A1B9" w14:textId="77777777" w:rsidR="00E004EE" w:rsidRPr="00BA2043" w:rsidRDefault="00E004EE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14:paraId="0EC00C9A" w14:textId="77777777" w:rsidR="00E004EE" w:rsidRPr="00BA2043" w:rsidRDefault="00E004EE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78B033FA" w14:textId="77777777" w:rsidR="00E004EE" w:rsidRPr="00BA2043" w:rsidRDefault="00E004EE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1AC6FB54" w14:textId="77777777" w:rsidR="00E004EE" w:rsidRPr="00BA2043" w:rsidRDefault="00E004EE" w:rsidP="00E004E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E004EE" w:rsidRPr="00BA2043" w14:paraId="15E8CB0C" w14:textId="77777777" w:rsidTr="004A0276">
        <w:trPr>
          <w:trHeight w:val="258"/>
        </w:trPr>
        <w:tc>
          <w:tcPr>
            <w:tcW w:w="2230" w:type="pct"/>
          </w:tcPr>
          <w:p w14:paraId="3CB06680" w14:textId="77777777" w:rsidR="00E004EE" w:rsidRPr="00E657DC" w:rsidRDefault="00E004EE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B008A6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บริษัท ฮิวแมนิก้า จำกัด (มหาชน)</w:t>
            </w:r>
          </w:p>
        </w:tc>
        <w:tc>
          <w:tcPr>
            <w:tcW w:w="585" w:type="pct"/>
          </w:tcPr>
          <w:p w14:paraId="5659028F" w14:textId="3D397AA4" w:rsidR="00E004EE" w:rsidRPr="00BA2043" w:rsidRDefault="00EF53DF" w:rsidP="006B7A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209</w:t>
            </w:r>
          </w:p>
        </w:tc>
        <w:tc>
          <w:tcPr>
            <w:tcW w:w="144" w:type="pct"/>
          </w:tcPr>
          <w:p w14:paraId="2FC4126C" w14:textId="77777777" w:rsidR="00E004EE" w:rsidRPr="00BA2043" w:rsidRDefault="00E004EE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14:paraId="10039759" w14:textId="71D0FF5D" w:rsidR="00E004EE" w:rsidRPr="00BD2B30" w:rsidRDefault="00E004EE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</w:rPr>
            </w:pPr>
            <w:r w:rsidRPr="00BD2B3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74D1EA33" w14:textId="77777777" w:rsidR="00E004EE" w:rsidRPr="00BA2043" w:rsidRDefault="00E004EE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14:paraId="3412A190" w14:textId="51FD2B39" w:rsidR="00E004EE" w:rsidRPr="00BA2043" w:rsidRDefault="00F531F8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60</w:t>
            </w:r>
          </w:p>
        </w:tc>
        <w:tc>
          <w:tcPr>
            <w:tcW w:w="145" w:type="pct"/>
          </w:tcPr>
          <w:p w14:paraId="49CCCEAE" w14:textId="77777777" w:rsidR="00E004EE" w:rsidRPr="00BA2043" w:rsidRDefault="00E004EE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5121B9FC" w14:textId="392D94AE" w:rsidR="00E004EE" w:rsidRDefault="00E004EE" w:rsidP="00E004E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004EE" w:rsidRPr="00BA2043" w14:paraId="4D01B7FF" w14:textId="77777777" w:rsidTr="004A0276">
        <w:trPr>
          <w:trHeight w:val="258"/>
        </w:trPr>
        <w:tc>
          <w:tcPr>
            <w:tcW w:w="2230" w:type="pct"/>
          </w:tcPr>
          <w:p w14:paraId="1EC23E50" w14:textId="16F7E034" w:rsidR="00E004EE" w:rsidRPr="00651CC3" w:rsidRDefault="00E004EE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81922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บริษัท</w:t>
            </w:r>
            <w:r w:rsidRPr="00535BBA">
              <w:rPr>
                <w:rFonts w:ascii="Angsana New" w:hAnsi="Angsana New"/>
                <w:sz w:val="30"/>
                <w:szCs w:val="30"/>
                <w:cs/>
              </w:rPr>
              <w:t xml:space="preserve"> ไอแอลซีที จำกัด</w:t>
            </w:r>
          </w:p>
        </w:tc>
        <w:tc>
          <w:tcPr>
            <w:tcW w:w="585" w:type="pct"/>
          </w:tcPr>
          <w:p w14:paraId="1CDD4A52" w14:textId="2EDBD28A" w:rsidR="00E004EE" w:rsidRPr="00BA2043" w:rsidRDefault="00EF53DF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2,689</w:t>
            </w:r>
          </w:p>
        </w:tc>
        <w:tc>
          <w:tcPr>
            <w:tcW w:w="144" w:type="pct"/>
          </w:tcPr>
          <w:p w14:paraId="7078FBA9" w14:textId="77777777" w:rsidR="00E004EE" w:rsidRPr="00BA2043" w:rsidRDefault="00E004EE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14:paraId="6C5B745C" w14:textId="5BB45DF8" w:rsidR="00E004EE" w:rsidRPr="00BD2B30" w:rsidRDefault="00E004EE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</w:rPr>
            </w:pPr>
            <w:r w:rsidRPr="00BD2B30">
              <w:rPr>
                <w:rFonts w:ascii="Angsana New" w:hAnsi="Angsana New"/>
                <w:sz w:val="30"/>
                <w:szCs w:val="30"/>
              </w:rPr>
              <w:t>251</w:t>
            </w:r>
          </w:p>
        </w:tc>
        <w:tc>
          <w:tcPr>
            <w:tcW w:w="146" w:type="pct"/>
          </w:tcPr>
          <w:p w14:paraId="0B8BD1E7" w14:textId="77777777" w:rsidR="00E004EE" w:rsidRPr="00BA2043" w:rsidRDefault="00E004EE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14:paraId="0E0054BA" w14:textId="786FFC0D" w:rsidR="00E004EE" w:rsidRPr="00BA2043" w:rsidRDefault="00F531F8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5" w:type="pct"/>
          </w:tcPr>
          <w:p w14:paraId="3DBF13D3" w14:textId="77777777" w:rsidR="00E004EE" w:rsidRPr="00BA2043" w:rsidRDefault="00E004EE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66685E97" w14:textId="35545E12" w:rsidR="00E004EE" w:rsidRDefault="00E004EE" w:rsidP="00E004E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004EE" w:rsidRPr="00BA2043" w14:paraId="1594BFD9" w14:textId="77777777" w:rsidTr="004A0276">
        <w:trPr>
          <w:trHeight w:val="258"/>
        </w:trPr>
        <w:tc>
          <w:tcPr>
            <w:tcW w:w="2230" w:type="pct"/>
          </w:tcPr>
          <w:p w14:paraId="4792F055" w14:textId="77777777" w:rsidR="00E004EE" w:rsidRPr="00B40A35" w:rsidRDefault="00E004EE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="Angsana New" w:hAnsi="Angsana New"/>
                <w:sz w:val="20"/>
                <w:szCs w:val="20"/>
                <w:cs/>
                <w:lang w:val="en-US" w:eastAsia="en-US"/>
              </w:rPr>
            </w:pPr>
          </w:p>
        </w:tc>
        <w:tc>
          <w:tcPr>
            <w:tcW w:w="585" w:type="pct"/>
          </w:tcPr>
          <w:p w14:paraId="6B1AD926" w14:textId="77777777" w:rsidR="00E004EE" w:rsidRPr="00B40A35" w:rsidRDefault="00E004EE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109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</w:p>
        </w:tc>
        <w:tc>
          <w:tcPr>
            <w:tcW w:w="144" w:type="pct"/>
          </w:tcPr>
          <w:p w14:paraId="000972B5" w14:textId="77777777" w:rsidR="00E004EE" w:rsidRPr="00B40A35" w:rsidRDefault="00E004EE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83" w:type="pct"/>
          </w:tcPr>
          <w:p w14:paraId="05822C73" w14:textId="77777777" w:rsidR="00E004EE" w:rsidRPr="00B40A35" w:rsidRDefault="00E004EE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15" w:right="-109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6" w:type="pct"/>
          </w:tcPr>
          <w:p w14:paraId="6DEFEF13" w14:textId="77777777" w:rsidR="00E004EE" w:rsidRPr="00B40A35" w:rsidRDefault="00E004EE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82" w:type="pct"/>
          </w:tcPr>
          <w:p w14:paraId="28B39559" w14:textId="77777777" w:rsidR="00E004EE" w:rsidRPr="00B40A35" w:rsidRDefault="00E004EE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110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</w:p>
        </w:tc>
        <w:tc>
          <w:tcPr>
            <w:tcW w:w="145" w:type="pct"/>
          </w:tcPr>
          <w:p w14:paraId="0C7538E6" w14:textId="77777777" w:rsidR="00E004EE" w:rsidRPr="00B40A35" w:rsidRDefault="00E004EE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85" w:type="pct"/>
          </w:tcPr>
          <w:p w14:paraId="08148090" w14:textId="77777777" w:rsidR="00E004EE" w:rsidRPr="00B40A35" w:rsidRDefault="00E004EE" w:rsidP="00E004E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15" w:right="-108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E004EE" w:rsidRPr="00BA2043" w14:paraId="4E9B3CED" w14:textId="77777777" w:rsidTr="004A0276">
        <w:trPr>
          <w:trHeight w:val="258"/>
        </w:trPr>
        <w:tc>
          <w:tcPr>
            <w:tcW w:w="2230" w:type="pct"/>
          </w:tcPr>
          <w:p w14:paraId="1DE71E7D" w14:textId="77B3B410" w:rsidR="00E004EE" w:rsidRPr="00F81922" w:rsidRDefault="00E004EE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335AA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585" w:type="pct"/>
          </w:tcPr>
          <w:p w14:paraId="46895DF4" w14:textId="43867CC3" w:rsidR="00E004EE" w:rsidRPr="00BA2043" w:rsidRDefault="00F531F8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12</w:t>
            </w:r>
          </w:p>
        </w:tc>
        <w:tc>
          <w:tcPr>
            <w:tcW w:w="144" w:type="pct"/>
          </w:tcPr>
          <w:p w14:paraId="1EE62A7E" w14:textId="77777777" w:rsidR="00E004EE" w:rsidRPr="00BA2043" w:rsidRDefault="00E004EE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14:paraId="7EF8D6DF" w14:textId="23627565" w:rsidR="00E004EE" w:rsidRPr="00B40A35" w:rsidRDefault="00E004EE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6" w:type="pct"/>
          </w:tcPr>
          <w:p w14:paraId="2B582492" w14:textId="77777777" w:rsidR="00E004EE" w:rsidRPr="00BA2043" w:rsidRDefault="00E004EE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14:paraId="6F7FBCBE" w14:textId="41BEF544" w:rsidR="00E004EE" w:rsidRPr="00BA2043" w:rsidRDefault="00F531F8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12</w:t>
            </w:r>
          </w:p>
        </w:tc>
        <w:tc>
          <w:tcPr>
            <w:tcW w:w="145" w:type="pct"/>
          </w:tcPr>
          <w:p w14:paraId="1278BEB6" w14:textId="77777777" w:rsidR="00E004EE" w:rsidRPr="00BA2043" w:rsidRDefault="00E004EE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3D38FEFE" w14:textId="55D339EF" w:rsidR="00E004EE" w:rsidRDefault="00E004EE" w:rsidP="00E004E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004EE" w:rsidRPr="00BA2043" w14:paraId="6577E226" w14:textId="77777777" w:rsidTr="004A0276">
        <w:trPr>
          <w:trHeight w:val="258"/>
        </w:trPr>
        <w:tc>
          <w:tcPr>
            <w:tcW w:w="2230" w:type="pct"/>
          </w:tcPr>
          <w:p w14:paraId="0724C231" w14:textId="77777777" w:rsidR="00E004EE" w:rsidRPr="00BA2043" w:rsidRDefault="00E004EE" w:rsidP="00E004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right="-19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</w:tcPr>
          <w:p w14:paraId="283A7B9D" w14:textId="0F2BEABF" w:rsidR="00E004EE" w:rsidRPr="00B32390" w:rsidRDefault="00EF53DF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109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</w:t>
            </w:r>
            <w:r w:rsidR="00F531F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410</w:t>
            </w:r>
          </w:p>
        </w:tc>
        <w:tc>
          <w:tcPr>
            <w:tcW w:w="144" w:type="pct"/>
          </w:tcPr>
          <w:p w14:paraId="66A4F725" w14:textId="77777777" w:rsidR="00E004EE" w:rsidRPr="00BA2043" w:rsidRDefault="00E004EE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</w:tcPr>
          <w:p w14:paraId="61AA40B9" w14:textId="5EECDA76" w:rsidR="00E004EE" w:rsidRPr="00AE2258" w:rsidRDefault="00E004EE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15" w:right="-109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251</w:t>
            </w:r>
          </w:p>
        </w:tc>
        <w:tc>
          <w:tcPr>
            <w:tcW w:w="146" w:type="pct"/>
          </w:tcPr>
          <w:p w14:paraId="5B81E3D4" w14:textId="77777777" w:rsidR="00E004EE" w:rsidRPr="00BA2043" w:rsidRDefault="00E004EE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</w:tcPr>
          <w:p w14:paraId="210E2810" w14:textId="7F06D669" w:rsidR="00E004EE" w:rsidRPr="00BA2043" w:rsidRDefault="00F531F8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572</w:t>
            </w:r>
          </w:p>
        </w:tc>
        <w:tc>
          <w:tcPr>
            <w:tcW w:w="145" w:type="pct"/>
          </w:tcPr>
          <w:p w14:paraId="3723C4CE" w14:textId="77777777" w:rsidR="00E004EE" w:rsidRPr="00BA2043" w:rsidRDefault="00E004EE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</w:tcPr>
          <w:p w14:paraId="7241E840" w14:textId="4CDED8B4" w:rsidR="00E004EE" w:rsidRPr="00BA2043" w:rsidRDefault="00E004EE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</w:tr>
      <w:tr w:rsidR="00E004EE" w:rsidRPr="00BA2043" w14:paraId="7AEBE011" w14:textId="77777777" w:rsidTr="004A0276">
        <w:trPr>
          <w:tblHeader/>
        </w:trPr>
        <w:tc>
          <w:tcPr>
            <w:tcW w:w="2230" w:type="pct"/>
          </w:tcPr>
          <w:p w14:paraId="618A43B8" w14:textId="77777777" w:rsidR="00E004EE" w:rsidRPr="00983AC0" w:rsidRDefault="00E004EE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85" w:type="pct"/>
          </w:tcPr>
          <w:p w14:paraId="1054C64F" w14:textId="018CEEC4" w:rsidR="00E004EE" w:rsidRPr="00983AC0" w:rsidRDefault="00E004EE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44" w:type="pct"/>
          </w:tcPr>
          <w:p w14:paraId="1F487DB9" w14:textId="77777777" w:rsidR="00E004EE" w:rsidRPr="00983AC0" w:rsidRDefault="00E004EE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83" w:type="pct"/>
          </w:tcPr>
          <w:p w14:paraId="3B0BDE73" w14:textId="352257BE" w:rsidR="00E004EE" w:rsidRPr="00983AC0" w:rsidRDefault="00E004EE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46" w:type="pct"/>
          </w:tcPr>
          <w:p w14:paraId="5161BD1D" w14:textId="77777777" w:rsidR="00E004EE" w:rsidRPr="00983AC0" w:rsidRDefault="00E004EE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82" w:type="pct"/>
          </w:tcPr>
          <w:p w14:paraId="2DA0EB7C" w14:textId="301BCA08" w:rsidR="00E004EE" w:rsidRPr="00983AC0" w:rsidRDefault="00E004EE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45" w:type="pct"/>
          </w:tcPr>
          <w:p w14:paraId="1176C7BF" w14:textId="77777777" w:rsidR="00E004EE" w:rsidRPr="00983AC0" w:rsidRDefault="00E004EE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85" w:type="pct"/>
          </w:tcPr>
          <w:p w14:paraId="14D999BF" w14:textId="5846D30F" w:rsidR="00E004EE" w:rsidRPr="00983AC0" w:rsidRDefault="00E004EE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E004EE" w:rsidRPr="006C45EA" w14:paraId="317D4566" w14:textId="77777777" w:rsidTr="004A0276">
        <w:trPr>
          <w:trHeight w:val="427"/>
          <w:tblHeader/>
        </w:trPr>
        <w:tc>
          <w:tcPr>
            <w:tcW w:w="2230" w:type="pct"/>
          </w:tcPr>
          <w:p w14:paraId="05A1A626" w14:textId="73E39592" w:rsidR="00E004EE" w:rsidRDefault="00E004EE" w:rsidP="00E004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540" w:hanging="54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A28B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เงินกู้ยืม</w:t>
            </w:r>
          </w:p>
        </w:tc>
        <w:tc>
          <w:tcPr>
            <w:tcW w:w="585" w:type="pct"/>
          </w:tcPr>
          <w:p w14:paraId="256FC5B7" w14:textId="77777777" w:rsidR="00E004EE" w:rsidRPr="006C45EA" w:rsidRDefault="00E004EE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44" w:type="pct"/>
          </w:tcPr>
          <w:p w14:paraId="4C00C303" w14:textId="77777777" w:rsidR="00E004EE" w:rsidRPr="00BA2043" w:rsidRDefault="00E004EE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14:paraId="54463982" w14:textId="77777777" w:rsidR="00E004EE" w:rsidRPr="006C45EA" w:rsidRDefault="00E004EE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6" w:type="pct"/>
          </w:tcPr>
          <w:p w14:paraId="25190DE4" w14:textId="77777777" w:rsidR="00E004EE" w:rsidRPr="00BA2043" w:rsidRDefault="00E004EE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14:paraId="4D369940" w14:textId="77777777" w:rsidR="00E004EE" w:rsidRPr="006C45EA" w:rsidRDefault="00E004EE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45" w:type="pct"/>
          </w:tcPr>
          <w:p w14:paraId="42A219A5" w14:textId="77777777" w:rsidR="00E004EE" w:rsidRPr="00BA2043" w:rsidRDefault="00E004EE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5FBEB046" w14:textId="77777777" w:rsidR="00E004EE" w:rsidRPr="006C45EA" w:rsidRDefault="00E004EE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E004EE" w:rsidRPr="006C45EA" w14:paraId="63416476" w14:textId="77777777" w:rsidTr="004A0276">
        <w:trPr>
          <w:trHeight w:val="427"/>
          <w:tblHeader/>
        </w:trPr>
        <w:tc>
          <w:tcPr>
            <w:tcW w:w="2230" w:type="pct"/>
          </w:tcPr>
          <w:p w14:paraId="2DDC16F9" w14:textId="7CEDF92C" w:rsidR="00E004EE" w:rsidRDefault="00E004EE" w:rsidP="00E004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540" w:hanging="54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14BE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5" w:type="pct"/>
          </w:tcPr>
          <w:p w14:paraId="6F6A1BC8" w14:textId="77777777" w:rsidR="00E004EE" w:rsidRPr="006C45EA" w:rsidRDefault="00E004EE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44" w:type="pct"/>
          </w:tcPr>
          <w:p w14:paraId="54B8B2E1" w14:textId="77777777" w:rsidR="00E004EE" w:rsidRPr="00BA2043" w:rsidRDefault="00E004EE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14:paraId="4CB338E1" w14:textId="77777777" w:rsidR="00E004EE" w:rsidRPr="006C45EA" w:rsidRDefault="00E004EE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6" w:type="pct"/>
          </w:tcPr>
          <w:p w14:paraId="1299F319" w14:textId="77777777" w:rsidR="00E004EE" w:rsidRPr="00BA2043" w:rsidRDefault="00E004EE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14:paraId="370FB404" w14:textId="77777777" w:rsidR="00E004EE" w:rsidRPr="006C45EA" w:rsidRDefault="00E004EE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45" w:type="pct"/>
          </w:tcPr>
          <w:p w14:paraId="7079BE30" w14:textId="77777777" w:rsidR="00E004EE" w:rsidRPr="00BA2043" w:rsidRDefault="00E004EE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0982353F" w14:textId="77777777" w:rsidR="00E004EE" w:rsidRPr="006C45EA" w:rsidRDefault="00E004EE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E004EE" w:rsidRPr="006C45EA" w14:paraId="60AD7561" w14:textId="77777777" w:rsidTr="004A0276">
        <w:trPr>
          <w:trHeight w:val="308"/>
          <w:tblHeader/>
        </w:trPr>
        <w:tc>
          <w:tcPr>
            <w:tcW w:w="2230" w:type="pct"/>
          </w:tcPr>
          <w:p w14:paraId="5EB7F402" w14:textId="507D05FE" w:rsidR="00E004EE" w:rsidRDefault="00E004EE" w:rsidP="00E004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540" w:hanging="54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A2043">
              <w:rPr>
                <w:rFonts w:ascii="Angsana New" w:hAnsi="Angsana New" w:hint="cs"/>
                <w:sz w:val="30"/>
                <w:szCs w:val="30"/>
                <w:cs/>
              </w:rPr>
              <w:t>บริษัท พีเอ็มซี เลเบิล แมททีเรียลส์ จำกัด</w:t>
            </w:r>
          </w:p>
        </w:tc>
        <w:tc>
          <w:tcPr>
            <w:tcW w:w="585" w:type="pct"/>
          </w:tcPr>
          <w:p w14:paraId="5218D534" w14:textId="5AAE4F1A" w:rsidR="00E004EE" w:rsidRPr="006C45EA" w:rsidRDefault="00F531F8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4" w:type="pct"/>
          </w:tcPr>
          <w:p w14:paraId="1DB81BFC" w14:textId="77777777" w:rsidR="00E004EE" w:rsidRPr="00BA2043" w:rsidRDefault="00E004EE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14:paraId="3B166232" w14:textId="200394A4" w:rsidR="00E004EE" w:rsidRPr="006C45EA" w:rsidRDefault="00E004EE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80850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6" w:type="pct"/>
          </w:tcPr>
          <w:p w14:paraId="64C1F539" w14:textId="77777777" w:rsidR="00E004EE" w:rsidRPr="00BA2043" w:rsidRDefault="00E004EE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14:paraId="7FE97C78" w14:textId="6C1D8FBB" w:rsidR="00E004EE" w:rsidRPr="006C45EA" w:rsidRDefault="00F531F8" w:rsidP="00F531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5" w:type="pct"/>
          </w:tcPr>
          <w:p w14:paraId="3B5915F5" w14:textId="77777777" w:rsidR="00E004EE" w:rsidRPr="00BA2043" w:rsidRDefault="00E004EE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63AC3656" w14:textId="6A914CF2" w:rsidR="00E004EE" w:rsidRPr="006C45EA" w:rsidRDefault="00E004EE" w:rsidP="00E004E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107,240</w:t>
            </w:r>
          </w:p>
        </w:tc>
      </w:tr>
      <w:tr w:rsidR="00E004EE" w:rsidRPr="006C45EA" w14:paraId="2AA9C508" w14:textId="77777777" w:rsidTr="004A0276">
        <w:trPr>
          <w:tblHeader/>
        </w:trPr>
        <w:tc>
          <w:tcPr>
            <w:tcW w:w="2230" w:type="pct"/>
          </w:tcPr>
          <w:p w14:paraId="1A38394B" w14:textId="77777777" w:rsidR="00E004EE" w:rsidRPr="00BA7C12" w:rsidRDefault="00E004EE" w:rsidP="00E004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540" w:hanging="54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585" w:type="pct"/>
          </w:tcPr>
          <w:p w14:paraId="79FAB0E2" w14:textId="77777777" w:rsidR="00E004EE" w:rsidRPr="00BA7C12" w:rsidRDefault="00E004EE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44" w:type="pct"/>
          </w:tcPr>
          <w:p w14:paraId="2160C89D" w14:textId="77777777" w:rsidR="00E004EE" w:rsidRPr="00BA7C12" w:rsidRDefault="00E004EE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83" w:type="pct"/>
          </w:tcPr>
          <w:p w14:paraId="18FCE1EA" w14:textId="77777777" w:rsidR="00E004EE" w:rsidRPr="00BA7C12" w:rsidRDefault="00E004EE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46" w:type="pct"/>
          </w:tcPr>
          <w:p w14:paraId="38738E4C" w14:textId="77777777" w:rsidR="00E004EE" w:rsidRPr="00BA7C12" w:rsidRDefault="00E004EE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82" w:type="pct"/>
          </w:tcPr>
          <w:p w14:paraId="4426CD9B" w14:textId="77777777" w:rsidR="00E004EE" w:rsidRPr="00BA7C12" w:rsidRDefault="00E004EE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45" w:type="pct"/>
          </w:tcPr>
          <w:p w14:paraId="1FAA7E8A" w14:textId="77777777" w:rsidR="00E004EE" w:rsidRPr="00BA7C12" w:rsidRDefault="00E004EE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85" w:type="pct"/>
          </w:tcPr>
          <w:p w14:paraId="6AC535B1" w14:textId="77777777" w:rsidR="00E004EE" w:rsidRPr="00BA7C12" w:rsidRDefault="00E004EE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E004EE" w:rsidRPr="006C45EA" w14:paraId="5B12CBBB" w14:textId="77777777" w:rsidTr="004A0276">
        <w:trPr>
          <w:trHeight w:val="427"/>
          <w:tblHeader/>
        </w:trPr>
        <w:tc>
          <w:tcPr>
            <w:tcW w:w="2230" w:type="pct"/>
          </w:tcPr>
          <w:p w14:paraId="45FFE868" w14:textId="02F46BAA" w:rsidR="00E004EE" w:rsidRPr="00BA2043" w:rsidRDefault="00E004EE" w:rsidP="00E004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540" w:hanging="54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585" w:type="pct"/>
          </w:tcPr>
          <w:p w14:paraId="0583BDEB" w14:textId="4B79BFB3" w:rsidR="00E004EE" w:rsidRPr="006C45EA" w:rsidRDefault="00E004EE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44" w:type="pct"/>
          </w:tcPr>
          <w:p w14:paraId="2A199592" w14:textId="77777777" w:rsidR="00E004EE" w:rsidRPr="00BA2043" w:rsidRDefault="00E004EE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14:paraId="328BDA88" w14:textId="087D56DB" w:rsidR="00E004EE" w:rsidRPr="006C45EA" w:rsidRDefault="00E004EE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6" w:type="pct"/>
          </w:tcPr>
          <w:p w14:paraId="3A4B5ABD" w14:textId="77777777" w:rsidR="00E004EE" w:rsidRPr="00BA2043" w:rsidRDefault="00E004EE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14:paraId="77E4DB80" w14:textId="0D476F16" w:rsidR="00E004EE" w:rsidRPr="006C45EA" w:rsidRDefault="00E004EE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45" w:type="pct"/>
          </w:tcPr>
          <w:p w14:paraId="21C5AB59" w14:textId="77777777" w:rsidR="00E004EE" w:rsidRPr="00BA2043" w:rsidRDefault="00E004EE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374B33E6" w14:textId="16B08768" w:rsidR="00E004EE" w:rsidRPr="006C45EA" w:rsidRDefault="00E004EE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E004EE" w:rsidRPr="00BA2043" w14:paraId="151F3EDD" w14:textId="77777777" w:rsidTr="004A0276">
        <w:trPr>
          <w:trHeight w:val="258"/>
        </w:trPr>
        <w:tc>
          <w:tcPr>
            <w:tcW w:w="2230" w:type="pct"/>
          </w:tcPr>
          <w:p w14:paraId="66B96ECB" w14:textId="7E0B1AD7" w:rsidR="00E004EE" w:rsidRPr="00BA2043" w:rsidRDefault="00E004EE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 w:hanging="14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E65D8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85" w:type="pct"/>
          </w:tcPr>
          <w:p w14:paraId="72DC4B51" w14:textId="77777777" w:rsidR="00E004EE" w:rsidRPr="00BA2043" w:rsidRDefault="00E004EE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08426002" w14:textId="77777777" w:rsidR="00E004EE" w:rsidRPr="00BA2043" w:rsidRDefault="00E004EE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14:paraId="7569F0AF" w14:textId="77777777" w:rsidR="00E004EE" w:rsidRPr="00BA2043" w:rsidRDefault="00E004EE" w:rsidP="00E004E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6" w:type="pct"/>
          </w:tcPr>
          <w:p w14:paraId="7C43601C" w14:textId="77777777" w:rsidR="00E004EE" w:rsidRPr="00BA2043" w:rsidRDefault="00E004EE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14:paraId="3FCAF9CC" w14:textId="77777777" w:rsidR="00E004EE" w:rsidRPr="00BA2043" w:rsidRDefault="00E004EE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68DDE90A" w14:textId="77777777" w:rsidR="00E004EE" w:rsidRPr="00BA2043" w:rsidRDefault="00E004EE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24420DFC" w14:textId="77777777" w:rsidR="00E004EE" w:rsidRPr="00BA2043" w:rsidRDefault="00E004EE" w:rsidP="00E004E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E004EE" w:rsidRPr="00BA2043" w14:paraId="17E4F544" w14:textId="77777777" w:rsidTr="004A0276">
        <w:trPr>
          <w:trHeight w:val="258"/>
        </w:trPr>
        <w:tc>
          <w:tcPr>
            <w:tcW w:w="2230" w:type="pct"/>
          </w:tcPr>
          <w:p w14:paraId="6ABB4E3E" w14:textId="6837CA42" w:rsidR="00E004EE" w:rsidRPr="00214BE3" w:rsidRDefault="00E004EE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 w:hanging="14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65D85">
              <w:rPr>
                <w:rFonts w:ascii="Angsana New" w:hAnsi="Angsana New"/>
                <w:sz w:val="30"/>
                <w:szCs w:val="30"/>
                <w:cs/>
              </w:rPr>
              <w:t>บริษัท ณรงค์วงศ์ กรุ๊ป จำกัด</w:t>
            </w:r>
          </w:p>
        </w:tc>
        <w:tc>
          <w:tcPr>
            <w:tcW w:w="585" w:type="pct"/>
          </w:tcPr>
          <w:p w14:paraId="2EB595F0" w14:textId="0984293B" w:rsidR="00E004EE" w:rsidRPr="00A33ACF" w:rsidRDefault="00F531F8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20,302</w:t>
            </w:r>
          </w:p>
        </w:tc>
        <w:tc>
          <w:tcPr>
            <w:tcW w:w="144" w:type="pct"/>
          </w:tcPr>
          <w:p w14:paraId="0745E3DE" w14:textId="77777777" w:rsidR="00E004EE" w:rsidRPr="00B16953" w:rsidRDefault="00E004EE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83" w:type="pct"/>
          </w:tcPr>
          <w:p w14:paraId="1F4380A9" w14:textId="33CF42E8" w:rsidR="00E004EE" w:rsidRPr="00A33ACF" w:rsidRDefault="00E004EE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12A21">
              <w:rPr>
                <w:rFonts w:ascii="Angsana New" w:hAnsi="Angsana New"/>
                <w:sz w:val="30"/>
                <w:szCs w:val="30"/>
                <w:lang w:val="en-US"/>
              </w:rPr>
              <w:t>21,671</w:t>
            </w:r>
          </w:p>
        </w:tc>
        <w:tc>
          <w:tcPr>
            <w:tcW w:w="146" w:type="pct"/>
          </w:tcPr>
          <w:p w14:paraId="7BAB9208" w14:textId="77777777" w:rsidR="00E004EE" w:rsidRPr="00B16953" w:rsidRDefault="00E004EE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82" w:type="pct"/>
          </w:tcPr>
          <w:p w14:paraId="000E376B" w14:textId="5AB5F778" w:rsidR="00E004EE" w:rsidRPr="005C7EBE" w:rsidRDefault="00F531F8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20,302</w:t>
            </w:r>
          </w:p>
        </w:tc>
        <w:tc>
          <w:tcPr>
            <w:tcW w:w="145" w:type="pct"/>
          </w:tcPr>
          <w:p w14:paraId="3C70B6BF" w14:textId="77777777" w:rsidR="00E004EE" w:rsidRPr="00B16953" w:rsidRDefault="00E004EE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85" w:type="pct"/>
          </w:tcPr>
          <w:p w14:paraId="4B1FA40A" w14:textId="6FEF5FB3" w:rsidR="00E004EE" w:rsidRPr="00BA2043" w:rsidRDefault="00E004EE" w:rsidP="00E004E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  <w:cs/>
                <w:lang w:eastAsia="x-none"/>
              </w:rPr>
            </w:pPr>
            <w:r w:rsidRPr="00312A21">
              <w:rPr>
                <w:rFonts w:ascii="Angsana New" w:hAnsi="Angsana New"/>
                <w:sz w:val="30"/>
                <w:szCs w:val="30"/>
                <w:lang w:eastAsia="x-none"/>
              </w:rPr>
              <w:t>21,671</w:t>
            </w:r>
          </w:p>
        </w:tc>
      </w:tr>
    </w:tbl>
    <w:p w14:paraId="23704C92" w14:textId="04E184BF" w:rsidR="005275EC" w:rsidRDefault="005275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sz w:val="30"/>
          <w:szCs w:val="30"/>
        </w:rPr>
      </w:pPr>
    </w:p>
    <w:p w14:paraId="65E64E8E" w14:textId="230ABB4D" w:rsidR="00741AD5" w:rsidRPr="008F3E5E" w:rsidRDefault="00741AD5" w:rsidP="00741AD5">
      <w:pPr>
        <w:pStyle w:val="Heading1"/>
        <w:keepNext w:val="0"/>
        <w:widowControl w:val="0"/>
        <w:numPr>
          <w:ilvl w:val="0"/>
          <w:numId w:val="6"/>
        </w:numPr>
        <w:shd w:val="clear" w:color="auto" w:fill="auto"/>
        <w:tabs>
          <w:tab w:val="clear" w:pos="360"/>
          <w:tab w:val="num" w:pos="540"/>
        </w:tabs>
        <w:spacing w:line="240" w:lineRule="auto"/>
        <w:ind w:left="540" w:right="-25" w:hanging="540"/>
        <w:jc w:val="thaiDistribute"/>
        <w:rPr>
          <w:rFonts w:asciiTheme="majorBidi" w:eastAsia="Calibri" w:hAnsiTheme="majorBidi" w:cstheme="majorBidi"/>
          <w:sz w:val="30"/>
          <w:szCs w:val="30"/>
          <w:u w:val="none"/>
          <w:lang w:val="en-US"/>
        </w:rPr>
      </w:pPr>
      <w:r w:rsidRPr="008F3E5E">
        <w:rPr>
          <w:rFonts w:asciiTheme="majorBidi" w:eastAsia="Calibri" w:hAnsiTheme="majorBidi" w:cstheme="majorBidi" w:hint="cs"/>
          <w:sz w:val="30"/>
          <w:szCs w:val="30"/>
          <w:u w:val="none"/>
          <w:cs/>
          <w:lang w:val="en-US"/>
        </w:rPr>
        <w:t>เงินลงทุนใน</w:t>
      </w:r>
      <w:r w:rsidR="00592068" w:rsidRPr="008F3E5E">
        <w:rPr>
          <w:rFonts w:asciiTheme="majorBidi" w:eastAsia="Calibri" w:hAnsiTheme="majorBidi" w:cstheme="majorBidi" w:hint="cs"/>
          <w:sz w:val="30"/>
          <w:szCs w:val="30"/>
          <w:u w:val="none"/>
          <w:cs/>
          <w:lang w:val="en-US"/>
        </w:rPr>
        <w:t>บริษัทย่อยและ</w:t>
      </w:r>
      <w:r w:rsidRPr="008F3E5E">
        <w:rPr>
          <w:rFonts w:asciiTheme="majorBidi" w:eastAsia="Calibri" w:hAnsiTheme="majorBidi" w:cstheme="majorBidi" w:hint="cs"/>
          <w:sz w:val="30"/>
          <w:szCs w:val="30"/>
          <w:u w:val="none"/>
          <w:cs/>
          <w:lang w:val="en-US"/>
        </w:rPr>
        <w:t>การร่วมค้า</w:t>
      </w:r>
    </w:p>
    <w:p w14:paraId="4710F162" w14:textId="77777777" w:rsidR="00741AD5" w:rsidRPr="00E0551B" w:rsidRDefault="00741AD5" w:rsidP="00741AD5">
      <w:pPr>
        <w:rPr>
          <w:rFonts w:asciiTheme="majorBidi" w:eastAsia="Calibri" w:hAnsiTheme="majorBidi" w:cstheme="majorBidi"/>
          <w:sz w:val="30"/>
          <w:szCs w:val="30"/>
          <w:lang w:eastAsia="x-none"/>
        </w:rPr>
      </w:pPr>
    </w:p>
    <w:tbl>
      <w:tblPr>
        <w:tblW w:w="920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00"/>
        <w:gridCol w:w="242"/>
        <w:gridCol w:w="1018"/>
        <w:gridCol w:w="270"/>
        <w:gridCol w:w="1828"/>
        <w:gridCol w:w="236"/>
        <w:gridCol w:w="2014"/>
      </w:tblGrid>
      <w:tr w:rsidR="00592068" w:rsidRPr="00514726" w14:paraId="5C75F68D" w14:textId="77777777" w:rsidTr="005A637B">
        <w:tc>
          <w:tcPr>
            <w:tcW w:w="3600" w:type="dxa"/>
            <w:vAlign w:val="bottom"/>
          </w:tcPr>
          <w:p w14:paraId="78BF0686" w14:textId="23FFD7FE" w:rsidR="00592068" w:rsidRPr="0005498C" w:rsidRDefault="00592068" w:rsidP="00124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  <w:r w:rsidRPr="0005498C">
              <w:rPr>
                <w:rFonts w:asciiTheme="majorBidi" w:hAnsiTheme="majorBidi" w:cstheme="majorBidi" w:hint="cs"/>
                <w:bCs/>
                <w:i/>
                <w:iCs/>
                <w:sz w:val="30"/>
                <w:szCs w:val="30"/>
                <w:cs/>
              </w:rPr>
              <w:t>รายการเคลื่อนไหวสำหรับงวด</w:t>
            </w:r>
            <w:r>
              <w:rPr>
                <w:rFonts w:asciiTheme="majorBidi" w:hAnsiTheme="majorBidi" w:cstheme="majorBidi" w:hint="cs"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05498C">
              <w:rPr>
                <w:rFonts w:asciiTheme="majorBidi" w:hAnsiTheme="majorBidi" w:cstheme="majorBidi" w:hint="cs"/>
                <w:bCs/>
                <w:i/>
                <w:iCs/>
                <w:sz w:val="30"/>
                <w:szCs w:val="30"/>
                <w:cs/>
              </w:rPr>
              <w:t>เดือน</w:t>
            </w:r>
          </w:p>
        </w:tc>
        <w:tc>
          <w:tcPr>
            <w:tcW w:w="242" w:type="dxa"/>
          </w:tcPr>
          <w:p w14:paraId="536A4115" w14:textId="77777777" w:rsidR="00592068" w:rsidRPr="000763D5" w:rsidRDefault="00592068" w:rsidP="001243F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18" w:type="dxa"/>
          </w:tcPr>
          <w:p w14:paraId="01FBE74C" w14:textId="77777777" w:rsidR="00592068" w:rsidRPr="00415409" w:rsidRDefault="00592068" w:rsidP="00415409">
            <w:pPr>
              <w:pStyle w:val="acctfourfigures"/>
              <w:tabs>
                <w:tab w:val="clear" w:pos="765"/>
              </w:tabs>
              <w:spacing w:line="240" w:lineRule="auto"/>
              <w:ind w:left="-170" w:right="-90" w:firstLine="9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30024E76" w14:textId="77777777" w:rsidR="00592068" w:rsidRPr="00415409" w:rsidRDefault="00592068" w:rsidP="00415409">
            <w:pPr>
              <w:pStyle w:val="acctfourfigures"/>
              <w:tabs>
                <w:tab w:val="clear" w:pos="765"/>
              </w:tabs>
              <w:spacing w:line="240" w:lineRule="auto"/>
              <w:ind w:left="-170" w:right="-90" w:firstLine="9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28" w:type="dxa"/>
          </w:tcPr>
          <w:p w14:paraId="2E4FACF4" w14:textId="2E2A8378" w:rsidR="00592068" w:rsidRPr="00415409" w:rsidRDefault="00592068" w:rsidP="00415409">
            <w:pPr>
              <w:pStyle w:val="acctfourfigures"/>
              <w:tabs>
                <w:tab w:val="clear" w:pos="765"/>
              </w:tabs>
              <w:spacing w:line="240" w:lineRule="auto"/>
              <w:ind w:left="-170" w:right="-90" w:firstLine="9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41AADCD0" w14:textId="77777777" w:rsidR="00592068" w:rsidRPr="000763D5" w:rsidRDefault="00592068" w:rsidP="00124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014" w:type="dxa"/>
          </w:tcPr>
          <w:p w14:paraId="52E5FF0A" w14:textId="2137A006" w:rsidR="00592068" w:rsidRPr="00415409" w:rsidRDefault="00592068" w:rsidP="00415409">
            <w:pPr>
              <w:pStyle w:val="acctfourfigures"/>
              <w:tabs>
                <w:tab w:val="clear" w:pos="765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592068" w:rsidRPr="00514726" w14:paraId="5F959073" w14:textId="77777777" w:rsidTr="005A637B">
        <w:tc>
          <w:tcPr>
            <w:tcW w:w="3600" w:type="dxa"/>
            <w:vAlign w:val="bottom"/>
          </w:tcPr>
          <w:p w14:paraId="5F47E0FA" w14:textId="75638775" w:rsidR="00592068" w:rsidRPr="0005498C" w:rsidRDefault="00592068" w:rsidP="00054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0" w:hanging="560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  <w:r w:rsidRPr="0005498C">
              <w:rPr>
                <w:rFonts w:asciiTheme="majorBidi" w:hAnsiTheme="majorBidi" w:cstheme="majorBidi" w:hint="cs"/>
                <w:bCs/>
                <w:i/>
                <w:iCs/>
                <w:sz w:val="30"/>
                <w:szCs w:val="30"/>
                <w:cs/>
              </w:rPr>
              <w:t xml:space="preserve">สิ้นสุดวันที่ </w:t>
            </w:r>
            <w:r w:rsidRPr="000232D2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>30</w:t>
            </w:r>
            <w:r w:rsidRPr="0005498C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bCs/>
                <w:i/>
                <w:iCs/>
                <w:sz w:val="30"/>
                <w:szCs w:val="30"/>
                <w:cs/>
              </w:rPr>
              <w:t>กันย</w:t>
            </w:r>
            <w:r w:rsidRPr="0005498C">
              <w:rPr>
                <w:rFonts w:asciiTheme="majorBidi" w:hAnsiTheme="majorBidi" w:cstheme="majorBidi" w:hint="cs"/>
                <w:bCs/>
                <w:i/>
                <w:iCs/>
                <w:sz w:val="30"/>
                <w:szCs w:val="30"/>
                <w:cs/>
              </w:rPr>
              <w:t xml:space="preserve">ายน </w:t>
            </w:r>
            <w:r w:rsidRPr="000232D2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>2565</w:t>
            </w:r>
          </w:p>
        </w:tc>
        <w:tc>
          <w:tcPr>
            <w:tcW w:w="242" w:type="dxa"/>
          </w:tcPr>
          <w:p w14:paraId="638EAEA2" w14:textId="77777777" w:rsidR="00592068" w:rsidRPr="000763D5" w:rsidRDefault="00592068" w:rsidP="001243F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8" w:type="dxa"/>
          </w:tcPr>
          <w:p w14:paraId="66829AB0" w14:textId="0B57782F" w:rsidR="00592068" w:rsidRPr="005A637B" w:rsidRDefault="005A637B" w:rsidP="005A637B">
            <w:pPr>
              <w:pStyle w:val="acctfourfigures"/>
              <w:tabs>
                <w:tab w:val="clear" w:pos="765"/>
              </w:tabs>
              <w:spacing w:line="240" w:lineRule="auto"/>
              <w:ind w:left="-170" w:right="-109" w:firstLine="85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bidi="th-TH"/>
              </w:rPr>
            </w:pPr>
            <w:r w:rsidRPr="005A637B">
              <w:rPr>
                <w:rFonts w:asciiTheme="majorBidi" w:hAnsiTheme="majorBidi" w:cstheme="majorBidi" w:hint="cs"/>
                <w:b/>
                <w:i/>
                <w:iCs/>
                <w:sz w:val="30"/>
                <w:szCs w:val="30"/>
                <w:cs/>
                <w:lang w:bidi="th-TH"/>
              </w:rPr>
              <w:t>หมายเหตุ</w:t>
            </w:r>
          </w:p>
        </w:tc>
        <w:tc>
          <w:tcPr>
            <w:tcW w:w="270" w:type="dxa"/>
          </w:tcPr>
          <w:p w14:paraId="15952EC4" w14:textId="77777777" w:rsidR="00592068" w:rsidRPr="000763D5" w:rsidRDefault="00592068" w:rsidP="00415409">
            <w:pPr>
              <w:pStyle w:val="acctfourfigures"/>
              <w:tabs>
                <w:tab w:val="clear" w:pos="765"/>
              </w:tabs>
              <w:spacing w:line="240" w:lineRule="auto"/>
              <w:ind w:left="-170" w:right="-90" w:firstLine="90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1828" w:type="dxa"/>
          </w:tcPr>
          <w:p w14:paraId="73CE788E" w14:textId="6388E3B9" w:rsidR="00592068" w:rsidRPr="000763D5" w:rsidRDefault="00592068" w:rsidP="00415409">
            <w:pPr>
              <w:pStyle w:val="acctfourfigures"/>
              <w:tabs>
                <w:tab w:val="clear" w:pos="765"/>
              </w:tabs>
              <w:spacing w:line="240" w:lineRule="auto"/>
              <w:ind w:left="-170" w:right="-90" w:firstLine="90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0763D5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52F3DB84" w14:textId="77777777" w:rsidR="00592068" w:rsidRPr="000763D5" w:rsidRDefault="00592068" w:rsidP="00124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014" w:type="dxa"/>
          </w:tcPr>
          <w:p w14:paraId="70394193" w14:textId="6E02D826" w:rsidR="00592068" w:rsidRDefault="00592068" w:rsidP="00A01BD9">
            <w:pPr>
              <w:pStyle w:val="acctfourfigures"/>
              <w:tabs>
                <w:tab w:val="clear" w:pos="765"/>
                <w:tab w:val="left" w:pos="1162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92068" w:rsidRPr="00514726" w14:paraId="37FCD466" w14:textId="77777777" w:rsidTr="005A637B">
        <w:tc>
          <w:tcPr>
            <w:tcW w:w="3600" w:type="dxa"/>
            <w:vAlign w:val="bottom"/>
          </w:tcPr>
          <w:p w14:paraId="748CD813" w14:textId="77777777" w:rsidR="00592068" w:rsidRPr="0030509E" w:rsidRDefault="00592068" w:rsidP="00124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2" w:type="dxa"/>
          </w:tcPr>
          <w:p w14:paraId="5A4A54B3" w14:textId="77777777" w:rsidR="00592068" w:rsidRPr="000763D5" w:rsidRDefault="00592068" w:rsidP="001243F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8" w:type="dxa"/>
          </w:tcPr>
          <w:p w14:paraId="1C3C5F04" w14:textId="77777777" w:rsidR="00592068" w:rsidRPr="000763D5" w:rsidRDefault="00592068" w:rsidP="00415409">
            <w:pPr>
              <w:pStyle w:val="acctfourfigures"/>
              <w:tabs>
                <w:tab w:val="clear" w:pos="765"/>
              </w:tabs>
              <w:spacing w:line="240" w:lineRule="auto"/>
              <w:ind w:left="-170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1DFEFAB9" w14:textId="77777777" w:rsidR="00592068" w:rsidRPr="000763D5" w:rsidRDefault="00592068" w:rsidP="00415409">
            <w:pPr>
              <w:pStyle w:val="acctfourfigures"/>
              <w:tabs>
                <w:tab w:val="clear" w:pos="765"/>
              </w:tabs>
              <w:spacing w:line="240" w:lineRule="auto"/>
              <w:ind w:left="-170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4078" w:type="dxa"/>
            <w:gridSpan w:val="3"/>
          </w:tcPr>
          <w:p w14:paraId="52D45CE6" w14:textId="172FC0AA" w:rsidR="00592068" w:rsidRPr="000763D5" w:rsidRDefault="00592068" w:rsidP="00415409">
            <w:pPr>
              <w:pStyle w:val="acctfourfigures"/>
              <w:tabs>
                <w:tab w:val="clear" w:pos="765"/>
              </w:tabs>
              <w:spacing w:line="240" w:lineRule="auto"/>
              <w:ind w:left="-17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763D5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E0551B" w:rsidRPr="00514726" w14:paraId="1D90FCB4" w14:textId="77777777" w:rsidTr="005A637B">
        <w:tc>
          <w:tcPr>
            <w:tcW w:w="3600" w:type="dxa"/>
            <w:vAlign w:val="bottom"/>
          </w:tcPr>
          <w:p w14:paraId="7B81AED5" w14:textId="4F42D9F0" w:rsidR="00E0551B" w:rsidRPr="00E0551B" w:rsidRDefault="00E0551B" w:rsidP="00124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0551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เงินลงทุนในบริษัทย่อย</w:t>
            </w:r>
          </w:p>
        </w:tc>
        <w:tc>
          <w:tcPr>
            <w:tcW w:w="242" w:type="dxa"/>
          </w:tcPr>
          <w:p w14:paraId="391D2E52" w14:textId="77777777" w:rsidR="00E0551B" w:rsidRPr="000763D5" w:rsidRDefault="00E0551B" w:rsidP="001243F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8" w:type="dxa"/>
          </w:tcPr>
          <w:p w14:paraId="2F86CCE4" w14:textId="77777777" w:rsidR="00E0551B" w:rsidRPr="005A637B" w:rsidRDefault="00E0551B" w:rsidP="005A637B">
            <w:pPr>
              <w:pStyle w:val="acctfourfigures"/>
              <w:tabs>
                <w:tab w:val="clear" w:pos="765"/>
              </w:tabs>
              <w:spacing w:line="240" w:lineRule="auto"/>
              <w:ind w:left="-85" w:right="-10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616F1D25" w14:textId="77777777" w:rsidR="00E0551B" w:rsidRDefault="00E0551B" w:rsidP="003760AC">
            <w:pPr>
              <w:pStyle w:val="acctfourfigures"/>
              <w:tabs>
                <w:tab w:val="clear" w:pos="765"/>
                <w:tab w:val="decimal" w:pos="1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28" w:type="dxa"/>
          </w:tcPr>
          <w:p w14:paraId="7EBDF7DE" w14:textId="77777777" w:rsidR="00E0551B" w:rsidRDefault="00E0551B" w:rsidP="003760AC">
            <w:pPr>
              <w:pStyle w:val="acctfourfigures"/>
              <w:tabs>
                <w:tab w:val="clear" w:pos="765"/>
                <w:tab w:val="decimal" w:pos="1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14:paraId="58DB0146" w14:textId="77777777" w:rsidR="00E0551B" w:rsidRPr="000763D5" w:rsidRDefault="00E0551B" w:rsidP="00124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014" w:type="dxa"/>
          </w:tcPr>
          <w:p w14:paraId="64CCBD8F" w14:textId="77777777" w:rsidR="00E0551B" w:rsidRPr="005F5E37" w:rsidRDefault="00E0551B" w:rsidP="003760AC">
            <w:pPr>
              <w:pStyle w:val="acctfourfigures"/>
              <w:tabs>
                <w:tab w:val="clear" w:pos="765"/>
                <w:tab w:val="decimal" w:pos="182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5303AB" w:rsidRPr="00514726" w14:paraId="350DACE7" w14:textId="77777777" w:rsidTr="005A637B">
        <w:tc>
          <w:tcPr>
            <w:tcW w:w="3600" w:type="dxa"/>
            <w:vAlign w:val="bottom"/>
          </w:tcPr>
          <w:p w14:paraId="4883A1CC" w14:textId="0621FC46" w:rsidR="005303AB" w:rsidRPr="00E0551B" w:rsidRDefault="005303AB" w:rsidP="00530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เพิ่มทุนใน </w:t>
            </w:r>
            <w:r w:rsidRPr="00E43ADC">
              <w:rPr>
                <w:rFonts w:ascii="Angsana New" w:hAnsi="Angsana New"/>
                <w:sz w:val="30"/>
                <w:szCs w:val="30"/>
              </w:rPr>
              <w:t>Selic Australia Pty Ltd</w:t>
            </w:r>
          </w:p>
        </w:tc>
        <w:tc>
          <w:tcPr>
            <w:tcW w:w="242" w:type="dxa"/>
          </w:tcPr>
          <w:p w14:paraId="7CE2D83C" w14:textId="77777777" w:rsidR="005303AB" w:rsidRPr="000763D5" w:rsidRDefault="005303AB" w:rsidP="005303AB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8" w:type="dxa"/>
          </w:tcPr>
          <w:p w14:paraId="258E80CA" w14:textId="77777777" w:rsidR="005303AB" w:rsidRPr="005A637B" w:rsidRDefault="005303AB" w:rsidP="005303AB">
            <w:pPr>
              <w:pStyle w:val="acctfourfigures"/>
              <w:tabs>
                <w:tab w:val="clear" w:pos="765"/>
              </w:tabs>
              <w:spacing w:line="240" w:lineRule="auto"/>
              <w:ind w:left="-85" w:right="-10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66EF9D1F" w14:textId="77777777" w:rsidR="005303AB" w:rsidRDefault="005303AB" w:rsidP="005303AB">
            <w:pPr>
              <w:pStyle w:val="acctfourfigures"/>
              <w:tabs>
                <w:tab w:val="clear" w:pos="765"/>
                <w:tab w:val="decimal" w:pos="1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28" w:type="dxa"/>
          </w:tcPr>
          <w:p w14:paraId="116BA301" w14:textId="60D7CE70" w:rsidR="005303AB" w:rsidRDefault="005303AB" w:rsidP="005303AB">
            <w:pPr>
              <w:pStyle w:val="acctfourfigures"/>
              <w:tabs>
                <w:tab w:val="clear" w:pos="765"/>
                <w:tab w:val="decimal" w:pos="1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695910B0" w14:textId="77777777" w:rsidR="005303AB" w:rsidRPr="000763D5" w:rsidRDefault="005303AB" w:rsidP="00530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014" w:type="dxa"/>
          </w:tcPr>
          <w:p w14:paraId="18E21A0A" w14:textId="521783B1" w:rsidR="005303AB" w:rsidRPr="005F5E37" w:rsidRDefault="005303AB" w:rsidP="005303AB">
            <w:pPr>
              <w:pStyle w:val="acctfourfigures"/>
              <w:tabs>
                <w:tab w:val="clear" w:pos="765"/>
                <w:tab w:val="decimal" w:pos="182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14,645</w:t>
            </w:r>
          </w:p>
        </w:tc>
      </w:tr>
      <w:tr w:rsidR="005A637B" w:rsidRPr="00514726" w14:paraId="5146435C" w14:textId="77777777" w:rsidTr="005A637B">
        <w:tc>
          <w:tcPr>
            <w:tcW w:w="3600" w:type="dxa"/>
            <w:vAlign w:val="bottom"/>
          </w:tcPr>
          <w:p w14:paraId="55551E6C" w14:textId="4A86C0DD" w:rsidR="005A637B" w:rsidRDefault="00E0551B" w:rsidP="00124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ลงทุนใน</w:t>
            </w:r>
            <w:r w:rsidR="005A637B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เทวกรรมโอสถ จำกัด</w:t>
            </w:r>
          </w:p>
        </w:tc>
        <w:tc>
          <w:tcPr>
            <w:tcW w:w="242" w:type="dxa"/>
          </w:tcPr>
          <w:p w14:paraId="3D7CFF8F" w14:textId="77777777" w:rsidR="005A637B" w:rsidRPr="000763D5" w:rsidRDefault="005A637B" w:rsidP="001243F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8" w:type="dxa"/>
          </w:tcPr>
          <w:p w14:paraId="7F64E11E" w14:textId="174DB9AB" w:rsidR="005A637B" w:rsidRPr="005A637B" w:rsidRDefault="005A637B" w:rsidP="005A637B">
            <w:pPr>
              <w:pStyle w:val="acctfourfigures"/>
              <w:tabs>
                <w:tab w:val="clear" w:pos="765"/>
              </w:tabs>
              <w:spacing w:line="240" w:lineRule="auto"/>
              <w:ind w:left="-85" w:right="-10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5A637B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70" w:type="dxa"/>
          </w:tcPr>
          <w:p w14:paraId="5C1D49BC" w14:textId="77777777" w:rsidR="005A637B" w:rsidRDefault="005A637B" w:rsidP="003760AC">
            <w:pPr>
              <w:pStyle w:val="acctfourfigures"/>
              <w:tabs>
                <w:tab w:val="clear" w:pos="765"/>
                <w:tab w:val="decimal" w:pos="1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28" w:type="dxa"/>
          </w:tcPr>
          <w:p w14:paraId="6AA2ABA7" w14:textId="5F19FF2A" w:rsidR="005A637B" w:rsidRDefault="005A637B" w:rsidP="003760AC">
            <w:pPr>
              <w:pStyle w:val="acctfourfigures"/>
              <w:tabs>
                <w:tab w:val="clear" w:pos="765"/>
                <w:tab w:val="decimal" w:pos="1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</w:tcPr>
          <w:p w14:paraId="7DA01741" w14:textId="77777777" w:rsidR="005A637B" w:rsidRPr="000763D5" w:rsidRDefault="005A637B" w:rsidP="00124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014" w:type="dxa"/>
          </w:tcPr>
          <w:p w14:paraId="01A926E8" w14:textId="25C3D2CF" w:rsidR="005A637B" w:rsidRDefault="005A637B" w:rsidP="003760AC">
            <w:pPr>
              <w:pStyle w:val="acctfourfigures"/>
              <w:tabs>
                <w:tab w:val="clear" w:pos="765"/>
                <w:tab w:val="decimal" w:pos="182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F5E3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280,000</w:t>
            </w:r>
          </w:p>
        </w:tc>
      </w:tr>
      <w:tr w:rsidR="00E0551B" w:rsidRPr="00514726" w14:paraId="1AADF57D" w14:textId="77777777" w:rsidTr="005A637B">
        <w:tc>
          <w:tcPr>
            <w:tcW w:w="3600" w:type="dxa"/>
            <w:vAlign w:val="bottom"/>
          </w:tcPr>
          <w:p w14:paraId="3AFD2178" w14:textId="77777777" w:rsidR="00E0551B" w:rsidRPr="00E0551B" w:rsidRDefault="00E0551B" w:rsidP="00124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42" w:type="dxa"/>
          </w:tcPr>
          <w:p w14:paraId="1BF9CADE" w14:textId="77777777" w:rsidR="00E0551B" w:rsidRPr="00E0551B" w:rsidRDefault="00E0551B" w:rsidP="001243F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8" w:type="dxa"/>
          </w:tcPr>
          <w:p w14:paraId="58E86B0F" w14:textId="77777777" w:rsidR="00E0551B" w:rsidRPr="00E0551B" w:rsidRDefault="00E0551B" w:rsidP="003760AC">
            <w:pPr>
              <w:pStyle w:val="acctfourfigures"/>
              <w:tabs>
                <w:tab w:val="clear" w:pos="765"/>
                <w:tab w:val="decimal" w:pos="154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675FF211" w14:textId="77777777" w:rsidR="00E0551B" w:rsidRPr="00E0551B" w:rsidRDefault="00E0551B" w:rsidP="003760AC">
            <w:pPr>
              <w:pStyle w:val="acctfourfigures"/>
              <w:tabs>
                <w:tab w:val="clear" w:pos="765"/>
                <w:tab w:val="decimal" w:pos="154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28" w:type="dxa"/>
          </w:tcPr>
          <w:p w14:paraId="66D66B49" w14:textId="77777777" w:rsidR="00E0551B" w:rsidRPr="00E0551B" w:rsidRDefault="00E0551B" w:rsidP="003760AC">
            <w:pPr>
              <w:pStyle w:val="acctfourfigures"/>
              <w:tabs>
                <w:tab w:val="clear" w:pos="765"/>
                <w:tab w:val="decimal" w:pos="154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36" w:type="dxa"/>
          </w:tcPr>
          <w:p w14:paraId="4ADECC0D" w14:textId="77777777" w:rsidR="00E0551B" w:rsidRPr="00E0551B" w:rsidRDefault="00E0551B" w:rsidP="00124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2014" w:type="dxa"/>
          </w:tcPr>
          <w:p w14:paraId="6046E437" w14:textId="77777777" w:rsidR="00E0551B" w:rsidRPr="00E0551B" w:rsidRDefault="00E0551B" w:rsidP="005A637B">
            <w:pPr>
              <w:pStyle w:val="acctfourfigures"/>
              <w:tabs>
                <w:tab w:val="clear" w:pos="765"/>
                <w:tab w:val="decimal" w:pos="1820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</w:tr>
      <w:tr w:rsidR="00E0551B" w:rsidRPr="00514726" w14:paraId="33A5AD83" w14:textId="77777777" w:rsidTr="005A637B">
        <w:tc>
          <w:tcPr>
            <w:tcW w:w="3600" w:type="dxa"/>
            <w:vAlign w:val="bottom"/>
          </w:tcPr>
          <w:p w14:paraId="25370F7E" w14:textId="247FDC74" w:rsidR="00E0551B" w:rsidRPr="00E0551B" w:rsidRDefault="00E0551B" w:rsidP="00124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0551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เงินลงทุนในการร่วมค้า</w:t>
            </w:r>
          </w:p>
        </w:tc>
        <w:tc>
          <w:tcPr>
            <w:tcW w:w="242" w:type="dxa"/>
          </w:tcPr>
          <w:p w14:paraId="4C5A136A" w14:textId="77777777" w:rsidR="00E0551B" w:rsidRPr="000763D5" w:rsidRDefault="00E0551B" w:rsidP="001243F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8" w:type="dxa"/>
          </w:tcPr>
          <w:p w14:paraId="36A79DA7" w14:textId="77777777" w:rsidR="00E0551B" w:rsidRDefault="00E0551B" w:rsidP="003760AC">
            <w:pPr>
              <w:pStyle w:val="acctfourfigures"/>
              <w:tabs>
                <w:tab w:val="clear" w:pos="765"/>
                <w:tab w:val="decimal" w:pos="1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5757E8D5" w14:textId="77777777" w:rsidR="00E0551B" w:rsidRDefault="00E0551B" w:rsidP="003760AC">
            <w:pPr>
              <w:pStyle w:val="acctfourfigures"/>
              <w:tabs>
                <w:tab w:val="clear" w:pos="765"/>
                <w:tab w:val="decimal" w:pos="1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28" w:type="dxa"/>
          </w:tcPr>
          <w:p w14:paraId="628C1310" w14:textId="77777777" w:rsidR="00E0551B" w:rsidRDefault="00E0551B" w:rsidP="003760AC">
            <w:pPr>
              <w:pStyle w:val="acctfourfigures"/>
              <w:tabs>
                <w:tab w:val="clear" w:pos="765"/>
                <w:tab w:val="decimal" w:pos="1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14:paraId="32C424EE" w14:textId="77777777" w:rsidR="00E0551B" w:rsidRPr="000763D5" w:rsidRDefault="00E0551B" w:rsidP="00124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014" w:type="dxa"/>
          </w:tcPr>
          <w:p w14:paraId="29C98951" w14:textId="77777777" w:rsidR="00E0551B" w:rsidRDefault="00E0551B" w:rsidP="005A637B">
            <w:pPr>
              <w:pStyle w:val="acctfourfigures"/>
              <w:tabs>
                <w:tab w:val="clear" w:pos="765"/>
                <w:tab w:val="decimal" w:pos="182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592068" w:rsidRPr="00514726" w14:paraId="2F9E0643" w14:textId="77777777" w:rsidTr="005A637B">
        <w:tc>
          <w:tcPr>
            <w:tcW w:w="3600" w:type="dxa"/>
            <w:vAlign w:val="bottom"/>
          </w:tcPr>
          <w:p w14:paraId="00D4397F" w14:textId="3158BBBB" w:rsidR="00592068" w:rsidRPr="000763D5" w:rsidRDefault="00592068" w:rsidP="00124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ลงทุนใน</w:t>
            </w:r>
            <w:r w:rsidRPr="000335F6"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</w:t>
            </w:r>
            <w:r w:rsidRPr="000335F6">
              <w:rPr>
                <w:rFonts w:ascii="Angsana New" w:hAnsi="Angsana New"/>
                <w:sz w:val="30"/>
                <w:szCs w:val="30"/>
                <w:cs/>
              </w:rPr>
              <w:t>เบลิค อินโนเทค จำกัด</w:t>
            </w:r>
          </w:p>
        </w:tc>
        <w:tc>
          <w:tcPr>
            <w:tcW w:w="242" w:type="dxa"/>
          </w:tcPr>
          <w:p w14:paraId="045FE887" w14:textId="77777777" w:rsidR="00592068" w:rsidRPr="000763D5" w:rsidRDefault="00592068" w:rsidP="001243F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8" w:type="dxa"/>
          </w:tcPr>
          <w:p w14:paraId="5C4A4839" w14:textId="77777777" w:rsidR="00592068" w:rsidRDefault="00592068" w:rsidP="003760AC">
            <w:pPr>
              <w:pStyle w:val="acctfourfigures"/>
              <w:tabs>
                <w:tab w:val="clear" w:pos="765"/>
                <w:tab w:val="decimal" w:pos="1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3D7E8F1A" w14:textId="77777777" w:rsidR="00592068" w:rsidRDefault="00592068" w:rsidP="003760AC">
            <w:pPr>
              <w:pStyle w:val="acctfourfigures"/>
              <w:tabs>
                <w:tab w:val="clear" w:pos="765"/>
                <w:tab w:val="decimal" w:pos="1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28" w:type="dxa"/>
          </w:tcPr>
          <w:p w14:paraId="6E682B80" w14:textId="3F9B2245" w:rsidR="00592068" w:rsidRPr="000763D5" w:rsidRDefault="00592068" w:rsidP="003760AC">
            <w:pPr>
              <w:pStyle w:val="acctfourfigures"/>
              <w:tabs>
                <w:tab w:val="clear" w:pos="765"/>
                <w:tab w:val="decimal" w:pos="1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500</w:t>
            </w:r>
          </w:p>
        </w:tc>
        <w:tc>
          <w:tcPr>
            <w:tcW w:w="236" w:type="dxa"/>
          </w:tcPr>
          <w:p w14:paraId="2D59D100" w14:textId="77777777" w:rsidR="00592068" w:rsidRPr="000763D5" w:rsidRDefault="00592068" w:rsidP="00124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014" w:type="dxa"/>
          </w:tcPr>
          <w:p w14:paraId="69B3BE72" w14:textId="645E52EF" w:rsidR="00592068" w:rsidRPr="000763D5" w:rsidRDefault="00592068" w:rsidP="005A637B">
            <w:pPr>
              <w:pStyle w:val="acctfourfigures"/>
              <w:tabs>
                <w:tab w:val="clear" w:pos="765"/>
                <w:tab w:val="decimal" w:pos="182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500</w:t>
            </w:r>
          </w:p>
        </w:tc>
      </w:tr>
    </w:tbl>
    <w:p w14:paraId="1CA125E9" w14:textId="605D709C" w:rsidR="000763D5" w:rsidRPr="00CE0EE3" w:rsidRDefault="000763D5" w:rsidP="000763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eastAsia="Calibri"/>
          <w:sz w:val="20"/>
          <w:szCs w:val="20"/>
          <w:lang w:eastAsia="x-none"/>
        </w:rPr>
      </w:pPr>
    </w:p>
    <w:p w14:paraId="59F0B7B6" w14:textId="77777777" w:rsidR="00B45159" w:rsidRDefault="00B451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cs/>
        </w:rPr>
        <w:br w:type="page"/>
      </w:r>
    </w:p>
    <w:p w14:paraId="4CAD0CD6" w14:textId="406D9887" w:rsidR="00B45159" w:rsidRPr="00A31ED0" w:rsidRDefault="00381626" w:rsidP="000221EA">
      <w:pPr>
        <w:pStyle w:val="a"/>
        <w:widowControl w:val="0"/>
        <w:tabs>
          <w:tab w:val="clear" w:pos="1080"/>
          <w:tab w:val="left" w:pos="540"/>
        </w:tabs>
        <w:ind w:left="540"/>
        <w:jc w:val="thaiDistribute"/>
        <w:rPr>
          <w:rFonts w:ascii="Angsana New" w:hAnsi="Angsana New" w:cs="Angsana New"/>
          <w:b/>
          <w:bCs/>
          <w:i/>
          <w:iCs/>
          <w:spacing w:val="-2"/>
          <w:lang w:val="en-US"/>
        </w:rPr>
      </w:pPr>
      <w:r w:rsidRPr="00A31ED0">
        <w:rPr>
          <w:rFonts w:ascii="Angsana New" w:hAnsi="Angsana New" w:cs="Angsana New" w:hint="cs"/>
          <w:b/>
          <w:bCs/>
          <w:i/>
          <w:iCs/>
          <w:spacing w:val="-2"/>
          <w:cs/>
          <w:lang w:val="en-US"/>
        </w:rPr>
        <w:lastRenderedPageBreak/>
        <w:t>เงินลงทุนในบริษัทย่อย</w:t>
      </w:r>
    </w:p>
    <w:p w14:paraId="3CFC89A5" w14:textId="77777777" w:rsidR="00E0551B" w:rsidRPr="00945E10" w:rsidRDefault="00E0551B" w:rsidP="000221EA">
      <w:pPr>
        <w:pStyle w:val="a"/>
        <w:widowControl w:val="0"/>
        <w:tabs>
          <w:tab w:val="clear" w:pos="1080"/>
          <w:tab w:val="left" w:pos="540"/>
        </w:tabs>
        <w:ind w:left="540"/>
        <w:jc w:val="thaiDistribute"/>
        <w:rPr>
          <w:rFonts w:ascii="Angsana New" w:hAnsi="Angsana New" w:cs="Angsana New"/>
          <w:sz w:val="28"/>
          <w:szCs w:val="28"/>
          <w:lang w:val="en-US"/>
        </w:rPr>
      </w:pPr>
    </w:p>
    <w:p w14:paraId="39C89C26" w14:textId="01BA3FAC" w:rsidR="005275EC" w:rsidRDefault="005275EC" w:rsidP="000221EA">
      <w:pPr>
        <w:pStyle w:val="a"/>
        <w:widowControl w:val="0"/>
        <w:tabs>
          <w:tab w:val="clear" w:pos="1080"/>
          <w:tab w:val="left" w:pos="540"/>
        </w:tabs>
        <w:ind w:left="540"/>
        <w:jc w:val="thaiDistribute"/>
        <w:rPr>
          <w:rFonts w:ascii="Angsana New" w:hAnsi="Angsana New" w:cs="Angsana New"/>
          <w:cs/>
          <w:lang w:val="en-US"/>
        </w:rPr>
      </w:pPr>
      <w:r w:rsidRPr="005275EC">
        <w:rPr>
          <w:rFonts w:ascii="Angsana New" w:hAnsi="Angsana New" w:cs="Angsana New" w:hint="cs"/>
          <w:spacing w:val="-2"/>
          <w:cs/>
          <w:lang w:val="en-US"/>
        </w:rPr>
        <w:t xml:space="preserve">เมื่อวันที่ </w:t>
      </w:r>
      <w:r w:rsidRPr="005275EC">
        <w:rPr>
          <w:rFonts w:ascii="Angsana New" w:hAnsi="Angsana New" w:cs="Angsana New"/>
          <w:spacing w:val="-2"/>
          <w:lang w:val="en-US"/>
        </w:rPr>
        <w:t xml:space="preserve">1 </w:t>
      </w:r>
      <w:r w:rsidRPr="005275EC">
        <w:rPr>
          <w:rFonts w:ascii="Angsana New" w:hAnsi="Angsana New" w:cs="Angsana New" w:hint="cs"/>
          <w:spacing w:val="-2"/>
          <w:cs/>
          <w:lang w:val="en-US"/>
        </w:rPr>
        <w:t xml:space="preserve">กรกฎาคม </w:t>
      </w:r>
      <w:r w:rsidRPr="005275EC">
        <w:rPr>
          <w:rFonts w:ascii="Angsana New" w:hAnsi="Angsana New" w:cs="Angsana New"/>
          <w:spacing w:val="-2"/>
          <w:lang w:val="en-US"/>
        </w:rPr>
        <w:t xml:space="preserve">2565 </w:t>
      </w:r>
      <w:r w:rsidRPr="005275EC">
        <w:rPr>
          <w:rFonts w:ascii="Angsana New" w:hAnsi="Angsana New" w:cs="Angsana New"/>
          <w:spacing w:val="-2"/>
          <w:cs/>
          <w:lang w:val="en-US"/>
        </w:rPr>
        <w:t xml:space="preserve">บริษัทลงทุนเพิ่มในหุ้นสามัญของ </w:t>
      </w:r>
      <w:r w:rsidRPr="005275EC">
        <w:rPr>
          <w:rFonts w:ascii="Angsana New" w:hAnsi="Angsana New" w:cs="Angsana New"/>
          <w:spacing w:val="-2"/>
          <w:lang w:val="en-US"/>
        </w:rPr>
        <w:t xml:space="preserve">Selic Australia Pty Ltd </w:t>
      </w:r>
      <w:r w:rsidRPr="005275EC">
        <w:rPr>
          <w:rFonts w:ascii="Angsana New" w:hAnsi="Angsana New" w:cs="Angsana New"/>
          <w:spacing w:val="-2"/>
          <w:cs/>
          <w:lang w:val="en-US"/>
        </w:rPr>
        <w:t>ซึ่งเป็นบริษัทย่อย ตามสัดส่วน</w:t>
      </w:r>
      <w:r w:rsidRPr="005275EC">
        <w:rPr>
          <w:rFonts w:ascii="Angsana New" w:hAnsi="Angsana New" w:cs="Angsana New"/>
          <w:cs/>
          <w:lang w:val="en-US"/>
        </w:rPr>
        <w:t xml:space="preserve">ความเป็นเจ้าของเดิม (ร้อยละ </w:t>
      </w:r>
      <w:r w:rsidRPr="005275EC">
        <w:rPr>
          <w:rFonts w:ascii="Angsana New" w:hAnsi="Angsana New" w:cs="Angsana New"/>
          <w:lang w:val="en-US"/>
        </w:rPr>
        <w:t>100</w:t>
      </w:r>
      <w:r w:rsidRPr="005275EC">
        <w:rPr>
          <w:rFonts w:ascii="Angsana New" w:hAnsi="Angsana New" w:cs="Angsana New"/>
          <w:cs/>
          <w:lang w:val="en-US"/>
        </w:rPr>
        <w:t xml:space="preserve">) จำนวน </w:t>
      </w:r>
      <w:r w:rsidRPr="005275EC">
        <w:rPr>
          <w:rFonts w:ascii="Angsana New" w:hAnsi="Angsana New" w:cs="Angsana New"/>
          <w:lang w:val="en-US"/>
        </w:rPr>
        <w:t>613,000</w:t>
      </w:r>
      <w:r w:rsidRPr="005275EC">
        <w:rPr>
          <w:rFonts w:ascii="Angsana New" w:hAnsi="Angsana New" w:cs="Angsana New"/>
          <w:cs/>
          <w:lang w:val="en-US"/>
        </w:rPr>
        <w:t xml:space="preserve"> หุ้น ซึ่งมีมูลค่าที่ตราไว้ </w:t>
      </w:r>
      <w:r w:rsidRPr="005275EC">
        <w:rPr>
          <w:rFonts w:ascii="Angsana New" w:hAnsi="Angsana New" w:cs="Angsana New"/>
          <w:lang w:val="en-US"/>
        </w:rPr>
        <w:t>1</w:t>
      </w:r>
      <w:r w:rsidRPr="005275EC">
        <w:rPr>
          <w:rFonts w:ascii="Angsana New" w:hAnsi="Angsana New" w:cs="Angsana New"/>
          <w:cs/>
          <w:lang w:val="en-US"/>
        </w:rPr>
        <w:t xml:space="preserve"> ดอลลาร์ออสเตรเลียต่อหุ้น รวมเป็นจำนวนทั้งสิ้น </w:t>
      </w:r>
      <w:r w:rsidRPr="005275EC">
        <w:rPr>
          <w:rFonts w:ascii="Angsana New" w:hAnsi="Angsana New" w:cs="Angsana New"/>
          <w:lang w:val="en-US"/>
        </w:rPr>
        <w:t>613,000</w:t>
      </w:r>
      <w:r w:rsidRPr="005275EC">
        <w:rPr>
          <w:rFonts w:ascii="Angsana New" w:hAnsi="Angsana New" w:cs="Angsana New"/>
          <w:cs/>
          <w:lang w:val="en-US"/>
        </w:rPr>
        <w:t xml:space="preserve"> ดอลลาร์ออสเตรเลีย หรือเทียบเท่าเงินบาท </w:t>
      </w:r>
      <w:r w:rsidRPr="005275EC">
        <w:rPr>
          <w:rFonts w:ascii="Angsana New" w:hAnsi="Angsana New" w:cs="Angsana New"/>
          <w:lang w:val="en-US"/>
        </w:rPr>
        <w:t>14</w:t>
      </w:r>
      <w:r w:rsidRPr="005275EC">
        <w:rPr>
          <w:rFonts w:ascii="Angsana New" w:hAnsi="Angsana New" w:cs="Angsana New"/>
          <w:cs/>
          <w:lang w:val="en-US"/>
        </w:rPr>
        <w:t>.</w:t>
      </w:r>
      <w:r w:rsidRPr="005275EC">
        <w:rPr>
          <w:rFonts w:ascii="Angsana New" w:hAnsi="Angsana New" w:cs="Angsana New"/>
          <w:lang w:val="en-US"/>
        </w:rPr>
        <w:t>64</w:t>
      </w:r>
      <w:r w:rsidRPr="005275EC">
        <w:rPr>
          <w:rFonts w:ascii="Angsana New" w:hAnsi="Angsana New" w:cs="Angsana New"/>
          <w:cs/>
          <w:lang w:val="en-US"/>
        </w:rPr>
        <w:t xml:space="preserve"> ล้านบาท</w:t>
      </w:r>
    </w:p>
    <w:p w14:paraId="747DB15A" w14:textId="1509C5A1" w:rsidR="004C361A" w:rsidRPr="005303AB" w:rsidRDefault="004C361A" w:rsidP="000221EA">
      <w:pPr>
        <w:pStyle w:val="a"/>
        <w:widowControl w:val="0"/>
        <w:tabs>
          <w:tab w:val="clear" w:pos="1080"/>
          <w:tab w:val="left" w:pos="540"/>
        </w:tabs>
        <w:ind w:left="540"/>
        <w:jc w:val="thaiDistribute"/>
        <w:rPr>
          <w:rFonts w:ascii="Angsana New" w:hAnsi="Angsana New" w:cs="Angsana New"/>
          <w:sz w:val="28"/>
          <w:szCs w:val="28"/>
          <w:lang w:val="en-US"/>
        </w:rPr>
      </w:pPr>
    </w:p>
    <w:p w14:paraId="32EF75C0" w14:textId="63918CC3" w:rsidR="004C361A" w:rsidRPr="00314D3E" w:rsidRDefault="004C361A" w:rsidP="004C361A">
      <w:pPr>
        <w:pStyle w:val="a"/>
        <w:widowControl w:val="0"/>
        <w:tabs>
          <w:tab w:val="clear" w:pos="1080"/>
          <w:tab w:val="left" w:pos="540"/>
        </w:tabs>
        <w:ind w:left="540"/>
        <w:jc w:val="thaiDistribute"/>
        <w:rPr>
          <w:rFonts w:ascii="Angsana New" w:hAnsi="Angsana New" w:cs="Angsana New"/>
          <w:spacing w:val="-8"/>
          <w:lang w:val="en-US"/>
        </w:rPr>
      </w:pPr>
      <w:r w:rsidRPr="00314D3E">
        <w:rPr>
          <w:rFonts w:ascii="Angsana New" w:hAnsi="Angsana New" w:cs="Angsana New"/>
          <w:spacing w:val="-8"/>
          <w:cs/>
          <w:lang w:val="en-US"/>
        </w:rPr>
        <w:t xml:space="preserve">เมื่อวันที่ </w:t>
      </w:r>
      <w:r w:rsidRPr="00314D3E">
        <w:rPr>
          <w:rFonts w:ascii="Angsana New" w:hAnsi="Angsana New" w:cs="Angsana New"/>
          <w:spacing w:val="-8"/>
          <w:lang w:val="en-US"/>
        </w:rPr>
        <w:t>31</w:t>
      </w:r>
      <w:r w:rsidRPr="00314D3E">
        <w:rPr>
          <w:rFonts w:ascii="Angsana New" w:hAnsi="Angsana New" w:cs="Angsana New"/>
          <w:spacing w:val="-8"/>
          <w:cs/>
          <w:lang w:val="en-US"/>
        </w:rPr>
        <w:t xml:space="preserve"> สิงหาคม </w:t>
      </w:r>
      <w:r w:rsidRPr="00314D3E">
        <w:rPr>
          <w:rFonts w:ascii="Angsana New" w:hAnsi="Angsana New" w:cs="Angsana New"/>
          <w:spacing w:val="-8"/>
          <w:lang w:val="en-US"/>
        </w:rPr>
        <w:t>2565</w:t>
      </w:r>
      <w:r w:rsidRPr="00314D3E">
        <w:rPr>
          <w:rFonts w:ascii="Angsana New" w:hAnsi="Angsana New" w:cs="Angsana New"/>
          <w:spacing w:val="-8"/>
          <w:cs/>
          <w:lang w:val="en-US"/>
        </w:rPr>
        <w:t xml:space="preserve"> บริษัทได้เข้าซื้อหุ้นสามัญร้อยละ </w:t>
      </w:r>
      <w:r w:rsidRPr="00314D3E">
        <w:rPr>
          <w:rFonts w:ascii="Angsana New" w:hAnsi="Angsana New" w:cs="Angsana New"/>
          <w:spacing w:val="-8"/>
          <w:lang w:val="en-US"/>
        </w:rPr>
        <w:t>50</w:t>
      </w:r>
      <w:r w:rsidRPr="00314D3E">
        <w:rPr>
          <w:rFonts w:ascii="Angsana New" w:hAnsi="Angsana New" w:cs="Angsana New"/>
          <w:spacing w:val="-8"/>
          <w:cs/>
          <w:lang w:val="en-US"/>
        </w:rPr>
        <w:t xml:space="preserve"> ในบริษัท เทวกรรมโอสถ จำกัด (</w:t>
      </w:r>
      <w:r w:rsidRPr="00314D3E">
        <w:rPr>
          <w:rFonts w:ascii="Angsana New" w:hAnsi="Angsana New" w:cs="Angsana New"/>
          <w:spacing w:val="-8"/>
          <w:lang w:val="en-US"/>
        </w:rPr>
        <w:t>DVK)</w:t>
      </w:r>
      <w:r w:rsidR="002C6C9B" w:rsidRPr="00314D3E">
        <w:rPr>
          <w:rFonts w:ascii="Angsana New" w:hAnsi="Angsana New" w:cs="Angsana New" w:hint="cs"/>
          <w:spacing w:val="-8"/>
          <w:cs/>
          <w:lang w:val="en-US"/>
        </w:rPr>
        <w:t xml:space="preserve"> </w:t>
      </w:r>
      <w:r w:rsidR="002C6C9B" w:rsidRPr="00314D3E">
        <w:rPr>
          <w:rFonts w:ascii="Angsana New" w:hAnsi="Angsana New" w:cs="Angsana New"/>
          <w:spacing w:val="-8"/>
          <w:lang w:val="en-US"/>
        </w:rPr>
        <w:t>(</w:t>
      </w:r>
      <w:r w:rsidR="002C6C9B" w:rsidRPr="00314D3E">
        <w:rPr>
          <w:rFonts w:ascii="Angsana New" w:hAnsi="Angsana New" w:cs="Angsana New" w:hint="cs"/>
          <w:spacing w:val="-8"/>
          <w:cs/>
          <w:lang w:val="en-US"/>
        </w:rPr>
        <w:t xml:space="preserve">ดูหมายเหตุข้อ </w:t>
      </w:r>
      <w:r w:rsidR="002C6C9B" w:rsidRPr="00314D3E">
        <w:rPr>
          <w:rFonts w:ascii="Angsana New" w:hAnsi="Angsana New" w:cs="Angsana New"/>
          <w:spacing w:val="-8"/>
          <w:lang w:val="en-US"/>
        </w:rPr>
        <w:t>2)</w:t>
      </w:r>
    </w:p>
    <w:p w14:paraId="03E20248" w14:textId="77777777" w:rsidR="00314D3E" w:rsidRPr="00945E10" w:rsidRDefault="00314D3E" w:rsidP="00314D3E">
      <w:pPr>
        <w:pStyle w:val="a"/>
        <w:widowControl w:val="0"/>
        <w:tabs>
          <w:tab w:val="clear" w:pos="1080"/>
          <w:tab w:val="left" w:pos="540"/>
        </w:tabs>
        <w:jc w:val="thaiDistribute"/>
        <w:rPr>
          <w:rFonts w:ascii="Angsana New" w:hAnsi="Angsana New" w:cs="Angsana New"/>
          <w:sz w:val="28"/>
          <w:szCs w:val="28"/>
          <w:lang w:val="en-US"/>
        </w:rPr>
      </w:pPr>
    </w:p>
    <w:p w14:paraId="25A6C8D7" w14:textId="77777777" w:rsidR="006503BB" w:rsidRDefault="00314D3E" w:rsidP="00314D3E">
      <w:pPr>
        <w:pStyle w:val="a"/>
        <w:widowControl w:val="0"/>
        <w:tabs>
          <w:tab w:val="clear" w:pos="1080"/>
          <w:tab w:val="left" w:pos="540"/>
        </w:tabs>
        <w:ind w:left="540"/>
        <w:jc w:val="thaiDistribute"/>
        <w:rPr>
          <w:rFonts w:ascii="Angsana New" w:hAnsi="Angsana New" w:cs="Angsana New"/>
          <w:lang w:val="en-US"/>
        </w:rPr>
      </w:pPr>
      <w:r w:rsidRPr="00931258">
        <w:rPr>
          <w:rFonts w:ascii="Angsana New" w:hAnsi="Angsana New" w:cs="Angsana New" w:hint="cs"/>
          <w:spacing w:val="-8"/>
          <w:cs/>
          <w:lang w:val="en-US"/>
        </w:rPr>
        <w:t>ในเดือนสิงหาคม</w:t>
      </w:r>
      <w:r w:rsidRPr="00931258">
        <w:rPr>
          <w:rFonts w:ascii="Angsana New" w:hAnsi="Angsana New" w:cs="Angsana New"/>
          <w:spacing w:val="-8"/>
          <w:cs/>
          <w:lang w:val="en-US"/>
        </w:rPr>
        <w:t xml:space="preserve"> </w:t>
      </w:r>
      <w:r w:rsidRPr="00931258">
        <w:rPr>
          <w:rFonts w:ascii="Angsana New" w:hAnsi="Angsana New" w:cs="Angsana New"/>
          <w:spacing w:val="-8"/>
          <w:lang w:val="en-US"/>
        </w:rPr>
        <w:t xml:space="preserve">2565 DVK </w:t>
      </w:r>
      <w:r w:rsidRPr="00931258">
        <w:rPr>
          <w:rFonts w:ascii="Angsana New" w:hAnsi="Angsana New" w:cs="Angsana New"/>
          <w:spacing w:val="-8"/>
          <w:cs/>
          <w:lang w:val="en-US"/>
        </w:rPr>
        <w:t>ได้จัดตั้งบริษัท</w:t>
      </w:r>
      <w:r w:rsidRPr="00931258">
        <w:rPr>
          <w:rFonts w:ascii="Angsana New" w:hAnsi="Angsana New" w:cs="Angsana New" w:hint="cs"/>
          <w:spacing w:val="-8"/>
          <w:cs/>
          <w:lang w:val="en-US"/>
        </w:rPr>
        <w:t xml:space="preserve"> ดีวีเค เฮลท์แคร์ จำกัด (</w:t>
      </w:r>
      <w:r w:rsidRPr="00931258">
        <w:rPr>
          <w:rFonts w:ascii="Angsana New" w:hAnsi="Angsana New" w:cs="Angsana New"/>
          <w:spacing w:val="-8"/>
          <w:lang w:val="en-US"/>
        </w:rPr>
        <w:t>DHC</w:t>
      </w:r>
      <w:r w:rsidRPr="00931258">
        <w:rPr>
          <w:rFonts w:ascii="Angsana New" w:hAnsi="Angsana New" w:cs="Angsana New" w:hint="cs"/>
          <w:spacing w:val="-8"/>
          <w:cs/>
          <w:lang w:val="en-US"/>
        </w:rPr>
        <w:t>)</w:t>
      </w:r>
      <w:r w:rsidRPr="00931258">
        <w:rPr>
          <w:rFonts w:ascii="Angsana New" w:hAnsi="Angsana New" w:cs="Angsana New"/>
          <w:spacing w:val="-8"/>
          <w:cs/>
          <w:lang w:val="en-US"/>
        </w:rPr>
        <w:t xml:space="preserve"> ในประเทศ</w:t>
      </w:r>
      <w:r w:rsidRPr="00931258">
        <w:rPr>
          <w:rFonts w:ascii="Angsana New" w:hAnsi="Angsana New" w:cs="Angsana New" w:hint="cs"/>
          <w:spacing w:val="-8"/>
          <w:cs/>
          <w:lang w:val="en-US"/>
        </w:rPr>
        <w:t>ไทย</w:t>
      </w:r>
      <w:r w:rsidRPr="00407ED4">
        <w:rPr>
          <w:rFonts w:ascii="Angsana New" w:hAnsi="Angsana New" w:cs="Angsana New"/>
          <w:spacing w:val="-6"/>
          <w:cs/>
          <w:lang w:val="en-US"/>
        </w:rPr>
        <w:t xml:space="preserve"> </w:t>
      </w:r>
      <w:r w:rsidRPr="00407ED4">
        <w:rPr>
          <w:rFonts w:ascii="Angsana New" w:hAnsi="Angsana New" w:cs="Angsana New" w:hint="cs"/>
          <w:spacing w:val="-6"/>
          <w:cs/>
          <w:lang w:val="en-US"/>
        </w:rPr>
        <w:t>ซึ่ง</w:t>
      </w:r>
      <w:r w:rsidRPr="00407ED4">
        <w:rPr>
          <w:rFonts w:ascii="Angsana New" w:hAnsi="Angsana New" w:cs="Angsana New"/>
          <w:spacing w:val="-6"/>
          <w:cs/>
          <w:lang w:val="en-US"/>
        </w:rPr>
        <w:t>มีทุนจดทะเบียนจำนวน</w:t>
      </w:r>
      <w:r w:rsidRPr="00407ED4">
        <w:rPr>
          <w:rFonts w:ascii="Angsana New" w:hAnsi="Angsana New" w:cs="Angsana New"/>
          <w:spacing w:val="-6"/>
          <w:lang w:val="en-US"/>
        </w:rPr>
        <w:t xml:space="preserve"> </w:t>
      </w:r>
      <w:r w:rsidR="00AF6880">
        <w:rPr>
          <w:rFonts w:ascii="Angsana New" w:hAnsi="Angsana New" w:cs="Angsana New"/>
          <w:spacing w:val="-6"/>
          <w:lang w:val="en-US"/>
        </w:rPr>
        <w:br/>
      </w:r>
      <w:r w:rsidRPr="00AF6880">
        <w:rPr>
          <w:rFonts w:ascii="Angsana New" w:hAnsi="Angsana New" w:cs="Angsana New"/>
          <w:lang w:val="en-US"/>
        </w:rPr>
        <w:t xml:space="preserve">200 </w:t>
      </w:r>
      <w:r w:rsidRPr="00AF6880">
        <w:rPr>
          <w:rFonts w:ascii="Angsana New" w:hAnsi="Angsana New" w:cs="Angsana New" w:hint="cs"/>
          <w:cs/>
          <w:lang w:val="en-US"/>
        </w:rPr>
        <w:t>ล้าน</w:t>
      </w:r>
      <w:r w:rsidRPr="00AF6880">
        <w:rPr>
          <w:rFonts w:ascii="Angsana New" w:hAnsi="Angsana New" w:cs="Angsana New"/>
          <w:cs/>
          <w:lang w:val="en-US"/>
        </w:rPr>
        <w:t xml:space="preserve">บาท </w:t>
      </w:r>
      <w:r w:rsidRPr="00AF6880">
        <w:rPr>
          <w:rFonts w:ascii="Angsana New" w:hAnsi="Angsana New" w:cs="Angsana New" w:hint="cs"/>
          <w:cs/>
          <w:lang w:val="en-US"/>
        </w:rPr>
        <w:t>โดยมีวัตถุประสงค์</w:t>
      </w:r>
      <w:r w:rsidRPr="00AF6880">
        <w:rPr>
          <w:rFonts w:ascii="Angsana New" w:hAnsi="Angsana New" w:cs="Angsana New"/>
          <w:cs/>
          <w:lang w:val="en-US"/>
        </w:rPr>
        <w:t>เพื่อ</w:t>
      </w:r>
      <w:r w:rsidRPr="00AF6880">
        <w:rPr>
          <w:rFonts w:ascii="Angsana New" w:hAnsi="Angsana New" w:cs="Angsana New" w:hint="cs"/>
          <w:cs/>
          <w:lang w:val="en-US"/>
        </w:rPr>
        <w:t xml:space="preserve">ลงทุนในโครงการการผลิตและจำหน่ายผลิตภัณฑ์เพื่อสุขภาพ </w:t>
      </w:r>
      <w:r w:rsidRPr="00AF6880">
        <w:rPr>
          <w:rFonts w:ascii="Angsana New" w:hAnsi="Angsana New" w:cs="Angsana New"/>
          <w:lang w:val="en-US"/>
        </w:rPr>
        <w:t xml:space="preserve">DVK </w:t>
      </w:r>
      <w:r w:rsidRPr="00AF6880">
        <w:rPr>
          <w:rFonts w:ascii="Angsana New" w:hAnsi="Angsana New" w:cs="Angsana New"/>
          <w:cs/>
          <w:lang w:val="en-US"/>
        </w:rPr>
        <w:t>ถือหุ้นใน</w:t>
      </w:r>
      <w:r w:rsidRPr="00AF6880">
        <w:rPr>
          <w:rFonts w:ascii="Angsana New" w:hAnsi="Angsana New" w:cs="Angsana New"/>
          <w:lang w:val="en-US"/>
        </w:rPr>
        <w:t xml:space="preserve">DHC </w:t>
      </w:r>
      <w:r w:rsidRPr="00AF6880">
        <w:rPr>
          <w:rFonts w:ascii="Angsana New" w:hAnsi="Angsana New" w:cs="Angsana New" w:hint="cs"/>
          <w:cs/>
          <w:lang w:val="en-US"/>
        </w:rPr>
        <w:t>ใน</w:t>
      </w:r>
      <w:r w:rsidRPr="00AF6880">
        <w:rPr>
          <w:rFonts w:ascii="Angsana New" w:hAnsi="Angsana New" w:cs="Angsana New"/>
          <w:cs/>
          <w:lang w:val="en-US"/>
        </w:rPr>
        <w:t xml:space="preserve">สัดส่วนร้อยละ </w:t>
      </w:r>
      <w:r w:rsidRPr="00AF6880">
        <w:rPr>
          <w:rFonts w:ascii="Angsana New" w:hAnsi="Angsana New" w:cs="Angsana New"/>
          <w:lang w:val="en-US"/>
        </w:rPr>
        <w:t xml:space="preserve">100 </w:t>
      </w:r>
      <w:r w:rsidRPr="00AF6880">
        <w:rPr>
          <w:rFonts w:ascii="Angsana New" w:hAnsi="Angsana New" w:cs="Angsana New" w:hint="cs"/>
          <w:cs/>
          <w:lang w:val="en-US"/>
        </w:rPr>
        <w:t xml:space="preserve">ส่งผลให้บริษัทมีสัดส่วนการถือหุ้นทางอ้อมใน </w:t>
      </w:r>
      <w:r w:rsidRPr="00AF6880">
        <w:rPr>
          <w:rFonts w:ascii="Angsana New" w:hAnsi="Angsana New" w:cs="Angsana New"/>
          <w:lang w:val="en-US"/>
        </w:rPr>
        <w:t xml:space="preserve">DHC </w:t>
      </w:r>
      <w:r w:rsidRPr="00AF6880">
        <w:rPr>
          <w:rFonts w:ascii="Angsana New" w:hAnsi="Angsana New" w:cs="Angsana New" w:hint="cs"/>
          <w:cs/>
          <w:lang w:val="en-US"/>
        </w:rPr>
        <w:t>ร้อยละ</w:t>
      </w:r>
      <w:r w:rsidRPr="00AF6880">
        <w:rPr>
          <w:rFonts w:ascii="Angsana New" w:hAnsi="Angsana New" w:cs="Angsana New"/>
          <w:lang w:val="en-US"/>
        </w:rPr>
        <w:t xml:space="preserve"> 50</w:t>
      </w:r>
      <w:r>
        <w:rPr>
          <w:rFonts w:ascii="Angsana New" w:hAnsi="Angsana New" w:cs="Angsana New" w:hint="cs"/>
          <w:cs/>
          <w:lang w:val="en-US"/>
        </w:rPr>
        <w:t xml:space="preserve"> </w:t>
      </w:r>
    </w:p>
    <w:p w14:paraId="107E4605" w14:textId="0A73B65A" w:rsidR="00314D3E" w:rsidRDefault="00AF6880" w:rsidP="00314D3E">
      <w:pPr>
        <w:pStyle w:val="a"/>
        <w:widowControl w:val="0"/>
        <w:tabs>
          <w:tab w:val="clear" w:pos="1080"/>
          <w:tab w:val="left" w:pos="540"/>
        </w:tabs>
        <w:ind w:left="540"/>
        <w:jc w:val="thaiDistribute"/>
        <w:rPr>
          <w:rFonts w:ascii="Angsana New" w:hAnsi="Angsana New" w:cs="Angsana New"/>
          <w:lang w:val="en-US"/>
        </w:rPr>
      </w:pPr>
      <w:r>
        <w:rPr>
          <w:rFonts w:ascii="Angsana New" w:hAnsi="Angsana New" w:cs="Angsana New"/>
          <w:lang w:val="en-US"/>
        </w:rPr>
        <w:br/>
      </w:r>
      <w:r>
        <w:rPr>
          <w:rFonts w:ascii="Angsana New" w:hAnsi="Angsana New" w:cs="Angsana New" w:hint="cs"/>
          <w:cs/>
          <w:lang w:val="en-US"/>
        </w:rPr>
        <w:t xml:space="preserve">ทั้งนี้ </w:t>
      </w:r>
      <w:r>
        <w:rPr>
          <w:rFonts w:ascii="Angsana New" w:hAnsi="Angsana New" w:cs="Angsana New"/>
          <w:lang w:val="en-US"/>
        </w:rPr>
        <w:t xml:space="preserve">DVK </w:t>
      </w:r>
      <w:r>
        <w:rPr>
          <w:rFonts w:ascii="Angsana New" w:hAnsi="Angsana New" w:cs="Angsana New" w:hint="cs"/>
          <w:cs/>
          <w:lang w:val="en-US"/>
        </w:rPr>
        <w:t xml:space="preserve">และ </w:t>
      </w:r>
      <w:r w:rsidR="00314D3E">
        <w:rPr>
          <w:rFonts w:ascii="Angsana New" w:hAnsi="Angsana New" w:cs="Angsana New"/>
          <w:lang w:val="en-US"/>
        </w:rPr>
        <w:t xml:space="preserve">DHC </w:t>
      </w:r>
      <w:r w:rsidR="00314D3E" w:rsidRPr="008F3E5E">
        <w:rPr>
          <w:rFonts w:ascii="Angsana New" w:hAnsi="Angsana New" w:cs="Angsana New"/>
          <w:cs/>
          <w:lang w:val="en-US"/>
        </w:rPr>
        <w:t>ไม่ได้เป็นบริษัทจดทะเบียนในตลาดหลักทรัพย์</w:t>
      </w:r>
      <w:r w:rsidR="00314D3E">
        <w:rPr>
          <w:rFonts w:ascii="Angsana New" w:hAnsi="Angsana New" w:cs="Angsana New"/>
          <w:lang w:val="en-US"/>
        </w:rPr>
        <w:t xml:space="preserve"> </w:t>
      </w:r>
      <w:r w:rsidR="00314D3E" w:rsidRPr="008F3E5E">
        <w:rPr>
          <w:rFonts w:ascii="Angsana New" w:hAnsi="Angsana New" w:cs="Angsana New"/>
          <w:cs/>
          <w:lang w:val="en-US"/>
        </w:rPr>
        <w:t>จึงไม่มีราคา</w:t>
      </w:r>
      <w:r>
        <w:rPr>
          <w:rFonts w:ascii="Angsana New" w:hAnsi="Angsana New" w:cs="Angsana New" w:hint="cs"/>
          <w:cs/>
          <w:lang w:val="en-US"/>
        </w:rPr>
        <w:t>หุ้น</w:t>
      </w:r>
      <w:r w:rsidR="00314D3E" w:rsidRPr="008F3E5E">
        <w:rPr>
          <w:rFonts w:ascii="Angsana New" w:hAnsi="Angsana New" w:cs="Angsana New"/>
          <w:cs/>
          <w:lang w:val="en-US"/>
        </w:rPr>
        <w:t>ที่ต้องเปิดเผยต่อสาธารณชน</w:t>
      </w:r>
    </w:p>
    <w:p w14:paraId="28D59BE8" w14:textId="5D0FE915" w:rsidR="00E0551B" w:rsidRPr="00945E10" w:rsidRDefault="00E0551B" w:rsidP="00314D3E">
      <w:pPr>
        <w:pStyle w:val="a"/>
        <w:widowControl w:val="0"/>
        <w:tabs>
          <w:tab w:val="clear" w:pos="1080"/>
          <w:tab w:val="left" w:pos="540"/>
        </w:tabs>
        <w:jc w:val="thaiDistribute"/>
        <w:rPr>
          <w:rFonts w:ascii="Angsana New" w:hAnsi="Angsana New" w:cs="Angsana New"/>
          <w:sz w:val="28"/>
          <w:szCs w:val="28"/>
          <w:lang w:val="en-US"/>
        </w:rPr>
      </w:pPr>
    </w:p>
    <w:p w14:paraId="0C5A2A1F" w14:textId="77777777" w:rsidR="00E0551B" w:rsidRPr="00A31ED0" w:rsidRDefault="00E0551B" w:rsidP="00E0551B">
      <w:pPr>
        <w:pStyle w:val="a"/>
        <w:widowControl w:val="0"/>
        <w:tabs>
          <w:tab w:val="clear" w:pos="1080"/>
          <w:tab w:val="left" w:pos="540"/>
        </w:tabs>
        <w:ind w:left="540"/>
        <w:jc w:val="thaiDistribute"/>
        <w:rPr>
          <w:rFonts w:ascii="Angsana New" w:hAnsi="Angsana New" w:cs="Angsana New"/>
          <w:b/>
          <w:bCs/>
          <w:i/>
          <w:iCs/>
          <w:cs/>
          <w:lang w:val="en-US"/>
        </w:rPr>
      </w:pPr>
      <w:r w:rsidRPr="00A31ED0">
        <w:rPr>
          <w:rFonts w:ascii="Angsana New" w:hAnsi="Angsana New" w:cs="Angsana New" w:hint="cs"/>
          <w:b/>
          <w:bCs/>
          <w:i/>
          <w:iCs/>
          <w:cs/>
          <w:lang w:val="en-US"/>
        </w:rPr>
        <w:t>เงินลงทุนในการร่วมค้า</w:t>
      </w:r>
    </w:p>
    <w:p w14:paraId="7A0EAE37" w14:textId="77777777" w:rsidR="00E0551B" w:rsidRPr="00945E10" w:rsidRDefault="00E0551B" w:rsidP="00E0551B">
      <w:pPr>
        <w:pStyle w:val="a"/>
        <w:widowControl w:val="0"/>
        <w:tabs>
          <w:tab w:val="clear" w:pos="1080"/>
          <w:tab w:val="left" w:pos="540"/>
        </w:tabs>
        <w:ind w:left="540"/>
        <w:jc w:val="thaiDistribute"/>
        <w:rPr>
          <w:rFonts w:ascii="Angsana New" w:hAnsi="Angsana New" w:cs="Angsana New"/>
          <w:sz w:val="28"/>
          <w:szCs w:val="28"/>
          <w:lang w:val="en-US"/>
        </w:rPr>
      </w:pPr>
    </w:p>
    <w:p w14:paraId="203E74B6" w14:textId="77777777" w:rsidR="00E0551B" w:rsidRDefault="00E0551B" w:rsidP="00E0551B">
      <w:pPr>
        <w:pStyle w:val="a"/>
        <w:widowControl w:val="0"/>
        <w:tabs>
          <w:tab w:val="clear" w:pos="1080"/>
          <w:tab w:val="left" w:pos="540"/>
        </w:tabs>
        <w:ind w:left="540"/>
        <w:jc w:val="thaiDistribute"/>
        <w:rPr>
          <w:rFonts w:ascii="Angsana New" w:hAnsi="Angsana New" w:cs="Angsana New"/>
          <w:lang w:val="en-US"/>
        </w:rPr>
      </w:pPr>
      <w:r w:rsidRPr="00347315">
        <w:rPr>
          <w:rFonts w:ascii="Angsana New" w:hAnsi="Angsana New" w:cs="Angsana New" w:hint="cs"/>
          <w:cs/>
          <w:lang w:val="en-US"/>
        </w:rPr>
        <w:t xml:space="preserve">เมื่อวันที่ </w:t>
      </w:r>
      <w:r w:rsidRPr="00347315">
        <w:rPr>
          <w:rFonts w:ascii="Angsana New" w:hAnsi="Angsana New" w:cs="Angsana New"/>
          <w:lang w:val="en-US"/>
        </w:rPr>
        <w:t xml:space="preserve">1 </w:t>
      </w:r>
      <w:r w:rsidRPr="00347315">
        <w:rPr>
          <w:rFonts w:ascii="Angsana New" w:hAnsi="Angsana New" w:cs="Angsana New" w:hint="cs"/>
          <w:cs/>
          <w:lang w:val="en-US"/>
        </w:rPr>
        <w:t xml:space="preserve">พฤษภาคม </w:t>
      </w:r>
      <w:r w:rsidRPr="00347315">
        <w:rPr>
          <w:rFonts w:ascii="Angsana New" w:hAnsi="Angsana New" w:cs="Angsana New"/>
          <w:lang w:val="en-US"/>
        </w:rPr>
        <w:t xml:space="preserve">2565 </w:t>
      </w:r>
      <w:r w:rsidRPr="00347315">
        <w:rPr>
          <w:rFonts w:ascii="Angsana New" w:hAnsi="Angsana New" w:cs="Angsana New" w:hint="cs"/>
          <w:cs/>
          <w:lang w:val="en-US"/>
        </w:rPr>
        <w:t>บริษัทได้ทำสัญญาร่วมลงทุนกับบริษัท</w:t>
      </w:r>
      <w:r w:rsidRPr="00347315">
        <w:rPr>
          <w:rFonts w:ascii="Angsana New" w:hAnsi="Angsana New" w:cs="Angsana New"/>
          <w:cs/>
          <w:lang w:val="en-US"/>
        </w:rPr>
        <w:t xml:space="preserve"> บีเอ็นบี เทค จำกัด</w:t>
      </w:r>
      <w:r w:rsidRPr="00347315">
        <w:rPr>
          <w:rFonts w:ascii="Angsana New" w:hAnsi="Angsana New" w:cs="Angsana New" w:hint="cs"/>
          <w:cs/>
          <w:lang w:val="en-US"/>
        </w:rPr>
        <w:t xml:space="preserve"> (</w:t>
      </w:r>
      <w:r w:rsidRPr="00347315">
        <w:rPr>
          <w:rFonts w:ascii="Angsana New" w:hAnsi="Angsana New" w:cs="Angsana New"/>
          <w:lang w:val="en-US"/>
        </w:rPr>
        <w:t>“BNB”</w:t>
      </w:r>
      <w:r w:rsidRPr="00347315">
        <w:rPr>
          <w:rFonts w:ascii="Angsana New" w:hAnsi="Angsana New" w:cs="Angsana New" w:hint="cs"/>
          <w:cs/>
          <w:lang w:val="en-US"/>
        </w:rPr>
        <w:t>)</w:t>
      </w:r>
      <w:r w:rsidRPr="00347315">
        <w:rPr>
          <w:rFonts w:ascii="Angsana New" w:hAnsi="Angsana New" w:cs="Angsana New"/>
          <w:lang w:val="en-US"/>
        </w:rPr>
        <w:t xml:space="preserve"> </w:t>
      </w:r>
      <w:r w:rsidRPr="00347315">
        <w:rPr>
          <w:rFonts w:ascii="Angsana New" w:hAnsi="Angsana New" w:cs="Angsana New" w:hint="cs"/>
          <w:cs/>
          <w:lang w:val="en-US"/>
        </w:rPr>
        <w:t xml:space="preserve">เพื่อร่วมลงทุนในบริษัท </w:t>
      </w:r>
      <w:r w:rsidRPr="00347315">
        <w:rPr>
          <w:rFonts w:ascii="Angsana New" w:hAnsi="Angsana New" w:cs="Angsana New"/>
          <w:cs/>
          <w:lang w:val="en-US"/>
        </w:rPr>
        <w:t>เบลิค อินโนเทค จำกัด</w:t>
      </w:r>
      <w:r w:rsidRPr="00347315">
        <w:rPr>
          <w:rFonts w:ascii="Angsana New" w:hAnsi="Angsana New" w:cs="Angsana New" w:hint="cs"/>
          <w:cs/>
          <w:lang w:val="en-US"/>
        </w:rPr>
        <w:t xml:space="preserve"> (</w:t>
      </w:r>
      <w:r w:rsidRPr="00347315">
        <w:rPr>
          <w:rFonts w:ascii="Angsana New" w:hAnsi="Angsana New" w:cs="Angsana New"/>
          <w:lang w:val="en-US"/>
        </w:rPr>
        <w:t>“Belic”</w:t>
      </w:r>
      <w:r w:rsidRPr="00347315">
        <w:rPr>
          <w:rFonts w:ascii="Angsana New" w:hAnsi="Angsana New" w:cs="Angsana New" w:hint="cs"/>
          <w:cs/>
          <w:lang w:val="en-US"/>
        </w:rPr>
        <w:t>)</w:t>
      </w:r>
      <w:r w:rsidRPr="00347315">
        <w:rPr>
          <w:rFonts w:ascii="Angsana New" w:hAnsi="Angsana New" w:cs="Angsana New"/>
          <w:lang w:val="en-US"/>
        </w:rPr>
        <w:t xml:space="preserve"> </w:t>
      </w:r>
      <w:r w:rsidRPr="00347315">
        <w:rPr>
          <w:rFonts w:ascii="Angsana New" w:hAnsi="Angsana New" w:cs="Angsana New" w:hint="cs"/>
          <w:cs/>
          <w:lang w:val="en-US"/>
        </w:rPr>
        <w:t xml:space="preserve">ซึ่งเป็นนิติบุคคลที่จัดตั้งขึ้นในประเทศไทยเมื่อวันที่ </w:t>
      </w:r>
      <w:r w:rsidRPr="00347315">
        <w:rPr>
          <w:rFonts w:ascii="Angsana New" w:hAnsi="Angsana New" w:cs="Angsana New"/>
          <w:lang w:val="en-US"/>
        </w:rPr>
        <w:t xml:space="preserve">15 </w:t>
      </w:r>
      <w:r w:rsidRPr="00347315">
        <w:rPr>
          <w:rFonts w:ascii="Angsana New" w:hAnsi="Angsana New" w:cs="Angsana New" w:hint="cs"/>
          <w:cs/>
          <w:lang w:val="en-US"/>
        </w:rPr>
        <w:t xml:space="preserve">มิถุนายน </w:t>
      </w:r>
      <w:r w:rsidRPr="00347315">
        <w:rPr>
          <w:rFonts w:ascii="Angsana New" w:hAnsi="Angsana New" w:cs="Angsana New"/>
          <w:lang w:val="en-US"/>
        </w:rPr>
        <w:t xml:space="preserve">2565 </w:t>
      </w:r>
      <w:r>
        <w:rPr>
          <w:rFonts w:ascii="Angsana New" w:hAnsi="Angsana New" w:cs="Angsana New"/>
          <w:lang w:val="en-US"/>
        </w:rPr>
        <w:br/>
      </w:r>
      <w:r w:rsidRPr="00347315">
        <w:rPr>
          <w:rFonts w:ascii="Angsana New" w:hAnsi="Angsana New" w:cs="Angsana New" w:hint="cs"/>
          <w:cs/>
          <w:lang w:val="en-US"/>
        </w:rPr>
        <w:t>โดยมีวัตถุประสงค์เพื่อผลิต วิจัย และ</w:t>
      </w:r>
      <w:r w:rsidRPr="00347315">
        <w:rPr>
          <w:rFonts w:ascii="Angsana New" w:hAnsi="Angsana New" w:cs="Angsana New"/>
          <w:cs/>
          <w:lang w:val="en-US"/>
        </w:rPr>
        <w:t>จำหน่ายผลิตภัณฑ์อะคริลิคและเรซิ่น</w:t>
      </w:r>
      <w:r w:rsidRPr="00347315">
        <w:rPr>
          <w:rFonts w:ascii="Angsana New" w:hAnsi="Angsana New" w:cs="Angsana New" w:hint="cs"/>
          <w:cs/>
          <w:lang w:val="en-US"/>
        </w:rPr>
        <w:t xml:space="preserve"> บริษัทและ </w:t>
      </w:r>
      <w:r w:rsidRPr="00347315">
        <w:rPr>
          <w:rFonts w:ascii="Angsana New" w:hAnsi="Angsana New" w:cs="Angsana New"/>
          <w:lang w:val="en-US"/>
        </w:rPr>
        <w:t xml:space="preserve">BNB </w:t>
      </w:r>
      <w:r w:rsidRPr="00347315">
        <w:rPr>
          <w:rFonts w:ascii="Angsana New" w:hAnsi="Angsana New" w:cs="Angsana New" w:hint="cs"/>
          <w:cs/>
          <w:lang w:val="en-US"/>
        </w:rPr>
        <w:t xml:space="preserve">ลงทุนใน </w:t>
      </w:r>
      <w:r w:rsidRPr="00347315">
        <w:rPr>
          <w:rFonts w:ascii="Angsana New" w:hAnsi="Angsana New" w:cs="Angsana New"/>
          <w:lang w:val="en-US"/>
        </w:rPr>
        <w:t xml:space="preserve">Belic </w:t>
      </w:r>
      <w:r>
        <w:rPr>
          <w:rFonts w:ascii="Angsana New" w:hAnsi="Angsana New" w:cs="Angsana New"/>
          <w:lang w:val="en-US"/>
        </w:rPr>
        <w:br/>
      </w:r>
      <w:r w:rsidRPr="00347315">
        <w:rPr>
          <w:rFonts w:ascii="Angsana New" w:hAnsi="Angsana New" w:cs="Angsana New" w:hint="cs"/>
          <w:cs/>
          <w:lang w:val="en-US"/>
        </w:rPr>
        <w:t xml:space="preserve">ในอัตราส่วนเท่ากันที่ร้อยละ </w:t>
      </w:r>
      <w:r w:rsidRPr="00347315">
        <w:rPr>
          <w:rFonts w:ascii="Angsana New" w:hAnsi="Angsana New" w:cs="Angsana New"/>
          <w:lang w:val="en-US"/>
        </w:rPr>
        <w:t xml:space="preserve">50 </w:t>
      </w:r>
      <w:r w:rsidRPr="00347315">
        <w:rPr>
          <w:rFonts w:ascii="Angsana New" w:hAnsi="Angsana New" w:cs="Angsana New" w:hint="cs"/>
          <w:cs/>
          <w:lang w:val="en-US"/>
        </w:rPr>
        <w:t>ของหุ้นที่ออกและจำหน่าย โดยตามสัญญาร่วมลงทุนได้กำหนดให้ผู้ลงทุนมีอำนาจ</w:t>
      </w:r>
      <w:r w:rsidRPr="00BE4DA2">
        <w:rPr>
          <w:rFonts w:ascii="Angsana New" w:hAnsi="Angsana New" w:cs="Angsana New" w:hint="cs"/>
          <w:spacing w:val="-4"/>
          <w:cs/>
          <w:lang w:val="en-US"/>
        </w:rPr>
        <w:t>ควบคุมร่วมกัน และมีสิทธิในสินทรัพย์สุทธิของการร่วมการงาน</w:t>
      </w:r>
      <w:r w:rsidRPr="00BE4DA2">
        <w:rPr>
          <w:rFonts w:ascii="Angsana New" w:hAnsi="Angsana New" w:cs="Angsana New"/>
          <w:spacing w:val="-4"/>
          <w:lang w:val="en-US"/>
        </w:rPr>
        <w:t xml:space="preserve"> (Belic)</w:t>
      </w:r>
      <w:r w:rsidRPr="00BE4DA2">
        <w:rPr>
          <w:rFonts w:ascii="Angsana New" w:hAnsi="Angsana New" w:cs="Angsana New" w:hint="cs"/>
          <w:spacing w:val="-4"/>
          <w:cs/>
          <w:lang w:val="en-US"/>
        </w:rPr>
        <w:t xml:space="preserve"> ดังนั้น</w:t>
      </w:r>
      <w:r w:rsidRPr="00BE4DA2">
        <w:rPr>
          <w:rFonts w:ascii="Angsana New" w:hAnsi="Angsana New" w:cs="Angsana New"/>
          <w:spacing w:val="-4"/>
          <w:lang w:val="en-US"/>
        </w:rPr>
        <w:t xml:space="preserve"> </w:t>
      </w:r>
      <w:r w:rsidRPr="00BE4DA2">
        <w:rPr>
          <w:rFonts w:ascii="Angsana New" w:hAnsi="Angsana New" w:cs="Angsana New" w:hint="cs"/>
          <w:spacing w:val="-4"/>
          <w:cs/>
          <w:lang w:val="en-US"/>
        </w:rPr>
        <w:t>บริษัทจึงจัดประเภทเงินลงทุนดังกล่าว</w:t>
      </w:r>
      <w:r w:rsidRPr="00347315">
        <w:rPr>
          <w:rFonts w:ascii="Angsana New" w:hAnsi="Angsana New" w:cs="Angsana New" w:hint="cs"/>
          <w:spacing w:val="-2"/>
          <w:cs/>
          <w:lang w:val="en-US"/>
        </w:rPr>
        <w:t>เป็นเงินลงทุนในการร่วม</w:t>
      </w:r>
      <w:r w:rsidRPr="00B33F47">
        <w:rPr>
          <w:rFonts w:ascii="Angsana New" w:hAnsi="Angsana New" w:cs="Angsana New" w:hint="cs"/>
          <w:spacing w:val="-2"/>
          <w:cs/>
          <w:lang w:val="en-US"/>
        </w:rPr>
        <w:t xml:space="preserve">ค้า และรับรู้เงินลงทุนดังกล่าวด้วยวิธีส่วนได้เสียในงบการเงินรวม ทั้งนี้ ณ วันที่ </w:t>
      </w:r>
      <w:r w:rsidRPr="00B33F47">
        <w:rPr>
          <w:rFonts w:ascii="Angsana New" w:hAnsi="Angsana New" w:cs="Angsana New"/>
          <w:spacing w:val="-2"/>
          <w:lang w:val="en-US"/>
        </w:rPr>
        <w:br/>
        <w:t xml:space="preserve">30 </w:t>
      </w:r>
      <w:r w:rsidRPr="00B33F47">
        <w:rPr>
          <w:rFonts w:ascii="Angsana New" w:hAnsi="Angsana New" w:cs="Angsana New" w:hint="cs"/>
          <w:spacing w:val="-2"/>
          <w:cs/>
          <w:lang w:val="en-US"/>
        </w:rPr>
        <w:t xml:space="preserve">กันยายน </w:t>
      </w:r>
      <w:r w:rsidRPr="00B33F47">
        <w:rPr>
          <w:rFonts w:ascii="Angsana New" w:hAnsi="Angsana New" w:cs="Angsana New"/>
          <w:spacing w:val="-2"/>
          <w:lang w:val="en-US"/>
        </w:rPr>
        <w:t>2565</w:t>
      </w:r>
      <w:r w:rsidRPr="00B33F47">
        <w:rPr>
          <w:rFonts w:ascii="Angsana New" w:hAnsi="Angsana New" w:cs="Angsana New" w:hint="cs"/>
          <w:spacing w:val="-2"/>
          <w:cs/>
          <w:lang w:val="en-US"/>
        </w:rPr>
        <w:t xml:space="preserve"> </w:t>
      </w:r>
      <w:r w:rsidRPr="00B33F47">
        <w:rPr>
          <w:rFonts w:ascii="Angsana New" w:hAnsi="Angsana New" w:cs="Angsana New"/>
          <w:spacing w:val="-2"/>
          <w:lang w:val="en-US"/>
        </w:rPr>
        <w:t xml:space="preserve">Belic </w:t>
      </w:r>
      <w:r w:rsidRPr="00B33F47">
        <w:rPr>
          <w:rFonts w:ascii="Angsana New" w:hAnsi="Angsana New" w:cs="Angsana New" w:hint="cs"/>
          <w:spacing w:val="-2"/>
          <w:cs/>
          <w:lang w:val="en-US"/>
        </w:rPr>
        <w:t>ยังไม่ได้เริ่มการดำเนินธุรกิจ</w:t>
      </w:r>
      <w:r w:rsidRPr="00B33F47">
        <w:rPr>
          <w:rFonts w:ascii="Angsana New" w:hAnsi="Angsana New" w:cs="Angsana New"/>
          <w:spacing w:val="-2"/>
          <w:lang w:val="en-US"/>
        </w:rPr>
        <w:t xml:space="preserve"> </w:t>
      </w:r>
      <w:r w:rsidRPr="00B33F47">
        <w:rPr>
          <w:rFonts w:ascii="Angsana New" w:hAnsi="Angsana New" w:cs="Angsana New" w:hint="cs"/>
          <w:spacing w:val="-2"/>
          <w:cs/>
          <w:lang w:val="en-US"/>
        </w:rPr>
        <w:t>จึงยัง</w:t>
      </w:r>
      <w:r w:rsidRPr="00B33F47">
        <w:rPr>
          <w:rFonts w:ascii="Angsana New" w:hAnsi="Angsana New" w:cs="Angsana New" w:hint="cs"/>
          <w:cs/>
          <w:lang w:val="en-US"/>
        </w:rPr>
        <w:t>ไม่มีการรับรู้ส่วนแบ่งกำไรขาดทุนของการร่วมค้าใน</w:t>
      </w:r>
      <w:r w:rsidRPr="00B33F47">
        <w:rPr>
          <w:rFonts w:ascii="Angsana New" w:hAnsi="Angsana New" w:cs="Angsana New"/>
          <w:cs/>
          <w:lang w:val="en-US"/>
        </w:rPr>
        <w:br/>
      </w:r>
      <w:r w:rsidRPr="00B33F47">
        <w:rPr>
          <w:rFonts w:ascii="Angsana New" w:hAnsi="Angsana New" w:cs="Angsana New" w:hint="cs"/>
          <w:cs/>
          <w:lang w:val="en-US"/>
        </w:rPr>
        <w:t>งบการเงินรวม</w:t>
      </w:r>
    </w:p>
    <w:p w14:paraId="2D3F7A71" w14:textId="404A749D" w:rsidR="00945E10" w:rsidRDefault="00945E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</w:rPr>
        <w:br w:type="page"/>
      </w:r>
    </w:p>
    <w:p w14:paraId="07171140" w14:textId="77777777" w:rsidR="000221EA" w:rsidRPr="008F3E5E" w:rsidRDefault="000221EA" w:rsidP="000221EA">
      <w:pPr>
        <w:pStyle w:val="Heading1"/>
        <w:keepNext w:val="0"/>
        <w:widowControl w:val="0"/>
        <w:numPr>
          <w:ilvl w:val="0"/>
          <w:numId w:val="6"/>
        </w:numPr>
        <w:shd w:val="clear" w:color="auto" w:fill="auto"/>
        <w:tabs>
          <w:tab w:val="clear" w:pos="360"/>
          <w:tab w:val="num" w:pos="540"/>
        </w:tabs>
        <w:spacing w:line="240" w:lineRule="auto"/>
        <w:ind w:left="540" w:right="-25" w:hanging="540"/>
        <w:jc w:val="thaiDistribute"/>
        <w:rPr>
          <w:rFonts w:asciiTheme="majorBidi" w:eastAsia="Calibri" w:hAnsiTheme="majorBidi" w:cstheme="majorBidi"/>
          <w:sz w:val="30"/>
          <w:szCs w:val="30"/>
          <w:u w:val="none"/>
          <w:lang w:val="en-US"/>
        </w:rPr>
      </w:pPr>
      <w:r w:rsidRPr="008F3E5E">
        <w:rPr>
          <w:rFonts w:asciiTheme="majorBidi" w:eastAsia="Calibri" w:hAnsiTheme="majorBidi" w:cstheme="majorBidi" w:hint="cs"/>
          <w:sz w:val="30"/>
          <w:szCs w:val="30"/>
          <w:u w:val="none"/>
          <w:cs/>
          <w:lang w:val="en-US"/>
        </w:rPr>
        <w:lastRenderedPageBreak/>
        <w:t>ส่วนงานดำเนินงาน</w:t>
      </w:r>
    </w:p>
    <w:p w14:paraId="098DA4BF" w14:textId="77777777" w:rsidR="000221EA" w:rsidRPr="00435649" w:rsidRDefault="000221EA" w:rsidP="00CE0E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highlight w:val="cyan"/>
          <w:lang w:eastAsia="x-none"/>
        </w:rPr>
      </w:pPr>
    </w:p>
    <w:p w14:paraId="78A32E7F" w14:textId="5C650F8B" w:rsidR="000221EA" w:rsidRPr="00DB1E46" w:rsidRDefault="000221EA" w:rsidP="000221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bookmarkStart w:id="1" w:name="_Hlk91453573"/>
      <w:r w:rsidRPr="00DB1E46">
        <w:rPr>
          <w:rFonts w:ascii="Angsana New" w:hAnsi="Angsana New"/>
          <w:sz w:val="30"/>
          <w:szCs w:val="30"/>
          <w:cs/>
        </w:rPr>
        <w:t>กลุ่มบริษัท</w:t>
      </w:r>
      <w:r w:rsidRPr="00EB6C16">
        <w:rPr>
          <w:rFonts w:ascii="Angsana New" w:hAnsi="Angsana New" w:hint="cs"/>
          <w:sz w:val="30"/>
          <w:szCs w:val="30"/>
          <w:cs/>
        </w:rPr>
        <w:t>มีส่วนงานที่รายงาน</w:t>
      </w:r>
      <w:r w:rsidRPr="00EB6C16">
        <w:rPr>
          <w:rFonts w:ascii="Angsana New" w:hAnsi="Angsana New"/>
          <w:sz w:val="30"/>
          <w:szCs w:val="30"/>
        </w:rPr>
        <w:t xml:space="preserve"> </w:t>
      </w:r>
      <w:r w:rsidRPr="00EB6C16">
        <w:rPr>
          <w:rFonts w:ascii="Angsana New" w:hAnsi="Angsana New"/>
          <w:sz w:val="30"/>
          <w:szCs w:val="30"/>
          <w:cs/>
        </w:rPr>
        <w:t>ดังรายละเอียดข้างล่าง ซึ่งเป็นหน่วยงานธุรกิจที่สำคัญของกลุ่มบริษัท</w:t>
      </w:r>
      <w:r w:rsidRPr="00EB6C16">
        <w:rPr>
          <w:rFonts w:ascii="Angsana New" w:hAnsi="Angsana New" w:hint="cs"/>
          <w:sz w:val="30"/>
          <w:szCs w:val="30"/>
          <w:cs/>
        </w:rPr>
        <w:t xml:space="preserve"> </w:t>
      </w:r>
      <w:r w:rsidRPr="00EB6C16">
        <w:rPr>
          <w:rFonts w:ascii="Angsana New" w:hAnsi="Angsana New"/>
          <w:sz w:val="30"/>
          <w:szCs w:val="30"/>
          <w:cs/>
        </w:rPr>
        <w:t xml:space="preserve">หน่วยงานธุรกิจที่สำคัญนี้มีการบริหารจัดการแยกต่างหาก </w:t>
      </w:r>
      <w:r w:rsidRPr="00EB6C16">
        <w:rPr>
          <w:rFonts w:ascii="Angsana New" w:hAnsi="Angsana New" w:hint="cs"/>
          <w:sz w:val="30"/>
          <w:szCs w:val="30"/>
          <w:cs/>
        </w:rPr>
        <w:t>และมีการ</w:t>
      </w:r>
      <w:r w:rsidRPr="00EB6C16">
        <w:rPr>
          <w:rFonts w:ascii="Angsana New" w:hAnsi="Angsana New"/>
          <w:sz w:val="30"/>
          <w:szCs w:val="30"/>
          <w:cs/>
        </w:rPr>
        <w:t xml:space="preserve">ใช้เทคโนโลยีและกลยุทธ์ทางการตลาดที่แตกต่างกัน </w:t>
      </w:r>
      <w:r>
        <w:rPr>
          <w:rFonts w:ascii="Angsana New" w:hAnsi="Angsana New"/>
          <w:sz w:val="30"/>
          <w:szCs w:val="30"/>
          <w:cs/>
        </w:rPr>
        <w:br/>
      </w:r>
      <w:r w:rsidRPr="00EB6C16">
        <w:rPr>
          <w:rFonts w:ascii="Angsana New" w:hAnsi="Angsana New" w:hint="cs"/>
          <w:sz w:val="30"/>
          <w:szCs w:val="30"/>
          <w:cs/>
        </w:rPr>
        <w:t>ซึ่ง</w:t>
      </w:r>
      <w:r w:rsidRPr="00EB6C16">
        <w:rPr>
          <w:rFonts w:ascii="Angsana New" w:hAnsi="Angsana New"/>
          <w:sz w:val="30"/>
          <w:szCs w:val="30"/>
          <w:cs/>
        </w:rPr>
        <w:t>ผู้มีอำนาจตัดสินใจสูงสุดด้านการดำเนินงาน</w:t>
      </w:r>
      <w:r w:rsidRPr="00EB6C16">
        <w:rPr>
          <w:rFonts w:ascii="Angsana New" w:hAnsi="Angsana New" w:hint="cs"/>
          <w:sz w:val="30"/>
          <w:szCs w:val="30"/>
          <w:cs/>
        </w:rPr>
        <w:t>ของกลุ่มบริษัทได้</w:t>
      </w:r>
      <w:r w:rsidRPr="00EB6C16">
        <w:rPr>
          <w:rFonts w:ascii="Angsana New" w:hAnsi="Angsana New"/>
          <w:sz w:val="30"/>
          <w:szCs w:val="30"/>
          <w:cs/>
        </w:rPr>
        <w:t>สอบทานรายงานการจัดการภายในของแต่ละ</w:t>
      </w:r>
      <w:r w:rsidRPr="003D68FC">
        <w:rPr>
          <w:rFonts w:ascii="Angsana New" w:hAnsi="Angsana New"/>
          <w:sz w:val="30"/>
          <w:szCs w:val="30"/>
          <w:cs/>
        </w:rPr>
        <w:t>หน่วยงานธุรกิจที่สำคัญอย่างน้อยทุกไตรมาส การดำเนินงานของแต่ละส่วนงานที่รายงานของกลุ่มบริษัทโดยสรุปมีดังนี้</w:t>
      </w:r>
      <w:r w:rsidRPr="00DB1E46">
        <w:rPr>
          <w:rFonts w:ascii="Angsana New" w:hAnsi="Angsana New"/>
          <w:sz w:val="30"/>
          <w:szCs w:val="30"/>
          <w:cs/>
        </w:rPr>
        <w:t xml:space="preserve"> </w:t>
      </w:r>
    </w:p>
    <w:p w14:paraId="273BC6A8" w14:textId="77777777" w:rsidR="000221EA" w:rsidRPr="00435649" w:rsidRDefault="000221EA" w:rsidP="000221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color w:val="0000CC"/>
          <w:sz w:val="28"/>
          <w:szCs w:val="28"/>
          <w:lang w:bidi="ar-SA"/>
        </w:rPr>
      </w:pPr>
    </w:p>
    <w:p w14:paraId="3B40F313" w14:textId="77777777" w:rsidR="000221EA" w:rsidRPr="00DB1E46" w:rsidRDefault="000221EA" w:rsidP="000221EA">
      <w:pPr>
        <w:pStyle w:val="ListParagraph"/>
        <w:numPr>
          <w:ilvl w:val="0"/>
          <w:numId w:val="34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spacing w:line="240" w:lineRule="auto"/>
        <w:ind w:left="540" w:firstLine="0"/>
        <w:contextualSpacing/>
        <w:jc w:val="thaiDistribute"/>
        <w:rPr>
          <w:rFonts w:ascii="Angsana New" w:hAnsi="Angsana New"/>
          <w:sz w:val="30"/>
          <w:szCs w:val="30"/>
        </w:rPr>
      </w:pPr>
      <w:r w:rsidRPr="00DB1E46">
        <w:rPr>
          <w:rFonts w:ascii="Angsana New" w:hAnsi="Angsana New"/>
          <w:sz w:val="30"/>
          <w:szCs w:val="30"/>
          <w:cs/>
        </w:rPr>
        <w:t xml:space="preserve">ส่วนงาน </w:t>
      </w:r>
      <w:r w:rsidRPr="00DB1E46">
        <w:rPr>
          <w:rFonts w:ascii="Angsana New" w:hAnsi="Angsana New"/>
          <w:sz w:val="30"/>
          <w:szCs w:val="30"/>
        </w:rPr>
        <w:t>1</w:t>
      </w:r>
      <w:r w:rsidRPr="00DB1E46">
        <w:rPr>
          <w:rFonts w:ascii="Angsana New" w:hAnsi="Angsana New"/>
          <w:sz w:val="30"/>
          <w:szCs w:val="30"/>
          <w:cs/>
        </w:rPr>
        <w:t xml:space="preserve"> ผลิตและจำหน่ายกาวซึ่งใช้ในอุตสาหกรรมประเภทต่าง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DB1E46">
        <w:rPr>
          <w:rFonts w:ascii="Angsana New" w:hAnsi="Angsana New"/>
          <w:sz w:val="30"/>
          <w:szCs w:val="30"/>
          <w:cs/>
        </w:rPr>
        <w:t>ๆ</w:t>
      </w:r>
    </w:p>
    <w:p w14:paraId="45B9E3CA" w14:textId="4F4850D6" w:rsidR="000221EA" w:rsidRPr="008F3E5E" w:rsidRDefault="000221EA" w:rsidP="000221EA">
      <w:pPr>
        <w:pStyle w:val="ListParagraph"/>
        <w:numPr>
          <w:ilvl w:val="0"/>
          <w:numId w:val="34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spacing w:line="240" w:lineRule="auto"/>
        <w:ind w:left="540" w:firstLine="0"/>
        <w:contextualSpacing/>
        <w:jc w:val="thaiDistribute"/>
        <w:rPr>
          <w:rFonts w:ascii="Angsana New" w:hAnsi="Angsana New"/>
          <w:sz w:val="30"/>
          <w:szCs w:val="30"/>
        </w:rPr>
      </w:pPr>
      <w:r w:rsidRPr="008F3E5E">
        <w:rPr>
          <w:rFonts w:ascii="Angsana New" w:hAnsi="Angsana New"/>
          <w:sz w:val="30"/>
          <w:szCs w:val="30"/>
          <w:cs/>
        </w:rPr>
        <w:t xml:space="preserve">ส่วนงาน </w:t>
      </w:r>
      <w:r w:rsidRPr="008F3E5E">
        <w:rPr>
          <w:rFonts w:ascii="Angsana New" w:hAnsi="Angsana New"/>
          <w:sz w:val="30"/>
          <w:szCs w:val="30"/>
        </w:rPr>
        <w:t>2</w:t>
      </w:r>
      <w:r w:rsidRPr="008F3E5E">
        <w:rPr>
          <w:rFonts w:ascii="Angsana New" w:hAnsi="Angsana New"/>
          <w:sz w:val="30"/>
          <w:szCs w:val="30"/>
          <w:cs/>
        </w:rPr>
        <w:t xml:space="preserve"> ผลิตและจำหน่าย</w:t>
      </w:r>
      <w:r w:rsidRPr="008F3E5E">
        <w:rPr>
          <w:rFonts w:ascii="Angsana New" w:hAnsi="Angsana New" w:hint="cs"/>
          <w:sz w:val="30"/>
          <w:szCs w:val="30"/>
          <w:cs/>
        </w:rPr>
        <w:t>ฉลากที่มีกาวในตัว</w:t>
      </w:r>
    </w:p>
    <w:p w14:paraId="2452076C" w14:textId="0CF352EB" w:rsidR="00CE0EE3" w:rsidRPr="008F3E5E" w:rsidRDefault="00CE0EE3" w:rsidP="000221EA">
      <w:pPr>
        <w:pStyle w:val="ListParagraph"/>
        <w:numPr>
          <w:ilvl w:val="0"/>
          <w:numId w:val="34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spacing w:line="240" w:lineRule="auto"/>
        <w:ind w:left="540" w:firstLine="0"/>
        <w:contextualSpacing/>
        <w:jc w:val="thaiDistribute"/>
        <w:rPr>
          <w:rFonts w:ascii="Angsana New" w:hAnsi="Angsana New"/>
          <w:sz w:val="30"/>
          <w:szCs w:val="30"/>
        </w:rPr>
      </w:pPr>
      <w:r w:rsidRPr="008F3E5E">
        <w:rPr>
          <w:rFonts w:ascii="Angsana New" w:hAnsi="Angsana New" w:hint="cs"/>
          <w:sz w:val="30"/>
          <w:szCs w:val="30"/>
          <w:cs/>
        </w:rPr>
        <w:t xml:space="preserve">ส่วนงาน </w:t>
      </w:r>
      <w:r w:rsidRPr="008F3E5E">
        <w:rPr>
          <w:rFonts w:ascii="Angsana New" w:hAnsi="Angsana New"/>
          <w:sz w:val="30"/>
          <w:szCs w:val="30"/>
        </w:rPr>
        <w:t xml:space="preserve">3 </w:t>
      </w:r>
      <w:r w:rsidRPr="008F3E5E">
        <w:rPr>
          <w:rFonts w:ascii="Angsana New" w:hAnsi="Angsana New" w:hint="cs"/>
          <w:sz w:val="30"/>
          <w:szCs w:val="30"/>
          <w:cs/>
        </w:rPr>
        <w:t>ผลิตและจำหน่าย</w:t>
      </w:r>
      <w:r w:rsidRPr="008F3E5E">
        <w:rPr>
          <w:rFonts w:ascii="Angsana New" w:hAnsi="Angsana New"/>
          <w:sz w:val="30"/>
          <w:szCs w:val="30"/>
          <w:cs/>
        </w:rPr>
        <w:t>ผลิตภัณฑ์</w:t>
      </w:r>
      <w:r w:rsidR="005233CC" w:rsidRPr="008F3E5E">
        <w:rPr>
          <w:rFonts w:ascii="Angsana New" w:hAnsi="Angsana New" w:hint="cs"/>
          <w:sz w:val="30"/>
          <w:szCs w:val="30"/>
          <w:cs/>
        </w:rPr>
        <w:t>เพื่อสุขภาพ</w:t>
      </w:r>
    </w:p>
    <w:p w14:paraId="07648597" w14:textId="77777777" w:rsidR="000221EA" w:rsidRPr="00435649" w:rsidRDefault="000221EA" w:rsidP="000221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3665B717" w14:textId="77777777" w:rsidR="000221EA" w:rsidRPr="003B7A7B" w:rsidRDefault="000221EA" w:rsidP="000221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  <w:r w:rsidRPr="00B847D1">
        <w:rPr>
          <w:rFonts w:ascii="Angsana New" w:hAnsi="Angsana New"/>
          <w:sz w:val="30"/>
          <w:szCs w:val="30"/>
          <w:cs/>
        </w:rPr>
        <w:t>ข้อมูลผลการดำเนินงานของแต่ละส่วนงานที่รายงานได้รวมอยู่ดังข้างล่างนี้ ผลการดำเนินงานวัดโดยใช้กำไร</w:t>
      </w:r>
      <w:r>
        <w:rPr>
          <w:rFonts w:ascii="Angsana New" w:hAnsi="Angsana New"/>
          <w:sz w:val="30"/>
          <w:szCs w:val="30"/>
        </w:rPr>
        <w:br/>
      </w:r>
      <w:r w:rsidRPr="00B847D1">
        <w:rPr>
          <w:rFonts w:ascii="Angsana New" w:hAnsi="Angsana New"/>
          <w:sz w:val="30"/>
          <w:szCs w:val="30"/>
          <w:cs/>
        </w:rPr>
        <w:t>ก่อน</w:t>
      </w:r>
      <w:r>
        <w:rPr>
          <w:rFonts w:ascii="Angsana New" w:hAnsi="Angsana New" w:hint="cs"/>
          <w:sz w:val="30"/>
          <w:szCs w:val="30"/>
          <w:cs/>
        </w:rPr>
        <w:t xml:space="preserve">ต้นทุนทางการเงิน </w:t>
      </w:r>
      <w:r w:rsidRPr="00B847D1">
        <w:rPr>
          <w:rFonts w:ascii="Angsana New" w:hAnsi="Angsana New"/>
          <w:sz w:val="30"/>
          <w:szCs w:val="30"/>
          <w:cs/>
        </w:rPr>
        <w:t>ภาษีเงินได้</w:t>
      </w:r>
      <w:r>
        <w:rPr>
          <w:rFonts w:ascii="Angsana New" w:hAnsi="Angsana New" w:hint="cs"/>
          <w:sz w:val="30"/>
          <w:szCs w:val="30"/>
          <w:cs/>
        </w:rPr>
        <w:t xml:space="preserve"> ค่าเสื่อมราคาและค่าตัดจำหน่าย </w:t>
      </w:r>
      <w:r>
        <w:rPr>
          <w:rFonts w:ascii="Angsana New" w:hAnsi="Angsana New"/>
          <w:sz w:val="30"/>
          <w:szCs w:val="30"/>
        </w:rPr>
        <w:t xml:space="preserve">(EBITDA) </w:t>
      </w:r>
      <w:r w:rsidRPr="00B847D1">
        <w:rPr>
          <w:rFonts w:ascii="Angsana New" w:hAnsi="Angsana New"/>
          <w:sz w:val="30"/>
          <w:szCs w:val="30"/>
          <w:cs/>
        </w:rPr>
        <w:t>ของส่วนงาน 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 ผู้บริหารเชื่อว่า</w:t>
      </w:r>
      <w:r>
        <w:rPr>
          <w:rFonts w:ascii="Angsana New" w:hAnsi="Angsana New"/>
          <w:sz w:val="30"/>
          <w:szCs w:val="30"/>
          <w:cs/>
        </w:rPr>
        <w:br/>
      </w:r>
      <w:r w:rsidRPr="00B847D1">
        <w:rPr>
          <w:rFonts w:ascii="Angsana New" w:hAnsi="Angsana New"/>
          <w:sz w:val="30"/>
          <w:szCs w:val="30"/>
          <w:cs/>
        </w:rPr>
        <w:t>การใช้</w:t>
      </w:r>
      <w:r>
        <w:rPr>
          <w:rFonts w:ascii="Angsana New" w:hAnsi="Angsana New"/>
          <w:sz w:val="30"/>
          <w:szCs w:val="30"/>
        </w:rPr>
        <w:t xml:space="preserve"> EBITDA </w:t>
      </w:r>
      <w:r w:rsidRPr="00B847D1">
        <w:rPr>
          <w:rFonts w:ascii="Angsana New" w:hAnsi="Angsana New"/>
          <w:sz w:val="30"/>
          <w:szCs w:val="30"/>
          <w:cs/>
        </w:rPr>
        <w:t>ในการวัดผลการดำเนินงานนั้นเป็นข้อมูลที่เหมาะสมในการประเมินผลการดำเนินงานของ</w:t>
      </w:r>
      <w:r>
        <w:rPr>
          <w:rFonts w:ascii="Angsana New" w:hAnsi="Angsana New"/>
          <w:sz w:val="30"/>
          <w:szCs w:val="30"/>
          <w:cs/>
        </w:rPr>
        <w:br/>
      </w:r>
      <w:r w:rsidRPr="00B847D1">
        <w:rPr>
          <w:rFonts w:ascii="Angsana New" w:hAnsi="Angsana New"/>
          <w:sz w:val="30"/>
          <w:szCs w:val="30"/>
          <w:cs/>
        </w:rPr>
        <w:t>ส่วนงานและสอดคล้องกับกิจการอื่นที่ดำเนินธุรกิจในอุตสาหกรรมเดียวกัน</w:t>
      </w:r>
      <w:bookmarkEnd w:id="1"/>
    </w:p>
    <w:p w14:paraId="1B8A555D" w14:textId="77777777" w:rsidR="000221EA" w:rsidRDefault="000221EA" w:rsidP="000221EA">
      <w:pPr>
        <w:rPr>
          <w:highlight w:val="cyan"/>
          <w:lang w:eastAsia="x-none"/>
        </w:rPr>
      </w:pPr>
    </w:p>
    <w:p w14:paraId="5E9270B9" w14:textId="4AC18476" w:rsidR="00285ED3" w:rsidRPr="000221EA" w:rsidRDefault="00285ED3" w:rsidP="000221EA">
      <w:pPr>
        <w:rPr>
          <w:highlight w:val="cyan"/>
          <w:lang w:eastAsia="x-none"/>
        </w:rPr>
        <w:sectPr w:rsidR="00285ED3" w:rsidRPr="000221EA" w:rsidSect="00C21C17">
          <w:headerReference w:type="default" r:id="rId8"/>
          <w:footerReference w:type="default" r:id="rId9"/>
          <w:pgSz w:w="11909" w:h="16834" w:code="9"/>
          <w:pgMar w:top="691" w:right="1199" w:bottom="576" w:left="1152" w:header="720" w:footer="720" w:gutter="0"/>
          <w:paperSrc w:first="7" w:other="7"/>
          <w:pgNumType w:start="17"/>
          <w:cols w:space="720"/>
          <w:docGrid w:linePitch="360"/>
        </w:sectPr>
      </w:pPr>
    </w:p>
    <w:tbl>
      <w:tblPr>
        <w:tblW w:w="14130" w:type="dxa"/>
        <w:tblInd w:w="99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510"/>
        <w:gridCol w:w="720"/>
        <w:gridCol w:w="178"/>
        <w:gridCol w:w="722"/>
        <w:gridCol w:w="180"/>
        <w:gridCol w:w="720"/>
        <w:gridCol w:w="180"/>
        <w:gridCol w:w="720"/>
        <w:gridCol w:w="180"/>
        <w:gridCol w:w="720"/>
        <w:gridCol w:w="180"/>
        <w:gridCol w:w="720"/>
        <w:gridCol w:w="180"/>
        <w:gridCol w:w="720"/>
        <w:gridCol w:w="180"/>
        <w:gridCol w:w="720"/>
        <w:gridCol w:w="180"/>
        <w:gridCol w:w="720"/>
        <w:gridCol w:w="178"/>
        <w:gridCol w:w="722"/>
        <w:gridCol w:w="180"/>
        <w:gridCol w:w="720"/>
        <w:gridCol w:w="178"/>
        <w:gridCol w:w="722"/>
      </w:tblGrid>
      <w:tr w:rsidR="00285ED3" w:rsidRPr="00D1370C" w14:paraId="379AE0AD" w14:textId="77777777" w:rsidTr="008847DF">
        <w:trPr>
          <w:cantSplit/>
          <w:trHeight w:val="99"/>
          <w:tblHeader/>
        </w:trPr>
        <w:tc>
          <w:tcPr>
            <w:tcW w:w="3510" w:type="dxa"/>
          </w:tcPr>
          <w:p w14:paraId="0CB869C3" w14:textId="77777777" w:rsidR="00285ED3" w:rsidRPr="00756E6F" w:rsidRDefault="00285ED3" w:rsidP="00285E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" w:right="-75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1620" w:type="dxa"/>
            <w:gridSpan w:val="3"/>
          </w:tcPr>
          <w:p w14:paraId="19BE1344" w14:textId="7D58C79D" w:rsidR="00285ED3" w:rsidRPr="00756E6F" w:rsidRDefault="00285ED3" w:rsidP="00285ED3">
            <w:pPr>
              <w:pStyle w:val="acctmergecolhdg"/>
              <w:shd w:val="clear" w:color="auto" w:fill="FFFFFF"/>
              <w:spacing w:line="240" w:lineRule="auto"/>
              <w:rPr>
                <w:rFonts w:asciiTheme="majorBidi" w:hAnsiTheme="majorBidi" w:cstheme="majorBidi"/>
                <w:b w:val="0"/>
                <w:bCs/>
                <w:szCs w:val="22"/>
                <w:cs/>
                <w:lang w:bidi="th-TH"/>
              </w:rPr>
            </w:pPr>
            <w:r w:rsidRPr="00756E6F">
              <w:rPr>
                <w:rFonts w:asciiTheme="majorBidi" w:hAnsiTheme="majorBidi" w:cstheme="majorBidi"/>
                <w:b w:val="0"/>
                <w:bCs/>
                <w:szCs w:val="22"/>
                <w:cs/>
                <w:lang w:bidi="th-TH"/>
              </w:rPr>
              <w:t>ธุรกิจกาวอุตสาหกรรม</w:t>
            </w:r>
          </w:p>
        </w:tc>
        <w:tc>
          <w:tcPr>
            <w:tcW w:w="180" w:type="dxa"/>
          </w:tcPr>
          <w:p w14:paraId="2BF5DEBD" w14:textId="77777777" w:rsidR="00285ED3" w:rsidRPr="00756E6F" w:rsidRDefault="00285ED3" w:rsidP="00285ED3">
            <w:pPr>
              <w:pStyle w:val="acctmergecolhdg"/>
              <w:shd w:val="clear" w:color="auto" w:fill="FFFFFF"/>
              <w:spacing w:line="240" w:lineRule="auto"/>
              <w:rPr>
                <w:rFonts w:ascii="Angsana New" w:hAnsi="Angsana New" w:cs="Angsana New"/>
                <w:b w:val="0"/>
                <w:bCs/>
                <w:szCs w:val="22"/>
                <w:lang w:bidi="th-TH"/>
              </w:rPr>
            </w:pPr>
          </w:p>
        </w:tc>
        <w:tc>
          <w:tcPr>
            <w:tcW w:w="1620" w:type="dxa"/>
            <w:gridSpan w:val="3"/>
          </w:tcPr>
          <w:p w14:paraId="126EB3A2" w14:textId="5FBBD073" w:rsidR="00285ED3" w:rsidRPr="00756E6F" w:rsidRDefault="00285ED3" w:rsidP="00285ED3">
            <w:pPr>
              <w:pStyle w:val="acctmergecolhdg"/>
              <w:shd w:val="clear" w:color="auto" w:fill="FFFFFF"/>
              <w:spacing w:line="240" w:lineRule="auto"/>
              <w:rPr>
                <w:rFonts w:asciiTheme="majorBidi" w:hAnsiTheme="majorBidi" w:cstheme="majorBidi"/>
                <w:b w:val="0"/>
                <w:bCs/>
                <w:szCs w:val="22"/>
                <w:cs/>
                <w:lang w:bidi="th-TH"/>
              </w:rPr>
            </w:pPr>
            <w:r w:rsidRPr="00756E6F">
              <w:rPr>
                <w:rFonts w:asciiTheme="majorBidi" w:hAnsiTheme="majorBidi" w:cstheme="majorBidi"/>
                <w:b w:val="0"/>
                <w:bCs/>
                <w:szCs w:val="22"/>
                <w:cs/>
                <w:lang w:bidi="th-TH"/>
              </w:rPr>
              <w:t>ธุรกิจฉลากที่มีกาวในตัว</w:t>
            </w:r>
          </w:p>
        </w:tc>
        <w:tc>
          <w:tcPr>
            <w:tcW w:w="180" w:type="dxa"/>
          </w:tcPr>
          <w:p w14:paraId="3BEDFF74" w14:textId="77777777" w:rsidR="00285ED3" w:rsidRPr="00756E6F" w:rsidRDefault="00285ED3" w:rsidP="00285ED3">
            <w:pPr>
              <w:pStyle w:val="acctmergecolhdg"/>
              <w:shd w:val="clear" w:color="auto" w:fill="FFFFFF"/>
              <w:spacing w:line="240" w:lineRule="auto"/>
              <w:rPr>
                <w:rFonts w:ascii="Angsana New" w:hAnsi="Angsana New" w:cs="Angsana New"/>
                <w:b w:val="0"/>
                <w:bCs/>
                <w:szCs w:val="22"/>
                <w:cs/>
                <w:lang w:bidi="th-TH"/>
              </w:rPr>
            </w:pPr>
          </w:p>
        </w:tc>
        <w:tc>
          <w:tcPr>
            <w:tcW w:w="1620" w:type="dxa"/>
            <w:gridSpan w:val="3"/>
          </w:tcPr>
          <w:p w14:paraId="346DE86C" w14:textId="30894E75" w:rsidR="00285ED3" w:rsidRPr="00745F02" w:rsidRDefault="005233CC" w:rsidP="00285ED3">
            <w:pPr>
              <w:pStyle w:val="acctmergecolhdg"/>
              <w:shd w:val="clear" w:color="auto" w:fill="FFFFFF"/>
              <w:spacing w:line="240" w:lineRule="auto"/>
              <w:ind w:left="-75" w:right="-75"/>
              <w:rPr>
                <w:rFonts w:ascii="Angsana New" w:hAnsi="Angsana New" w:cs="Angsana New"/>
                <w:b w:val="0"/>
                <w:bCs/>
                <w:szCs w:val="22"/>
                <w:cs/>
                <w:lang w:bidi="th-TH"/>
              </w:rPr>
            </w:pPr>
            <w:r w:rsidRPr="00745F02">
              <w:rPr>
                <w:rFonts w:ascii="Angsana New" w:hAnsi="Angsana New" w:cs="Angsana New" w:hint="cs"/>
                <w:b w:val="0"/>
                <w:bCs/>
                <w:szCs w:val="22"/>
                <w:cs/>
                <w:lang w:bidi="th-TH"/>
              </w:rPr>
              <w:t>ธุรกิจผลิตภัณฑ์เพื่อสุขภาพ</w:t>
            </w:r>
          </w:p>
        </w:tc>
        <w:tc>
          <w:tcPr>
            <w:tcW w:w="180" w:type="dxa"/>
          </w:tcPr>
          <w:p w14:paraId="777A448F" w14:textId="77777777" w:rsidR="00285ED3" w:rsidRPr="00745F02" w:rsidRDefault="00285ED3" w:rsidP="00285ED3">
            <w:pPr>
              <w:pStyle w:val="acctmergecolhdg"/>
              <w:shd w:val="clear" w:color="auto" w:fill="FFFFFF"/>
              <w:spacing w:line="240" w:lineRule="auto"/>
              <w:ind w:left="-75" w:right="-75"/>
              <w:rPr>
                <w:rFonts w:ascii="Angsana New" w:hAnsi="Angsana New" w:cs="Angsana New"/>
                <w:b w:val="0"/>
                <w:bCs/>
                <w:szCs w:val="22"/>
                <w:cs/>
                <w:lang w:bidi="th-TH"/>
              </w:rPr>
            </w:pPr>
          </w:p>
        </w:tc>
        <w:tc>
          <w:tcPr>
            <w:tcW w:w="1620" w:type="dxa"/>
            <w:gridSpan w:val="3"/>
          </w:tcPr>
          <w:p w14:paraId="28A50D2C" w14:textId="6908584B" w:rsidR="00285ED3" w:rsidRDefault="00285ED3" w:rsidP="00285ED3">
            <w:pPr>
              <w:pStyle w:val="acctmergecolhdg"/>
              <w:shd w:val="clear" w:color="auto" w:fill="FFFFFF"/>
              <w:spacing w:line="240" w:lineRule="auto"/>
              <w:ind w:left="-75" w:right="-75"/>
              <w:rPr>
                <w:rFonts w:ascii="Angsana New" w:hAnsi="Angsana New" w:cs="Angsana New"/>
                <w:b w:val="0"/>
                <w:bCs/>
                <w:szCs w:val="22"/>
                <w:cs/>
                <w:lang w:bidi="th-TH"/>
              </w:rPr>
            </w:pPr>
            <w:r>
              <w:rPr>
                <w:rFonts w:ascii="Angsana New" w:hAnsi="Angsana New" w:cs="Angsana New" w:hint="cs"/>
                <w:b w:val="0"/>
                <w:bCs/>
                <w:szCs w:val="22"/>
                <w:cs/>
                <w:lang w:bidi="th-TH"/>
              </w:rPr>
              <w:t>ส่วนงานอื่น ๆ</w:t>
            </w:r>
          </w:p>
        </w:tc>
        <w:tc>
          <w:tcPr>
            <w:tcW w:w="180" w:type="dxa"/>
          </w:tcPr>
          <w:p w14:paraId="5EF72820" w14:textId="77777777" w:rsidR="00285ED3" w:rsidRPr="00756E6F" w:rsidRDefault="00285ED3" w:rsidP="00285ED3">
            <w:pPr>
              <w:pStyle w:val="acctmergecolhdg"/>
              <w:shd w:val="clear" w:color="auto" w:fill="FFFFFF"/>
              <w:spacing w:line="240" w:lineRule="auto"/>
              <w:rPr>
                <w:rFonts w:ascii="Angsana New" w:hAnsi="Angsana New" w:cs="Angsana New"/>
                <w:b w:val="0"/>
                <w:bCs/>
                <w:szCs w:val="22"/>
                <w:cs/>
                <w:lang w:bidi="th-TH"/>
              </w:rPr>
            </w:pPr>
          </w:p>
        </w:tc>
        <w:tc>
          <w:tcPr>
            <w:tcW w:w="1620" w:type="dxa"/>
            <w:gridSpan w:val="3"/>
          </w:tcPr>
          <w:p w14:paraId="4ACB36FB" w14:textId="1FAAE410" w:rsidR="00285ED3" w:rsidRPr="00756E6F" w:rsidRDefault="00285ED3" w:rsidP="00285ED3">
            <w:pPr>
              <w:pStyle w:val="acctmergecolhdg"/>
              <w:shd w:val="clear" w:color="auto" w:fill="FFFFFF"/>
              <w:spacing w:line="240" w:lineRule="auto"/>
              <w:rPr>
                <w:rFonts w:ascii="Angsana New" w:hAnsi="Angsana New" w:cs="Angsana New"/>
                <w:b w:val="0"/>
                <w:bCs/>
                <w:szCs w:val="22"/>
                <w:cs/>
                <w:lang w:bidi="th-TH"/>
              </w:rPr>
            </w:pPr>
            <w:r w:rsidRPr="00756E6F">
              <w:rPr>
                <w:rFonts w:ascii="Angsana New" w:hAnsi="Angsana New" w:cs="Angsana New" w:hint="cs"/>
                <w:b w:val="0"/>
                <w:bCs/>
                <w:szCs w:val="22"/>
                <w:cs/>
                <w:lang w:bidi="th-TH"/>
              </w:rPr>
              <w:t>ตัดรายการระหว่างกัน</w:t>
            </w:r>
          </w:p>
        </w:tc>
        <w:tc>
          <w:tcPr>
            <w:tcW w:w="180" w:type="dxa"/>
          </w:tcPr>
          <w:p w14:paraId="71090F7A" w14:textId="77777777" w:rsidR="00285ED3" w:rsidRPr="00756E6F" w:rsidRDefault="00285ED3" w:rsidP="00285ED3">
            <w:pPr>
              <w:pStyle w:val="acctmergecolhdg"/>
              <w:shd w:val="clear" w:color="auto" w:fill="FFFFFF"/>
              <w:spacing w:line="240" w:lineRule="auto"/>
              <w:rPr>
                <w:rFonts w:ascii="Angsana New" w:hAnsi="Angsana New" w:cs="Angsana New"/>
                <w:b w:val="0"/>
                <w:bCs/>
                <w:szCs w:val="22"/>
                <w:cs/>
                <w:lang w:bidi="th-TH"/>
              </w:rPr>
            </w:pPr>
          </w:p>
        </w:tc>
        <w:tc>
          <w:tcPr>
            <w:tcW w:w="1620" w:type="dxa"/>
            <w:gridSpan w:val="3"/>
          </w:tcPr>
          <w:p w14:paraId="03A3A26D" w14:textId="1B48BDC1" w:rsidR="00285ED3" w:rsidRPr="00756E6F" w:rsidRDefault="00285ED3" w:rsidP="00285ED3">
            <w:pPr>
              <w:pStyle w:val="acctmergecolhdg"/>
              <w:shd w:val="clear" w:color="auto" w:fill="FFFFFF"/>
              <w:spacing w:line="240" w:lineRule="auto"/>
              <w:rPr>
                <w:rFonts w:ascii="Angsana New" w:hAnsi="Angsana New" w:cs="Angsana New"/>
                <w:b w:val="0"/>
                <w:bCs/>
                <w:szCs w:val="22"/>
                <w:cs/>
                <w:lang w:bidi="th-TH"/>
              </w:rPr>
            </w:pPr>
            <w:r w:rsidRPr="00756E6F">
              <w:rPr>
                <w:rFonts w:ascii="Angsana New" w:hAnsi="Angsana New" w:cs="Angsana New" w:hint="cs"/>
                <w:b w:val="0"/>
                <w:bCs/>
                <w:szCs w:val="22"/>
                <w:cs/>
                <w:lang w:bidi="th-TH"/>
              </w:rPr>
              <w:t>รวม</w:t>
            </w:r>
          </w:p>
        </w:tc>
      </w:tr>
      <w:tr w:rsidR="00285ED3" w:rsidRPr="00D1370C" w14:paraId="09335418" w14:textId="77777777" w:rsidTr="00CE2BB1">
        <w:trPr>
          <w:cantSplit/>
          <w:trHeight w:val="302"/>
        </w:trPr>
        <w:tc>
          <w:tcPr>
            <w:tcW w:w="3510" w:type="dxa"/>
          </w:tcPr>
          <w:p w14:paraId="701FBE14" w14:textId="2B2C6340" w:rsidR="00285ED3" w:rsidRPr="00F065F0" w:rsidRDefault="00285ED3" w:rsidP="00285ED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15" w:right="-79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312EF8">
              <w:rPr>
                <w:rFonts w:ascii="Angsana New" w:hAnsi="Angsana New" w:cs="Angsana New" w:hint="cs"/>
                <w:b/>
                <w:bCs/>
                <w:i/>
                <w:iCs/>
                <w:szCs w:val="22"/>
                <w:cs/>
                <w:lang w:bidi="th-TH"/>
              </w:rPr>
              <w:t>สำหรับงวด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Cs w:val="22"/>
                <w:cs/>
                <w:lang w:bidi="th-TH"/>
              </w:rPr>
              <w:t>เก้า</w:t>
            </w:r>
            <w:r w:rsidRPr="00312EF8">
              <w:rPr>
                <w:rFonts w:ascii="Angsana New" w:hAnsi="Angsana New" w:cs="Angsana New" w:hint="cs"/>
                <w:b/>
                <w:bCs/>
                <w:i/>
                <w:iCs/>
                <w:szCs w:val="22"/>
                <w:cs/>
                <w:lang w:bidi="th-TH"/>
              </w:rPr>
              <w:t xml:space="preserve">เดือนสิ้นสุดวันที่ </w:t>
            </w:r>
            <w:r>
              <w:rPr>
                <w:rFonts w:ascii="Angsana New" w:hAnsi="Angsana New" w:cs="Angsana New"/>
                <w:b/>
                <w:bCs/>
                <w:i/>
                <w:iCs/>
                <w:szCs w:val="22"/>
                <w:lang w:val="en-US" w:bidi="th-TH"/>
              </w:rPr>
              <w:t xml:space="preserve">30 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Cs w:val="22"/>
                <w:cs/>
                <w:lang w:val="en-US" w:bidi="th-TH"/>
              </w:rPr>
              <w:t>กันยายน</w:t>
            </w:r>
          </w:p>
        </w:tc>
        <w:tc>
          <w:tcPr>
            <w:tcW w:w="720" w:type="dxa"/>
            <w:vAlign w:val="bottom"/>
          </w:tcPr>
          <w:p w14:paraId="0CCC0133" w14:textId="7CFCD923" w:rsidR="00285ED3" w:rsidRPr="00756E6F" w:rsidRDefault="00285ED3" w:rsidP="00285ED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756E6F">
              <w:rPr>
                <w:rFonts w:ascii="Angsana New" w:hAnsi="Angsana New" w:cs="Angsana New" w:hint="cs"/>
                <w:szCs w:val="22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Cs w:val="22"/>
                <w:lang w:val="en-US" w:bidi="th-TH"/>
              </w:rPr>
              <w:t>5</w:t>
            </w:r>
          </w:p>
        </w:tc>
        <w:tc>
          <w:tcPr>
            <w:tcW w:w="178" w:type="dxa"/>
            <w:vAlign w:val="bottom"/>
          </w:tcPr>
          <w:p w14:paraId="0956C5CA" w14:textId="77777777" w:rsidR="00285ED3" w:rsidRPr="00756E6F" w:rsidRDefault="00285ED3" w:rsidP="00285ED3">
            <w:pPr>
              <w:pStyle w:val="acctfourfigures"/>
              <w:shd w:val="clear" w:color="auto" w:fill="FFFFFF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2" w:type="dxa"/>
            <w:vAlign w:val="bottom"/>
          </w:tcPr>
          <w:p w14:paraId="60EE9C10" w14:textId="584A97F3" w:rsidR="00285ED3" w:rsidRPr="00756E6F" w:rsidRDefault="00285ED3" w:rsidP="00285ED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</w:rPr>
            </w:pPr>
            <w:r w:rsidRPr="00756E6F">
              <w:rPr>
                <w:rFonts w:ascii="Angsana New" w:hAnsi="Angsana New" w:cs="Angsana New" w:hint="cs"/>
                <w:szCs w:val="22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Cs w:val="22"/>
                <w:lang w:val="en-US" w:bidi="th-TH"/>
              </w:rPr>
              <w:t>4</w:t>
            </w:r>
          </w:p>
        </w:tc>
        <w:tc>
          <w:tcPr>
            <w:tcW w:w="180" w:type="dxa"/>
            <w:vAlign w:val="bottom"/>
          </w:tcPr>
          <w:p w14:paraId="3CE60F2B" w14:textId="77777777" w:rsidR="00285ED3" w:rsidRPr="00756E6F" w:rsidRDefault="00285ED3" w:rsidP="00285ED3">
            <w:pPr>
              <w:pStyle w:val="acctfourfigures"/>
              <w:shd w:val="clear" w:color="auto" w:fill="FFFFFF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60E0BA0A" w14:textId="121E0940" w:rsidR="00285ED3" w:rsidRPr="00756E6F" w:rsidRDefault="00285ED3" w:rsidP="00285ED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756E6F">
              <w:rPr>
                <w:rFonts w:ascii="Angsana New" w:hAnsi="Angsana New" w:cs="Angsana New" w:hint="cs"/>
                <w:szCs w:val="22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Cs w:val="22"/>
                <w:lang w:val="en-US" w:bidi="th-TH"/>
              </w:rPr>
              <w:t>5</w:t>
            </w:r>
          </w:p>
        </w:tc>
        <w:tc>
          <w:tcPr>
            <w:tcW w:w="180" w:type="dxa"/>
            <w:vAlign w:val="bottom"/>
          </w:tcPr>
          <w:p w14:paraId="284DEE2C" w14:textId="77777777" w:rsidR="00285ED3" w:rsidRPr="00756E6F" w:rsidRDefault="00285ED3" w:rsidP="00285ED3">
            <w:pPr>
              <w:pStyle w:val="acctfourfigures"/>
              <w:shd w:val="clear" w:color="auto" w:fill="FFFFFF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50B6CDF9" w14:textId="626896D9" w:rsidR="00285ED3" w:rsidRPr="00756E6F" w:rsidRDefault="00285ED3" w:rsidP="00285ED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</w:rPr>
            </w:pPr>
            <w:r w:rsidRPr="00756E6F">
              <w:rPr>
                <w:rFonts w:ascii="Angsana New" w:hAnsi="Angsana New" w:cs="Angsana New" w:hint="cs"/>
                <w:szCs w:val="22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Cs w:val="22"/>
                <w:lang w:val="en-US" w:bidi="th-TH"/>
              </w:rPr>
              <w:t>4</w:t>
            </w:r>
          </w:p>
        </w:tc>
        <w:tc>
          <w:tcPr>
            <w:tcW w:w="180" w:type="dxa"/>
          </w:tcPr>
          <w:p w14:paraId="1008A7F2" w14:textId="77777777" w:rsidR="00285ED3" w:rsidRPr="00756E6F" w:rsidRDefault="00285ED3" w:rsidP="00285ED3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371FA444" w14:textId="5E463F52" w:rsidR="00285ED3" w:rsidRPr="00756E6F" w:rsidRDefault="00285ED3" w:rsidP="00285ED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756E6F">
              <w:rPr>
                <w:rFonts w:ascii="Angsana New" w:hAnsi="Angsana New" w:cs="Angsana New" w:hint="cs"/>
                <w:szCs w:val="22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Cs w:val="22"/>
                <w:lang w:val="en-US" w:bidi="th-TH"/>
              </w:rPr>
              <w:t>5</w:t>
            </w:r>
          </w:p>
        </w:tc>
        <w:tc>
          <w:tcPr>
            <w:tcW w:w="180" w:type="dxa"/>
            <w:vAlign w:val="bottom"/>
          </w:tcPr>
          <w:p w14:paraId="53ED84C4" w14:textId="77777777" w:rsidR="00285ED3" w:rsidRPr="00756E6F" w:rsidRDefault="00285ED3" w:rsidP="00285ED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bottom"/>
          </w:tcPr>
          <w:p w14:paraId="5A0B38A8" w14:textId="135F266D" w:rsidR="00285ED3" w:rsidRPr="00756E6F" w:rsidRDefault="00285ED3" w:rsidP="00285ED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756E6F">
              <w:rPr>
                <w:rFonts w:ascii="Angsana New" w:hAnsi="Angsana New" w:cs="Angsana New" w:hint="cs"/>
                <w:szCs w:val="22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Cs w:val="22"/>
                <w:lang w:val="en-US" w:bidi="th-TH"/>
              </w:rPr>
              <w:t>4</w:t>
            </w:r>
          </w:p>
        </w:tc>
        <w:tc>
          <w:tcPr>
            <w:tcW w:w="180" w:type="dxa"/>
          </w:tcPr>
          <w:p w14:paraId="7B895C9E" w14:textId="77777777" w:rsidR="00285ED3" w:rsidRPr="00756E6F" w:rsidRDefault="00285ED3" w:rsidP="00285ED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bottom"/>
          </w:tcPr>
          <w:p w14:paraId="5FB32690" w14:textId="10B01BE6" w:rsidR="00285ED3" w:rsidRPr="00756E6F" w:rsidRDefault="00285ED3" w:rsidP="00285ED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756E6F">
              <w:rPr>
                <w:rFonts w:ascii="Angsana New" w:hAnsi="Angsana New" w:cs="Angsana New" w:hint="cs"/>
                <w:szCs w:val="22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Cs w:val="22"/>
                <w:lang w:val="en-US" w:bidi="th-TH"/>
              </w:rPr>
              <w:t>5</w:t>
            </w:r>
          </w:p>
        </w:tc>
        <w:tc>
          <w:tcPr>
            <w:tcW w:w="180" w:type="dxa"/>
            <w:vAlign w:val="bottom"/>
          </w:tcPr>
          <w:p w14:paraId="76DB443E" w14:textId="77777777" w:rsidR="00285ED3" w:rsidRPr="00756E6F" w:rsidRDefault="00285ED3" w:rsidP="00285ED3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54D5E7DF" w14:textId="4095A1C2" w:rsidR="00285ED3" w:rsidRPr="00756E6F" w:rsidRDefault="00285ED3" w:rsidP="00285ED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  <w:r w:rsidRPr="00756E6F">
              <w:rPr>
                <w:rFonts w:ascii="Angsana New" w:hAnsi="Angsana New" w:cs="Angsana New" w:hint="cs"/>
                <w:szCs w:val="22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Cs w:val="22"/>
                <w:lang w:val="en-US" w:bidi="th-TH"/>
              </w:rPr>
              <w:t>4</w:t>
            </w:r>
          </w:p>
        </w:tc>
        <w:tc>
          <w:tcPr>
            <w:tcW w:w="180" w:type="dxa"/>
          </w:tcPr>
          <w:p w14:paraId="2D2D3ED6" w14:textId="77777777" w:rsidR="00285ED3" w:rsidRPr="00756E6F" w:rsidRDefault="00285ED3" w:rsidP="00285ED3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3BD07601" w14:textId="1756DDBF" w:rsidR="00285ED3" w:rsidRPr="00756E6F" w:rsidRDefault="00285ED3" w:rsidP="00285ED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756E6F">
              <w:rPr>
                <w:rFonts w:ascii="Angsana New" w:hAnsi="Angsana New" w:cs="Angsana New" w:hint="cs"/>
                <w:szCs w:val="22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Cs w:val="22"/>
                <w:lang w:val="en-US" w:bidi="th-TH"/>
              </w:rPr>
              <w:t>5</w:t>
            </w:r>
          </w:p>
        </w:tc>
        <w:tc>
          <w:tcPr>
            <w:tcW w:w="178" w:type="dxa"/>
            <w:vAlign w:val="bottom"/>
          </w:tcPr>
          <w:p w14:paraId="474BCB2C" w14:textId="77777777" w:rsidR="00285ED3" w:rsidRPr="00756E6F" w:rsidRDefault="00285ED3" w:rsidP="00285ED3">
            <w:pPr>
              <w:pStyle w:val="acctfourfigures"/>
              <w:shd w:val="clear" w:color="auto" w:fill="FFFFFF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2" w:type="dxa"/>
            <w:vAlign w:val="bottom"/>
          </w:tcPr>
          <w:p w14:paraId="41BE2369" w14:textId="75DE1ABE" w:rsidR="00285ED3" w:rsidRPr="00756E6F" w:rsidRDefault="00285ED3" w:rsidP="00285ED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</w:rPr>
            </w:pPr>
            <w:r w:rsidRPr="00756E6F">
              <w:rPr>
                <w:rFonts w:ascii="Angsana New" w:hAnsi="Angsana New" w:cs="Angsana New" w:hint="cs"/>
                <w:szCs w:val="22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Cs w:val="22"/>
                <w:lang w:val="en-US" w:bidi="th-TH"/>
              </w:rPr>
              <w:t>4</w:t>
            </w:r>
          </w:p>
        </w:tc>
        <w:tc>
          <w:tcPr>
            <w:tcW w:w="180" w:type="dxa"/>
          </w:tcPr>
          <w:p w14:paraId="36615779" w14:textId="77777777" w:rsidR="00285ED3" w:rsidRPr="00756E6F" w:rsidRDefault="00285ED3" w:rsidP="00285ED3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bottom"/>
          </w:tcPr>
          <w:p w14:paraId="4F659F1D" w14:textId="28FFB128" w:rsidR="00285ED3" w:rsidRPr="00756E6F" w:rsidRDefault="00285ED3" w:rsidP="00285ED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756E6F">
              <w:rPr>
                <w:rFonts w:ascii="Angsana New" w:hAnsi="Angsana New" w:cs="Angsana New" w:hint="cs"/>
                <w:szCs w:val="22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Cs w:val="22"/>
                <w:lang w:val="en-US" w:bidi="th-TH"/>
              </w:rPr>
              <w:t>5</w:t>
            </w:r>
          </w:p>
        </w:tc>
        <w:tc>
          <w:tcPr>
            <w:tcW w:w="178" w:type="dxa"/>
            <w:vAlign w:val="bottom"/>
          </w:tcPr>
          <w:p w14:paraId="0895F36E" w14:textId="77777777" w:rsidR="00285ED3" w:rsidRPr="00756E6F" w:rsidRDefault="00285ED3" w:rsidP="00285ED3">
            <w:pPr>
              <w:pStyle w:val="acctfourfigures"/>
              <w:shd w:val="clear" w:color="auto" w:fill="FFFFFF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2" w:type="dxa"/>
            <w:vAlign w:val="bottom"/>
          </w:tcPr>
          <w:p w14:paraId="7BA878E8" w14:textId="3E818C94" w:rsidR="00285ED3" w:rsidRPr="00756E6F" w:rsidRDefault="00285ED3" w:rsidP="00285ED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</w:rPr>
            </w:pPr>
            <w:r w:rsidRPr="00756E6F">
              <w:rPr>
                <w:rFonts w:ascii="Angsana New" w:hAnsi="Angsana New" w:cs="Angsana New" w:hint="cs"/>
                <w:szCs w:val="22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Cs w:val="22"/>
                <w:lang w:val="en-US" w:bidi="th-TH"/>
              </w:rPr>
              <w:t>4</w:t>
            </w:r>
          </w:p>
        </w:tc>
      </w:tr>
      <w:tr w:rsidR="007D5CF1" w:rsidRPr="00D1370C" w14:paraId="0F806325" w14:textId="77777777" w:rsidTr="00B13A08">
        <w:trPr>
          <w:cantSplit/>
          <w:trHeight w:val="302"/>
        </w:trPr>
        <w:tc>
          <w:tcPr>
            <w:tcW w:w="3510" w:type="dxa"/>
          </w:tcPr>
          <w:p w14:paraId="352D9D0D" w14:textId="77777777" w:rsidR="007D5CF1" w:rsidRPr="00756E6F" w:rsidRDefault="007D5CF1" w:rsidP="00285ED3">
            <w:pPr>
              <w:pStyle w:val="acctfourfigures"/>
              <w:shd w:val="clear" w:color="auto" w:fill="FFFFFF"/>
              <w:tabs>
                <w:tab w:val="clear" w:pos="765"/>
                <w:tab w:val="decimal" w:pos="180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</w:p>
        </w:tc>
        <w:tc>
          <w:tcPr>
            <w:tcW w:w="10620" w:type="dxa"/>
            <w:gridSpan w:val="23"/>
            <w:vAlign w:val="bottom"/>
          </w:tcPr>
          <w:p w14:paraId="4595663F" w14:textId="2B68E693" w:rsidR="007D5CF1" w:rsidRPr="007D5CF1" w:rsidRDefault="007D5CF1" w:rsidP="007D5CF1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i/>
                <w:iCs/>
                <w:szCs w:val="22"/>
                <w:lang w:val="en-US" w:bidi="th-TH"/>
              </w:rPr>
            </w:pPr>
            <w:r w:rsidRPr="007D5CF1">
              <w:rPr>
                <w:rFonts w:ascii="Angsana New" w:hAnsi="Angsana New" w:cs="Angsana New"/>
                <w:i/>
                <w:iCs/>
                <w:szCs w:val="22"/>
                <w:lang w:val="en-US" w:bidi="th-TH"/>
              </w:rPr>
              <w:t>(</w:t>
            </w:r>
            <w:r w:rsidRPr="007D5CF1">
              <w:rPr>
                <w:rFonts w:ascii="Angsana New" w:hAnsi="Angsana New" w:cs="Angsana New" w:hint="cs"/>
                <w:i/>
                <w:iCs/>
                <w:szCs w:val="22"/>
                <w:cs/>
                <w:lang w:val="en-US" w:bidi="th-TH"/>
              </w:rPr>
              <w:t>พันบาท</w:t>
            </w:r>
            <w:r w:rsidRPr="007D5CF1">
              <w:rPr>
                <w:rFonts w:ascii="Angsana New" w:hAnsi="Angsana New" w:cs="Angsana New"/>
                <w:i/>
                <w:iCs/>
                <w:szCs w:val="22"/>
                <w:lang w:val="en-US" w:bidi="th-TH"/>
              </w:rPr>
              <w:t>)</w:t>
            </w:r>
          </w:p>
        </w:tc>
      </w:tr>
      <w:tr w:rsidR="00285ED3" w:rsidRPr="00D1370C" w14:paraId="4E253AAC" w14:textId="77777777" w:rsidTr="00CE2BB1">
        <w:trPr>
          <w:cantSplit/>
          <w:trHeight w:val="302"/>
        </w:trPr>
        <w:tc>
          <w:tcPr>
            <w:tcW w:w="3510" w:type="dxa"/>
          </w:tcPr>
          <w:p w14:paraId="57E6CACE" w14:textId="77777777" w:rsidR="00285ED3" w:rsidRPr="00756E6F" w:rsidRDefault="00285ED3" w:rsidP="00285ED3">
            <w:pPr>
              <w:pStyle w:val="acctfourfigures"/>
              <w:shd w:val="clear" w:color="auto" w:fill="FFFFFF"/>
              <w:tabs>
                <w:tab w:val="clear" w:pos="765"/>
                <w:tab w:val="decimal" w:pos="180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756E6F"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รายได้จากลูกค้าภายนอก</w:t>
            </w:r>
            <w:r w:rsidRPr="00756E6F">
              <w:rPr>
                <w:rFonts w:ascii="Angsana New" w:hAnsi="Angsana New" w:cs="Angsana New" w:hint="cs"/>
                <w:szCs w:val="22"/>
                <w:lang w:val="en-US" w:bidi="th-TH"/>
              </w:rPr>
              <w:t xml:space="preserve"> - </w:t>
            </w:r>
            <w:r w:rsidRPr="00756E6F"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ต่างประเทศ</w:t>
            </w:r>
          </w:p>
        </w:tc>
        <w:tc>
          <w:tcPr>
            <w:tcW w:w="720" w:type="dxa"/>
            <w:vAlign w:val="bottom"/>
          </w:tcPr>
          <w:p w14:paraId="4BFF35A6" w14:textId="77777777" w:rsidR="00285ED3" w:rsidRPr="00756E6F" w:rsidRDefault="00285ED3" w:rsidP="00285ED3">
            <w:pPr>
              <w:pStyle w:val="acctfourfigures"/>
              <w:shd w:val="clear" w:color="auto" w:fill="FFFFFF"/>
              <w:tabs>
                <w:tab w:val="clear" w:pos="765"/>
                <w:tab w:val="decimal" w:pos="99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18BA01F7" w14:textId="77777777" w:rsidR="00285ED3" w:rsidRPr="00756E6F" w:rsidRDefault="00285ED3" w:rsidP="00285ED3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2" w:type="dxa"/>
            <w:vAlign w:val="bottom"/>
          </w:tcPr>
          <w:p w14:paraId="32EA2059" w14:textId="77777777" w:rsidR="00285ED3" w:rsidRPr="00756E6F" w:rsidRDefault="00285ED3" w:rsidP="00285ED3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5AE7B1F9" w14:textId="77777777" w:rsidR="00285ED3" w:rsidRPr="00756E6F" w:rsidRDefault="00285ED3" w:rsidP="00285ED3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05A38DC7" w14:textId="77777777" w:rsidR="00285ED3" w:rsidRPr="00756E6F" w:rsidRDefault="00285ED3" w:rsidP="00285ED3">
            <w:pPr>
              <w:pStyle w:val="acctfourfigures"/>
              <w:shd w:val="clear" w:color="auto" w:fill="FFFFFF"/>
              <w:tabs>
                <w:tab w:val="clear" w:pos="765"/>
                <w:tab w:val="decimal" w:pos="981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6E82C97B" w14:textId="77777777" w:rsidR="00285ED3" w:rsidRPr="00756E6F" w:rsidRDefault="00285ED3" w:rsidP="00285ED3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2A786ABF" w14:textId="77777777" w:rsidR="00285ED3" w:rsidRPr="00756E6F" w:rsidRDefault="00285ED3" w:rsidP="00285ED3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80" w:type="dxa"/>
          </w:tcPr>
          <w:p w14:paraId="68A3ECFD" w14:textId="77777777" w:rsidR="00285ED3" w:rsidRPr="00756E6F" w:rsidRDefault="00285ED3" w:rsidP="00285ED3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20" w:type="dxa"/>
          </w:tcPr>
          <w:p w14:paraId="73C78A50" w14:textId="77777777" w:rsidR="00285ED3" w:rsidRPr="00756E6F" w:rsidRDefault="00285ED3" w:rsidP="00285ED3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49120830" w14:textId="77777777" w:rsidR="00285ED3" w:rsidRPr="00756E6F" w:rsidRDefault="00285ED3" w:rsidP="00285ED3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20" w:type="dxa"/>
          </w:tcPr>
          <w:p w14:paraId="53D0ED48" w14:textId="77777777" w:rsidR="00285ED3" w:rsidRPr="00756E6F" w:rsidRDefault="00285ED3" w:rsidP="00285ED3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112BC6D0" w14:textId="77777777" w:rsidR="00285ED3" w:rsidRPr="00756E6F" w:rsidRDefault="00285ED3" w:rsidP="00285ED3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20" w:type="dxa"/>
          </w:tcPr>
          <w:p w14:paraId="5776E35E" w14:textId="77777777" w:rsidR="00285ED3" w:rsidRPr="00756E6F" w:rsidRDefault="00285ED3" w:rsidP="00285ED3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06FD63C5" w14:textId="77777777" w:rsidR="00285ED3" w:rsidRPr="00756E6F" w:rsidRDefault="00285ED3" w:rsidP="00285ED3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20" w:type="dxa"/>
          </w:tcPr>
          <w:p w14:paraId="41E92F25" w14:textId="77777777" w:rsidR="00285ED3" w:rsidRPr="00756E6F" w:rsidRDefault="00285ED3" w:rsidP="00285ED3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29C26939" w14:textId="77777777" w:rsidR="00285ED3" w:rsidRPr="00756E6F" w:rsidRDefault="00285ED3" w:rsidP="00285ED3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20" w:type="dxa"/>
          </w:tcPr>
          <w:p w14:paraId="224B6DD3" w14:textId="77777777" w:rsidR="00285ED3" w:rsidRPr="00756E6F" w:rsidRDefault="00285ED3" w:rsidP="00285ED3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78" w:type="dxa"/>
          </w:tcPr>
          <w:p w14:paraId="42C10162" w14:textId="77777777" w:rsidR="00285ED3" w:rsidRPr="00756E6F" w:rsidRDefault="00285ED3" w:rsidP="00285ED3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22" w:type="dxa"/>
          </w:tcPr>
          <w:p w14:paraId="015EDC41" w14:textId="77777777" w:rsidR="00285ED3" w:rsidRPr="00756E6F" w:rsidRDefault="00285ED3" w:rsidP="00285ED3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80" w:type="dxa"/>
          </w:tcPr>
          <w:p w14:paraId="2F346050" w14:textId="77777777" w:rsidR="00285ED3" w:rsidRPr="00756E6F" w:rsidRDefault="00285ED3" w:rsidP="00285ED3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20" w:type="dxa"/>
          </w:tcPr>
          <w:p w14:paraId="075FA779" w14:textId="77777777" w:rsidR="00285ED3" w:rsidRPr="00756E6F" w:rsidRDefault="00285ED3" w:rsidP="00285ED3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78" w:type="dxa"/>
          </w:tcPr>
          <w:p w14:paraId="7BA873BB" w14:textId="77777777" w:rsidR="00285ED3" w:rsidRPr="00756E6F" w:rsidRDefault="00285ED3" w:rsidP="00285ED3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22" w:type="dxa"/>
          </w:tcPr>
          <w:p w14:paraId="086CB9EC" w14:textId="77777777" w:rsidR="00285ED3" w:rsidRPr="00756E6F" w:rsidRDefault="00285ED3" w:rsidP="00285ED3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</w:tr>
      <w:tr w:rsidR="00285ED3" w:rsidRPr="00D1370C" w14:paraId="0F27520F" w14:textId="77777777" w:rsidTr="00656A3D">
        <w:trPr>
          <w:cantSplit/>
          <w:trHeight w:val="302"/>
        </w:trPr>
        <w:tc>
          <w:tcPr>
            <w:tcW w:w="3510" w:type="dxa"/>
          </w:tcPr>
          <w:p w14:paraId="0548AB36" w14:textId="77777777" w:rsidR="00285ED3" w:rsidRPr="00756E6F" w:rsidRDefault="00285ED3" w:rsidP="00285ED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191" w:right="-79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756E6F">
              <w:rPr>
                <w:rFonts w:ascii="Angsana New" w:hAnsi="Angsana New" w:cs="Angsana New" w:hint="cs"/>
                <w:szCs w:val="22"/>
                <w:lang w:val="en-US" w:bidi="th-TH"/>
              </w:rPr>
              <w:t xml:space="preserve">- </w:t>
            </w:r>
            <w:r w:rsidRPr="00756E6F"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เอเชีย</w:t>
            </w:r>
          </w:p>
        </w:tc>
        <w:tc>
          <w:tcPr>
            <w:tcW w:w="720" w:type="dxa"/>
            <w:vAlign w:val="bottom"/>
          </w:tcPr>
          <w:p w14:paraId="4FDCD81C" w14:textId="4280B2E6" w:rsidR="00285ED3" w:rsidRPr="00B32390" w:rsidRDefault="003842B0" w:rsidP="00285ED3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112,535</w:t>
            </w:r>
          </w:p>
        </w:tc>
        <w:tc>
          <w:tcPr>
            <w:tcW w:w="178" w:type="dxa"/>
            <w:vAlign w:val="bottom"/>
          </w:tcPr>
          <w:p w14:paraId="665B8B6D" w14:textId="77777777" w:rsidR="00285ED3" w:rsidRPr="00B32390" w:rsidRDefault="00285ED3" w:rsidP="00285ED3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2" w:type="dxa"/>
            <w:vAlign w:val="bottom"/>
          </w:tcPr>
          <w:p w14:paraId="6100CBF5" w14:textId="7882CEF7" w:rsidR="00285ED3" w:rsidRPr="00B32390" w:rsidRDefault="00285ED3" w:rsidP="00285ED3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98,513</w:t>
            </w:r>
          </w:p>
        </w:tc>
        <w:tc>
          <w:tcPr>
            <w:tcW w:w="180" w:type="dxa"/>
            <w:vAlign w:val="bottom"/>
          </w:tcPr>
          <w:p w14:paraId="769D5D67" w14:textId="77777777" w:rsidR="00285ED3" w:rsidRPr="00B32390" w:rsidRDefault="00285ED3" w:rsidP="00285ED3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0E152BBC" w14:textId="2174C26F" w:rsidR="00285ED3" w:rsidRPr="00B32390" w:rsidRDefault="003842B0" w:rsidP="00285ED3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229,550</w:t>
            </w:r>
          </w:p>
        </w:tc>
        <w:tc>
          <w:tcPr>
            <w:tcW w:w="180" w:type="dxa"/>
            <w:vAlign w:val="bottom"/>
          </w:tcPr>
          <w:p w14:paraId="5D3B93C0" w14:textId="77777777" w:rsidR="00285ED3" w:rsidRPr="00B32390" w:rsidRDefault="00285ED3" w:rsidP="00285ED3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51A01F64" w14:textId="48C5F7F5" w:rsidR="00285ED3" w:rsidRPr="00B32390" w:rsidRDefault="00285ED3" w:rsidP="00285ED3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187,051</w:t>
            </w:r>
          </w:p>
        </w:tc>
        <w:tc>
          <w:tcPr>
            <w:tcW w:w="180" w:type="dxa"/>
          </w:tcPr>
          <w:p w14:paraId="06E115B9" w14:textId="77777777" w:rsidR="00285ED3" w:rsidRPr="00B32390" w:rsidRDefault="00285ED3" w:rsidP="00285ED3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040B1E3F" w14:textId="78DE46A5" w:rsidR="00285ED3" w:rsidRPr="00B32390" w:rsidRDefault="003842B0" w:rsidP="00285ED3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399407AA" w14:textId="77777777" w:rsidR="00285ED3" w:rsidRPr="00B32390" w:rsidRDefault="00285ED3" w:rsidP="00285ED3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7EF6E81C" w14:textId="13AAFE1A" w:rsidR="00285ED3" w:rsidRPr="00B32390" w:rsidRDefault="00285ED3" w:rsidP="00285ED3">
            <w:pPr>
              <w:pStyle w:val="acctfourfigures"/>
              <w:shd w:val="clear" w:color="auto" w:fill="FFFFFF"/>
              <w:tabs>
                <w:tab w:val="clear" w:pos="765"/>
                <w:tab w:val="decimal" w:pos="423"/>
              </w:tabs>
              <w:spacing w:line="240" w:lineRule="auto"/>
              <w:ind w:left="-79" w:right="-82"/>
              <w:jc w:val="center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613374D4" w14:textId="77777777" w:rsidR="00285ED3" w:rsidRPr="00B32390" w:rsidRDefault="00285ED3" w:rsidP="00285ED3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0E15D032" w14:textId="07F07420" w:rsidR="00285ED3" w:rsidRPr="00B32390" w:rsidRDefault="003842B0" w:rsidP="00285ED3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75E0C635" w14:textId="77777777" w:rsidR="00285ED3" w:rsidRPr="00B32390" w:rsidRDefault="00285ED3" w:rsidP="00285ED3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4B20DA5C" w14:textId="36E481B2" w:rsidR="00285ED3" w:rsidRPr="00B32390" w:rsidRDefault="00285ED3" w:rsidP="00285ED3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4665E60B" w14:textId="77777777" w:rsidR="00285ED3" w:rsidRPr="00B32390" w:rsidRDefault="00285ED3" w:rsidP="00285ED3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4E37200B" w14:textId="367B446F" w:rsidR="00285ED3" w:rsidRPr="00B32390" w:rsidRDefault="003842B0" w:rsidP="00285ED3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33D51CFD" w14:textId="77777777" w:rsidR="00285ED3" w:rsidRPr="00B32390" w:rsidRDefault="00285ED3" w:rsidP="00285ED3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</w:tcPr>
          <w:p w14:paraId="11C5EB55" w14:textId="620BDD46" w:rsidR="00285ED3" w:rsidRPr="00B32390" w:rsidRDefault="00285ED3" w:rsidP="00285ED3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70E1D20D" w14:textId="77777777" w:rsidR="00285ED3" w:rsidRPr="00B32390" w:rsidRDefault="00285ED3" w:rsidP="00285ED3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22442314" w14:textId="3CD52EE1" w:rsidR="00285ED3" w:rsidRPr="00B32390" w:rsidRDefault="006D0B24" w:rsidP="00285ED3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342,085</w:t>
            </w:r>
          </w:p>
        </w:tc>
        <w:tc>
          <w:tcPr>
            <w:tcW w:w="178" w:type="dxa"/>
          </w:tcPr>
          <w:p w14:paraId="2B026E8A" w14:textId="77777777" w:rsidR="00285ED3" w:rsidRPr="00B32390" w:rsidRDefault="00285ED3" w:rsidP="00285ED3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  <w:vAlign w:val="center"/>
          </w:tcPr>
          <w:p w14:paraId="1757676C" w14:textId="645D34D0" w:rsidR="00285ED3" w:rsidRPr="00B32390" w:rsidRDefault="00285ED3" w:rsidP="00285ED3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285,564</w:t>
            </w:r>
          </w:p>
        </w:tc>
      </w:tr>
      <w:tr w:rsidR="00285ED3" w:rsidRPr="00D1370C" w14:paraId="4677A461" w14:textId="77777777" w:rsidTr="00656A3D">
        <w:trPr>
          <w:cantSplit/>
          <w:trHeight w:val="302"/>
        </w:trPr>
        <w:tc>
          <w:tcPr>
            <w:tcW w:w="3510" w:type="dxa"/>
          </w:tcPr>
          <w:p w14:paraId="7283C949" w14:textId="77777777" w:rsidR="00285ED3" w:rsidRPr="00756E6F" w:rsidRDefault="00285ED3" w:rsidP="00285ED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191" w:right="-79"/>
              <w:jc w:val="both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756E6F">
              <w:rPr>
                <w:rFonts w:ascii="Angsana New" w:hAnsi="Angsana New" w:cs="Angsana New" w:hint="cs"/>
                <w:szCs w:val="22"/>
                <w:lang w:val="en-US" w:bidi="th-TH"/>
              </w:rPr>
              <w:t xml:space="preserve">- </w:t>
            </w:r>
            <w:r w:rsidRPr="00756E6F"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ออสเตรเลีย</w:t>
            </w:r>
          </w:p>
        </w:tc>
        <w:tc>
          <w:tcPr>
            <w:tcW w:w="720" w:type="dxa"/>
            <w:vAlign w:val="bottom"/>
          </w:tcPr>
          <w:p w14:paraId="44CDEC6E" w14:textId="7B753144" w:rsidR="00285ED3" w:rsidRPr="00B32390" w:rsidRDefault="003842B0" w:rsidP="00285ED3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63,935</w:t>
            </w:r>
          </w:p>
        </w:tc>
        <w:tc>
          <w:tcPr>
            <w:tcW w:w="178" w:type="dxa"/>
            <w:vAlign w:val="bottom"/>
          </w:tcPr>
          <w:p w14:paraId="2AF41BFE" w14:textId="77777777" w:rsidR="00285ED3" w:rsidRPr="00B32390" w:rsidRDefault="00285ED3" w:rsidP="00285ED3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2" w:type="dxa"/>
            <w:vAlign w:val="bottom"/>
          </w:tcPr>
          <w:p w14:paraId="71E2A58E" w14:textId="7C34BDF0" w:rsidR="00285ED3" w:rsidRPr="00B32390" w:rsidRDefault="00285ED3" w:rsidP="00285ED3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57,629</w:t>
            </w:r>
          </w:p>
        </w:tc>
        <w:tc>
          <w:tcPr>
            <w:tcW w:w="180" w:type="dxa"/>
            <w:vAlign w:val="bottom"/>
          </w:tcPr>
          <w:p w14:paraId="1EF620F7" w14:textId="77777777" w:rsidR="00285ED3" w:rsidRPr="00B32390" w:rsidRDefault="00285ED3" w:rsidP="00285ED3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635B5841" w14:textId="597FE0DB" w:rsidR="00285ED3" w:rsidRPr="00B32390" w:rsidRDefault="003842B0" w:rsidP="00285ED3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13,919</w:t>
            </w:r>
          </w:p>
        </w:tc>
        <w:tc>
          <w:tcPr>
            <w:tcW w:w="180" w:type="dxa"/>
            <w:vAlign w:val="bottom"/>
          </w:tcPr>
          <w:p w14:paraId="42559C1E" w14:textId="77777777" w:rsidR="00285ED3" w:rsidRPr="00B32390" w:rsidRDefault="00285ED3" w:rsidP="00285ED3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6952F0F4" w14:textId="36E020E7" w:rsidR="00285ED3" w:rsidRPr="00B32390" w:rsidRDefault="00285ED3" w:rsidP="00285ED3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18,156</w:t>
            </w:r>
          </w:p>
        </w:tc>
        <w:tc>
          <w:tcPr>
            <w:tcW w:w="180" w:type="dxa"/>
          </w:tcPr>
          <w:p w14:paraId="2DF2BA7A" w14:textId="77777777" w:rsidR="00285ED3" w:rsidRPr="00B32390" w:rsidRDefault="00285ED3" w:rsidP="00285ED3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53E89B22" w14:textId="02492154" w:rsidR="00285ED3" w:rsidRPr="00B32390" w:rsidRDefault="003842B0" w:rsidP="00285ED3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1D9445C3" w14:textId="77777777" w:rsidR="00285ED3" w:rsidRPr="00B32390" w:rsidRDefault="00285ED3" w:rsidP="00285ED3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5C451E95" w14:textId="21E2EAE9" w:rsidR="00285ED3" w:rsidRPr="00B32390" w:rsidRDefault="00285ED3" w:rsidP="00285ED3">
            <w:pPr>
              <w:pStyle w:val="acctfourfigures"/>
              <w:shd w:val="clear" w:color="auto" w:fill="FFFFFF"/>
              <w:tabs>
                <w:tab w:val="clear" w:pos="765"/>
                <w:tab w:val="decimal" w:pos="423"/>
              </w:tabs>
              <w:spacing w:line="240" w:lineRule="auto"/>
              <w:ind w:left="-79" w:right="-82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62B324AD" w14:textId="77777777" w:rsidR="00285ED3" w:rsidRPr="00B32390" w:rsidRDefault="00285ED3" w:rsidP="00285ED3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0D92E5EE" w14:textId="1F108ECF" w:rsidR="00285ED3" w:rsidRPr="00B32390" w:rsidRDefault="003842B0" w:rsidP="00285ED3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17,271</w:t>
            </w:r>
          </w:p>
        </w:tc>
        <w:tc>
          <w:tcPr>
            <w:tcW w:w="180" w:type="dxa"/>
          </w:tcPr>
          <w:p w14:paraId="578B9036" w14:textId="77777777" w:rsidR="00285ED3" w:rsidRPr="00B32390" w:rsidRDefault="00285ED3" w:rsidP="00285ED3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20283CAA" w14:textId="4062AAE3" w:rsidR="00285ED3" w:rsidRPr="00B32390" w:rsidRDefault="00285ED3" w:rsidP="00285ED3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4,756</w:t>
            </w:r>
          </w:p>
        </w:tc>
        <w:tc>
          <w:tcPr>
            <w:tcW w:w="180" w:type="dxa"/>
          </w:tcPr>
          <w:p w14:paraId="42ABFF74" w14:textId="77777777" w:rsidR="00285ED3" w:rsidRPr="00B32390" w:rsidRDefault="00285ED3" w:rsidP="00285ED3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5B73D9BC" w14:textId="579B1F09" w:rsidR="00285ED3" w:rsidRPr="00B32390" w:rsidRDefault="003842B0" w:rsidP="00285ED3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0674DDE9" w14:textId="77777777" w:rsidR="00285ED3" w:rsidRPr="00B32390" w:rsidRDefault="00285ED3" w:rsidP="00285ED3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</w:tcPr>
          <w:p w14:paraId="4C71FA9A" w14:textId="2B3A9FF1" w:rsidR="00285ED3" w:rsidRPr="00B32390" w:rsidRDefault="00285ED3" w:rsidP="00285ED3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4BA7C04F" w14:textId="77777777" w:rsidR="00285ED3" w:rsidRPr="00B32390" w:rsidRDefault="00285ED3" w:rsidP="00285ED3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7D8972C8" w14:textId="7D3074C2" w:rsidR="00285ED3" w:rsidRPr="00B32390" w:rsidRDefault="006D0B24" w:rsidP="00285ED3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95,125</w:t>
            </w:r>
          </w:p>
        </w:tc>
        <w:tc>
          <w:tcPr>
            <w:tcW w:w="178" w:type="dxa"/>
          </w:tcPr>
          <w:p w14:paraId="1D056BED" w14:textId="77777777" w:rsidR="00285ED3" w:rsidRPr="00B32390" w:rsidRDefault="00285ED3" w:rsidP="00285ED3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  <w:vAlign w:val="center"/>
          </w:tcPr>
          <w:p w14:paraId="740A33F1" w14:textId="66C003B3" w:rsidR="00285ED3" w:rsidRPr="00B32390" w:rsidRDefault="00285ED3" w:rsidP="00285ED3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80,541</w:t>
            </w:r>
          </w:p>
        </w:tc>
      </w:tr>
      <w:tr w:rsidR="00285ED3" w:rsidRPr="00D1370C" w14:paraId="71D1DBBB" w14:textId="77777777" w:rsidTr="00656A3D">
        <w:trPr>
          <w:cantSplit/>
          <w:trHeight w:val="302"/>
        </w:trPr>
        <w:tc>
          <w:tcPr>
            <w:tcW w:w="3510" w:type="dxa"/>
          </w:tcPr>
          <w:p w14:paraId="76E9F294" w14:textId="77777777" w:rsidR="00285ED3" w:rsidRPr="00756E6F" w:rsidRDefault="00285ED3" w:rsidP="00285ED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191" w:right="-79"/>
              <w:jc w:val="both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756E6F">
              <w:rPr>
                <w:rFonts w:ascii="Angsana New" w:hAnsi="Angsana New" w:cs="Angsana New" w:hint="cs"/>
                <w:szCs w:val="22"/>
                <w:lang w:val="en-US" w:bidi="th-TH"/>
              </w:rPr>
              <w:t xml:space="preserve">- </w:t>
            </w:r>
            <w:r w:rsidRPr="00756E6F"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แอฟริกา</w:t>
            </w:r>
          </w:p>
        </w:tc>
        <w:tc>
          <w:tcPr>
            <w:tcW w:w="720" w:type="dxa"/>
            <w:vAlign w:val="bottom"/>
          </w:tcPr>
          <w:p w14:paraId="080C13B3" w14:textId="196A32F9" w:rsidR="00285ED3" w:rsidRPr="00B32390" w:rsidRDefault="003842B0" w:rsidP="00285ED3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71,593</w:t>
            </w:r>
          </w:p>
        </w:tc>
        <w:tc>
          <w:tcPr>
            <w:tcW w:w="178" w:type="dxa"/>
            <w:vAlign w:val="bottom"/>
          </w:tcPr>
          <w:p w14:paraId="525C7E49" w14:textId="77777777" w:rsidR="00285ED3" w:rsidRPr="00B32390" w:rsidRDefault="00285ED3" w:rsidP="00285ED3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2" w:type="dxa"/>
            <w:vAlign w:val="bottom"/>
          </w:tcPr>
          <w:p w14:paraId="4165A291" w14:textId="03169E5F" w:rsidR="00285ED3" w:rsidRPr="00B32390" w:rsidRDefault="00285ED3" w:rsidP="00285ED3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54,597</w:t>
            </w:r>
          </w:p>
        </w:tc>
        <w:tc>
          <w:tcPr>
            <w:tcW w:w="180" w:type="dxa"/>
            <w:vAlign w:val="bottom"/>
          </w:tcPr>
          <w:p w14:paraId="731A6BAA" w14:textId="77777777" w:rsidR="00285ED3" w:rsidRPr="00B32390" w:rsidRDefault="00285ED3" w:rsidP="00285ED3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57A1548A" w14:textId="19E219A3" w:rsidR="00285ED3" w:rsidRPr="00B32390" w:rsidRDefault="003842B0" w:rsidP="00285ED3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63350EAB" w14:textId="77777777" w:rsidR="00285ED3" w:rsidRPr="00B32390" w:rsidRDefault="00285ED3" w:rsidP="00285ED3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05809C7A" w14:textId="74060648" w:rsidR="00285ED3" w:rsidRPr="00B32390" w:rsidRDefault="00285ED3" w:rsidP="00285ED3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31FFAC71" w14:textId="77777777" w:rsidR="00285ED3" w:rsidRPr="00B32390" w:rsidRDefault="00285ED3" w:rsidP="00285ED3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  <w:vAlign w:val="center"/>
          </w:tcPr>
          <w:p w14:paraId="388746C4" w14:textId="4A9050E2" w:rsidR="00285ED3" w:rsidRPr="00B32390" w:rsidRDefault="003842B0" w:rsidP="00285ED3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38B28D45" w14:textId="77777777" w:rsidR="00285ED3" w:rsidRPr="00B32390" w:rsidRDefault="00285ED3" w:rsidP="00285ED3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34E24F28" w14:textId="195AC0B7" w:rsidR="00285ED3" w:rsidRPr="00B32390" w:rsidRDefault="00285ED3" w:rsidP="00285ED3">
            <w:pPr>
              <w:pStyle w:val="acctfourfigures"/>
              <w:shd w:val="clear" w:color="auto" w:fill="FFFFFF"/>
              <w:tabs>
                <w:tab w:val="clear" w:pos="765"/>
                <w:tab w:val="decimal" w:pos="423"/>
              </w:tabs>
              <w:spacing w:line="240" w:lineRule="auto"/>
              <w:ind w:left="-79" w:right="-82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6903891F" w14:textId="77777777" w:rsidR="00285ED3" w:rsidRPr="00B32390" w:rsidRDefault="00285ED3" w:rsidP="00285ED3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47B05110" w14:textId="59436022" w:rsidR="00285ED3" w:rsidRPr="00B32390" w:rsidRDefault="003842B0" w:rsidP="00285ED3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5222B4BE" w14:textId="77777777" w:rsidR="00285ED3" w:rsidRPr="00B32390" w:rsidRDefault="00285ED3" w:rsidP="00285ED3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187CC660" w14:textId="08EA5A63" w:rsidR="00285ED3" w:rsidRPr="00B32390" w:rsidRDefault="00285ED3" w:rsidP="00285ED3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05D31331" w14:textId="77777777" w:rsidR="00285ED3" w:rsidRPr="00B32390" w:rsidRDefault="00285ED3" w:rsidP="00285ED3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0D93E8C4" w14:textId="7AA22008" w:rsidR="00285ED3" w:rsidRPr="00B32390" w:rsidRDefault="003842B0" w:rsidP="00285ED3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7E554FE3" w14:textId="77777777" w:rsidR="00285ED3" w:rsidRPr="00B32390" w:rsidRDefault="00285ED3" w:rsidP="00285ED3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</w:tcPr>
          <w:p w14:paraId="29E6A982" w14:textId="36EC9872" w:rsidR="00285ED3" w:rsidRPr="00B32390" w:rsidRDefault="00285ED3" w:rsidP="00285ED3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1101A563" w14:textId="77777777" w:rsidR="00285ED3" w:rsidRPr="00B32390" w:rsidRDefault="00285ED3" w:rsidP="00285ED3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0732938C" w14:textId="0B0A0A93" w:rsidR="00285ED3" w:rsidRPr="00B32390" w:rsidRDefault="006D0B24" w:rsidP="00285ED3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71,593</w:t>
            </w:r>
          </w:p>
        </w:tc>
        <w:tc>
          <w:tcPr>
            <w:tcW w:w="178" w:type="dxa"/>
          </w:tcPr>
          <w:p w14:paraId="3A530766" w14:textId="77777777" w:rsidR="00285ED3" w:rsidRPr="00B32390" w:rsidRDefault="00285ED3" w:rsidP="00285ED3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  <w:vAlign w:val="center"/>
          </w:tcPr>
          <w:p w14:paraId="1E4FADF9" w14:textId="6F5AD8B2" w:rsidR="00285ED3" w:rsidRPr="00B32390" w:rsidRDefault="00285ED3" w:rsidP="00285ED3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54,597</w:t>
            </w:r>
          </w:p>
        </w:tc>
      </w:tr>
      <w:tr w:rsidR="00285ED3" w:rsidRPr="00D1370C" w14:paraId="1BD4AB53" w14:textId="77777777" w:rsidTr="00656A3D">
        <w:trPr>
          <w:cantSplit/>
          <w:trHeight w:val="302"/>
        </w:trPr>
        <w:tc>
          <w:tcPr>
            <w:tcW w:w="3510" w:type="dxa"/>
          </w:tcPr>
          <w:p w14:paraId="1AE79091" w14:textId="77777777" w:rsidR="00285ED3" w:rsidRPr="00756E6F" w:rsidRDefault="00285ED3" w:rsidP="00285ED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191" w:right="-79"/>
              <w:jc w:val="both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756E6F">
              <w:rPr>
                <w:rFonts w:ascii="Angsana New" w:hAnsi="Angsana New" w:cs="Angsana New" w:hint="cs"/>
                <w:szCs w:val="22"/>
                <w:lang w:val="en-US" w:bidi="th-TH"/>
              </w:rPr>
              <w:t xml:space="preserve">- </w:t>
            </w:r>
            <w:r w:rsidRPr="00756E6F"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อเมริกา</w:t>
            </w:r>
          </w:p>
        </w:tc>
        <w:tc>
          <w:tcPr>
            <w:tcW w:w="720" w:type="dxa"/>
            <w:vAlign w:val="bottom"/>
          </w:tcPr>
          <w:p w14:paraId="40A1D96D" w14:textId="594999EE" w:rsidR="00285ED3" w:rsidRPr="00B32390" w:rsidRDefault="003842B0" w:rsidP="00285ED3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6,145</w:t>
            </w:r>
          </w:p>
        </w:tc>
        <w:tc>
          <w:tcPr>
            <w:tcW w:w="178" w:type="dxa"/>
            <w:vAlign w:val="bottom"/>
          </w:tcPr>
          <w:p w14:paraId="1C1F00C5" w14:textId="77777777" w:rsidR="00285ED3" w:rsidRPr="00B32390" w:rsidRDefault="00285ED3" w:rsidP="00285ED3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2" w:type="dxa"/>
            <w:vAlign w:val="bottom"/>
          </w:tcPr>
          <w:p w14:paraId="6C6D34B2" w14:textId="2DA119EB" w:rsidR="00285ED3" w:rsidRPr="00B32390" w:rsidRDefault="00285ED3" w:rsidP="00285ED3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10,027</w:t>
            </w:r>
          </w:p>
        </w:tc>
        <w:tc>
          <w:tcPr>
            <w:tcW w:w="180" w:type="dxa"/>
            <w:vAlign w:val="bottom"/>
          </w:tcPr>
          <w:p w14:paraId="348B742B" w14:textId="77777777" w:rsidR="00285ED3" w:rsidRPr="00B32390" w:rsidRDefault="00285ED3" w:rsidP="00285ED3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64F477DA" w14:textId="11FE4128" w:rsidR="00285ED3" w:rsidRPr="00B32390" w:rsidRDefault="003842B0" w:rsidP="00285ED3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1A6C50F" w14:textId="77777777" w:rsidR="00285ED3" w:rsidRPr="00B32390" w:rsidRDefault="00285ED3" w:rsidP="00285ED3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45E28247" w14:textId="04E0BB60" w:rsidR="00285ED3" w:rsidRPr="00B32390" w:rsidRDefault="00285ED3" w:rsidP="00285ED3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2,066</w:t>
            </w:r>
          </w:p>
        </w:tc>
        <w:tc>
          <w:tcPr>
            <w:tcW w:w="180" w:type="dxa"/>
          </w:tcPr>
          <w:p w14:paraId="1DACAF9E" w14:textId="77777777" w:rsidR="00285ED3" w:rsidRPr="00B32390" w:rsidRDefault="00285ED3" w:rsidP="00285ED3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  <w:vAlign w:val="center"/>
          </w:tcPr>
          <w:p w14:paraId="04DA015D" w14:textId="1D7BBEE1" w:rsidR="00285ED3" w:rsidRPr="00B32390" w:rsidRDefault="003842B0" w:rsidP="00285ED3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3A7312C5" w14:textId="77777777" w:rsidR="00285ED3" w:rsidRPr="00B32390" w:rsidRDefault="00285ED3" w:rsidP="00285ED3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6BA3DC11" w14:textId="499FFEAD" w:rsidR="00285ED3" w:rsidRPr="00B32390" w:rsidRDefault="00285ED3" w:rsidP="00285ED3">
            <w:pPr>
              <w:pStyle w:val="acctfourfigures"/>
              <w:shd w:val="clear" w:color="auto" w:fill="FFFFFF"/>
              <w:tabs>
                <w:tab w:val="clear" w:pos="765"/>
                <w:tab w:val="decimal" w:pos="423"/>
              </w:tabs>
              <w:spacing w:line="240" w:lineRule="auto"/>
              <w:ind w:left="-79" w:right="-82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083E637A" w14:textId="77777777" w:rsidR="00285ED3" w:rsidRPr="00B32390" w:rsidRDefault="00285ED3" w:rsidP="00285ED3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5C7AF6FE" w14:textId="08CBD664" w:rsidR="00285ED3" w:rsidRPr="00B32390" w:rsidRDefault="003842B0" w:rsidP="00285ED3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74624689" w14:textId="77777777" w:rsidR="00285ED3" w:rsidRPr="00B32390" w:rsidRDefault="00285ED3" w:rsidP="00285ED3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7938F4EB" w14:textId="2CCC121A" w:rsidR="00285ED3" w:rsidRPr="00B32390" w:rsidRDefault="00285ED3" w:rsidP="00285ED3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1918E504" w14:textId="77777777" w:rsidR="00285ED3" w:rsidRPr="00B32390" w:rsidRDefault="00285ED3" w:rsidP="00285ED3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6B1697DA" w14:textId="38B3BF54" w:rsidR="00285ED3" w:rsidRPr="00B32390" w:rsidRDefault="003842B0" w:rsidP="00285ED3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5CCC7862" w14:textId="77777777" w:rsidR="00285ED3" w:rsidRPr="00B32390" w:rsidRDefault="00285ED3" w:rsidP="00285ED3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</w:tcPr>
          <w:p w14:paraId="2B3340E9" w14:textId="2D84844B" w:rsidR="00285ED3" w:rsidRPr="00B32390" w:rsidRDefault="00285ED3" w:rsidP="00285ED3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684E0767" w14:textId="77777777" w:rsidR="00285ED3" w:rsidRPr="00B32390" w:rsidRDefault="00285ED3" w:rsidP="00285ED3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147EF5AE" w14:textId="01A03B39" w:rsidR="00285ED3" w:rsidRPr="00B32390" w:rsidRDefault="006D0B24" w:rsidP="00285ED3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6,145</w:t>
            </w:r>
          </w:p>
        </w:tc>
        <w:tc>
          <w:tcPr>
            <w:tcW w:w="178" w:type="dxa"/>
          </w:tcPr>
          <w:p w14:paraId="65A3BFF8" w14:textId="77777777" w:rsidR="00285ED3" w:rsidRPr="00B32390" w:rsidRDefault="00285ED3" w:rsidP="00285ED3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  <w:vAlign w:val="center"/>
          </w:tcPr>
          <w:p w14:paraId="560869EE" w14:textId="0B38095F" w:rsidR="00285ED3" w:rsidRPr="00B32390" w:rsidRDefault="00285ED3" w:rsidP="00285ED3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12,093</w:t>
            </w:r>
          </w:p>
        </w:tc>
      </w:tr>
      <w:tr w:rsidR="00285ED3" w:rsidRPr="00D1370C" w14:paraId="1A9AC6C5" w14:textId="77777777" w:rsidTr="00656A3D">
        <w:trPr>
          <w:cantSplit/>
          <w:trHeight w:val="302"/>
        </w:trPr>
        <w:tc>
          <w:tcPr>
            <w:tcW w:w="3510" w:type="dxa"/>
          </w:tcPr>
          <w:p w14:paraId="66FBB5FB" w14:textId="77777777" w:rsidR="00285ED3" w:rsidRPr="00756E6F" w:rsidRDefault="00285ED3" w:rsidP="00285ED3">
            <w:pPr>
              <w:pStyle w:val="acctfourfigures"/>
              <w:shd w:val="clear" w:color="auto" w:fill="FFFFFF"/>
              <w:tabs>
                <w:tab w:val="clear" w:pos="765"/>
                <w:tab w:val="decimal" w:pos="180"/>
              </w:tabs>
              <w:spacing w:line="240" w:lineRule="auto"/>
              <w:ind w:right="-79"/>
              <w:jc w:val="both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vAlign w:val="bottom"/>
          </w:tcPr>
          <w:p w14:paraId="61814BE0" w14:textId="289B6662" w:rsidR="00285ED3" w:rsidRPr="00B32390" w:rsidRDefault="003842B0" w:rsidP="00285ED3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254,208</w:t>
            </w:r>
          </w:p>
        </w:tc>
        <w:tc>
          <w:tcPr>
            <w:tcW w:w="178" w:type="dxa"/>
            <w:vAlign w:val="bottom"/>
          </w:tcPr>
          <w:p w14:paraId="3848CD95" w14:textId="77777777" w:rsidR="00285ED3" w:rsidRPr="00B32390" w:rsidRDefault="00285ED3" w:rsidP="00285ED3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2" w:type="dxa"/>
            <w:tcBorders>
              <w:top w:val="single" w:sz="4" w:space="0" w:color="auto"/>
            </w:tcBorders>
            <w:vAlign w:val="bottom"/>
          </w:tcPr>
          <w:p w14:paraId="5C03949C" w14:textId="4FD3EACA" w:rsidR="00285ED3" w:rsidRPr="00B32390" w:rsidRDefault="00285ED3" w:rsidP="00285ED3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220,766</w:t>
            </w:r>
          </w:p>
        </w:tc>
        <w:tc>
          <w:tcPr>
            <w:tcW w:w="180" w:type="dxa"/>
            <w:vAlign w:val="bottom"/>
          </w:tcPr>
          <w:p w14:paraId="10690974" w14:textId="77777777" w:rsidR="00285ED3" w:rsidRPr="00B32390" w:rsidRDefault="00285ED3" w:rsidP="00285ED3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vAlign w:val="bottom"/>
          </w:tcPr>
          <w:p w14:paraId="289C6662" w14:textId="543A8D29" w:rsidR="00285ED3" w:rsidRPr="00B32390" w:rsidRDefault="003842B0" w:rsidP="00285ED3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243,469</w:t>
            </w:r>
          </w:p>
        </w:tc>
        <w:tc>
          <w:tcPr>
            <w:tcW w:w="180" w:type="dxa"/>
            <w:vAlign w:val="bottom"/>
          </w:tcPr>
          <w:p w14:paraId="13107CC5" w14:textId="77777777" w:rsidR="00285ED3" w:rsidRPr="00B32390" w:rsidRDefault="00285ED3" w:rsidP="00285ED3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vAlign w:val="center"/>
          </w:tcPr>
          <w:p w14:paraId="7A8F49C2" w14:textId="1A5E3846" w:rsidR="00285ED3" w:rsidRPr="00B32390" w:rsidRDefault="00285ED3" w:rsidP="00285ED3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207,273</w:t>
            </w:r>
          </w:p>
        </w:tc>
        <w:tc>
          <w:tcPr>
            <w:tcW w:w="180" w:type="dxa"/>
          </w:tcPr>
          <w:p w14:paraId="660DA085" w14:textId="77777777" w:rsidR="00285ED3" w:rsidRPr="00B32390" w:rsidRDefault="00285ED3" w:rsidP="00285ED3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vAlign w:val="center"/>
          </w:tcPr>
          <w:p w14:paraId="33D3F0B3" w14:textId="2F5680E0" w:rsidR="00285ED3" w:rsidRPr="00B32390" w:rsidRDefault="003842B0" w:rsidP="00285ED3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64C5C975" w14:textId="77777777" w:rsidR="00285ED3" w:rsidRPr="00B32390" w:rsidRDefault="00285ED3" w:rsidP="00285ED3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vAlign w:val="center"/>
          </w:tcPr>
          <w:p w14:paraId="12CE83D2" w14:textId="19FA16A8" w:rsidR="00285ED3" w:rsidRPr="00B32390" w:rsidRDefault="00285ED3" w:rsidP="00285ED3">
            <w:pPr>
              <w:pStyle w:val="acctfourfigures"/>
              <w:shd w:val="clear" w:color="auto" w:fill="FFFFFF"/>
              <w:tabs>
                <w:tab w:val="clear" w:pos="765"/>
                <w:tab w:val="decimal" w:pos="423"/>
              </w:tabs>
              <w:spacing w:line="240" w:lineRule="auto"/>
              <w:ind w:left="-79" w:right="-82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17A3BB80" w14:textId="77777777" w:rsidR="00285ED3" w:rsidRPr="00B32390" w:rsidRDefault="00285ED3" w:rsidP="00285ED3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vAlign w:val="center"/>
          </w:tcPr>
          <w:p w14:paraId="7F5CD76B" w14:textId="4E817325" w:rsidR="00285ED3" w:rsidRPr="00B32390" w:rsidRDefault="003842B0" w:rsidP="00285ED3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17,271</w:t>
            </w:r>
          </w:p>
        </w:tc>
        <w:tc>
          <w:tcPr>
            <w:tcW w:w="180" w:type="dxa"/>
          </w:tcPr>
          <w:p w14:paraId="27C10D5F" w14:textId="77777777" w:rsidR="00285ED3" w:rsidRPr="00B32390" w:rsidRDefault="00285ED3" w:rsidP="00285ED3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vAlign w:val="center"/>
          </w:tcPr>
          <w:p w14:paraId="342AC5C3" w14:textId="53087AE6" w:rsidR="00285ED3" w:rsidRPr="00B32390" w:rsidRDefault="00285ED3" w:rsidP="00285ED3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4,756</w:t>
            </w:r>
          </w:p>
        </w:tc>
        <w:tc>
          <w:tcPr>
            <w:tcW w:w="180" w:type="dxa"/>
          </w:tcPr>
          <w:p w14:paraId="67F191EB" w14:textId="77777777" w:rsidR="00285ED3" w:rsidRPr="00B32390" w:rsidRDefault="00285ED3" w:rsidP="00285ED3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vAlign w:val="center"/>
          </w:tcPr>
          <w:p w14:paraId="3977DA89" w14:textId="62BFCD0F" w:rsidR="00285ED3" w:rsidRPr="00B32390" w:rsidRDefault="003842B0" w:rsidP="00285ED3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46077E67" w14:textId="77777777" w:rsidR="00285ED3" w:rsidRPr="00B32390" w:rsidRDefault="00285ED3" w:rsidP="00285ED3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  <w:tcBorders>
              <w:top w:val="single" w:sz="4" w:space="0" w:color="auto"/>
            </w:tcBorders>
          </w:tcPr>
          <w:p w14:paraId="28891DF2" w14:textId="7A45D449" w:rsidR="00285ED3" w:rsidRPr="00B32390" w:rsidRDefault="00285ED3" w:rsidP="00285ED3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2F4E8F4D" w14:textId="77777777" w:rsidR="00285ED3" w:rsidRPr="00B32390" w:rsidRDefault="00285ED3" w:rsidP="00285ED3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vAlign w:val="center"/>
          </w:tcPr>
          <w:p w14:paraId="73DC5443" w14:textId="23E64E5D" w:rsidR="00285ED3" w:rsidRPr="00B32390" w:rsidRDefault="006D0B24" w:rsidP="00285ED3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514,948</w:t>
            </w:r>
          </w:p>
        </w:tc>
        <w:tc>
          <w:tcPr>
            <w:tcW w:w="178" w:type="dxa"/>
          </w:tcPr>
          <w:p w14:paraId="66997FA1" w14:textId="77777777" w:rsidR="00285ED3" w:rsidRPr="00B32390" w:rsidRDefault="00285ED3" w:rsidP="00285ED3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  <w:tcBorders>
              <w:top w:val="single" w:sz="4" w:space="0" w:color="auto"/>
            </w:tcBorders>
            <w:vAlign w:val="center"/>
          </w:tcPr>
          <w:p w14:paraId="29C235E8" w14:textId="7FCC39C8" w:rsidR="00285ED3" w:rsidRPr="00B32390" w:rsidRDefault="00285ED3" w:rsidP="00285ED3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432,795</w:t>
            </w:r>
          </w:p>
        </w:tc>
      </w:tr>
      <w:tr w:rsidR="00285ED3" w:rsidRPr="00D1370C" w14:paraId="1B97BFD8" w14:textId="77777777" w:rsidTr="00656A3D">
        <w:trPr>
          <w:cantSplit/>
          <w:trHeight w:val="302"/>
        </w:trPr>
        <w:tc>
          <w:tcPr>
            <w:tcW w:w="3510" w:type="dxa"/>
          </w:tcPr>
          <w:p w14:paraId="3EC843F7" w14:textId="77777777" w:rsidR="00285ED3" w:rsidRPr="00756E6F" w:rsidRDefault="00285ED3" w:rsidP="00285ED3">
            <w:pPr>
              <w:pStyle w:val="acctfourfigures"/>
              <w:shd w:val="clear" w:color="auto" w:fill="FFFFFF"/>
              <w:tabs>
                <w:tab w:val="clear" w:pos="765"/>
                <w:tab w:val="decimal" w:pos="180"/>
              </w:tabs>
              <w:spacing w:line="240" w:lineRule="auto"/>
              <w:ind w:right="-79"/>
              <w:jc w:val="both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756E6F"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รายได้จากลูกค้าภายนอก</w:t>
            </w:r>
            <w:r w:rsidRPr="00756E6F">
              <w:rPr>
                <w:rFonts w:ascii="Angsana New" w:hAnsi="Angsana New" w:cs="Angsana New" w:hint="cs"/>
                <w:szCs w:val="22"/>
                <w:lang w:val="en-US" w:bidi="th-TH"/>
              </w:rPr>
              <w:t xml:space="preserve"> - </w:t>
            </w:r>
            <w:r w:rsidRPr="00756E6F"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ในประเทศ</w:t>
            </w:r>
          </w:p>
        </w:tc>
        <w:tc>
          <w:tcPr>
            <w:tcW w:w="720" w:type="dxa"/>
            <w:vAlign w:val="bottom"/>
          </w:tcPr>
          <w:p w14:paraId="23E430C0" w14:textId="50EA0686" w:rsidR="00285ED3" w:rsidRPr="00B32390" w:rsidRDefault="003842B0" w:rsidP="00285ED3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251,194</w:t>
            </w:r>
          </w:p>
        </w:tc>
        <w:tc>
          <w:tcPr>
            <w:tcW w:w="178" w:type="dxa"/>
            <w:vAlign w:val="bottom"/>
          </w:tcPr>
          <w:p w14:paraId="042EFD4F" w14:textId="77777777" w:rsidR="00285ED3" w:rsidRPr="00B32390" w:rsidRDefault="00285ED3" w:rsidP="00285ED3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2" w:type="dxa"/>
            <w:vAlign w:val="bottom"/>
          </w:tcPr>
          <w:p w14:paraId="19B88516" w14:textId="4EE8DE2C" w:rsidR="00285ED3" w:rsidRPr="00B32390" w:rsidRDefault="00285ED3" w:rsidP="00285ED3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23</w:t>
            </w:r>
            <w:r w:rsidR="004B6648">
              <w:rPr>
                <w:rFonts w:ascii="Angsana New" w:hAnsi="Angsana New" w:cs="Angsana New"/>
                <w:szCs w:val="22"/>
                <w:lang w:val="en-US" w:bidi="th-TH"/>
              </w:rPr>
              <w:t>6</w:t>
            </w:r>
            <w:r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="004B6648">
              <w:rPr>
                <w:rFonts w:ascii="Angsana New" w:hAnsi="Angsana New" w:cs="Angsana New"/>
                <w:szCs w:val="22"/>
                <w:lang w:val="en-US" w:bidi="th-TH"/>
              </w:rPr>
              <w:t>486</w:t>
            </w:r>
          </w:p>
        </w:tc>
        <w:tc>
          <w:tcPr>
            <w:tcW w:w="180" w:type="dxa"/>
            <w:vAlign w:val="bottom"/>
          </w:tcPr>
          <w:p w14:paraId="56D6581C" w14:textId="77777777" w:rsidR="00285ED3" w:rsidRPr="00B32390" w:rsidRDefault="00285ED3" w:rsidP="00285ED3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77FF1012" w14:textId="57CF99C9" w:rsidR="00285ED3" w:rsidRPr="00B32390" w:rsidRDefault="003842B0" w:rsidP="00285ED3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396,289</w:t>
            </w:r>
          </w:p>
        </w:tc>
        <w:tc>
          <w:tcPr>
            <w:tcW w:w="180" w:type="dxa"/>
            <w:vAlign w:val="bottom"/>
          </w:tcPr>
          <w:p w14:paraId="0F1883F2" w14:textId="77777777" w:rsidR="00285ED3" w:rsidRPr="00B32390" w:rsidRDefault="00285ED3" w:rsidP="00285ED3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3A8A82B4" w14:textId="6DEC4AB1" w:rsidR="00285ED3" w:rsidRPr="00B32390" w:rsidRDefault="00285ED3" w:rsidP="00285ED3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414,314</w:t>
            </w:r>
          </w:p>
        </w:tc>
        <w:tc>
          <w:tcPr>
            <w:tcW w:w="180" w:type="dxa"/>
          </w:tcPr>
          <w:p w14:paraId="6EC4F82C" w14:textId="77777777" w:rsidR="00285ED3" w:rsidRPr="00B32390" w:rsidRDefault="00285ED3" w:rsidP="00285ED3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  <w:vAlign w:val="center"/>
          </w:tcPr>
          <w:p w14:paraId="1571A673" w14:textId="28C4A6E6" w:rsidR="00285ED3" w:rsidRPr="00B32390" w:rsidRDefault="003842B0" w:rsidP="00285ED3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17,317</w:t>
            </w:r>
          </w:p>
        </w:tc>
        <w:tc>
          <w:tcPr>
            <w:tcW w:w="180" w:type="dxa"/>
          </w:tcPr>
          <w:p w14:paraId="440B43FF" w14:textId="77777777" w:rsidR="00285ED3" w:rsidRPr="00B32390" w:rsidRDefault="00285ED3" w:rsidP="00285ED3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7F3C6CA4" w14:textId="2A43DC69" w:rsidR="00285ED3" w:rsidRPr="00B32390" w:rsidRDefault="00285ED3" w:rsidP="00285ED3">
            <w:pPr>
              <w:pStyle w:val="acctfourfigures"/>
              <w:shd w:val="clear" w:color="auto" w:fill="FFFFFF"/>
              <w:tabs>
                <w:tab w:val="clear" w:pos="765"/>
                <w:tab w:val="decimal" w:pos="423"/>
              </w:tabs>
              <w:spacing w:line="240" w:lineRule="auto"/>
              <w:ind w:left="-79" w:right="-82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4C20DC11" w14:textId="77777777" w:rsidR="00285ED3" w:rsidRPr="00B32390" w:rsidRDefault="00285ED3" w:rsidP="00285ED3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23A76832" w14:textId="572B2A55" w:rsidR="00285ED3" w:rsidRPr="00B32390" w:rsidRDefault="003842B0" w:rsidP="00285ED3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68550ED8" w14:textId="77777777" w:rsidR="00285ED3" w:rsidRPr="00B32390" w:rsidRDefault="00285ED3" w:rsidP="00285ED3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222755A7" w14:textId="296738C9" w:rsidR="00285ED3" w:rsidRPr="00B32390" w:rsidRDefault="00285ED3" w:rsidP="00285ED3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5A0DB1B2" w14:textId="77777777" w:rsidR="00285ED3" w:rsidRPr="00B32390" w:rsidRDefault="00285ED3" w:rsidP="00285ED3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5A66E52F" w14:textId="732AA697" w:rsidR="00285ED3" w:rsidRPr="00B32390" w:rsidRDefault="003842B0" w:rsidP="00285ED3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38732F04" w14:textId="77777777" w:rsidR="00285ED3" w:rsidRPr="00B32390" w:rsidRDefault="00285ED3" w:rsidP="00285ED3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</w:tcPr>
          <w:p w14:paraId="35DF785B" w14:textId="57B80835" w:rsidR="00285ED3" w:rsidRPr="00B32390" w:rsidRDefault="00285ED3" w:rsidP="00285ED3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591914F9" w14:textId="77777777" w:rsidR="00285ED3" w:rsidRPr="00B32390" w:rsidRDefault="00285ED3" w:rsidP="00285ED3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32466D19" w14:textId="67ACCE57" w:rsidR="00285ED3" w:rsidRPr="00B32390" w:rsidRDefault="006D0B24" w:rsidP="00285ED3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664,800</w:t>
            </w:r>
          </w:p>
        </w:tc>
        <w:tc>
          <w:tcPr>
            <w:tcW w:w="178" w:type="dxa"/>
          </w:tcPr>
          <w:p w14:paraId="52D42D59" w14:textId="77777777" w:rsidR="00285ED3" w:rsidRPr="00B32390" w:rsidRDefault="00285ED3" w:rsidP="00285ED3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  <w:vAlign w:val="center"/>
          </w:tcPr>
          <w:p w14:paraId="30DCA44C" w14:textId="1D5D2233" w:rsidR="00285ED3" w:rsidRPr="00B32390" w:rsidRDefault="00285ED3" w:rsidP="00285ED3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65</w:t>
            </w:r>
            <w:r w:rsidR="004B6648">
              <w:rPr>
                <w:rFonts w:asciiTheme="majorBidi" w:hAnsiTheme="majorBidi" w:cstheme="majorBidi"/>
                <w:szCs w:val="22"/>
                <w:lang w:val="en-US" w:bidi="th-TH"/>
              </w:rPr>
              <w:t>0</w:t>
            </w:r>
            <w:r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="004B6648">
              <w:rPr>
                <w:rFonts w:asciiTheme="majorBidi" w:hAnsiTheme="majorBidi" w:cstheme="majorBidi"/>
                <w:szCs w:val="22"/>
                <w:lang w:val="en-US" w:bidi="th-TH"/>
              </w:rPr>
              <w:t>800</w:t>
            </w:r>
          </w:p>
        </w:tc>
      </w:tr>
      <w:tr w:rsidR="00285ED3" w:rsidRPr="00D1370C" w14:paraId="045C810F" w14:textId="77777777" w:rsidTr="00656A3D">
        <w:trPr>
          <w:cantSplit/>
          <w:trHeight w:val="302"/>
        </w:trPr>
        <w:tc>
          <w:tcPr>
            <w:tcW w:w="3510" w:type="dxa"/>
          </w:tcPr>
          <w:p w14:paraId="27A778D8" w14:textId="77777777" w:rsidR="00285ED3" w:rsidRPr="00756E6F" w:rsidRDefault="00285ED3" w:rsidP="00285ED3">
            <w:pPr>
              <w:pStyle w:val="acctfourfigures"/>
              <w:shd w:val="clear" w:color="auto" w:fill="FFFFFF"/>
              <w:tabs>
                <w:tab w:val="clear" w:pos="765"/>
                <w:tab w:val="decimal" w:pos="180"/>
              </w:tabs>
              <w:spacing w:line="240" w:lineRule="auto"/>
              <w:ind w:right="-79"/>
              <w:jc w:val="both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756E6F"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รายได้ระหว่างส่วนงาน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5ED3B2DC" w14:textId="21DE3941" w:rsidR="00285ED3" w:rsidRPr="00B32390" w:rsidRDefault="003842B0" w:rsidP="00285ED3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38,056</w:t>
            </w:r>
          </w:p>
        </w:tc>
        <w:tc>
          <w:tcPr>
            <w:tcW w:w="178" w:type="dxa"/>
            <w:vAlign w:val="bottom"/>
          </w:tcPr>
          <w:p w14:paraId="7A818B31" w14:textId="77777777" w:rsidR="00285ED3" w:rsidRPr="00B32390" w:rsidRDefault="00285ED3" w:rsidP="00285ED3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2" w:type="dxa"/>
            <w:tcBorders>
              <w:bottom w:val="single" w:sz="4" w:space="0" w:color="auto"/>
            </w:tcBorders>
            <w:vAlign w:val="bottom"/>
          </w:tcPr>
          <w:p w14:paraId="56C5DEDF" w14:textId="4A1FB80A" w:rsidR="00285ED3" w:rsidRPr="00B32390" w:rsidRDefault="00285ED3" w:rsidP="00285ED3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95,971</w:t>
            </w:r>
          </w:p>
        </w:tc>
        <w:tc>
          <w:tcPr>
            <w:tcW w:w="180" w:type="dxa"/>
            <w:vAlign w:val="bottom"/>
          </w:tcPr>
          <w:p w14:paraId="0003E576" w14:textId="77777777" w:rsidR="00285ED3" w:rsidRPr="00B32390" w:rsidRDefault="00285ED3" w:rsidP="00285ED3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3086882E" w14:textId="0F75E58A" w:rsidR="00285ED3" w:rsidRPr="00B32390" w:rsidRDefault="003842B0" w:rsidP="00285ED3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11,457</w:t>
            </w:r>
          </w:p>
        </w:tc>
        <w:tc>
          <w:tcPr>
            <w:tcW w:w="180" w:type="dxa"/>
            <w:vAlign w:val="bottom"/>
          </w:tcPr>
          <w:p w14:paraId="34231BEA" w14:textId="77777777" w:rsidR="00285ED3" w:rsidRPr="00B32390" w:rsidRDefault="00285ED3" w:rsidP="00285ED3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14:paraId="41F2A115" w14:textId="75002F80" w:rsidR="00285ED3" w:rsidRPr="00B32390" w:rsidRDefault="00285ED3" w:rsidP="00285ED3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8,890</w:t>
            </w:r>
          </w:p>
        </w:tc>
        <w:tc>
          <w:tcPr>
            <w:tcW w:w="180" w:type="dxa"/>
          </w:tcPr>
          <w:p w14:paraId="141A8640" w14:textId="77777777" w:rsidR="00285ED3" w:rsidRPr="00B32390" w:rsidRDefault="00285ED3" w:rsidP="00285ED3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14:paraId="589CF85A" w14:textId="1B439CD9" w:rsidR="00285ED3" w:rsidRPr="00B32390" w:rsidRDefault="003842B0" w:rsidP="00285ED3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18F069E4" w14:textId="77777777" w:rsidR="00285ED3" w:rsidRPr="00B32390" w:rsidRDefault="00285ED3" w:rsidP="00285ED3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14:paraId="5A1B1775" w14:textId="086B7686" w:rsidR="00285ED3" w:rsidRPr="00B32390" w:rsidRDefault="00285ED3" w:rsidP="00285ED3">
            <w:pPr>
              <w:pStyle w:val="acctfourfigures"/>
              <w:shd w:val="clear" w:color="auto" w:fill="FFFFFF"/>
              <w:tabs>
                <w:tab w:val="clear" w:pos="765"/>
                <w:tab w:val="decimal" w:pos="423"/>
              </w:tabs>
              <w:spacing w:line="240" w:lineRule="auto"/>
              <w:ind w:left="-79" w:right="-82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5C5FD638" w14:textId="77777777" w:rsidR="00285ED3" w:rsidRPr="00B32390" w:rsidRDefault="00285ED3" w:rsidP="00285ED3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14:paraId="63A9FFB4" w14:textId="2E03DB31" w:rsidR="00285ED3" w:rsidRPr="00B32390" w:rsidRDefault="003842B0" w:rsidP="00285ED3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0BC382AC" w14:textId="77777777" w:rsidR="00285ED3" w:rsidRPr="00B32390" w:rsidRDefault="00285ED3" w:rsidP="00285ED3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14:paraId="6678B1A3" w14:textId="6DCD6390" w:rsidR="00285ED3" w:rsidRPr="00B32390" w:rsidRDefault="00285ED3" w:rsidP="00285ED3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3F439A0C" w14:textId="77777777" w:rsidR="00285ED3" w:rsidRPr="00B32390" w:rsidRDefault="00285ED3" w:rsidP="00285ED3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14:paraId="1F79A46A" w14:textId="5E653854" w:rsidR="00285ED3" w:rsidRPr="00B32390" w:rsidRDefault="003842B0" w:rsidP="00285ED3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(49,513)</w:t>
            </w:r>
          </w:p>
        </w:tc>
        <w:tc>
          <w:tcPr>
            <w:tcW w:w="178" w:type="dxa"/>
          </w:tcPr>
          <w:p w14:paraId="18A5391F" w14:textId="77777777" w:rsidR="00285ED3" w:rsidRPr="00B32390" w:rsidRDefault="00285ED3" w:rsidP="00285ED3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  <w:tcBorders>
              <w:bottom w:val="single" w:sz="4" w:space="0" w:color="auto"/>
            </w:tcBorders>
          </w:tcPr>
          <w:p w14:paraId="158D2019" w14:textId="4BA393EA" w:rsidR="00285ED3" w:rsidRPr="00B32390" w:rsidRDefault="00285ED3" w:rsidP="00285ED3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(104,861)</w:t>
            </w:r>
          </w:p>
        </w:tc>
        <w:tc>
          <w:tcPr>
            <w:tcW w:w="180" w:type="dxa"/>
          </w:tcPr>
          <w:p w14:paraId="62151DA5" w14:textId="77777777" w:rsidR="00285ED3" w:rsidRPr="00B32390" w:rsidRDefault="00285ED3" w:rsidP="00285ED3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14:paraId="5F1F367B" w14:textId="6B74DEC2" w:rsidR="00285ED3" w:rsidRPr="00B32390" w:rsidRDefault="006D0B24" w:rsidP="00285ED3">
            <w:pPr>
              <w:pStyle w:val="acctfourfigures"/>
              <w:shd w:val="clear" w:color="auto" w:fill="FFFFFF"/>
              <w:tabs>
                <w:tab w:val="clear" w:pos="765"/>
                <w:tab w:val="decimal" w:pos="550"/>
              </w:tabs>
              <w:spacing w:line="240" w:lineRule="auto"/>
              <w:ind w:left="-79" w:right="-170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4B79E9F8" w14:textId="77777777" w:rsidR="00285ED3" w:rsidRPr="00B32390" w:rsidRDefault="00285ED3" w:rsidP="00285ED3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  <w:tcBorders>
              <w:bottom w:val="single" w:sz="4" w:space="0" w:color="auto"/>
            </w:tcBorders>
            <w:vAlign w:val="center"/>
          </w:tcPr>
          <w:p w14:paraId="1F11AE68" w14:textId="7BA669AB" w:rsidR="00285ED3" w:rsidRPr="00B32390" w:rsidRDefault="00285ED3" w:rsidP="00285ED3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</w:tr>
      <w:tr w:rsidR="00285ED3" w:rsidRPr="00D1370C" w14:paraId="1E20F8AB" w14:textId="77777777" w:rsidTr="00656A3D">
        <w:trPr>
          <w:cantSplit/>
          <w:trHeight w:val="302"/>
        </w:trPr>
        <w:tc>
          <w:tcPr>
            <w:tcW w:w="3510" w:type="dxa"/>
          </w:tcPr>
          <w:p w14:paraId="6BCFD58B" w14:textId="77777777" w:rsidR="00285ED3" w:rsidRPr="00756E6F" w:rsidRDefault="00285ED3" w:rsidP="00285ED3">
            <w:pPr>
              <w:pStyle w:val="acctfourfigures"/>
              <w:shd w:val="clear" w:color="auto" w:fill="FFFFFF"/>
              <w:tabs>
                <w:tab w:val="clear" w:pos="765"/>
                <w:tab w:val="decimal" w:pos="180"/>
              </w:tabs>
              <w:spacing w:line="240" w:lineRule="auto"/>
              <w:ind w:right="-79"/>
              <w:jc w:val="both"/>
              <w:rPr>
                <w:rFonts w:ascii="Angsana New" w:hAnsi="Angsana New" w:cs="Angsana New"/>
                <w:b/>
                <w:bCs/>
                <w:szCs w:val="22"/>
                <w:cs/>
                <w:lang w:val="en-US" w:bidi="th-TH"/>
              </w:rPr>
            </w:pPr>
            <w:r w:rsidRPr="00756E6F">
              <w:rPr>
                <w:rFonts w:ascii="Angsana New" w:hAnsi="Angsana New" w:cs="Angsana New" w:hint="cs"/>
                <w:b/>
                <w:bCs/>
                <w:szCs w:val="22"/>
                <w:cs/>
                <w:lang w:val="en-US" w:bidi="th-TH"/>
              </w:rPr>
              <w:t>รวมรายได้จากการขาย</w:t>
            </w: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401F13" w14:textId="3A3BEF67" w:rsidR="00285ED3" w:rsidRPr="00B32390" w:rsidRDefault="003842B0" w:rsidP="00285ED3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543,458</w:t>
            </w:r>
          </w:p>
        </w:tc>
        <w:tc>
          <w:tcPr>
            <w:tcW w:w="178" w:type="dxa"/>
            <w:vAlign w:val="bottom"/>
          </w:tcPr>
          <w:p w14:paraId="79F4CCD4" w14:textId="77777777" w:rsidR="00285ED3" w:rsidRPr="00B32390" w:rsidRDefault="00285ED3" w:rsidP="00285ED3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72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F62D24F" w14:textId="381D339F" w:rsidR="00285ED3" w:rsidRPr="00B32390" w:rsidRDefault="00285ED3" w:rsidP="00285ED3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553,</w:t>
            </w:r>
            <w:r w:rsidR="004B6648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223</w:t>
            </w:r>
          </w:p>
        </w:tc>
        <w:tc>
          <w:tcPr>
            <w:tcW w:w="180" w:type="dxa"/>
            <w:vAlign w:val="bottom"/>
          </w:tcPr>
          <w:p w14:paraId="4D2AECC0" w14:textId="77777777" w:rsidR="00285ED3" w:rsidRPr="00B32390" w:rsidRDefault="00285ED3" w:rsidP="00285ED3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C9699B" w14:textId="5280AFFC" w:rsidR="00285ED3" w:rsidRPr="00B32390" w:rsidRDefault="003842B0" w:rsidP="00285ED3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651,215</w:t>
            </w:r>
          </w:p>
        </w:tc>
        <w:tc>
          <w:tcPr>
            <w:tcW w:w="180" w:type="dxa"/>
            <w:vAlign w:val="bottom"/>
          </w:tcPr>
          <w:p w14:paraId="03E50959" w14:textId="77777777" w:rsidR="00285ED3" w:rsidRPr="00B32390" w:rsidRDefault="00285ED3" w:rsidP="00285ED3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4A44AFE" w14:textId="215E3880" w:rsidR="00285ED3" w:rsidRPr="00B32390" w:rsidRDefault="00285ED3" w:rsidP="00285ED3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630,477</w:t>
            </w:r>
          </w:p>
        </w:tc>
        <w:tc>
          <w:tcPr>
            <w:tcW w:w="180" w:type="dxa"/>
          </w:tcPr>
          <w:p w14:paraId="2DDDAA76" w14:textId="77777777" w:rsidR="00285ED3" w:rsidRPr="00B32390" w:rsidRDefault="00285ED3" w:rsidP="00285ED3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BE1444B" w14:textId="39A723DC" w:rsidR="00285ED3" w:rsidRPr="00B32390" w:rsidRDefault="003842B0" w:rsidP="00285ED3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17,317</w:t>
            </w:r>
          </w:p>
        </w:tc>
        <w:tc>
          <w:tcPr>
            <w:tcW w:w="180" w:type="dxa"/>
          </w:tcPr>
          <w:p w14:paraId="7C05B281" w14:textId="77777777" w:rsidR="00285ED3" w:rsidRPr="00B32390" w:rsidRDefault="00285ED3" w:rsidP="00285ED3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19E0716" w14:textId="1DAEA602" w:rsidR="00285ED3" w:rsidRPr="00B32390" w:rsidRDefault="00285ED3" w:rsidP="00285ED3">
            <w:pPr>
              <w:pStyle w:val="acctfourfigures"/>
              <w:shd w:val="clear" w:color="auto" w:fill="FFFFFF"/>
              <w:tabs>
                <w:tab w:val="clear" w:pos="765"/>
                <w:tab w:val="decimal" w:pos="423"/>
              </w:tabs>
              <w:spacing w:line="240" w:lineRule="auto"/>
              <w:ind w:left="-79" w:right="-82"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26829329" w14:textId="77777777" w:rsidR="00285ED3" w:rsidRPr="00B32390" w:rsidRDefault="00285ED3" w:rsidP="00285ED3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A546043" w14:textId="375D0385" w:rsidR="00285ED3" w:rsidRPr="00B32390" w:rsidRDefault="003842B0" w:rsidP="00285ED3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17,271</w:t>
            </w:r>
          </w:p>
        </w:tc>
        <w:tc>
          <w:tcPr>
            <w:tcW w:w="180" w:type="dxa"/>
          </w:tcPr>
          <w:p w14:paraId="11FDE3EA" w14:textId="77777777" w:rsidR="00285ED3" w:rsidRPr="00B32390" w:rsidRDefault="00285ED3" w:rsidP="00285ED3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41D43BA" w14:textId="41923B41" w:rsidR="00285ED3" w:rsidRPr="00B32390" w:rsidRDefault="00285ED3" w:rsidP="00285ED3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4,756</w:t>
            </w:r>
          </w:p>
        </w:tc>
        <w:tc>
          <w:tcPr>
            <w:tcW w:w="180" w:type="dxa"/>
          </w:tcPr>
          <w:p w14:paraId="01BC077F" w14:textId="77777777" w:rsidR="00285ED3" w:rsidRPr="00B32390" w:rsidRDefault="00285ED3" w:rsidP="00285ED3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5784D35" w14:textId="7FA3F669" w:rsidR="00285ED3" w:rsidRPr="00B32390" w:rsidRDefault="003842B0" w:rsidP="00285ED3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(49,513)</w:t>
            </w:r>
          </w:p>
        </w:tc>
        <w:tc>
          <w:tcPr>
            <w:tcW w:w="178" w:type="dxa"/>
          </w:tcPr>
          <w:p w14:paraId="1336BB55" w14:textId="77777777" w:rsidR="00285ED3" w:rsidRPr="00B32390" w:rsidRDefault="00285ED3" w:rsidP="00285ED3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722" w:type="dxa"/>
            <w:tcBorders>
              <w:top w:val="single" w:sz="4" w:space="0" w:color="auto"/>
              <w:bottom w:val="double" w:sz="4" w:space="0" w:color="auto"/>
            </w:tcBorders>
          </w:tcPr>
          <w:p w14:paraId="35BD6487" w14:textId="410E597B" w:rsidR="00285ED3" w:rsidRPr="00B32390" w:rsidRDefault="00285ED3" w:rsidP="00285ED3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(104,861)</w:t>
            </w:r>
          </w:p>
        </w:tc>
        <w:tc>
          <w:tcPr>
            <w:tcW w:w="180" w:type="dxa"/>
          </w:tcPr>
          <w:p w14:paraId="3DC64ECF" w14:textId="77777777" w:rsidR="00285ED3" w:rsidRPr="00B32390" w:rsidRDefault="00285ED3" w:rsidP="00285ED3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BCA24C7" w14:textId="68AD5927" w:rsidR="00285ED3" w:rsidRPr="00B32390" w:rsidRDefault="006D0B24" w:rsidP="00285ED3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1,179,748</w:t>
            </w:r>
          </w:p>
        </w:tc>
        <w:tc>
          <w:tcPr>
            <w:tcW w:w="178" w:type="dxa"/>
            <w:shd w:val="clear" w:color="auto" w:fill="auto"/>
          </w:tcPr>
          <w:p w14:paraId="14F1CE5F" w14:textId="77777777" w:rsidR="00285ED3" w:rsidRPr="00B32390" w:rsidRDefault="00285ED3" w:rsidP="00285ED3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72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B86D187" w14:textId="3A52D5A9" w:rsidR="00285ED3" w:rsidRPr="00B32390" w:rsidRDefault="00285ED3" w:rsidP="00285ED3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1,08</w:t>
            </w:r>
            <w:r w:rsidR="004B6648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,</w:t>
            </w:r>
            <w:r w:rsidR="004B6648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595</w:t>
            </w:r>
          </w:p>
        </w:tc>
      </w:tr>
      <w:tr w:rsidR="00285ED3" w:rsidRPr="00D1370C" w14:paraId="236D8B1B" w14:textId="77777777" w:rsidTr="00656A3D">
        <w:trPr>
          <w:cantSplit/>
        </w:trPr>
        <w:tc>
          <w:tcPr>
            <w:tcW w:w="3510" w:type="dxa"/>
          </w:tcPr>
          <w:p w14:paraId="71F07CAE" w14:textId="77777777" w:rsidR="00285ED3" w:rsidRPr="00756E6F" w:rsidRDefault="00285ED3" w:rsidP="00285ED3">
            <w:pPr>
              <w:shd w:val="clear" w:color="auto" w:fill="FFFFFF"/>
              <w:spacing w:line="240" w:lineRule="auto"/>
              <w:ind w:right="-79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vAlign w:val="bottom"/>
          </w:tcPr>
          <w:p w14:paraId="31EC00C5" w14:textId="77777777" w:rsidR="00285ED3" w:rsidRPr="00B32390" w:rsidRDefault="00285ED3" w:rsidP="00285ED3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/>
              </w:rPr>
            </w:pPr>
          </w:p>
        </w:tc>
        <w:tc>
          <w:tcPr>
            <w:tcW w:w="178" w:type="dxa"/>
            <w:vAlign w:val="bottom"/>
          </w:tcPr>
          <w:p w14:paraId="45E64C39" w14:textId="77777777" w:rsidR="00285ED3" w:rsidRPr="00B32390" w:rsidRDefault="00285ED3" w:rsidP="00285ED3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2" w:type="dxa"/>
            <w:tcBorders>
              <w:top w:val="double" w:sz="4" w:space="0" w:color="auto"/>
            </w:tcBorders>
            <w:vAlign w:val="bottom"/>
          </w:tcPr>
          <w:p w14:paraId="2F070B90" w14:textId="77777777" w:rsidR="00285ED3" w:rsidRPr="00B32390" w:rsidRDefault="00285ED3" w:rsidP="00285ED3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3C535985" w14:textId="77777777" w:rsidR="00285ED3" w:rsidRPr="00B32390" w:rsidRDefault="00285ED3" w:rsidP="00285ED3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</w:tcPr>
          <w:p w14:paraId="649E24B9" w14:textId="77777777" w:rsidR="00285ED3" w:rsidRPr="00B32390" w:rsidRDefault="00285ED3" w:rsidP="00285ED3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21F3AC25" w14:textId="77777777" w:rsidR="00285ED3" w:rsidRPr="00B32390" w:rsidRDefault="00285ED3" w:rsidP="00285ED3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vAlign w:val="bottom"/>
          </w:tcPr>
          <w:p w14:paraId="1C1FC03D" w14:textId="77777777" w:rsidR="00285ED3" w:rsidRPr="00B32390" w:rsidRDefault="00285ED3" w:rsidP="00285ED3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091EB1DD" w14:textId="77777777" w:rsidR="00285ED3" w:rsidRPr="00B32390" w:rsidRDefault="00285ED3" w:rsidP="00285ED3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</w:tcPr>
          <w:p w14:paraId="799A2C9F" w14:textId="77777777" w:rsidR="00285ED3" w:rsidRPr="00B32390" w:rsidRDefault="00285ED3" w:rsidP="00285ED3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2AAEB897" w14:textId="77777777" w:rsidR="00285ED3" w:rsidRPr="00B32390" w:rsidRDefault="00285ED3" w:rsidP="00285ED3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</w:tcPr>
          <w:p w14:paraId="0BEC30D5" w14:textId="77777777" w:rsidR="00285ED3" w:rsidRPr="00B32390" w:rsidRDefault="00285ED3" w:rsidP="00285ED3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7F1A02CA" w14:textId="77777777" w:rsidR="00285ED3" w:rsidRPr="00B32390" w:rsidRDefault="00285ED3" w:rsidP="00285ED3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</w:tcPr>
          <w:p w14:paraId="23E9EE0E" w14:textId="77777777" w:rsidR="00285ED3" w:rsidRPr="00B32390" w:rsidRDefault="00285ED3" w:rsidP="00285ED3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605E4D80" w14:textId="77777777" w:rsidR="00285ED3" w:rsidRPr="00B32390" w:rsidRDefault="00285ED3" w:rsidP="00285ED3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</w:tcPr>
          <w:p w14:paraId="1CD00D1B" w14:textId="77777777" w:rsidR="00285ED3" w:rsidRPr="00B32390" w:rsidRDefault="00285ED3" w:rsidP="00285ED3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749383F8" w14:textId="77777777" w:rsidR="00285ED3" w:rsidRPr="00B32390" w:rsidRDefault="00285ED3" w:rsidP="00285ED3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</w:tcPr>
          <w:p w14:paraId="5A3AC604" w14:textId="77777777" w:rsidR="00285ED3" w:rsidRPr="00B32390" w:rsidRDefault="00285ED3" w:rsidP="00285ED3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78" w:type="dxa"/>
          </w:tcPr>
          <w:p w14:paraId="1BCB6A49" w14:textId="77777777" w:rsidR="00285ED3" w:rsidRPr="00B32390" w:rsidRDefault="00285ED3" w:rsidP="00285ED3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  <w:tcBorders>
              <w:top w:val="double" w:sz="4" w:space="0" w:color="auto"/>
            </w:tcBorders>
          </w:tcPr>
          <w:p w14:paraId="65B93C66" w14:textId="77777777" w:rsidR="00285ED3" w:rsidRPr="00B32390" w:rsidRDefault="00285ED3" w:rsidP="00285ED3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0E4EF2A5" w14:textId="77777777" w:rsidR="00285ED3" w:rsidRPr="00B32390" w:rsidRDefault="00285ED3" w:rsidP="00285ED3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vAlign w:val="center"/>
          </w:tcPr>
          <w:p w14:paraId="05BF5267" w14:textId="77777777" w:rsidR="00285ED3" w:rsidRPr="00B32390" w:rsidRDefault="00285ED3" w:rsidP="00285ED3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78" w:type="dxa"/>
          </w:tcPr>
          <w:p w14:paraId="17C8DE36" w14:textId="77777777" w:rsidR="00285ED3" w:rsidRPr="00B32390" w:rsidRDefault="00285ED3" w:rsidP="00285ED3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  <w:tcBorders>
              <w:top w:val="double" w:sz="4" w:space="0" w:color="auto"/>
            </w:tcBorders>
            <w:vAlign w:val="center"/>
          </w:tcPr>
          <w:p w14:paraId="10017837" w14:textId="77777777" w:rsidR="00285ED3" w:rsidRPr="00B32390" w:rsidRDefault="00285ED3" w:rsidP="00285ED3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</w:tr>
      <w:tr w:rsidR="00285ED3" w:rsidRPr="00D1370C" w14:paraId="33E442CA" w14:textId="77777777" w:rsidTr="00656A3D">
        <w:trPr>
          <w:cantSplit/>
        </w:trPr>
        <w:tc>
          <w:tcPr>
            <w:tcW w:w="3510" w:type="dxa"/>
          </w:tcPr>
          <w:p w14:paraId="69ABB3F5" w14:textId="48264E27" w:rsidR="00285ED3" w:rsidRPr="00756E6F" w:rsidRDefault="00285ED3" w:rsidP="00285ED3">
            <w:pPr>
              <w:shd w:val="clear" w:color="auto" w:fill="FFFFFF"/>
              <w:spacing w:line="240" w:lineRule="auto"/>
              <w:ind w:right="-79"/>
              <w:rPr>
                <w:rFonts w:ascii="Angsana New" w:hAnsi="Angsana New"/>
                <w:sz w:val="22"/>
                <w:szCs w:val="22"/>
                <w:cs/>
              </w:rPr>
            </w:pPr>
            <w:r w:rsidRPr="004A144E">
              <w:rPr>
                <w:rFonts w:asciiTheme="majorBidi" w:hAnsiTheme="majorBidi"/>
                <w:sz w:val="22"/>
                <w:szCs w:val="22"/>
                <w:cs/>
              </w:rPr>
              <w:t>กำไร</w:t>
            </w:r>
            <w:r w:rsidR="005303AB">
              <w:rPr>
                <w:rFonts w:asciiTheme="majorBidi" w:hAnsiTheme="majorBidi"/>
                <w:sz w:val="22"/>
                <w:szCs w:val="22"/>
              </w:rPr>
              <w:t xml:space="preserve"> (</w:t>
            </w:r>
            <w:r w:rsidR="005303AB">
              <w:rPr>
                <w:rFonts w:asciiTheme="majorBidi" w:hAnsiTheme="majorBidi" w:hint="cs"/>
                <w:sz w:val="22"/>
                <w:szCs w:val="22"/>
                <w:cs/>
              </w:rPr>
              <w:t>ขาดทุน</w:t>
            </w:r>
            <w:r w:rsidR="005303AB">
              <w:rPr>
                <w:rFonts w:asciiTheme="majorBidi" w:hAnsiTheme="majorBidi"/>
                <w:sz w:val="22"/>
                <w:szCs w:val="22"/>
              </w:rPr>
              <w:t xml:space="preserve">) </w:t>
            </w:r>
            <w:r w:rsidRPr="004A144E">
              <w:rPr>
                <w:rFonts w:asciiTheme="majorBidi" w:hAnsiTheme="majorBidi"/>
                <w:sz w:val="22"/>
                <w:szCs w:val="22"/>
                <w:cs/>
              </w:rPr>
              <w:t>ก่อน</w:t>
            </w:r>
            <w:r>
              <w:rPr>
                <w:rFonts w:asciiTheme="majorBidi" w:hAnsiTheme="majorBidi" w:hint="cs"/>
                <w:sz w:val="22"/>
                <w:szCs w:val="22"/>
                <w:cs/>
              </w:rPr>
              <w:t>ดอกเบี้ย</w:t>
            </w:r>
            <w:r w:rsidRPr="004A144E">
              <w:rPr>
                <w:rFonts w:asciiTheme="majorBidi" w:hAnsiTheme="majorBidi"/>
                <w:sz w:val="22"/>
                <w:szCs w:val="22"/>
                <w:cs/>
              </w:rPr>
              <w:t xml:space="preserve"> ค่าใช้จ่ายภาษีเงินได้</w:t>
            </w:r>
          </w:p>
        </w:tc>
        <w:tc>
          <w:tcPr>
            <w:tcW w:w="720" w:type="dxa"/>
            <w:vAlign w:val="bottom"/>
          </w:tcPr>
          <w:p w14:paraId="7B23A195" w14:textId="77777777" w:rsidR="00285ED3" w:rsidRPr="00B32390" w:rsidRDefault="00285ED3" w:rsidP="00285ED3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/>
              </w:rPr>
            </w:pPr>
          </w:p>
        </w:tc>
        <w:tc>
          <w:tcPr>
            <w:tcW w:w="178" w:type="dxa"/>
            <w:vAlign w:val="bottom"/>
          </w:tcPr>
          <w:p w14:paraId="20FABA55" w14:textId="77777777" w:rsidR="00285ED3" w:rsidRPr="00B32390" w:rsidRDefault="00285ED3" w:rsidP="00285ED3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2" w:type="dxa"/>
            <w:vAlign w:val="bottom"/>
          </w:tcPr>
          <w:p w14:paraId="4DCB0341" w14:textId="5C877433" w:rsidR="00285ED3" w:rsidRPr="00B32390" w:rsidRDefault="00285ED3" w:rsidP="00285ED3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0048AD2F" w14:textId="77777777" w:rsidR="00285ED3" w:rsidRPr="00B32390" w:rsidRDefault="00285ED3" w:rsidP="00285ED3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7F288C02" w14:textId="11436A09" w:rsidR="00285ED3" w:rsidRPr="00B32390" w:rsidRDefault="00285ED3" w:rsidP="00285ED3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519021D0" w14:textId="77777777" w:rsidR="00285ED3" w:rsidRPr="00B32390" w:rsidRDefault="00285ED3" w:rsidP="00285ED3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216DFECF" w14:textId="793760BF" w:rsidR="00285ED3" w:rsidRPr="00B32390" w:rsidRDefault="00285ED3" w:rsidP="00285ED3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13D5014D" w14:textId="77777777" w:rsidR="00285ED3" w:rsidRPr="00B32390" w:rsidRDefault="00285ED3" w:rsidP="00285ED3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6D9F9FFE" w14:textId="7825CDA6" w:rsidR="00285ED3" w:rsidRPr="00B32390" w:rsidRDefault="00285ED3" w:rsidP="00285ED3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1FC9B5E2" w14:textId="77777777" w:rsidR="00285ED3" w:rsidRPr="00B32390" w:rsidRDefault="00285ED3" w:rsidP="00285ED3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18535414" w14:textId="0AE7C9DA" w:rsidR="00285ED3" w:rsidRPr="00B32390" w:rsidRDefault="00285ED3" w:rsidP="00285ED3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0" w:type="dxa"/>
            <w:vAlign w:val="center"/>
          </w:tcPr>
          <w:p w14:paraId="4FCD46DA" w14:textId="77777777" w:rsidR="00285ED3" w:rsidRPr="00B32390" w:rsidRDefault="00285ED3" w:rsidP="00285ED3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1123ECE5" w14:textId="6738BA09" w:rsidR="00285ED3" w:rsidRPr="00B32390" w:rsidRDefault="00285ED3" w:rsidP="00285ED3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2A43BC8C" w14:textId="77777777" w:rsidR="00285ED3" w:rsidRPr="00B32390" w:rsidRDefault="00285ED3" w:rsidP="00285ED3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03A518E9" w14:textId="42F34D43" w:rsidR="00285ED3" w:rsidRPr="00B32390" w:rsidRDefault="00285ED3" w:rsidP="00285ED3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0" w:type="dxa"/>
            <w:vAlign w:val="center"/>
          </w:tcPr>
          <w:p w14:paraId="6FB95226" w14:textId="77777777" w:rsidR="00285ED3" w:rsidRPr="00B32390" w:rsidRDefault="00285ED3" w:rsidP="00285ED3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33915BCA" w14:textId="62A59CC0" w:rsidR="00285ED3" w:rsidRPr="00B32390" w:rsidRDefault="00285ED3" w:rsidP="00285ED3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78" w:type="dxa"/>
          </w:tcPr>
          <w:p w14:paraId="6A7B2215" w14:textId="77777777" w:rsidR="00285ED3" w:rsidRPr="00B32390" w:rsidRDefault="00285ED3" w:rsidP="00285ED3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</w:tcPr>
          <w:p w14:paraId="10D76755" w14:textId="1FB37745" w:rsidR="00285ED3" w:rsidRPr="00B32390" w:rsidRDefault="00285ED3" w:rsidP="00285ED3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32A3EA57" w14:textId="77777777" w:rsidR="00285ED3" w:rsidRPr="00B32390" w:rsidRDefault="00285ED3" w:rsidP="00285ED3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5561E9DD" w14:textId="1BE44839" w:rsidR="00285ED3" w:rsidRPr="00B32390" w:rsidRDefault="00285ED3" w:rsidP="00285ED3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78" w:type="dxa"/>
          </w:tcPr>
          <w:p w14:paraId="2855B075" w14:textId="77777777" w:rsidR="00285ED3" w:rsidRPr="00B32390" w:rsidRDefault="00285ED3" w:rsidP="00285ED3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  <w:vAlign w:val="center"/>
          </w:tcPr>
          <w:p w14:paraId="7A5F44ED" w14:textId="77777777" w:rsidR="00285ED3" w:rsidRPr="00B32390" w:rsidRDefault="00285ED3" w:rsidP="00285ED3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</w:tr>
      <w:tr w:rsidR="00285ED3" w:rsidRPr="00D1370C" w14:paraId="7FF2E250" w14:textId="77777777" w:rsidTr="00656A3D">
        <w:trPr>
          <w:cantSplit/>
        </w:trPr>
        <w:tc>
          <w:tcPr>
            <w:tcW w:w="3510" w:type="dxa"/>
          </w:tcPr>
          <w:p w14:paraId="3C7E5C55" w14:textId="4ECFFDFD" w:rsidR="00285ED3" w:rsidRPr="00756E6F" w:rsidRDefault="00285ED3" w:rsidP="00285ED3">
            <w:pPr>
              <w:shd w:val="clear" w:color="auto" w:fill="FFFFFF"/>
              <w:spacing w:line="240" w:lineRule="auto"/>
              <w:ind w:right="-79" w:firstLine="190"/>
              <w:rPr>
                <w:rFonts w:ascii="Angsana New" w:hAnsi="Angsana New"/>
                <w:sz w:val="22"/>
                <w:szCs w:val="22"/>
                <w:cs/>
              </w:rPr>
            </w:pPr>
            <w:r w:rsidRPr="004A144E">
              <w:rPr>
                <w:rFonts w:asciiTheme="majorBidi" w:hAnsiTheme="majorBidi"/>
                <w:sz w:val="22"/>
                <w:szCs w:val="22"/>
                <w:cs/>
              </w:rPr>
              <w:t xml:space="preserve">ค่าเสื่อมราคา และค่าตัดจำหน่าย </w:t>
            </w:r>
            <w:r>
              <w:rPr>
                <w:rFonts w:asciiTheme="majorBidi" w:hAnsiTheme="majorBidi"/>
                <w:sz w:val="22"/>
                <w:szCs w:val="22"/>
              </w:rPr>
              <w:t>(</w:t>
            </w:r>
            <w:r w:rsidRPr="00756E6F">
              <w:rPr>
                <w:rFonts w:asciiTheme="majorBidi" w:hAnsiTheme="majorBidi" w:cstheme="majorBidi"/>
                <w:sz w:val="22"/>
                <w:szCs w:val="22"/>
              </w:rPr>
              <w:t>EBITDA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720" w:type="dxa"/>
            <w:vAlign w:val="bottom"/>
          </w:tcPr>
          <w:p w14:paraId="56A8F455" w14:textId="44669EC4" w:rsidR="00285ED3" w:rsidRPr="00B32390" w:rsidRDefault="003842B0" w:rsidP="00285ED3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/>
              </w:rPr>
            </w:pPr>
            <w:r>
              <w:rPr>
                <w:rFonts w:ascii="Angsana New" w:hAnsi="Angsana New" w:cs="Angsana New"/>
                <w:szCs w:val="22"/>
                <w:lang w:val="en-US"/>
              </w:rPr>
              <w:t>104,409</w:t>
            </w:r>
          </w:p>
        </w:tc>
        <w:tc>
          <w:tcPr>
            <w:tcW w:w="178" w:type="dxa"/>
            <w:vAlign w:val="bottom"/>
          </w:tcPr>
          <w:p w14:paraId="2AB23759" w14:textId="77777777" w:rsidR="00285ED3" w:rsidRPr="00B32390" w:rsidRDefault="00285ED3" w:rsidP="00285ED3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2" w:type="dxa"/>
            <w:vAlign w:val="bottom"/>
          </w:tcPr>
          <w:p w14:paraId="12021C57" w14:textId="05604E43" w:rsidR="00285ED3" w:rsidRPr="00B32390" w:rsidRDefault="00285ED3" w:rsidP="00285ED3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/>
              </w:rPr>
            </w:pPr>
            <w:r>
              <w:rPr>
                <w:rFonts w:ascii="Angsana New" w:hAnsi="Angsana New" w:cs="Angsana New"/>
                <w:szCs w:val="22"/>
                <w:lang w:val="en-US"/>
              </w:rPr>
              <w:t>294,186</w:t>
            </w:r>
          </w:p>
        </w:tc>
        <w:tc>
          <w:tcPr>
            <w:tcW w:w="180" w:type="dxa"/>
            <w:vAlign w:val="bottom"/>
          </w:tcPr>
          <w:p w14:paraId="7605E242" w14:textId="77777777" w:rsidR="00285ED3" w:rsidRPr="00B32390" w:rsidRDefault="00285ED3" w:rsidP="00285ED3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5AC60811" w14:textId="1C6876E0" w:rsidR="00285ED3" w:rsidRPr="00B32390" w:rsidRDefault="003842B0" w:rsidP="00285ED3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4</w:t>
            </w:r>
            <w:r w:rsidR="00376C79">
              <w:rPr>
                <w:rFonts w:asciiTheme="majorBidi" w:hAnsiTheme="majorBidi" w:cstheme="majorBidi"/>
                <w:szCs w:val="22"/>
                <w:lang w:val="en-US" w:bidi="th-TH"/>
              </w:rPr>
              <w:t>8</w:t>
            </w:r>
            <w:r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="00376C79">
              <w:rPr>
                <w:rFonts w:asciiTheme="majorBidi" w:hAnsiTheme="majorBidi" w:cstheme="majorBidi"/>
                <w:szCs w:val="22"/>
                <w:lang w:val="en-US" w:bidi="th-TH"/>
              </w:rPr>
              <w:t>402</w:t>
            </w:r>
          </w:p>
        </w:tc>
        <w:tc>
          <w:tcPr>
            <w:tcW w:w="180" w:type="dxa"/>
            <w:vAlign w:val="bottom"/>
          </w:tcPr>
          <w:p w14:paraId="7A306B62" w14:textId="77777777" w:rsidR="00285ED3" w:rsidRPr="00B32390" w:rsidRDefault="00285ED3" w:rsidP="00285ED3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2E948E6E" w14:textId="583CB8C0" w:rsidR="00285ED3" w:rsidRPr="00B32390" w:rsidRDefault="00285ED3" w:rsidP="00285ED3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68,110</w:t>
            </w:r>
          </w:p>
        </w:tc>
        <w:tc>
          <w:tcPr>
            <w:tcW w:w="180" w:type="dxa"/>
          </w:tcPr>
          <w:p w14:paraId="1428E74F" w14:textId="77777777" w:rsidR="00285ED3" w:rsidRPr="00B32390" w:rsidRDefault="00285ED3" w:rsidP="00285ED3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003E70E9" w14:textId="789D6D8D" w:rsidR="00285ED3" w:rsidRPr="00B32390" w:rsidRDefault="00D71A4C" w:rsidP="00285ED3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3</w:t>
            </w:r>
            <w:r w:rsidR="003842B0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Cs w:val="22"/>
                <w:lang w:val="en-US" w:bidi="th-TH"/>
              </w:rPr>
              <w:t>257</w:t>
            </w:r>
          </w:p>
        </w:tc>
        <w:tc>
          <w:tcPr>
            <w:tcW w:w="180" w:type="dxa"/>
          </w:tcPr>
          <w:p w14:paraId="767E3863" w14:textId="77777777" w:rsidR="00285ED3" w:rsidRPr="00B32390" w:rsidRDefault="00285ED3" w:rsidP="00285ED3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63463270" w14:textId="50235E76" w:rsidR="00285ED3" w:rsidRPr="00B32390" w:rsidRDefault="00285ED3" w:rsidP="00285ED3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240" w:lineRule="auto"/>
              <w:ind w:left="-79" w:right="-100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vAlign w:val="center"/>
          </w:tcPr>
          <w:p w14:paraId="1709E04F" w14:textId="77777777" w:rsidR="00285ED3" w:rsidRPr="00B32390" w:rsidRDefault="00285ED3" w:rsidP="00285ED3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70EF0692" w14:textId="228724B0" w:rsidR="00285ED3" w:rsidRPr="00B32390" w:rsidRDefault="003842B0" w:rsidP="00285ED3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(474)</w:t>
            </w:r>
          </w:p>
        </w:tc>
        <w:tc>
          <w:tcPr>
            <w:tcW w:w="180" w:type="dxa"/>
          </w:tcPr>
          <w:p w14:paraId="1CDC0102" w14:textId="77777777" w:rsidR="00285ED3" w:rsidRPr="00B32390" w:rsidRDefault="00285ED3" w:rsidP="00285ED3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3F1F67D8" w14:textId="0CC4DA96" w:rsidR="00285ED3" w:rsidRPr="00B32390" w:rsidRDefault="00285ED3" w:rsidP="00285ED3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(1,558)</w:t>
            </w:r>
          </w:p>
        </w:tc>
        <w:tc>
          <w:tcPr>
            <w:tcW w:w="180" w:type="dxa"/>
            <w:vAlign w:val="center"/>
          </w:tcPr>
          <w:p w14:paraId="32DF9333" w14:textId="77777777" w:rsidR="00285ED3" w:rsidRPr="00B32390" w:rsidRDefault="00285ED3" w:rsidP="00285ED3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461EDB2D" w14:textId="7C37D2B8" w:rsidR="00285ED3" w:rsidRPr="00B32390" w:rsidRDefault="003842B0" w:rsidP="00285ED3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(52,693)</w:t>
            </w:r>
          </w:p>
        </w:tc>
        <w:tc>
          <w:tcPr>
            <w:tcW w:w="178" w:type="dxa"/>
          </w:tcPr>
          <w:p w14:paraId="28CB2A69" w14:textId="77777777" w:rsidR="00285ED3" w:rsidRPr="00B32390" w:rsidRDefault="00285ED3" w:rsidP="00285ED3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</w:tcPr>
          <w:p w14:paraId="1526C88D" w14:textId="30B583F1" w:rsidR="00285ED3" w:rsidRPr="00B32390" w:rsidRDefault="00285ED3" w:rsidP="00285ED3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(214,138)</w:t>
            </w:r>
          </w:p>
        </w:tc>
        <w:tc>
          <w:tcPr>
            <w:tcW w:w="180" w:type="dxa"/>
          </w:tcPr>
          <w:p w14:paraId="0BE88ADD" w14:textId="77777777" w:rsidR="00285ED3" w:rsidRPr="00B32390" w:rsidRDefault="00285ED3" w:rsidP="00285ED3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7323F841" w14:textId="097515A7" w:rsidR="00285ED3" w:rsidRPr="00B32390" w:rsidRDefault="00376C79" w:rsidP="00285ED3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102</w:t>
            </w:r>
            <w:r w:rsidR="006D0B24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="00D71A4C">
              <w:rPr>
                <w:rFonts w:asciiTheme="majorBidi" w:hAnsiTheme="majorBidi" w:cstheme="majorBidi"/>
                <w:szCs w:val="22"/>
                <w:lang w:val="en-US" w:bidi="th-TH"/>
              </w:rPr>
              <w:t>901</w:t>
            </w:r>
          </w:p>
        </w:tc>
        <w:tc>
          <w:tcPr>
            <w:tcW w:w="178" w:type="dxa"/>
          </w:tcPr>
          <w:p w14:paraId="45F7C9C1" w14:textId="77777777" w:rsidR="00285ED3" w:rsidRPr="00B32390" w:rsidRDefault="00285ED3" w:rsidP="00285ED3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  <w:vAlign w:val="center"/>
          </w:tcPr>
          <w:p w14:paraId="4E03B992" w14:textId="7A4007CB" w:rsidR="00285ED3" w:rsidRPr="00B32390" w:rsidRDefault="00285ED3" w:rsidP="00285ED3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146,600</w:t>
            </w:r>
          </w:p>
        </w:tc>
      </w:tr>
      <w:tr w:rsidR="00285ED3" w:rsidRPr="00D1370C" w14:paraId="16544A89" w14:textId="77777777" w:rsidTr="00130B39">
        <w:trPr>
          <w:cantSplit/>
        </w:trPr>
        <w:tc>
          <w:tcPr>
            <w:tcW w:w="3510" w:type="dxa"/>
          </w:tcPr>
          <w:p w14:paraId="23E113D2" w14:textId="209A81A0" w:rsidR="00285ED3" w:rsidRPr="00756E6F" w:rsidRDefault="00285ED3" w:rsidP="00285ED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sz w:val="22"/>
                <w:szCs w:val="22"/>
                <w:cs/>
              </w:rPr>
            </w:pPr>
            <w:r w:rsidRPr="00756E6F">
              <w:rPr>
                <w:rFonts w:ascii="Angsana New" w:hAnsi="Angsana New" w:hint="cs"/>
                <w:sz w:val="22"/>
                <w:szCs w:val="22"/>
                <w:cs/>
              </w:rPr>
              <w:t>กำไร</w:t>
            </w:r>
            <w:r w:rsidR="005303AB">
              <w:rPr>
                <w:rFonts w:ascii="Angsana New" w:hAnsi="Angsana New" w:hint="cs"/>
                <w:sz w:val="22"/>
                <w:szCs w:val="22"/>
                <w:cs/>
              </w:rPr>
              <w:t xml:space="preserve"> (ขาดทุน) </w:t>
            </w:r>
            <w:r w:rsidRPr="00756E6F">
              <w:rPr>
                <w:rFonts w:ascii="Angsana New" w:hAnsi="Angsana New" w:hint="cs"/>
                <w:sz w:val="22"/>
                <w:szCs w:val="22"/>
                <w:cs/>
              </w:rPr>
              <w:t>ก่อนค่าใช้จ่ายภาษีเงินได้</w:t>
            </w:r>
          </w:p>
        </w:tc>
        <w:tc>
          <w:tcPr>
            <w:tcW w:w="720" w:type="dxa"/>
            <w:vAlign w:val="bottom"/>
          </w:tcPr>
          <w:p w14:paraId="0CC22367" w14:textId="0D4CA2CE" w:rsidR="00285ED3" w:rsidRPr="00B32390" w:rsidRDefault="003842B0" w:rsidP="00285ED3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82,759</w:t>
            </w:r>
          </w:p>
        </w:tc>
        <w:tc>
          <w:tcPr>
            <w:tcW w:w="178" w:type="dxa"/>
            <w:vAlign w:val="bottom"/>
          </w:tcPr>
          <w:p w14:paraId="0ED4DE2B" w14:textId="77777777" w:rsidR="00285ED3" w:rsidRPr="00B32390" w:rsidRDefault="00285ED3" w:rsidP="00285ED3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2" w:type="dxa"/>
            <w:vAlign w:val="bottom"/>
          </w:tcPr>
          <w:p w14:paraId="175BD07F" w14:textId="4C4C9D30" w:rsidR="00285ED3" w:rsidRPr="00B32390" w:rsidRDefault="00285ED3" w:rsidP="00285ED3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256,391</w:t>
            </w:r>
          </w:p>
        </w:tc>
        <w:tc>
          <w:tcPr>
            <w:tcW w:w="180" w:type="dxa"/>
            <w:vAlign w:val="bottom"/>
          </w:tcPr>
          <w:p w14:paraId="385A4671" w14:textId="77777777" w:rsidR="00285ED3" w:rsidRPr="00B32390" w:rsidRDefault="00285ED3" w:rsidP="00285ED3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7A4D40A1" w14:textId="0369E66D" w:rsidR="00285ED3" w:rsidRPr="00B32390" w:rsidRDefault="00376C79" w:rsidP="00285ED3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22</w:t>
            </w:r>
            <w:r w:rsidR="003842B0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Cs w:val="22"/>
                <w:lang w:val="en-US" w:bidi="th-TH"/>
              </w:rPr>
              <w:t>644</w:t>
            </w:r>
          </w:p>
        </w:tc>
        <w:tc>
          <w:tcPr>
            <w:tcW w:w="180" w:type="dxa"/>
            <w:vAlign w:val="bottom"/>
          </w:tcPr>
          <w:p w14:paraId="00B549B1" w14:textId="77777777" w:rsidR="00285ED3" w:rsidRPr="00B32390" w:rsidRDefault="00285ED3" w:rsidP="00285ED3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45D8BFAD" w14:textId="323719BF" w:rsidR="00285ED3" w:rsidRPr="00B32390" w:rsidRDefault="00285ED3" w:rsidP="00285ED3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43,416</w:t>
            </w:r>
          </w:p>
        </w:tc>
        <w:tc>
          <w:tcPr>
            <w:tcW w:w="180" w:type="dxa"/>
          </w:tcPr>
          <w:p w14:paraId="273E286A" w14:textId="77777777" w:rsidR="00285ED3" w:rsidRPr="00B32390" w:rsidRDefault="00285ED3" w:rsidP="00285ED3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16A14446" w14:textId="4258264E" w:rsidR="00285ED3" w:rsidRPr="00B32390" w:rsidRDefault="003842B0" w:rsidP="00285ED3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2,040</w:t>
            </w:r>
          </w:p>
        </w:tc>
        <w:tc>
          <w:tcPr>
            <w:tcW w:w="180" w:type="dxa"/>
          </w:tcPr>
          <w:p w14:paraId="43C4FC22" w14:textId="77777777" w:rsidR="00285ED3" w:rsidRPr="00B32390" w:rsidRDefault="00285ED3" w:rsidP="00285ED3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770981DC" w14:textId="77EBB67F" w:rsidR="00285ED3" w:rsidRPr="00B32390" w:rsidRDefault="00285ED3" w:rsidP="00285ED3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240" w:lineRule="auto"/>
              <w:ind w:left="-79" w:right="-100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vAlign w:val="center"/>
          </w:tcPr>
          <w:p w14:paraId="42C7C923" w14:textId="77777777" w:rsidR="00285ED3" w:rsidRPr="00B32390" w:rsidRDefault="00285ED3" w:rsidP="00285ED3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057C1311" w14:textId="43907104" w:rsidR="00285ED3" w:rsidRPr="00B32390" w:rsidRDefault="003842B0" w:rsidP="00285ED3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(1,870)</w:t>
            </w:r>
          </w:p>
        </w:tc>
        <w:tc>
          <w:tcPr>
            <w:tcW w:w="180" w:type="dxa"/>
          </w:tcPr>
          <w:p w14:paraId="03F4345E" w14:textId="77777777" w:rsidR="00285ED3" w:rsidRPr="00B32390" w:rsidRDefault="00285ED3" w:rsidP="00285ED3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4A89AEAC" w14:textId="631915A3" w:rsidR="00285ED3" w:rsidRPr="00B32390" w:rsidRDefault="00285ED3" w:rsidP="00285ED3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(2,540)</w:t>
            </w:r>
          </w:p>
        </w:tc>
        <w:tc>
          <w:tcPr>
            <w:tcW w:w="180" w:type="dxa"/>
            <w:vAlign w:val="center"/>
          </w:tcPr>
          <w:p w14:paraId="1EFEE2FD" w14:textId="77777777" w:rsidR="00285ED3" w:rsidRPr="00B32390" w:rsidRDefault="00285ED3" w:rsidP="00285ED3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3356C9F8" w14:textId="1D21D461" w:rsidR="00285ED3" w:rsidRPr="00B32390" w:rsidRDefault="003842B0" w:rsidP="00285ED3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(59,089)</w:t>
            </w:r>
          </w:p>
        </w:tc>
        <w:tc>
          <w:tcPr>
            <w:tcW w:w="178" w:type="dxa"/>
          </w:tcPr>
          <w:p w14:paraId="238F0291" w14:textId="77777777" w:rsidR="00285ED3" w:rsidRPr="00B32390" w:rsidRDefault="00285ED3" w:rsidP="00285ED3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</w:tcPr>
          <w:p w14:paraId="4062357D" w14:textId="545FF7CA" w:rsidR="00285ED3" w:rsidRPr="00B32390" w:rsidRDefault="00285ED3" w:rsidP="00285ED3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(208,341)</w:t>
            </w:r>
          </w:p>
        </w:tc>
        <w:tc>
          <w:tcPr>
            <w:tcW w:w="180" w:type="dxa"/>
          </w:tcPr>
          <w:p w14:paraId="12AADAD3" w14:textId="77777777" w:rsidR="00285ED3" w:rsidRPr="00B32390" w:rsidRDefault="00285ED3" w:rsidP="00285ED3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3F997F09" w14:textId="368A1EDE" w:rsidR="00285ED3" w:rsidRPr="00B32390" w:rsidRDefault="006D0B24" w:rsidP="00285ED3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4</w:t>
            </w:r>
            <w:r w:rsidR="00376C79">
              <w:rPr>
                <w:rFonts w:asciiTheme="majorBidi" w:hAnsiTheme="majorBidi" w:cstheme="majorBidi"/>
                <w:szCs w:val="22"/>
                <w:lang w:val="en-US" w:bidi="th-TH"/>
              </w:rPr>
              <w:t>6</w:t>
            </w:r>
            <w:r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="00376C79">
              <w:rPr>
                <w:rFonts w:asciiTheme="majorBidi" w:hAnsiTheme="majorBidi" w:cstheme="majorBidi"/>
                <w:szCs w:val="22"/>
                <w:lang w:val="en-US" w:bidi="th-TH"/>
              </w:rPr>
              <w:t>484</w:t>
            </w:r>
          </w:p>
        </w:tc>
        <w:tc>
          <w:tcPr>
            <w:tcW w:w="178" w:type="dxa"/>
          </w:tcPr>
          <w:p w14:paraId="7EAB4073" w14:textId="77777777" w:rsidR="00285ED3" w:rsidRPr="00B32390" w:rsidRDefault="00285ED3" w:rsidP="00285ED3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  <w:vAlign w:val="center"/>
          </w:tcPr>
          <w:p w14:paraId="0AD48739" w14:textId="0577E964" w:rsidR="00285ED3" w:rsidRPr="00B32390" w:rsidRDefault="00285ED3" w:rsidP="00285ED3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88,926</w:t>
            </w:r>
          </w:p>
        </w:tc>
      </w:tr>
      <w:tr w:rsidR="00285ED3" w:rsidRPr="00D1370C" w14:paraId="44E6EB8D" w14:textId="77777777" w:rsidTr="00130B39">
        <w:trPr>
          <w:cantSplit/>
        </w:trPr>
        <w:tc>
          <w:tcPr>
            <w:tcW w:w="3510" w:type="dxa"/>
          </w:tcPr>
          <w:p w14:paraId="5D98E804" w14:textId="77777777" w:rsidR="00285ED3" w:rsidRPr="00756E6F" w:rsidRDefault="00285ED3" w:rsidP="00285ED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0" w:type="dxa"/>
            <w:vAlign w:val="bottom"/>
          </w:tcPr>
          <w:p w14:paraId="4E09CE19" w14:textId="77777777" w:rsidR="00285ED3" w:rsidRPr="00B32390" w:rsidRDefault="00285ED3" w:rsidP="00285ED3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69347D74" w14:textId="77777777" w:rsidR="00285ED3" w:rsidRPr="00B32390" w:rsidRDefault="00285ED3" w:rsidP="00285ED3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2" w:type="dxa"/>
            <w:vAlign w:val="bottom"/>
          </w:tcPr>
          <w:p w14:paraId="1DBDCC52" w14:textId="41A8F2E8" w:rsidR="00285ED3" w:rsidRPr="00B32390" w:rsidRDefault="00285ED3" w:rsidP="00285ED3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15541EF6" w14:textId="77777777" w:rsidR="00285ED3" w:rsidRPr="00B32390" w:rsidRDefault="00285ED3" w:rsidP="00285ED3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57348D8C" w14:textId="70D6E90D" w:rsidR="00285ED3" w:rsidRPr="00B32390" w:rsidRDefault="00285ED3" w:rsidP="00285ED3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162706F5" w14:textId="77777777" w:rsidR="00285ED3" w:rsidRPr="00B32390" w:rsidRDefault="00285ED3" w:rsidP="00285ED3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7242A956" w14:textId="097B7E76" w:rsidR="00285ED3" w:rsidRPr="00B32390" w:rsidRDefault="00285ED3" w:rsidP="00285ED3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02673B43" w14:textId="77777777" w:rsidR="00285ED3" w:rsidRPr="00B32390" w:rsidRDefault="00285ED3" w:rsidP="00285ED3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4D5925EC" w14:textId="4826C22D" w:rsidR="00285ED3" w:rsidRPr="00B32390" w:rsidRDefault="00285ED3" w:rsidP="00285ED3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7010AB7F" w14:textId="77777777" w:rsidR="00285ED3" w:rsidRPr="00B32390" w:rsidRDefault="00285ED3" w:rsidP="00285ED3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4A901308" w14:textId="61AF1B14" w:rsidR="00285ED3" w:rsidRPr="00B32390" w:rsidRDefault="00285ED3" w:rsidP="00285ED3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240" w:lineRule="auto"/>
              <w:ind w:left="-79" w:right="-100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14370954" w14:textId="77777777" w:rsidR="00285ED3" w:rsidRPr="00B32390" w:rsidRDefault="00285ED3" w:rsidP="00285ED3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20" w:type="dxa"/>
          </w:tcPr>
          <w:p w14:paraId="1E6D92D1" w14:textId="4122ACC1" w:rsidR="00285ED3" w:rsidRPr="00B32390" w:rsidRDefault="00285ED3" w:rsidP="00285ED3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6CA61159" w14:textId="77777777" w:rsidR="00285ED3" w:rsidRPr="00B32390" w:rsidRDefault="00285ED3" w:rsidP="00285ED3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bottom"/>
          </w:tcPr>
          <w:p w14:paraId="39F470BA" w14:textId="15AEC089" w:rsidR="00285ED3" w:rsidRPr="00B32390" w:rsidRDefault="00285ED3" w:rsidP="00285ED3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719570E6" w14:textId="77777777" w:rsidR="00285ED3" w:rsidRPr="00B32390" w:rsidRDefault="00285ED3" w:rsidP="00285ED3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</w:tcPr>
          <w:p w14:paraId="0D1925E3" w14:textId="442964DA" w:rsidR="00285ED3" w:rsidRPr="00B32390" w:rsidRDefault="00285ED3" w:rsidP="00285ED3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78" w:type="dxa"/>
          </w:tcPr>
          <w:p w14:paraId="18CF3289" w14:textId="77777777" w:rsidR="00285ED3" w:rsidRPr="00B32390" w:rsidRDefault="00285ED3" w:rsidP="00285ED3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</w:tcPr>
          <w:p w14:paraId="5FD266AB" w14:textId="6C1CFB51" w:rsidR="00285ED3" w:rsidRPr="00B32390" w:rsidRDefault="00285ED3" w:rsidP="00285ED3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25B9911A" w14:textId="77777777" w:rsidR="00285ED3" w:rsidRPr="00B32390" w:rsidRDefault="00285ED3" w:rsidP="00285ED3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bottom"/>
          </w:tcPr>
          <w:p w14:paraId="5B006A43" w14:textId="2EE2516E" w:rsidR="00285ED3" w:rsidRPr="00B32390" w:rsidRDefault="00285ED3" w:rsidP="00285ED3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78" w:type="dxa"/>
          </w:tcPr>
          <w:p w14:paraId="39F961AF" w14:textId="77777777" w:rsidR="00285ED3" w:rsidRPr="00B32390" w:rsidRDefault="00285ED3" w:rsidP="00285ED3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  <w:vAlign w:val="bottom"/>
          </w:tcPr>
          <w:p w14:paraId="2F254C25" w14:textId="77777777" w:rsidR="00285ED3" w:rsidRPr="00B32390" w:rsidRDefault="00285ED3" w:rsidP="00285ED3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</w:tr>
      <w:tr w:rsidR="00285ED3" w:rsidRPr="00D1370C" w14:paraId="37820F84" w14:textId="77777777" w:rsidTr="001672D9">
        <w:trPr>
          <w:cantSplit/>
        </w:trPr>
        <w:tc>
          <w:tcPr>
            <w:tcW w:w="3510" w:type="dxa"/>
          </w:tcPr>
          <w:p w14:paraId="342DB61E" w14:textId="77A9F293" w:rsidR="00285ED3" w:rsidRPr="00B02FCA" w:rsidRDefault="00285ED3" w:rsidP="00285ED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sz w:val="22"/>
                <w:szCs w:val="22"/>
                <w:cs/>
              </w:rPr>
            </w:pPr>
            <w:r w:rsidRPr="00B02FCA">
              <w:rPr>
                <w:rFonts w:ascii="Angsana New" w:hAnsi="Angsana New" w:hint="cs"/>
                <w:sz w:val="22"/>
                <w:szCs w:val="22"/>
                <w:cs/>
              </w:rPr>
              <w:t>สินทรัพย์ส่วนงาน</w:t>
            </w:r>
            <w:r w:rsidRPr="00B02FCA">
              <w:rPr>
                <w:rFonts w:ascii="Angsana New" w:hAnsi="Angsana New" w:hint="cs"/>
                <w:sz w:val="22"/>
                <w:szCs w:val="22"/>
              </w:rPr>
              <w:t xml:space="preserve"> </w:t>
            </w:r>
            <w:r w:rsidRPr="00B02FCA">
              <w:rPr>
                <w:rFonts w:ascii="Angsana New" w:hAnsi="Angsana New" w:hint="cs"/>
                <w:sz w:val="22"/>
                <w:szCs w:val="22"/>
                <w:cs/>
              </w:rPr>
              <w:t xml:space="preserve">ณ วันที่ </w:t>
            </w:r>
            <w:r w:rsidRPr="00B02FCA">
              <w:rPr>
                <w:rFonts w:ascii="Angsana New" w:hAnsi="Angsana New" w:hint="cs"/>
                <w:sz w:val="22"/>
                <w:szCs w:val="22"/>
              </w:rPr>
              <w:t>3</w:t>
            </w:r>
            <w:r>
              <w:rPr>
                <w:rFonts w:ascii="Angsana New" w:hAnsi="Angsana New"/>
                <w:sz w:val="22"/>
                <w:szCs w:val="22"/>
              </w:rPr>
              <w:t xml:space="preserve">0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กันยายน</w:t>
            </w:r>
            <w:r w:rsidRPr="00B02FCA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B02FCA">
              <w:rPr>
                <w:rFonts w:ascii="Angsana New" w:hAnsi="Angsana New" w:hint="cs"/>
                <w:sz w:val="22"/>
                <w:szCs w:val="22"/>
              </w:rPr>
              <w:t>/</w:t>
            </w:r>
            <w:r w:rsidRPr="00B02FCA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B02FCA">
              <w:rPr>
                <w:rFonts w:ascii="Angsana New" w:hAnsi="Angsana New" w:hint="cs"/>
                <w:sz w:val="22"/>
                <w:szCs w:val="22"/>
              </w:rPr>
              <w:t xml:space="preserve">31 </w:t>
            </w:r>
            <w:r w:rsidRPr="00B02FCA">
              <w:rPr>
                <w:rFonts w:ascii="Angsana New" w:hAnsi="Angsana New" w:hint="cs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720" w:type="dxa"/>
            <w:vAlign w:val="bottom"/>
          </w:tcPr>
          <w:p w14:paraId="58B07E74" w14:textId="281DC857" w:rsidR="00285ED3" w:rsidRPr="00756E6F" w:rsidRDefault="003842B0" w:rsidP="00285ED3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1,810,638</w:t>
            </w:r>
          </w:p>
        </w:tc>
        <w:tc>
          <w:tcPr>
            <w:tcW w:w="178" w:type="dxa"/>
            <w:vAlign w:val="bottom"/>
          </w:tcPr>
          <w:p w14:paraId="05F01504" w14:textId="77777777" w:rsidR="00285ED3" w:rsidRPr="00756E6F" w:rsidRDefault="00285ED3" w:rsidP="00285ED3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2" w:type="dxa"/>
            <w:vAlign w:val="bottom"/>
          </w:tcPr>
          <w:p w14:paraId="6662EB01" w14:textId="4C82CCEB" w:rsidR="00285ED3" w:rsidRPr="00756E6F" w:rsidRDefault="00285ED3" w:rsidP="00285ED3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1,595,358</w:t>
            </w:r>
          </w:p>
        </w:tc>
        <w:tc>
          <w:tcPr>
            <w:tcW w:w="180" w:type="dxa"/>
            <w:vAlign w:val="bottom"/>
          </w:tcPr>
          <w:p w14:paraId="7BDE7A2C" w14:textId="77777777" w:rsidR="00285ED3" w:rsidRPr="00756E6F" w:rsidRDefault="00285ED3" w:rsidP="00285ED3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2101F102" w14:textId="520C1EAB" w:rsidR="00285ED3" w:rsidRPr="00EA7BEE" w:rsidRDefault="003842B0" w:rsidP="00285ED3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1,35</w:t>
            </w:r>
            <w:r w:rsidR="000C50F9">
              <w:rPr>
                <w:rFonts w:asciiTheme="majorBidi" w:hAnsiTheme="majorBidi" w:cstheme="majorBidi"/>
                <w:szCs w:val="22"/>
                <w:lang w:val="en-US" w:bidi="th-TH"/>
              </w:rPr>
              <w:t>6</w:t>
            </w:r>
            <w:r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="000C50F9">
              <w:rPr>
                <w:rFonts w:asciiTheme="majorBidi" w:hAnsiTheme="majorBidi" w:cstheme="majorBidi"/>
                <w:szCs w:val="22"/>
                <w:lang w:val="en-US" w:bidi="th-TH"/>
              </w:rPr>
              <w:t>111</w:t>
            </w:r>
          </w:p>
        </w:tc>
        <w:tc>
          <w:tcPr>
            <w:tcW w:w="180" w:type="dxa"/>
          </w:tcPr>
          <w:p w14:paraId="6287997D" w14:textId="77777777" w:rsidR="00285ED3" w:rsidRPr="00756E6F" w:rsidRDefault="00285ED3" w:rsidP="00285ED3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0718405B" w14:textId="15868E53" w:rsidR="00285ED3" w:rsidRPr="00756E6F" w:rsidRDefault="00285ED3" w:rsidP="00285ED3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1,397,288</w:t>
            </w:r>
          </w:p>
        </w:tc>
        <w:tc>
          <w:tcPr>
            <w:tcW w:w="180" w:type="dxa"/>
          </w:tcPr>
          <w:p w14:paraId="4869A4C5" w14:textId="77777777" w:rsidR="00285ED3" w:rsidRPr="00756E6F" w:rsidRDefault="00285ED3" w:rsidP="00285ED3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17E2FEDF" w14:textId="5B7ED64F" w:rsidR="00285ED3" w:rsidRPr="00612F48" w:rsidRDefault="003842B0" w:rsidP="00285ED3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748,969</w:t>
            </w:r>
          </w:p>
        </w:tc>
        <w:tc>
          <w:tcPr>
            <w:tcW w:w="180" w:type="dxa"/>
            <w:vAlign w:val="bottom"/>
          </w:tcPr>
          <w:p w14:paraId="7A587AAA" w14:textId="77777777" w:rsidR="00285ED3" w:rsidRPr="00756E6F" w:rsidRDefault="00285ED3" w:rsidP="00285ED3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2F66BACE" w14:textId="28C519FA" w:rsidR="00285ED3" w:rsidRPr="00612F48" w:rsidRDefault="00285ED3" w:rsidP="00285ED3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240" w:lineRule="auto"/>
              <w:ind w:left="-79" w:right="-100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13192BCF" w14:textId="77777777" w:rsidR="00285ED3" w:rsidRPr="00612F48" w:rsidRDefault="00285ED3" w:rsidP="00285ED3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47B255CD" w14:textId="04AEAED7" w:rsidR="00285ED3" w:rsidRPr="00612F48" w:rsidRDefault="003842B0" w:rsidP="00285ED3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21,222</w:t>
            </w:r>
          </w:p>
        </w:tc>
        <w:tc>
          <w:tcPr>
            <w:tcW w:w="180" w:type="dxa"/>
            <w:vAlign w:val="bottom"/>
          </w:tcPr>
          <w:p w14:paraId="1F927CC1" w14:textId="77777777" w:rsidR="00285ED3" w:rsidRPr="00612F48" w:rsidRDefault="00285ED3" w:rsidP="00285ED3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51C8C570" w14:textId="0D9472FE" w:rsidR="00285ED3" w:rsidRPr="00612F48" w:rsidRDefault="00285ED3" w:rsidP="00285ED3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25,999</w:t>
            </w:r>
          </w:p>
        </w:tc>
        <w:tc>
          <w:tcPr>
            <w:tcW w:w="180" w:type="dxa"/>
          </w:tcPr>
          <w:p w14:paraId="1E4B44EA" w14:textId="77777777" w:rsidR="00285ED3" w:rsidRPr="00612F48" w:rsidRDefault="00285ED3" w:rsidP="00285ED3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</w:tcPr>
          <w:p w14:paraId="489F75B6" w14:textId="00AEA7B0" w:rsidR="00285ED3" w:rsidRPr="00612F48" w:rsidRDefault="003842B0" w:rsidP="00285ED3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(1,386,112)</w:t>
            </w:r>
          </w:p>
        </w:tc>
        <w:tc>
          <w:tcPr>
            <w:tcW w:w="178" w:type="dxa"/>
          </w:tcPr>
          <w:p w14:paraId="2873A381" w14:textId="77777777" w:rsidR="00285ED3" w:rsidRPr="00612F48" w:rsidRDefault="00285ED3" w:rsidP="00285ED3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</w:tcPr>
          <w:p w14:paraId="77546447" w14:textId="1EC3A607" w:rsidR="00285ED3" w:rsidRPr="00612F48" w:rsidRDefault="00285ED3" w:rsidP="00285ED3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(1,261,730)</w:t>
            </w:r>
          </w:p>
        </w:tc>
        <w:tc>
          <w:tcPr>
            <w:tcW w:w="180" w:type="dxa"/>
          </w:tcPr>
          <w:p w14:paraId="7B97DE84" w14:textId="77777777" w:rsidR="00285ED3" w:rsidRPr="00612F48" w:rsidRDefault="00285ED3" w:rsidP="00285ED3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0C406F5C" w14:textId="7FFC6535" w:rsidR="00285ED3" w:rsidRPr="00612F48" w:rsidRDefault="006D0B24" w:rsidP="00285ED3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2,5</w:t>
            </w:r>
            <w:r w:rsidR="00376C79">
              <w:rPr>
                <w:rFonts w:asciiTheme="majorBidi" w:hAnsiTheme="majorBidi" w:cstheme="majorBidi"/>
                <w:szCs w:val="22"/>
                <w:lang w:val="en-US" w:bidi="th-TH"/>
              </w:rPr>
              <w:t>5</w:t>
            </w:r>
            <w:r w:rsidR="000C50F9">
              <w:rPr>
                <w:rFonts w:asciiTheme="majorBidi" w:hAnsiTheme="majorBidi" w:cstheme="majorBidi"/>
                <w:szCs w:val="22"/>
                <w:lang w:val="en-US" w:bidi="th-TH"/>
              </w:rPr>
              <w:t>0</w:t>
            </w:r>
            <w:r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="000C50F9">
              <w:rPr>
                <w:rFonts w:asciiTheme="majorBidi" w:hAnsiTheme="majorBidi" w:cstheme="majorBidi"/>
                <w:szCs w:val="22"/>
                <w:lang w:val="en-US" w:bidi="th-TH"/>
              </w:rPr>
              <w:t>828</w:t>
            </w:r>
          </w:p>
        </w:tc>
        <w:tc>
          <w:tcPr>
            <w:tcW w:w="178" w:type="dxa"/>
          </w:tcPr>
          <w:p w14:paraId="1EFCC436" w14:textId="77777777" w:rsidR="00285ED3" w:rsidRPr="00612F48" w:rsidRDefault="00285ED3" w:rsidP="00285ED3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  <w:vAlign w:val="center"/>
          </w:tcPr>
          <w:p w14:paraId="62001066" w14:textId="7760D5CC" w:rsidR="00285ED3" w:rsidRPr="00612F48" w:rsidRDefault="00285ED3" w:rsidP="00285ED3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1,756,915</w:t>
            </w:r>
          </w:p>
        </w:tc>
      </w:tr>
      <w:tr w:rsidR="00285ED3" w:rsidRPr="00D1370C" w14:paraId="5D0CB4C9" w14:textId="77777777" w:rsidTr="001672D9">
        <w:trPr>
          <w:cantSplit/>
        </w:trPr>
        <w:tc>
          <w:tcPr>
            <w:tcW w:w="3510" w:type="dxa"/>
          </w:tcPr>
          <w:p w14:paraId="310EB902" w14:textId="727C8C79" w:rsidR="00285ED3" w:rsidRPr="00756E6F" w:rsidRDefault="00285ED3" w:rsidP="00285ED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sz w:val="22"/>
                <w:szCs w:val="22"/>
                <w:cs/>
              </w:rPr>
            </w:pPr>
            <w:r w:rsidRPr="00756E6F">
              <w:rPr>
                <w:rFonts w:asciiTheme="majorBidi" w:hAnsiTheme="majorBidi" w:cstheme="majorBidi"/>
                <w:sz w:val="22"/>
                <w:szCs w:val="22"/>
                <w:cs/>
              </w:rPr>
              <w:t>หนี้สินส่วนงาน</w:t>
            </w:r>
            <w:r w:rsidRPr="00756E6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756E6F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ณ วันที่ </w:t>
            </w:r>
            <w:r w:rsidRPr="00B02FCA">
              <w:rPr>
                <w:rFonts w:ascii="Angsana New" w:hAnsi="Angsana New" w:hint="cs"/>
                <w:sz w:val="22"/>
                <w:szCs w:val="22"/>
              </w:rPr>
              <w:t>3</w:t>
            </w:r>
            <w:r>
              <w:rPr>
                <w:rFonts w:ascii="Angsana New" w:hAnsi="Angsana New"/>
                <w:sz w:val="22"/>
                <w:szCs w:val="22"/>
              </w:rPr>
              <w:t xml:space="preserve">0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กันยายน</w:t>
            </w:r>
            <w:r w:rsidRPr="00B02FCA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756E6F">
              <w:rPr>
                <w:rFonts w:asciiTheme="majorBidi" w:hAnsiTheme="majorBidi" w:cstheme="majorBidi"/>
                <w:sz w:val="22"/>
                <w:szCs w:val="22"/>
              </w:rPr>
              <w:t>/</w:t>
            </w:r>
            <w:r w:rsidRPr="00756E6F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  <w:r w:rsidRPr="00756E6F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756E6F">
              <w:rPr>
                <w:rFonts w:asciiTheme="majorBidi" w:hAnsiTheme="majorBidi" w:cstheme="majorBidi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720" w:type="dxa"/>
            <w:vAlign w:val="bottom"/>
          </w:tcPr>
          <w:p w14:paraId="1CDC4085" w14:textId="0A1D8C7F" w:rsidR="00285ED3" w:rsidRPr="00756E6F" w:rsidRDefault="003842B0" w:rsidP="00285ED3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552,944</w:t>
            </w:r>
          </w:p>
        </w:tc>
        <w:tc>
          <w:tcPr>
            <w:tcW w:w="178" w:type="dxa"/>
            <w:vAlign w:val="bottom"/>
          </w:tcPr>
          <w:p w14:paraId="48A3EA09" w14:textId="77777777" w:rsidR="00285ED3" w:rsidRPr="00756E6F" w:rsidRDefault="00285ED3" w:rsidP="00285ED3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2" w:type="dxa"/>
            <w:vAlign w:val="bottom"/>
          </w:tcPr>
          <w:p w14:paraId="53562C31" w14:textId="14CA16D9" w:rsidR="00285ED3" w:rsidRPr="00756E6F" w:rsidRDefault="00285ED3" w:rsidP="00285ED3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663,682</w:t>
            </w:r>
          </w:p>
        </w:tc>
        <w:tc>
          <w:tcPr>
            <w:tcW w:w="180" w:type="dxa"/>
            <w:vAlign w:val="bottom"/>
          </w:tcPr>
          <w:p w14:paraId="2BEA343C" w14:textId="77777777" w:rsidR="00285ED3" w:rsidRPr="00756E6F" w:rsidRDefault="00285ED3" w:rsidP="00285ED3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52E2B2DE" w14:textId="5916ECD2" w:rsidR="00285ED3" w:rsidRPr="00EA7BEE" w:rsidRDefault="003842B0" w:rsidP="00285ED3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57</w:t>
            </w:r>
            <w:r w:rsidR="000C50F9">
              <w:rPr>
                <w:rFonts w:asciiTheme="majorBidi" w:hAnsiTheme="majorBidi" w:cstheme="majorBidi"/>
                <w:szCs w:val="22"/>
                <w:lang w:val="en-US" w:bidi="th-TH"/>
              </w:rPr>
              <w:t>8</w:t>
            </w:r>
            <w:r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="000C50F9">
              <w:rPr>
                <w:rFonts w:asciiTheme="majorBidi" w:hAnsiTheme="majorBidi" w:cstheme="majorBidi"/>
                <w:szCs w:val="22"/>
                <w:lang w:val="en-US" w:bidi="th-TH"/>
              </w:rPr>
              <w:t>127</w:t>
            </w:r>
          </w:p>
        </w:tc>
        <w:tc>
          <w:tcPr>
            <w:tcW w:w="180" w:type="dxa"/>
          </w:tcPr>
          <w:p w14:paraId="5DF4DD04" w14:textId="77777777" w:rsidR="00285ED3" w:rsidRPr="00756E6F" w:rsidRDefault="00285ED3" w:rsidP="00285ED3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15CFD1A6" w14:textId="7E1BB842" w:rsidR="00285ED3" w:rsidRPr="00756E6F" w:rsidRDefault="00285ED3" w:rsidP="00285ED3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579,357</w:t>
            </w:r>
          </w:p>
        </w:tc>
        <w:tc>
          <w:tcPr>
            <w:tcW w:w="180" w:type="dxa"/>
          </w:tcPr>
          <w:p w14:paraId="60AA960F" w14:textId="77777777" w:rsidR="00285ED3" w:rsidRPr="00756E6F" w:rsidRDefault="00285ED3" w:rsidP="00285ED3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0B4BA59A" w14:textId="50207334" w:rsidR="00285ED3" w:rsidRPr="00612F48" w:rsidRDefault="003842B0" w:rsidP="00285ED3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187,639</w:t>
            </w:r>
          </w:p>
        </w:tc>
        <w:tc>
          <w:tcPr>
            <w:tcW w:w="180" w:type="dxa"/>
            <w:vAlign w:val="bottom"/>
          </w:tcPr>
          <w:p w14:paraId="701CCADA" w14:textId="77777777" w:rsidR="00285ED3" w:rsidRPr="00756E6F" w:rsidRDefault="00285ED3" w:rsidP="00285ED3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1B9EF918" w14:textId="2C825EC4" w:rsidR="00285ED3" w:rsidRPr="00612F48" w:rsidRDefault="00285ED3" w:rsidP="00285ED3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240" w:lineRule="auto"/>
              <w:ind w:left="-79" w:right="-100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3CC6D6C6" w14:textId="77777777" w:rsidR="00285ED3" w:rsidRPr="00612F48" w:rsidRDefault="00285ED3" w:rsidP="00285ED3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332A4797" w14:textId="02DA8F34" w:rsidR="00285ED3" w:rsidRPr="00612F48" w:rsidRDefault="003842B0" w:rsidP="00285ED3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10,912</w:t>
            </w:r>
          </w:p>
        </w:tc>
        <w:tc>
          <w:tcPr>
            <w:tcW w:w="180" w:type="dxa"/>
            <w:vAlign w:val="bottom"/>
          </w:tcPr>
          <w:p w14:paraId="780947A4" w14:textId="77777777" w:rsidR="00285ED3" w:rsidRPr="00612F48" w:rsidRDefault="00285ED3" w:rsidP="00285ED3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170E4BFA" w14:textId="5B46C263" w:rsidR="00285ED3" w:rsidRPr="00612F48" w:rsidRDefault="00285ED3" w:rsidP="00285ED3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28,847</w:t>
            </w:r>
          </w:p>
        </w:tc>
        <w:tc>
          <w:tcPr>
            <w:tcW w:w="180" w:type="dxa"/>
          </w:tcPr>
          <w:p w14:paraId="1A8570CB" w14:textId="77777777" w:rsidR="00285ED3" w:rsidRPr="00612F48" w:rsidRDefault="00285ED3" w:rsidP="00285ED3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</w:tcPr>
          <w:p w14:paraId="0C44CD5A" w14:textId="01CAC3E2" w:rsidR="00285ED3" w:rsidRPr="00612F48" w:rsidRDefault="003842B0" w:rsidP="00285ED3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(</w:t>
            </w:r>
            <w:r w:rsidR="0034734C">
              <w:rPr>
                <w:rFonts w:asciiTheme="majorBidi" w:hAnsiTheme="majorBidi" w:cstheme="majorBidi"/>
                <w:szCs w:val="22"/>
                <w:lang w:val="en-US" w:bidi="th-TH"/>
              </w:rPr>
              <w:t>12</w:t>
            </w:r>
            <w:r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="0034734C">
              <w:rPr>
                <w:rFonts w:asciiTheme="majorBidi" w:hAnsiTheme="majorBidi" w:cstheme="majorBidi"/>
                <w:szCs w:val="22"/>
                <w:lang w:val="en-US" w:bidi="th-TH"/>
              </w:rPr>
              <w:t>987</w:t>
            </w:r>
            <w:r>
              <w:rPr>
                <w:rFonts w:asciiTheme="majorBidi" w:hAnsiTheme="majorBidi" w:cstheme="majorBidi"/>
                <w:szCs w:val="22"/>
                <w:lang w:val="en-US" w:bidi="th-TH"/>
              </w:rPr>
              <w:t>)</w:t>
            </w:r>
          </w:p>
        </w:tc>
        <w:tc>
          <w:tcPr>
            <w:tcW w:w="178" w:type="dxa"/>
          </w:tcPr>
          <w:p w14:paraId="4686B29D" w14:textId="77777777" w:rsidR="00285ED3" w:rsidRPr="00612F48" w:rsidRDefault="00285ED3" w:rsidP="00285ED3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</w:tcPr>
          <w:p w14:paraId="387EFE5D" w14:textId="44F95BEA" w:rsidR="00285ED3" w:rsidRPr="00612F48" w:rsidRDefault="00285ED3" w:rsidP="00285ED3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(183,056)</w:t>
            </w:r>
          </w:p>
        </w:tc>
        <w:tc>
          <w:tcPr>
            <w:tcW w:w="180" w:type="dxa"/>
          </w:tcPr>
          <w:p w14:paraId="7AF0FAA4" w14:textId="77777777" w:rsidR="00285ED3" w:rsidRPr="00612F48" w:rsidRDefault="00285ED3" w:rsidP="00285ED3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09CC6303" w14:textId="3B358FD8" w:rsidR="00285ED3" w:rsidRPr="00612F48" w:rsidRDefault="006D0B24" w:rsidP="00285ED3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1,3</w:t>
            </w:r>
            <w:r w:rsidR="0034734C">
              <w:rPr>
                <w:rFonts w:asciiTheme="majorBidi" w:hAnsiTheme="majorBidi" w:cstheme="majorBidi"/>
                <w:szCs w:val="22"/>
                <w:lang w:val="en-US" w:bidi="th-TH"/>
              </w:rPr>
              <w:t>1</w:t>
            </w:r>
            <w:r w:rsidR="000C50F9">
              <w:rPr>
                <w:rFonts w:asciiTheme="majorBidi" w:hAnsiTheme="majorBidi" w:cstheme="majorBidi"/>
                <w:szCs w:val="22"/>
                <w:lang w:val="en-US" w:bidi="th-TH"/>
              </w:rPr>
              <w:t>6</w:t>
            </w:r>
            <w:r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="000C50F9">
              <w:rPr>
                <w:rFonts w:asciiTheme="majorBidi" w:hAnsiTheme="majorBidi" w:cstheme="majorBidi"/>
                <w:szCs w:val="22"/>
                <w:lang w:val="en-US" w:bidi="th-TH"/>
              </w:rPr>
              <w:t>635</w:t>
            </w:r>
          </w:p>
        </w:tc>
        <w:tc>
          <w:tcPr>
            <w:tcW w:w="178" w:type="dxa"/>
          </w:tcPr>
          <w:p w14:paraId="00FF2044" w14:textId="77777777" w:rsidR="00285ED3" w:rsidRPr="00612F48" w:rsidRDefault="00285ED3" w:rsidP="00285ED3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  <w:vAlign w:val="center"/>
          </w:tcPr>
          <w:p w14:paraId="568590B1" w14:textId="7F9F2F9B" w:rsidR="00285ED3" w:rsidRPr="00612F48" w:rsidRDefault="00285ED3" w:rsidP="00285ED3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1,088,830</w:t>
            </w:r>
          </w:p>
        </w:tc>
      </w:tr>
    </w:tbl>
    <w:p w14:paraId="5A2E83D8" w14:textId="4584DEF8" w:rsidR="00C1622B" w:rsidRPr="00F91312" w:rsidRDefault="00C1622B" w:rsidP="004538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24"/>
          <w:szCs w:val="24"/>
        </w:rPr>
      </w:pPr>
    </w:p>
    <w:p w14:paraId="51CF1F51" w14:textId="77777777" w:rsidR="00F91312" w:rsidRDefault="00F91312" w:rsidP="00F9131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right="537"/>
        <w:jc w:val="thaiDistribute"/>
        <w:rPr>
          <w:rFonts w:ascii="Angsana New" w:hAnsi="Angsana New"/>
          <w:sz w:val="30"/>
          <w:szCs w:val="30"/>
        </w:rPr>
      </w:pPr>
      <w:r w:rsidRPr="00F91312">
        <w:rPr>
          <w:rFonts w:ascii="Angsana New" w:hAnsi="Angsana New"/>
          <w:sz w:val="30"/>
          <w:szCs w:val="30"/>
          <w:cs/>
        </w:rPr>
        <w:t>รายได้จากการขายสินค้า</w:t>
      </w:r>
      <w:r>
        <w:rPr>
          <w:rFonts w:ascii="Angsana New" w:hAnsi="Angsana New" w:hint="cs"/>
          <w:sz w:val="30"/>
          <w:szCs w:val="30"/>
          <w:cs/>
        </w:rPr>
        <w:t>ของกลุ่มบริษัท</w:t>
      </w:r>
      <w:r w:rsidRPr="00F91312">
        <w:rPr>
          <w:rFonts w:ascii="Angsana New" w:hAnsi="Angsana New"/>
          <w:sz w:val="30"/>
          <w:szCs w:val="30"/>
          <w:cs/>
        </w:rPr>
        <w:t>รับรู้เมื่อลูกค้ามีอำนาจควบคุมในสินค้าซึ่งโดยทั่วไปเกิดขึ้นเมื่อมีการส่งมอบสินค้าให้กับลูกค้า</w:t>
      </w:r>
    </w:p>
    <w:p w14:paraId="49A883A7" w14:textId="77777777" w:rsidR="00807225" w:rsidRDefault="00807225" w:rsidP="00807225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537"/>
        <w:jc w:val="thaiDistribute"/>
        <w:rPr>
          <w:rFonts w:ascii="Angsana New" w:hAnsi="Angsana New"/>
          <w:sz w:val="30"/>
          <w:szCs w:val="30"/>
        </w:rPr>
      </w:pPr>
    </w:p>
    <w:p w14:paraId="7D613E62" w14:textId="14500CFC" w:rsidR="007477A6" w:rsidRDefault="007477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5E0EE202" w14:textId="77777777" w:rsidR="00807225" w:rsidRPr="00F91312" w:rsidRDefault="00807225" w:rsidP="00807225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537"/>
        <w:jc w:val="thaiDistribute"/>
        <w:rPr>
          <w:rFonts w:ascii="Angsana New" w:hAnsi="Angsana New"/>
          <w:sz w:val="30"/>
          <w:szCs w:val="30"/>
        </w:rPr>
        <w:sectPr w:rsidR="00807225" w:rsidRPr="00F91312" w:rsidSect="00B95D00">
          <w:headerReference w:type="default" r:id="rId10"/>
          <w:pgSz w:w="16834" w:h="11909" w:orient="landscape" w:code="9"/>
          <w:pgMar w:top="1152" w:right="691" w:bottom="1152" w:left="576" w:header="720" w:footer="720" w:gutter="0"/>
          <w:paperSrc w:first="7" w:other="7"/>
          <w:cols w:space="720"/>
          <w:docGrid w:linePitch="360"/>
        </w:sectPr>
      </w:pPr>
    </w:p>
    <w:p w14:paraId="61879C65" w14:textId="77777777" w:rsidR="007477A6" w:rsidRPr="00344B92" w:rsidRDefault="007477A6" w:rsidP="007477A6">
      <w:pPr>
        <w:pStyle w:val="Heading1"/>
        <w:keepNext w:val="0"/>
        <w:widowControl w:val="0"/>
        <w:numPr>
          <w:ilvl w:val="0"/>
          <w:numId w:val="6"/>
        </w:numPr>
        <w:shd w:val="clear" w:color="auto" w:fill="auto"/>
        <w:tabs>
          <w:tab w:val="clear" w:pos="360"/>
        </w:tabs>
        <w:spacing w:line="240" w:lineRule="auto"/>
        <w:ind w:left="540" w:right="-25" w:hanging="540"/>
        <w:jc w:val="thaiDistribute"/>
        <w:rPr>
          <w:rFonts w:ascii="Angsana New" w:hAnsi="Angsana New"/>
          <w:sz w:val="30"/>
          <w:szCs w:val="30"/>
          <w:u w:val="none"/>
          <w:lang w:val="en-US"/>
        </w:rPr>
      </w:pPr>
      <w:r w:rsidRPr="00344B92">
        <w:rPr>
          <w:rFonts w:ascii="Angsana New" w:hAnsi="Angsana New" w:hint="cs"/>
          <w:sz w:val="30"/>
          <w:szCs w:val="30"/>
          <w:u w:val="none"/>
          <w:cs/>
          <w:lang w:val="en-US"/>
        </w:rPr>
        <w:lastRenderedPageBreak/>
        <w:t>ทุนเรือนหุ้น</w:t>
      </w:r>
    </w:p>
    <w:p w14:paraId="2A87B246" w14:textId="77777777" w:rsidR="007477A6" w:rsidRPr="00347315" w:rsidRDefault="007477A6" w:rsidP="007477A6">
      <w:pPr>
        <w:rPr>
          <w:rFonts w:asciiTheme="majorBidi" w:hAnsiTheme="majorBidi" w:cstheme="majorBidi"/>
          <w:sz w:val="28"/>
          <w:szCs w:val="28"/>
          <w:lang w:eastAsia="x-none"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700"/>
        <w:gridCol w:w="810"/>
        <w:gridCol w:w="270"/>
        <w:gridCol w:w="1170"/>
        <w:gridCol w:w="269"/>
        <w:gridCol w:w="1171"/>
        <w:gridCol w:w="270"/>
        <w:gridCol w:w="1170"/>
        <w:gridCol w:w="270"/>
        <w:gridCol w:w="1170"/>
      </w:tblGrid>
      <w:tr w:rsidR="007477A6" w:rsidRPr="007A06A8" w14:paraId="5E08C890" w14:textId="77777777" w:rsidTr="00A90A2B">
        <w:trPr>
          <w:tblHeader/>
        </w:trPr>
        <w:tc>
          <w:tcPr>
            <w:tcW w:w="2700" w:type="dxa"/>
          </w:tcPr>
          <w:p w14:paraId="32CEEA44" w14:textId="77777777" w:rsidR="007477A6" w:rsidRPr="00557933" w:rsidRDefault="007477A6" w:rsidP="00A9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10" w:type="dxa"/>
          </w:tcPr>
          <w:p w14:paraId="46FE0D71" w14:textId="77777777" w:rsidR="007477A6" w:rsidRPr="00557933" w:rsidRDefault="007477A6" w:rsidP="00A90A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557933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มูลค่าหุ้น</w:t>
            </w:r>
          </w:p>
        </w:tc>
        <w:tc>
          <w:tcPr>
            <w:tcW w:w="270" w:type="dxa"/>
          </w:tcPr>
          <w:p w14:paraId="1B56809E" w14:textId="77777777" w:rsidR="007477A6" w:rsidRPr="00557933" w:rsidRDefault="007477A6" w:rsidP="00A90A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shd w:val="clear" w:color="auto" w:fill="auto"/>
          </w:tcPr>
          <w:p w14:paraId="6090FBB2" w14:textId="1522294C" w:rsidR="007477A6" w:rsidRPr="00557933" w:rsidRDefault="007477A6" w:rsidP="00A90A2B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5793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3514D4C0" w14:textId="77777777" w:rsidR="007477A6" w:rsidRPr="00557933" w:rsidRDefault="007477A6" w:rsidP="00A90A2B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shd w:val="clear" w:color="auto" w:fill="auto"/>
          </w:tcPr>
          <w:p w14:paraId="7B32919A" w14:textId="5AD73125" w:rsidR="007477A6" w:rsidRPr="007477A6" w:rsidRDefault="007477A6" w:rsidP="00A90A2B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5793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</w:p>
        </w:tc>
      </w:tr>
      <w:tr w:rsidR="007477A6" w:rsidRPr="007A06A8" w14:paraId="5984146A" w14:textId="77777777" w:rsidTr="00A90A2B">
        <w:trPr>
          <w:tblHeader/>
        </w:trPr>
        <w:tc>
          <w:tcPr>
            <w:tcW w:w="2700" w:type="dxa"/>
          </w:tcPr>
          <w:p w14:paraId="120333D4" w14:textId="77777777" w:rsidR="007477A6" w:rsidRPr="00557933" w:rsidRDefault="007477A6" w:rsidP="00A90A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10" w:type="dxa"/>
          </w:tcPr>
          <w:p w14:paraId="1FE7F4A1" w14:textId="77777777" w:rsidR="007477A6" w:rsidRPr="00557933" w:rsidRDefault="007477A6" w:rsidP="00A90A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557933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ต่อหุ้น</w:t>
            </w:r>
          </w:p>
        </w:tc>
        <w:tc>
          <w:tcPr>
            <w:tcW w:w="270" w:type="dxa"/>
          </w:tcPr>
          <w:p w14:paraId="20A08933" w14:textId="77777777" w:rsidR="007477A6" w:rsidRPr="00557933" w:rsidRDefault="007477A6" w:rsidP="00A90A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9BC32A8" w14:textId="77777777" w:rsidR="007477A6" w:rsidRPr="00557933" w:rsidRDefault="007477A6" w:rsidP="00A9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9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557933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69" w:type="dxa"/>
          </w:tcPr>
          <w:p w14:paraId="53F03BA9" w14:textId="77777777" w:rsidR="007477A6" w:rsidRPr="00557933" w:rsidRDefault="007477A6" w:rsidP="00A9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</w:tcPr>
          <w:p w14:paraId="422D9A10" w14:textId="77777777" w:rsidR="007477A6" w:rsidRPr="00557933" w:rsidRDefault="007477A6" w:rsidP="00A9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5" w:right="-86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557933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270" w:type="dxa"/>
          </w:tcPr>
          <w:p w14:paraId="6A7C1F38" w14:textId="77777777" w:rsidR="007477A6" w:rsidRPr="00557933" w:rsidRDefault="007477A6" w:rsidP="00A9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6C68528" w14:textId="77777777" w:rsidR="007477A6" w:rsidRPr="00557933" w:rsidRDefault="007477A6" w:rsidP="00A9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557933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70" w:type="dxa"/>
          </w:tcPr>
          <w:p w14:paraId="78EF12E3" w14:textId="77777777" w:rsidR="007477A6" w:rsidRPr="00557933" w:rsidRDefault="007477A6" w:rsidP="00A9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6B499FC" w14:textId="77777777" w:rsidR="007477A6" w:rsidRPr="00557933" w:rsidRDefault="007477A6" w:rsidP="00A9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0" w:right="-86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557933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จำนวนเงิน</w:t>
            </w:r>
          </w:p>
        </w:tc>
      </w:tr>
      <w:tr w:rsidR="007477A6" w:rsidRPr="007A06A8" w14:paraId="1440C415" w14:textId="77777777" w:rsidTr="00A90A2B">
        <w:trPr>
          <w:tblHeader/>
        </w:trPr>
        <w:tc>
          <w:tcPr>
            <w:tcW w:w="2700" w:type="dxa"/>
          </w:tcPr>
          <w:p w14:paraId="3B10055E" w14:textId="77777777" w:rsidR="007477A6" w:rsidRPr="00557933" w:rsidRDefault="007477A6" w:rsidP="00A90A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10" w:type="dxa"/>
          </w:tcPr>
          <w:p w14:paraId="70AABF56" w14:textId="77777777" w:rsidR="007477A6" w:rsidRPr="00557933" w:rsidRDefault="007477A6" w:rsidP="00A90A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557933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70" w:type="dxa"/>
          </w:tcPr>
          <w:p w14:paraId="617B3E6D" w14:textId="77777777" w:rsidR="007477A6" w:rsidRPr="00557933" w:rsidRDefault="007477A6" w:rsidP="00A90A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490" w:type="dxa"/>
            <w:gridSpan w:val="7"/>
          </w:tcPr>
          <w:p w14:paraId="5016C2EC" w14:textId="7BF2588F" w:rsidR="007477A6" w:rsidRPr="00557933" w:rsidRDefault="007477A6" w:rsidP="00A9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557933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(พันหุ้น</w:t>
            </w:r>
            <w:r w:rsidR="0074487E">
              <w:rPr>
                <w:rFonts w:asciiTheme="majorBidi" w:hAnsiTheme="majorBidi" w:cstheme="majorBidi" w:hint="cs"/>
                <w:b/>
                <w:i/>
                <w:iCs/>
                <w:sz w:val="30"/>
                <w:szCs w:val="30"/>
                <w:cs/>
              </w:rPr>
              <w:t xml:space="preserve"> </w:t>
            </w:r>
            <w:r w:rsidRPr="00557933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>/</w:t>
            </w:r>
            <w:r w:rsidR="0074487E">
              <w:rPr>
                <w:rFonts w:asciiTheme="majorBidi" w:hAnsiTheme="majorBidi" w:cstheme="majorBidi" w:hint="cs"/>
                <w:b/>
                <w:i/>
                <w:iCs/>
                <w:sz w:val="30"/>
                <w:szCs w:val="30"/>
                <w:cs/>
              </w:rPr>
              <w:t xml:space="preserve"> </w:t>
            </w:r>
            <w:r w:rsidRPr="00557933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7477A6" w:rsidRPr="007A06A8" w14:paraId="52E66BF6" w14:textId="77777777" w:rsidTr="00A90A2B">
        <w:tc>
          <w:tcPr>
            <w:tcW w:w="2700" w:type="dxa"/>
          </w:tcPr>
          <w:p w14:paraId="13AF2622" w14:textId="77777777" w:rsidR="007477A6" w:rsidRPr="00557933" w:rsidRDefault="007477A6" w:rsidP="00A9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793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ทุนจดทะเบียน</w:t>
            </w:r>
          </w:p>
        </w:tc>
        <w:tc>
          <w:tcPr>
            <w:tcW w:w="810" w:type="dxa"/>
          </w:tcPr>
          <w:p w14:paraId="4156AB49" w14:textId="77777777" w:rsidR="007477A6" w:rsidRPr="00557933" w:rsidRDefault="007477A6" w:rsidP="00A9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4F5ED8E" w14:textId="77777777" w:rsidR="007477A6" w:rsidRPr="00557933" w:rsidRDefault="007477A6" w:rsidP="00A90A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59A738DA" w14:textId="77777777" w:rsidR="007477A6" w:rsidRPr="00557933" w:rsidRDefault="007477A6" w:rsidP="00A90A2B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9" w:type="dxa"/>
          </w:tcPr>
          <w:p w14:paraId="7F3CDBFB" w14:textId="77777777" w:rsidR="007477A6" w:rsidRPr="00557933" w:rsidRDefault="007477A6" w:rsidP="00A90A2B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1" w:type="dxa"/>
          </w:tcPr>
          <w:p w14:paraId="5CD035C0" w14:textId="77777777" w:rsidR="007477A6" w:rsidRPr="00557933" w:rsidRDefault="007477A6" w:rsidP="00A90A2B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AAAF379" w14:textId="77777777" w:rsidR="007477A6" w:rsidRPr="00557933" w:rsidRDefault="007477A6" w:rsidP="00A9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B4B31F0" w14:textId="77777777" w:rsidR="007477A6" w:rsidRPr="00557933" w:rsidRDefault="007477A6" w:rsidP="00A90A2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EC79AE2" w14:textId="77777777" w:rsidR="007477A6" w:rsidRPr="00557933" w:rsidRDefault="007477A6" w:rsidP="00A9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A8D89A5" w14:textId="77777777" w:rsidR="007477A6" w:rsidRPr="00557933" w:rsidRDefault="007477A6" w:rsidP="00A90A2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477A6" w:rsidRPr="007A06A8" w14:paraId="0ECE3747" w14:textId="77777777" w:rsidTr="00A90A2B">
        <w:tc>
          <w:tcPr>
            <w:tcW w:w="2700" w:type="dxa"/>
          </w:tcPr>
          <w:p w14:paraId="6CC8A138" w14:textId="77777777" w:rsidR="007477A6" w:rsidRPr="00557933" w:rsidRDefault="007477A6" w:rsidP="00A9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793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557933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557933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810" w:type="dxa"/>
          </w:tcPr>
          <w:p w14:paraId="67DDCDEA" w14:textId="77777777" w:rsidR="007477A6" w:rsidRPr="00557933" w:rsidRDefault="007477A6" w:rsidP="00A9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3316B7D" w14:textId="77777777" w:rsidR="007477A6" w:rsidRPr="00557933" w:rsidRDefault="007477A6" w:rsidP="00A90A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59F58050" w14:textId="77777777" w:rsidR="007477A6" w:rsidRPr="00557933" w:rsidRDefault="007477A6" w:rsidP="00A90A2B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9" w:type="dxa"/>
          </w:tcPr>
          <w:p w14:paraId="3A48581A" w14:textId="77777777" w:rsidR="007477A6" w:rsidRPr="00557933" w:rsidRDefault="007477A6" w:rsidP="00A90A2B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1" w:type="dxa"/>
          </w:tcPr>
          <w:p w14:paraId="0468AB86" w14:textId="77777777" w:rsidR="007477A6" w:rsidRPr="00557933" w:rsidRDefault="007477A6" w:rsidP="00A90A2B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E88F17F" w14:textId="77777777" w:rsidR="007477A6" w:rsidRPr="00557933" w:rsidRDefault="007477A6" w:rsidP="00A9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6A5695C" w14:textId="77777777" w:rsidR="007477A6" w:rsidRPr="00557933" w:rsidRDefault="007477A6" w:rsidP="00A90A2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2C7A831" w14:textId="77777777" w:rsidR="007477A6" w:rsidRPr="00557933" w:rsidRDefault="007477A6" w:rsidP="00A9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08C3B5D" w14:textId="77777777" w:rsidR="007477A6" w:rsidRPr="00557933" w:rsidRDefault="007477A6" w:rsidP="00A90A2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477A6" w:rsidRPr="007A06A8" w14:paraId="2C374B2C" w14:textId="77777777" w:rsidTr="00A90A2B">
        <w:tc>
          <w:tcPr>
            <w:tcW w:w="2700" w:type="dxa"/>
          </w:tcPr>
          <w:p w14:paraId="182B6621" w14:textId="77777777" w:rsidR="007477A6" w:rsidRPr="00557933" w:rsidRDefault="007477A6" w:rsidP="007477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7933">
              <w:rPr>
                <w:rFonts w:asciiTheme="majorBidi" w:hAnsiTheme="majorBidi" w:cstheme="majorBidi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810" w:type="dxa"/>
          </w:tcPr>
          <w:p w14:paraId="53F9B077" w14:textId="77777777" w:rsidR="007477A6" w:rsidRPr="00557933" w:rsidRDefault="007477A6" w:rsidP="007477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5793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0.5</w:t>
            </w:r>
          </w:p>
        </w:tc>
        <w:tc>
          <w:tcPr>
            <w:tcW w:w="270" w:type="dxa"/>
          </w:tcPr>
          <w:p w14:paraId="2CF3B314" w14:textId="77777777" w:rsidR="007477A6" w:rsidRPr="00557933" w:rsidRDefault="007477A6" w:rsidP="00747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C29C4AF" w14:textId="37D0F827" w:rsidR="007477A6" w:rsidRPr="00592068" w:rsidRDefault="00EA7478" w:rsidP="007477A6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105" w:right="-7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457,999</w:t>
            </w:r>
          </w:p>
        </w:tc>
        <w:tc>
          <w:tcPr>
            <w:tcW w:w="269" w:type="dxa"/>
          </w:tcPr>
          <w:p w14:paraId="096B2CD1" w14:textId="77777777" w:rsidR="007477A6" w:rsidRPr="00592068" w:rsidRDefault="007477A6" w:rsidP="007477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1" w:type="dxa"/>
            <w:vAlign w:val="bottom"/>
          </w:tcPr>
          <w:p w14:paraId="6FA30D16" w14:textId="29CE1E46" w:rsidR="007477A6" w:rsidRPr="00592068" w:rsidRDefault="00EA7478" w:rsidP="00920ACE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135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228,999</w:t>
            </w:r>
          </w:p>
        </w:tc>
        <w:tc>
          <w:tcPr>
            <w:tcW w:w="270" w:type="dxa"/>
          </w:tcPr>
          <w:p w14:paraId="5D3A09EA" w14:textId="77777777" w:rsidR="007477A6" w:rsidRPr="00557933" w:rsidRDefault="007477A6" w:rsidP="007477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69B38D7" w14:textId="54DC15DC" w:rsidR="007477A6" w:rsidRPr="00557933" w:rsidRDefault="007477A6" w:rsidP="007477A6">
            <w:pPr>
              <w:pStyle w:val="30"/>
              <w:tabs>
                <w:tab w:val="clear" w:pos="360"/>
                <w:tab w:val="clear" w:pos="720"/>
                <w:tab w:val="decimal" w:pos="960"/>
              </w:tabs>
              <w:spacing w:line="240" w:lineRule="atLeast"/>
              <w:ind w:left="-135" w:right="-10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B09FD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3</w:t>
            </w:r>
            <w:r w:rsidRPr="00F922A0">
              <w:rPr>
                <w:rFonts w:asciiTheme="majorBidi" w:hAnsiTheme="majorBidi" w:cstheme="majorBidi"/>
                <w:sz w:val="30"/>
                <w:szCs w:val="30"/>
              </w:rPr>
              <w:t>58</w:t>
            </w:r>
            <w:r w:rsidRPr="00F922A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,000</w:t>
            </w:r>
          </w:p>
        </w:tc>
        <w:tc>
          <w:tcPr>
            <w:tcW w:w="270" w:type="dxa"/>
          </w:tcPr>
          <w:p w14:paraId="5BE059FC" w14:textId="77777777" w:rsidR="007477A6" w:rsidRPr="00557933" w:rsidRDefault="007477A6" w:rsidP="007477A6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48E8F622" w14:textId="1244706F" w:rsidR="007477A6" w:rsidRPr="00557933" w:rsidRDefault="007477A6" w:rsidP="007477A6">
            <w:pPr>
              <w:pStyle w:val="30"/>
              <w:tabs>
                <w:tab w:val="clear" w:pos="360"/>
                <w:tab w:val="clear" w:pos="720"/>
                <w:tab w:val="decimal" w:pos="960"/>
              </w:tabs>
              <w:spacing w:line="240" w:lineRule="atLeast"/>
              <w:ind w:left="-120" w:right="-10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922A0">
              <w:rPr>
                <w:rFonts w:asciiTheme="majorBidi" w:hAnsiTheme="majorBidi" w:cstheme="majorBidi"/>
                <w:sz w:val="30"/>
                <w:szCs w:val="30"/>
              </w:rPr>
              <w:t>179,000</w:t>
            </w:r>
          </w:p>
        </w:tc>
      </w:tr>
      <w:tr w:rsidR="007477A6" w:rsidRPr="007A06A8" w14:paraId="55D25FA7" w14:textId="77777777" w:rsidTr="00A90A2B">
        <w:tc>
          <w:tcPr>
            <w:tcW w:w="2700" w:type="dxa"/>
          </w:tcPr>
          <w:p w14:paraId="604BA223" w14:textId="77777777" w:rsidR="007477A6" w:rsidRPr="00557933" w:rsidRDefault="007477A6" w:rsidP="007477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7933">
              <w:rPr>
                <w:rFonts w:asciiTheme="majorBidi" w:hAnsiTheme="majorBidi" w:cstheme="majorBidi"/>
                <w:sz w:val="30"/>
                <w:szCs w:val="30"/>
                <w:cs/>
              </w:rPr>
              <w:t>ลดหุ้น</w:t>
            </w:r>
          </w:p>
        </w:tc>
        <w:tc>
          <w:tcPr>
            <w:tcW w:w="810" w:type="dxa"/>
          </w:tcPr>
          <w:p w14:paraId="5097F9AC" w14:textId="77777777" w:rsidR="007477A6" w:rsidRPr="00557933" w:rsidRDefault="007477A6" w:rsidP="007477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15216F8" w14:textId="77777777" w:rsidR="007477A6" w:rsidRPr="00557933" w:rsidRDefault="007477A6" w:rsidP="00747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5481FFA" w14:textId="77777777" w:rsidR="007477A6" w:rsidRPr="00592068" w:rsidRDefault="007477A6" w:rsidP="007477A6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105" w:right="-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</w:tcPr>
          <w:p w14:paraId="6AFFABA2" w14:textId="77777777" w:rsidR="007477A6" w:rsidRPr="00592068" w:rsidRDefault="007477A6" w:rsidP="007477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1" w:type="dxa"/>
            <w:vAlign w:val="bottom"/>
          </w:tcPr>
          <w:p w14:paraId="6D6862C1" w14:textId="77777777" w:rsidR="007477A6" w:rsidRPr="00592068" w:rsidRDefault="007477A6" w:rsidP="007477A6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135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8A17E86" w14:textId="77777777" w:rsidR="007477A6" w:rsidRPr="00557933" w:rsidRDefault="007477A6" w:rsidP="007477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67FB09F" w14:textId="77777777" w:rsidR="007477A6" w:rsidRPr="00557933" w:rsidRDefault="007477A6" w:rsidP="007477A6">
            <w:pPr>
              <w:pStyle w:val="30"/>
              <w:tabs>
                <w:tab w:val="clear" w:pos="360"/>
                <w:tab w:val="clear" w:pos="720"/>
                <w:tab w:val="decimal" w:pos="960"/>
              </w:tabs>
              <w:spacing w:line="240" w:lineRule="atLeast"/>
              <w:ind w:left="-135" w:right="-105"/>
              <w:rPr>
                <w:rFonts w:asciiTheme="majorBidi" w:hAnsiTheme="majorBidi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BA7AAB7" w14:textId="77777777" w:rsidR="007477A6" w:rsidRPr="00557933" w:rsidRDefault="007477A6" w:rsidP="007477A6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5A4CF7FC" w14:textId="77777777" w:rsidR="007477A6" w:rsidRPr="00557933" w:rsidRDefault="007477A6" w:rsidP="007477A6">
            <w:pPr>
              <w:pStyle w:val="30"/>
              <w:tabs>
                <w:tab w:val="clear" w:pos="360"/>
                <w:tab w:val="clear" w:pos="720"/>
                <w:tab w:val="decimal" w:pos="960"/>
              </w:tabs>
              <w:spacing w:line="240" w:lineRule="atLeast"/>
              <w:ind w:left="-120" w:right="-105"/>
              <w:rPr>
                <w:rFonts w:asciiTheme="majorBidi" w:hAnsiTheme="majorBidi" w:cs="Angsana New"/>
                <w:sz w:val="30"/>
                <w:szCs w:val="30"/>
                <w:cs/>
              </w:rPr>
            </w:pPr>
          </w:p>
        </w:tc>
      </w:tr>
      <w:tr w:rsidR="007477A6" w:rsidRPr="009310BB" w14:paraId="7F220958" w14:textId="77777777" w:rsidTr="00A90A2B">
        <w:tc>
          <w:tcPr>
            <w:tcW w:w="2700" w:type="dxa"/>
          </w:tcPr>
          <w:p w14:paraId="02AC7319" w14:textId="77777777" w:rsidR="007477A6" w:rsidRPr="00557933" w:rsidRDefault="007477A6" w:rsidP="007477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7933">
              <w:rPr>
                <w:rFonts w:asciiTheme="majorBidi" w:hAnsiTheme="majorBidi" w:cstheme="majorBidi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810" w:type="dxa"/>
          </w:tcPr>
          <w:p w14:paraId="2CC82900" w14:textId="77777777" w:rsidR="007477A6" w:rsidRPr="00557933" w:rsidRDefault="007477A6" w:rsidP="007477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5793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0.5</w:t>
            </w:r>
          </w:p>
        </w:tc>
        <w:tc>
          <w:tcPr>
            <w:tcW w:w="270" w:type="dxa"/>
          </w:tcPr>
          <w:p w14:paraId="15D9B135" w14:textId="77777777" w:rsidR="007477A6" w:rsidRPr="00557933" w:rsidRDefault="007477A6" w:rsidP="00747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B6FFE51" w14:textId="3ED7F5B0" w:rsidR="007477A6" w:rsidRPr="00592068" w:rsidRDefault="00EA7478" w:rsidP="007477A6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105" w:right="-7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EB1974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69" w:type="dxa"/>
          </w:tcPr>
          <w:p w14:paraId="727C4EE0" w14:textId="77777777" w:rsidR="007477A6" w:rsidRPr="00592068" w:rsidRDefault="007477A6" w:rsidP="007477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1" w:type="dxa"/>
            <w:vAlign w:val="bottom"/>
          </w:tcPr>
          <w:p w14:paraId="25EAE555" w14:textId="3D941680" w:rsidR="007477A6" w:rsidRPr="00592068" w:rsidRDefault="00EA7478" w:rsidP="00347315">
            <w:pPr>
              <w:pStyle w:val="acctfourfigures"/>
              <w:tabs>
                <w:tab w:val="clear" w:pos="765"/>
                <w:tab w:val="decimal" w:pos="953"/>
              </w:tabs>
              <w:spacing w:line="240" w:lineRule="atLeast"/>
              <w:ind w:left="-135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F6CAE64" w14:textId="77777777" w:rsidR="007477A6" w:rsidRPr="00557933" w:rsidRDefault="007477A6" w:rsidP="007477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76B1B3A" w14:textId="3DF739FB" w:rsidR="007477A6" w:rsidRPr="00557933" w:rsidRDefault="007477A6" w:rsidP="007477A6">
            <w:pPr>
              <w:pStyle w:val="30"/>
              <w:tabs>
                <w:tab w:val="clear" w:pos="360"/>
                <w:tab w:val="clear" w:pos="720"/>
                <w:tab w:val="decimal" w:pos="960"/>
              </w:tabs>
              <w:spacing w:line="240" w:lineRule="atLeast"/>
              <w:ind w:left="-135" w:right="-10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22A0">
              <w:rPr>
                <w:rFonts w:asciiTheme="majorBidi" w:hAnsiTheme="majorBidi" w:cstheme="majorBidi"/>
                <w:sz w:val="30"/>
                <w:szCs w:val="30"/>
              </w:rPr>
              <w:t>(28,001)</w:t>
            </w:r>
          </w:p>
        </w:tc>
        <w:tc>
          <w:tcPr>
            <w:tcW w:w="270" w:type="dxa"/>
          </w:tcPr>
          <w:p w14:paraId="7300654C" w14:textId="77777777" w:rsidR="007477A6" w:rsidRPr="00557933" w:rsidRDefault="007477A6" w:rsidP="007477A6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713AFDA8" w14:textId="2D5D526E" w:rsidR="007477A6" w:rsidRPr="00557933" w:rsidRDefault="007477A6" w:rsidP="007477A6">
            <w:pPr>
              <w:pStyle w:val="30"/>
              <w:tabs>
                <w:tab w:val="clear" w:pos="360"/>
                <w:tab w:val="clear" w:pos="720"/>
                <w:tab w:val="decimal" w:pos="960"/>
              </w:tabs>
              <w:spacing w:line="240" w:lineRule="atLeast"/>
              <w:ind w:left="-120" w:right="-10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922A0">
              <w:rPr>
                <w:rFonts w:asciiTheme="majorBidi" w:hAnsiTheme="majorBidi" w:cstheme="majorBidi"/>
                <w:sz w:val="30"/>
                <w:szCs w:val="30"/>
              </w:rPr>
              <w:t>(14,001)</w:t>
            </w:r>
          </w:p>
        </w:tc>
      </w:tr>
      <w:tr w:rsidR="00EA7478" w:rsidRPr="007A06A8" w14:paraId="458A0293" w14:textId="77777777" w:rsidTr="00A90A2B">
        <w:trPr>
          <w:trHeight w:val="272"/>
        </w:trPr>
        <w:tc>
          <w:tcPr>
            <w:tcW w:w="2700" w:type="dxa"/>
          </w:tcPr>
          <w:p w14:paraId="1EA54F11" w14:textId="19232243" w:rsidR="00EA7478" w:rsidRPr="00557933" w:rsidRDefault="00EA7478" w:rsidP="00EA7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7933">
              <w:rPr>
                <w:rFonts w:asciiTheme="majorBidi" w:hAnsiTheme="majorBidi" w:cstheme="majorBidi"/>
                <w:sz w:val="30"/>
                <w:szCs w:val="30"/>
                <w:cs/>
              </w:rPr>
              <w:t>ออกหุ้นใหม่</w:t>
            </w:r>
          </w:p>
        </w:tc>
        <w:tc>
          <w:tcPr>
            <w:tcW w:w="810" w:type="dxa"/>
          </w:tcPr>
          <w:p w14:paraId="46D7007F" w14:textId="77777777" w:rsidR="00EA7478" w:rsidRPr="00557933" w:rsidRDefault="00EA7478" w:rsidP="00EA74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13AD277" w14:textId="77777777" w:rsidR="00EA7478" w:rsidRPr="00557933" w:rsidRDefault="00EA7478" w:rsidP="00EA74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8A90044" w14:textId="77777777" w:rsidR="00EA7478" w:rsidRPr="00592068" w:rsidRDefault="00EA7478" w:rsidP="00EA7478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105" w:right="-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</w:tcPr>
          <w:p w14:paraId="567BECCB" w14:textId="77777777" w:rsidR="00EA7478" w:rsidRPr="00592068" w:rsidRDefault="00EA7478" w:rsidP="00EA7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1" w:type="dxa"/>
            <w:vAlign w:val="bottom"/>
          </w:tcPr>
          <w:p w14:paraId="6B381B82" w14:textId="77777777" w:rsidR="00EA7478" w:rsidRPr="00592068" w:rsidRDefault="00EA7478" w:rsidP="00EA7478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135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2843C6A" w14:textId="77777777" w:rsidR="00EA7478" w:rsidRPr="00557933" w:rsidRDefault="00EA7478" w:rsidP="00EA7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60EA7D2" w14:textId="77777777" w:rsidR="00EA7478" w:rsidRPr="00557933" w:rsidRDefault="00EA7478" w:rsidP="00EA7478">
            <w:pPr>
              <w:pStyle w:val="30"/>
              <w:tabs>
                <w:tab w:val="clear" w:pos="360"/>
                <w:tab w:val="clear" w:pos="720"/>
                <w:tab w:val="decimal" w:pos="960"/>
              </w:tabs>
              <w:spacing w:line="240" w:lineRule="atLeast"/>
              <w:ind w:left="-135" w:right="-10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B48D9AF" w14:textId="77777777" w:rsidR="00EA7478" w:rsidRPr="00557933" w:rsidRDefault="00EA7478" w:rsidP="00EA7478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34D409D5" w14:textId="77777777" w:rsidR="00EA7478" w:rsidRPr="00557933" w:rsidRDefault="00EA7478" w:rsidP="00EA7478">
            <w:pPr>
              <w:pStyle w:val="30"/>
              <w:tabs>
                <w:tab w:val="clear" w:pos="360"/>
                <w:tab w:val="clear" w:pos="720"/>
                <w:tab w:val="decimal" w:pos="960"/>
              </w:tabs>
              <w:spacing w:line="240" w:lineRule="atLeast"/>
              <w:ind w:left="-120" w:right="-10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EA7478" w:rsidRPr="007A06A8" w14:paraId="1BD5E674" w14:textId="77777777" w:rsidTr="00A90A2B">
        <w:trPr>
          <w:trHeight w:val="272"/>
        </w:trPr>
        <w:tc>
          <w:tcPr>
            <w:tcW w:w="2700" w:type="dxa"/>
          </w:tcPr>
          <w:p w14:paraId="5A91A535" w14:textId="73E625F9" w:rsidR="00EA7478" w:rsidRPr="00557933" w:rsidRDefault="00EA7478" w:rsidP="00EA7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7933">
              <w:rPr>
                <w:rFonts w:asciiTheme="majorBidi" w:hAnsiTheme="majorBidi" w:cstheme="majorBidi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810" w:type="dxa"/>
          </w:tcPr>
          <w:p w14:paraId="207BB9FF" w14:textId="701B08DD" w:rsidR="00EA7478" w:rsidRPr="00557933" w:rsidRDefault="00EA7478" w:rsidP="00EA74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lang w:val="en-US"/>
              </w:rPr>
            </w:pPr>
            <w:r w:rsidRPr="0055793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0.5</w:t>
            </w:r>
          </w:p>
        </w:tc>
        <w:tc>
          <w:tcPr>
            <w:tcW w:w="270" w:type="dxa"/>
          </w:tcPr>
          <w:p w14:paraId="459B3A03" w14:textId="77777777" w:rsidR="00EA7478" w:rsidRPr="00557933" w:rsidRDefault="00EA7478" w:rsidP="00EA74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F0D5EC7" w14:textId="2DD3AD6B" w:rsidR="00EA7478" w:rsidRPr="00592068" w:rsidRDefault="00EB1974" w:rsidP="00EA7478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105" w:right="-7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133</w:t>
            </w:r>
            <w:r w:rsidR="00EA747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286</w:t>
            </w:r>
          </w:p>
        </w:tc>
        <w:tc>
          <w:tcPr>
            <w:tcW w:w="269" w:type="dxa"/>
          </w:tcPr>
          <w:p w14:paraId="6EF9E264" w14:textId="77777777" w:rsidR="00EA7478" w:rsidRPr="00592068" w:rsidRDefault="00EA7478" w:rsidP="00EA7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1" w:type="dxa"/>
            <w:vAlign w:val="bottom"/>
          </w:tcPr>
          <w:p w14:paraId="036EF7F7" w14:textId="464E650E" w:rsidR="00EA7478" w:rsidRPr="00592068" w:rsidRDefault="00EB1974" w:rsidP="00EA7478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135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66</w:t>
            </w:r>
            <w:r w:rsidR="00EA747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643</w:t>
            </w:r>
          </w:p>
        </w:tc>
        <w:tc>
          <w:tcPr>
            <w:tcW w:w="270" w:type="dxa"/>
          </w:tcPr>
          <w:p w14:paraId="532B65EB" w14:textId="77777777" w:rsidR="00EA7478" w:rsidRPr="00557933" w:rsidRDefault="00EA7478" w:rsidP="00EA7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2F1C223" w14:textId="0FFDD7A0" w:rsidR="00EA7478" w:rsidRPr="00557933" w:rsidRDefault="00EA7478" w:rsidP="00EA7478">
            <w:pPr>
              <w:pStyle w:val="30"/>
              <w:tabs>
                <w:tab w:val="clear" w:pos="360"/>
                <w:tab w:val="clear" w:pos="720"/>
                <w:tab w:val="decimal" w:pos="960"/>
              </w:tabs>
              <w:spacing w:line="240" w:lineRule="atLeast"/>
              <w:ind w:left="-135" w:right="-10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922A0">
              <w:rPr>
                <w:rFonts w:asciiTheme="majorBidi" w:hAnsiTheme="majorBidi" w:cstheme="majorBidi"/>
                <w:sz w:val="30"/>
                <w:szCs w:val="30"/>
              </w:rPr>
              <w:t>128,000</w:t>
            </w:r>
          </w:p>
        </w:tc>
        <w:tc>
          <w:tcPr>
            <w:tcW w:w="270" w:type="dxa"/>
          </w:tcPr>
          <w:p w14:paraId="4FB1836B" w14:textId="77777777" w:rsidR="00EA7478" w:rsidRPr="00557933" w:rsidRDefault="00EA7478" w:rsidP="00EA7478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680B7D61" w14:textId="1845D292" w:rsidR="00EA7478" w:rsidRPr="00557933" w:rsidRDefault="00EA7478" w:rsidP="00EA7478">
            <w:pPr>
              <w:pStyle w:val="30"/>
              <w:tabs>
                <w:tab w:val="clear" w:pos="360"/>
                <w:tab w:val="clear" w:pos="720"/>
                <w:tab w:val="decimal" w:pos="960"/>
              </w:tabs>
              <w:spacing w:line="240" w:lineRule="atLeast"/>
              <w:ind w:left="-120" w:right="-10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922A0">
              <w:rPr>
                <w:rFonts w:asciiTheme="majorBidi" w:hAnsiTheme="majorBidi" w:cstheme="majorBidi"/>
                <w:sz w:val="30"/>
                <w:szCs w:val="30"/>
              </w:rPr>
              <w:t>64,000</w:t>
            </w:r>
          </w:p>
        </w:tc>
      </w:tr>
      <w:tr w:rsidR="007477A6" w:rsidRPr="007A06A8" w14:paraId="6FB90ACE" w14:textId="77777777" w:rsidTr="00A90A2B">
        <w:tc>
          <w:tcPr>
            <w:tcW w:w="2700" w:type="dxa"/>
          </w:tcPr>
          <w:p w14:paraId="4089F905" w14:textId="55351F98" w:rsidR="007477A6" w:rsidRPr="00557933" w:rsidRDefault="007477A6" w:rsidP="007477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57933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  <w:t xml:space="preserve">ณ วันที่ </w:t>
            </w:r>
            <w:r w:rsidRPr="00557933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  <w:t>30</w:t>
            </w:r>
            <w:r w:rsidRPr="00557933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  <w:t xml:space="preserve"> </w:t>
            </w:r>
            <w:r w:rsidR="00263477">
              <w:rPr>
                <w:rFonts w:asciiTheme="majorBidi" w:hAnsiTheme="majorBidi" w:cstheme="majorBidi" w:hint="cs"/>
                <w:b/>
                <w:bCs/>
                <w:spacing w:val="-6"/>
                <w:sz w:val="30"/>
                <w:szCs w:val="30"/>
                <w:cs/>
              </w:rPr>
              <w:t>กันยา</w:t>
            </w:r>
            <w:r w:rsidRPr="00557933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  <w:t xml:space="preserve">ยน </w:t>
            </w:r>
            <w:r w:rsidRPr="00557933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  <w:t xml:space="preserve">/ 31 </w:t>
            </w:r>
            <w:r w:rsidRPr="00557933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810" w:type="dxa"/>
          </w:tcPr>
          <w:p w14:paraId="08230E5C" w14:textId="77777777" w:rsidR="007477A6" w:rsidRPr="00557933" w:rsidRDefault="007477A6" w:rsidP="007477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3EA9538" w14:textId="77777777" w:rsidR="007477A6" w:rsidRPr="00557933" w:rsidRDefault="007477A6" w:rsidP="00747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196B6F38" w14:textId="77777777" w:rsidR="007477A6" w:rsidRPr="00592068" w:rsidRDefault="007477A6" w:rsidP="007477A6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105" w:right="-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</w:tcPr>
          <w:p w14:paraId="49968412" w14:textId="77777777" w:rsidR="007477A6" w:rsidRPr="00592068" w:rsidRDefault="007477A6" w:rsidP="007477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  <w:vAlign w:val="bottom"/>
          </w:tcPr>
          <w:p w14:paraId="2E558061" w14:textId="77777777" w:rsidR="007477A6" w:rsidRPr="00592068" w:rsidRDefault="007477A6" w:rsidP="007477A6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135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12ADAEA" w14:textId="77777777" w:rsidR="007477A6" w:rsidRPr="00557933" w:rsidRDefault="007477A6" w:rsidP="007477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041CF60A" w14:textId="77777777" w:rsidR="007477A6" w:rsidRPr="00557933" w:rsidRDefault="007477A6" w:rsidP="007477A6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135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617857E" w14:textId="77777777" w:rsidR="007477A6" w:rsidRPr="00557933" w:rsidRDefault="007477A6" w:rsidP="007477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2F6924E4" w14:textId="77777777" w:rsidR="007477A6" w:rsidRPr="00557933" w:rsidRDefault="007477A6" w:rsidP="007477A6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120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477A6" w:rsidRPr="007A06A8" w14:paraId="21292DD9" w14:textId="77777777" w:rsidTr="00A90A2B">
        <w:tc>
          <w:tcPr>
            <w:tcW w:w="2700" w:type="dxa"/>
          </w:tcPr>
          <w:p w14:paraId="28E061B8" w14:textId="77777777" w:rsidR="007477A6" w:rsidRPr="00557933" w:rsidRDefault="007477A6" w:rsidP="007477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5793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810" w:type="dxa"/>
          </w:tcPr>
          <w:p w14:paraId="4311A470" w14:textId="77777777" w:rsidR="007477A6" w:rsidRPr="00557933" w:rsidRDefault="007477A6" w:rsidP="007477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55793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0.5</w:t>
            </w:r>
          </w:p>
        </w:tc>
        <w:tc>
          <w:tcPr>
            <w:tcW w:w="270" w:type="dxa"/>
          </w:tcPr>
          <w:p w14:paraId="16DE394D" w14:textId="77777777" w:rsidR="007477A6" w:rsidRPr="00557933" w:rsidRDefault="007477A6" w:rsidP="00747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664905EE" w14:textId="699279F6" w:rsidR="007477A6" w:rsidRPr="00592068" w:rsidRDefault="00EA7478" w:rsidP="007477A6">
            <w:pPr>
              <w:pStyle w:val="30"/>
              <w:tabs>
                <w:tab w:val="clear" w:pos="360"/>
                <w:tab w:val="clear" w:pos="720"/>
                <w:tab w:val="decimal" w:pos="960"/>
              </w:tabs>
              <w:spacing w:line="240" w:lineRule="atLeast"/>
              <w:ind w:left="-105" w:right="-7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591,283</w:t>
            </w:r>
          </w:p>
        </w:tc>
        <w:tc>
          <w:tcPr>
            <w:tcW w:w="269" w:type="dxa"/>
          </w:tcPr>
          <w:p w14:paraId="1A7555D4" w14:textId="77777777" w:rsidR="007477A6" w:rsidRPr="00592068" w:rsidRDefault="007477A6" w:rsidP="007477A6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1" w:type="dxa"/>
            <w:tcBorders>
              <w:bottom w:val="double" w:sz="4" w:space="0" w:color="auto"/>
            </w:tcBorders>
          </w:tcPr>
          <w:p w14:paraId="226A5BBE" w14:textId="7A22545E" w:rsidR="007477A6" w:rsidRPr="00592068" w:rsidRDefault="00EA7478" w:rsidP="007477A6">
            <w:pPr>
              <w:pStyle w:val="30"/>
              <w:tabs>
                <w:tab w:val="clear" w:pos="360"/>
                <w:tab w:val="clear" w:pos="720"/>
                <w:tab w:val="decimal" w:pos="960"/>
              </w:tabs>
              <w:spacing w:line="240" w:lineRule="atLeast"/>
              <w:ind w:left="-135"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295,642</w:t>
            </w:r>
          </w:p>
        </w:tc>
        <w:tc>
          <w:tcPr>
            <w:tcW w:w="270" w:type="dxa"/>
          </w:tcPr>
          <w:p w14:paraId="654E4490" w14:textId="77777777" w:rsidR="007477A6" w:rsidRPr="00557933" w:rsidRDefault="007477A6" w:rsidP="007477A6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06A93F87" w14:textId="4181ED73" w:rsidR="007477A6" w:rsidRPr="00557933" w:rsidRDefault="007477A6" w:rsidP="007477A6">
            <w:pPr>
              <w:pStyle w:val="30"/>
              <w:tabs>
                <w:tab w:val="clear" w:pos="360"/>
                <w:tab w:val="clear" w:pos="720"/>
                <w:tab w:val="decimal" w:pos="960"/>
              </w:tabs>
              <w:spacing w:line="240" w:lineRule="atLeast"/>
              <w:ind w:left="-135" w:right="-10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457,999</w:t>
            </w:r>
          </w:p>
        </w:tc>
        <w:tc>
          <w:tcPr>
            <w:tcW w:w="270" w:type="dxa"/>
          </w:tcPr>
          <w:p w14:paraId="25F6D125" w14:textId="77777777" w:rsidR="007477A6" w:rsidRPr="00557933" w:rsidRDefault="007477A6" w:rsidP="007477A6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08C24DA3" w14:textId="1B24D9D9" w:rsidR="007477A6" w:rsidRPr="00557933" w:rsidRDefault="007477A6" w:rsidP="007477A6">
            <w:pPr>
              <w:pStyle w:val="30"/>
              <w:tabs>
                <w:tab w:val="clear" w:pos="360"/>
                <w:tab w:val="clear" w:pos="720"/>
                <w:tab w:val="decimal" w:pos="960"/>
              </w:tabs>
              <w:spacing w:line="240" w:lineRule="atLeast"/>
              <w:ind w:left="-120" w:right="-10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228,999</w:t>
            </w:r>
          </w:p>
        </w:tc>
      </w:tr>
      <w:tr w:rsidR="007477A6" w:rsidRPr="007A06A8" w14:paraId="3D9F2F26" w14:textId="77777777" w:rsidTr="00A90A2B">
        <w:tc>
          <w:tcPr>
            <w:tcW w:w="2700" w:type="dxa"/>
          </w:tcPr>
          <w:p w14:paraId="43D0AA2F" w14:textId="77777777" w:rsidR="007477A6" w:rsidRPr="00557933" w:rsidRDefault="007477A6" w:rsidP="007477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810" w:type="dxa"/>
          </w:tcPr>
          <w:p w14:paraId="371DAA70" w14:textId="77777777" w:rsidR="007477A6" w:rsidRPr="00557933" w:rsidRDefault="007477A6" w:rsidP="00747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</w:rPr>
            </w:pPr>
          </w:p>
        </w:tc>
        <w:tc>
          <w:tcPr>
            <w:tcW w:w="270" w:type="dxa"/>
          </w:tcPr>
          <w:p w14:paraId="08204A9B" w14:textId="77777777" w:rsidR="007477A6" w:rsidRPr="00557933" w:rsidRDefault="007477A6" w:rsidP="00747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59DACD76" w14:textId="77777777" w:rsidR="007477A6" w:rsidRPr="00592068" w:rsidRDefault="007477A6" w:rsidP="007477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ind w:left="-105" w:right="-75"/>
              <w:rPr>
                <w:rFonts w:asciiTheme="majorBidi" w:hAnsiTheme="majorBidi" w:cstheme="majorBidi"/>
                <w:b/>
                <w:cs/>
              </w:rPr>
            </w:pPr>
          </w:p>
        </w:tc>
        <w:tc>
          <w:tcPr>
            <w:tcW w:w="269" w:type="dxa"/>
          </w:tcPr>
          <w:p w14:paraId="3A0907B3" w14:textId="77777777" w:rsidR="007477A6" w:rsidRPr="00592068" w:rsidRDefault="007477A6" w:rsidP="007477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  <w:shd w:val="clear" w:color="auto" w:fill="auto"/>
          </w:tcPr>
          <w:p w14:paraId="07794415" w14:textId="77777777" w:rsidR="007477A6" w:rsidRPr="00592068" w:rsidRDefault="007477A6" w:rsidP="007477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ind w:left="-135" w:right="-90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270" w:type="dxa"/>
          </w:tcPr>
          <w:p w14:paraId="52359C3D" w14:textId="77777777" w:rsidR="007477A6" w:rsidRPr="00557933" w:rsidRDefault="007477A6" w:rsidP="007477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6DB7BC5B" w14:textId="77777777" w:rsidR="007477A6" w:rsidRPr="00557933" w:rsidRDefault="007477A6" w:rsidP="007477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ind w:left="-135" w:right="-105"/>
              <w:rPr>
                <w:rFonts w:asciiTheme="majorBidi" w:hAnsiTheme="majorBidi" w:cstheme="majorBidi"/>
                <w:b/>
                <w:cs/>
              </w:rPr>
            </w:pPr>
          </w:p>
        </w:tc>
        <w:tc>
          <w:tcPr>
            <w:tcW w:w="270" w:type="dxa"/>
          </w:tcPr>
          <w:p w14:paraId="3CC1D3FD" w14:textId="77777777" w:rsidR="007477A6" w:rsidRPr="00557933" w:rsidRDefault="007477A6" w:rsidP="007477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72EE5E29" w14:textId="77777777" w:rsidR="007477A6" w:rsidRPr="00557933" w:rsidRDefault="007477A6" w:rsidP="007477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ind w:left="-120" w:right="-105"/>
              <w:rPr>
                <w:rFonts w:asciiTheme="majorBidi" w:hAnsiTheme="majorBidi" w:cstheme="majorBidi"/>
                <w:b/>
              </w:rPr>
            </w:pPr>
          </w:p>
        </w:tc>
      </w:tr>
      <w:tr w:rsidR="007477A6" w:rsidRPr="007A06A8" w14:paraId="7255EFA2" w14:textId="77777777" w:rsidTr="00A90A2B">
        <w:tc>
          <w:tcPr>
            <w:tcW w:w="2700" w:type="dxa"/>
          </w:tcPr>
          <w:p w14:paraId="1EE0A025" w14:textId="77777777" w:rsidR="007477A6" w:rsidRPr="00557933" w:rsidRDefault="007477A6" w:rsidP="007477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5793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หุ้นที่ออกและชำระแล้ว</w:t>
            </w:r>
          </w:p>
        </w:tc>
        <w:tc>
          <w:tcPr>
            <w:tcW w:w="810" w:type="dxa"/>
          </w:tcPr>
          <w:p w14:paraId="2A6C6F07" w14:textId="77777777" w:rsidR="007477A6" w:rsidRPr="00557933" w:rsidRDefault="007477A6" w:rsidP="007477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CEC333E" w14:textId="77777777" w:rsidR="007477A6" w:rsidRPr="00557933" w:rsidRDefault="007477A6" w:rsidP="00747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2C7680E1" w14:textId="77777777" w:rsidR="007477A6" w:rsidRPr="00592068" w:rsidRDefault="007477A6" w:rsidP="007477A6">
            <w:pPr>
              <w:pStyle w:val="30"/>
              <w:tabs>
                <w:tab w:val="clear" w:pos="360"/>
                <w:tab w:val="clear" w:pos="720"/>
                <w:tab w:val="decimal" w:pos="960"/>
              </w:tabs>
              <w:spacing w:line="240" w:lineRule="atLeast"/>
              <w:ind w:left="-105" w:right="-7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9" w:type="dxa"/>
          </w:tcPr>
          <w:p w14:paraId="593B09C9" w14:textId="77777777" w:rsidR="007477A6" w:rsidRPr="00592068" w:rsidRDefault="007477A6" w:rsidP="007477A6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1" w:type="dxa"/>
          </w:tcPr>
          <w:p w14:paraId="48F339E3" w14:textId="77777777" w:rsidR="007477A6" w:rsidRPr="00592068" w:rsidRDefault="007477A6" w:rsidP="007477A6">
            <w:pPr>
              <w:pStyle w:val="30"/>
              <w:tabs>
                <w:tab w:val="clear" w:pos="360"/>
                <w:tab w:val="clear" w:pos="720"/>
                <w:tab w:val="decimal" w:pos="960"/>
              </w:tabs>
              <w:spacing w:line="240" w:lineRule="atLeast"/>
              <w:ind w:left="-135"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6009973" w14:textId="77777777" w:rsidR="007477A6" w:rsidRPr="00557933" w:rsidRDefault="007477A6" w:rsidP="007477A6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500B9E67" w14:textId="77777777" w:rsidR="007477A6" w:rsidRPr="00557933" w:rsidRDefault="007477A6" w:rsidP="007477A6">
            <w:pPr>
              <w:pStyle w:val="30"/>
              <w:tabs>
                <w:tab w:val="clear" w:pos="360"/>
                <w:tab w:val="clear" w:pos="720"/>
                <w:tab w:val="decimal" w:pos="960"/>
              </w:tabs>
              <w:spacing w:line="240" w:lineRule="atLeast"/>
              <w:ind w:left="-135" w:right="-10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8C8B626" w14:textId="77777777" w:rsidR="007477A6" w:rsidRPr="00557933" w:rsidRDefault="007477A6" w:rsidP="007477A6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7700BCBF" w14:textId="77777777" w:rsidR="007477A6" w:rsidRPr="00557933" w:rsidRDefault="007477A6" w:rsidP="007477A6">
            <w:pPr>
              <w:pStyle w:val="30"/>
              <w:tabs>
                <w:tab w:val="clear" w:pos="360"/>
                <w:tab w:val="clear" w:pos="720"/>
                <w:tab w:val="decimal" w:pos="960"/>
              </w:tabs>
              <w:spacing w:line="240" w:lineRule="atLeast"/>
              <w:ind w:left="-120" w:right="-10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7477A6" w:rsidRPr="007A06A8" w14:paraId="62783187" w14:textId="77777777" w:rsidTr="00A90A2B">
        <w:tc>
          <w:tcPr>
            <w:tcW w:w="2700" w:type="dxa"/>
          </w:tcPr>
          <w:p w14:paraId="65D70A9E" w14:textId="77777777" w:rsidR="007477A6" w:rsidRPr="00557933" w:rsidRDefault="007477A6" w:rsidP="007477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793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557933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557933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810" w:type="dxa"/>
          </w:tcPr>
          <w:p w14:paraId="05BF377A" w14:textId="77777777" w:rsidR="007477A6" w:rsidRPr="00557933" w:rsidRDefault="007477A6" w:rsidP="007477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3C00243" w14:textId="77777777" w:rsidR="007477A6" w:rsidRPr="00557933" w:rsidRDefault="007477A6" w:rsidP="007477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8238DFF" w14:textId="77777777" w:rsidR="007477A6" w:rsidRPr="00592068" w:rsidRDefault="007477A6" w:rsidP="007477A6">
            <w:pPr>
              <w:pStyle w:val="30"/>
              <w:tabs>
                <w:tab w:val="clear" w:pos="360"/>
                <w:tab w:val="clear" w:pos="720"/>
                <w:tab w:val="decimal" w:pos="960"/>
              </w:tabs>
              <w:spacing w:line="240" w:lineRule="atLeast"/>
              <w:ind w:left="-105" w:right="-7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9" w:type="dxa"/>
          </w:tcPr>
          <w:p w14:paraId="170B3852" w14:textId="77777777" w:rsidR="007477A6" w:rsidRPr="00592068" w:rsidRDefault="007477A6" w:rsidP="007477A6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1" w:type="dxa"/>
          </w:tcPr>
          <w:p w14:paraId="247C5C9C" w14:textId="77777777" w:rsidR="007477A6" w:rsidRPr="00592068" w:rsidRDefault="007477A6" w:rsidP="007477A6">
            <w:pPr>
              <w:pStyle w:val="30"/>
              <w:tabs>
                <w:tab w:val="clear" w:pos="360"/>
                <w:tab w:val="clear" w:pos="720"/>
                <w:tab w:val="decimal" w:pos="960"/>
              </w:tabs>
              <w:spacing w:line="240" w:lineRule="atLeast"/>
              <w:ind w:left="-135" w:right="-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1F996B3" w14:textId="77777777" w:rsidR="007477A6" w:rsidRPr="00557933" w:rsidRDefault="007477A6" w:rsidP="007477A6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6F173C8C" w14:textId="77777777" w:rsidR="007477A6" w:rsidRPr="00557933" w:rsidRDefault="007477A6" w:rsidP="007477A6">
            <w:pPr>
              <w:pStyle w:val="30"/>
              <w:tabs>
                <w:tab w:val="clear" w:pos="360"/>
                <w:tab w:val="clear" w:pos="720"/>
                <w:tab w:val="decimal" w:pos="960"/>
              </w:tabs>
              <w:spacing w:line="240" w:lineRule="atLeast"/>
              <w:ind w:left="-135" w:right="-10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97AB9CC" w14:textId="77777777" w:rsidR="007477A6" w:rsidRPr="00557933" w:rsidRDefault="007477A6" w:rsidP="007477A6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2436B987" w14:textId="77777777" w:rsidR="007477A6" w:rsidRPr="00557933" w:rsidRDefault="007477A6" w:rsidP="007477A6">
            <w:pPr>
              <w:pStyle w:val="30"/>
              <w:tabs>
                <w:tab w:val="clear" w:pos="360"/>
                <w:tab w:val="clear" w:pos="720"/>
                <w:tab w:val="decimal" w:pos="960"/>
              </w:tabs>
              <w:spacing w:line="240" w:lineRule="atLeast"/>
              <w:ind w:left="-120" w:right="-10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7477A6" w:rsidRPr="007A06A8" w14:paraId="74A56635" w14:textId="77777777" w:rsidTr="00A90A2B">
        <w:tc>
          <w:tcPr>
            <w:tcW w:w="2700" w:type="dxa"/>
          </w:tcPr>
          <w:p w14:paraId="3810FECE" w14:textId="77777777" w:rsidR="007477A6" w:rsidRPr="00557933" w:rsidRDefault="007477A6" w:rsidP="007477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7933">
              <w:rPr>
                <w:rFonts w:asciiTheme="majorBidi" w:hAnsiTheme="majorBidi" w:cstheme="majorBidi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810" w:type="dxa"/>
          </w:tcPr>
          <w:p w14:paraId="7F0BFADA" w14:textId="77777777" w:rsidR="007477A6" w:rsidRPr="00557933" w:rsidRDefault="007477A6" w:rsidP="007477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5793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0.5</w:t>
            </w:r>
          </w:p>
        </w:tc>
        <w:tc>
          <w:tcPr>
            <w:tcW w:w="270" w:type="dxa"/>
          </w:tcPr>
          <w:p w14:paraId="09A36B1E" w14:textId="77777777" w:rsidR="007477A6" w:rsidRPr="00557933" w:rsidRDefault="007477A6" w:rsidP="007477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D51235B" w14:textId="4491469A" w:rsidR="007477A6" w:rsidRPr="00592068" w:rsidRDefault="00EA7478" w:rsidP="007477A6">
            <w:pPr>
              <w:pStyle w:val="30"/>
              <w:tabs>
                <w:tab w:val="clear" w:pos="360"/>
                <w:tab w:val="clear" w:pos="720"/>
                <w:tab w:val="decimal" w:pos="960"/>
              </w:tabs>
              <w:spacing w:line="240" w:lineRule="atLeast"/>
              <w:ind w:left="-105" w:right="-7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457,998</w:t>
            </w:r>
          </w:p>
        </w:tc>
        <w:tc>
          <w:tcPr>
            <w:tcW w:w="269" w:type="dxa"/>
          </w:tcPr>
          <w:p w14:paraId="0CC64283" w14:textId="77777777" w:rsidR="007477A6" w:rsidRPr="00592068" w:rsidRDefault="007477A6" w:rsidP="007477A6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1" w:type="dxa"/>
          </w:tcPr>
          <w:p w14:paraId="2CF25702" w14:textId="2D4346D8" w:rsidR="007477A6" w:rsidRPr="00592068" w:rsidRDefault="00EA7478" w:rsidP="007477A6">
            <w:pPr>
              <w:pStyle w:val="30"/>
              <w:tabs>
                <w:tab w:val="clear" w:pos="360"/>
                <w:tab w:val="clear" w:pos="720"/>
                <w:tab w:val="decimal" w:pos="960"/>
              </w:tabs>
              <w:spacing w:line="240" w:lineRule="atLeast"/>
              <w:ind w:left="-135" w:right="-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228,999</w:t>
            </w:r>
          </w:p>
        </w:tc>
        <w:tc>
          <w:tcPr>
            <w:tcW w:w="270" w:type="dxa"/>
          </w:tcPr>
          <w:p w14:paraId="6800C323" w14:textId="77777777" w:rsidR="007477A6" w:rsidRPr="00557933" w:rsidRDefault="007477A6" w:rsidP="007477A6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004B06A3" w14:textId="1F747948" w:rsidR="007477A6" w:rsidRPr="00557933" w:rsidRDefault="007477A6" w:rsidP="007477A6">
            <w:pPr>
              <w:pStyle w:val="30"/>
              <w:tabs>
                <w:tab w:val="clear" w:pos="360"/>
                <w:tab w:val="clear" w:pos="720"/>
                <w:tab w:val="decimal" w:pos="960"/>
              </w:tabs>
              <w:spacing w:line="240" w:lineRule="atLeast"/>
              <w:ind w:left="-135" w:right="-10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922A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329,999</w:t>
            </w:r>
          </w:p>
        </w:tc>
        <w:tc>
          <w:tcPr>
            <w:tcW w:w="270" w:type="dxa"/>
          </w:tcPr>
          <w:p w14:paraId="594A446D" w14:textId="77777777" w:rsidR="007477A6" w:rsidRPr="00557933" w:rsidRDefault="007477A6" w:rsidP="007477A6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112FDFB2" w14:textId="69F75500" w:rsidR="007477A6" w:rsidRPr="00557933" w:rsidRDefault="007477A6" w:rsidP="007477A6">
            <w:pPr>
              <w:pStyle w:val="30"/>
              <w:tabs>
                <w:tab w:val="clear" w:pos="360"/>
                <w:tab w:val="clear" w:pos="720"/>
                <w:tab w:val="decimal" w:pos="960"/>
              </w:tabs>
              <w:spacing w:line="240" w:lineRule="atLeast"/>
              <w:ind w:left="-120" w:right="-10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922A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164,999</w:t>
            </w:r>
          </w:p>
        </w:tc>
      </w:tr>
      <w:tr w:rsidR="00EA7478" w:rsidRPr="007A06A8" w14:paraId="1A8BF1E0" w14:textId="77777777" w:rsidTr="00A90A2B">
        <w:tc>
          <w:tcPr>
            <w:tcW w:w="2700" w:type="dxa"/>
          </w:tcPr>
          <w:p w14:paraId="4B0B3A9E" w14:textId="30CCA066" w:rsidR="00EA7478" w:rsidRPr="00557933" w:rsidRDefault="00EA7478" w:rsidP="00EA7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7933">
              <w:rPr>
                <w:rFonts w:asciiTheme="majorBidi" w:hAnsiTheme="majorBidi" w:cstheme="majorBidi"/>
                <w:sz w:val="30"/>
                <w:szCs w:val="30"/>
                <w:cs/>
              </w:rPr>
              <w:t>ออกหุ้นใหม่</w:t>
            </w:r>
          </w:p>
        </w:tc>
        <w:tc>
          <w:tcPr>
            <w:tcW w:w="810" w:type="dxa"/>
          </w:tcPr>
          <w:p w14:paraId="08D490D9" w14:textId="77777777" w:rsidR="00EA7478" w:rsidRPr="00557933" w:rsidRDefault="00EA7478" w:rsidP="00EA74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DC59951" w14:textId="77777777" w:rsidR="00EA7478" w:rsidRPr="00557933" w:rsidRDefault="00EA7478" w:rsidP="00EA74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0979305" w14:textId="77777777" w:rsidR="00EA7478" w:rsidRPr="00592068" w:rsidRDefault="00EA7478" w:rsidP="00EA7478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105" w:right="-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</w:tcPr>
          <w:p w14:paraId="51EFCB15" w14:textId="77777777" w:rsidR="00EA7478" w:rsidRPr="00592068" w:rsidRDefault="00EA7478" w:rsidP="00EA7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1" w:type="dxa"/>
            <w:vAlign w:val="bottom"/>
          </w:tcPr>
          <w:p w14:paraId="774EBB2B" w14:textId="77777777" w:rsidR="00EA7478" w:rsidRPr="00592068" w:rsidRDefault="00EA7478" w:rsidP="00EA7478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135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26F646C" w14:textId="77777777" w:rsidR="00EA7478" w:rsidRPr="00557933" w:rsidRDefault="00EA7478" w:rsidP="00EA7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66C4A31" w14:textId="77777777" w:rsidR="00EA7478" w:rsidRPr="00557933" w:rsidRDefault="00EA7478" w:rsidP="00EA7478">
            <w:pPr>
              <w:pStyle w:val="30"/>
              <w:tabs>
                <w:tab w:val="clear" w:pos="360"/>
                <w:tab w:val="clear" w:pos="720"/>
                <w:tab w:val="decimal" w:pos="960"/>
              </w:tabs>
              <w:spacing w:line="240" w:lineRule="atLeast"/>
              <w:ind w:left="-135" w:right="-10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367142B" w14:textId="77777777" w:rsidR="00EA7478" w:rsidRPr="00557933" w:rsidRDefault="00EA7478" w:rsidP="00EA7478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447D6B58" w14:textId="77777777" w:rsidR="00EA7478" w:rsidRPr="00557933" w:rsidRDefault="00EA7478" w:rsidP="00EA7478">
            <w:pPr>
              <w:pStyle w:val="30"/>
              <w:tabs>
                <w:tab w:val="clear" w:pos="360"/>
                <w:tab w:val="clear" w:pos="720"/>
                <w:tab w:val="decimal" w:pos="960"/>
              </w:tabs>
              <w:spacing w:line="240" w:lineRule="atLeast"/>
              <w:ind w:left="-120" w:right="-10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EA7478" w:rsidRPr="007A06A8" w14:paraId="381595A9" w14:textId="77777777" w:rsidTr="00A90A2B">
        <w:tc>
          <w:tcPr>
            <w:tcW w:w="2700" w:type="dxa"/>
          </w:tcPr>
          <w:p w14:paraId="05CAEF3A" w14:textId="353224A0" w:rsidR="00EA7478" w:rsidRPr="00557933" w:rsidRDefault="00EA7478" w:rsidP="00EA7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7933">
              <w:rPr>
                <w:rFonts w:asciiTheme="majorBidi" w:hAnsiTheme="majorBidi" w:cstheme="majorBidi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810" w:type="dxa"/>
          </w:tcPr>
          <w:p w14:paraId="5548372C" w14:textId="106A07DA" w:rsidR="00EA7478" w:rsidRPr="00557933" w:rsidRDefault="00EA7478" w:rsidP="00EA74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lang w:val="en-US"/>
              </w:rPr>
            </w:pPr>
            <w:r w:rsidRPr="00557933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lang w:val="en-US"/>
              </w:rPr>
              <w:t>0.5</w:t>
            </w:r>
          </w:p>
        </w:tc>
        <w:tc>
          <w:tcPr>
            <w:tcW w:w="270" w:type="dxa"/>
          </w:tcPr>
          <w:p w14:paraId="4E79682D" w14:textId="77777777" w:rsidR="00EA7478" w:rsidRPr="00557933" w:rsidRDefault="00EA7478" w:rsidP="00EA74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29E7458" w14:textId="4865F8D1" w:rsidR="00EA7478" w:rsidRPr="00592068" w:rsidRDefault="00EB1974" w:rsidP="00EA7478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105" w:right="-7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133</w:t>
            </w:r>
            <w:r w:rsidR="00EA747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285</w:t>
            </w:r>
          </w:p>
        </w:tc>
        <w:tc>
          <w:tcPr>
            <w:tcW w:w="269" w:type="dxa"/>
          </w:tcPr>
          <w:p w14:paraId="33E22052" w14:textId="77777777" w:rsidR="00EA7478" w:rsidRPr="00592068" w:rsidRDefault="00EA7478" w:rsidP="00EA7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1" w:type="dxa"/>
            <w:vAlign w:val="bottom"/>
          </w:tcPr>
          <w:p w14:paraId="04FEC727" w14:textId="2E4B1876" w:rsidR="00EA7478" w:rsidRPr="00592068" w:rsidRDefault="00EB1974" w:rsidP="00EA7478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135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66</w:t>
            </w:r>
            <w:r w:rsidR="00EA747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643</w:t>
            </w:r>
          </w:p>
        </w:tc>
        <w:tc>
          <w:tcPr>
            <w:tcW w:w="270" w:type="dxa"/>
          </w:tcPr>
          <w:p w14:paraId="3D2AE315" w14:textId="77777777" w:rsidR="00EA7478" w:rsidRPr="00557933" w:rsidRDefault="00EA7478" w:rsidP="00EA7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1567425" w14:textId="34748871" w:rsidR="00EA7478" w:rsidRPr="00557933" w:rsidRDefault="00EA7478" w:rsidP="00EA7478">
            <w:pPr>
              <w:pStyle w:val="30"/>
              <w:tabs>
                <w:tab w:val="clear" w:pos="360"/>
                <w:tab w:val="clear" w:pos="720"/>
                <w:tab w:val="decimal" w:pos="960"/>
              </w:tabs>
              <w:spacing w:line="240" w:lineRule="atLeast"/>
              <w:ind w:left="-135" w:right="-10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922A0">
              <w:rPr>
                <w:rFonts w:asciiTheme="majorBidi" w:hAnsiTheme="majorBidi" w:cstheme="majorBidi"/>
                <w:sz w:val="30"/>
                <w:szCs w:val="30"/>
              </w:rPr>
              <w:t>127,999</w:t>
            </w:r>
          </w:p>
        </w:tc>
        <w:tc>
          <w:tcPr>
            <w:tcW w:w="270" w:type="dxa"/>
          </w:tcPr>
          <w:p w14:paraId="5CB28F46" w14:textId="77777777" w:rsidR="00EA7478" w:rsidRPr="00557933" w:rsidRDefault="00EA7478" w:rsidP="00EA7478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492F567B" w14:textId="75A31FF4" w:rsidR="00EA7478" w:rsidRPr="00557933" w:rsidRDefault="00EA7478" w:rsidP="00EA7478">
            <w:pPr>
              <w:pStyle w:val="30"/>
              <w:tabs>
                <w:tab w:val="clear" w:pos="360"/>
                <w:tab w:val="clear" w:pos="720"/>
                <w:tab w:val="decimal" w:pos="960"/>
              </w:tabs>
              <w:spacing w:line="240" w:lineRule="atLeast"/>
              <w:ind w:left="-120" w:right="-10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922A0">
              <w:rPr>
                <w:rFonts w:asciiTheme="majorBidi" w:hAnsiTheme="majorBidi" w:cstheme="majorBidi"/>
                <w:sz w:val="30"/>
                <w:szCs w:val="30"/>
              </w:rPr>
              <w:t>64,000</w:t>
            </w:r>
          </w:p>
        </w:tc>
      </w:tr>
      <w:tr w:rsidR="007477A6" w:rsidRPr="007A06A8" w14:paraId="25156AE5" w14:textId="77777777" w:rsidTr="00A90A2B">
        <w:tc>
          <w:tcPr>
            <w:tcW w:w="2700" w:type="dxa"/>
          </w:tcPr>
          <w:p w14:paraId="7766A90D" w14:textId="27CAB504" w:rsidR="007477A6" w:rsidRPr="00557933" w:rsidRDefault="007477A6" w:rsidP="007477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right="-105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</w:pPr>
            <w:r w:rsidRPr="00557933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  <w:t xml:space="preserve">ณ วันที่ </w:t>
            </w:r>
            <w:r w:rsidRPr="00557933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  <w:t>30</w:t>
            </w:r>
            <w:r w:rsidRPr="00557933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  <w:t xml:space="preserve"> </w:t>
            </w:r>
            <w:r w:rsidR="00263477">
              <w:rPr>
                <w:rFonts w:asciiTheme="majorBidi" w:hAnsiTheme="majorBidi" w:cstheme="majorBidi" w:hint="cs"/>
                <w:b/>
                <w:bCs/>
                <w:spacing w:val="-6"/>
                <w:sz w:val="30"/>
                <w:szCs w:val="30"/>
                <w:cs/>
              </w:rPr>
              <w:t>กันย</w:t>
            </w:r>
            <w:r w:rsidRPr="00557933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  <w:t xml:space="preserve">ายน </w:t>
            </w:r>
            <w:r w:rsidRPr="00557933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  <w:t xml:space="preserve">/ 31 </w:t>
            </w:r>
            <w:r w:rsidRPr="00557933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810" w:type="dxa"/>
          </w:tcPr>
          <w:p w14:paraId="38704E69" w14:textId="77777777" w:rsidR="007477A6" w:rsidRPr="00557933" w:rsidRDefault="007477A6" w:rsidP="007477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77CE132" w14:textId="77777777" w:rsidR="007477A6" w:rsidRPr="00557933" w:rsidRDefault="007477A6" w:rsidP="00747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1CD806D8" w14:textId="77777777" w:rsidR="007477A6" w:rsidRPr="00592068" w:rsidRDefault="007477A6" w:rsidP="007477A6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105" w:right="-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</w:tcPr>
          <w:p w14:paraId="268B517B" w14:textId="77777777" w:rsidR="007477A6" w:rsidRPr="00592068" w:rsidRDefault="007477A6" w:rsidP="007477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  <w:vAlign w:val="bottom"/>
          </w:tcPr>
          <w:p w14:paraId="49C19A53" w14:textId="77777777" w:rsidR="007477A6" w:rsidRPr="00592068" w:rsidRDefault="007477A6" w:rsidP="007477A6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135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34A364D" w14:textId="77777777" w:rsidR="007477A6" w:rsidRPr="00557933" w:rsidRDefault="007477A6" w:rsidP="007477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7111DAC5" w14:textId="77777777" w:rsidR="007477A6" w:rsidRPr="00557933" w:rsidRDefault="007477A6" w:rsidP="007477A6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135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502BD9D" w14:textId="77777777" w:rsidR="007477A6" w:rsidRPr="00557933" w:rsidRDefault="007477A6" w:rsidP="007477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65310839" w14:textId="77777777" w:rsidR="007477A6" w:rsidRPr="00557933" w:rsidRDefault="007477A6" w:rsidP="007477A6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120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477A6" w:rsidRPr="007A06A8" w14:paraId="3590C527" w14:textId="77777777" w:rsidTr="00A90A2B">
        <w:tc>
          <w:tcPr>
            <w:tcW w:w="2700" w:type="dxa"/>
          </w:tcPr>
          <w:p w14:paraId="41B29428" w14:textId="77777777" w:rsidR="007477A6" w:rsidRPr="00557933" w:rsidRDefault="007477A6" w:rsidP="007477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5793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810" w:type="dxa"/>
          </w:tcPr>
          <w:p w14:paraId="7AEA8883" w14:textId="77777777" w:rsidR="007477A6" w:rsidRPr="00557933" w:rsidRDefault="007477A6" w:rsidP="007477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55793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0.5</w:t>
            </w:r>
          </w:p>
        </w:tc>
        <w:tc>
          <w:tcPr>
            <w:tcW w:w="270" w:type="dxa"/>
          </w:tcPr>
          <w:p w14:paraId="1283FC75" w14:textId="77777777" w:rsidR="007477A6" w:rsidRPr="00557933" w:rsidRDefault="007477A6" w:rsidP="00747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6C78D983" w14:textId="20A18DDA" w:rsidR="007477A6" w:rsidRPr="00592068" w:rsidRDefault="00EA7478" w:rsidP="007477A6">
            <w:pPr>
              <w:pStyle w:val="30"/>
              <w:tabs>
                <w:tab w:val="clear" w:pos="360"/>
                <w:tab w:val="clear" w:pos="720"/>
                <w:tab w:val="decimal" w:pos="960"/>
              </w:tabs>
              <w:spacing w:line="240" w:lineRule="atLeast"/>
              <w:ind w:left="-105" w:right="-7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591,283</w:t>
            </w:r>
          </w:p>
        </w:tc>
        <w:tc>
          <w:tcPr>
            <w:tcW w:w="269" w:type="dxa"/>
          </w:tcPr>
          <w:p w14:paraId="733D5B97" w14:textId="77777777" w:rsidR="007477A6" w:rsidRPr="00592068" w:rsidRDefault="007477A6" w:rsidP="007477A6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1" w:type="dxa"/>
            <w:tcBorders>
              <w:bottom w:val="double" w:sz="4" w:space="0" w:color="auto"/>
            </w:tcBorders>
          </w:tcPr>
          <w:p w14:paraId="13EFAA5E" w14:textId="6686BC3B" w:rsidR="007477A6" w:rsidRPr="00592068" w:rsidRDefault="00EA7478" w:rsidP="007477A6">
            <w:pPr>
              <w:pStyle w:val="30"/>
              <w:tabs>
                <w:tab w:val="clear" w:pos="360"/>
                <w:tab w:val="clear" w:pos="720"/>
                <w:tab w:val="decimal" w:pos="960"/>
              </w:tabs>
              <w:spacing w:line="240" w:lineRule="atLeast"/>
              <w:ind w:left="-135"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295,642</w:t>
            </w:r>
          </w:p>
        </w:tc>
        <w:tc>
          <w:tcPr>
            <w:tcW w:w="270" w:type="dxa"/>
          </w:tcPr>
          <w:p w14:paraId="6C678B06" w14:textId="77777777" w:rsidR="007477A6" w:rsidRPr="00557933" w:rsidRDefault="007477A6" w:rsidP="007477A6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5B4D4BD5" w14:textId="6A8857A0" w:rsidR="007477A6" w:rsidRPr="00557933" w:rsidRDefault="007477A6" w:rsidP="007477A6">
            <w:pPr>
              <w:pStyle w:val="30"/>
              <w:tabs>
                <w:tab w:val="clear" w:pos="360"/>
                <w:tab w:val="clear" w:pos="720"/>
                <w:tab w:val="decimal" w:pos="960"/>
              </w:tabs>
              <w:spacing w:line="240" w:lineRule="atLeast"/>
              <w:ind w:left="-135" w:right="-10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F922A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457,998</w:t>
            </w:r>
          </w:p>
        </w:tc>
        <w:tc>
          <w:tcPr>
            <w:tcW w:w="270" w:type="dxa"/>
          </w:tcPr>
          <w:p w14:paraId="3F62FE86" w14:textId="77777777" w:rsidR="007477A6" w:rsidRPr="00557933" w:rsidRDefault="007477A6" w:rsidP="007477A6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53CB33D8" w14:textId="287EA520" w:rsidR="007477A6" w:rsidRPr="00557933" w:rsidRDefault="007477A6" w:rsidP="007477A6">
            <w:pPr>
              <w:pStyle w:val="30"/>
              <w:tabs>
                <w:tab w:val="clear" w:pos="360"/>
                <w:tab w:val="clear" w:pos="720"/>
                <w:tab w:val="decimal" w:pos="960"/>
              </w:tabs>
              <w:spacing w:line="240" w:lineRule="atLeast"/>
              <w:ind w:left="-120" w:right="-10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F922A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228,999</w:t>
            </w:r>
          </w:p>
        </w:tc>
      </w:tr>
    </w:tbl>
    <w:p w14:paraId="66844D1E" w14:textId="77777777" w:rsidR="00747BB2" w:rsidRPr="00347315" w:rsidRDefault="00747BB2" w:rsidP="00347315">
      <w:pPr>
        <w:jc w:val="thaiDistribute"/>
        <w:rPr>
          <w:rFonts w:ascii="Angsana New" w:hAnsi="Angsana New"/>
          <w:sz w:val="28"/>
          <w:szCs w:val="28"/>
          <w:cs/>
          <w:lang w:eastAsia="x-none"/>
        </w:rPr>
      </w:pPr>
    </w:p>
    <w:p w14:paraId="221D5860" w14:textId="7CBD94CD" w:rsidR="007477A6" w:rsidRPr="00592068" w:rsidRDefault="007477A6" w:rsidP="007477A6">
      <w:pPr>
        <w:ind w:left="540"/>
        <w:jc w:val="thaiDistribute"/>
        <w:rPr>
          <w:rFonts w:ascii="Angsana New" w:hAnsi="Angsana New"/>
          <w:sz w:val="30"/>
          <w:szCs w:val="30"/>
          <w:lang w:eastAsia="x-none"/>
        </w:rPr>
      </w:pPr>
      <w:r w:rsidRPr="00592068">
        <w:rPr>
          <w:rFonts w:ascii="Angsana New" w:hAnsi="Angsana New"/>
          <w:spacing w:val="-2"/>
          <w:sz w:val="30"/>
          <w:szCs w:val="30"/>
          <w:cs/>
          <w:lang w:eastAsia="x-none"/>
        </w:rPr>
        <w:t xml:space="preserve">เมื่อวันที่ </w:t>
      </w:r>
      <w:r w:rsidR="005D4585" w:rsidRPr="00592068">
        <w:rPr>
          <w:rFonts w:ascii="Angsana New" w:hAnsi="Angsana New"/>
          <w:spacing w:val="-2"/>
          <w:sz w:val="30"/>
          <w:szCs w:val="30"/>
          <w:lang w:eastAsia="x-none"/>
        </w:rPr>
        <w:t>17</w:t>
      </w:r>
      <w:r w:rsidRPr="00592068">
        <w:rPr>
          <w:rFonts w:ascii="Angsana New" w:hAnsi="Angsana New"/>
          <w:spacing w:val="-2"/>
          <w:sz w:val="30"/>
          <w:szCs w:val="30"/>
          <w:cs/>
          <w:lang w:eastAsia="x-none"/>
        </w:rPr>
        <w:t xml:space="preserve"> </w:t>
      </w:r>
      <w:r w:rsidR="00D95E4C" w:rsidRPr="00592068">
        <w:rPr>
          <w:rFonts w:ascii="Angsana New" w:hAnsi="Angsana New" w:hint="cs"/>
          <w:spacing w:val="-2"/>
          <w:sz w:val="30"/>
          <w:szCs w:val="30"/>
          <w:cs/>
          <w:lang w:eastAsia="x-none"/>
        </w:rPr>
        <w:t xml:space="preserve">พฤษภาคม </w:t>
      </w:r>
      <w:r w:rsidRPr="00592068">
        <w:rPr>
          <w:rFonts w:ascii="Angsana New" w:hAnsi="Angsana New"/>
          <w:spacing w:val="-2"/>
          <w:sz w:val="30"/>
          <w:szCs w:val="30"/>
          <w:lang w:eastAsia="x-none"/>
        </w:rPr>
        <w:t>256</w:t>
      </w:r>
      <w:r w:rsidR="00222576" w:rsidRPr="00592068">
        <w:rPr>
          <w:rFonts w:ascii="Angsana New" w:hAnsi="Angsana New"/>
          <w:spacing w:val="-2"/>
          <w:sz w:val="30"/>
          <w:szCs w:val="30"/>
          <w:lang w:eastAsia="x-none"/>
        </w:rPr>
        <w:t>5</w:t>
      </w:r>
      <w:r w:rsidRPr="00592068">
        <w:rPr>
          <w:rFonts w:ascii="Angsana New" w:hAnsi="Angsana New"/>
          <w:spacing w:val="-2"/>
          <w:sz w:val="30"/>
          <w:szCs w:val="30"/>
          <w:cs/>
          <w:lang w:eastAsia="x-none"/>
        </w:rPr>
        <w:t xml:space="preserve"> บริษัทได้จดทะเบียนลดทุนกับกระทรวงพาณิชย์โดยตัดหุ้นสามัญที่ยังไม่ได้</w:t>
      </w:r>
      <w:r w:rsidR="005D4585" w:rsidRPr="00592068">
        <w:rPr>
          <w:rFonts w:ascii="Angsana New" w:hAnsi="Angsana New"/>
          <w:spacing w:val="-2"/>
          <w:sz w:val="30"/>
          <w:szCs w:val="30"/>
          <w:lang w:eastAsia="x-none"/>
        </w:rPr>
        <w:br/>
      </w:r>
      <w:r w:rsidRPr="00592068">
        <w:rPr>
          <w:rFonts w:ascii="Angsana New" w:hAnsi="Angsana New"/>
          <w:spacing w:val="-2"/>
          <w:sz w:val="30"/>
          <w:szCs w:val="30"/>
          <w:cs/>
          <w:lang w:eastAsia="x-none"/>
        </w:rPr>
        <w:t>ออกจำหน่ายจำนวน</w:t>
      </w:r>
      <w:r w:rsidRPr="00592068">
        <w:rPr>
          <w:rFonts w:ascii="Angsana New" w:hAnsi="Angsana New" w:hint="cs"/>
          <w:spacing w:val="-2"/>
          <w:sz w:val="30"/>
          <w:szCs w:val="30"/>
          <w:cs/>
          <w:lang w:eastAsia="x-none"/>
        </w:rPr>
        <w:t xml:space="preserve"> </w:t>
      </w:r>
      <w:r w:rsidR="00222576" w:rsidRPr="00592068">
        <w:rPr>
          <w:rFonts w:ascii="Angsana New" w:hAnsi="Angsana New"/>
          <w:spacing w:val="-2"/>
          <w:sz w:val="30"/>
          <w:szCs w:val="30"/>
          <w:lang w:eastAsia="x-none"/>
        </w:rPr>
        <w:t>409</w:t>
      </w:r>
      <w:r w:rsidR="00222576" w:rsidRPr="00592068">
        <w:rPr>
          <w:rFonts w:ascii="Angsana New" w:hAnsi="Angsana New" w:hint="cs"/>
          <w:spacing w:val="-2"/>
          <w:sz w:val="30"/>
          <w:szCs w:val="30"/>
          <w:cs/>
          <w:lang w:eastAsia="x-none"/>
        </w:rPr>
        <w:t xml:space="preserve"> </w:t>
      </w:r>
      <w:r w:rsidRPr="00592068">
        <w:rPr>
          <w:rFonts w:ascii="Angsana New" w:hAnsi="Angsana New"/>
          <w:spacing w:val="-2"/>
          <w:sz w:val="30"/>
          <w:szCs w:val="30"/>
          <w:cs/>
          <w:lang w:eastAsia="x-none"/>
        </w:rPr>
        <w:t>บาท ซึ่งคงเหลือ</w:t>
      </w:r>
      <w:r w:rsidRPr="00592068">
        <w:rPr>
          <w:rFonts w:ascii="Angsana New" w:hAnsi="Angsana New" w:hint="cs"/>
          <w:spacing w:val="-2"/>
          <w:sz w:val="30"/>
          <w:szCs w:val="30"/>
          <w:cs/>
          <w:lang w:eastAsia="x-none"/>
        </w:rPr>
        <w:t>จาก</w:t>
      </w:r>
      <w:r w:rsidRPr="00592068">
        <w:rPr>
          <w:rFonts w:ascii="Angsana New" w:hAnsi="Angsana New"/>
          <w:spacing w:val="-2"/>
          <w:sz w:val="30"/>
          <w:szCs w:val="30"/>
          <w:cs/>
          <w:lang w:eastAsia="x-none"/>
        </w:rPr>
        <w:t xml:space="preserve">การจ่ายหุ้นปันผลจำนวน </w:t>
      </w:r>
      <w:r w:rsidR="00222576" w:rsidRPr="00592068">
        <w:rPr>
          <w:rFonts w:ascii="Angsana New" w:hAnsi="Angsana New"/>
          <w:spacing w:val="-2"/>
          <w:sz w:val="30"/>
          <w:szCs w:val="30"/>
          <w:lang w:eastAsia="x-none"/>
        </w:rPr>
        <w:t>818</w:t>
      </w:r>
      <w:r w:rsidRPr="00592068">
        <w:rPr>
          <w:rFonts w:ascii="Angsana New" w:hAnsi="Angsana New"/>
          <w:spacing w:val="-2"/>
          <w:sz w:val="30"/>
          <w:szCs w:val="30"/>
          <w:cs/>
          <w:lang w:eastAsia="x-none"/>
        </w:rPr>
        <w:t xml:space="preserve"> หุ้น ส่งผลให้ทุนจดทะเบียนเดิมจำนวน </w:t>
      </w:r>
      <w:r w:rsidR="005D4585" w:rsidRPr="00592068">
        <w:rPr>
          <w:rFonts w:ascii="Angsana New" w:hAnsi="Angsana New"/>
          <w:spacing w:val="-2"/>
          <w:sz w:val="30"/>
          <w:szCs w:val="30"/>
          <w:lang w:eastAsia="x-none"/>
        </w:rPr>
        <w:br/>
      </w:r>
      <w:r w:rsidR="00222576" w:rsidRPr="00592068">
        <w:rPr>
          <w:rFonts w:ascii="Angsana New" w:hAnsi="Angsana New"/>
          <w:sz w:val="30"/>
          <w:szCs w:val="30"/>
          <w:lang w:eastAsia="x-none"/>
        </w:rPr>
        <w:t xml:space="preserve">228,999,358.5 </w:t>
      </w:r>
      <w:r w:rsidRPr="00592068">
        <w:rPr>
          <w:rFonts w:ascii="Angsana New" w:hAnsi="Angsana New"/>
          <w:sz w:val="30"/>
          <w:szCs w:val="30"/>
          <w:cs/>
          <w:lang w:eastAsia="x-none"/>
        </w:rPr>
        <w:t xml:space="preserve">บาท ลดลงเป็นทุนจดทะเบียนใหม่จำนวน </w:t>
      </w:r>
      <w:r w:rsidR="00222576" w:rsidRPr="00592068">
        <w:rPr>
          <w:rFonts w:ascii="Angsana New" w:hAnsi="Angsana New"/>
          <w:sz w:val="30"/>
          <w:szCs w:val="30"/>
          <w:lang w:eastAsia="x-none"/>
        </w:rPr>
        <w:t xml:space="preserve">228,998,949.5 </w:t>
      </w:r>
      <w:r w:rsidRPr="00592068">
        <w:rPr>
          <w:rFonts w:ascii="Angsana New" w:hAnsi="Angsana New"/>
          <w:sz w:val="30"/>
          <w:szCs w:val="30"/>
          <w:cs/>
          <w:lang w:eastAsia="x-none"/>
        </w:rPr>
        <w:t xml:space="preserve">บาท </w:t>
      </w:r>
    </w:p>
    <w:p w14:paraId="5AD41FF5" w14:textId="461F9EC6" w:rsidR="007477A6" w:rsidRPr="00592068" w:rsidRDefault="007477A6" w:rsidP="007477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  <w:lang w:eastAsia="x-none"/>
        </w:rPr>
      </w:pPr>
    </w:p>
    <w:p w14:paraId="16DAE5FA" w14:textId="5566DEB7" w:rsidR="007477A6" w:rsidRDefault="007477A6" w:rsidP="007477A6">
      <w:pPr>
        <w:ind w:left="540"/>
        <w:jc w:val="thaiDistribute"/>
        <w:rPr>
          <w:rFonts w:ascii="Angsana New" w:hAnsi="Angsana New"/>
          <w:sz w:val="30"/>
          <w:szCs w:val="30"/>
          <w:lang w:eastAsia="x-none"/>
        </w:rPr>
      </w:pPr>
      <w:r w:rsidRPr="00592068">
        <w:rPr>
          <w:rFonts w:ascii="Angsana New" w:hAnsi="Angsana New"/>
          <w:spacing w:val="-2"/>
          <w:sz w:val="30"/>
          <w:szCs w:val="30"/>
          <w:cs/>
          <w:lang w:eastAsia="x-none"/>
        </w:rPr>
        <w:t xml:space="preserve">เมื่อวันที่ </w:t>
      </w:r>
      <w:r w:rsidR="005D4585" w:rsidRPr="00592068">
        <w:rPr>
          <w:rFonts w:ascii="Angsana New" w:hAnsi="Angsana New"/>
          <w:spacing w:val="-2"/>
          <w:sz w:val="30"/>
          <w:szCs w:val="30"/>
          <w:lang w:eastAsia="x-none"/>
        </w:rPr>
        <w:t>18</w:t>
      </w:r>
      <w:r w:rsidRPr="00592068">
        <w:rPr>
          <w:rFonts w:ascii="Angsana New" w:hAnsi="Angsana New"/>
          <w:spacing w:val="-2"/>
          <w:sz w:val="30"/>
          <w:szCs w:val="30"/>
          <w:lang w:eastAsia="x-none"/>
        </w:rPr>
        <w:t xml:space="preserve"> </w:t>
      </w:r>
      <w:r w:rsidRPr="00592068">
        <w:rPr>
          <w:rFonts w:ascii="Angsana New" w:hAnsi="Angsana New"/>
          <w:spacing w:val="-2"/>
          <w:sz w:val="30"/>
          <w:szCs w:val="30"/>
          <w:cs/>
          <w:lang w:eastAsia="x-none"/>
        </w:rPr>
        <w:t xml:space="preserve">พฤษภาคม </w:t>
      </w:r>
      <w:r w:rsidRPr="00592068">
        <w:rPr>
          <w:rFonts w:ascii="Angsana New" w:hAnsi="Angsana New"/>
          <w:spacing w:val="-2"/>
          <w:sz w:val="30"/>
          <w:szCs w:val="30"/>
          <w:lang w:eastAsia="x-none"/>
        </w:rPr>
        <w:t>256</w:t>
      </w:r>
      <w:r w:rsidR="00222576" w:rsidRPr="00592068">
        <w:rPr>
          <w:rFonts w:ascii="Angsana New" w:hAnsi="Angsana New"/>
          <w:spacing w:val="-2"/>
          <w:sz w:val="30"/>
          <w:szCs w:val="30"/>
          <w:lang w:eastAsia="x-none"/>
        </w:rPr>
        <w:t>5</w:t>
      </w:r>
      <w:r w:rsidRPr="00592068">
        <w:rPr>
          <w:rFonts w:ascii="Angsana New" w:hAnsi="Angsana New"/>
          <w:spacing w:val="-2"/>
          <w:sz w:val="30"/>
          <w:szCs w:val="30"/>
          <w:lang w:eastAsia="x-none"/>
        </w:rPr>
        <w:t xml:space="preserve"> </w:t>
      </w:r>
      <w:r w:rsidRPr="00592068">
        <w:rPr>
          <w:rFonts w:ascii="Angsana New" w:hAnsi="Angsana New"/>
          <w:spacing w:val="-2"/>
          <w:sz w:val="30"/>
          <w:szCs w:val="30"/>
          <w:cs/>
          <w:lang w:eastAsia="x-none"/>
        </w:rPr>
        <w:t>บริษัทได้จดทะเบียนเพิ่มทุนกับกระทรวงพาณิชย์</w:t>
      </w:r>
      <w:r w:rsidR="001F7768" w:rsidRPr="00592068">
        <w:rPr>
          <w:rFonts w:ascii="Angsana New" w:hAnsi="Angsana New" w:hint="cs"/>
          <w:spacing w:val="-2"/>
          <w:sz w:val="30"/>
          <w:szCs w:val="30"/>
          <w:cs/>
          <w:lang w:eastAsia="x-none"/>
        </w:rPr>
        <w:t xml:space="preserve">จำนวน </w:t>
      </w:r>
      <w:r w:rsidR="001F7768" w:rsidRPr="00592068">
        <w:rPr>
          <w:rFonts w:ascii="Angsana New" w:hAnsi="Angsana New"/>
          <w:spacing w:val="-2"/>
          <w:sz w:val="30"/>
          <w:szCs w:val="30"/>
          <w:lang w:eastAsia="x-none"/>
        </w:rPr>
        <w:t xml:space="preserve">22 </w:t>
      </w:r>
      <w:r w:rsidR="001F7768" w:rsidRPr="00592068">
        <w:rPr>
          <w:rFonts w:ascii="Angsana New" w:hAnsi="Angsana New" w:hint="cs"/>
          <w:spacing w:val="-2"/>
          <w:sz w:val="30"/>
          <w:szCs w:val="30"/>
          <w:cs/>
          <w:lang w:eastAsia="x-none"/>
        </w:rPr>
        <w:t>ล้านบาท</w:t>
      </w:r>
      <w:r w:rsidRPr="00592068">
        <w:rPr>
          <w:rFonts w:ascii="Angsana New" w:hAnsi="Angsana New"/>
          <w:spacing w:val="-2"/>
          <w:sz w:val="30"/>
          <w:szCs w:val="30"/>
          <w:cs/>
          <w:lang w:eastAsia="x-none"/>
        </w:rPr>
        <w:t>จากทุนจดทะเบียน</w:t>
      </w:r>
      <w:r w:rsidRPr="00592068">
        <w:rPr>
          <w:rFonts w:ascii="Angsana New" w:hAnsi="Angsana New"/>
          <w:sz w:val="30"/>
          <w:szCs w:val="30"/>
          <w:cs/>
          <w:lang w:eastAsia="x-none"/>
        </w:rPr>
        <w:t xml:space="preserve">เดิม </w:t>
      </w:r>
      <w:r w:rsidR="00222576" w:rsidRPr="00592068">
        <w:rPr>
          <w:rFonts w:ascii="Angsana New" w:hAnsi="Angsana New"/>
          <w:sz w:val="30"/>
          <w:szCs w:val="30"/>
          <w:lang w:eastAsia="x-none"/>
        </w:rPr>
        <w:t>228,998,949.5</w:t>
      </w:r>
      <w:r w:rsidR="00222576" w:rsidRPr="00592068">
        <w:rPr>
          <w:rFonts w:ascii="Angsana New" w:hAnsi="Angsana New"/>
          <w:sz w:val="30"/>
          <w:szCs w:val="30"/>
          <w:cs/>
          <w:lang w:eastAsia="x-none"/>
        </w:rPr>
        <w:t xml:space="preserve"> </w:t>
      </w:r>
      <w:r w:rsidRPr="00592068">
        <w:rPr>
          <w:rFonts w:ascii="Angsana New" w:hAnsi="Angsana New"/>
          <w:sz w:val="30"/>
          <w:szCs w:val="30"/>
          <w:cs/>
          <w:lang w:eastAsia="x-none"/>
        </w:rPr>
        <w:t>บาท</w:t>
      </w:r>
      <w:r w:rsidR="00303B10" w:rsidRPr="00592068">
        <w:rPr>
          <w:rFonts w:ascii="Angsana New" w:hAnsi="Angsana New"/>
          <w:sz w:val="30"/>
          <w:szCs w:val="30"/>
          <w:lang w:eastAsia="x-none"/>
        </w:rPr>
        <w:t xml:space="preserve"> </w:t>
      </w:r>
      <w:r w:rsidRPr="00592068">
        <w:rPr>
          <w:rFonts w:ascii="Angsana New" w:hAnsi="Angsana New"/>
          <w:sz w:val="30"/>
          <w:szCs w:val="30"/>
          <w:cs/>
          <w:lang w:eastAsia="x-none"/>
        </w:rPr>
        <w:t xml:space="preserve">เป็น </w:t>
      </w:r>
      <w:r w:rsidR="00222576" w:rsidRPr="00592068">
        <w:rPr>
          <w:rFonts w:ascii="Angsana New" w:hAnsi="Angsana New"/>
          <w:sz w:val="30"/>
          <w:szCs w:val="30"/>
          <w:lang w:eastAsia="x-none"/>
        </w:rPr>
        <w:t xml:space="preserve">250,998,949.5 </w:t>
      </w:r>
      <w:r w:rsidRPr="00592068">
        <w:rPr>
          <w:rFonts w:ascii="Angsana New" w:hAnsi="Angsana New"/>
          <w:sz w:val="30"/>
          <w:szCs w:val="30"/>
          <w:cs/>
          <w:lang w:eastAsia="x-none"/>
        </w:rPr>
        <w:t xml:space="preserve">บาท </w:t>
      </w:r>
      <w:r w:rsidR="001F7768" w:rsidRPr="00592068">
        <w:rPr>
          <w:rFonts w:ascii="Angsana New" w:hAnsi="Angsana New" w:hint="cs"/>
          <w:sz w:val="30"/>
          <w:szCs w:val="30"/>
          <w:cs/>
          <w:lang w:eastAsia="x-none"/>
        </w:rPr>
        <w:t>เพื่อรองรับการจ่ายหุ้นปันผล</w:t>
      </w:r>
      <w:r w:rsidR="00303B10" w:rsidRPr="00592068">
        <w:rPr>
          <w:rFonts w:ascii="Angsana New" w:hAnsi="Angsana New"/>
          <w:sz w:val="30"/>
          <w:szCs w:val="30"/>
          <w:lang w:eastAsia="x-none"/>
        </w:rPr>
        <w:t xml:space="preserve"> (</w:t>
      </w:r>
      <w:r w:rsidR="00303B10" w:rsidRPr="00592068">
        <w:rPr>
          <w:rFonts w:ascii="Angsana New" w:hAnsi="Angsana New" w:hint="cs"/>
          <w:sz w:val="30"/>
          <w:szCs w:val="30"/>
          <w:cs/>
          <w:lang w:eastAsia="x-none"/>
        </w:rPr>
        <w:t xml:space="preserve">ดูหมายเหตุข้อ </w:t>
      </w:r>
      <w:r w:rsidR="007B35CB">
        <w:rPr>
          <w:rFonts w:ascii="Angsana New" w:hAnsi="Angsana New"/>
          <w:sz w:val="30"/>
          <w:szCs w:val="30"/>
          <w:lang w:eastAsia="x-none"/>
        </w:rPr>
        <w:t>8</w:t>
      </w:r>
      <w:r w:rsidR="00303B10" w:rsidRPr="00592068">
        <w:rPr>
          <w:rFonts w:ascii="Angsana New" w:hAnsi="Angsana New"/>
          <w:sz w:val="30"/>
          <w:szCs w:val="30"/>
          <w:lang w:eastAsia="x-none"/>
        </w:rPr>
        <w:t>)</w:t>
      </w:r>
    </w:p>
    <w:p w14:paraId="667AE81F" w14:textId="1A8C2C97" w:rsidR="007B35CB" w:rsidRDefault="007B35CB" w:rsidP="007477A6">
      <w:pPr>
        <w:ind w:left="540"/>
        <w:jc w:val="thaiDistribute"/>
        <w:rPr>
          <w:rFonts w:ascii="Angsana New" w:hAnsi="Angsana New"/>
          <w:sz w:val="30"/>
          <w:szCs w:val="30"/>
          <w:lang w:eastAsia="x-none"/>
        </w:rPr>
      </w:pPr>
    </w:p>
    <w:p w14:paraId="603C042B" w14:textId="48836B5A" w:rsidR="007B35CB" w:rsidRPr="00592068" w:rsidRDefault="007B35CB" w:rsidP="007B35CB">
      <w:pPr>
        <w:ind w:left="540"/>
        <w:jc w:val="thaiDistribute"/>
        <w:rPr>
          <w:rFonts w:ascii="Angsana New" w:hAnsi="Angsana New"/>
          <w:sz w:val="30"/>
          <w:szCs w:val="30"/>
          <w:lang w:eastAsia="x-none"/>
        </w:rPr>
      </w:pPr>
      <w:r w:rsidRPr="000F4D30">
        <w:rPr>
          <w:rFonts w:ascii="Angsana New" w:hAnsi="Angsana New"/>
          <w:sz w:val="30"/>
          <w:szCs w:val="30"/>
          <w:cs/>
          <w:lang w:eastAsia="x-none"/>
        </w:rPr>
        <w:lastRenderedPageBreak/>
        <w:t xml:space="preserve">เมื่อวันที่ </w:t>
      </w:r>
      <w:r w:rsidR="00B45159" w:rsidRPr="000F4D30">
        <w:rPr>
          <w:rFonts w:ascii="Angsana New" w:hAnsi="Angsana New"/>
          <w:sz w:val="30"/>
          <w:szCs w:val="30"/>
          <w:lang w:eastAsia="x-none"/>
        </w:rPr>
        <w:t>16</w:t>
      </w:r>
      <w:r w:rsidRPr="000F4D30">
        <w:rPr>
          <w:rFonts w:ascii="Angsana New" w:hAnsi="Angsana New"/>
          <w:sz w:val="30"/>
          <w:szCs w:val="30"/>
          <w:cs/>
          <w:lang w:eastAsia="x-none"/>
        </w:rPr>
        <w:t xml:space="preserve"> </w:t>
      </w:r>
      <w:r w:rsidR="00F42695" w:rsidRPr="000F4D30">
        <w:rPr>
          <w:rFonts w:ascii="Angsana New" w:hAnsi="Angsana New" w:hint="cs"/>
          <w:sz w:val="30"/>
          <w:szCs w:val="30"/>
          <w:cs/>
          <w:lang w:eastAsia="x-none"/>
        </w:rPr>
        <w:t>สิงหาคม</w:t>
      </w:r>
      <w:r w:rsidRPr="000F4D30">
        <w:rPr>
          <w:rFonts w:ascii="Angsana New" w:hAnsi="Angsana New" w:hint="cs"/>
          <w:sz w:val="30"/>
          <w:szCs w:val="30"/>
          <w:cs/>
          <w:lang w:eastAsia="x-none"/>
        </w:rPr>
        <w:t xml:space="preserve"> </w:t>
      </w:r>
      <w:r w:rsidRPr="000F4D30">
        <w:rPr>
          <w:rFonts w:ascii="Angsana New" w:hAnsi="Angsana New"/>
          <w:sz w:val="30"/>
          <w:szCs w:val="30"/>
          <w:lang w:eastAsia="x-none"/>
        </w:rPr>
        <w:t>2565</w:t>
      </w:r>
      <w:r w:rsidRPr="000F4D30">
        <w:rPr>
          <w:rFonts w:ascii="Angsana New" w:hAnsi="Angsana New"/>
          <w:sz w:val="30"/>
          <w:szCs w:val="30"/>
          <w:cs/>
          <w:lang w:eastAsia="x-none"/>
        </w:rPr>
        <w:t xml:space="preserve"> บริษัทได้จดทะเบียนลดทุนกับกระทรวงพาณิชย์โดยตัดหุ้นสามัญที่ยังไม่ได้ออกจำหน่ายจำนวน</w:t>
      </w:r>
      <w:r w:rsidRPr="000F4D30">
        <w:rPr>
          <w:rFonts w:ascii="Angsana New" w:hAnsi="Angsana New" w:hint="cs"/>
          <w:sz w:val="30"/>
          <w:szCs w:val="30"/>
          <w:cs/>
          <w:lang w:eastAsia="x-none"/>
        </w:rPr>
        <w:t xml:space="preserve"> </w:t>
      </w:r>
      <w:r w:rsidR="00493730" w:rsidRPr="000F4D30">
        <w:rPr>
          <w:rFonts w:ascii="Angsana New" w:hAnsi="Angsana New"/>
          <w:sz w:val="30"/>
          <w:szCs w:val="30"/>
          <w:lang w:eastAsia="x-none"/>
        </w:rPr>
        <w:t>433.5</w:t>
      </w:r>
      <w:r w:rsidRPr="000F4D30">
        <w:rPr>
          <w:rFonts w:ascii="Angsana New" w:hAnsi="Angsana New" w:hint="cs"/>
          <w:sz w:val="30"/>
          <w:szCs w:val="30"/>
          <w:cs/>
          <w:lang w:eastAsia="x-none"/>
        </w:rPr>
        <w:t xml:space="preserve"> </w:t>
      </w:r>
      <w:r w:rsidRPr="000F4D30">
        <w:rPr>
          <w:rFonts w:ascii="Angsana New" w:hAnsi="Angsana New"/>
          <w:sz w:val="30"/>
          <w:szCs w:val="30"/>
          <w:cs/>
          <w:lang w:eastAsia="x-none"/>
        </w:rPr>
        <w:t>บาท ซึ่งคงเหลือ</w:t>
      </w:r>
      <w:r w:rsidRPr="000F4D30">
        <w:rPr>
          <w:rFonts w:ascii="Angsana New" w:hAnsi="Angsana New" w:hint="cs"/>
          <w:sz w:val="30"/>
          <w:szCs w:val="30"/>
          <w:cs/>
          <w:lang w:eastAsia="x-none"/>
        </w:rPr>
        <w:t>จาก</w:t>
      </w:r>
      <w:r w:rsidRPr="000F4D30">
        <w:rPr>
          <w:rFonts w:ascii="Angsana New" w:hAnsi="Angsana New"/>
          <w:sz w:val="30"/>
          <w:szCs w:val="30"/>
          <w:cs/>
          <w:lang w:eastAsia="x-none"/>
        </w:rPr>
        <w:t xml:space="preserve">การจ่ายหุ้นปันผลจำนวน </w:t>
      </w:r>
      <w:r w:rsidRPr="000F4D30">
        <w:rPr>
          <w:rFonts w:ascii="Angsana New" w:hAnsi="Angsana New"/>
          <w:sz w:val="30"/>
          <w:szCs w:val="30"/>
          <w:lang w:eastAsia="x-none"/>
        </w:rPr>
        <w:t>8</w:t>
      </w:r>
      <w:r w:rsidR="00493730" w:rsidRPr="000F4D30">
        <w:rPr>
          <w:rFonts w:ascii="Angsana New" w:hAnsi="Angsana New"/>
          <w:sz w:val="30"/>
          <w:szCs w:val="30"/>
          <w:lang w:eastAsia="x-none"/>
        </w:rPr>
        <w:t>67</w:t>
      </w:r>
      <w:r w:rsidRPr="000F4D30">
        <w:rPr>
          <w:rFonts w:ascii="Angsana New" w:hAnsi="Angsana New"/>
          <w:sz w:val="30"/>
          <w:szCs w:val="30"/>
          <w:cs/>
          <w:lang w:eastAsia="x-none"/>
        </w:rPr>
        <w:t xml:space="preserve"> หุ้น ส่งผลให้ทุนจดทะเบียนเดิมจำนวน </w:t>
      </w:r>
      <w:r w:rsidRPr="000F4D30">
        <w:rPr>
          <w:rFonts w:ascii="Angsana New" w:hAnsi="Angsana New"/>
          <w:sz w:val="30"/>
          <w:szCs w:val="30"/>
          <w:lang w:eastAsia="x-none"/>
        </w:rPr>
        <w:t>2</w:t>
      </w:r>
      <w:r w:rsidR="00493730" w:rsidRPr="000F4D30">
        <w:rPr>
          <w:rFonts w:ascii="Angsana New" w:hAnsi="Angsana New"/>
          <w:sz w:val="30"/>
          <w:szCs w:val="30"/>
          <w:lang w:eastAsia="x-none"/>
        </w:rPr>
        <w:t>50</w:t>
      </w:r>
      <w:r w:rsidRPr="000F4D30">
        <w:rPr>
          <w:rFonts w:ascii="Angsana New" w:hAnsi="Angsana New"/>
          <w:sz w:val="30"/>
          <w:szCs w:val="30"/>
          <w:lang w:eastAsia="x-none"/>
        </w:rPr>
        <w:t>,99</w:t>
      </w:r>
      <w:r w:rsidR="00493730" w:rsidRPr="000F4D30">
        <w:rPr>
          <w:rFonts w:ascii="Angsana New" w:hAnsi="Angsana New"/>
          <w:sz w:val="30"/>
          <w:szCs w:val="30"/>
          <w:lang w:eastAsia="x-none"/>
        </w:rPr>
        <w:t>8</w:t>
      </w:r>
      <w:r w:rsidRPr="000F4D30">
        <w:rPr>
          <w:rFonts w:ascii="Angsana New" w:hAnsi="Angsana New"/>
          <w:sz w:val="30"/>
          <w:szCs w:val="30"/>
          <w:lang w:eastAsia="x-none"/>
        </w:rPr>
        <w:t>,</w:t>
      </w:r>
      <w:r w:rsidR="00493730" w:rsidRPr="000F4D30">
        <w:rPr>
          <w:rFonts w:ascii="Angsana New" w:hAnsi="Angsana New"/>
          <w:sz w:val="30"/>
          <w:szCs w:val="30"/>
          <w:lang w:eastAsia="x-none"/>
        </w:rPr>
        <w:t>949</w:t>
      </w:r>
      <w:r w:rsidRPr="000F4D30">
        <w:rPr>
          <w:rFonts w:ascii="Angsana New" w:hAnsi="Angsana New"/>
          <w:sz w:val="30"/>
          <w:szCs w:val="30"/>
          <w:lang w:eastAsia="x-none"/>
        </w:rPr>
        <w:t xml:space="preserve">.5 </w:t>
      </w:r>
      <w:r w:rsidRPr="000F4D30">
        <w:rPr>
          <w:rFonts w:ascii="Angsana New" w:hAnsi="Angsana New"/>
          <w:sz w:val="30"/>
          <w:szCs w:val="30"/>
          <w:cs/>
          <w:lang w:eastAsia="x-none"/>
        </w:rPr>
        <w:t>บาท</w:t>
      </w:r>
      <w:r w:rsidRPr="00592068">
        <w:rPr>
          <w:rFonts w:ascii="Angsana New" w:hAnsi="Angsana New"/>
          <w:sz w:val="30"/>
          <w:szCs w:val="30"/>
          <w:cs/>
          <w:lang w:eastAsia="x-none"/>
        </w:rPr>
        <w:t xml:space="preserve"> ลดลงเป็นทุนจดทะเบียนใหม่จำนวน </w:t>
      </w:r>
      <w:r w:rsidRPr="00592068">
        <w:rPr>
          <w:rFonts w:ascii="Angsana New" w:hAnsi="Angsana New"/>
          <w:sz w:val="30"/>
          <w:szCs w:val="30"/>
          <w:lang w:eastAsia="x-none"/>
        </w:rPr>
        <w:t>2</w:t>
      </w:r>
      <w:r w:rsidR="00493730">
        <w:rPr>
          <w:rFonts w:ascii="Angsana New" w:hAnsi="Angsana New"/>
          <w:sz w:val="30"/>
          <w:szCs w:val="30"/>
          <w:lang w:eastAsia="x-none"/>
        </w:rPr>
        <w:t>50</w:t>
      </w:r>
      <w:r w:rsidRPr="00592068">
        <w:rPr>
          <w:rFonts w:ascii="Angsana New" w:hAnsi="Angsana New"/>
          <w:sz w:val="30"/>
          <w:szCs w:val="30"/>
          <w:lang w:eastAsia="x-none"/>
        </w:rPr>
        <w:t>,998,</w:t>
      </w:r>
      <w:r w:rsidR="00493730">
        <w:rPr>
          <w:rFonts w:ascii="Angsana New" w:hAnsi="Angsana New"/>
          <w:sz w:val="30"/>
          <w:szCs w:val="30"/>
          <w:lang w:eastAsia="x-none"/>
        </w:rPr>
        <w:t>516</w:t>
      </w:r>
      <w:r w:rsidRPr="00592068">
        <w:rPr>
          <w:rFonts w:ascii="Angsana New" w:hAnsi="Angsana New"/>
          <w:sz w:val="30"/>
          <w:szCs w:val="30"/>
          <w:lang w:eastAsia="x-none"/>
        </w:rPr>
        <w:t xml:space="preserve"> </w:t>
      </w:r>
      <w:r w:rsidRPr="00592068">
        <w:rPr>
          <w:rFonts w:ascii="Angsana New" w:hAnsi="Angsana New"/>
          <w:sz w:val="30"/>
          <w:szCs w:val="30"/>
          <w:cs/>
          <w:lang w:eastAsia="x-none"/>
        </w:rPr>
        <w:t xml:space="preserve">บาท </w:t>
      </w:r>
    </w:p>
    <w:p w14:paraId="7978C24E" w14:textId="77777777" w:rsidR="007B35CB" w:rsidRPr="00493730" w:rsidRDefault="007B35CB" w:rsidP="007B35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lang w:eastAsia="x-none"/>
        </w:rPr>
      </w:pPr>
    </w:p>
    <w:p w14:paraId="28C31EA0" w14:textId="5AF7B72B" w:rsidR="007B35CB" w:rsidRDefault="007B35CB" w:rsidP="00493730">
      <w:pPr>
        <w:ind w:left="540"/>
        <w:jc w:val="thaiDistribute"/>
        <w:rPr>
          <w:rFonts w:ascii="Angsana New" w:hAnsi="Angsana New"/>
          <w:sz w:val="30"/>
          <w:szCs w:val="30"/>
          <w:lang w:eastAsia="x-none"/>
        </w:rPr>
      </w:pPr>
      <w:r w:rsidRPr="008F3E5E">
        <w:rPr>
          <w:rFonts w:ascii="Angsana New" w:hAnsi="Angsana New"/>
          <w:spacing w:val="-4"/>
          <w:sz w:val="30"/>
          <w:szCs w:val="30"/>
          <w:cs/>
          <w:lang w:eastAsia="x-none"/>
        </w:rPr>
        <w:t xml:space="preserve">เมื่อวันที่ </w:t>
      </w:r>
      <w:r w:rsidR="00B45159" w:rsidRPr="008F3E5E">
        <w:rPr>
          <w:rFonts w:ascii="Angsana New" w:hAnsi="Angsana New"/>
          <w:spacing w:val="-4"/>
          <w:sz w:val="30"/>
          <w:szCs w:val="30"/>
          <w:lang w:eastAsia="x-none"/>
        </w:rPr>
        <w:t>17</w:t>
      </w:r>
      <w:r w:rsidRPr="008F3E5E">
        <w:rPr>
          <w:rFonts w:ascii="Angsana New" w:hAnsi="Angsana New"/>
          <w:spacing w:val="-4"/>
          <w:sz w:val="30"/>
          <w:szCs w:val="30"/>
          <w:lang w:eastAsia="x-none"/>
        </w:rPr>
        <w:t xml:space="preserve"> </w:t>
      </w:r>
      <w:r w:rsidR="00F42695" w:rsidRPr="008F3E5E">
        <w:rPr>
          <w:rFonts w:ascii="Angsana New" w:hAnsi="Angsana New" w:hint="cs"/>
          <w:spacing w:val="-4"/>
          <w:sz w:val="30"/>
          <w:szCs w:val="30"/>
          <w:cs/>
          <w:lang w:eastAsia="x-none"/>
        </w:rPr>
        <w:t>สิงหาคม</w:t>
      </w:r>
      <w:r w:rsidRPr="008F3E5E">
        <w:rPr>
          <w:rFonts w:ascii="Angsana New" w:hAnsi="Angsana New"/>
          <w:spacing w:val="-4"/>
          <w:sz w:val="30"/>
          <w:szCs w:val="30"/>
          <w:cs/>
          <w:lang w:eastAsia="x-none"/>
        </w:rPr>
        <w:t xml:space="preserve"> </w:t>
      </w:r>
      <w:r w:rsidRPr="008F3E5E">
        <w:rPr>
          <w:rFonts w:ascii="Angsana New" w:hAnsi="Angsana New"/>
          <w:spacing w:val="-4"/>
          <w:sz w:val="30"/>
          <w:szCs w:val="30"/>
          <w:lang w:eastAsia="x-none"/>
        </w:rPr>
        <w:t xml:space="preserve">2565 </w:t>
      </w:r>
      <w:r w:rsidRPr="008F3E5E">
        <w:rPr>
          <w:rFonts w:ascii="Angsana New" w:hAnsi="Angsana New"/>
          <w:spacing w:val="-4"/>
          <w:sz w:val="30"/>
          <w:szCs w:val="30"/>
          <w:cs/>
          <w:lang w:eastAsia="x-none"/>
        </w:rPr>
        <w:t>บริษัทได้จดทะเบียนเพิ่มทุนกับกระทรวงพาณิชย์</w:t>
      </w:r>
      <w:r w:rsidRPr="008F3E5E">
        <w:rPr>
          <w:rFonts w:ascii="Angsana New" w:hAnsi="Angsana New" w:hint="cs"/>
          <w:spacing w:val="-4"/>
          <w:sz w:val="30"/>
          <w:szCs w:val="30"/>
          <w:cs/>
          <w:lang w:eastAsia="x-none"/>
        </w:rPr>
        <w:t xml:space="preserve">จำนวน </w:t>
      </w:r>
      <w:r w:rsidR="00493730" w:rsidRPr="008F3E5E">
        <w:rPr>
          <w:rFonts w:ascii="Angsana New" w:hAnsi="Angsana New"/>
          <w:spacing w:val="-4"/>
          <w:sz w:val="30"/>
          <w:szCs w:val="30"/>
          <w:lang w:eastAsia="x-none"/>
        </w:rPr>
        <w:t>44.64</w:t>
      </w:r>
      <w:r w:rsidRPr="008F3E5E">
        <w:rPr>
          <w:rFonts w:ascii="Angsana New" w:hAnsi="Angsana New"/>
          <w:spacing w:val="-4"/>
          <w:sz w:val="30"/>
          <w:szCs w:val="30"/>
          <w:lang w:eastAsia="x-none"/>
        </w:rPr>
        <w:t xml:space="preserve"> </w:t>
      </w:r>
      <w:r w:rsidRPr="008F3E5E">
        <w:rPr>
          <w:rFonts w:ascii="Angsana New" w:hAnsi="Angsana New" w:hint="cs"/>
          <w:spacing w:val="-4"/>
          <w:sz w:val="30"/>
          <w:szCs w:val="30"/>
          <w:cs/>
          <w:lang w:eastAsia="x-none"/>
        </w:rPr>
        <w:t>ล้านบาท</w:t>
      </w:r>
      <w:r w:rsidRPr="008F3E5E">
        <w:rPr>
          <w:rFonts w:ascii="Angsana New" w:hAnsi="Angsana New"/>
          <w:spacing w:val="-4"/>
          <w:sz w:val="30"/>
          <w:szCs w:val="30"/>
          <w:cs/>
          <w:lang w:eastAsia="x-none"/>
        </w:rPr>
        <w:t>จากทุนจดทะเบียน</w:t>
      </w:r>
      <w:r w:rsidRPr="00592068">
        <w:rPr>
          <w:rFonts w:ascii="Angsana New" w:hAnsi="Angsana New"/>
          <w:sz w:val="30"/>
          <w:szCs w:val="30"/>
          <w:cs/>
          <w:lang w:eastAsia="x-none"/>
        </w:rPr>
        <w:t xml:space="preserve">เดิม </w:t>
      </w:r>
      <w:r w:rsidR="00493730" w:rsidRPr="00592068">
        <w:rPr>
          <w:rFonts w:ascii="Angsana New" w:hAnsi="Angsana New"/>
          <w:sz w:val="30"/>
          <w:szCs w:val="30"/>
          <w:lang w:eastAsia="x-none"/>
        </w:rPr>
        <w:t>2</w:t>
      </w:r>
      <w:r w:rsidR="00493730">
        <w:rPr>
          <w:rFonts w:ascii="Angsana New" w:hAnsi="Angsana New"/>
          <w:sz w:val="30"/>
          <w:szCs w:val="30"/>
          <w:lang w:eastAsia="x-none"/>
        </w:rPr>
        <w:t>50</w:t>
      </w:r>
      <w:r w:rsidR="00493730" w:rsidRPr="00592068">
        <w:rPr>
          <w:rFonts w:ascii="Angsana New" w:hAnsi="Angsana New"/>
          <w:sz w:val="30"/>
          <w:szCs w:val="30"/>
          <w:lang w:eastAsia="x-none"/>
        </w:rPr>
        <w:t>,998,</w:t>
      </w:r>
      <w:r w:rsidR="00493730">
        <w:rPr>
          <w:rFonts w:ascii="Angsana New" w:hAnsi="Angsana New"/>
          <w:sz w:val="30"/>
          <w:szCs w:val="30"/>
          <w:lang w:eastAsia="x-none"/>
        </w:rPr>
        <w:t>516</w:t>
      </w:r>
      <w:r w:rsidR="00493730" w:rsidRPr="00592068">
        <w:rPr>
          <w:rFonts w:ascii="Angsana New" w:hAnsi="Angsana New"/>
          <w:sz w:val="30"/>
          <w:szCs w:val="30"/>
          <w:lang w:eastAsia="x-none"/>
        </w:rPr>
        <w:t xml:space="preserve"> </w:t>
      </w:r>
      <w:r w:rsidRPr="00592068">
        <w:rPr>
          <w:rFonts w:ascii="Angsana New" w:hAnsi="Angsana New"/>
          <w:sz w:val="30"/>
          <w:szCs w:val="30"/>
          <w:cs/>
          <w:lang w:eastAsia="x-none"/>
        </w:rPr>
        <w:t>บาท</w:t>
      </w:r>
      <w:r w:rsidRPr="00592068">
        <w:rPr>
          <w:rFonts w:ascii="Angsana New" w:hAnsi="Angsana New"/>
          <w:sz w:val="30"/>
          <w:szCs w:val="30"/>
          <w:lang w:eastAsia="x-none"/>
        </w:rPr>
        <w:t xml:space="preserve"> </w:t>
      </w:r>
      <w:r w:rsidRPr="00592068">
        <w:rPr>
          <w:rFonts w:ascii="Angsana New" w:hAnsi="Angsana New"/>
          <w:sz w:val="30"/>
          <w:szCs w:val="30"/>
          <w:cs/>
          <w:lang w:eastAsia="x-none"/>
        </w:rPr>
        <w:t xml:space="preserve">เป็น </w:t>
      </w:r>
      <w:r w:rsidRPr="00592068">
        <w:rPr>
          <w:rFonts w:ascii="Angsana New" w:hAnsi="Angsana New"/>
          <w:sz w:val="30"/>
          <w:szCs w:val="30"/>
          <w:lang w:eastAsia="x-none"/>
        </w:rPr>
        <w:t>2</w:t>
      </w:r>
      <w:r w:rsidR="00493730">
        <w:rPr>
          <w:rFonts w:ascii="Angsana New" w:hAnsi="Angsana New"/>
          <w:sz w:val="30"/>
          <w:szCs w:val="30"/>
          <w:lang w:eastAsia="x-none"/>
        </w:rPr>
        <w:t>95</w:t>
      </w:r>
      <w:r w:rsidRPr="00592068">
        <w:rPr>
          <w:rFonts w:ascii="Angsana New" w:hAnsi="Angsana New"/>
          <w:sz w:val="30"/>
          <w:szCs w:val="30"/>
          <w:lang w:eastAsia="x-none"/>
        </w:rPr>
        <w:t>,</w:t>
      </w:r>
      <w:r w:rsidR="00493730">
        <w:rPr>
          <w:rFonts w:ascii="Angsana New" w:hAnsi="Angsana New"/>
          <w:sz w:val="30"/>
          <w:szCs w:val="30"/>
          <w:lang w:eastAsia="x-none"/>
        </w:rPr>
        <w:t>641</w:t>
      </w:r>
      <w:r w:rsidRPr="00592068">
        <w:rPr>
          <w:rFonts w:ascii="Angsana New" w:hAnsi="Angsana New"/>
          <w:sz w:val="30"/>
          <w:szCs w:val="30"/>
          <w:lang w:eastAsia="x-none"/>
        </w:rPr>
        <w:t>,</w:t>
      </w:r>
      <w:r w:rsidR="00493730">
        <w:rPr>
          <w:rFonts w:ascii="Angsana New" w:hAnsi="Angsana New"/>
          <w:sz w:val="30"/>
          <w:szCs w:val="30"/>
          <w:lang w:eastAsia="x-none"/>
        </w:rPr>
        <w:t>516</w:t>
      </w:r>
      <w:r w:rsidRPr="00592068">
        <w:rPr>
          <w:rFonts w:ascii="Angsana New" w:hAnsi="Angsana New"/>
          <w:sz w:val="30"/>
          <w:szCs w:val="30"/>
          <w:lang w:eastAsia="x-none"/>
        </w:rPr>
        <w:t xml:space="preserve"> </w:t>
      </w:r>
      <w:r w:rsidRPr="00592068">
        <w:rPr>
          <w:rFonts w:ascii="Angsana New" w:hAnsi="Angsana New"/>
          <w:sz w:val="30"/>
          <w:szCs w:val="30"/>
          <w:cs/>
          <w:lang w:eastAsia="x-none"/>
        </w:rPr>
        <w:t xml:space="preserve">บาท </w:t>
      </w:r>
      <w:r w:rsidR="00493730" w:rsidRPr="00493730">
        <w:rPr>
          <w:rFonts w:ascii="Angsana New" w:hAnsi="Angsana New"/>
          <w:sz w:val="30"/>
          <w:szCs w:val="30"/>
          <w:cs/>
          <w:lang w:eastAsia="x-none"/>
        </w:rPr>
        <w:t>ในลักษณะเป็นการเพิ่มทุนแบบเฉพาะเจาะจงเพื่อเสนอขายหุ้นให้แก่บุคคลในวงจำกัด</w:t>
      </w:r>
    </w:p>
    <w:p w14:paraId="6C4B51B3" w14:textId="607AB65E" w:rsidR="001F7768" w:rsidRPr="00493730" w:rsidRDefault="001F77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  <w:lang w:eastAsia="x-none"/>
        </w:rPr>
      </w:pPr>
    </w:p>
    <w:p w14:paraId="4BEE8F04" w14:textId="4A0E27EC" w:rsidR="000A743B" w:rsidRDefault="000A743B" w:rsidP="000A743B">
      <w:pPr>
        <w:pStyle w:val="Heading1"/>
        <w:keepNext w:val="0"/>
        <w:widowControl w:val="0"/>
        <w:numPr>
          <w:ilvl w:val="0"/>
          <w:numId w:val="6"/>
        </w:numPr>
        <w:shd w:val="clear" w:color="auto" w:fill="auto"/>
        <w:tabs>
          <w:tab w:val="clear" w:pos="360"/>
        </w:tabs>
        <w:spacing w:line="240" w:lineRule="auto"/>
        <w:ind w:left="540" w:right="-25" w:hanging="540"/>
        <w:jc w:val="thaiDistribute"/>
        <w:rPr>
          <w:rFonts w:ascii="Angsana New" w:hAnsi="Angsana New"/>
          <w:sz w:val="30"/>
          <w:szCs w:val="30"/>
          <w:u w:val="none"/>
          <w:lang w:val="en-US"/>
        </w:rPr>
      </w:pPr>
      <w:r>
        <w:rPr>
          <w:rFonts w:ascii="Angsana New" w:hAnsi="Angsana New" w:hint="cs"/>
          <w:sz w:val="30"/>
          <w:szCs w:val="30"/>
          <w:u w:val="none"/>
          <w:cs/>
          <w:lang w:val="en-US"/>
        </w:rPr>
        <w:t>กำไรต่อหุ้นขั้นพื้นฐาน</w:t>
      </w:r>
    </w:p>
    <w:p w14:paraId="19F16A7E" w14:textId="77777777" w:rsidR="000A743B" w:rsidRPr="007A16A7" w:rsidRDefault="000A743B" w:rsidP="000A743B">
      <w:pPr>
        <w:rPr>
          <w:rFonts w:asciiTheme="majorBidi" w:hAnsiTheme="majorBidi" w:cstheme="majorBidi"/>
          <w:sz w:val="30"/>
          <w:szCs w:val="30"/>
          <w:lang w:eastAsia="x-none"/>
        </w:rPr>
      </w:pPr>
    </w:p>
    <w:p w14:paraId="5D8F15AD" w14:textId="3D802036" w:rsidR="000A743B" w:rsidRPr="00822D90" w:rsidRDefault="000A743B" w:rsidP="000A74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bookmarkStart w:id="16" w:name="_Hlk106715925"/>
      <w:r w:rsidRPr="00822D90">
        <w:rPr>
          <w:rFonts w:ascii="Angsana New" w:hAnsi="Angsana New"/>
          <w:sz w:val="30"/>
          <w:szCs w:val="30"/>
          <w:cs/>
        </w:rPr>
        <w:t>กำไรต่อหุ้นขั้นพื้นฐานสำหรับงวดสาม</w:t>
      </w:r>
      <w:r w:rsidRPr="00822D90">
        <w:rPr>
          <w:rFonts w:ascii="Angsana New" w:hAnsi="Angsana New" w:hint="cs"/>
          <w:sz w:val="30"/>
          <w:szCs w:val="30"/>
          <w:cs/>
        </w:rPr>
        <w:t>เดือนและ</w:t>
      </w:r>
      <w:r w:rsidR="00263477">
        <w:rPr>
          <w:rFonts w:ascii="Angsana New" w:hAnsi="Angsana New" w:hint="cs"/>
          <w:sz w:val="30"/>
          <w:szCs w:val="30"/>
          <w:cs/>
        </w:rPr>
        <w:t>เก้า</w:t>
      </w:r>
      <w:r w:rsidRPr="00822D90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>
        <w:rPr>
          <w:rFonts w:ascii="Angsana New" w:hAnsi="Angsana New"/>
          <w:sz w:val="30"/>
          <w:szCs w:val="30"/>
        </w:rPr>
        <w:t>30</w:t>
      </w:r>
      <w:r w:rsidRPr="00822D90">
        <w:rPr>
          <w:rFonts w:ascii="Angsana New" w:hAnsi="Angsana New"/>
          <w:sz w:val="30"/>
          <w:szCs w:val="30"/>
        </w:rPr>
        <w:t xml:space="preserve"> </w:t>
      </w:r>
      <w:r w:rsidR="00263477">
        <w:rPr>
          <w:rFonts w:ascii="Angsana New" w:hAnsi="Angsana New" w:hint="cs"/>
          <w:sz w:val="30"/>
          <w:szCs w:val="30"/>
          <w:cs/>
        </w:rPr>
        <w:t>กันยา</w:t>
      </w:r>
      <w:r>
        <w:rPr>
          <w:rFonts w:ascii="Angsana New" w:hAnsi="Angsana New" w:hint="cs"/>
          <w:sz w:val="30"/>
          <w:szCs w:val="30"/>
          <w:cs/>
        </w:rPr>
        <w:t>ยน</w:t>
      </w:r>
      <w:r w:rsidRPr="00822D90">
        <w:rPr>
          <w:rFonts w:ascii="Angsana New" w:hAnsi="Angsana New" w:hint="cs"/>
          <w:sz w:val="30"/>
          <w:szCs w:val="30"/>
          <w:cs/>
        </w:rPr>
        <w:t xml:space="preserve"> </w:t>
      </w:r>
      <w:r w:rsidRPr="00715A1C">
        <w:rPr>
          <w:rFonts w:ascii="Angsana New" w:hAnsi="Angsana New" w:hint="cs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5</w:t>
      </w:r>
      <w:r>
        <w:rPr>
          <w:rFonts w:ascii="Angsana New" w:hAnsi="Angsana New" w:hint="cs"/>
          <w:sz w:val="30"/>
          <w:szCs w:val="30"/>
          <w:cs/>
        </w:rPr>
        <w:t xml:space="preserve"> และ </w:t>
      </w:r>
      <w:r w:rsidRPr="00715A1C">
        <w:rPr>
          <w:rFonts w:ascii="Angsana New" w:hAnsi="Angsana New" w:hint="cs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4</w:t>
      </w:r>
      <w:bookmarkEnd w:id="16"/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822D90">
        <w:rPr>
          <w:rFonts w:ascii="Angsana New" w:hAnsi="Angsana New"/>
          <w:sz w:val="30"/>
          <w:szCs w:val="30"/>
          <w:cs/>
        </w:rPr>
        <w:t>คำนวณ</w:t>
      </w:r>
      <w:r w:rsidRPr="00822D90">
        <w:rPr>
          <w:rFonts w:ascii="Angsana New" w:hAnsi="Angsana New" w:hint="cs"/>
          <w:sz w:val="30"/>
          <w:szCs w:val="30"/>
          <w:cs/>
        </w:rPr>
        <w:t>จากกำไรสำหรับงวดที่เป็นส่วนของผู้ถือหุ้นสามัญของบริษัท และจำนวนหุ้นสามัญที่ออกจำหน่ายแล้วในระหว่างงวด โดยได้ปรับปรุง</w:t>
      </w:r>
      <w:r w:rsidRPr="00EF007E">
        <w:rPr>
          <w:rFonts w:ascii="Angsana New" w:hAnsi="Angsana New" w:hint="cs"/>
          <w:spacing w:val="-4"/>
          <w:sz w:val="30"/>
          <w:szCs w:val="30"/>
          <w:cs/>
        </w:rPr>
        <w:t>จำนวนหุ้นสามัญที่เปลี่ยนแปลงจากการเพิ่มทุนโดยการออกหุ้นปันผล</w:t>
      </w:r>
      <w:r>
        <w:rPr>
          <w:rFonts w:ascii="Angsana New" w:hAnsi="Angsana New"/>
          <w:spacing w:val="-4"/>
          <w:sz w:val="30"/>
          <w:szCs w:val="30"/>
        </w:rPr>
        <w:t xml:space="preserve"> </w:t>
      </w:r>
      <w:r w:rsidRPr="00395F00">
        <w:rPr>
          <w:rFonts w:ascii="Angsana New" w:hAnsi="Angsana New" w:hint="cs"/>
          <w:sz w:val="30"/>
          <w:szCs w:val="30"/>
          <w:cs/>
        </w:rPr>
        <w:t>ในการคำนวณกำไรต่</w:t>
      </w:r>
      <w:r w:rsidRPr="00822D90">
        <w:rPr>
          <w:rFonts w:ascii="Angsana New" w:hAnsi="Angsana New" w:hint="cs"/>
          <w:sz w:val="30"/>
          <w:szCs w:val="30"/>
          <w:cs/>
        </w:rPr>
        <w:t>อหุ้นของ</w:t>
      </w:r>
      <w:r>
        <w:rPr>
          <w:rFonts w:ascii="Angsana New" w:hAnsi="Angsana New" w:hint="cs"/>
          <w:sz w:val="30"/>
          <w:szCs w:val="30"/>
          <w:cs/>
        </w:rPr>
        <w:t>ทุก</w:t>
      </w:r>
      <w:r w:rsidRPr="00822D90">
        <w:rPr>
          <w:rFonts w:ascii="Angsana New" w:hAnsi="Angsana New" w:hint="cs"/>
          <w:sz w:val="30"/>
          <w:szCs w:val="30"/>
          <w:cs/>
        </w:rPr>
        <w:t>งวดที่</w:t>
      </w:r>
      <w:r>
        <w:rPr>
          <w:rFonts w:ascii="Angsana New" w:hAnsi="Angsana New" w:hint="cs"/>
          <w:sz w:val="30"/>
          <w:szCs w:val="30"/>
          <w:cs/>
        </w:rPr>
        <w:t>แสดง</w:t>
      </w:r>
      <w:r w:rsidRPr="00822D90">
        <w:rPr>
          <w:rFonts w:ascii="Angsana New" w:hAnsi="Angsana New" w:hint="cs"/>
          <w:sz w:val="30"/>
          <w:szCs w:val="30"/>
          <w:cs/>
        </w:rPr>
        <w:t>เปรียบเทียบ</w:t>
      </w:r>
      <w:r>
        <w:rPr>
          <w:rFonts w:ascii="Angsana New" w:hAnsi="Angsana New"/>
          <w:sz w:val="30"/>
          <w:szCs w:val="30"/>
        </w:rPr>
        <w:t xml:space="preserve"> </w:t>
      </w:r>
      <w:r w:rsidRPr="00822D90">
        <w:rPr>
          <w:rFonts w:ascii="Angsana New" w:hAnsi="Angsana New" w:hint="cs"/>
          <w:sz w:val="30"/>
          <w:szCs w:val="30"/>
          <w:cs/>
        </w:rPr>
        <w:t>โดยถือเสมือนว่า</w:t>
      </w:r>
      <w:r>
        <w:rPr>
          <w:rFonts w:ascii="Angsana New" w:hAnsi="Angsana New" w:hint="cs"/>
          <w:sz w:val="30"/>
          <w:szCs w:val="30"/>
          <w:cs/>
        </w:rPr>
        <w:t>ได้มี</w:t>
      </w:r>
      <w:r w:rsidRPr="00822D90">
        <w:rPr>
          <w:rFonts w:ascii="Angsana New" w:hAnsi="Angsana New" w:hint="cs"/>
          <w:sz w:val="30"/>
          <w:szCs w:val="30"/>
          <w:cs/>
        </w:rPr>
        <w:t>การออกหุ้นปันผลดังกล่าวตั้งแต่วันเริ่มต้นของงวดแรกที่เสนอรายงาน</w:t>
      </w:r>
      <w:r w:rsidR="00037DD6" w:rsidRPr="00B52827">
        <w:rPr>
          <w:rFonts w:ascii="Angsana New" w:hAnsi="Angsana New"/>
          <w:spacing w:val="-2"/>
          <w:sz w:val="30"/>
          <w:szCs w:val="30"/>
          <w:cs/>
        </w:rPr>
        <w:t>และปรับปรุงผลกระทบจากการออกหุ้นเพิ่มทุนแบบมอบอำนาจทั่วไปแก่บุคคลในวงจำกัดในการคำนวณกำไรต่อหุ้น</w:t>
      </w:r>
      <w:r w:rsidR="00037DD6" w:rsidRPr="0007536A">
        <w:rPr>
          <w:rFonts w:ascii="Angsana New" w:hAnsi="Angsana New"/>
          <w:sz w:val="30"/>
          <w:szCs w:val="30"/>
          <w:cs/>
        </w:rPr>
        <w:t>ของงวดปัจจุบัน</w:t>
      </w:r>
      <w:r w:rsidRPr="00395F00">
        <w:rPr>
          <w:rFonts w:ascii="Angsana New" w:hAnsi="Angsana New" w:hint="cs"/>
          <w:sz w:val="30"/>
          <w:szCs w:val="30"/>
          <w:cs/>
        </w:rPr>
        <w:t xml:space="preserve">ตามที่ได้กล่าวไว้ในหมายเหตุข้อ </w:t>
      </w:r>
      <w:r w:rsidR="007D5CF1">
        <w:rPr>
          <w:rFonts w:ascii="Angsana New" w:hAnsi="Angsana New"/>
          <w:sz w:val="30"/>
          <w:szCs w:val="30"/>
        </w:rPr>
        <w:t>6</w:t>
      </w:r>
      <w:r w:rsidRPr="00395F00">
        <w:rPr>
          <w:rFonts w:ascii="Angsana New" w:hAnsi="Angsana New"/>
          <w:sz w:val="30"/>
          <w:szCs w:val="30"/>
        </w:rPr>
        <w:t xml:space="preserve"> </w:t>
      </w:r>
      <w:r w:rsidRPr="00395F00">
        <w:rPr>
          <w:rFonts w:ascii="Angsana New" w:hAnsi="Angsana New" w:hint="cs"/>
          <w:sz w:val="30"/>
          <w:szCs w:val="30"/>
          <w:cs/>
        </w:rPr>
        <w:t xml:space="preserve">และ </w:t>
      </w:r>
      <w:r w:rsidR="007D5CF1">
        <w:rPr>
          <w:rFonts w:ascii="Angsana New" w:hAnsi="Angsana New"/>
          <w:sz w:val="30"/>
          <w:szCs w:val="30"/>
        </w:rPr>
        <w:t>8</w:t>
      </w:r>
      <w:r>
        <w:rPr>
          <w:rFonts w:ascii="Angsana New" w:hAnsi="Angsana New" w:hint="cs"/>
          <w:sz w:val="30"/>
          <w:szCs w:val="30"/>
          <w:cs/>
        </w:rPr>
        <w:t xml:space="preserve"> โดย</w:t>
      </w:r>
      <w:r w:rsidRPr="00822D90">
        <w:rPr>
          <w:rFonts w:ascii="Angsana New" w:hAnsi="Angsana New"/>
          <w:sz w:val="30"/>
          <w:szCs w:val="30"/>
          <w:cs/>
        </w:rPr>
        <w:t>แสดงการคำนวณได้ดังนี้</w:t>
      </w:r>
    </w:p>
    <w:p w14:paraId="553F66A3" w14:textId="77777777" w:rsidR="000A743B" w:rsidRPr="007A16A7" w:rsidRDefault="000A743B" w:rsidP="000A743B">
      <w:pPr>
        <w:rPr>
          <w:rFonts w:asciiTheme="majorBidi" w:hAnsiTheme="majorBidi" w:cstheme="majorBidi"/>
          <w:sz w:val="30"/>
          <w:szCs w:val="30"/>
          <w:lang w:eastAsia="x-none"/>
        </w:rPr>
      </w:pPr>
    </w:p>
    <w:tbl>
      <w:tblPr>
        <w:tblW w:w="927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77"/>
        <w:gridCol w:w="1173"/>
        <w:gridCol w:w="17"/>
        <w:gridCol w:w="256"/>
        <w:gridCol w:w="1174"/>
        <w:gridCol w:w="262"/>
        <w:gridCol w:w="6"/>
        <w:gridCol w:w="1174"/>
        <w:gridCol w:w="260"/>
        <w:gridCol w:w="7"/>
        <w:gridCol w:w="1171"/>
      </w:tblGrid>
      <w:tr w:rsidR="000A743B" w:rsidRPr="00822D90" w14:paraId="7B82F424" w14:textId="77777777" w:rsidTr="00A90A2B">
        <w:trPr>
          <w:tblHeader/>
        </w:trPr>
        <w:tc>
          <w:tcPr>
            <w:tcW w:w="2036" w:type="pct"/>
          </w:tcPr>
          <w:p w14:paraId="7C515E6B" w14:textId="77777777" w:rsidR="000A743B" w:rsidRPr="00AA7991" w:rsidRDefault="000A743B" w:rsidP="00A9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2" w:type="pct"/>
            <w:gridSpan w:val="4"/>
          </w:tcPr>
          <w:p w14:paraId="58A01B97" w14:textId="77777777" w:rsidR="000A743B" w:rsidRPr="00AA7991" w:rsidRDefault="000A743B" w:rsidP="00A9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A799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41" w:type="pct"/>
          </w:tcPr>
          <w:p w14:paraId="114F5F47" w14:textId="77777777" w:rsidR="000A743B" w:rsidRPr="00AA7991" w:rsidRDefault="000A743B" w:rsidP="00A9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1" w:type="pct"/>
            <w:gridSpan w:val="5"/>
          </w:tcPr>
          <w:p w14:paraId="2D06DE17" w14:textId="77777777" w:rsidR="000A743B" w:rsidRPr="00AA7991" w:rsidRDefault="000A743B" w:rsidP="00A9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A799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AA7991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0A743B" w:rsidRPr="00822D90" w14:paraId="10D50B74" w14:textId="77777777" w:rsidTr="00A90A2B">
        <w:trPr>
          <w:tblHeader/>
        </w:trPr>
        <w:tc>
          <w:tcPr>
            <w:tcW w:w="2036" w:type="pct"/>
          </w:tcPr>
          <w:p w14:paraId="69DCF679" w14:textId="77777777" w:rsidR="000A743B" w:rsidRPr="00AA7991" w:rsidRDefault="000A743B" w:rsidP="00A9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41" w:type="pct"/>
            <w:gridSpan w:val="2"/>
          </w:tcPr>
          <w:p w14:paraId="5CE8614A" w14:textId="77FACC91" w:rsidR="000A743B" w:rsidRPr="00AA7991" w:rsidRDefault="000A743B" w:rsidP="00A9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A7991">
              <w:rPr>
                <w:rFonts w:ascii="Angsana New" w:hAnsi="Angsana New"/>
                <w:sz w:val="30"/>
                <w:szCs w:val="30"/>
              </w:rPr>
              <w:t>25</w:t>
            </w:r>
            <w:r w:rsidRPr="00AA7991">
              <w:rPr>
                <w:rFonts w:ascii="Angsana New" w:hAnsi="Angsana New" w:hint="cs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38" w:type="pct"/>
          </w:tcPr>
          <w:p w14:paraId="59E92BD9" w14:textId="77777777" w:rsidR="000A743B" w:rsidRPr="00AA7991" w:rsidRDefault="000A743B" w:rsidP="00A9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</w:tcPr>
          <w:p w14:paraId="6144071C" w14:textId="2D30C93E" w:rsidR="000A743B" w:rsidRPr="00AA7991" w:rsidRDefault="000A743B" w:rsidP="00A9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A7991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41" w:type="pct"/>
          </w:tcPr>
          <w:p w14:paraId="09D1B0DD" w14:textId="77777777" w:rsidR="000A743B" w:rsidRPr="00AA7991" w:rsidRDefault="000A743B" w:rsidP="00A9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gridSpan w:val="2"/>
          </w:tcPr>
          <w:p w14:paraId="4C7AD325" w14:textId="328CA252" w:rsidR="000A743B" w:rsidRPr="00AA7991" w:rsidRDefault="000A743B" w:rsidP="00A9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A7991">
              <w:rPr>
                <w:rFonts w:ascii="Angsana New" w:hAnsi="Angsana New"/>
                <w:sz w:val="30"/>
                <w:szCs w:val="30"/>
              </w:rPr>
              <w:t>25</w:t>
            </w:r>
            <w:r w:rsidRPr="00AA7991">
              <w:rPr>
                <w:rFonts w:ascii="Angsana New" w:hAnsi="Angsana New" w:hint="cs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40" w:type="pct"/>
          </w:tcPr>
          <w:p w14:paraId="1F030983" w14:textId="77777777" w:rsidR="000A743B" w:rsidRPr="00AA7991" w:rsidRDefault="000A743B" w:rsidP="00A9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gridSpan w:val="2"/>
          </w:tcPr>
          <w:p w14:paraId="52909C9D" w14:textId="0DE8B8E9" w:rsidR="000A743B" w:rsidRPr="00AA7991" w:rsidRDefault="000A743B" w:rsidP="00A9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A7991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0A743B" w:rsidRPr="00822D90" w14:paraId="7A5B881F" w14:textId="77777777" w:rsidTr="00A90A2B">
        <w:trPr>
          <w:tblHeader/>
        </w:trPr>
        <w:tc>
          <w:tcPr>
            <w:tcW w:w="2036" w:type="pct"/>
          </w:tcPr>
          <w:p w14:paraId="58252181" w14:textId="77777777" w:rsidR="000A743B" w:rsidRPr="00AA7991" w:rsidRDefault="000A743B" w:rsidP="00A9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964" w:type="pct"/>
            <w:gridSpan w:val="10"/>
          </w:tcPr>
          <w:p w14:paraId="23832CD4" w14:textId="77777777" w:rsidR="000A743B" w:rsidRPr="00AA7991" w:rsidRDefault="000A743B" w:rsidP="00A9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A799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</w:t>
            </w:r>
            <w:r w:rsidRPr="00AA7991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/ </w:t>
            </w:r>
            <w:r w:rsidRPr="00AA799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พันหุ้น)</w:t>
            </w:r>
          </w:p>
        </w:tc>
      </w:tr>
      <w:tr w:rsidR="000A743B" w:rsidRPr="00822D90" w14:paraId="616F2220" w14:textId="77777777" w:rsidTr="00376DD7">
        <w:tc>
          <w:tcPr>
            <w:tcW w:w="2036" w:type="pct"/>
          </w:tcPr>
          <w:p w14:paraId="2481F590" w14:textId="682338AE" w:rsidR="000A743B" w:rsidRPr="00B36D11" w:rsidRDefault="000A743B" w:rsidP="00A9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36D1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Pr="00B36D1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Pr="00B36D1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B36D1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</w:t>
            </w:r>
            <w:r w:rsidRPr="00B36D1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0</w:t>
            </w:r>
            <w:r w:rsidRPr="00B36D1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26347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</w:t>
            </w:r>
            <w:r w:rsidRPr="00B36D1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ายน</w:t>
            </w:r>
          </w:p>
        </w:tc>
        <w:tc>
          <w:tcPr>
            <w:tcW w:w="632" w:type="pct"/>
          </w:tcPr>
          <w:p w14:paraId="28B66929" w14:textId="77777777" w:rsidR="000A743B" w:rsidRPr="00AA7991" w:rsidRDefault="000A743B" w:rsidP="00A9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92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7" w:type="pct"/>
            <w:gridSpan w:val="2"/>
          </w:tcPr>
          <w:p w14:paraId="78ED072F" w14:textId="77777777" w:rsidR="000A743B" w:rsidRPr="00AA7991" w:rsidRDefault="000A743B" w:rsidP="00A9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92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3" w:type="pct"/>
          </w:tcPr>
          <w:p w14:paraId="3839863E" w14:textId="77777777" w:rsidR="000A743B" w:rsidRPr="00AA7991" w:rsidRDefault="000A743B" w:rsidP="00A9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92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" w:type="pct"/>
            <w:gridSpan w:val="2"/>
          </w:tcPr>
          <w:p w14:paraId="11DFCF38" w14:textId="77777777" w:rsidR="000A743B" w:rsidRPr="00AA7991" w:rsidRDefault="000A743B" w:rsidP="00A9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92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3" w:type="pct"/>
          </w:tcPr>
          <w:p w14:paraId="521D50E3" w14:textId="77777777" w:rsidR="000A743B" w:rsidRPr="00AA7991" w:rsidRDefault="000A743B" w:rsidP="00A9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92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" w:type="pct"/>
            <w:gridSpan w:val="2"/>
          </w:tcPr>
          <w:p w14:paraId="49B5017C" w14:textId="77777777" w:rsidR="000A743B" w:rsidRPr="00AA7991" w:rsidRDefault="000A743B" w:rsidP="00A9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92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1" w:type="pct"/>
          </w:tcPr>
          <w:p w14:paraId="4006D6E7" w14:textId="77777777" w:rsidR="000A743B" w:rsidRPr="00AA7991" w:rsidRDefault="000A743B" w:rsidP="00A9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92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0A743B" w:rsidRPr="00822D90" w14:paraId="334D2350" w14:textId="77777777" w:rsidTr="00376DD7">
        <w:trPr>
          <w:trHeight w:val="362"/>
        </w:trPr>
        <w:tc>
          <w:tcPr>
            <w:tcW w:w="2036" w:type="pct"/>
          </w:tcPr>
          <w:p w14:paraId="7F7D0707" w14:textId="77777777" w:rsidR="000A743B" w:rsidRPr="00376DD7" w:rsidRDefault="000A743B" w:rsidP="000A743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376DD7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กำไรที่เป็นส่วนของผู้ถือหุ้นของบริษัท</w:t>
            </w:r>
          </w:p>
        </w:tc>
        <w:tc>
          <w:tcPr>
            <w:tcW w:w="641" w:type="pct"/>
            <w:gridSpan w:val="2"/>
            <w:tcBorders>
              <w:bottom w:val="double" w:sz="4" w:space="0" w:color="auto"/>
            </w:tcBorders>
            <w:vAlign w:val="bottom"/>
          </w:tcPr>
          <w:p w14:paraId="7A839CD6" w14:textId="1C19BDB5" w:rsidR="000A743B" w:rsidRPr="00376DD7" w:rsidRDefault="00376DD7" w:rsidP="000A7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76DD7">
              <w:rPr>
                <w:rFonts w:ascii="Angsana New" w:hAnsi="Angsana New"/>
                <w:b/>
                <w:bCs/>
                <w:sz w:val="30"/>
                <w:szCs w:val="30"/>
              </w:rPr>
              <w:t>13</w:t>
            </w:r>
            <w:r w:rsidR="00C5192A" w:rsidRPr="00376DD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376DD7">
              <w:rPr>
                <w:rFonts w:ascii="Angsana New" w:hAnsi="Angsana New"/>
                <w:b/>
                <w:bCs/>
                <w:sz w:val="30"/>
                <w:szCs w:val="30"/>
              </w:rPr>
              <w:t>452</w:t>
            </w:r>
          </w:p>
        </w:tc>
        <w:tc>
          <w:tcPr>
            <w:tcW w:w="138" w:type="pct"/>
            <w:vAlign w:val="bottom"/>
          </w:tcPr>
          <w:p w14:paraId="2624C357" w14:textId="77777777" w:rsidR="000A743B" w:rsidRPr="00376DD7" w:rsidRDefault="000A743B" w:rsidP="000A7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3" w:type="pct"/>
            <w:tcBorders>
              <w:bottom w:val="double" w:sz="4" w:space="0" w:color="auto"/>
            </w:tcBorders>
            <w:vAlign w:val="bottom"/>
          </w:tcPr>
          <w:p w14:paraId="6B66B559" w14:textId="580BA73D" w:rsidR="00263477" w:rsidRPr="00376DD7" w:rsidRDefault="009C5403" w:rsidP="00263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76DD7">
              <w:rPr>
                <w:rFonts w:ascii="Angsana New" w:hAnsi="Angsana New"/>
                <w:b/>
                <w:bCs/>
                <w:sz w:val="30"/>
                <w:szCs w:val="30"/>
              </w:rPr>
              <w:t>11,099</w:t>
            </w:r>
          </w:p>
        </w:tc>
        <w:tc>
          <w:tcPr>
            <w:tcW w:w="141" w:type="pct"/>
            <w:vAlign w:val="bottom"/>
          </w:tcPr>
          <w:p w14:paraId="5E4801E1" w14:textId="77777777" w:rsidR="000A743B" w:rsidRPr="00376DD7" w:rsidRDefault="000A743B" w:rsidP="000A7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6" w:type="pct"/>
            <w:gridSpan w:val="2"/>
            <w:tcBorders>
              <w:bottom w:val="double" w:sz="4" w:space="0" w:color="auto"/>
            </w:tcBorders>
            <w:vAlign w:val="bottom"/>
          </w:tcPr>
          <w:p w14:paraId="0B7CF9F8" w14:textId="5E856362" w:rsidR="000A743B" w:rsidRPr="00376DD7" w:rsidRDefault="00EB1974" w:rsidP="000A7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15" w:right="-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76DD7">
              <w:rPr>
                <w:rFonts w:ascii="Angsana New" w:hAnsi="Angsana New"/>
                <w:b/>
                <w:bCs/>
                <w:sz w:val="30"/>
                <w:szCs w:val="30"/>
              </w:rPr>
              <w:t>10,120</w:t>
            </w:r>
          </w:p>
        </w:tc>
        <w:tc>
          <w:tcPr>
            <w:tcW w:w="140" w:type="pct"/>
            <w:vAlign w:val="bottom"/>
          </w:tcPr>
          <w:p w14:paraId="548E61C7" w14:textId="77777777" w:rsidR="000A743B" w:rsidRPr="00376DD7" w:rsidRDefault="000A743B" w:rsidP="000A7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5" w:type="pct"/>
            <w:gridSpan w:val="2"/>
            <w:tcBorders>
              <w:bottom w:val="double" w:sz="4" w:space="0" w:color="auto"/>
            </w:tcBorders>
            <w:vAlign w:val="bottom"/>
          </w:tcPr>
          <w:p w14:paraId="754A0274" w14:textId="4DA3C93D" w:rsidR="000A743B" w:rsidRPr="00376DD7" w:rsidRDefault="0063584C" w:rsidP="000A7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76DD7">
              <w:rPr>
                <w:rFonts w:ascii="Angsana New" w:hAnsi="Angsana New"/>
                <w:b/>
                <w:bCs/>
                <w:sz w:val="30"/>
                <w:szCs w:val="30"/>
              </w:rPr>
              <w:t>7,527</w:t>
            </w:r>
          </w:p>
        </w:tc>
      </w:tr>
      <w:tr w:rsidR="00037DD6" w:rsidRPr="006002CD" w14:paraId="66089242" w14:textId="77777777" w:rsidTr="00376DD7">
        <w:tc>
          <w:tcPr>
            <w:tcW w:w="2036" w:type="pct"/>
          </w:tcPr>
          <w:p w14:paraId="3AF10954" w14:textId="77777777" w:rsidR="00037DD6" w:rsidRPr="00E32C95" w:rsidRDefault="00037DD6" w:rsidP="000A7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1" w:type="pct"/>
            <w:gridSpan w:val="2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BFFBEB8" w14:textId="77777777" w:rsidR="00037DD6" w:rsidRPr="00E32C95" w:rsidRDefault="00037DD6" w:rsidP="000A7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8" w:type="pct"/>
            <w:shd w:val="clear" w:color="auto" w:fill="auto"/>
            <w:vAlign w:val="bottom"/>
          </w:tcPr>
          <w:p w14:paraId="2D448591" w14:textId="77777777" w:rsidR="00037DD6" w:rsidRPr="00E32C95" w:rsidRDefault="00037DD6" w:rsidP="000A7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15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3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8C4D4A8" w14:textId="77777777" w:rsidR="00037DD6" w:rsidRPr="00E32C95" w:rsidRDefault="00037DD6" w:rsidP="000A7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1" w:type="pct"/>
            <w:shd w:val="clear" w:color="auto" w:fill="auto"/>
            <w:vAlign w:val="bottom"/>
          </w:tcPr>
          <w:p w14:paraId="721F07B8" w14:textId="77777777" w:rsidR="00037DD6" w:rsidRPr="00E32C95" w:rsidRDefault="00037DD6" w:rsidP="000A7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15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6" w:type="pct"/>
            <w:gridSpan w:val="2"/>
            <w:shd w:val="clear" w:color="auto" w:fill="auto"/>
            <w:vAlign w:val="bottom"/>
          </w:tcPr>
          <w:p w14:paraId="2B78241E" w14:textId="77777777" w:rsidR="00037DD6" w:rsidRPr="00E32C95" w:rsidRDefault="00037DD6" w:rsidP="000A7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15" w:right="-5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pct"/>
            <w:shd w:val="clear" w:color="auto" w:fill="auto"/>
            <w:vAlign w:val="bottom"/>
          </w:tcPr>
          <w:p w14:paraId="3B0E598E" w14:textId="77777777" w:rsidR="00037DD6" w:rsidRPr="00E32C95" w:rsidRDefault="00037DD6" w:rsidP="000A7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15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5" w:type="pct"/>
            <w:gridSpan w:val="2"/>
            <w:shd w:val="clear" w:color="auto" w:fill="auto"/>
            <w:vAlign w:val="bottom"/>
          </w:tcPr>
          <w:p w14:paraId="308E8171" w14:textId="77777777" w:rsidR="00037DD6" w:rsidRPr="00E32C95" w:rsidRDefault="00037DD6" w:rsidP="000A7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15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037DD6" w:rsidRPr="006002CD" w14:paraId="12D4BA34" w14:textId="77777777" w:rsidTr="003504A6">
        <w:tc>
          <w:tcPr>
            <w:tcW w:w="2036" w:type="pct"/>
          </w:tcPr>
          <w:p w14:paraId="3AC4309A" w14:textId="63AB7D98" w:rsidR="00037DD6" w:rsidRPr="003504A6" w:rsidRDefault="00037DD6" w:rsidP="00037D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A7991">
              <w:rPr>
                <w:rFonts w:ascii="Angsana New" w:hAnsi="Angsana New"/>
                <w:sz w:val="30"/>
                <w:szCs w:val="30"/>
                <w:cs/>
              </w:rPr>
              <w:t xml:space="preserve">จำนวนหุ้นสามัญที่ออก ณ วันที่ </w:t>
            </w:r>
            <w:r w:rsidRPr="00AA7991">
              <w:rPr>
                <w:rFonts w:ascii="Angsana New" w:hAnsi="Angsana New"/>
                <w:sz w:val="30"/>
                <w:szCs w:val="30"/>
              </w:rPr>
              <w:t>1</w:t>
            </w:r>
            <w:r w:rsidRPr="00AA7991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กรกฎาคม</w:t>
            </w:r>
          </w:p>
        </w:tc>
        <w:tc>
          <w:tcPr>
            <w:tcW w:w="641" w:type="pct"/>
            <w:gridSpan w:val="2"/>
            <w:shd w:val="clear" w:color="auto" w:fill="auto"/>
            <w:vAlign w:val="bottom"/>
          </w:tcPr>
          <w:p w14:paraId="138956AB" w14:textId="2C5CDC99" w:rsidR="00037DD6" w:rsidRDefault="00037DD6" w:rsidP="00037D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501,997</w:t>
            </w:r>
          </w:p>
        </w:tc>
        <w:tc>
          <w:tcPr>
            <w:tcW w:w="138" w:type="pct"/>
            <w:shd w:val="clear" w:color="auto" w:fill="auto"/>
            <w:vAlign w:val="bottom"/>
          </w:tcPr>
          <w:p w14:paraId="16CEA5FB" w14:textId="77777777" w:rsidR="00037DD6" w:rsidRPr="003504A6" w:rsidRDefault="00037DD6" w:rsidP="00037D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  <w:shd w:val="clear" w:color="auto" w:fill="auto"/>
            <w:vAlign w:val="bottom"/>
          </w:tcPr>
          <w:p w14:paraId="10C24915" w14:textId="67C86558" w:rsidR="00037DD6" w:rsidRDefault="00037DD6" w:rsidP="00037D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501,997</w:t>
            </w:r>
          </w:p>
        </w:tc>
        <w:tc>
          <w:tcPr>
            <w:tcW w:w="141" w:type="pct"/>
            <w:shd w:val="clear" w:color="auto" w:fill="auto"/>
            <w:vAlign w:val="bottom"/>
          </w:tcPr>
          <w:p w14:paraId="087A5544" w14:textId="77777777" w:rsidR="00037DD6" w:rsidRPr="003504A6" w:rsidRDefault="00037DD6" w:rsidP="00037D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gridSpan w:val="2"/>
            <w:shd w:val="clear" w:color="auto" w:fill="auto"/>
            <w:vAlign w:val="bottom"/>
          </w:tcPr>
          <w:p w14:paraId="5825D2BD" w14:textId="3C4F2041" w:rsidR="00037DD6" w:rsidRDefault="00037DD6" w:rsidP="00037D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15" w:right="-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501,997</w:t>
            </w:r>
          </w:p>
        </w:tc>
        <w:tc>
          <w:tcPr>
            <w:tcW w:w="140" w:type="pct"/>
            <w:shd w:val="clear" w:color="auto" w:fill="auto"/>
            <w:vAlign w:val="bottom"/>
          </w:tcPr>
          <w:p w14:paraId="3E128FFA" w14:textId="77777777" w:rsidR="00037DD6" w:rsidRPr="003504A6" w:rsidRDefault="00037DD6" w:rsidP="00037D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gridSpan w:val="2"/>
            <w:shd w:val="clear" w:color="auto" w:fill="auto"/>
            <w:vAlign w:val="bottom"/>
          </w:tcPr>
          <w:p w14:paraId="692A3233" w14:textId="3749385E" w:rsidR="00037DD6" w:rsidRDefault="00037DD6" w:rsidP="00037D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501,997</w:t>
            </w:r>
          </w:p>
        </w:tc>
      </w:tr>
      <w:tr w:rsidR="00037DD6" w:rsidRPr="006002CD" w14:paraId="38B72BED" w14:textId="77777777" w:rsidTr="00037DD6">
        <w:tc>
          <w:tcPr>
            <w:tcW w:w="2036" w:type="pct"/>
          </w:tcPr>
          <w:p w14:paraId="6ACE73B8" w14:textId="7047BED2" w:rsidR="00037DD6" w:rsidRPr="003504A6" w:rsidRDefault="00037DD6" w:rsidP="00037D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A7991">
              <w:rPr>
                <w:rFonts w:ascii="Angsana New" w:hAnsi="Angsana New"/>
                <w:sz w:val="30"/>
                <w:szCs w:val="30"/>
                <w:cs/>
              </w:rPr>
              <w:t>ผลกระทบจากหุ้นที่ออกจำหน่าย</w:t>
            </w:r>
          </w:p>
        </w:tc>
        <w:tc>
          <w:tcPr>
            <w:tcW w:w="641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3A52DB" w14:textId="3EF62575" w:rsidR="00037DD6" w:rsidRDefault="00037DD6" w:rsidP="00037D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  <w:r w:rsidR="00E32C95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E32C95">
              <w:rPr>
                <w:rFonts w:ascii="Angsana New" w:hAnsi="Angsana New"/>
                <w:sz w:val="30"/>
                <w:szCs w:val="30"/>
              </w:rPr>
              <w:t>673</w:t>
            </w:r>
          </w:p>
        </w:tc>
        <w:tc>
          <w:tcPr>
            <w:tcW w:w="138" w:type="pct"/>
            <w:shd w:val="clear" w:color="auto" w:fill="auto"/>
            <w:vAlign w:val="bottom"/>
          </w:tcPr>
          <w:p w14:paraId="11895C86" w14:textId="77777777" w:rsidR="00037DD6" w:rsidRPr="003504A6" w:rsidRDefault="00037DD6" w:rsidP="00037D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AF46A9" w14:textId="0DE4DEDA" w:rsidR="00037DD6" w:rsidRDefault="00037DD6" w:rsidP="00037D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1" w:type="pct"/>
            <w:shd w:val="clear" w:color="auto" w:fill="auto"/>
            <w:vAlign w:val="bottom"/>
          </w:tcPr>
          <w:p w14:paraId="2836B443" w14:textId="77777777" w:rsidR="00037DD6" w:rsidRPr="003504A6" w:rsidRDefault="00037DD6" w:rsidP="00037D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AE3346" w14:textId="1BFBCBA1" w:rsidR="00037DD6" w:rsidRDefault="00037DD6" w:rsidP="00037D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15" w:right="-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  <w:r w:rsidR="00E32C95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E32C95">
              <w:rPr>
                <w:rFonts w:ascii="Angsana New" w:hAnsi="Angsana New"/>
                <w:sz w:val="30"/>
                <w:szCs w:val="30"/>
              </w:rPr>
              <w:t>673</w:t>
            </w:r>
          </w:p>
        </w:tc>
        <w:tc>
          <w:tcPr>
            <w:tcW w:w="140" w:type="pct"/>
            <w:shd w:val="clear" w:color="auto" w:fill="auto"/>
            <w:vAlign w:val="bottom"/>
          </w:tcPr>
          <w:p w14:paraId="16F1E278" w14:textId="77777777" w:rsidR="00037DD6" w:rsidRPr="003504A6" w:rsidRDefault="00037DD6" w:rsidP="00037D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89C77F" w14:textId="0F0431F6" w:rsidR="00037DD6" w:rsidRDefault="00037DD6" w:rsidP="00037D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37DD6" w:rsidRPr="006002CD" w14:paraId="59B26B48" w14:textId="77777777" w:rsidTr="00037DD6">
        <w:tc>
          <w:tcPr>
            <w:tcW w:w="2036" w:type="pct"/>
          </w:tcPr>
          <w:p w14:paraId="474B3889" w14:textId="77777777" w:rsidR="00037DD6" w:rsidRPr="00037DD6" w:rsidRDefault="00037DD6" w:rsidP="00037D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37DD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จำนวนหุ้นสามัญโดยวิธีถัวเฉลี่ยถ่วงน้ำหนัก</w:t>
            </w:r>
          </w:p>
        </w:tc>
        <w:tc>
          <w:tcPr>
            <w:tcW w:w="641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BC4B9D6" w14:textId="4B2228CD" w:rsidR="00037DD6" w:rsidRPr="00E32C95" w:rsidRDefault="00037DD6" w:rsidP="00037D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32C95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="00220C47">
              <w:rPr>
                <w:rFonts w:ascii="Angsana New" w:hAnsi="Angsana New"/>
                <w:b/>
                <w:bCs/>
                <w:sz w:val="30"/>
                <w:szCs w:val="30"/>
              </w:rPr>
              <w:t>45</w:t>
            </w:r>
            <w:r w:rsidRPr="00E32C9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220C47">
              <w:rPr>
                <w:rFonts w:ascii="Angsana New" w:hAnsi="Angsana New"/>
                <w:b/>
                <w:bCs/>
                <w:sz w:val="30"/>
                <w:szCs w:val="30"/>
              </w:rPr>
              <w:t>670</w:t>
            </w:r>
          </w:p>
        </w:tc>
        <w:tc>
          <w:tcPr>
            <w:tcW w:w="138" w:type="pct"/>
            <w:shd w:val="clear" w:color="auto" w:fill="auto"/>
            <w:vAlign w:val="bottom"/>
          </w:tcPr>
          <w:p w14:paraId="351A1DF6" w14:textId="77777777" w:rsidR="00037DD6" w:rsidRPr="00E32C95" w:rsidRDefault="00037DD6" w:rsidP="00037D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5FC2A54" w14:textId="7205AD5C" w:rsidR="00037DD6" w:rsidRPr="00E32C95" w:rsidRDefault="00037DD6" w:rsidP="00037D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32C95">
              <w:rPr>
                <w:rFonts w:ascii="Angsana New" w:hAnsi="Angsana New"/>
                <w:b/>
                <w:bCs/>
                <w:sz w:val="30"/>
                <w:szCs w:val="30"/>
              </w:rPr>
              <w:t>501,997</w:t>
            </w:r>
          </w:p>
        </w:tc>
        <w:tc>
          <w:tcPr>
            <w:tcW w:w="141" w:type="pct"/>
            <w:shd w:val="clear" w:color="auto" w:fill="auto"/>
            <w:vAlign w:val="bottom"/>
          </w:tcPr>
          <w:p w14:paraId="75F0A8B0" w14:textId="77777777" w:rsidR="00037DD6" w:rsidRPr="00E32C95" w:rsidRDefault="00037DD6" w:rsidP="00037D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6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C844F6A" w14:textId="75D11DB7" w:rsidR="00037DD6" w:rsidRPr="00E32C95" w:rsidRDefault="00037DD6" w:rsidP="00037D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15" w:right="-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32C95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="00220C47">
              <w:rPr>
                <w:rFonts w:ascii="Angsana New" w:hAnsi="Angsana New"/>
                <w:b/>
                <w:bCs/>
                <w:sz w:val="30"/>
                <w:szCs w:val="30"/>
              </w:rPr>
              <w:t>45</w:t>
            </w:r>
            <w:r w:rsidRPr="00E32C9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220C47">
              <w:rPr>
                <w:rFonts w:ascii="Angsana New" w:hAnsi="Angsana New"/>
                <w:b/>
                <w:bCs/>
                <w:sz w:val="30"/>
                <w:szCs w:val="30"/>
              </w:rPr>
              <w:t>670</w:t>
            </w:r>
          </w:p>
        </w:tc>
        <w:tc>
          <w:tcPr>
            <w:tcW w:w="140" w:type="pct"/>
            <w:shd w:val="clear" w:color="auto" w:fill="auto"/>
            <w:vAlign w:val="bottom"/>
          </w:tcPr>
          <w:p w14:paraId="6AE76980" w14:textId="77777777" w:rsidR="00037DD6" w:rsidRPr="00E32C95" w:rsidRDefault="00037DD6" w:rsidP="00037D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5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AC74517" w14:textId="631B7C40" w:rsidR="00037DD6" w:rsidRPr="00E32C95" w:rsidRDefault="00037DD6" w:rsidP="00037D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32C95">
              <w:rPr>
                <w:rFonts w:ascii="Angsana New" w:hAnsi="Angsana New"/>
                <w:b/>
                <w:bCs/>
                <w:sz w:val="30"/>
                <w:szCs w:val="30"/>
              </w:rPr>
              <w:t>501,997</w:t>
            </w:r>
          </w:p>
        </w:tc>
      </w:tr>
      <w:tr w:rsidR="00037DD6" w:rsidRPr="00822D90" w14:paraId="46345E55" w14:textId="77777777" w:rsidTr="00037DD6">
        <w:tc>
          <w:tcPr>
            <w:tcW w:w="2036" w:type="pct"/>
          </w:tcPr>
          <w:p w14:paraId="2CCA8086" w14:textId="77777777" w:rsidR="00037DD6" w:rsidRPr="00AA7991" w:rsidRDefault="00037DD6" w:rsidP="00037DD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A7991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 xml:space="preserve">กำไรต่อหุ้นขั้นพื้นฐาน </w:t>
            </w:r>
            <w:r w:rsidRPr="00AA799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  <w:t>(บาท)</w:t>
            </w:r>
          </w:p>
        </w:tc>
        <w:tc>
          <w:tcPr>
            <w:tcW w:w="641" w:type="pct"/>
            <w:gridSpan w:val="2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FB16693" w14:textId="04942493" w:rsidR="00037DD6" w:rsidRPr="00AA7991" w:rsidRDefault="00037DD6" w:rsidP="00037D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0.0</w:t>
            </w:r>
            <w:r w:rsidR="00376DD7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</w:p>
        </w:tc>
        <w:tc>
          <w:tcPr>
            <w:tcW w:w="138" w:type="pct"/>
            <w:shd w:val="clear" w:color="auto" w:fill="auto"/>
            <w:vAlign w:val="bottom"/>
          </w:tcPr>
          <w:p w14:paraId="03B903B3" w14:textId="77777777" w:rsidR="00037DD6" w:rsidRPr="00AA7991" w:rsidRDefault="00037DD6" w:rsidP="00037D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3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BCFABE3" w14:textId="322595A9" w:rsidR="00037DD6" w:rsidRPr="00AA7991" w:rsidRDefault="00037DD6" w:rsidP="00037D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0.022</w:t>
            </w:r>
          </w:p>
        </w:tc>
        <w:tc>
          <w:tcPr>
            <w:tcW w:w="141" w:type="pct"/>
            <w:shd w:val="clear" w:color="auto" w:fill="auto"/>
            <w:vAlign w:val="bottom"/>
          </w:tcPr>
          <w:p w14:paraId="190216B5" w14:textId="77777777" w:rsidR="00037DD6" w:rsidRPr="00AA7991" w:rsidRDefault="00037DD6" w:rsidP="00037D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6" w:type="pct"/>
            <w:gridSpan w:val="2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02DDF52" w14:textId="2C0ED013" w:rsidR="00037DD6" w:rsidRPr="00AA7991" w:rsidRDefault="00037DD6" w:rsidP="00037D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15" w:right="-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0.01</w:t>
            </w:r>
            <w:r w:rsidR="00220C47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140" w:type="pct"/>
            <w:shd w:val="clear" w:color="auto" w:fill="auto"/>
            <w:vAlign w:val="bottom"/>
          </w:tcPr>
          <w:p w14:paraId="7ADCFDCA" w14:textId="77777777" w:rsidR="00037DD6" w:rsidRPr="00AA7991" w:rsidRDefault="00037DD6" w:rsidP="00037D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gridSpan w:val="2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B0126A6" w14:textId="3C459010" w:rsidR="00037DD6" w:rsidRPr="00AA7991" w:rsidRDefault="00037DD6" w:rsidP="00037D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0.015</w:t>
            </w:r>
          </w:p>
        </w:tc>
      </w:tr>
      <w:tr w:rsidR="00037DD6" w:rsidRPr="00822D90" w14:paraId="245E43B7" w14:textId="77777777" w:rsidTr="00A90A2B">
        <w:tc>
          <w:tcPr>
            <w:tcW w:w="2036" w:type="pct"/>
          </w:tcPr>
          <w:p w14:paraId="6213CD46" w14:textId="77777777" w:rsidR="00037DD6" w:rsidRPr="00037DD6" w:rsidRDefault="00037DD6" w:rsidP="00037DD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641" w:type="pct"/>
            <w:gridSpan w:val="2"/>
            <w:tcBorders>
              <w:top w:val="double" w:sz="4" w:space="0" w:color="auto"/>
            </w:tcBorders>
            <w:vAlign w:val="bottom"/>
          </w:tcPr>
          <w:p w14:paraId="2CB6F3F0" w14:textId="77777777" w:rsidR="00037DD6" w:rsidRPr="00037DD6" w:rsidRDefault="00037DD6" w:rsidP="00037D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" w:type="pct"/>
            <w:vAlign w:val="bottom"/>
          </w:tcPr>
          <w:p w14:paraId="01B8FB2F" w14:textId="77777777" w:rsidR="00037DD6" w:rsidRPr="00037DD6" w:rsidRDefault="00037DD6" w:rsidP="00037D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  <w:tcBorders>
              <w:top w:val="double" w:sz="4" w:space="0" w:color="auto"/>
            </w:tcBorders>
            <w:vAlign w:val="bottom"/>
          </w:tcPr>
          <w:p w14:paraId="3088E802" w14:textId="77777777" w:rsidR="00037DD6" w:rsidRPr="00037DD6" w:rsidRDefault="00037DD6" w:rsidP="00037D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" w:type="pct"/>
            <w:vAlign w:val="bottom"/>
          </w:tcPr>
          <w:p w14:paraId="0F395578" w14:textId="77777777" w:rsidR="00037DD6" w:rsidRPr="00037DD6" w:rsidRDefault="00037DD6" w:rsidP="00037D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gridSpan w:val="2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590A4AD" w14:textId="77777777" w:rsidR="00037DD6" w:rsidRPr="00037DD6" w:rsidRDefault="00037DD6" w:rsidP="00037D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15" w:right="-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" w:type="pct"/>
            <w:vAlign w:val="bottom"/>
          </w:tcPr>
          <w:p w14:paraId="390A50A6" w14:textId="77777777" w:rsidR="00037DD6" w:rsidRPr="00037DD6" w:rsidRDefault="00037DD6" w:rsidP="00037D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gridSpan w:val="2"/>
            <w:tcBorders>
              <w:top w:val="double" w:sz="4" w:space="0" w:color="auto"/>
            </w:tcBorders>
            <w:vAlign w:val="bottom"/>
          </w:tcPr>
          <w:p w14:paraId="5BC4B4F0" w14:textId="77777777" w:rsidR="00037DD6" w:rsidRPr="00037DD6" w:rsidRDefault="00037DD6" w:rsidP="00037D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37DD6" w:rsidRPr="00822D90" w14:paraId="4697CAF2" w14:textId="77777777" w:rsidTr="003504A6">
        <w:tc>
          <w:tcPr>
            <w:tcW w:w="2036" w:type="pct"/>
          </w:tcPr>
          <w:p w14:paraId="499EC321" w14:textId="77777777" w:rsidR="00037DD6" w:rsidRPr="00B36D11" w:rsidRDefault="00037DD6" w:rsidP="00037D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41" w:type="pct"/>
            <w:gridSpan w:val="2"/>
            <w:vAlign w:val="bottom"/>
          </w:tcPr>
          <w:p w14:paraId="6AB098EF" w14:textId="77777777" w:rsidR="00037DD6" w:rsidRPr="00AA7991" w:rsidRDefault="00037DD6" w:rsidP="00037D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8" w:type="pct"/>
            <w:vAlign w:val="bottom"/>
          </w:tcPr>
          <w:p w14:paraId="13E801C3" w14:textId="77777777" w:rsidR="00037DD6" w:rsidRPr="00AA7991" w:rsidRDefault="00037DD6" w:rsidP="00037D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3" w:type="pct"/>
            <w:vAlign w:val="bottom"/>
          </w:tcPr>
          <w:p w14:paraId="46984FC2" w14:textId="77777777" w:rsidR="00037DD6" w:rsidRPr="00AA7991" w:rsidRDefault="00037DD6" w:rsidP="00037D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" w:type="pct"/>
            <w:vAlign w:val="bottom"/>
          </w:tcPr>
          <w:p w14:paraId="5C38AEF9" w14:textId="77777777" w:rsidR="00037DD6" w:rsidRPr="00AA7991" w:rsidRDefault="00037DD6" w:rsidP="00037D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6" w:type="pct"/>
            <w:gridSpan w:val="2"/>
            <w:shd w:val="clear" w:color="auto" w:fill="auto"/>
            <w:vAlign w:val="bottom"/>
          </w:tcPr>
          <w:p w14:paraId="059D7D13" w14:textId="77777777" w:rsidR="00037DD6" w:rsidRPr="00AA7991" w:rsidRDefault="00037DD6" w:rsidP="00037D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15" w:right="-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0" w:type="pct"/>
            <w:vAlign w:val="bottom"/>
          </w:tcPr>
          <w:p w14:paraId="05D3E3A0" w14:textId="77777777" w:rsidR="00037DD6" w:rsidRPr="00AA7991" w:rsidRDefault="00037DD6" w:rsidP="00037D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gridSpan w:val="2"/>
            <w:vAlign w:val="bottom"/>
          </w:tcPr>
          <w:p w14:paraId="2CD01A90" w14:textId="77777777" w:rsidR="00037DD6" w:rsidRPr="00AA7991" w:rsidRDefault="00037DD6" w:rsidP="00037D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037DD6" w:rsidRPr="00822D90" w14:paraId="53FC91F9" w14:textId="77777777" w:rsidTr="003504A6">
        <w:tc>
          <w:tcPr>
            <w:tcW w:w="2036" w:type="pct"/>
          </w:tcPr>
          <w:p w14:paraId="48518E70" w14:textId="77777777" w:rsidR="00037DD6" w:rsidRPr="00B36D11" w:rsidRDefault="00037DD6" w:rsidP="00037D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41" w:type="pct"/>
            <w:gridSpan w:val="2"/>
            <w:vAlign w:val="bottom"/>
          </w:tcPr>
          <w:p w14:paraId="7BD2476F" w14:textId="77777777" w:rsidR="00037DD6" w:rsidRPr="00AA7991" w:rsidRDefault="00037DD6" w:rsidP="00037D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8" w:type="pct"/>
            <w:vAlign w:val="bottom"/>
          </w:tcPr>
          <w:p w14:paraId="4D0B6AFA" w14:textId="77777777" w:rsidR="00037DD6" w:rsidRPr="00AA7991" w:rsidRDefault="00037DD6" w:rsidP="00037D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3" w:type="pct"/>
            <w:vAlign w:val="bottom"/>
          </w:tcPr>
          <w:p w14:paraId="4A13EA30" w14:textId="77777777" w:rsidR="00037DD6" w:rsidRPr="00AA7991" w:rsidRDefault="00037DD6" w:rsidP="00037D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" w:type="pct"/>
            <w:vAlign w:val="bottom"/>
          </w:tcPr>
          <w:p w14:paraId="790C0674" w14:textId="77777777" w:rsidR="00037DD6" w:rsidRPr="00AA7991" w:rsidRDefault="00037DD6" w:rsidP="00037D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6" w:type="pct"/>
            <w:gridSpan w:val="2"/>
            <w:shd w:val="clear" w:color="auto" w:fill="auto"/>
            <w:vAlign w:val="bottom"/>
          </w:tcPr>
          <w:p w14:paraId="5D609A3B" w14:textId="77777777" w:rsidR="00037DD6" w:rsidRPr="00AA7991" w:rsidRDefault="00037DD6" w:rsidP="00037D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15" w:right="-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0" w:type="pct"/>
            <w:vAlign w:val="bottom"/>
          </w:tcPr>
          <w:p w14:paraId="5E09C0A5" w14:textId="77777777" w:rsidR="00037DD6" w:rsidRPr="00AA7991" w:rsidRDefault="00037DD6" w:rsidP="00037D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gridSpan w:val="2"/>
            <w:vAlign w:val="bottom"/>
          </w:tcPr>
          <w:p w14:paraId="37305368" w14:textId="77777777" w:rsidR="00037DD6" w:rsidRPr="00AA7991" w:rsidRDefault="00037DD6" w:rsidP="00037D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037DD6" w:rsidRPr="00822D90" w14:paraId="51BBC2D6" w14:textId="77777777" w:rsidTr="003504A6">
        <w:tc>
          <w:tcPr>
            <w:tcW w:w="2036" w:type="pct"/>
          </w:tcPr>
          <w:p w14:paraId="1B78EB74" w14:textId="77777777" w:rsidR="00037DD6" w:rsidRPr="00B36D11" w:rsidRDefault="00037DD6" w:rsidP="00037D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41" w:type="pct"/>
            <w:gridSpan w:val="2"/>
            <w:vAlign w:val="bottom"/>
          </w:tcPr>
          <w:p w14:paraId="08ED8D7F" w14:textId="77777777" w:rsidR="00037DD6" w:rsidRPr="00AA7991" w:rsidRDefault="00037DD6" w:rsidP="00037D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8" w:type="pct"/>
            <w:vAlign w:val="bottom"/>
          </w:tcPr>
          <w:p w14:paraId="1C59F823" w14:textId="77777777" w:rsidR="00037DD6" w:rsidRPr="00AA7991" w:rsidRDefault="00037DD6" w:rsidP="00037D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3" w:type="pct"/>
            <w:vAlign w:val="bottom"/>
          </w:tcPr>
          <w:p w14:paraId="429116A1" w14:textId="77777777" w:rsidR="00037DD6" w:rsidRPr="00AA7991" w:rsidRDefault="00037DD6" w:rsidP="00037D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" w:type="pct"/>
            <w:vAlign w:val="bottom"/>
          </w:tcPr>
          <w:p w14:paraId="531DF601" w14:textId="77777777" w:rsidR="00037DD6" w:rsidRPr="00AA7991" w:rsidRDefault="00037DD6" w:rsidP="00037D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6" w:type="pct"/>
            <w:gridSpan w:val="2"/>
            <w:shd w:val="clear" w:color="auto" w:fill="auto"/>
            <w:vAlign w:val="bottom"/>
          </w:tcPr>
          <w:p w14:paraId="3F736432" w14:textId="77777777" w:rsidR="00037DD6" w:rsidRPr="00AA7991" w:rsidRDefault="00037DD6" w:rsidP="00037D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15" w:right="-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0" w:type="pct"/>
            <w:vAlign w:val="bottom"/>
          </w:tcPr>
          <w:p w14:paraId="48D7B837" w14:textId="77777777" w:rsidR="00037DD6" w:rsidRPr="00AA7991" w:rsidRDefault="00037DD6" w:rsidP="00037D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gridSpan w:val="2"/>
            <w:vAlign w:val="bottom"/>
          </w:tcPr>
          <w:p w14:paraId="16C2FEF5" w14:textId="77777777" w:rsidR="00037DD6" w:rsidRPr="00AA7991" w:rsidRDefault="00037DD6" w:rsidP="00037D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037DD6" w:rsidRPr="00822D90" w14:paraId="2D703936" w14:textId="77777777" w:rsidTr="003504A6">
        <w:tc>
          <w:tcPr>
            <w:tcW w:w="2036" w:type="pct"/>
          </w:tcPr>
          <w:p w14:paraId="2B2E70AC" w14:textId="77777777" w:rsidR="00037DD6" w:rsidRPr="00B36D11" w:rsidRDefault="00037DD6" w:rsidP="00037D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41" w:type="pct"/>
            <w:gridSpan w:val="2"/>
            <w:vAlign w:val="bottom"/>
          </w:tcPr>
          <w:p w14:paraId="2FA543A9" w14:textId="77777777" w:rsidR="00037DD6" w:rsidRPr="00AA7991" w:rsidRDefault="00037DD6" w:rsidP="00037D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8" w:type="pct"/>
            <w:vAlign w:val="bottom"/>
          </w:tcPr>
          <w:p w14:paraId="722187AD" w14:textId="77777777" w:rsidR="00037DD6" w:rsidRPr="00AA7991" w:rsidRDefault="00037DD6" w:rsidP="00037D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3" w:type="pct"/>
            <w:vAlign w:val="bottom"/>
          </w:tcPr>
          <w:p w14:paraId="0B5EFD86" w14:textId="77777777" w:rsidR="00037DD6" w:rsidRPr="00AA7991" w:rsidRDefault="00037DD6" w:rsidP="00037D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" w:type="pct"/>
            <w:vAlign w:val="bottom"/>
          </w:tcPr>
          <w:p w14:paraId="5630B2F4" w14:textId="77777777" w:rsidR="00037DD6" w:rsidRPr="00AA7991" w:rsidRDefault="00037DD6" w:rsidP="00037D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6" w:type="pct"/>
            <w:gridSpan w:val="2"/>
            <w:shd w:val="clear" w:color="auto" w:fill="auto"/>
            <w:vAlign w:val="bottom"/>
          </w:tcPr>
          <w:p w14:paraId="254E1A1A" w14:textId="77777777" w:rsidR="00037DD6" w:rsidRPr="00AA7991" w:rsidRDefault="00037DD6" w:rsidP="00037D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15" w:right="-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0" w:type="pct"/>
            <w:vAlign w:val="bottom"/>
          </w:tcPr>
          <w:p w14:paraId="404C1AA8" w14:textId="77777777" w:rsidR="00037DD6" w:rsidRPr="00AA7991" w:rsidRDefault="00037DD6" w:rsidP="00037D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gridSpan w:val="2"/>
            <w:vAlign w:val="bottom"/>
          </w:tcPr>
          <w:p w14:paraId="42A7763F" w14:textId="77777777" w:rsidR="00037DD6" w:rsidRPr="00AA7991" w:rsidRDefault="00037DD6" w:rsidP="00037D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037DD6" w:rsidRPr="00822D90" w14:paraId="1217DF69" w14:textId="77777777" w:rsidTr="00376DD7">
        <w:tc>
          <w:tcPr>
            <w:tcW w:w="2036" w:type="pct"/>
          </w:tcPr>
          <w:p w14:paraId="60449706" w14:textId="1B5C2577" w:rsidR="00037DD6" w:rsidRPr="00B36D11" w:rsidRDefault="00037DD6" w:rsidP="00037D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x-none" w:eastAsia="x-none"/>
              </w:rPr>
            </w:pPr>
            <w:r w:rsidRPr="00B36D1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สำหรับงวด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B36D1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B36D1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</w:t>
            </w:r>
            <w:r w:rsidRPr="00B36D1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0</w:t>
            </w:r>
            <w:r w:rsidRPr="00B36D1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</w:t>
            </w:r>
            <w:r w:rsidRPr="00B36D1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ายน</w:t>
            </w:r>
          </w:p>
        </w:tc>
        <w:tc>
          <w:tcPr>
            <w:tcW w:w="641" w:type="pct"/>
            <w:gridSpan w:val="2"/>
            <w:vAlign w:val="bottom"/>
          </w:tcPr>
          <w:p w14:paraId="4262AA3B" w14:textId="77777777" w:rsidR="00037DD6" w:rsidRPr="00AA7991" w:rsidRDefault="00037DD6" w:rsidP="00037D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8" w:type="pct"/>
            <w:vAlign w:val="bottom"/>
          </w:tcPr>
          <w:p w14:paraId="5E29663C" w14:textId="77777777" w:rsidR="00037DD6" w:rsidRPr="00AA7991" w:rsidRDefault="00037DD6" w:rsidP="00037D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3" w:type="pct"/>
            <w:vAlign w:val="bottom"/>
          </w:tcPr>
          <w:p w14:paraId="7543EC9A" w14:textId="77777777" w:rsidR="00037DD6" w:rsidRPr="00AA7991" w:rsidRDefault="00037DD6" w:rsidP="00037D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" w:type="pct"/>
            <w:vAlign w:val="bottom"/>
          </w:tcPr>
          <w:p w14:paraId="49D8C3DC" w14:textId="77777777" w:rsidR="00037DD6" w:rsidRPr="00AA7991" w:rsidRDefault="00037DD6" w:rsidP="00037D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6" w:type="pct"/>
            <w:gridSpan w:val="2"/>
            <w:shd w:val="clear" w:color="auto" w:fill="auto"/>
            <w:vAlign w:val="bottom"/>
          </w:tcPr>
          <w:p w14:paraId="1BDEA8C3" w14:textId="77777777" w:rsidR="00037DD6" w:rsidRPr="00AA7991" w:rsidRDefault="00037DD6" w:rsidP="00037D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15" w:right="-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0" w:type="pct"/>
            <w:vAlign w:val="bottom"/>
          </w:tcPr>
          <w:p w14:paraId="47FD1283" w14:textId="77777777" w:rsidR="00037DD6" w:rsidRPr="00AA7991" w:rsidRDefault="00037DD6" w:rsidP="00037D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gridSpan w:val="2"/>
            <w:vAlign w:val="bottom"/>
          </w:tcPr>
          <w:p w14:paraId="52BC04FA" w14:textId="77777777" w:rsidR="00037DD6" w:rsidRPr="00AA7991" w:rsidRDefault="00037DD6" w:rsidP="00037D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037DD6" w:rsidRPr="00822D90" w14:paraId="3851291F" w14:textId="77777777" w:rsidTr="00376DD7">
        <w:tc>
          <w:tcPr>
            <w:tcW w:w="2036" w:type="pct"/>
          </w:tcPr>
          <w:p w14:paraId="38E28AE6" w14:textId="77777777" w:rsidR="00037DD6" w:rsidRPr="00376DD7" w:rsidRDefault="00037DD6" w:rsidP="00037DD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376DD7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กำไรที่เป็นส่วนของผู้ถือหุ้นของบริษัท</w:t>
            </w:r>
          </w:p>
        </w:tc>
        <w:tc>
          <w:tcPr>
            <w:tcW w:w="641" w:type="pct"/>
            <w:gridSpan w:val="2"/>
            <w:tcBorders>
              <w:bottom w:val="double" w:sz="4" w:space="0" w:color="auto"/>
            </w:tcBorders>
            <w:vAlign w:val="bottom"/>
          </w:tcPr>
          <w:p w14:paraId="65F76588" w14:textId="7060543F" w:rsidR="00037DD6" w:rsidRPr="00376DD7" w:rsidRDefault="00037DD6" w:rsidP="00037D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76DD7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376DD7" w:rsidRPr="00376DD7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Pr="00376DD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376DD7" w:rsidRPr="00376DD7">
              <w:rPr>
                <w:rFonts w:ascii="Angsana New" w:hAnsi="Angsana New"/>
                <w:b/>
                <w:bCs/>
                <w:sz w:val="30"/>
                <w:szCs w:val="30"/>
              </w:rPr>
              <w:t>236</w:t>
            </w:r>
          </w:p>
        </w:tc>
        <w:tc>
          <w:tcPr>
            <w:tcW w:w="138" w:type="pct"/>
            <w:vAlign w:val="bottom"/>
          </w:tcPr>
          <w:p w14:paraId="5EFEF349" w14:textId="77777777" w:rsidR="00037DD6" w:rsidRPr="00376DD7" w:rsidRDefault="00037DD6" w:rsidP="00037D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3" w:type="pct"/>
            <w:tcBorders>
              <w:bottom w:val="double" w:sz="4" w:space="0" w:color="auto"/>
            </w:tcBorders>
            <w:vAlign w:val="bottom"/>
          </w:tcPr>
          <w:p w14:paraId="75C83266" w14:textId="6FEF364F" w:rsidR="00037DD6" w:rsidRPr="00376DD7" w:rsidRDefault="00037DD6" w:rsidP="00037D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76DD7">
              <w:rPr>
                <w:rFonts w:ascii="Angsana New" w:hAnsi="Angsana New"/>
                <w:b/>
                <w:bCs/>
                <w:sz w:val="30"/>
                <w:szCs w:val="30"/>
              </w:rPr>
              <w:t>70,180</w:t>
            </w:r>
          </w:p>
        </w:tc>
        <w:tc>
          <w:tcPr>
            <w:tcW w:w="141" w:type="pct"/>
            <w:vAlign w:val="bottom"/>
          </w:tcPr>
          <w:p w14:paraId="1C426F10" w14:textId="77777777" w:rsidR="00037DD6" w:rsidRPr="00376DD7" w:rsidRDefault="00037DD6" w:rsidP="00037D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6" w:type="pct"/>
            <w:gridSpan w:val="2"/>
            <w:tcBorders>
              <w:bottom w:val="double" w:sz="4" w:space="0" w:color="auto"/>
            </w:tcBorders>
            <w:vAlign w:val="bottom"/>
          </w:tcPr>
          <w:p w14:paraId="3BAB83F7" w14:textId="759D431C" w:rsidR="00037DD6" w:rsidRPr="00376DD7" w:rsidRDefault="00037DD6" w:rsidP="00037D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15" w:right="-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76DD7">
              <w:rPr>
                <w:rFonts w:ascii="Angsana New" w:hAnsi="Angsana New"/>
                <w:b/>
                <w:bCs/>
                <w:sz w:val="30"/>
                <w:szCs w:val="30"/>
              </w:rPr>
              <w:t>76,559</w:t>
            </w:r>
          </w:p>
        </w:tc>
        <w:tc>
          <w:tcPr>
            <w:tcW w:w="140" w:type="pct"/>
            <w:vAlign w:val="bottom"/>
          </w:tcPr>
          <w:p w14:paraId="3DF27BB0" w14:textId="77777777" w:rsidR="00037DD6" w:rsidRPr="00376DD7" w:rsidRDefault="00037DD6" w:rsidP="00037D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5" w:type="pct"/>
            <w:gridSpan w:val="2"/>
            <w:tcBorders>
              <w:bottom w:val="double" w:sz="4" w:space="0" w:color="auto"/>
            </w:tcBorders>
            <w:vAlign w:val="bottom"/>
          </w:tcPr>
          <w:p w14:paraId="1A7FEA6D" w14:textId="7EE00B07" w:rsidR="00037DD6" w:rsidRPr="00376DD7" w:rsidRDefault="00037DD6" w:rsidP="00037D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76DD7">
              <w:rPr>
                <w:rFonts w:ascii="Angsana New" w:hAnsi="Angsana New"/>
                <w:b/>
                <w:bCs/>
                <w:sz w:val="30"/>
                <w:szCs w:val="30"/>
              </w:rPr>
              <w:t>243,386</w:t>
            </w:r>
          </w:p>
        </w:tc>
      </w:tr>
      <w:tr w:rsidR="00037DD6" w:rsidRPr="00822D90" w14:paraId="53F92E51" w14:textId="77777777" w:rsidTr="00376DD7">
        <w:tc>
          <w:tcPr>
            <w:tcW w:w="2036" w:type="pct"/>
          </w:tcPr>
          <w:p w14:paraId="380CBFBD" w14:textId="77777777" w:rsidR="00037DD6" w:rsidRPr="00E32C95" w:rsidRDefault="00037DD6" w:rsidP="00037D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1" w:type="pct"/>
            <w:gridSpan w:val="2"/>
            <w:tcBorders>
              <w:top w:val="double" w:sz="4" w:space="0" w:color="auto"/>
            </w:tcBorders>
            <w:vAlign w:val="bottom"/>
          </w:tcPr>
          <w:p w14:paraId="5C248B60" w14:textId="77777777" w:rsidR="00037DD6" w:rsidRPr="00E32C95" w:rsidRDefault="00037DD6" w:rsidP="00037D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1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8" w:type="pct"/>
            <w:vAlign w:val="bottom"/>
          </w:tcPr>
          <w:p w14:paraId="0103DA4A" w14:textId="77777777" w:rsidR="00037DD6" w:rsidRPr="00E32C95" w:rsidRDefault="00037DD6" w:rsidP="00037D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15" w:right="-11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3" w:type="pct"/>
            <w:tcBorders>
              <w:top w:val="double" w:sz="4" w:space="0" w:color="auto"/>
            </w:tcBorders>
            <w:vAlign w:val="bottom"/>
          </w:tcPr>
          <w:p w14:paraId="0BD9F864" w14:textId="77777777" w:rsidR="00037DD6" w:rsidRPr="00E32C95" w:rsidRDefault="00037DD6" w:rsidP="00037D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1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1" w:type="pct"/>
            <w:vAlign w:val="bottom"/>
          </w:tcPr>
          <w:p w14:paraId="441ACDF3" w14:textId="77777777" w:rsidR="00037DD6" w:rsidRPr="00E32C95" w:rsidRDefault="00037DD6" w:rsidP="00037D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15" w:right="-11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6" w:type="pct"/>
            <w:gridSpan w:val="2"/>
            <w:tcBorders>
              <w:top w:val="double" w:sz="4" w:space="0" w:color="auto"/>
            </w:tcBorders>
            <w:vAlign w:val="bottom"/>
          </w:tcPr>
          <w:p w14:paraId="535BBC67" w14:textId="77777777" w:rsidR="00037DD6" w:rsidRPr="00E32C95" w:rsidRDefault="00037DD6" w:rsidP="00037D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15" w:right="-5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pct"/>
            <w:vAlign w:val="bottom"/>
          </w:tcPr>
          <w:p w14:paraId="0157AAC4" w14:textId="77777777" w:rsidR="00037DD6" w:rsidRPr="00E32C95" w:rsidRDefault="00037DD6" w:rsidP="00037D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15" w:right="-11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5" w:type="pct"/>
            <w:gridSpan w:val="2"/>
            <w:tcBorders>
              <w:top w:val="double" w:sz="4" w:space="0" w:color="auto"/>
            </w:tcBorders>
            <w:vAlign w:val="bottom"/>
          </w:tcPr>
          <w:p w14:paraId="1B3ED189" w14:textId="77777777" w:rsidR="00037DD6" w:rsidRPr="00E32C95" w:rsidRDefault="00037DD6" w:rsidP="00037D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15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037DD6" w:rsidRPr="00822D90" w14:paraId="4E7E22E0" w14:textId="77777777" w:rsidTr="003504A6">
        <w:tc>
          <w:tcPr>
            <w:tcW w:w="2036" w:type="pct"/>
          </w:tcPr>
          <w:p w14:paraId="647B2DBF" w14:textId="676CE814" w:rsidR="00037DD6" w:rsidRPr="003504A6" w:rsidRDefault="00037DD6" w:rsidP="00037D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A7991">
              <w:rPr>
                <w:rFonts w:ascii="Angsana New" w:hAnsi="Angsana New"/>
                <w:sz w:val="30"/>
                <w:szCs w:val="30"/>
                <w:cs/>
              </w:rPr>
              <w:t xml:space="preserve">จำนวนหุ้นสามัญที่ออก ณ วันที่ </w:t>
            </w:r>
            <w:r w:rsidRPr="00AA7991">
              <w:rPr>
                <w:rFonts w:ascii="Angsana New" w:hAnsi="Angsana New"/>
                <w:sz w:val="30"/>
                <w:szCs w:val="30"/>
              </w:rPr>
              <w:t>1</w:t>
            </w:r>
            <w:r w:rsidRPr="00AA7991">
              <w:rPr>
                <w:rFonts w:ascii="Angsana New" w:hAnsi="Angsana New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641" w:type="pct"/>
            <w:gridSpan w:val="2"/>
            <w:vAlign w:val="bottom"/>
          </w:tcPr>
          <w:p w14:paraId="6496EBA0" w14:textId="59C5191F" w:rsidR="00037DD6" w:rsidRDefault="00037DD6" w:rsidP="00037D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501,997</w:t>
            </w:r>
          </w:p>
        </w:tc>
        <w:tc>
          <w:tcPr>
            <w:tcW w:w="138" w:type="pct"/>
            <w:vAlign w:val="bottom"/>
          </w:tcPr>
          <w:p w14:paraId="0CDA40E7" w14:textId="77777777" w:rsidR="00037DD6" w:rsidRPr="003504A6" w:rsidRDefault="00037DD6" w:rsidP="00037D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  <w:vAlign w:val="bottom"/>
          </w:tcPr>
          <w:p w14:paraId="2BF8A759" w14:textId="30617C3D" w:rsidR="00037DD6" w:rsidRDefault="00037DD6" w:rsidP="00037D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501,997</w:t>
            </w:r>
          </w:p>
        </w:tc>
        <w:tc>
          <w:tcPr>
            <w:tcW w:w="141" w:type="pct"/>
            <w:vAlign w:val="bottom"/>
          </w:tcPr>
          <w:p w14:paraId="7D38DB78" w14:textId="77777777" w:rsidR="00037DD6" w:rsidRPr="003504A6" w:rsidRDefault="00037DD6" w:rsidP="00037D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gridSpan w:val="2"/>
            <w:vAlign w:val="bottom"/>
          </w:tcPr>
          <w:p w14:paraId="09487825" w14:textId="2A28A979" w:rsidR="00037DD6" w:rsidRDefault="00037DD6" w:rsidP="00037D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15" w:right="-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501,997</w:t>
            </w:r>
          </w:p>
        </w:tc>
        <w:tc>
          <w:tcPr>
            <w:tcW w:w="140" w:type="pct"/>
            <w:vAlign w:val="bottom"/>
          </w:tcPr>
          <w:p w14:paraId="3C35C622" w14:textId="77777777" w:rsidR="00037DD6" w:rsidRPr="003504A6" w:rsidRDefault="00037DD6" w:rsidP="00037D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gridSpan w:val="2"/>
            <w:vAlign w:val="bottom"/>
          </w:tcPr>
          <w:p w14:paraId="75FEE402" w14:textId="42831940" w:rsidR="00037DD6" w:rsidRDefault="00037DD6" w:rsidP="00037D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501,997</w:t>
            </w:r>
          </w:p>
        </w:tc>
      </w:tr>
      <w:tr w:rsidR="00037DD6" w:rsidRPr="00822D90" w14:paraId="6968B65F" w14:textId="77777777" w:rsidTr="00E32C95">
        <w:tc>
          <w:tcPr>
            <w:tcW w:w="2036" w:type="pct"/>
          </w:tcPr>
          <w:p w14:paraId="1972AB96" w14:textId="58104525" w:rsidR="00037DD6" w:rsidRPr="003504A6" w:rsidRDefault="00037DD6" w:rsidP="00037D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A7991">
              <w:rPr>
                <w:rFonts w:ascii="Angsana New" w:hAnsi="Angsana New"/>
                <w:sz w:val="30"/>
                <w:szCs w:val="30"/>
                <w:cs/>
              </w:rPr>
              <w:t>ผลกระทบจากหุ้นที่ออกจำหน่าย</w:t>
            </w:r>
          </w:p>
        </w:tc>
        <w:tc>
          <w:tcPr>
            <w:tcW w:w="641" w:type="pct"/>
            <w:gridSpan w:val="2"/>
            <w:tcBorders>
              <w:bottom w:val="single" w:sz="4" w:space="0" w:color="auto"/>
            </w:tcBorders>
            <w:vAlign w:val="bottom"/>
          </w:tcPr>
          <w:p w14:paraId="5F2D66AB" w14:textId="5A92E5A8" w:rsidR="00037DD6" w:rsidRDefault="00E32C95" w:rsidP="00037D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220C47">
              <w:rPr>
                <w:rFonts w:ascii="Angsana New" w:hAnsi="Angsana New"/>
                <w:sz w:val="30"/>
                <w:szCs w:val="30"/>
              </w:rPr>
              <w:t>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220C47">
              <w:rPr>
                <w:rFonts w:ascii="Angsana New" w:hAnsi="Angsana New"/>
                <w:sz w:val="30"/>
                <w:szCs w:val="30"/>
              </w:rPr>
              <w:t>71</w:t>
            </w:r>
            <w:r w:rsidR="002337F3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38" w:type="pct"/>
            <w:vAlign w:val="bottom"/>
          </w:tcPr>
          <w:p w14:paraId="6BC88B68" w14:textId="77777777" w:rsidR="00037DD6" w:rsidRPr="003504A6" w:rsidRDefault="00037DD6" w:rsidP="00037D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  <w:tcBorders>
              <w:bottom w:val="single" w:sz="4" w:space="0" w:color="auto"/>
            </w:tcBorders>
            <w:vAlign w:val="bottom"/>
          </w:tcPr>
          <w:p w14:paraId="0798F418" w14:textId="05E6A299" w:rsidR="00037DD6" w:rsidRDefault="00E32C95" w:rsidP="00037D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1" w:type="pct"/>
            <w:vAlign w:val="bottom"/>
          </w:tcPr>
          <w:p w14:paraId="11D8F1FF" w14:textId="77777777" w:rsidR="00037DD6" w:rsidRPr="003504A6" w:rsidRDefault="00037DD6" w:rsidP="00037D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gridSpan w:val="2"/>
            <w:tcBorders>
              <w:bottom w:val="single" w:sz="4" w:space="0" w:color="auto"/>
            </w:tcBorders>
            <w:vAlign w:val="bottom"/>
          </w:tcPr>
          <w:p w14:paraId="4AC87CBB" w14:textId="0BF80D45" w:rsidR="00037DD6" w:rsidRDefault="00E32C95" w:rsidP="00037D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15" w:right="-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220C47">
              <w:rPr>
                <w:rFonts w:ascii="Angsana New" w:hAnsi="Angsana New"/>
                <w:sz w:val="30"/>
                <w:szCs w:val="30"/>
              </w:rPr>
              <w:t>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220C47">
              <w:rPr>
                <w:rFonts w:ascii="Angsana New" w:hAnsi="Angsana New"/>
                <w:sz w:val="30"/>
                <w:szCs w:val="30"/>
              </w:rPr>
              <w:t>71</w:t>
            </w:r>
            <w:r w:rsidR="002337F3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40" w:type="pct"/>
            <w:vAlign w:val="bottom"/>
          </w:tcPr>
          <w:p w14:paraId="0865FB83" w14:textId="77777777" w:rsidR="00037DD6" w:rsidRPr="003504A6" w:rsidRDefault="00037DD6" w:rsidP="00037D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gridSpan w:val="2"/>
            <w:tcBorders>
              <w:bottom w:val="single" w:sz="4" w:space="0" w:color="auto"/>
            </w:tcBorders>
            <w:vAlign w:val="bottom"/>
          </w:tcPr>
          <w:p w14:paraId="4B6E8171" w14:textId="4102111A" w:rsidR="00037DD6" w:rsidRDefault="00E32C95" w:rsidP="00037D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37DD6" w:rsidRPr="00822D90" w14:paraId="3C07EFB8" w14:textId="77777777" w:rsidTr="00E32C95">
        <w:tc>
          <w:tcPr>
            <w:tcW w:w="2036" w:type="pct"/>
          </w:tcPr>
          <w:p w14:paraId="0DF36E69" w14:textId="77777777" w:rsidR="00037DD6" w:rsidRPr="00E32C95" w:rsidRDefault="00037DD6" w:rsidP="00037D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32C9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จำนวนหุ้นสามัญโดยวิธีถัวเฉลี่ยถ่วงน้ำหนัก</w:t>
            </w:r>
          </w:p>
        </w:tc>
        <w:tc>
          <w:tcPr>
            <w:tcW w:w="641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DF7581" w14:textId="54D54B83" w:rsidR="00037DD6" w:rsidRPr="00E32C95" w:rsidRDefault="00E32C95" w:rsidP="00037D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32C95">
              <w:rPr>
                <w:rFonts w:ascii="Angsana New" w:hAnsi="Angsana New"/>
                <w:b/>
                <w:bCs/>
                <w:sz w:val="30"/>
                <w:szCs w:val="30"/>
              </w:rPr>
              <w:t>51</w:t>
            </w:r>
            <w:r w:rsidR="00220C47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Pr="00E32C9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220C47">
              <w:rPr>
                <w:rFonts w:ascii="Angsana New" w:hAnsi="Angsana New"/>
                <w:b/>
                <w:bCs/>
                <w:sz w:val="30"/>
                <w:szCs w:val="30"/>
              </w:rPr>
              <w:t>715</w:t>
            </w:r>
          </w:p>
        </w:tc>
        <w:tc>
          <w:tcPr>
            <w:tcW w:w="138" w:type="pct"/>
            <w:vAlign w:val="bottom"/>
          </w:tcPr>
          <w:p w14:paraId="6DABBB04" w14:textId="77777777" w:rsidR="00037DD6" w:rsidRPr="00E32C95" w:rsidRDefault="00037DD6" w:rsidP="00037D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0326A88" w14:textId="5F5AF9EB" w:rsidR="00037DD6" w:rsidRPr="00E32C95" w:rsidRDefault="00E32C95" w:rsidP="00037D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32C95">
              <w:rPr>
                <w:rFonts w:ascii="Angsana New" w:hAnsi="Angsana New"/>
                <w:b/>
                <w:bCs/>
                <w:sz w:val="30"/>
                <w:szCs w:val="30"/>
              </w:rPr>
              <w:t>501,997</w:t>
            </w:r>
          </w:p>
        </w:tc>
        <w:tc>
          <w:tcPr>
            <w:tcW w:w="141" w:type="pct"/>
            <w:vAlign w:val="bottom"/>
          </w:tcPr>
          <w:p w14:paraId="592DDAC4" w14:textId="77777777" w:rsidR="00037DD6" w:rsidRPr="00E32C95" w:rsidRDefault="00037DD6" w:rsidP="00037D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6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F2E78AE" w14:textId="2B71ACE7" w:rsidR="00037DD6" w:rsidRPr="00E32C95" w:rsidRDefault="00E32C95" w:rsidP="00037D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15" w:right="-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32C95">
              <w:rPr>
                <w:rFonts w:ascii="Angsana New" w:hAnsi="Angsana New"/>
                <w:b/>
                <w:bCs/>
                <w:sz w:val="30"/>
                <w:szCs w:val="30"/>
              </w:rPr>
              <w:t>51</w:t>
            </w:r>
            <w:r w:rsidR="00220C47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Pr="00E32C9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220C47">
              <w:rPr>
                <w:rFonts w:ascii="Angsana New" w:hAnsi="Angsana New"/>
                <w:b/>
                <w:bCs/>
                <w:sz w:val="30"/>
                <w:szCs w:val="30"/>
              </w:rPr>
              <w:t>715</w:t>
            </w:r>
          </w:p>
        </w:tc>
        <w:tc>
          <w:tcPr>
            <w:tcW w:w="140" w:type="pct"/>
            <w:vAlign w:val="bottom"/>
          </w:tcPr>
          <w:p w14:paraId="44D87F21" w14:textId="77777777" w:rsidR="00037DD6" w:rsidRPr="00E32C95" w:rsidRDefault="00037DD6" w:rsidP="00037D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5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091FF9D" w14:textId="3CD48BC0" w:rsidR="00037DD6" w:rsidRPr="00E32C95" w:rsidRDefault="00E32C95" w:rsidP="00037D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501,997</w:t>
            </w:r>
          </w:p>
        </w:tc>
      </w:tr>
      <w:tr w:rsidR="00037DD6" w:rsidRPr="00822D90" w14:paraId="12410BE8" w14:textId="77777777" w:rsidTr="00E32C95">
        <w:tc>
          <w:tcPr>
            <w:tcW w:w="2036" w:type="pct"/>
          </w:tcPr>
          <w:p w14:paraId="17843CD7" w14:textId="77777777" w:rsidR="00037DD6" w:rsidRPr="00AA7991" w:rsidRDefault="00037DD6" w:rsidP="00037DD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A7991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 xml:space="preserve">กำไรต่อหุ้นขั้นพื้นฐาน </w:t>
            </w:r>
            <w:r w:rsidRPr="00AA799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  <w:t>(บาท)</w:t>
            </w:r>
          </w:p>
        </w:tc>
        <w:tc>
          <w:tcPr>
            <w:tcW w:w="641" w:type="pct"/>
            <w:gridSpan w:val="2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71EB329" w14:textId="4ABD7B08" w:rsidR="00037DD6" w:rsidRPr="00AA7991" w:rsidRDefault="00037DD6" w:rsidP="00037D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0.0</w:t>
            </w:r>
            <w:r w:rsidR="00C5192A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="00376DD7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38" w:type="pct"/>
            <w:vAlign w:val="bottom"/>
          </w:tcPr>
          <w:p w14:paraId="7FCC086D" w14:textId="77777777" w:rsidR="00037DD6" w:rsidRPr="00AA7991" w:rsidRDefault="00037DD6" w:rsidP="00037D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3" w:type="pct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16C4A50" w14:textId="2AA69A8F" w:rsidR="00037DD6" w:rsidRPr="009C5403" w:rsidRDefault="00037DD6" w:rsidP="00037D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C5403">
              <w:rPr>
                <w:rFonts w:ascii="Angsana New" w:hAnsi="Angsana New"/>
                <w:b/>
                <w:bCs/>
                <w:sz w:val="30"/>
                <w:szCs w:val="30"/>
              </w:rPr>
              <w:t>0.1</w:t>
            </w:r>
            <w:r w:rsidR="00E32C95">
              <w:rPr>
                <w:rFonts w:ascii="Angsana New" w:hAnsi="Angsana New"/>
                <w:b/>
                <w:bCs/>
                <w:sz w:val="30"/>
                <w:szCs w:val="30"/>
              </w:rPr>
              <w:t>40</w:t>
            </w:r>
          </w:p>
        </w:tc>
        <w:tc>
          <w:tcPr>
            <w:tcW w:w="141" w:type="pct"/>
            <w:vAlign w:val="bottom"/>
          </w:tcPr>
          <w:p w14:paraId="426BBDB2" w14:textId="77777777" w:rsidR="00037DD6" w:rsidRPr="00AA7991" w:rsidRDefault="00037DD6" w:rsidP="00037D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6" w:type="pct"/>
            <w:gridSpan w:val="2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A593F50" w14:textId="645CD5C7" w:rsidR="00037DD6" w:rsidRPr="00AA7991" w:rsidRDefault="00037DD6" w:rsidP="00037D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15" w:right="-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0.1</w:t>
            </w:r>
            <w:r w:rsidR="00E32C95">
              <w:rPr>
                <w:rFonts w:ascii="Angsana New" w:hAnsi="Angsana New"/>
                <w:b/>
                <w:bCs/>
                <w:sz w:val="30"/>
                <w:szCs w:val="30"/>
              </w:rPr>
              <w:t>48</w:t>
            </w:r>
          </w:p>
        </w:tc>
        <w:tc>
          <w:tcPr>
            <w:tcW w:w="140" w:type="pct"/>
            <w:vAlign w:val="bottom"/>
          </w:tcPr>
          <w:p w14:paraId="0CDEBE40" w14:textId="77777777" w:rsidR="00037DD6" w:rsidRPr="00AA7991" w:rsidRDefault="00037DD6" w:rsidP="00037D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gridSpan w:val="2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8355D16" w14:textId="013F82D1" w:rsidR="00037DD6" w:rsidRPr="00AA7991" w:rsidRDefault="00037DD6" w:rsidP="00037D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0.4</w:t>
            </w:r>
            <w:r w:rsidR="00E32C95">
              <w:rPr>
                <w:rFonts w:ascii="Angsana New" w:hAnsi="Angsana New"/>
                <w:b/>
                <w:bCs/>
                <w:sz w:val="30"/>
                <w:szCs w:val="30"/>
              </w:rPr>
              <w:t>85</w:t>
            </w:r>
          </w:p>
        </w:tc>
      </w:tr>
    </w:tbl>
    <w:p w14:paraId="4EAB6F14" w14:textId="7C8A4505" w:rsidR="00493730" w:rsidRPr="00E32C95" w:rsidRDefault="004937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4"/>
          <w:szCs w:val="24"/>
          <w:lang w:eastAsia="x-none"/>
        </w:rPr>
      </w:pPr>
    </w:p>
    <w:p w14:paraId="17C6D0B1" w14:textId="77777777" w:rsidR="000A743B" w:rsidRPr="00245A3E" w:rsidRDefault="000A743B" w:rsidP="000A743B">
      <w:pPr>
        <w:pStyle w:val="Heading1"/>
        <w:keepNext w:val="0"/>
        <w:widowControl w:val="0"/>
        <w:numPr>
          <w:ilvl w:val="0"/>
          <w:numId w:val="6"/>
        </w:numPr>
        <w:shd w:val="clear" w:color="auto" w:fill="auto"/>
        <w:tabs>
          <w:tab w:val="clear" w:pos="360"/>
        </w:tabs>
        <w:spacing w:line="240" w:lineRule="auto"/>
        <w:ind w:left="540" w:right="-25" w:hanging="540"/>
        <w:jc w:val="thaiDistribute"/>
        <w:rPr>
          <w:rFonts w:ascii="Angsana New" w:hAnsi="Angsana New"/>
          <w:sz w:val="30"/>
          <w:szCs w:val="30"/>
          <w:u w:val="none"/>
          <w:lang w:val="en-US"/>
        </w:rPr>
      </w:pPr>
      <w:r>
        <w:rPr>
          <w:rFonts w:ascii="Angsana New" w:hAnsi="Angsana New" w:hint="cs"/>
          <w:sz w:val="30"/>
          <w:szCs w:val="30"/>
          <w:u w:val="none"/>
          <w:cs/>
          <w:lang w:val="en-US"/>
        </w:rPr>
        <w:t>เงินปันผล</w:t>
      </w:r>
    </w:p>
    <w:p w14:paraId="4140DC6F" w14:textId="77777777" w:rsidR="000A743B" w:rsidRPr="00E32C95" w:rsidRDefault="000A743B" w:rsidP="000A74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90"/>
        </w:tabs>
        <w:rPr>
          <w:rFonts w:asciiTheme="majorBidi" w:hAnsiTheme="majorBidi" w:cstheme="majorBidi"/>
          <w:sz w:val="24"/>
          <w:szCs w:val="24"/>
          <w:lang w:eastAsia="x-none"/>
        </w:rPr>
      </w:pPr>
    </w:p>
    <w:p w14:paraId="705568C3" w14:textId="7B1415E3" w:rsidR="000A743B" w:rsidRDefault="000A743B" w:rsidP="000A74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lang w:eastAsia="x-none"/>
        </w:rPr>
      </w:pPr>
      <w:r w:rsidRPr="004C73A8">
        <w:rPr>
          <w:rFonts w:ascii="Angsana New" w:hAnsi="Angsana New"/>
          <w:sz w:val="30"/>
          <w:szCs w:val="30"/>
          <w:cs/>
          <w:lang w:eastAsia="x-none"/>
        </w:rPr>
        <w:t xml:space="preserve">ในการประชุมสามัญผู้ถือหุ้นเมื่อวันที่ </w:t>
      </w:r>
      <w:r w:rsidRPr="004C73A8">
        <w:rPr>
          <w:rFonts w:ascii="Angsana New" w:hAnsi="Angsana New"/>
          <w:sz w:val="30"/>
          <w:szCs w:val="30"/>
          <w:lang w:eastAsia="x-none"/>
        </w:rPr>
        <w:t>2</w:t>
      </w:r>
      <w:r w:rsidR="00E82894" w:rsidRPr="004C73A8">
        <w:rPr>
          <w:rFonts w:ascii="Angsana New" w:hAnsi="Angsana New"/>
          <w:sz w:val="30"/>
          <w:szCs w:val="30"/>
          <w:lang w:eastAsia="x-none"/>
        </w:rPr>
        <w:t>7</w:t>
      </w:r>
      <w:r w:rsidRPr="004C73A8">
        <w:rPr>
          <w:rFonts w:ascii="Angsana New" w:hAnsi="Angsana New"/>
          <w:sz w:val="30"/>
          <w:szCs w:val="30"/>
          <w:cs/>
          <w:lang w:eastAsia="x-none"/>
        </w:rPr>
        <w:t xml:space="preserve"> เมษายน </w:t>
      </w:r>
      <w:r w:rsidRPr="004C73A8">
        <w:rPr>
          <w:rFonts w:ascii="Angsana New" w:hAnsi="Angsana New"/>
          <w:sz w:val="30"/>
          <w:szCs w:val="30"/>
          <w:lang w:eastAsia="x-none"/>
        </w:rPr>
        <w:t>256</w:t>
      </w:r>
      <w:r w:rsidR="00E82894" w:rsidRPr="004C73A8">
        <w:rPr>
          <w:rFonts w:ascii="Angsana New" w:hAnsi="Angsana New"/>
          <w:sz w:val="30"/>
          <w:szCs w:val="30"/>
          <w:lang w:eastAsia="x-none"/>
        </w:rPr>
        <w:t>5</w:t>
      </w:r>
      <w:r w:rsidRPr="004C73A8">
        <w:rPr>
          <w:rFonts w:ascii="Angsana New" w:hAnsi="Angsana New"/>
          <w:sz w:val="30"/>
          <w:szCs w:val="30"/>
          <w:cs/>
          <w:lang w:eastAsia="x-none"/>
        </w:rPr>
        <w:t xml:space="preserve"> ผู้ถือหุ้นมีมติอนุมัติการ</w:t>
      </w:r>
      <w:bookmarkStart w:id="17" w:name="OLE_LINK1"/>
      <w:r w:rsidRPr="004C73A8">
        <w:rPr>
          <w:rFonts w:ascii="Angsana New" w:hAnsi="Angsana New"/>
          <w:sz w:val="30"/>
          <w:szCs w:val="30"/>
          <w:cs/>
          <w:lang w:eastAsia="x-none"/>
        </w:rPr>
        <w:t>จัดสรรเงินทุนสำรองตามกฎหมาย และ</w:t>
      </w:r>
      <w:bookmarkEnd w:id="17"/>
      <w:r w:rsidRPr="004C73A8">
        <w:rPr>
          <w:rFonts w:ascii="Angsana New" w:hAnsi="Angsana New"/>
          <w:sz w:val="30"/>
          <w:szCs w:val="30"/>
          <w:cs/>
          <w:lang w:eastAsia="x-none"/>
        </w:rPr>
        <w:t>อนุมัติ</w:t>
      </w:r>
      <w:r w:rsidRPr="004C73A8">
        <w:rPr>
          <w:rFonts w:ascii="Angsana New" w:hAnsi="Angsana New" w:hint="cs"/>
          <w:sz w:val="30"/>
          <w:szCs w:val="30"/>
          <w:cs/>
          <w:lang w:eastAsia="x-none"/>
        </w:rPr>
        <w:t>การ</w:t>
      </w:r>
      <w:r w:rsidRPr="004C73A8">
        <w:rPr>
          <w:rFonts w:ascii="Angsana New" w:hAnsi="Angsana New"/>
          <w:sz w:val="30"/>
          <w:szCs w:val="30"/>
          <w:cs/>
          <w:lang w:eastAsia="x-none"/>
        </w:rPr>
        <w:t>จ่ายปันผลเป็นหุ้นและเงินสด</w:t>
      </w:r>
      <w:r w:rsidRPr="004C73A8">
        <w:rPr>
          <w:rFonts w:ascii="Angsana New" w:hAnsi="Angsana New" w:hint="cs"/>
          <w:sz w:val="30"/>
          <w:szCs w:val="30"/>
          <w:cs/>
          <w:lang w:eastAsia="x-none"/>
        </w:rPr>
        <w:t xml:space="preserve"> </w:t>
      </w:r>
      <w:r w:rsidRPr="004C73A8">
        <w:rPr>
          <w:rFonts w:ascii="Angsana New" w:hAnsi="Angsana New"/>
          <w:sz w:val="30"/>
          <w:szCs w:val="30"/>
          <w:cs/>
          <w:lang w:eastAsia="x-none"/>
        </w:rPr>
        <w:t>โดย</w:t>
      </w:r>
      <w:r w:rsidRPr="004C73A8">
        <w:rPr>
          <w:rFonts w:ascii="Angsana New" w:hAnsi="Angsana New" w:hint="cs"/>
          <w:sz w:val="30"/>
          <w:szCs w:val="30"/>
          <w:cs/>
          <w:lang w:eastAsia="x-none"/>
        </w:rPr>
        <w:t>บริษัท</w:t>
      </w:r>
      <w:r w:rsidRPr="004C73A8">
        <w:rPr>
          <w:rFonts w:ascii="Angsana New" w:hAnsi="Angsana New"/>
          <w:sz w:val="30"/>
          <w:szCs w:val="30"/>
          <w:cs/>
          <w:lang w:eastAsia="x-none"/>
        </w:rPr>
        <w:t>ได้จ่ายแก่ผู้ถือหุ้นแล้วในวันที่</w:t>
      </w:r>
      <w:r w:rsidRPr="004C73A8">
        <w:rPr>
          <w:rFonts w:ascii="Angsana New" w:hAnsi="Angsana New"/>
          <w:spacing w:val="-6"/>
          <w:sz w:val="30"/>
          <w:szCs w:val="30"/>
          <w:cs/>
          <w:lang w:eastAsia="x-none"/>
        </w:rPr>
        <w:t xml:space="preserve"> </w:t>
      </w:r>
      <w:r w:rsidR="00E82894" w:rsidRPr="004C73A8">
        <w:rPr>
          <w:rFonts w:ascii="Angsana New" w:hAnsi="Angsana New"/>
          <w:sz w:val="30"/>
          <w:szCs w:val="30"/>
          <w:lang w:eastAsia="x-none"/>
        </w:rPr>
        <w:t>24</w:t>
      </w:r>
      <w:r w:rsidRPr="004C73A8">
        <w:rPr>
          <w:rFonts w:ascii="Angsana New" w:hAnsi="Angsana New"/>
          <w:sz w:val="30"/>
          <w:szCs w:val="30"/>
          <w:cs/>
          <w:lang w:eastAsia="x-none"/>
        </w:rPr>
        <w:t xml:space="preserve"> พฤษภาคม </w:t>
      </w:r>
      <w:r w:rsidRPr="004C73A8">
        <w:rPr>
          <w:rFonts w:ascii="Angsana New" w:hAnsi="Angsana New"/>
          <w:sz w:val="30"/>
          <w:szCs w:val="30"/>
          <w:lang w:eastAsia="x-none"/>
        </w:rPr>
        <w:t>256</w:t>
      </w:r>
      <w:r w:rsidR="00E82894" w:rsidRPr="004C73A8">
        <w:rPr>
          <w:rFonts w:ascii="Angsana New" w:hAnsi="Angsana New"/>
          <w:sz w:val="30"/>
          <w:szCs w:val="30"/>
          <w:lang w:eastAsia="x-none"/>
        </w:rPr>
        <w:t>5</w:t>
      </w:r>
      <w:r w:rsidRPr="004C73A8">
        <w:rPr>
          <w:rFonts w:ascii="Angsana New" w:hAnsi="Angsana New"/>
          <w:sz w:val="30"/>
          <w:szCs w:val="30"/>
          <w:cs/>
          <w:lang w:eastAsia="x-none"/>
        </w:rPr>
        <w:t xml:space="preserve"> </w:t>
      </w:r>
      <w:r w:rsidR="004C73A8" w:rsidRPr="004C73A8">
        <w:rPr>
          <w:rFonts w:ascii="Angsana New" w:hAnsi="Angsana New"/>
          <w:sz w:val="30"/>
          <w:szCs w:val="30"/>
          <w:lang w:eastAsia="x-none"/>
        </w:rPr>
        <w:br/>
      </w:r>
      <w:r w:rsidRPr="004C73A8">
        <w:rPr>
          <w:rFonts w:ascii="Angsana New" w:hAnsi="Angsana New"/>
          <w:sz w:val="30"/>
          <w:szCs w:val="30"/>
          <w:cs/>
          <w:lang w:eastAsia="x-none"/>
        </w:rPr>
        <w:t>ตามรายละเอียดดังนี้</w:t>
      </w:r>
    </w:p>
    <w:p w14:paraId="17A0E3E6" w14:textId="77777777" w:rsidR="000A743B" w:rsidRPr="00E32C95" w:rsidRDefault="000A743B" w:rsidP="000A74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4"/>
          <w:szCs w:val="24"/>
          <w:lang w:eastAsia="x-none"/>
        </w:rPr>
      </w:pPr>
    </w:p>
    <w:tbl>
      <w:tblPr>
        <w:tblStyle w:val="TableGrid"/>
        <w:tblW w:w="4766" w:type="pct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50"/>
        <w:gridCol w:w="270"/>
        <w:gridCol w:w="2807"/>
        <w:gridCol w:w="240"/>
        <w:gridCol w:w="1071"/>
        <w:gridCol w:w="236"/>
        <w:gridCol w:w="1381"/>
      </w:tblGrid>
      <w:tr w:rsidR="000A743B" w:rsidRPr="0088709F" w14:paraId="65F6DED5" w14:textId="77777777" w:rsidTr="00E82894">
        <w:trPr>
          <w:tblHeader/>
        </w:trPr>
        <w:tc>
          <w:tcPr>
            <w:tcW w:w="1720" w:type="pct"/>
            <w:vAlign w:val="bottom"/>
          </w:tcPr>
          <w:p w14:paraId="1253A721" w14:textId="77777777" w:rsidR="000A743B" w:rsidRPr="00784B51" w:rsidRDefault="000A743B" w:rsidP="00A9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2E3F55C9" w14:textId="77777777" w:rsidR="000A743B" w:rsidRPr="00784B51" w:rsidRDefault="000A743B" w:rsidP="00A9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3" w:type="pct"/>
            <w:vAlign w:val="bottom"/>
          </w:tcPr>
          <w:p w14:paraId="4ECACDB8" w14:textId="77777777" w:rsidR="000A743B" w:rsidRPr="00784B51" w:rsidRDefault="000A743B" w:rsidP="00A9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4B51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อัตราต่อหุ้น</w:t>
            </w:r>
          </w:p>
        </w:tc>
        <w:tc>
          <w:tcPr>
            <w:tcW w:w="131" w:type="pct"/>
            <w:vAlign w:val="bottom"/>
          </w:tcPr>
          <w:p w14:paraId="5542F38B" w14:textId="77777777" w:rsidR="000A743B" w:rsidRPr="00784B51" w:rsidRDefault="000A743B" w:rsidP="00A9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5" w:type="pct"/>
            <w:vAlign w:val="bottom"/>
          </w:tcPr>
          <w:p w14:paraId="04860453" w14:textId="77777777" w:rsidR="000A743B" w:rsidRPr="00784B51" w:rsidRDefault="000A743B" w:rsidP="00A9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4B51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129" w:type="pct"/>
          </w:tcPr>
          <w:p w14:paraId="24609C0D" w14:textId="77777777" w:rsidR="000A743B" w:rsidRPr="00784B51" w:rsidRDefault="000A743B" w:rsidP="00A9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54" w:type="pct"/>
            <w:vAlign w:val="bottom"/>
          </w:tcPr>
          <w:p w14:paraId="294F6588" w14:textId="77777777" w:rsidR="000A743B" w:rsidRPr="00784B51" w:rsidDel="00D43E7A" w:rsidRDefault="000A743B" w:rsidP="00A9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84B51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</w:tr>
      <w:tr w:rsidR="000A743B" w:rsidRPr="0088709F" w14:paraId="1F9CD23D" w14:textId="77777777" w:rsidTr="00E82894">
        <w:trPr>
          <w:tblHeader/>
        </w:trPr>
        <w:tc>
          <w:tcPr>
            <w:tcW w:w="1720" w:type="pct"/>
          </w:tcPr>
          <w:p w14:paraId="4ACF75B5" w14:textId="6F73E67A" w:rsidR="000A743B" w:rsidRPr="00784B51" w:rsidRDefault="000A743B" w:rsidP="00A9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84B5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การจ่ายปันผลจากกำไรสะสมปี </w:t>
            </w:r>
            <w:r w:rsidRPr="00784B5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256</w:t>
            </w:r>
            <w:r w:rsidR="00E8289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47" w:type="pct"/>
          </w:tcPr>
          <w:p w14:paraId="13E382EA" w14:textId="77777777" w:rsidR="000A743B" w:rsidRPr="00784B51" w:rsidRDefault="000A743B" w:rsidP="00A9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33" w:type="pct"/>
          </w:tcPr>
          <w:p w14:paraId="1A21FC8A" w14:textId="77777777" w:rsidR="000A743B" w:rsidRPr="00784B51" w:rsidRDefault="000A743B" w:rsidP="00A9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1" w:type="pct"/>
          </w:tcPr>
          <w:p w14:paraId="24E1F015" w14:textId="77777777" w:rsidR="000A743B" w:rsidRPr="00784B51" w:rsidRDefault="000A743B" w:rsidP="00A9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5" w:type="pct"/>
          </w:tcPr>
          <w:p w14:paraId="0AC42714" w14:textId="77777777" w:rsidR="000A743B" w:rsidRPr="00784B51" w:rsidRDefault="000A743B" w:rsidP="00A9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84B5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ล้าน</w:t>
            </w:r>
            <w:r w:rsidRPr="00784B5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หุ้น)</w:t>
            </w:r>
          </w:p>
        </w:tc>
        <w:tc>
          <w:tcPr>
            <w:tcW w:w="129" w:type="pct"/>
          </w:tcPr>
          <w:p w14:paraId="221BEEC1" w14:textId="77777777" w:rsidR="000A743B" w:rsidRPr="00784B51" w:rsidRDefault="000A743B" w:rsidP="00A9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54" w:type="pct"/>
          </w:tcPr>
          <w:p w14:paraId="24A31657" w14:textId="77777777" w:rsidR="000A743B" w:rsidRPr="00784B51" w:rsidRDefault="000A743B" w:rsidP="00A9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784B5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ล้าน</w:t>
            </w:r>
            <w:r w:rsidRPr="00784B5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0A743B" w:rsidRPr="0088709F" w14:paraId="11855B88" w14:textId="77777777" w:rsidTr="00E82894">
        <w:tc>
          <w:tcPr>
            <w:tcW w:w="1720" w:type="pct"/>
          </w:tcPr>
          <w:p w14:paraId="5E3A1E56" w14:textId="77777777" w:rsidR="000A743B" w:rsidRPr="00784B51" w:rsidRDefault="000A743B" w:rsidP="00A9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784B51">
              <w:rPr>
                <w:rFonts w:asciiTheme="majorBidi" w:hAnsiTheme="majorBidi" w:cstheme="majorBidi"/>
                <w:sz w:val="30"/>
                <w:szCs w:val="30"/>
                <w:cs/>
              </w:rPr>
              <w:t>หุ้นปันผล</w:t>
            </w:r>
          </w:p>
        </w:tc>
        <w:tc>
          <w:tcPr>
            <w:tcW w:w="147" w:type="pct"/>
          </w:tcPr>
          <w:p w14:paraId="76AAC193" w14:textId="77777777" w:rsidR="000A743B" w:rsidRPr="00784B51" w:rsidRDefault="000A743B" w:rsidP="00A9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3" w:type="pct"/>
          </w:tcPr>
          <w:p w14:paraId="0FD119AB" w14:textId="14068FE7" w:rsidR="000A743B" w:rsidRPr="00784B51" w:rsidRDefault="00E82894" w:rsidP="00A9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</w:pPr>
            <w:r w:rsidRPr="00E82894">
              <w:rPr>
                <w:rFonts w:asciiTheme="majorBidi" w:hAnsiTheme="majorBidi" w:cstheme="majorBidi"/>
                <w:spacing w:val="-6"/>
                <w:sz w:val="30"/>
                <w:szCs w:val="30"/>
                <w:lang w:eastAsia="x-none"/>
              </w:rPr>
              <w:t xml:space="preserve">10.40904316 </w:t>
            </w:r>
            <w:r w:rsidR="000A743B" w:rsidRPr="00784B51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eastAsia="x-none"/>
              </w:rPr>
              <w:t xml:space="preserve">หุ้นเดิมต่อ </w:t>
            </w:r>
            <w:r w:rsidR="000A743B" w:rsidRPr="00784B51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1</w:t>
            </w:r>
            <w:r w:rsidR="000A743B" w:rsidRPr="00784B51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eastAsia="x-none"/>
              </w:rPr>
              <w:t xml:space="preserve"> หุ้นปัน</w:t>
            </w:r>
            <w:r w:rsidR="000A743B" w:rsidRPr="00784B51"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  <w:t>ผล</w:t>
            </w:r>
          </w:p>
        </w:tc>
        <w:tc>
          <w:tcPr>
            <w:tcW w:w="131" w:type="pct"/>
          </w:tcPr>
          <w:p w14:paraId="63D272EF" w14:textId="77777777" w:rsidR="000A743B" w:rsidRPr="00784B51" w:rsidRDefault="000A743B" w:rsidP="00A9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</w:tcPr>
          <w:p w14:paraId="1B903569" w14:textId="30862417" w:rsidR="000A743B" w:rsidRPr="00784B51" w:rsidRDefault="00E82894" w:rsidP="00A9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44</w:t>
            </w:r>
            <w:r w:rsidR="000A743B">
              <w:rPr>
                <w:rFonts w:asciiTheme="majorBidi" w:hAnsiTheme="majorBidi" w:cstheme="majorBidi"/>
                <w:sz w:val="30"/>
                <w:szCs w:val="30"/>
              </w:rPr>
              <w:t>.00</w:t>
            </w:r>
          </w:p>
        </w:tc>
        <w:tc>
          <w:tcPr>
            <w:tcW w:w="129" w:type="pct"/>
          </w:tcPr>
          <w:p w14:paraId="065DB6EB" w14:textId="77777777" w:rsidR="000A743B" w:rsidRPr="00784B51" w:rsidRDefault="000A743B" w:rsidP="00A9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54" w:type="pct"/>
          </w:tcPr>
          <w:p w14:paraId="543F0A92" w14:textId="6146118D" w:rsidR="000A743B" w:rsidRPr="00784B51" w:rsidRDefault="00E82894" w:rsidP="00A9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82894">
              <w:rPr>
                <w:rFonts w:asciiTheme="majorBidi" w:hAnsiTheme="majorBidi" w:cstheme="majorBidi"/>
                <w:sz w:val="30"/>
                <w:szCs w:val="30"/>
              </w:rPr>
              <w:t>22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E82894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</w:tr>
      <w:tr w:rsidR="000A743B" w:rsidRPr="0088709F" w14:paraId="593A8C4E" w14:textId="77777777" w:rsidTr="00E82894">
        <w:tc>
          <w:tcPr>
            <w:tcW w:w="1720" w:type="pct"/>
          </w:tcPr>
          <w:p w14:paraId="441537BD" w14:textId="77777777" w:rsidR="000A743B" w:rsidRPr="00784B51" w:rsidRDefault="000A743B" w:rsidP="00A9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4B51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47" w:type="pct"/>
          </w:tcPr>
          <w:p w14:paraId="7D082480" w14:textId="77777777" w:rsidR="000A743B" w:rsidRPr="00784B51" w:rsidRDefault="000A743B" w:rsidP="00A9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3" w:type="pct"/>
          </w:tcPr>
          <w:p w14:paraId="3C6D3058" w14:textId="3B75D458" w:rsidR="000A743B" w:rsidRPr="00784B51" w:rsidRDefault="00E82894" w:rsidP="00A9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82894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>0.00533728</w:t>
            </w:r>
            <w:r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 xml:space="preserve"> </w:t>
            </w:r>
            <w:r w:rsidR="000A743B">
              <w:rPr>
                <w:rFonts w:asciiTheme="majorBidi" w:hAnsiTheme="majorBidi" w:cstheme="majorBidi" w:hint="cs"/>
                <w:sz w:val="30"/>
                <w:szCs w:val="30"/>
                <w:cs/>
                <w:lang w:eastAsia="x-none"/>
              </w:rPr>
              <w:t>บาท</w:t>
            </w:r>
          </w:p>
        </w:tc>
        <w:tc>
          <w:tcPr>
            <w:tcW w:w="131" w:type="pct"/>
          </w:tcPr>
          <w:p w14:paraId="43E484E6" w14:textId="77777777" w:rsidR="000A743B" w:rsidRPr="00784B51" w:rsidRDefault="000A743B" w:rsidP="00A9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</w:tcPr>
          <w:p w14:paraId="30CB38BB" w14:textId="77777777" w:rsidR="000A743B" w:rsidRPr="00112619" w:rsidRDefault="000A743B" w:rsidP="00A9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  <w:r w:rsidRPr="0011261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7F4C3B37" w14:textId="77777777" w:rsidR="000A743B" w:rsidRPr="00784B51" w:rsidRDefault="000A743B" w:rsidP="00A9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54" w:type="pct"/>
          </w:tcPr>
          <w:p w14:paraId="2A88B2A7" w14:textId="18E343B5" w:rsidR="000A743B" w:rsidRPr="00784B51" w:rsidRDefault="00E82894" w:rsidP="00A9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6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2.4</w:t>
            </w:r>
            <w:r w:rsidR="00113CCB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</w:tbl>
    <w:p w14:paraId="766BAEB6" w14:textId="77777777" w:rsidR="007477A6" w:rsidRPr="00E32C95" w:rsidRDefault="007477A6" w:rsidP="007477A6">
      <w:pPr>
        <w:rPr>
          <w:rFonts w:asciiTheme="majorBidi" w:hAnsiTheme="majorBidi" w:cstheme="majorBidi"/>
          <w:sz w:val="24"/>
          <w:szCs w:val="24"/>
          <w:lang w:eastAsia="x-none"/>
        </w:rPr>
      </w:pPr>
    </w:p>
    <w:p w14:paraId="70C05956" w14:textId="537305D2" w:rsidR="007A16A7" w:rsidRPr="004B1149" w:rsidRDefault="007A16A7" w:rsidP="007A16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lang w:eastAsia="x-none"/>
        </w:rPr>
      </w:pPr>
      <w:r w:rsidRPr="004B1149">
        <w:rPr>
          <w:rFonts w:ascii="Angsana New" w:hAnsi="Angsana New"/>
          <w:sz w:val="30"/>
          <w:szCs w:val="30"/>
          <w:cs/>
          <w:lang w:eastAsia="x-none"/>
        </w:rPr>
        <w:t xml:space="preserve">ในการประชุมสามัญผู้ถือหุ้นเมื่อวันที่ </w:t>
      </w:r>
      <w:r w:rsidRPr="004B1149">
        <w:rPr>
          <w:rFonts w:ascii="Angsana New" w:hAnsi="Angsana New"/>
          <w:sz w:val="30"/>
          <w:szCs w:val="30"/>
          <w:lang w:eastAsia="x-none"/>
        </w:rPr>
        <w:t>22</w:t>
      </w:r>
      <w:r w:rsidRPr="004B1149">
        <w:rPr>
          <w:rFonts w:ascii="Angsana New" w:hAnsi="Angsana New"/>
          <w:sz w:val="30"/>
          <w:szCs w:val="30"/>
          <w:cs/>
          <w:lang w:eastAsia="x-none"/>
        </w:rPr>
        <w:t xml:space="preserve"> เมษายน </w:t>
      </w:r>
      <w:r w:rsidRPr="004B1149">
        <w:rPr>
          <w:rFonts w:ascii="Angsana New" w:hAnsi="Angsana New"/>
          <w:sz w:val="30"/>
          <w:szCs w:val="30"/>
          <w:lang w:eastAsia="x-none"/>
        </w:rPr>
        <w:t>2564</w:t>
      </w:r>
      <w:r w:rsidRPr="004B1149">
        <w:rPr>
          <w:rFonts w:ascii="Angsana New" w:hAnsi="Angsana New"/>
          <w:sz w:val="30"/>
          <w:szCs w:val="30"/>
          <w:cs/>
          <w:lang w:eastAsia="x-none"/>
        </w:rPr>
        <w:t xml:space="preserve"> ผู้ถือหุ้นมีมติอนุมัติ</w:t>
      </w:r>
      <w:r w:rsidRPr="004B1149">
        <w:rPr>
          <w:rFonts w:ascii="Angsana New" w:hAnsi="Angsana New" w:hint="cs"/>
          <w:sz w:val="30"/>
          <w:szCs w:val="30"/>
          <w:cs/>
          <w:lang w:eastAsia="x-none"/>
        </w:rPr>
        <w:t>การ</w:t>
      </w:r>
      <w:r w:rsidR="00E307DB" w:rsidRPr="004C73A8">
        <w:rPr>
          <w:rFonts w:ascii="Angsana New" w:hAnsi="Angsana New"/>
          <w:sz w:val="30"/>
          <w:szCs w:val="30"/>
          <w:cs/>
          <w:lang w:eastAsia="x-none"/>
        </w:rPr>
        <w:t>จัดสรรเงินทุนสำรองตามกฎหมาย และ</w:t>
      </w:r>
      <w:r w:rsidR="00E307DB">
        <w:rPr>
          <w:rFonts w:ascii="Angsana New" w:hAnsi="Angsana New" w:hint="cs"/>
          <w:sz w:val="30"/>
          <w:szCs w:val="30"/>
          <w:cs/>
          <w:lang w:eastAsia="x-none"/>
        </w:rPr>
        <w:t>อนุมัติการ</w:t>
      </w:r>
      <w:r w:rsidRPr="004B1149">
        <w:rPr>
          <w:rFonts w:ascii="Angsana New" w:hAnsi="Angsana New"/>
          <w:sz w:val="30"/>
          <w:szCs w:val="30"/>
          <w:cs/>
          <w:lang w:eastAsia="x-none"/>
        </w:rPr>
        <w:t>จ่ายปันผลเป็นหุ้นและเงินสด</w:t>
      </w:r>
      <w:r w:rsidRPr="004B1149">
        <w:rPr>
          <w:rFonts w:ascii="Angsana New" w:hAnsi="Angsana New" w:hint="cs"/>
          <w:sz w:val="30"/>
          <w:szCs w:val="30"/>
          <w:cs/>
          <w:lang w:eastAsia="x-none"/>
        </w:rPr>
        <w:t xml:space="preserve"> </w:t>
      </w:r>
      <w:r w:rsidRPr="004B1149">
        <w:rPr>
          <w:rFonts w:ascii="Angsana New" w:hAnsi="Angsana New"/>
          <w:sz w:val="30"/>
          <w:szCs w:val="30"/>
          <w:cs/>
          <w:lang w:eastAsia="x-none"/>
        </w:rPr>
        <w:t>โดย</w:t>
      </w:r>
      <w:r w:rsidRPr="004B1149">
        <w:rPr>
          <w:rFonts w:ascii="Angsana New" w:hAnsi="Angsana New" w:hint="cs"/>
          <w:sz w:val="30"/>
          <w:szCs w:val="30"/>
          <w:cs/>
          <w:lang w:eastAsia="x-none"/>
        </w:rPr>
        <w:t>บริษัท</w:t>
      </w:r>
      <w:r w:rsidRPr="004B1149">
        <w:rPr>
          <w:rFonts w:ascii="Angsana New" w:hAnsi="Angsana New"/>
          <w:sz w:val="30"/>
          <w:szCs w:val="30"/>
          <w:cs/>
          <w:lang w:eastAsia="x-none"/>
        </w:rPr>
        <w:t>ได้จ่ายแก่ผู้ถือหุ้นแล้วในวันที่</w:t>
      </w:r>
      <w:r w:rsidRPr="004B1149">
        <w:rPr>
          <w:rFonts w:ascii="Angsana New" w:hAnsi="Angsana New"/>
          <w:spacing w:val="-6"/>
          <w:sz w:val="30"/>
          <w:szCs w:val="30"/>
          <w:cs/>
          <w:lang w:eastAsia="x-none"/>
        </w:rPr>
        <w:t xml:space="preserve"> </w:t>
      </w:r>
      <w:r w:rsidRPr="004B1149">
        <w:rPr>
          <w:rFonts w:ascii="Angsana New" w:hAnsi="Angsana New"/>
          <w:sz w:val="30"/>
          <w:szCs w:val="30"/>
          <w:lang w:eastAsia="x-none"/>
        </w:rPr>
        <w:t>19</w:t>
      </w:r>
      <w:r w:rsidRPr="004B1149">
        <w:rPr>
          <w:rFonts w:ascii="Angsana New" w:hAnsi="Angsana New"/>
          <w:sz w:val="30"/>
          <w:szCs w:val="30"/>
          <w:cs/>
          <w:lang w:eastAsia="x-none"/>
        </w:rPr>
        <w:t xml:space="preserve"> พฤษภาคม </w:t>
      </w:r>
      <w:r w:rsidRPr="004B1149">
        <w:rPr>
          <w:rFonts w:ascii="Angsana New" w:hAnsi="Angsana New"/>
          <w:sz w:val="30"/>
          <w:szCs w:val="30"/>
          <w:lang w:eastAsia="x-none"/>
        </w:rPr>
        <w:t>2564</w:t>
      </w:r>
      <w:r w:rsidRPr="004B1149">
        <w:rPr>
          <w:rFonts w:ascii="Angsana New" w:hAnsi="Angsana New"/>
          <w:sz w:val="30"/>
          <w:szCs w:val="30"/>
          <w:cs/>
          <w:lang w:eastAsia="x-none"/>
        </w:rPr>
        <w:t xml:space="preserve"> </w:t>
      </w:r>
      <w:r w:rsidR="00E307DB">
        <w:rPr>
          <w:rFonts w:ascii="Angsana New" w:hAnsi="Angsana New"/>
          <w:sz w:val="30"/>
          <w:szCs w:val="30"/>
          <w:cs/>
          <w:lang w:eastAsia="x-none"/>
        </w:rPr>
        <w:br/>
      </w:r>
      <w:r w:rsidRPr="004B1149">
        <w:rPr>
          <w:rFonts w:ascii="Angsana New" w:hAnsi="Angsana New"/>
          <w:sz w:val="30"/>
          <w:szCs w:val="30"/>
          <w:cs/>
          <w:lang w:eastAsia="x-none"/>
        </w:rPr>
        <w:t>ตามรายละเอียดดังนี้</w:t>
      </w:r>
    </w:p>
    <w:p w14:paraId="1E3021F8" w14:textId="77777777" w:rsidR="007A16A7" w:rsidRPr="00E32C95" w:rsidRDefault="007A16A7" w:rsidP="007A16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24"/>
          <w:szCs w:val="24"/>
          <w:lang w:eastAsia="x-none"/>
        </w:rPr>
      </w:pPr>
    </w:p>
    <w:tbl>
      <w:tblPr>
        <w:tblStyle w:val="TableGrid"/>
        <w:tblW w:w="4757" w:type="pct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48"/>
        <w:gridCol w:w="269"/>
        <w:gridCol w:w="2793"/>
        <w:gridCol w:w="241"/>
        <w:gridCol w:w="1071"/>
        <w:gridCol w:w="236"/>
        <w:gridCol w:w="1380"/>
      </w:tblGrid>
      <w:tr w:rsidR="007A16A7" w:rsidRPr="0088709F" w14:paraId="45D2D5B2" w14:textId="77777777" w:rsidTr="007A16A7">
        <w:trPr>
          <w:tblHeader/>
        </w:trPr>
        <w:tc>
          <w:tcPr>
            <w:tcW w:w="1723" w:type="pct"/>
            <w:vAlign w:val="bottom"/>
          </w:tcPr>
          <w:p w14:paraId="3793E5F6" w14:textId="77777777" w:rsidR="007A16A7" w:rsidRPr="007A16A7" w:rsidRDefault="007A16A7" w:rsidP="00A60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3FE9D10E" w14:textId="77777777" w:rsidR="007A16A7" w:rsidRPr="007A16A7" w:rsidRDefault="007A16A7" w:rsidP="00A60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28" w:type="pct"/>
            <w:vAlign w:val="bottom"/>
          </w:tcPr>
          <w:p w14:paraId="0805D2E4" w14:textId="77777777" w:rsidR="007A16A7" w:rsidRPr="007A16A7" w:rsidRDefault="007A16A7" w:rsidP="00A60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6A7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อัตราต่อหุ้น</w:t>
            </w:r>
          </w:p>
        </w:tc>
        <w:tc>
          <w:tcPr>
            <w:tcW w:w="132" w:type="pct"/>
            <w:vAlign w:val="bottom"/>
          </w:tcPr>
          <w:p w14:paraId="62782F45" w14:textId="77777777" w:rsidR="007A16A7" w:rsidRPr="007A16A7" w:rsidRDefault="007A16A7" w:rsidP="00A60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6" w:type="pct"/>
            <w:vAlign w:val="bottom"/>
          </w:tcPr>
          <w:p w14:paraId="37BA5DFB" w14:textId="77777777" w:rsidR="007A16A7" w:rsidRPr="007A16A7" w:rsidRDefault="007A16A7" w:rsidP="00A60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6A7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129" w:type="pct"/>
          </w:tcPr>
          <w:p w14:paraId="03B43FF4" w14:textId="77777777" w:rsidR="007A16A7" w:rsidRPr="007A16A7" w:rsidRDefault="007A16A7" w:rsidP="00A60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55" w:type="pct"/>
            <w:vAlign w:val="bottom"/>
          </w:tcPr>
          <w:p w14:paraId="350617FB" w14:textId="77777777" w:rsidR="007A16A7" w:rsidRPr="007A16A7" w:rsidDel="00D43E7A" w:rsidRDefault="007A16A7" w:rsidP="00A60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A16A7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</w:tr>
      <w:tr w:rsidR="007A16A7" w:rsidRPr="0088709F" w14:paraId="20B9A609" w14:textId="77777777" w:rsidTr="007A16A7">
        <w:trPr>
          <w:tblHeader/>
        </w:trPr>
        <w:tc>
          <w:tcPr>
            <w:tcW w:w="1723" w:type="pct"/>
          </w:tcPr>
          <w:p w14:paraId="445CDB84" w14:textId="77777777" w:rsidR="007A16A7" w:rsidRPr="007A16A7" w:rsidRDefault="007A16A7" w:rsidP="00A60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A16A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การจ่ายปันผลจากกำไรสะสมปี </w:t>
            </w:r>
            <w:r w:rsidRPr="007A16A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47" w:type="pct"/>
          </w:tcPr>
          <w:p w14:paraId="395E263A" w14:textId="77777777" w:rsidR="007A16A7" w:rsidRPr="007A16A7" w:rsidRDefault="007A16A7" w:rsidP="00A60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28" w:type="pct"/>
          </w:tcPr>
          <w:p w14:paraId="6BED5FA7" w14:textId="77777777" w:rsidR="007A16A7" w:rsidRPr="007A16A7" w:rsidRDefault="007A16A7" w:rsidP="00A60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2" w:type="pct"/>
          </w:tcPr>
          <w:p w14:paraId="0C7B68AE" w14:textId="77777777" w:rsidR="007A16A7" w:rsidRPr="007A16A7" w:rsidRDefault="007A16A7" w:rsidP="00A60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6" w:type="pct"/>
          </w:tcPr>
          <w:p w14:paraId="756B9AF9" w14:textId="77777777" w:rsidR="007A16A7" w:rsidRPr="007A16A7" w:rsidRDefault="007A16A7" w:rsidP="00A60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A16A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Pr="007A16A7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ล้าน</w:t>
            </w:r>
            <w:r w:rsidRPr="007A16A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หุ้น)</w:t>
            </w:r>
          </w:p>
        </w:tc>
        <w:tc>
          <w:tcPr>
            <w:tcW w:w="129" w:type="pct"/>
          </w:tcPr>
          <w:p w14:paraId="3C253267" w14:textId="77777777" w:rsidR="007A16A7" w:rsidRPr="007A16A7" w:rsidRDefault="007A16A7" w:rsidP="00A60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55" w:type="pct"/>
          </w:tcPr>
          <w:p w14:paraId="7A0B5B47" w14:textId="77777777" w:rsidR="007A16A7" w:rsidRPr="007A16A7" w:rsidRDefault="007A16A7" w:rsidP="00A60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7A16A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Pr="007A16A7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ล้าน</w:t>
            </w:r>
            <w:r w:rsidRPr="007A16A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7A16A7" w:rsidRPr="0088709F" w14:paraId="6CDA8D9D" w14:textId="77777777" w:rsidTr="007A16A7">
        <w:tc>
          <w:tcPr>
            <w:tcW w:w="1723" w:type="pct"/>
          </w:tcPr>
          <w:p w14:paraId="0D2368D6" w14:textId="77777777" w:rsidR="007A16A7" w:rsidRPr="007A16A7" w:rsidRDefault="007A16A7" w:rsidP="00A60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7A16A7">
              <w:rPr>
                <w:rFonts w:asciiTheme="majorBidi" w:hAnsiTheme="majorBidi" w:cstheme="majorBidi"/>
                <w:sz w:val="30"/>
                <w:szCs w:val="30"/>
                <w:cs/>
              </w:rPr>
              <w:t>หุ้นปันผล</w:t>
            </w:r>
          </w:p>
        </w:tc>
        <w:tc>
          <w:tcPr>
            <w:tcW w:w="147" w:type="pct"/>
          </w:tcPr>
          <w:p w14:paraId="22798ABF" w14:textId="77777777" w:rsidR="007A16A7" w:rsidRPr="007A16A7" w:rsidRDefault="007A16A7" w:rsidP="00A60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28" w:type="pct"/>
          </w:tcPr>
          <w:p w14:paraId="2BCC9349" w14:textId="77777777" w:rsidR="007A16A7" w:rsidRPr="007A16A7" w:rsidRDefault="007A16A7" w:rsidP="00A60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</w:pPr>
            <w:r w:rsidRPr="007A16A7">
              <w:rPr>
                <w:rFonts w:asciiTheme="majorBidi" w:hAnsiTheme="majorBidi" w:cstheme="majorBidi"/>
                <w:spacing w:val="-6"/>
                <w:sz w:val="30"/>
                <w:szCs w:val="30"/>
                <w:lang w:eastAsia="x-none"/>
              </w:rPr>
              <w:t xml:space="preserve">3.299987 </w:t>
            </w:r>
            <w:r w:rsidRPr="007A16A7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eastAsia="x-none"/>
              </w:rPr>
              <w:t xml:space="preserve">หุ้นเดิมต่อ </w:t>
            </w:r>
            <w:r w:rsidRPr="007A16A7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1</w:t>
            </w:r>
            <w:r w:rsidRPr="007A16A7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eastAsia="x-none"/>
              </w:rPr>
              <w:t xml:space="preserve"> หุ้นปัน</w:t>
            </w:r>
            <w:r w:rsidRPr="007A16A7"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  <w:t>ผล</w:t>
            </w:r>
          </w:p>
        </w:tc>
        <w:tc>
          <w:tcPr>
            <w:tcW w:w="132" w:type="pct"/>
          </w:tcPr>
          <w:p w14:paraId="623B1F73" w14:textId="77777777" w:rsidR="007A16A7" w:rsidRPr="007A16A7" w:rsidRDefault="007A16A7" w:rsidP="00A60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</w:tcPr>
          <w:p w14:paraId="11326701" w14:textId="77777777" w:rsidR="007A16A7" w:rsidRPr="007A16A7" w:rsidRDefault="007A16A7" w:rsidP="00A60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A16A7">
              <w:rPr>
                <w:rFonts w:asciiTheme="majorBidi" w:hAnsiTheme="majorBidi" w:cstheme="majorBidi"/>
                <w:sz w:val="30"/>
                <w:szCs w:val="30"/>
              </w:rPr>
              <w:t>100.00</w:t>
            </w:r>
          </w:p>
        </w:tc>
        <w:tc>
          <w:tcPr>
            <w:tcW w:w="129" w:type="pct"/>
          </w:tcPr>
          <w:p w14:paraId="55A65E3D" w14:textId="77777777" w:rsidR="007A16A7" w:rsidRPr="007A16A7" w:rsidRDefault="007A16A7" w:rsidP="00A60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55" w:type="pct"/>
          </w:tcPr>
          <w:p w14:paraId="6A7A31EF" w14:textId="77777777" w:rsidR="007A16A7" w:rsidRPr="007A16A7" w:rsidRDefault="007A16A7" w:rsidP="00A60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A16A7">
              <w:rPr>
                <w:rFonts w:asciiTheme="majorBidi" w:hAnsiTheme="majorBidi" w:cstheme="majorBidi"/>
                <w:sz w:val="30"/>
                <w:szCs w:val="30"/>
              </w:rPr>
              <w:t>50.00</w:t>
            </w:r>
          </w:p>
        </w:tc>
      </w:tr>
      <w:tr w:rsidR="007A16A7" w:rsidRPr="0088709F" w14:paraId="45EC1921" w14:textId="77777777" w:rsidTr="007A16A7">
        <w:tc>
          <w:tcPr>
            <w:tcW w:w="1723" w:type="pct"/>
          </w:tcPr>
          <w:p w14:paraId="1777C08A" w14:textId="77777777" w:rsidR="007A16A7" w:rsidRPr="007A16A7" w:rsidRDefault="007A16A7" w:rsidP="00A60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6A7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47" w:type="pct"/>
          </w:tcPr>
          <w:p w14:paraId="68223563" w14:textId="77777777" w:rsidR="007A16A7" w:rsidRPr="007A16A7" w:rsidRDefault="007A16A7" w:rsidP="00A60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28" w:type="pct"/>
          </w:tcPr>
          <w:p w14:paraId="03670D35" w14:textId="77777777" w:rsidR="007A16A7" w:rsidRPr="007A16A7" w:rsidRDefault="007A16A7" w:rsidP="00A60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6A7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>0</w:t>
            </w:r>
            <w:r w:rsidRPr="007A16A7"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  <w:t>.</w:t>
            </w:r>
            <w:r w:rsidRPr="007A16A7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>0168350824</w:t>
            </w:r>
            <w:r w:rsidRPr="007A16A7">
              <w:rPr>
                <w:rFonts w:asciiTheme="majorBidi" w:hAnsiTheme="majorBidi" w:cstheme="majorBidi" w:hint="cs"/>
                <w:sz w:val="30"/>
                <w:szCs w:val="30"/>
                <w:cs/>
                <w:lang w:eastAsia="x-none"/>
              </w:rPr>
              <w:t xml:space="preserve"> บาท</w:t>
            </w:r>
          </w:p>
        </w:tc>
        <w:tc>
          <w:tcPr>
            <w:tcW w:w="132" w:type="pct"/>
          </w:tcPr>
          <w:p w14:paraId="23724F7F" w14:textId="77777777" w:rsidR="007A16A7" w:rsidRPr="007A16A7" w:rsidRDefault="007A16A7" w:rsidP="00A60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</w:tcPr>
          <w:p w14:paraId="7360792D" w14:textId="77777777" w:rsidR="007A16A7" w:rsidRPr="007A16A7" w:rsidRDefault="007A16A7" w:rsidP="00A60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  <w:r w:rsidRPr="007A16A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57159C79" w14:textId="77777777" w:rsidR="007A16A7" w:rsidRPr="007A16A7" w:rsidRDefault="007A16A7" w:rsidP="00A60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55" w:type="pct"/>
          </w:tcPr>
          <w:p w14:paraId="7320A1CD" w14:textId="77777777" w:rsidR="007A16A7" w:rsidRPr="007A16A7" w:rsidRDefault="007A16A7" w:rsidP="00A60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6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6A7">
              <w:rPr>
                <w:rFonts w:asciiTheme="majorBidi" w:hAnsiTheme="majorBidi" w:cstheme="majorBidi"/>
                <w:sz w:val="30"/>
                <w:szCs w:val="30"/>
              </w:rPr>
              <w:t>5.56</w:t>
            </w:r>
          </w:p>
        </w:tc>
      </w:tr>
      <w:tr w:rsidR="007A16A7" w:rsidRPr="004D42BA" w14:paraId="2B85AE9E" w14:textId="77777777" w:rsidTr="007A16A7">
        <w:tc>
          <w:tcPr>
            <w:tcW w:w="1723" w:type="pct"/>
          </w:tcPr>
          <w:p w14:paraId="0D8CD0F2" w14:textId="77777777" w:rsidR="007A16A7" w:rsidRPr="004B1149" w:rsidRDefault="007A16A7" w:rsidP="00A60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47" w:type="pct"/>
          </w:tcPr>
          <w:p w14:paraId="6E38921A" w14:textId="77777777" w:rsidR="007A16A7" w:rsidRPr="004B1149" w:rsidRDefault="007A16A7" w:rsidP="00A60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528" w:type="pct"/>
          </w:tcPr>
          <w:p w14:paraId="0B49E683" w14:textId="77777777" w:rsidR="007A16A7" w:rsidRPr="004B1149" w:rsidRDefault="007A16A7" w:rsidP="00A60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2" w:type="pct"/>
          </w:tcPr>
          <w:p w14:paraId="2D1CD4D5" w14:textId="77777777" w:rsidR="007A16A7" w:rsidRPr="004B1149" w:rsidRDefault="007A16A7" w:rsidP="00A60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86" w:type="pct"/>
          </w:tcPr>
          <w:p w14:paraId="461DAD6B" w14:textId="77777777" w:rsidR="007A16A7" w:rsidRPr="004B1149" w:rsidRDefault="007A16A7" w:rsidP="00A60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9" w:type="pct"/>
          </w:tcPr>
          <w:p w14:paraId="7B92CAFE" w14:textId="77777777" w:rsidR="007A16A7" w:rsidRPr="004B1149" w:rsidRDefault="007A16A7" w:rsidP="00A60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55" w:type="pct"/>
          </w:tcPr>
          <w:p w14:paraId="49826C68" w14:textId="77777777" w:rsidR="007A16A7" w:rsidRPr="004B1149" w:rsidRDefault="007A16A7" w:rsidP="00A60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65"/>
              <w:jc w:val="righ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</w:tr>
      <w:tr w:rsidR="007A16A7" w:rsidRPr="0088709F" w14:paraId="4FB4C355" w14:textId="77777777" w:rsidTr="007A16A7">
        <w:tc>
          <w:tcPr>
            <w:tcW w:w="1723" w:type="pct"/>
          </w:tcPr>
          <w:p w14:paraId="4288BF43" w14:textId="77777777" w:rsidR="007A16A7" w:rsidRPr="007A16A7" w:rsidRDefault="007A16A7" w:rsidP="00A60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/>
                <w:i/>
                <w:iCs/>
                <w:sz w:val="30"/>
                <w:szCs w:val="30"/>
              </w:rPr>
            </w:pPr>
            <w:r w:rsidRPr="007A16A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การจ่ายปันผลจากกำไรสุทธิ</w:t>
            </w:r>
            <w:r w:rsidRPr="007A16A7">
              <w:rPr>
                <w:rFonts w:asciiTheme="majorBidi" w:hAnsiTheme="majorBidi" w:hint="cs"/>
                <w:i/>
                <w:iCs/>
                <w:sz w:val="30"/>
                <w:szCs w:val="30"/>
                <w:cs/>
              </w:rPr>
              <w:t xml:space="preserve">ปี </w:t>
            </w:r>
            <w:r w:rsidRPr="007A16A7">
              <w:rPr>
                <w:rFonts w:asciiTheme="majorBidi" w:hAnsiTheme="majorBidi"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47" w:type="pct"/>
          </w:tcPr>
          <w:p w14:paraId="131E3B58" w14:textId="77777777" w:rsidR="007A16A7" w:rsidRPr="007A16A7" w:rsidRDefault="007A16A7" w:rsidP="00A60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28" w:type="pct"/>
          </w:tcPr>
          <w:p w14:paraId="09D755D2" w14:textId="77777777" w:rsidR="007A16A7" w:rsidRPr="007A16A7" w:rsidRDefault="007A16A7" w:rsidP="00A60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2" w:type="pct"/>
          </w:tcPr>
          <w:p w14:paraId="25040B45" w14:textId="77777777" w:rsidR="007A16A7" w:rsidRPr="007A16A7" w:rsidRDefault="007A16A7" w:rsidP="00A60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</w:tcPr>
          <w:p w14:paraId="27310F77" w14:textId="77777777" w:rsidR="007A16A7" w:rsidRPr="007A16A7" w:rsidRDefault="007A16A7" w:rsidP="00A60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" w:type="pct"/>
          </w:tcPr>
          <w:p w14:paraId="202B00F4" w14:textId="77777777" w:rsidR="007A16A7" w:rsidRPr="007A16A7" w:rsidRDefault="007A16A7" w:rsidP="00A60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55" w:type="pct"/>
          </w:tcPr>
          <w:p w14:paraId="2CD05760" w14:textId="77777777" w:rsidR="007A16A7" w:rsidRPr="007A16A7" w:rsidRDefault="007A16A7" w:rsidP="00A60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6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7A16A7" w:rsidRPr="0088709F" w14:paraId="69B3AD81" w14:textId="77777777" w:rsidTr="007A16A7">
        <w:tc>
          <w:tcPr>
            <w:tcW w:w="1723" w:type="pct"/>
          </w:tcPr>
          <w:p w14:paraId="64B67C54" w14:textId="77777777" w:rsidR="007A16A7" w:rsidRPr="007A16A7" w:rsidRDefault="007A16A7" w:rsidP="00A60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6A7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47" w:type="pct"/>
          </w:tcPr>
          <w:p w14:paraId="47CC844C" w14:textId="77777777" w:rsidR="007A16A7" w:rsidRPr="007A16A7" w:rsidRDefault="007A16A7" w:rsidP="00A60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28" w:type="pct"/>
          </w:tcPr>
          <w:p w14:paraId="0BFC3307" w14:textId="77777777" w:rsidR="007A16A7" w:rsidRPr="007A16A7" w:rsidRDefault="007A16A7" w:rsidP="00A60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  <w:bookmarkStart w:id="18" w:name="_Hlk76642859"/>
            <w:r w:rsidRPr="007A16A7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>0</w:t>
            </w:r>
            <w:r w:rsidRPr="007A16A7"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  <w:t>.</w:t>
            </w:r>
            <w:r w:rsidRPr="007A16A7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>04545472</w:t>
            </w:r>
            <w:bookmarkEnd w:id="18"/>
            <w:r w:rsidRPr="007A16A7">
              <w:rPr>
                <w:rFonts w:asciiTheme="majorBidi" w:hAnsiTheme="majorBidi" w:cstheme="majorBidi" w:hint="cs"/>
                <w:sz w:val="30"/>
                <w:szCs w:val="30"/>
                <w:cs/>
                <w:lang w:eastAsia="x-none"/>
              </w:rPr>
              <w:t xml:space="preserve"> บาท</w:t>
            </w:r>
          </w:p>
        </w:tc>
        <w:tc>
          <w:tcPr>
            <w:tcW w:w="132" w:type="pct"/>
          </w:tcPr>
          <w:p w14:paraId="653E37BB" w14:textId="77777777" w:rsidR="007A16A7" w:rsidRPr="007A16A7" w:rsidRDefault="007A16A7" w:rsidP="00A60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</w:rPr>
            </w:pPr>
          </w:p>
        </w:tc>
        <w:tc>
          <w:tcPr>
            <w:tcW w:w="586" w:type="pct"/>
          </w:tcPr>
          <w:p w14:paraId="1EECF6E0" w14:textId="77777777" w:rsidR="007A16A7" w:rsidRPr="007A16A7" w:rsidRDefault="007A16A7" w:rsidP="00A60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  <w:r w:rsidRPr="007A16A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03C79F1C" w14:textId="77777777" w:rsidR="007A16A7" w:rsidRPr="007A16A7" w:rsidRDefault="007A16A7" w:rsidP="00A60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55" w:type="pct"/>
          </w:tcPr>
          <w:p w14:paraId="1C2F9D56" w14:textId="77777777" w:rsidR="007A16A7" w:rsidRPr="007A16A7" w:rsidRDefault="007A16A7" w:rsidP="00A60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A16A7">
              <w:rPr>
                <w:rFonts w:asciiTheme="majorBidi" w:hAnsiTheme="majorBidi" w:cstheme="majorBidi"/>
                <w:sz w:val="30"/>
                <w:szCs w:val="30"/>
              </w:rPr>
              <w:t>15.00</w:t>
            </w:r>
          </w:p>
        </w:tc>
      </w:tr>
    </w:tbl>
    <w:p w14:paraId="57C064B7" w14:textId="0F8B84A0" w:rsidR="007A16A7" w:rsidRPr="00594113" w:rsidRDefault="007A16A7" w:rsidP="007477A6">
      <w:pPr>
        <w:rPr>
          <w:sz w:val="24"/>
          <w:szCs w:val="24"/>
          <w:lang w:eastAsia="x-none"/>
        </w:rPr>
        <w:sectPr w:rsidR="007A16A7" w:rsidRPr="00594113" w:rsidSect="007477A6">
          <w:headerReference w:type="default" r:id="rId11"/>
          <w:pgSz w:w="11909" w:h="16834" w:code="9"/>
          <w:pgMar w:top="691" w:right="1152" w:bottom="576" w:left="1152" w:header="720" w:footer="720" w:gutter="0"/>
          <w:paperSrc w:first="7" w:other="7"/>
          <w:cols w:space="720"/>
          <w:docGrid w:linePitch="360"/>
        </w:sectPr>
      </w:pPr>
    </w:p>
    <w:p w14:paraId="6193E51F" w14:textId="27620424" w:rsidR="0020500A" w:rsidRPr="00060548" w:rsidRDefault="0020500A" w:rsidP="0020500A">
      <w:pPr>
        <w:pStyle w:val="Heading1"/>
        <w:keepNext w:val="0"/>
        <w:widowControl w:val="0"/>
        <w:numPr>
          <w:ilvl w:val="0"/>
          <w:numId w:val="6"/>
        </w:numPr>
        <w:shd w:val="clear" w:color="auto" w:fill="auto"/>
        <w:tabs>
          <w:tab w:val="left" w:pos="1080"/>
        </w:tabs>
        <w:spacing w:line="240" w:lineRule="auto"/>
        <w:ind w:right="-25" w:firstLine="180"/>
        <w:jc w:val="thaiDistribute"/>
        <w:rPr>
          <w:rFonts w:ascii="Angsana New" w:hAnsi="Angsana New"/>
          <w:sz w:val="30"/>
          <w:szCs w:val="30"/>
          <w:u w:val="none"/>
          <w:lang w:val="en-US"/>
        </w:rPr>
      </w:pPr>
      <w:r w:rsidRPr="00060548">
        <w:rPr>
          <w:rFonts w:ascii="Angsana New" w:hAnsi="Angsana New" w:hint="cs"/>
          <w:sz w:val="30"/>
          <w:szCs w:val="30"/>
          <w:u w:val="none"/>
          <w:cs/>
          <w:lang w:val="th-TH"/>
        </w:rPr>
        <w:lastRenderedPageBreak/>
        <w:t>เครื่องมือ</w:t>
      </w:r>
      <w:r w:rsidRPr="00060548">
        <w:rPr>
          <w:rFonts w:ascii="Angsana New" w:hAnsi="Angsana New" w:hint="cs"/>
          <w:sz w:val="30"/>
          <w:szCs w:val="30"/>
          <w:u w:val="none"/>
          <w:cs/>
          <w:lang w:val="en-US"/>
        </w:rPr>
        <w:t>ทางการเงิน</w:t>
      </w:r>
    </w:p>
    <w:p w14:paraId="5E426069" w14:textId="3379795B" w:rsidR="0020500A" w:rsidRPr="00D51A66" w:rsidRDefault="0020500A" w:rsidP="0020500A">
      <w:pPr>
        <w:pStyle w:val="block"/>
        <w:spacing w:after="0" w:line="240" w:lineRule="auto"/>
        <w:ind w:right="-7" w:firstLine="513"/>
        <w:jc w:val="both"/>
        <w:rPr>
          <w:rFonts w:asciiTheme="majorBidi" w:hAnsiTheme="majorBidi" w:cstheme="majorBidi"/>
          <w:sz w:val="8"/>
          <w:szCs w:val="8"/>
        </w:rPr>
      </w:pPr>
    </w:p>
    <w:p w14:paraId="5ED782A5" w14:textId="7FAA452E" w:rsidR="0020500A" w:rsidRDefault="0020500A" w:rsidP="0020500A">
      <w:pPr>
        <w:pStyle w:val="block"/>
        <w:spacing w:after="0" w:line="240" w:lineRule="auto"/>
        <w:ind w:right="-7" w:firstLine="513"/>
        <w:jc w:val="both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 w:rsidRPr="00E42844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bidi="th-TH"/>
        </w:rPr>
        <w:t>มูลค่าตามบัญชีและมูลค่ายุติธรรม</w:t>
      </w:r>
      <w:r w:rsidRPr="00E42844">
        <w:rPr>
          <w:rFonts w:asciiTheme="majorBidi" w:hAnsiTheme="majorBidi" w:cstheme="majorBidi"/>
          <w:b/>
          <w:bCs/>
          <w:sz w:val="30"/>
          <w:szCs w:val="30"/>
          <w:lang w:bidi="th-TH"/>
        </w:rPr>
        <w:t xml:space="preserve"> </w:t>
      </w:r>
    </w:p>
    <w:p w14:paraId="422CEA73" w14:textId="502B179E" w:rsidR="0020500A" w:rsidRPr="00D51A66" w:rsidRDefault="0020500A" w:rsidP="0020500A">
      <w:pPr>
        <w:pStyle w:val="block"/>
        <w:spacing w:after="0" w:line="240" w:lineRule="auto"/>
        <w:ind w:right="-7" w:firstLine="513"/>
        <w:jc w:val="both"/>
        <w:rPr>
          <w:rFonts w:asciiTheme="majorBidi" w:hAnsiTheme="majorBidi" w:cstheme="majorBidi"/>
          <w:sz w:val="8"/>
          <w:szCs w:val="8"/>
          <w:lang w:bidi="th-TH"/>
        </w:rPr>
      </w:pPr>
    </w:p>
    <w:p w14:paraId="2035DA13" w14:textId="63C44172" w:rsidR="0020500A" w:rsidRPr="0020500A" w:rsidRDefault="0020500A" w:rsidP="0020500A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right="35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20500A">
        <w:rPr>
          <w:rFonts w:ascii="Angsana New" w:hAnsi="Angsana New"/>
          <w:sz w:val="30"/>
          <w:szCs w:val="30"/>
          <w:cs/>
        </w:rPr>
        <w:t>ตาราง</w:t>
      </w:r>
      <w:r w:rsidRPr="0020500A">
        <w:rPr>
          <w:rFonts w:asciiTheme="majorBidi" w:hAnsiTheme="majorBidi"/>
          <w:sz w:val="30"/>
          <w:szCs w:val="30"/>
          <w:cs/>
        </w:rPr>
        <w:t>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0942B5FB" w14:textId="77777777" w:rsidR="0020500A" w:rsidRPr="00EF53DF" w:rsidRDefault="0020500A">
      <w:pPr>
        <w:rPr>
          <w:rFonts w:asciiTheme="majorBidi" w:hAnsiTheme="majorBidi" w:cstheme="majorBidi"/>
          <w:sz w:val="8"/>
          <w:szCs w:val="8"/>
        </w:rPr>
      </w:pPr>
    </w:p>
    <w:tbl>
      <w:tblPr>
        <w:tblW w:w="1494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40"/>
        <w:gridCol w:w="2880"/>
        <w:gridCol w:w="270"/>
        <w:gridCol w:w="270"/>
        <w:gridCol w:w="1080"/>
        <w:gridCol w:w="270"/>
        <w:gridCol w:w="90"/>
        <w:gridCol w:w="270"/>
        <w:gridCol w:w="1080"/>
        <w:gridCol w:w="236"/>
        <w:gridCol w:w="214"/>
        <w:gridCol w:w="236"/>
        <w:gridCol w:w="934"/>
        <w:gridCol w:w="236"/>
        <w:gridCol w:w="214"/>
        <w:gridCol w:w="236"/>
        <w:gridCol w:w="934"/>
        <w:gridCol w:w="236"/>
        <w:gridCol w:w="130"/>
        <w:gridCol w:w="236"/>
        <w:gridCol w:w="1018"/>
        <w:gridCol w:w="270"/>
        <w:gridCol w:w="6"/>
        <w:gridCol w:w="270"/>
        <w:gridCol w:w="1074"/>
        <w:gridCol w:w="186"/>
        <w:gridCol w:w="84"/>
        <w:gridCol w:w="186"/>
        <w:gridCol w:w="1164"/>
        <w:gridCol w:w="96"/>
      </w:tblGrid>
      <w:tr w:rsidR="0020500A" w:rsidRPr="0090475A" w14:paraId="3936F36A" w14:textId="77777777" w:rsidTr="00934BAB">
        <w:trPr>
          <w:gridBefore w:val="1"/>
          <w:wBefore w:w="540" w:type="dxa"/>
          <w:trHeight w:val="261"/>
        </w:trPr>
        <w:tc>
          <w:tcPr>
            <w:tcW w:w="3150" w:type="dxa"/>
            <w:gridSpan w:val="2"/>
            <w:shd w:val="clear" w:color="auto" w:fill="auto"/>
            <w:vAlign w:val="bottom"/>
          </w:tcPr>
          <w:p w14:paraId="3AE64EFB" w14:textId="77777777" w:rsidR="0020500A" w:rsidRPr="006B6AA7" w:rsidRDefault="0020500A" w:rsidP="00A465DA">
            <w:pPr>
              <w:ind w:left="-19" w:right="-9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70" w:type="dxa"/>
          </w:tcPr>
          <w:p w14:paraId="3070CF32" w14:textId="77777777" w:rsidR="0020500A" w:rsidRPr="006B6AA7" w:rsidRDefault="0020500A" w:rsidP="00A465D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5"/>
                <w:szCs w:val="25"/>
                <w:cs/>
                <w:lang w:val="en-US" w:bidi="th-TH"/>
              </w:rPr>
            </w:pPr>
          </w:p>
        </w:tc>
        <w:tc>
          <w:tcPr>
            <w:tcW w:w="10986" w:type="dxa"/>
            <w:gridSpan w:val="26"/>
          </w:tcPr>
          <w:p w14:paraId="72C98D19" w14:textId="7DDD88A9" w:rsidR="0020500A" w:rsidRPr="006B6AA7" w:rsidRDefault="0020500A" w:rsidP="00A465D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5"/>
                <w:szCs w:val="25"/>
                <w:cs/>
                <w:lang w:val="en-US" w:bidi="th-TH"/>
              </w:rPr>
            </w:pPr>
            <w:r w:rsidRPr="006B6AA7">
              <w:rPr>
                <w:rFonts w:ascii="Angsana New" w:hAnsi="Angsana New" w:cs="Angsana New" w:hint="cs"/>
                <w:b/>
                <w:bCs/>
                <w:sz w:val="25"/>
                <w:szCs w:val="25"/>
                <w:cs/>
                <w:lang w:val="en-US" w:bidi="th-TH"/>
              </w:rPr>
              <w:t>งบการเงินรวม</w:t>
            </w:r>
          </w:p>
        </w:tc>
      </w:tr>
      <w:tr w:rsidR="00282091" w:rsidRPr="00C733F2" w14:paraId="45FEDB39" w14:textId="3BA1D2A7" w:rsidTr="00934BAB">
        <w:trPr>
          <w:gridBefore w:val="1"/>
          <w:wBefore w:w="540" w:type="dxa"/>
          <w:trHeight w:val="261"/>
        </w:trPr>
        <w:tc>
          <w:tcPr>
            <w:tcW w:w="3150" w:type="dxa"/>
            <w:gridSpan w:val="2"/>
            <w:shd w:val="clear" w:color="auto" w:fill="auto"/>
            <w:vAlign w:val="bottom"/>
          </w:tcPr>
          <w:p w14:paraId="5F094F37" w14:textId="77777777" w:rsidR="00282091" w:rsidRPr="006B6AA7" w:rsidRDefault="00282091" w:rsidP="00A465DA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5"/>
                <w:szCs w:val="25"/>
                <w:cs/>
              </w:rPr>
            </w:pPr>
          </w:p>
        </w:tc>
        <w:tc>
          <w:tcPr>
            <w:tcW w:w="270" w:type="dxa"/>
          </w:tcPr>
          <w:p w14:paraId="38372BE7" w14:textId="77777777" w:rsidR="00282091" w:rsidRPr="006B6AA7" w:rsidRDefault="00282091" w:rsidP="00A465D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5"/>
                <w:szCs w:val="25"/>
                <w:cs/>
                <w:lang w:val="en-US" w:bidi="th-TH"/>
              </w:rPr>
            </w:pPr>
          </w:p>
        </w:tc>
        <w:tc>
          <w:tcPr>
            <w:tcW w:w="6396" w:type="dxa"/>
            <w:gridSpan w:val="15"/>
          </w:tcPr>
          <w:p w14:paraId="0330E952" w14:textId="0B672A40" w:rsidR="00282091" w:rsidRPr="006B6AA7" w:rsidRDefault="00282091" w:rsidP="00A465D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5"/>
                <w:szCs w:val="25"/>
                <w:cs/>
                <w:lang w:val="en-US" w:bidi="th-TH"/>
              </w:rPr>
            </w:pPr>
            <w:r w:rsidRPr="006B6AA7">
              <w:rPr>
                <w:rFonts w:ascii="Angsana New" w:hAnsi="Angsana New" w:cs="Angsana New" w:hint="cs"/>
                <w:b/>
                <w:bCs/>
                <w:sz w:val="25"/>
                <w:szCs w:val="25"/>
                <w:cs/>
                <w:lang w:val="en-US" w:bidi="th-TH"/>
              </w:rPr>
              <w:t>มูลค่าตามบัญชี</w:t>
            </w:r>
          </w:p>
        </w:tc>
        <w:tc>
          <w:tcPr>
            <w:tcW w:w="236" w:type="dxa"/>
            <w:shd w:val="clear" w:color="auto" w:fill="auto"/>
          </w:tcPr>
          <w:p w14:paraId="06739754" w14:textId="77777777" w:rsidR="00282091" w:rsidRPr="006B6AA7" w:rsidRDefault="00282091" w:rsidP="00A465D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4354" w:type="dxa"/>
            <w:gridSpan w:val="10"/>
            <w:shd w:val="clear" w:color="auto" w:fill="auto"/>
            <w:vAlign w:val="bottom"/>
          </w:tcPr>
          <w:p w14:paraId="4A1B2111" w14:textId="653B727C" w:rsidR="00282091" w:rsidRPr="006B6AA7" w:rsidRDefault="00282091" w:rsidP="00A465D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5"/>
                <w:szCs w:val="25"/>
                <w:cs/>
                <w:lang w:bidi="th-TH"/>
              </w:rPr>
            </w:pPr>
            <w:r w:rsidRPr="006B6AA7">
              <w:rPr>
                <w:rFonts w:ascii="Angsana New" w:hAnsi="Angsana New" w:cs="Angsana New" w:hint="cs"/>
                <w:b/>
                <w:bCs/>
                <w:sz w:val="25"/>
                <w:szCs w:val="25"/>
                <w:cs/>
                <w:lang w:bidi="th-TH"/>
              </w:rPr>
              <w:t>มูลค่ายุติธรรม</w:t>
            </w:r>
          </w:p>
        </w:tc>
      </w:tr>
      <w:tr w:rsidR="00282091" w:rsidRPr="00C733F2" w14:paraId="2BAE9B64" w14:textId="0DD05F32" w:rsidTr="00934BAB">
        <w:trPr>
          <w:gridBefore w:val="1"/>
          <w:wBefore w:w="540" w:type="dxa"/>
          <w:trHeight w:val="261"/>
        </w:trPr>
        <w:tc>
          <w:tcPr>
            <w:tcW w:w="3150" w:type="dxa"/>
            <w:gridSpan w:val="2"/>
            <w:shd w:val="clear" w:color="auto" w:fill="auto"/>
            <w:vAlign w:val="bottom"/>
          </w:tcPr>
          <w:p w14:paraId="5D2CE5A5" w14:textId="199DFC03" w:rsidR="00282091" w:rsidRPr="006B6AA7" w:rsidRDefault="00282091" w:rsidP="00A465DA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5"/>
                <w:szCs w:val="25"/>
                <w:cs/>
              </w:rPr>
            </w:pPr>
          </w:p>
        </w:tc>
        <w:tc>
          <w:tcPr>
            <w:tcW w:w="270" w:type="dxa"/>
          </w:tcPr>
          <w:p w14:paraId="7A1662AA" w14:textId="77777777" w:rsidR="00282091" w:rsidRPr="006B6AA7" w:rsidRDefault="00282091" w:rsidP="00A465D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1440" w:type="dxa"/>
            <w:gridSpan w:val="3"/>
            <w:vAlign w:val="bottom"/>
          </w:tcPr>
          <w:p w14:paraId="3068CACE" w14:textId="6E29FDDF" w:rsidR="00282091" w:rsidRPr="006B6AA7" w:rsidRDefault="00282091" w:rsidP="00D51A66">
            <w:pPr>
              <w:pStyle w:val="acctfourfigures"/>
              <w:tabs>
                <w:tab w:val="clear" w:pos="765"/>
              </w:tabs>
              <w:spacing w:line="240" w:lineRule="atLeast"/>
              <w:ind w:left="-110" w:right="-112"/>
              <w:jc w:val="center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  <w:r w:rsidRPr="006B6AA7"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  <w:t>เครื่องมือทางการเงิน</w:t>
            </w:r>
            <w:r w:rsidR="00934BAB" w:rsidRPr="006B6AA7">
              <w:rPr>
                <w:rFonts w:ascii="Angsana New" w:hAnsi="Angsana New" w:cs="Angsana New"/>
                <w:sz w:val="25"/>
                <w:szCs w:val="25"/>
                <w:lang w:bidi="th-TH"/>
              </w:rPr>
              <w:br/>
            </w:r>
            <w:r w:rsidRPr="006B6AA7"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  <w:t>ที่วัดมูลค่าด้วย</w:t>
            </w:r>
            <w:r w:rsidR="00D51A66" w:rsidRPr="006B6AA7">
              <w:rPr>
                <w:rFonts w:ascii="Angsana New" w:hAnsi="Angsana New" w:cs="Angsana New"/>
                <w:sz w:val="25"/>
                <w:szCs w:val="25"/>
                <w:lang w:bidi="th-TH"/>
              </w:rPr>
              <w:br/>
            </w:r>
            <w:r w:rsidRPr="006B6AA7"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  <w:t>มูลค่ายุติธรรมผ่าน</w:t>
            </w:r>
            <w:r w:rsidR="00D51A66" w:rsidRPr="006B6AA7">
              <w:rPr>
                <w:rFonts w:ascii="Angsana New" w:hAnsi="Angsana New" w:cs="Angsana New"/>
                <w:sz w:val="25"/>
                <w:szCs w:val="25"/>
                <w:lang w:bidi="th-TH"/>
              </w:rPr>
              <w:br/>
            </w:r>
            <w:r w:rsidRPr="006B6AA7">
              <w:rPr>
                <w:rFonts w:ascii="Angsana New" w:hAnsi="Angsana New" w:cs="Angsana New"/>
                <w:spacing w:val="-2"/>
                <w:sz w:val="25"/>
                <w:szCs w:val="25"/>
                <w:cs/>
                <w:lang w:bidi="th-TH"/>
              </w:rPr>
              <w:t>กำไรหรือขาดทุน</w:t>
            </w:r>
          </w:p>
        </w:tc>
        <w:tc>
          <w:tcPr>
            <w:tcW w:w="270" w:type="dxa"/>
          </w:tcPr>
          <w:p w14:paraId="40CC4EF9" w14:textId="76262510" w:rsidR="00282091" w:rsidRPr="006B6AA7" w:rsidRDefault="00282091" w:rsidP="00A465D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1530" w:type="dxa"/>
            <w:gridSpan w:val="3"/>
            <w:shd w:val="clear" w:color="auto" w:fill="auto"/>
            <w:vAlign w:val="bottom"/>
          </w:tcPr>
          <w:p w14:paraId="37C80AC7" w14:textId="0FD0AD25" w:rsidR="00282091" w:rsidRPr="006B6AA7" w:rsidRDefault="00282091" w:rsidP="00840F2F">
            <w:pPr>
              <w:pStyle w:val="acctfourfigures"/>
              <w:tabs>
                <w:tab w:val="clear" w:pos="765"/>
              </w:tabs>
              <w:ind w:left="-106" w:right="-86"/>
              <w:jc w:val="center"/>
              <w:rPr>
                <w:rFonts w:ascii="Angsana New" w:hAnsi="Angsana New" w:cs="Angsana New"/>
                <w:sz w:val="25"/>
                <w:szCs w:val="25"/>
                <w:lang w:val="en-US" w:bidi="th-TH"/>
              </w:rPr>
            </w:pPr>
            <w:r w:rsidRPr="006B6AA7">
              <w:rPr>
                <w:rFonts w:ascii="Angsana New" w:hAnsi="Angsana New" w:cs="Angsana New"/>
                <w:sz w:val="25"/>
                <w:szCs w:val="25"/>
                <w:cs/>
                <w:lang w:val="en-US"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6" w:type="dxa"/>
            <w:shd w:val="clear" w:color="auto" w:fill="auto"/>
          </w:tcPr>
          <w:p w14:paraId="105240F3" w14:textId="77777777" w:rsidR="00282091" w:rsidRPr="006B6AA7" w:rsidRDefault="00282091" w:rsidP="00A465DA">
            <w:pPr>
              <w:pStyle w:val="acctfourfigures"/>
              <w:tabs>
                <w:tab w:val="clear" w:pos="765"/>
              </w:tabs>
              <w:spacing w:line="240" w:lineRule="atLeast"/>
              <w:ind w:left="-43" w:right="-141"/>
              <w:jc w:val="center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1384" w:type="dxa"/>
            <w:gridSpan w:val="3"/>
            <w:shd w:val="clear" w:color="auto" w:fill="auto"/>
            <w:vAlign w:val="bottom"/>
          </w:tcPr>
          <w:p w14:paraId="2E622E94" w14:textId="47DE80AF" w:rsidR="00282091" w:rsidRPr="006B6AA7" w:rsidRDefault="00282091" w:rsidP="00282091">
            <w:pPr>
              <w:pStyle w:val="acctfourfigures"/>
              <w:tabs>
                <w:tab w:val="clear" w:pos="765"/>
              </w:tabs>
              <w:spacing w:line="240" w:lineRule="atLeast"/>
              <w:ind w:left="-70" w:right="-110"/>
              <w:jc w:val="center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  <w:r w:rsidRPr="006B6AA7"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  <w:t>เครื่องมือทางการเงินที่วัดมูลค่าด้วยราคาทุน</w:t>
            </w:r>
            <w:r w:rsidRPr="006B6AA7">
              <w:rPr>
                <w:rFonts w:ascii="Angsana New" w:hAnsi="Angsana New" w:cs="Angsana New"/>
                <w:sz w:val="25"/>
                <w:szCs w:val="25"/>
                <w:lang w:bidi="th-TH"/>
              </w:rPr>
              <w:br/>
            </w:r>
            <w:r w:rsidRPr="006B6AA7"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  <w:t>ตัดจำหน่าย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7A1B584" w14:textId="77777777" w:rsidR="00282091" w:rsidRPr="006B6AA7" w:rsidRDefault="00282091" w:rsidP="00A465DA">
            <w:pPr>
              <w:ind w:left="-43" w:right="-86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00" w:type="dxa"/>
            <w:gridSpan w:val="3"/>
            <w:shd w:val="clear" w:color="auto" w:fill="auto"/>
            <w:vAlign w:val="bottom"/>
          </w:tcPr>
          <w:p w14:paraId="61BD42F2" w14:textId="77777777" w:rsidR="00282091" w:rsidRPr="006B6AA7" w:rsidRDefault="00282091" w:rsidP="00A465D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  <w:r w:rsidRPr="006B6AA7">
              <w:rPr>
                <w:rFonts w:ascii="Angsana New" w:hAnsi="Angsana New" w:cs="Angsana New" w:hint="cs"/>
                <w:sz w:val="25"/>
                <w:szCs w:val="25"/>
                <w:cs/>
                <w:lang w:bidi="th-TH"/>
              </w:rPr>
              <w:t>รวม</w:t>
            </w:r>
          </w:p>
        </w:tc>
        <w:tc>
          <w:tcPr>
            <w:tcW w:w="236" w:type="dxa"/>
            <w:shd w:val="clear" w:color="auto" w:fill="auto"/>
          </w:tcPr>
          <w:p w14:paraId="34BE2E62" w14:textId="77777777" w:rsidR="00282091" w:rsidRPr="006B6AA7" w:rsidRDefault="00282091" w:rsidP="00A465D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1294" w:type="dxa"/>
            <w:gridSpan w:val="3"/>
            <w:shd w:val="clear" w:color="auto" w:fill="auto"/>
            <w:vAlign w:val="bottom"/>
          </w:tcPr>
          <w:p w14:paraId="7F0631BA" w14:textId="77777777" w:rsidR="00282091" w:rsidRPr="006B6AA7" w:rsidRDefault="00282091" w:rsidP="00A465D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  <w:r w:rsidRPr="006B6AA7">
              <w:rPr>
                <w:rFonts w:ascii="Angsana New" w:hAnsi="Angsana New" w:cs="Angsana New" w:hint="cs"/>
                <w:sz w:val="25"/>
                <w:szCs w:val="25"/>
                <w:cs/>
                <w:lang w:bidi="th-TH"/>
              </w:rPr>
              <w:t>ระดับ</w:t>
            </w:r>
            <w:r w:rsidRPr="006B6AA7">
              <w:rPr>
                <w:rFonts w:ascii="Angsana New" w:hAnsi="Angsana New" w:cs="Angsana New" w:hint="cs"/>
                <w:sz w:val="25"/>
                <w:szCs w:val="25"/>
              </w:rPr>
              <w:t xml:space="preserve"> 2</w:t>
            </w:r>
          </w:p>
        </w:tc>
        <w:tc>
          <w:tcPr>
            <w:tcW w:w="270" w:type="dxa"/>
          </w:tcPr>
          <w:p w14:paraId="4DC9B482" w14:textId="77777777" w:rsidR="00282091" w:rsidRPr="006B6AA7" w:rsidRDefault="00282091" w:rsidP="00A465D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1260" w:type="dxa"/>
            <w:gridSpan w:val="2"/>
          </w:tcPr>
          <w:p w14:paraId="6FEDC3FB" w14:textId="77777777" w:rsidR="00282091" w:rsidRPr="006B6AA7" w:rsidRDefault="00282091" w:rsidP="00A465D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</w:p>
          <w:p w14:paraId="6C0311DD" w14:textId="77777777" w:rsidR="00282091" w:rsidRPr="006B6AA7" w:rsidRDefault="00282091" w:rsidP="00A465D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</w:p>
          <w:p w14:paraId="0FF15E22" w14:textId="77777777" w:rsidR="00282091" w:rsidRPr="006B6AA7" w:rsidRDefault="00282091" w:rsidP="00A465D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</w:p>
          <w:p w14:paraId="116FA399" w14:textId="4CD12E7D" w:rsidR="00282091" w:rsidRPr="006B6AA7" w:rsidRDefault="00282091" w:rsidP="00A465D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5"/>
                <w:szCs w:val="25"/>
                <w:cs/>
                <w:lang w:val="en-US" w:bidi="th-TH"/>
              </w:rPr>
            </w:pPr>
            <w:r w:rsidRPr="006B6AA7">
              <w:rPr>
                <w:rFonts w:ascii="Angsana New" w:hAnsi="Angsana New" w:cs="Angsana New" w:hint="cs"/>
                <w:sz w:val="25"/>
                <w:szCs w:val="25"/>
                <w:cs/>
                <w:lang w:bidi="th-TH"/>
              </w:rPr>
              <w:t>ระดับ</w:t>
            </w:r>
            <w:r w:rsidRPr="006B6AA7">
              <w:rPr>
                <w:rFonts w:ascii="Angsana New" w:hAnsi="Angsana New" w:cs="Angsana New" w:hint="cs"/>
                <w:sz w:val="25"/>
                <w:szCs w:val="25"/>
              </w:rPr>
              <w:t xml:space="preserve"> </w:t>
            </w:r>
            <w:r w:rsidRPr="006B6AA7">
              <w:rPr>
                <w:rFonts w:ascii="Angsana New" w:hAnsi="Angsana New" w:cs="Angsana New"/>
                <w:sz w:val="25"/>
                <w:szCs w:val="25"/>
                <w:lang w:val="en-US"/>
              </w:rPr>
              <w:t>3</w:t>
            </w:r>
          </w:p>
        </w:tc>
        <w:tc>
          <w:tcPr>
            <w:tcW w:w="270" w:type="dxa"/>
            <w:gridSpan w:val="2"/>
          </w:tcPr>
          <w:p w14:paraId="534EFFB1" w14:textId="77777777" w:rsidR="00282091" w:rsidRPr="006B6AA7" w:rsidRDefault="00282091" w:rsidP="00A465D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</w:p>
        </w:tc>
        <w:tc>
          <w:tcPr>
            <w:tcW w:w="1260" w:type="dxa"/>
            <w:gridSpan w:val="2"/>
          </w:tcPr>
          <w:p w14:paraId="22C2FCB9" w14:textId="77777777" w:rsidR="00282091" w:rsidRPr="006B6AA7" w:rsidRDefault="00282091" w:rsidP="00A465D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</w:p>
          <w:p w14:paraId="30ABF10C" w14:textId="77777777" w:rsidR="00282091" w:rsidRPr="006B6AA7" w:rsidRDefault="00282091" w:rsidP="00A465D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</w:p>
          <w:p w14:paraId="11545015" w14:textId="77777777" w:rsidR="00282091" w:rsidRPr="006B6AA7" w:rsidRDefault="00282091" w:rsidP="00A465D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</w:p>
          <w:p w14:paraId="0DE0C8B9" w14:textId="4F4B2842" w:rsidR="00282091" w:rsidRPr="006B6AA7" w:rsidRDefault="00282091" w:rsidP="00A465D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  <w:r w:rsidRPr="006B6AA7">
              <w:rPr>
                <w:rFonts w:ascii="Angsana New" w:hAnsi="Angsana New" w:cs="Angsana New" w:hint="cs"/>
                <w:sz w:val="25"/>
                <w:szCs w:val="25"/>
                <w:cs/>
                <w:lang w:bidi="th-TH"/>
              </w:rPr>
              <w:t>รวม</w:t>
            </w:r>
          </w:p>
        </w:tc>
      </w:tr>
      <w:tr w:rsidR="00A66B35" w:rsidRPr="00C733F2" w14:paraId="47E10651" w14:textId="03812698" w:rsidTr="00934BAB">
        <w:trPr>
          <w:gridBefore w:val="1"/>
          <w:wBefore w:w="540" w:type="dxa"/>
        </w:trPr>
        <w:tc>
          <w:tcPr>
            <w:tcW w:w="3150" w:type="dxa"/>
            <w:gridSpan w:val="2"/>
            <w:shd w:val="clear" w:color="auto" w:fill="auto"/>
            <w:vAlign w:val="bottom"/>
          </w:tcPr>
          <w:p w14:paraId="648C17AE" w14:textId="77777777" w:rsidR="00A66B35" w:rsidRPr="006B6AA7" w:rsidRDefault="00A66B35" w:rsidP="00A465DA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5"/>
                <w:szCs w:val="25"/>
                <w:cs/>
              </w:rPr>
            </w:pPr>
          </w:p>
        </w:tc>
        <w:tc>
          <w:tcPr>
            <w:tcW w:w="270" w:type="dxa"/>
          </w:tcPr>
          <w:p w14:paraId="2AB5FCA8" w14:textId="77777777" w:rsidR="00A66B35" w:rsidRPr="006B6AA7" w:rsidRDefault="00A66B35" w:rsidP="00A465D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i/>
                <w:iCs/>
                <w:sz w:val="25"/>
                <w:szCs w:val="25"/>
                <w:lang w:val="en-US" w:bidi="th-TH"/>
              </w:rPr>
            </w:pPr>
          </w:p>
        </w:tc>
        <w:tc>
          <w:tcPr>
            <w:tcW w:w="10986" w:type="dxa"/>
            <w:gridSpan w:val="26"/>
          </w:tcPr>
          <w:p w14:paraId="0CB25057" w14:textId="689B26C1" w:rsidR="00A66B35" w:rsidRPr="006B6AA7" w:rsidRDefault="00A66B35" w:rsidP="00A465D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i/>
                <w:iCs/>
                <w:sz w:val="25"/>
                <w:szCs w:val="25"/>
                <w:lang w:val="en-US" w:bidi="th-TH"/>
              </w:rPr>
            </w:pPr>
            <w:r w:rsidRPr="006B6AA7">
              <w:rPr>
                <w:rFonts w:ascii="Angsana New" w:hAnsi="Angsana New" w:cs="Angsana New"/>
                <w:i/>
                <w:iCs/>
                <w:sz w:val="25"/>
                <w:szCs w:val="25"/>
                <w:lang w:val="en-US" w:bidi="th-TH"/>
              </w:rPr>
              <w:t>(</w:t>
            </w:r>
            <w:r w:rsidRPr="006B6AA7">
              <w:rPr>
                <w:rFonts w:ascii="Angsana New" w:hAnsi="Angsana New" w:cs="Angsana New" w:hint="cs"/>
                <w:i/>
                <w:iCs/>
                <w:sz w:val="25"/>
                <w:szCs w:val="25"/>
                <w:cs/>
                <w:lang w:val="en-US" w:bidi="th-TH"/>
              </w:rPr>
              <w:t>พันบาท</w:t>
            </w:r>
            <w:r w:rsidRPr="006B6AA7">
              <w:rPr>
                <w:rFonts w:ascii="Angsana New" w:hAnsi="Angsana New" w:cs="Angsana New"/>
                <w:i/>
                <w:iCs/>
                <w:sz w:val="25"/>
                <w:szCs w:val="25"/>
                <w:lang w:val="en-US" w:bidi="th-TH"/>
              </w:rPr>
              <w:t>)</w:t>
            </w:r>
          </w:p>
        </w:tc>
      </w:tr>
      <w:tr w:rsidR="00A66B35" w:rsidRPr="00C733F2" w14:paraId="3447ACDA" w14:textId="77777777" w:rsidTr="00934BAB">
        <w:trPr>
          <w:gridBefore w:val="1"/>
          <w:wBefore w:w="540" w:type="dxa"/>
          <w:trHeight w:val="261"/>
        </w:trPr>
        <w:tc>
          <w:tcPr>
            <w:tcW w:w="3150" w:type="dxa"/>
            <w:gridSpan w:val="2"/>
            <w:shd w:val="clear" w:color="auto" w:fill="auto"/>
          </w:tcPr>
          <w:p w14:paraId="4CAD4469" w14:textId="40079754" w:rsidR="00A66B35" w:rsidRPr="006B6AA7" w:rsidRDefault="00A66B35" w:rsidP="008263A4">
            <w:pPr>
              <w:ind w:right="-90"/>
              <w:rPr>
                <w:rFonts w:ascii="Angsana New" w:hAnsi="Angsana New"/>
                <w:b/>
                <w:bCs/>
                <w:i/>
                <w:iCs/>
                <w:sz w:val="25"/>
                <w:szCs w:val="25"/>
              </w:rPr>
            </w:pPr>
            <w:r w:rsidRPr="006B6AA7">
              <w:rPr>
                <w:rFonts w:asciiTheme="majorBidi" w:hAnsiTheme="majorBidi" w:cstheme="majorBidi"/>
                <w:b/>
                <w:bCs/>
                <w:i/>
                <w:iCs/>
                <w:sz w:val="25"/>
                <w:szCs w:val="25"/>
                <w:cs/>
              </w:rPr>
              <w:t xml:space="preserve">ณ วันที่ </w:t>
            </w:r>
            <w:r w:rsidR="003C16B4" w:rsidRPr="006B6AA7">
              <w:rPr>
                <w:rFonts w:asciiTheme="majorBidi" w:hAnsiTheme="majorBidi" w:cstheme="majorBidi"/>
                <w:b/>
                <w:bCs/>
                <w:i/>
                <w:iCs/>
                <w:sz w:val="25"/>
                <w:szCs w:val="25"/>
              </w:rPr>
              <w:t xml:space="preserve">30 </w:t>
            </w:r>
            <w:r w:rsidR="003C16B4" w:rsidRPr="006B6AA7">
              <w:rPr>
                <w:rFonts w:asciiTheme="majorBidi" w:hAnsiTheme="majorBidi"/>
                <w:b/>
                <w:bCs/>
                <w:i/>
                <w:iCs/>
                <w:sz w:val="25"/>
                <w:szCs w:val="25"/>
                <w:cs/>
              </w:rPr>
              <w:t xml:space="preserve">กันยายน </w:t>
            </w:r>
            <w:r w:rsidR="003C16B4" w:rsidRPr="006B6AA7">
              <w:rPr>
                <w:rFonts w:asciiTheme="majorBidi" w:hAnsiTheme="majorBidi" w:cstheme="majorBidi"/>
                <w:b/>
                <w:bCs/>
                <w:i/>
                <w:iCs/>
                <w:sz w:val="25"/>
                <w:szCs w:val="25"/>
              </w:rPr>
              <w:t>256</w:t>
            </w:r>
            <w:r w:rsidR="00F22DA9" w:rsidRPr="006B6AA7">
              <w:rPr>
                <w:rFonts w:asciiTheme="majorBidi" w:hAnsiTheme="majorBidi" w:cstheme="majorBidi"/>
                <w:b/>
                <w:bCs/>
                <w:i/>
                <w:iCs/>
                <w:sz w:val="25"/>
                <w:szCs w:val="25"/>
              </w:rPr>
              <w:t>5</w:t>
            </w:r>
          </w:p>
        </w:tc>
        <w:tc>
          <w:tcPr>
            <w:tcW w:w="270" w:type="dxa"/>
          </w:tcPr>
          <w:p w14:paraId="2E264E7B" w14:textId="77777777" w:rsidR="00A66B35" w:rsidRPr="006B6AA7" w:rsidRDefault="00A66B35" w:rsidP="0021694B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440" w:type="dxa"/>
            <w:gridSpan w:val="3"/>
          </w:tcPr>
          <w:p w14:paraId="0E9D9276" w14:textId="77777777" w:rsidR="00A66B35" w:rsidRPr="006B6AA7" w:rsidRDefault="00A66B35" w:rsidP="0021694B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270" w:type="dxa"/>
          </w:tcPr>
          <w:p w14:paraId="4E08812C" w14:textId="77777777" w:rsidR="00A66B35" w:rsidRPr="006B6AA7" w:rsidRDefault="00A66B35" w:rsidP="0021694B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530" w:type="dxa"/>
            <w:gridSpan w:val="3"/>
            <w:shd w:val="clear" w:color="auto" w:fill="auto"/>
          </w:tcPr>
          <w:p w14:paraId="375059B0" w14:textId="77777777" w:rsidR="00A66B35" w:rsidRPr="006B6AA7" w:rsidRDefault="00A66B35" w:rsidP="0021694B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236" w:type="dxa"/>
            <w:shd w:val="clear" w:color="auto" w:fill="auto"/>
          </w:tcPr>
          <w:p w14:paraId="208D9393" w14:textId="77777777" w:rsidR="00A66B35" w:rsidRPr="006B6AA7" w:rsidRDefault="00A66B35" w:rsidP="0021694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384" w:type="dxa"/>
            <w:gridSpan w:val="3"/>
            <w:shd w:val="clear" w:color="auto" w:fill="auto"/>
          </w:tcPr>
          <w:p w14:paraId="726331AF" w14:textId="77777777" w:rsidR="00A66B35" w:rsidRPr="006B6AA7" w:rsidRDefault="00A66B35" w:rsidP="0021694B">
            <w:pPr>
              <w:pStyle w:val="acctfourfigures"/>
              <w:tabs>
                <w:tab w:val="clear" w:pos="765"/>
                <w:tab w:val="decimal" w:pos="1074"/>
              </w:tabs>
              <w:spacing w:line="240" w:lineRule="atLeast"/>
              <w:ind w:right="-86"/>
              <w:rPr>
                <w:rFonts w:ascii="Angsana New" w:hAnsi="Angsana New" w:cs="Angsana New"/>
                <w:sz w:val="25"/>
                <w:szCs w:val="25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62760B1F" w14:textId="77777777" w:rsidR="00A66B35" w:rsidRPr="006B6AA7" w:rsidRDefault="00A66B35" w:rsidP="0021694B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00" w:type="dxa"/>
            <w:gridSpan w:val="3"/>
            <w:shd w:val="clear" w:color="auto" w:fill="auto"/>
          </w:tcPr>
          <w:p w14:paraId="65958A89" w14:textId="77777777" w:rsidR="00A66B35" w:rsidRPr="006B6AA7" w:rsidRDefault="00A66B35" w:rsidP="0021694B">
            <w:pPr>
              <w:pStyle w:val="acctfourfigures"/>
              <w:tabs>
                <w:tab w:val="clear" w:pos="765"/>
                <w:tab w:val="decimal" w:pos="98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34F0A7A6" w14:textId="77777777" w:rsidR="00A66B35" w:rsidRPr="006B6AA7" w:rsidRDefault="00A66B35" w:rsidP="0021694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94" w:type="dxa"/>
            <w:gridSpan w:val="3"/>
            <w:shd w:val="clear" w:color="auto" w:fill="auto"/>
          </w:tcPr>
          <w:p w14:paraId="0F5C6B24" w14:textId="77777777" w:rsidR="00A66B35" w:rsidRPr="006B6AA7" w:rsidRDefault="00A66B35" w:rsidP="00E20038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</w:p>
        </w:tc>
        <w:tc>
          <w:tcPr>
            <w:tcW w:w="270" w:type="dxa"/>
          </w:tcPr>
          <w:p w14:paraId="678703C4" w14:textId="77777777" w:rsidR="00A66B35" w:rsidRPr="006B6AA7" w:rsidRDefault="00A66B35" w:rsidP="00E20038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</w:p>
        </w:tc>
        <w:tc>
          <w:tcPr>
            <w:tcW w:w="1260" w:type="dxa"/>
            <w:gridSpan w:val="2"/>
          </w:tcPr>
          <w:p w14:paraId="41A85F2E" w14:textId="77777777" w:rsidR="00A66B35" w:rsidRPr="006B6AA7" w:rsidRDefault="00A66B35" w:rsidP="00E20038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</w:p>
        </w:tc>
        <w:tc>
          <w:tcPr>
            <w:tcW w:w="270" w:type="dxa"/>
            <w:gridSpan w:val="2"/>
          </w:tcPr>
          <w:p w14:paraId="73582D8B" w14:textId="77777777" w:rsidR="00A66B35" w:rsidRPr="006B6AA7" w:rsidRDefault="00A66B35" w:rsidP="00E20038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</w:p>
        </w:tc>
        <w:tc>
          <w:tcPr>
            <w:tcW w:w="1260" w:type="dxa"/>
            <w:gridSpan w:val="2"/>
          </w:tcPr>
          <w:p w14:paraId="18D8126D" w14:textId="77777777" w:rsidR="00A66B35" w:rsidRPr="006B6AA7" w:rsidRDefault="00A66B35" w:rsidP="00E20038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</w:p>
        </w:tc>
      </w:tr>
      <w:tr w:rsidR="00282091" w:rsidRPr="00C733F2" w14:paraId="63DF8463" w14:textId="7191ABC2" w:rsidTr="00934BAB">
        <w:trPr>
          <w:gridBefore w:val="1"/>
          <w:wBefore w:w="540" w:type="dxa"/>
          <w:trHeight w:val="261"/>
        </w:trPr>
        <w:tc>
          <w:tcPr>
            <w:tcW w:w="3150" w:type="dxa"/>
            <w:gridSpan w:val="2"/>
            <w:shd w:val="clear" w:color="auto" w:fill="auto"/>
          </w:tcPr>
          <w:p w14:paraId="2ABD03D5" w14:textId="3152EE0B" w:rsidR="00282091" w:rsidRPr="006B6AA7" w:rsidRDefault="00282091" w:rsidP="008263A4">
            <w:pPr>
              <w:ind w:right="-90"/>
              <w:rPr>
                <w:rFonts w:ascii="Angsana New" w:hAnsi="Angsana New"/>
                <w:sz w:val="25"/>
                <w:szCs w:val="25"/>
                <w:highlight w:val="yellow"/>
                <w:cs/>
                <w:lang w:val="en-GB"/>
              </w:rPr>
            </w:pPr>
            <w:r w:rsidRPr="006B6AA7">
              <w:rPr>
                <w:rFonts w:ascii="Angsana New" w:hAnsi="Angsana New" w:hint="cs"/>
                <w:b/>
                <w:bCs/>
                <w:i/>
                <w:iCs/>
                <w:sz w:val="25"/>
                <w:szCs w:val="25"/>
                <w:cs/>
              </w:rPr>
              <w:t>สินทรัพย์ทางการเงินและหนี้สินทางการเงิน</w:t>
            </w:r>
          </w:p>
        </w:tc>
        <w:tc>
          <w:tcPr>
            <w:tcW w:w="270" w:type="dxa"/>
          </w:tcPr>
          <w:p w14:paraId="62260CFF" w14:textId="77777777" w:rsidR="00282091" w:rsidRPr="006B6AA7" w:rsidRDefault="00282091" w:rsidP="0021694B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440" w:type="dxa"/>
            <w:gridSpan w:val="3"/>
          </w:tcPr>
          <w:p w14:paraId="1BA0EE76" w14:textId="6E5230C6" w:rsidR="00282091" w:rsidRPr="006B6AA7" w:rsidRDefault="00282091" w:rsidP="0021694B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270" w:type="dxa"/>
          </w:tcPr>
          <w:p w14:paraId="28FFF035" w14:textId="3BED59F5" w:rsidR="00282091" w:rsidRPr="006B6AA7" w:rsidRDefault="00282091" w:rsidP="0021694B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530" w:type="dxa"/>
            <w:gridSpan w:val="3"/>
            <w:shd w:val="clear" w:color="auto" w:fill="auto"/>
          </w:tcPr>
          <w:p w14:paraId="3048C87A" w14:textId="60C963A1" w:rsidR="00282091" w:rsidRPr="006B6AA7" w:rsidRDefault="00282091" w:rsidP="0021694B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236" w:type="dxa"/>
            <w:shd w:val="clear" w:color="auto" w:fill="auto"/>
          </w:tcPr>
          <w:p w14:paraId="733FB417" w14:textId="77777777" w:rsidR="00282091" w:rsidRPr="006B6AA7" w:rsidRDefault="00282091" w:rsidP="0021694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384" w:type="dxa"/>
            <w:gridSpan w:val="3"/>
            <w:shd w:val="clear" w:color="auto" w:fill="auto"/>
          </w:tcPr>
          <w:p w14:paraId="6DECCEA6" w14:textId="77777777" w:rsidR="00282091" w:rsidRPr="006B6AA7" w:rsidRDefault="00282091" w:rsidP="0021694B">
            <w:pPr>
              <w:pStyle w:val="acctfourfigures"/>
              <w:tabs>
                <w:tab w:val="clear" w:pos="765"/>
                <w:tab w:val="decimal" w:pos="1074"/>
              </w:tabs>
              <w:spacing w:line="240" w:lineRule="atLeast"/>
              <w:ind w:right="-86"/>
              <w:rPr>
                <w:rFonts w:ascii="Angsana New" w:hAnsi="Angsana New" w:cs="Angsana New"/>
                <w:sz w:val="25"/>
                <w:szCs w:val="25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30C0BB4E" w14:textId="77777777" w:rsidR="00282091" w:rsidRPr="006B6AA7" w:rsidRDefault="00282091" w:rsidP="0021694B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00" w:type="dxa"/>
            <w:gridSpan w:val="3"/>
            <w:shd w:val="clear" w:color="auto" w:fill="auto"/>
          </w:tcPr>
          <w:p w14:paraId="6CDE62B2" w14:textId="77777777" w:rsidR="00282091" w:rsidRPr="006B6AA7" w:rsidRDefault="00282091" w:rsidP="0021694B">
            <w:pPr>
              <w:pStyle w:val="acctfourfigures"/>
              <w:tabs>
                <w:tab w:val="clear" w:pos="765"/>
                <w:tab w:val="decimal" w:pos="98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2A7D2BD2" w14:textId="77777777" w:rsidR="00282091" w:rsidRPr="006B6AA7" w:rsidRDefault="00282091" w:rsidP="0021694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94" w:type="dxa"/>
            <w:gridSpan w:val="3"/>
            <w:shd w:val="clear" w:color="auto" w:fill="auto"/>
          </w:tcPr>
          <w:p w14:paraId="1F06D329" w14:textId="77777777" w:rsidR="00282091" w:rsidRPr="006B6AA7" w:rsidRDefault="00282091" w:rsidP="00E20038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</w:p>
        </w:tc>
        <w:tc>
          <w:tcPr>
            <w:tcW w:w="270" w:type="dxa"/>
          </w:tcPr>
          <w:p w14:paraId="5C5C091D" w14:textId="77777777" w:rsidR="00282091" w:rsidRPr="006B6AA7" w:rsidRDefault="00282091" w:rsidP="00E20038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</w:p>
        </w:tc>
        <w:tc>
          <w:tcPr>
            <w:tcW w:w="1260" w:type="dxa"/>
            <w:gridSpan w:val="2"/>
          </w:tcPr>
          <w:p w14:paraId="08C9E7B8" w14:textId="77777777" w:rsidR="00282091" w:rsidRPr="006B6AA7" w:rsidRDefault="00282091" w:rsidP="00E20038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</w:p>
        </w:tc>
        <w:tc>
          <w:tcPr>
            <w:tcW w:w="270" w:type="dxa"/>
            <w:gridSpan w:val="2"/>
          </w:tcPr>
          <w:p w14:paraId="1A08907A" w14:textId="77777777" w:rsidR="00282091" w:rsidRPr="006B6AA7" w:rsidRDefault="00282091" w:rsidP="00E20038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</w:p>
        </w:tc>
        <w:tc>
          <w:tcPr>
            <w:tcW w:w="1260" w:type="dxa"/>
            <w:gridSpan w:val="2"/>
          </w:tcPr>
          <w:p w14:paraId="7C7715A7" w14:textId="77777777" w:rsidR="00282091" w:rsidRPr="006B6AA7" w:rsidRDefault="00282091" w:rsidP="00E20038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</w:p>
        </w:tc>
      </w:tr>
      <w:tr w:rsidR="005F711C" w:rsidRPr="00C733F2" w14:paraId="5BC1C8A2" w14:textId="1A874201" w:rsidTr="00934BAB">
        <w:trPr>
          <w:gridBefore w:val="1"/>
          <w:wBefore w:w="540" w:type="dxa"/>
          <w:trHeight w:val="261"/>
        </w:trPr>
        <w:tc>
          <w:tcPr>
            <w:tcW w:w="3150" w:type="dxa"/>
            <w:gridSpan w:val="2"/>
            <w:shd w:val="clear" w:color="auto" w:fill="auto"/>
          </w:tcPr>
          <w:p w14:paraId="72A46C41" w14:textId="4D83F9D9" w:rsidR="005F711C" w:rsidRPr="006B6AA7" w:rsidRDefault="005F711C" w:rsidP="005F711C">
            <w:pPr>
              <w:ind w:left="-14" w:right="-90"/>
              <w:rPr>
                <w:rFonts w:ascii="Angsana New" w:hAnsi="Angsana New"/>
                <w:sz w:val="25"/>
                <w:szCs w:val="25"/>
                <w:lang w:val="en-GB"/>
              </w:rPr>
            </w:pPr>
            <w:r w:rsidRPr="006B6AA7">
              <w:rPr>
                <w:rFonts w:ascii="Angsana New" w:hAnsi="Angsana New" w:hint="cs"/>
                <w:sz w:val="25"/>
                <w:szCs w:val="25"/>
                <w:cs/>
                <w:lang w:val="en-GB"/>
              </w:rPr>
              <w:t>เงินลงทุนในตราสารทุน</w:t>
            </w:r>
          </w:p>
        </w:tc>
        <w:tc>
          <w:tcPr>
            <w:tcW w:w="270" w:type="dxa"/>
          </w:tcPr>
          <w:p w14:paraId="1DA17B0E" w14:textId="77777777" w:rsidR="005F711C" w:rsidRPr="006B6AA7" w:rsidRDefault="005F711C" w:rsidP="005F711C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440" w:type="dxa"/>
            <w:gridSpan w:val="3"/>
          </w:tcPr>
          <w:p w14:paraId="4C6A9B7A" w14:textId="42E905F4" w:rsidR="005F711C" w:rsidRPr="006B6AA7" w:rsidRDefault="005F711C" w:rsidP="005F711C">
            <w:pPr>
              <w:pStyle w:val="acctfourfigures"/>
              <w:tabs>
                <w:tab w:val="clear" w:pos="765"/>
                <w:tab w:val="decimal" w:pos="121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5"/>
                <w:szCs w:val="25"/>
                <w:lang w:val="en-US" w:bidi="th-TH"/>
              </w:rPr>
            </w:pPr>
            <w:r w:rsidRPr="006B6AA7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270" w:type="dxa"/>
          </w:tcPr>
          <w:p w14:paraId="58FB8FDC" w14:textId="20328024" w:rsidR="005F711C" w:rsidRPr="006B6AA7" w:rsidRDefault="005F711C" w:rsidP="005F711C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530" w:type="dxa"/>
            <w:gridSpan w:val="3"/>
            <w:shd w:val="clear" w:color="auto" w:fill="auto"/>
          </w:tcPr>
          <w:p w14:paraId="28D9DE9E" w14:textId="0A783C7C" w:rsidR="005F711C" w:rsidRPr="006B6AA7" w:rsidRDefault="005F711C" w:rsidP="005F711C">
            <w:pPr>
              <w:pStyle w:val="acctfourfigures"/>
              <w:tabs>
                <w:tab w:val="clear" w:pos="765"/>
                <w:tab w:val="decimal" w:pos="1317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  <w:r w:rsidRPr="006B6AA7">
              <w:rPr>
                <w:rFonts w:ascii="Angsana New" w:hAnsi="Angsana New" w:cs="Angsana New"/>
                <w:sz w:val="25"/>
                <w:szCs w:val="25"/>
              </w:rPr>
              <w:t>73,773</w:t>
            </w:r>
          </w:p>
        </w:tc>
        <w:tc>
          <w:tcPr>
            <w:tcW w:w="236" w:type="dxa"/>
            <w:shd w:val="clear" w:color="auto" w:fill="auto"/>
          </w:tcPr>
          <w:p w14:paraId="493E278B" w14:textId="77777777" w:rsidR="005F711C" w:rsidRPr="006B6AA7" w:rsidRDefault="005F711C" w:rsidP="005F711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384" w:type="dxa"/>
            <w:gridSpan w:val="3"/>
            <w:shd w:val="clear" w:color="auto" w:fill="auto"/>
          </w:tcPr>
          <w:p w14:paraId="707FD8A8" w14:textId="1FAB2164" w:rsidR="005F711C" w:rsidRPr="006B6AA7" w:rsidRDefault="005F711C" w:rsidP="005F711C">
            <w:pPr>
              <w:pStyle w:val="acctfourfigures"/>
              <w:tabs>
                <w:tab w:val="clear" w:pos="765"/>
                <w:tab w:val="decimal" w:pos="1096"/>
              </w:tabs>
              <w:spacing w:line="240" w:lineRule="atLeast"/>
              <w:ind w:right="-86"/>
              <w:rPr>
                <w:rFonts w:ascii="Angsana New" w:hAnsi="Angsana New" w:cs="Angsana New"/>
                <w:sz w:val="25"/>
                <w:szCs w:val="25"/>
                <w:cs/>
                <w:lang w:val="en-US" w:bidi="th-TH"/>
              </w:rPr>
            </w:pPr>
            <w:r w:rsidRPr="006B6AA7">
              <w:rPr>
                <w:rFonts w:ascii="Angsana New" w:hAnsi="Angsana New" w:cs="Angsana New"/>
                <w:sz w:val="25"/>
                <w:szCs w:val="25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3A7AB13" w14:textId="77777777" w:rsidR="005F711C" w:rsidRPr="006B6AA7" w:rsidRDefault="005F711C" w:rsidP="005F711C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00" w:type="dxa"/>
            <w:gridSpan w:val="3"/>
            <w:shd w:val="clear" w:color="auto" w:fill="auto"/>
          </w:tcPr>
          <w:p w14:paraId="025AF676" w14:textId="1763E8DC" w:rsidR="005F711C" w:rsidRPr="006B6AA7" w:rsidRDefault="005F711C" w:rsidP="005F711C">
            <w:pPr>
              <w:pStyle w:val="acctfourfigures"/>
              <w:tabs>
                <w:tab w:val="clear" w:pos="765"/>
                <w:tab w:val="decimal" w:pos="1074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  <w:r w:rsidRPr="006B6AA7">
              <w:rPr>
                <w:rFonts w:ascii="Angsana New" w:hAnsi="Angsana New" w:cs="Angsana New"/>
                <w:sz w:val="25"/>
                <w:szCs w:val="25"/>
              </w:rPr>
              <w:t>73,773</w:t>
            </w:r>
          </w:p>
        </w:tc>
        <w:tc>
          <w:tcPr>
            <w:tcW w:w="236" w:type="dxa"/>
            <w:shd w:val="clear" w:color="auto" w:fill="auto"/>
          </w:tcPr>
          <w:p w14:paraId="76ADB866" w14:textId="77777777" w:rsidR="005F711C" w:rsidRPr="006B6AA7" w:rsidRDefault="005F711C" w:rsidP="005F711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94" w:type="dxa"/>
            <w:gridSpan w:val="3"/>
            <w:shd w:val="clear" w:color="auto" w:fill="auto"/>
          </w:tcPr>
          <w:p w14:paraId="01880F5B" w14:textId="66275E67" w:rsidR="005F711C" w:rsidRPr="006B6AA7" w:rsidRDefault="005F711C" w:rsidP="005F711C">
            <w:pPr>
              <w:pStyle w:val="acctfourfigures"/>
              <w:tabs>
                <w:tab w:val="clear" w:pos="765"/>
                <w:tab w:val="decimal" w:pos="9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  <w:r w:rsidRPr="006B6AA7">
              <w:rPr>
                <w:rFonts w:ascii="Angsana New" w:hAnsi="Angsana New" w:cs="Angsana New"/>
                <w:sz w:val="25"/>
                <w:szCs w:val="25"/>
                <w:lang w:bidi="th-TH"/>
              </w:rPr>
              <w:t>-</w:t>
            </w:r>
          </w:p>
        </w:tc>
        <w:tc>
          <w:tcPr>
            <w:tcW w:w="270" w:type="dxa"/>
          </w:tcPr>
          <w:p w14:paraId="1A8752FC" w14:textId="77777777" w:rsidR="005F711C" w:rsidRPr="006B6AA7" w:rsidRDefault="005F711C" w:rsidP="005F711C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</w:p>
        </w:tc>
        <w:tc>
          <w:tcPr>
            <w:tcW w:w="1260" w:type="dxa"/>
            <w:gridSpan w:val="2"/>
          </w:tcPr>
          <w:p w14:paraId="5598B943" w14:textId="0D377C4E" w:rsidR="005F711C" w:rsidRPr="006B6AA7" w:rsidRDefault="005F711C" w:rsidP="005F711C">
            <w:pPr>
              <w:pStyle w:val="acctfourfigures"/>
              <w:tabs>
                <w:tab w:val="clear" w:pos="765"/>
                <w:tab w:val="decimal" w:pos="105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  <w:r w:rsidRPr="006B6AA7">
              <w:rPr>
                <w:rFonts w:ascii="Angsana New" w:hAnsi="Angsana New" w:cs="Angsana New"/>
                <w:sz w:val="25"/>
                <w:szCs w:val="25"/>
              </w:rPr>
              <w:t>73,773</w:t>
            </w:r>
          </w:p>
        </w:tc>
        <w:tc>
          <w:tcPr>
            <w:tcW w:w="270" w:type="dxa"/>
            <w:gridSpan w:val="2"/>
          </w:tcPr>
          <w:p w14:paraId="71BABFE4" w14:textId="77777777" w:rsidR="005F711C" w:rsidRPr="006B6AA7" w:rsidRDefault="005F711C" w:rsidP="005F711C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</w:p>
        </w:tc>
        <w:tc>
          <w:tcPr>
            <w:tcW w:w="1260" w:type="dxa"/>
            <w:gridSpan w:val="2"/>
          </w:tcPr>
          <w:p w14:paraId="51FBD5C9" w14:textId="6C573528" w:rsidR="005F711C" w:rsidRPr="006B6AA7" w:rsidRDefault="005F711C" w:rsidP="005F711C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  <w:r w:rsidRPr="006B6AA7">
              <w:rPr>
                <w:rFonts w:ascii="Angsana New" w:hAnsi="Angsana New" w:cs="Angsana New"/>
                <w:sz w:val="25"/>
                <w:szCs w:val="25"/>
              </w:rPr>
              <w:t>73,773</w:t>
            </w:r>
          </w:p>
        </w:tc>
      </w:tr>
      <w:tr w:rsidR="005F711C" w:rsidRPr="00C733F2" w14:paraId="66A7ABE1" w14:textId="45456D6A" w:rsidTr="00934BAB">
        <w:trPr>
          <w:gridBefore w:val="1"/>
          <w:wBefore w:w="540" w:type="dxa"/>
          <w:trHeight w:val="261"/>
        </w:trPr>
        <w:tc>
          <w:tcPr>
            <w:tcW w:w="3150" w:type="dxa"/>
            <w:gridSpan w:val="2"/>
            <w:shd w:val="clear" w:color="auto" w:fill="auto"/>
          </w:tcPr>
          <w:p w14:paraId="343ADFFF" w14:textId="48DB413A" w:rsidR="005F711C" w:rsidRPr="006B6AA7" w:rsidRDefault="005F711C" w:rsidP="005F711C">
            <w:pPr>
              <w:ind w:left="-14" w:right="-90"/>
              <w:rPr>
                <w:rFonts w:ascii="Angsana New" w:hAnsi="Angsana New"/>
                <w:sz w:val="25"/>
                <w:szCs w:val="25"/>
                <w:lang w:val="en-GB"/>
              </w:rPr>
            </w:pPr>
            <w:r w:rsidRPr="006B6AA7">
              <w:rPr>
                <w:rFonts w:ascii="Angsana New" w:hAnsi="Angsana New" w:hint="cs"/>
                <w:sz w:val="25"/>
                <w:szCs w:val="25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270" w:type="dxa"/>
          </w:tcPr>
          <w:p w14:paraId="64CA394F" w14:textId="77777777" w:rsidR="005F711C" w:rsidRPr="006B6AA7" w:rsidRDefault="005F711C" w:rsidP="005F711C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</w:p>
        </w:tc>
        <w:tc>
          <w:tcPr>
            <w:tcW w:w="1440" w:type="dxa"/>
            <w:gridSpan w:val="3"/>
          </w:tcPr>
          <w:p w14:paraId="6CD34C19" w14:textId="53D0D443" w:rsidR="005F711C" w:rsidRPr="006B6AA7" w:rsidRDefault="005F711C" w:rsidP="005F711C">
            <w:pPr>
              <w:pStyle w:val="acctfourfigures"/>
              <w:tabs>
                <w:tab w:val="clear" w:pos="765"/>
                <w:tab w:val="decimal" w:pos="121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5"/>
                <w:szCs w:val="25"/>
                <w:cs/>
                <w:lang w:val="en-US" w:bidi="th-TH"/>
              </w:rPr>
            </w:pPr>
            <w:r w:rsidRPr="006B6AA7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270" w:type="dxa"/>
          </w:tcPr>
          <w:p w14:paraId="1141239D" w14:textId="30DB6C37" w:rsidR="005F711C" w:rsidRPr="006B6AA7" w:rsidRDefault="005F711C" w:rsidP="005F711C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</w:p>
        </w:tc>
        <w:tc>
          <w:tcPr>
            <w:tcW w:w="1530" w:type="dxa"/>
            <w:gridSpan w:val="3"/>
            <w:shd w:val="clear" w:color="auto" w:fill="auto"/>
          </w:tcPr>
          <w:p w14:paraId="51B00337" w14:textId="0D6BE170" w:rsidR="005F711C" w:rsidRPr="006B6AA7" w:rsidRDefault="005F711C" w:rsidP="005F711C">
            <w:pPr>
              <w:pStyle w:val="acctfourfigures"/>
              <w:tabs>
                <w:tab w:val="clear" w:pos="765"/>
                <w:tab w:val="decimal" w:pos="1317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  <w:r w:rsidRPr="006B6AA7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8783D0E" w14:textId="77777777" w:rsidR="005F711C" w:rsidRPr="006B6AA7" w:rsidRDefault="005F711C" w:rsidP="005F711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384" w:type="dxa"/>
            <w:gridSpan w:val="3"/>
            <w:shd w:val="clear" w:color="auto" w:fill="auto"/>
          </w:tcPr>
          <w:p w14:paraId="67CB2763" w14:textId="0695EB6F" w:rsidR="005F711C" w:rsidRPr="006B6AA7" w:rsidRDefault="005F711C" w:rsidP="005F711C">
            <w:pPr>
              <w:pStyle w:val="acctfourfigures"/>
              <w:tabs>
                <w:tab w:val="clear" w:pos="765"/>
                <w:tab w:val="decimal" w:pos="1096"/>
              </w:tabs>
              <w:spacing w:line="240" w:lineRule="atLeast"/>
              <w:ind w:right="-86"/>
              <w:rPr>
                <w:rFonts w:ascii="Angsana New" w:hAnsi="Angsana New" w:cs="Angsana New"/>
                <w:sz w:val="25"/>
                <w:szCs w:val="25"/>
              </w:rPr>
            </w:pPr>
            <w:r w:rsidRPr="006B6AA7">
              <w:rPr>
                <w:rFonts w:ascii="Angsana New" w:hAnsi="Angsana New" w:cs="Angsana New"/>
                <w:sz w:val="25"/>
                <w:szCs w:val="25"/>
                <w:lang w:val="en-US" w:bidi="th-TH"/>
              </w:rPr>
              <w:t>(375,700)</w:t>
            </w:r>
          </w:p>
        </w:tc>
        <w:tc>
          <w:tcPr>
            <w:tcW w:w="236" w:type="dxa"/>
            <w:shd w:val="clear" w:color="auto" w:fill="auto"/>
          </w:tcPr>
          <w:p w14:paraId="77B2F0FB" w14:textId="77777777" w:rsidR="005F711C" w:rsidRPr="006B6AA7" w:rsidRDefault="005F711C" w:rsidP="005F711C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00" w:type="dxa"/>
            <w:gridSpan w:val="3"/>
            <w:shd w:val="clear" w:color="auto" w:fill="auto"/>
          </w:tcPr>
          <w:p w14:paraId="26D3BC3B" w14:textId="2EF3D348" w:rsidR="005F711C" w:rsidRPr="006B6AA7" w:rsidRDefault="005F711C" w:rsidP="005F711C">
            <w:pPr>
              <w:pStyle w:val="acctfourfigures"/>
              <w:tabs>
                <w:tab w:val="clear" w:pos="765"/>
                <w:tab w:val="decimal" w:pos="1074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  <w:r w:rsidRPr="006B6AA7">
              <w:rPr>
                <w:rFonts w:ascii="Angsana New" w:hAnsi="Angsana New" w:cs="Angsana New"/>
                <w:sz w:val="25"/>
                <w:szCs w:val="25"/>
                <w:lang w:val="en-US" w:bidi="th-TH"/>
              </w:rPr>
              <w:t>(375,700)</w:t>
            </w:r>
          </w:p>
        </w:tc>
        <w:tc>
          <w:tcPr>
            <w:tcW w:w="236" w:type="dxa"/>
            <w:shd w:val="clear" w:color="auto" w:fill="auto"/>
          </w:tcPr>
          <w:p w14:paraId="23E8DE67" w14:textId="77777777" w:rsidR="005F711C" w:rsidRPr="006B6AA7" w:rsidRDefault="005F711C" w:rsidP="005F711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94" w:type="dxa"/>
            <w:gridSpan w:val="3"/>
            <w:shd w:val="clear" w:color="auto" w:fill="auto"/>
          </w:tcPr>
          <w:p w14:paraId="37A8ED62" w14:textId="00B0BBFA" w:rsidR="005F711C" w:rsidRPr="006B6AA7" w:rsidRDefault="005F711C" w:rsidP="005F711C">
            <w:pPr>
              <w:pStyle w:val="acctfourfigures"/>
              <w:tabs>
                <w:tab w:val="clear" w:pos="765"/>
                <w:tab w:val="decimal" w:pos="9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5"/>
                <w:szCs w:val="25"/>
                <w:lang w:val="en-US" w:bidi="th-TH"/>
              </w:rPr>
            </w:pPr>
            <w:r w:rsidRPr="006B6AA7">
              <w:rPr>
                <w:rFonts w:ascii="Angsana New" w:hAnsi="Angsana New" w:cs="Angsana New"/>
                <w:sz w:val="25"/>
                <w:szCs w:val="25"/>
                <w:lang w:bidi="th-TH"/>
              </w:rPr>
              <w:t>(374,046)</w:t>
            </w:r>
          </w:p>
        </w:tc>
        <w:tc>
          <w:tcPr>
            <w:tcW w:w="270" w:type="dxa"/>
          </w:tcPr>
          <w:p w14:paraId="66D8B231" w14:textId="77777777" w:rsidR="005F711C" w:rsidRPr="006B6AA7" w:rsidRDefault="005F711C" w:rsidP="005F711C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</w:p>
        </w:tc>
        <w:tc>
          <w:tcPr>
            <w:tcW w:w="1260" w:type="dxa"/>
            <w:gridSpan w:val="2"/>
          </w:tcPr>
          <w:p w14:paraId="544AB06D" w14:textId="180E86EB" w:rsidR="005F711C" w:rsidRPr="006B6AA7" w:rsidRDefault="005F711C" w:rsidP="005F711C">
            <w:pPr>
              <w:pStyle w:val="acctfourfigures"/>
              <w:tabs>
                <w:tab w:val="clear" w:pos="765"/>
                <w:tab w:val="decimal" w:pos="105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  <w:r w:rsidRPr="006B6AA7">
              <w:rPr>
                <w:rFonts w:ascii="Angsana New" w:hAnsi="Angsana New" w:cs="Angsana New"/>
                <w:sz w:val="25"/>
                <w:szCs w:val="25"/>
                <w:lang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2544511A" w14:textId="77777777" w:rsidR="005F711C" w:rsidRPr="006B6AA7" w:rsidRDefault="005F711C" w:rsidP="005F711C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</w:p>
        </w:tc>
        <w:tc>
          <w:tcPr>
            <w:tcW w:w="1260" w:type="dxa"/>
            <w:gridSpan w:val="2"/>
          </w:tcPr>
          <w:p w14:paraId="13835CD8" w14:textId="59FD3230" w:rsidR="005F711C" w:rsidRPr="006B6AA7" w:rsidRDefault="005F711C" w:rsidP="005F711C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  <w:r w:rsidRPr="006B6AA7">
              <w:rPr>
                <w:rFonts w:ascii="Angsana New" w:hAnsi="Angsana New" w:cs="Angsana New"/>
                <w:sz w:val="25"/>
                <w:szCs w:val="25"/>
                <w:lang w:bidi="th-TH"/>
              </w:rPr>
              <w:t>(374,046)</w:t>
            </w:r>
          </w:p>
        </w:tc>
      </w:tr>
      <w:tr w:rsidR="005F711C" w:rsidRPr="00C733F2" w14:paraId="2433F2C3" w14:textId="77777777" w:rsidTr="00934BAB">
        <w:trPr>
          <w:gridBefore w:val="1"/>
          <w:wBefore w:w="540" w:type="dxa"/>
          <w:trHeight w:val="261"/>
        </w:trPr>
        <w:tc>
          <w:tcPr>
            <w:tcW w:w="3150" w:type="dxa"/>
            <w:gridSpan w:val="2"/>
            <w:shd w:val="clear" w:color="auto" w:fill="auto"/>
          </w:tcPr>
          <w:p w14:paraId="41AA740C" w14:textId="18A50D0F" w:rsidR="005F711C" w:rsidRPr="006B6AA7" w:rsidRDefault="005F711C" w:rsidP="005F711C">
            <w:pPr>
              <w:ind w:left="-14" w:right="-90"/>
              <w:rPr>
                <w:rFonts w:ascii="Angsana New" w:hAnsi="Angsana New"/>
                <w:sz w:val="25"/>
                <w:szCs w:val="25"/>
                <w:cs/>
                <w:lang w:val="en-GB"/>
              </w:rPr>
            </w:pPr>
            <w:r w:rsidRPr="006B6AA7">
              <w:rPr>
                <w:rFonts w:ascii="Angsana New" w:hAnsi="Angsana New" w:hint="cs"/>
                <w:sz w:val="25"/>
                <w:szCs w:val="25"/>
                <w:cs/>
                <w:lang w:val="en-GB"/>
              </w:rPr>
              <w:t>สัญญาซื้อขายเงินตราต่างประเทศล่วงหน้า</w:t>
            </w:r>
          </w:p>
        </w:tc>
        <w:tc>
          <w:tcPr>
            <w:tcW w:w="270" w:type="dxa"/>
          </w:tcPr>
          <w:p w14:paraId="4332C734" w14:textId="77777777" w:rsidR="005F711C" w:rsidRPr="006B6AA7" w:rsidRDefault="005F711C" w:rsidP="005F711C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</w:p>
        </w:tc>
        <w:tc>
          <w:tcPr>
            <w:tcW w:w="1440" w:type="dxa"/>
            <w:gridSpan w:val="3"/>
          </w:tcPr>
          <w:p w14:paraId="0E10DD60" w14:textId="77F1AD97" w:rsidR="005F711C" w:rsidRPr="006B6AA7" w:rsidRDefault="005F711C" w:rsidP="005F711C">
            <w:pPr>
              <w:pStyle w:val="acctfourfigures"/>
              <w:tabs>
                <w:tab w:val="clear" w:pos="765"/>
                <w:tab w:val="decimal" w:pos="121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5"/>
                <w:szCs w:val="25"/>
                <w:cs/>
                <w:lang w:val="en-US" w:bidi="th-TH"/>
              </w:rPr>
            </w:pPr>
            <w:r w:rsidRPr="006B6AA7">
              <w:rPr>
                <w:rFonts w:ascii="Angsana New" w:hAnsi="Angsana New" w:cs="Angsana New" w:hint="cs"/>
                <w:sz w:val="25"/>
                <w:szCs w:val="25"/>
                <w:cs/>
                <w:lang w:bidi="th-TH"/>
              </w:rPr>
              <w:t>(</w:t>
            </w:r>
            <w:r w:rsidRPr="006B6AA7">
              <w:rPr>
                <w:rFonts w:ascii="Angsana New" w:hAnsi="Angsana New" w:cs="Angsana New"/>
                <w:sz w:val="25"/>
                <w:szCs w:val="25"/>
                <w:lang w:val="en-US" w:bidi="th-TH"/>
              </w:rPr>
              <w:t>55</w:t>
            </w:r>
            <w:r w:rsidRPr="006B6AA7">
              <w:rPr>
                <w:rFonts w:ascii="Angsana New" w:hAnsi="Angsana New" w:cs="Angsana New" w:hint="cs"/>
                <w:sz w:val="25"/>
                <w:szCs w:val="25"/>
                <w:cs/>
                <w:lang w:bidi="th-TH"/>
              </w:rPr>
              <w:t>)</w:t>
            </w:r>
          </w:p>
        </w:tc>
        <w:tc>
          <w:tcPr>
            <w:tcW w:w="270" w:type="dxa"/>
          </w:tcPr>
          <w:p w14:paraId="38096A4B" w14:textId="77777777" w:rsidR="005F711C" w:rsidRPr="006B6AA7" w:rsidRDefault="005F711C" w:rsidP="005F711C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</w:p>
        </w:tc>
        <w:tc>
          <w:tcPr>
            <w:tcW w:w="1530" w:type="dxa"/>
            <w:gridSpan w:val="3"/>
            <w:shd w:val="clear" w:color="auto" w:fill="auto"/>
          </w:tcPr>
          <w:p w14:paraId="5C3F7E7C" w14:textId="06A83078" w:rsidR="005F711C" w:rsidRPr="006B6AA7" w:rsidRDefault="005F711C" w:rsidP="005F711C">
            <w:pPr>
              <w:pStyle w:val="acctfourfigures"/>
              <w:tabs>
                <w:tab w:val="clear" w:pos="765"/>
                <w:tab w:val="decimal" w:pos="1317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  <w:r w:rsidRPr="006B6AA7">
              <w:rPr>
                <w:rFonts w:ascii="Angsana New" w:hAnsi="Angsana New" w:cs="Angsana New"/>
                <w:sz w:val="25"/>
                <w:szCs w:val="25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AE44094" w14:textId="77777777" w:rsidR="005F711C" w:rsidRPr="006B6AA7" w:rsidRDefault="005F711C" w:rsidP="005F711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384" w:type="dxa"/>
            <w:gridSpan w:val="3"/>
            <w:shd w:val="clear" w:color="auto" w:fill="auto"/>
          </w:tcPr>
          <w:p w14:paraId="718E25F6" w14:textId="7D582E34" w:rsidR="005F711C" w:rsidRPr="006B6AA7" w:rsidRDefault="005F711C" w:rsidP="005F711C">
            <w:pPr>
              <w:pStyle w:val="acctfourfigures"/>
              <w:tabs>
                <w:tab w:val="clear" w:pos="765"/>
                <w:tab w:val="decimal" w:pos="1096"/>
              </w:tabs>
              <w:spacing w:line="240" w:lineRule="atLeast"/>
              <w:ind w:right="-86"/>
              <w:rPr>
                <w:rFonts w:ascii="Angsana New" w:hAnsi="Angsana New" w:cs="Angsana New"/>
                <w:sz w:val="25"/>
                <w:szCs w:val="25"/>
              </w:rPr>
            </w:pPr>
            <w:r w:rsidRPr="006B6AA7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553310B" w14:textId="77777777" w:rsidR="005F711C" w:rsidRPr="006B6AA7" w:rsidRDefault="005F711C" w:rsidP="005F711C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00" w:type="dxa"/>
            <w:gridSpan w:val="3"/>
            <w:shd w:val="clear" w:color="auto" w:fill="auto"/>
          </w:tcPr>
          <w:p w14:paraId="138D7BBE" w14:textId="65004D78" w:rsidR="005F711C" w:rsidRPr="006B6AA7" w:rsidRDefault="005F711C" w:rsidP="005F711C">
            <w:pPr>
              <w:pStyle w:val="acctfourfigures"/>
              <w:tabs>
                <w:tab w:val="clear" w:pos="765"/>
                <w:tab w:val="decimal" w:pos="1074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  <w:r w:rsidRPr="006B6AA7">
              <w:rPr>
                <w:rFonts w:ascii="Angsana New" w:hAnsi="Angsana New" w:cs="Angsana New"/>
                <w:sz w:val="25"/>
                <w:szCs w:val="25"/>
                <w:lang w:bidi="th-TH"/>
              </w:rPr>
              <w:t>(55)</w:t>
            </w:r>
          </w:p>
        </w:tc>
        <w:tc>
          <w:tcPr>
            <w:tcW w:w="236" w:type="dxa"/>
            <w:shd w:val="clear" w:color="auto" w:fill="auto"/>
          </w:tcPr>
          <w:p w14:paraId="35D0EE88" w14:textId="77777777" w:rsidR="005F711C" w:rsidRPr="006B6AA7" w:rsidRDefault="005F711C" w:rsidP="005F711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94" w:type="dxa"/>
            <w:gridSpan w:val="3"/>
            <w:shd w:val="clear" w:color="auto" w:fill="auto"/>
          </w:tcPr>
          <w:p w14:paraId="2B5BAE53" w14:textId="2DB2798B" w:rsidR="005F711C" w:rsidRPr="006B6AA7" w:rsidRDefault="005F711C" w:rsidP="005F711C">
            <w:pPr>
              <w:pStyle w:val="acctfourfigures"/>
              <w:tabs>
                <w:tab w:val="clear" w:pos="765"/>
                <w:tab w:val="decimal" w:pos="9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5"/>
                <w:szCs w:val="25"/>
                <w:lang w:val="en-US" w:bidi="th-TH"/>
              </w:rPr>
            </w:pPr>
            <w:r w:rsidRPr="006B6AA7">
              <w:rPr>
                <w:rFonts w:ascii="Angsana New" w:hAnsi="Angsana New" w:cs="Angsana New"/>
                <w:sz w:val="25"/>
                <w:szCs w:val="25"/>
                <w:lang w:bidi="th-TH"/>
              </w:rPr>
              <w:t>(55)</w:t>
            </w:r>
          </w:p>
        </w:tc>
        <w:tc>
          <w:tcPr>
            <w:tcW w:w="270" w:type="dxa"/>
          </w:tcPr>
          <w:p w14:paraId="773B7499" w14:textId="77777777" w:rsidR="005F711C" w:rsidRPr="006B6AA7" w:rsidRDefault="005F711C" w:rsidP="005F711C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</w:p>
        </w:tc>
        <w:tc>
          <w:tcPr>
            <w:tcW w:w="1260" w:type="dxa"/>
            <w:gridSpan w:val="2"/>
          </w:tcPr>
          <w:p w14:paraId="3EF5189A" w14:textId="2F392FE9" w:rsidR="005F711C" w:rsidRPr="006B6AA7" w:rsidRDefault="005F711C" w:rsidP="005F711C">
            <w:pPr>
              <w:pStyle w:val="acctfourfigures"/>
              <w:tabs>
                <w:tab w:val="clear" w:pos="765"/>
                <w:tab w:val="decimal" w:pos="105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  <w:r w:rsidRPr="006B6AA7">
              <w:rPr>
                <w:rFonts w:ascii="Angsana New" w:hAnsi="Angsana New" w:cs="Angsana New"/>
                <w:sz w:val="25"/>
                <w:szCs w:val="25"/>
                <w:lang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5BBDB212" w14:textId="77777777" w:rsidR="005F711C" w:rsidRPr="006B6AA7" w:rsidRDefault="005F711C" w:rsidP="005F711C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</w:p>
        </w:tc>
        <w:tc>
          <w:tcPr>
            <w:tcW w:w="1260" w:type="dxa"/>
            <w:gridSpan w:val="2"/>
          </w:tcPr>
          <w:p w14:paraId="17654C7C" w14:textId="1A734626" w:rsidR="005F711C" w:rsidRPr="006B6AA7" w:rsidRDefault="005F711C" w:rsidP="005F711C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  <w:r w:rsidRPr="006B6AA7">
              <w:rPr>
                <w:rFonts w:ascii="Angsana New" w:hAnsi="Angsana New" w:cs="Angsana New"/>
                <w:sz w:val="25"/>
                <w:szCs w:val="25"/>
                <w:lang w:bidi="th-TH"/>
              </w:rPr>
              <w:t>(55)</w:t>
            </w:r>
          </w:p>
        </w:tc>
      </w:tr>
      <w:tr w:rsidR="00282091" w:rsidRPr="00C733F2" w14:paraId="30389CF8" w14:textId="318D7C13" w:rsidTr="00934BAB">
        <w:trPr>
          <w:gridBefore w:val="1"/>
          <w:wBefore w:w="540" w:type="dxa"/>
        </w:trPr>
        <w:tc>
          <w:tcPr>
            <w:tcW w:w="3150" w:type="dxa"/>
            <w:gridSpan w:val="2"/>
            <w:shd w:val="clear" w:color="auto" w:fill="auto"/>
          </w:tcPr>
          <w:p w14:paraId="5ADE5162" w14:textId="77777777" w:rsidR="00282091" w:rsidRPr="00D51A66" w:rsidRDefault="00282091" w:rsidP="00840F2F">
            <w:pPr>
              <w:ind w:left="-14" w:right="-90"/>
              <w:rPr>
                <w:rFonts w:ascii="Angsana New" w:hAnsi="Angsana New"/>
                <w:sz w:val="10"/>
                <w:szCs w:val="10"/>
                <w:cs/>
                <w:lang w:val="en-GB"/>
              </w:rPr>
            </w:pPr>
          </w:p>
        </w:tc>
        <w:tc>
          <w:tcPr>
            <w:tcW w:w="270" w:type="dxa"/>
          </w:tcPr>
          <w:p w14:paraId="131530CF" w14:textId="77777777" w:rsidR="00282091" w:rsidRPr="00D51A66" w:rsidRDefault="00282091" w:rsidP="00840F2F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0"/>
                <w:szCs w:val="10"/>
                <w:highlight w:val="yellow"/>
                <w:cs/>
                <w:lang w:bidi="th-TH"/>
              </w:rPr>
            </w:pPr>
          </w:p>
        </w:tc>
        <w:tc>
          <w:tcPr>
            <w:tcW w:w="1440" w:type="dxa"/>
            <w:gridSpan w:val="3"/>
          </w:tcPr>
          <w:p w14:paraId="11FCCC19" w14:textId="3D05658A" w:rsidR="00282091" w:rsidRPr="00D51A66" w:rsidRDefault="00282091" w:rsidP="00934BAB">
            <w:pPr>
              <w:pStyle w:val="acctfourfigures"/>
              <w:tabs>
                <w:tab w:val="clear" w:pos="765"/>
                <w:tab w:val="decimal" w:pos="121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0"/>
                <w:szCs w:val="10"/>
                <w:highlight w:val="yellow"/>
                <w:cs/>
                <w:lang w:bidi="th-TH"/>
              </w:rPr>
            </w:pPr>
          </w:p>
        </w:tc>
        <w:tc>
          <w:tcPr>
            <w:tcW w:w="270" w:type="dxa"/>
          </w:tcPr>
          <w:p w14:paraId="1B959596" w14:textId="011B5E49" w:rsidR="00282091" w:rsidRPr="00D51A66" w:rsidRDefault="00282091" w:rsidP="00840F2F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0"/>
                <w:szCs w:val="10"/>
                <w:highlight w:val="yellow"/>
                <w:cs/>
                <w:lang w:bidi="th-TH"/>
              </w:rPr>
            </w:pPr>
          </w:p>
        </w:tc>
        <w:tc>
          <w:tcPr>
            <w:tcW w:w="1530" w:type="dxa"/>
            <w:gridSpan w:val="3"/>
            <w:shd w:val="clear" w:color="auto" w:fill="auto"/>
          </w:tcPr>
          <w:p w14:paraId="1DE50069" w14:textId="0B000A3E" w:rsidR="00282091" w:rsidRPr="00D51A66" w:rsidRDefault="00282091" w:rsidP="00934BAB">
            <w:pPr>
              <w:pStyle w:val="acctfourfigures"/>
              <w:tabs>
                <w:tab w:val="clear" w:pos="765"/>
                <w:tab w:val="decimal" w:pos="1317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0"/>
                <w:szCs w:val="10"/>
                <w:highlight w:val="yellow"/>
                <w:cs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754D6D85" w14:textId="77777777" w:rsidR="00282091" w:rsidRPr="00D51A66" w:rsidRDefault="00282091" w:rsidP="00840F2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0"/>
                <w:szCs w:val="10"/>
                <w:highlight w:val="yellow"/>
              </w:rPr>
            </w:pPr>
          </w:p>
        </w:tc>
        <w:tc>
          <w:tcPr>
            <w:tcW w:w="1384" w:type="dxa"/>
            <w:gridSpan w:val="3"/>
            <w:shd w:val="clear" w:color="auto" w:fill="auto"/>
          </w:tcPr>
          <w:p w14:paraId="366F7C0E" w14:textId="77777777" w:rsidR="00282091" w:rsidRPr="00D51A66" w:rsidRDefault="00282091" w:rsidP="00D51A66">
            <w:pPr>
              <w:pStyle w:val="acctfourfigures"/>
              <w:tabs>
                <w:tab w:val="clear" w:pos="765"/>
                <w:tab w:val="decimal" w:pos="1096"/>
              </w:tabs>
              <w:spacing w:line="240" w:lineRule="atLeast"/>
              <w:ind w:right="-86"/>
              <w:rPr>
                <w:rFonts w:ascii="Angsana New" w:hAnsi="Angsana New" w:cs="Angsana New"/>
                <w:sz w:val="10"/>
                <w:szCs w:val="10"/>
                <w:highlight w:val="yellow"/>
              </w:rPr>
            </w:pPr>
          </w:p>
        </w:tc>
        <w:tc>
          <w:tcPr>
            <w:tcW w:w="236" w:type="dxa"/>
            <w:shd w:val="clear" w:color="auto" w:fill="auto"/>
          </w:tcPr>
          <w:p w14:paraId="6DF6FEEC" w14:textId="77777777" w:rsidR="00282091" w:rsidRPr="00D51A66" w:rsidRDefault="00282091" w:rsidP="00840F2F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10"/>
                <w:szCs w:val="10"/>
                <w:highlight w:val="yellow"/>
              </w:rPr>
            </w:pPr>
          </w:p>
        </w:tc>
        <w:tc>
          <w:tcPr>
            <w:tcW w:w="1300" w:type="dxa"/>
            <w:gridSpan w:val="3"/>
            <w:shd w:val="clear" w:color="auto" w:fill="auto"/>
          </w:tcPr>
          <w:p w14:paraId="379E9BC5" w14:textId="77777777" w:rsidR="00282091" w:rsidRPr="00D51A66" w:rsidRDefault="00282091" w:rsidP="00D51A66">
            <w:pPr>
              <w:pStyle w:val="acctfourfigures"/>
              <w:tabs>
                <w:tab w:val="clear" w:pos="765"/>
                <w:tab w:val="decimal" w:pos="1074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0"/>
                <w:szCs w:val="10"/>
                <w:highlight w:val="yellow"/>
                <w:cs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5ACAAE1B" w14:textId="77777777" w:rsidR="00282091" w:rsidRPr="00D51A66" w:rsidRDefault="00282091" w:rsidP="00840F2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0"/>
                <w:szCs w:val="10"/>
                <w:highlight w:val="yellow"/>
              </w:rPr>
            </w:pPr>
          </w:p>
        </w:tc>
        <w:tc>
          <w:tcPr>
            <w:tcW w:w="1294" w:type="dxa"/>
            <w:gridSpan w:val="3"/>
            <w:shd w:val="clear" w:color="auto" w:fill="auto"/>
          </w:tcPr>
          <w:p w14:paraId="2C861DF9" w14:textId="77777777" w:rsidR="00282091" w:rsidRPr="00D51A66" w:rsidRDefault="00282091" w:rsidP="00934BAB">
            <w:pPr>
              <w:pStyle w:val="acctfourfigures"/>
              <w:tabs>
                <w:tab w:val="clear" w:pos="765"/>
                <w:tab w:val="decimal" w:pos="9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0"/>
                <w:szCs w:val="10"/>
                <w:highlight w:val="yellow"/>
                <w:cs/>
                <w:lang w:bidi="th-TH"/>
              </w:rPr>
            </w:pPr>
          </w:p>
        </w:tc>
        <w:tc>
          <w:tcPr>
            <w:tcW w:w="270" w:type="dxa"/>
          </w:tcPr>
          <w:p w14:paraId="7B74270E" w14:textId="77777777" w:rsidR="00282091" w:rsidRPr="00D51A66" w:rsidRDefault="00282091" w:rsidP="00840F2F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0"/>
                <w:szCs w:val="10"/>
                <w:highlight w:val="yellow"/>
                <w:cs/>
                <w:lang w:bidi="th-TH"/>
              </w:rPr>
            </w:pPr>
          </w:p>
        </w:tc>
        <w:tc>
          <w:tcPr>
            <w:tcW w:w="1260" w:type="dxa"/>
            <w:gridSpan w:val="2"/>
          </w:tcPr>
          <w:p w14:paraId="6D4B7197" w14:textId="77777777" w:rsidR="00282091" w:rsidRPr="00D51A66" w:rsidRDefault="00282091" w:rsidP="00D51A66">
            <w:pPr>
              <w:pStyle w:val="acctfourfigures"/>
              <w:tabs>
                <w:tab w:val="clear" w:pos="765"/>
                <w:tab w:val="decimal" w:pos="105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0"/>
                <w:szCs w:val="10"/>
                <w:cs/>
                <w:lang w:bidi="th-TH"/>
              </w:rPr>
            </w:pPr>
          </w:p>
        </w:tc>
        <w:tc>
          <w:tcPr>
            <w:tcW w:w="270" w:type="dxa"/>
            <w:gridSpan w:val="2"/>
          </w:tcPr>
          <w:p w14:paraId="0D98E276" w14:textId="77777777" w:rsidR="00282091" w:rsidRPr="00D51A66" w:rsidRDefault="00282091" w:rsidP="00840F2F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0"/>
                <w:szCs w:val="10"/>
                <w:highlight w:val="yellow"/>
                <w:cs/>
                <w:lang w:bidi="th-TH"/>
              </w:rPr>
            </w:pPr>
          </w:p>
        </w:tc>
        <w:tc>
          <w:tcPr>
            <w:tcW w:w="1260" w:type="dxa"/>
            <w:gridSpan w:val="2"/>
          </w:tcPr>
          <w:p w14:paraId="1BDDA1D2" w14:textId="77777777" w:rsidR="00282091" w:rsidRPr="00D51A66" w:rsidRDefault="00282091" w:rsidP="00934BAB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0"/>
                <w:szCs w:val="10"/>
                <w:highlight w:val="yellow"/>
                <w:cs/>
                <w:lang w:bidi="th-TH"/>
              </w:rPr>
            </w:pPr>
          </w:p>
        </w:tc>
      </w:tr>
      <w:tr w:rsidR="00282091" w:rsidRPr="00C733F2" w14:paraId="7B9F0238" w14:textId="2095C29E" w:rsidTr="00934BAB">
        <w:trPr>
          <w:gridBefore w:val="1"/>
          <w:wBefore w:w="540" w:type="dxa"/>
          <w:trHeight w:val="261"/>
        </w:trPr>
        <w:tc>
          <w:tcPr>
            <w:tcW w:w="3150" w:type="dxa"/>
            <w:gridSpan w:val="2"/>
            <w:shd w:val="clear" w:color="auto" w:fill="auto"/>
          </w:tcPr>
          <w:p w14:paraId="10C402C0" w14:textId="60963E14" w:rsidR="00282091" w:rsidRPr="006B6AA7" w:rsidRDefault="00282091" w:rsidP="00840F2F">
            <w:pPr>
              <w:ind w:left="-14" w:right="-90"/>
              <w:rPr>
                <w:rFonts w:ascii="Angsana New" w:hAnsi="Angsana New"/>
                <w:sz w:val="25"/>
                <w:szCs w:val="25"/>
                <w:cs/>
                <w:lang w:val="en-GB"/>
              </w:rPr>
            </w:pPr>
            <w:r w:rsidRPr="006B6AA7">
              <w:rPr>
                <w:rFonts w:ascii="Angsana New" w:hAnsi="Angsana New" w:hint="cs"/>
                <w:b/>
                <w:bCs/>
                <w:i/>
                <w:iCs/>
                <w:sz w:val="25"/>
                <w:szCs w:val="25"/>
                <w:cs/>
              </w:rPr>
              <w:t xml:space="preserve">ณ วันที่ </w:t>
            </w:r>
            <w:r w:rsidRPr="006B6AA7">
              <w:rPr>
                <w:rFonts w:ascii="Angsana New" w:hAnsi="Angsana New"/>
                <w:b/>
                <w:bCs/>
                <w:i/>
                <w:iCs/>
                <w:sz w:val="25"/>
                <w:szCs w:val="25"/>
              </w:rPr>
              <w:t>31</w:t>
            </w:r>
            <w:r w:rsidRPr="006B6AA7">
              <w:rPr>
                <w:rFonts w:ascii="Angsana New" w:hAnsi="Angsana New" w:hint="cs"/>
                <w:b/>
                <w:bCs/>
                <w:i/>
                <w:iCs/>
                <w:sz w:val="25"/>
                <w:szCs w:val="25"/>
                <w:cs/>
              </w:rPr>
              <w:t xml:space="preserve"> ธันวาคม </w:t>
            </w:r>
            <w:r w:rsidRPr="006B6AA7">
              <w:rPr>
                <w:rFonts w:ascii="Angsana New" w:hAnsi="Angsana New"/>
                <w:b/>
                <w:bCs/>
                <w:i/>
                <w:iCs/>
                <w:sz w:val="25"/>
                <w:szCs w:val="25"/>
              </w:rPr>
              <w:t>256</w:t>
            </w:r>
            <w:r w:rsidR="00CE2BB1" w:rsidRPr="006B6AA7">
              <w:rPr>
                <w:rFonts w:ascii="Angsana New" w:hAnsi="Angsana New"/>
                <w:b/>
                <w:bCs/>
                <w:i/>
                <w:iCs/>
                <w:sz w:val="25"/>
                <w:szCs w:val="25"/>
              </w:rPr>
              <w:t>4</w:t>
            </w:r>
          </w:p>
        </w:tc>
        <w:tc>
          <w:tcPr>
            <w:tcW w:w="270" w:type="dxa"/>
          </w:tcPr>
          <w:p w14:paraId="675A074B" w14:textId="77777777" w:rsidR="00282091" w:rsidRPr="006B6AA7" w:rsidRDefault="00282091" w:rsidP="00840F2F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5"/>
                <w:szCs w:val="25"/>
                <w:highlight w:val="yellow"/>
                <w:cs/>
                <w:lang w:bidi="th-TH"/>
              </w:rPr>
            </w:pPr>
          </w:p>
        </w:tc>
        <w:tc>
          <w:tcPr>
            <w:tcW w:w="1440" w:type="dxa"/>
            <w:gridSpan w:val="3"/>
          </w:tcPr>
          <w:p w14:paraId="56650987" w14:textId="2EFE283A" w:rsidR="00282091" w:rsidRPr="006B6AA7" w:rsidRDefault="00282091" w:rsidP="00934BAB">
            <w:pPr>
              <w:pStyle w:val="acctfourfigures"/>
              <w:tabs>
                <w:tab w:val="clear" w:pos="765"/>
                <w:tab w:val="decimal" w:pos="121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5"/>
                <w:szCs w:val="25"/>
                <w:highlight w:val="yellow"/>
                <w:cs/>
                <w:lang w:bidi="th-TH"/>
              </w:rPr>
            </w:pPr>
          </w:p>
        </w:tc>
        <w:tc>
          <w:tcPr>
            <w:tcW w:w="270" w:type="dxa"/>
          </w:tcPr>
          <w:p w14:paraId="7533AE12" w14:textId="2A2E89B1" w:rsidR="00282091" w:rsidRPr="006B6AA7" w:rsidRDefault="00282091" w:rsidP="00840F2F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5"/>
                <w:szCs w:val="25"/>
                <w:highlight w:val="yellow"/>
                <w:cs/>
                <w:lang w:bidi="th-TH"/>
              </w:rPr>
            </w:pPr>
          </w:p>
        </w:tc>
        <w:tc>
          <w:tcPr>
            <w:tcW w:w="1530" w:type="dxa"/>
            <w:gridSpan w:val="3"/>
            <w:shd w:val="clear" w:color="auto" w:fill="auto"/>
          </w:tcPr>
          <w:p w14:paraId="4AAA29C9" w14:textId="549863A6" w:rsidR="00282091" w:rsidRPr="006B6AA7" w:rsidRDefault="00282091" w:rsidP="00934BAB">
            <w:pPr>
              <w:pStyle w:val="acctfourfigures"/>
              <w:tabs>
                <w:tab w:val="clear" w:pos="765"/>
                <w:tab w:val="decimal" w:pos="1317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5"/>
                <w:szCs w:val="25"/>
                <w:highlight w:val="yellow"/>
                <w:cs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7D11DA09" w14:textId="77777777" w:rsidR="00282091" w:rsidRPr="006B6AA7" w:rsidRDefault="00282091" w:rsidP="00840F2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5"/>
                <w:szCs w:val="25"/>
                <w:highlight w:val="yellow"/>
              </w:rPr>
            </w:pPr>
          </w:p>
        </w:tc>
        <w:tc>
          <w:tcPr>
            <w:tcW w:w="1384" w:type="dxa"/>
            <w:gridSpan w:val="3"/>
            <w:shd w:val="clear" w:color="auto" w:fill="auto"/>
          </w:tcPr>
          <w:p w14:paraId="30E67931" w14:textId="77777777" w:rsidR="00282091" w:rsidRPr="006B6AA7" w:rsidRDefault="00282091" w:rsidP="00D51A66">
            <w:pPr>
              <w:pStyle w:val="acctfourfigures"/>
              <w:tabs>
                <w:tab w:val="clear" w:pos="765"/>
                <w:tab w:val="decimal" w:pos="1096"/>
              </w:tabs>
              <w:spacing w:line="240" w:lineRule="atLeast"/>
              <w:ind w:right="-86"/>
              <w:rPr>
                <w:rFonts w:ascii="Angsana New" w:hAnsi="Angsana New" w:cs="Angsana New"/>
                <w:sz w:val="25"/>
                <w:szCs w:val="25"/>
                <w:highlight w:val="yellow"/>
              </w:rPr>
            </w:pPr>
          </w:p>
        </w:tc>
        <w:tc>
          <w:tcPr>
            <w:tcW w:w="236" w:type="dxa"/>
            <w:shd w:val="clear" w:color="auto" w:fill="auto"/>
          </w:tcPr>
          <w:p w14:paraId="14C41243" w14:textId="77777777" w:rsidR="00282091" w:rsidRPr="006B6AA7" w:rsidRDefault="00282091" w:rsidP="00840F2F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5"/>
                <w:szCs w:val="25"/>
                <w:highlight w:val="yellow"/>
              </w:rPr>
            </w:pPr>
          </w:p>
        </w:tc>
        <w:tc>
          <w:tcPr>
            <w:tcW w:w="1300" w:type="dxa"/>
            <w:gridSpan w:val="3"/>
            <w:shd w:val="clear" w:color="auto" w:fill="auto"/>
          </w:tcPr>
          <w:p w14:paraId="40FD566D" w14:textId="77777777" w:rsidR="00282091" w:rsidRPr="006B6AA7" w:rsidRDefault="00282091" w:rsidP="00D51A66">
            <w:pPr>
              <w:pStyle w:val="acctfourfigures"/>
              <w:tabs>
                <w:tab w:val="clear" w:pos="765"/>
                <w:tab w:val="decimal" w:pos="1074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5"/>
                <w:szCs w:val="25"/>
                <w:highlight w:val="yellow"/>
                <w:cs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51E97561" w14:textId="77777777" w:rsidR="00282091" w:rsidRPr="006B6AA7" w:rsidRDefault="00282091" w:rsidP="00840F2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5"/>
                <w:szCs w:val="25"/>
                <w:highlight w:val="yellow"/>
              </w:rPr>
            </w:pPr>
          </w:p>
        </w:tc>
        <w:tc>
          <w:tcPr>
            <w:tcW w:w="1294" w:type="dxa"/>
            <w:gridSpan w:val="3"/>
            <w:shd w:val="clear" w:color="auto" w:fill="auto"/>
          </w:tcPr>
          <w:p w14:paraId="0448E5A8" w14:textId="77777777" w:rsidR="00282091" w:rsidRPr="006B6AA7" w:rsidRDefault="00282091" w:rsidP="00934BAB">
            <w:pPr>
              <w:pStyle w:val="acctfourfigures"/>
              <w:tabs>
                <w:tab w:val="clear" w:pos="765"/>
                <w:tab w:val="decimal" w:pos="9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5"/>
                <w:szCs w:val="25"/>
                <w:highlight w:val="yellow"/>
                <w:cs/>
                <w:lang w:bidi="th-TH"/>
              </w:rPr>
            </w:pPr>
          </w:p>
        </w:tc>
        <w:tc>
          <w:tcPr>
            <w:tcW w:w="270" w:type="dxa"/>
          </w:tcPr>
          <w:p w14:paraId="75759A8F" w14:textId="77777777" w:rsidR="00282091" w:rsidRPr="006B6AA7" w:rsidRDefault="00282091" w:rsidP="00840F2F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5"/>
                <w:szCs w:val="25"/>
                <w:highlight w:val="yellow"/>
                <w:cs/>
                <w:lang w:bidi="th-TH"/>
              </w:rPr>
            </w:pPr>
          </w:p>
        </w:tc>
        <w:tc>
          <w:tcPr>
            <w:tcW w:w="1260" w:type="dxa"/>
            <w:gridSpan w:val="2"/>
          </w:tcPr>
          <w:p w14:paraId="0E08DB3E" w14:textId="77777777" w:rsidR="00282091" w:rsidRPr="006B6AA7" w:rsidRDefault="00282091" w:rsidP="00D51A66">
            <w:pPr>
              <w:pStyle w:val="acctfourfigures"/>
              <w:tabs>
                <w:tab w:val="clear" w:pos="765"/>
                <w:tab w:val="decimal" w:pos="105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270" w:type="dxa"/>
            <w:gridSpan w:val="2"/>
          </w:tcPr>
          <w:p w14:paraId="24A3CA56" w14:textId="77777777" w:rsidR="00282091" w:rsidRPr="006B6AA7" w:rsidRDefault="00282091" w:rsidP="00840F2F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5"/>
                <w:szCs w:val="25"/>
                <w:highlight w:val="yellow"/>
                <w:cs/>
                <w:lang w:bidi="th-TH"/>
              </w:rPr>
            </w:pPr>
          </w:p>
        </w:tc>
        <w:tc>
          <w:tcPr>
            <w:tcW w:w="1260" w:type="dxa"/>
            <w:gridSpan w:val="2"/>
          </w:tcPr>
          <w:p w14:paraId="2C57EC42" w14:textId="77777777" w:rsidR="00282091" w:rsidRPr="006B6AA7" w:rsidRDefault="00282091" w:rsidP="00934BAB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5"/>
                <w:szCs w:val="25"/>
                <w:highlight w:val="yellow"/>
                <w:cs/>
                <w:lang w:bidi="th-TH"/>
              </w:rPr>
            </w:pPr>
          </w:p>
        </w:tc>
      </w:tr>
      <w:tr w:rsidR="00282091" w:rsidRPr="00C733F2" w14:paraId="6F5D371B" w14:textId="440F770B" w:rsidTr="00934BAB">
        <w:trPr>
          <w:gridBefore w:val="1"/>
          <w:wBefore w:w="540" w:type="dxa"/>
          <w:trHeight w:val="261"/>
        </w:trPr>
        <w:tc>
          <w:tcPr>
            <w:tcW w:w="3150" w:type="dxa"/>
            <w:gridSpan w:val="2"/>
            <w:shd w:val="clear" w:color="auto" w:fill="auto"/>
          </w:tcPr>
          <w:p w14:paraId="7F31600F" w14:textId="0E8861C4" w:rsidR="00282091" w:rsidRPr="006B6AA7" w:rsidRDefault="00282091" w:rsidP="00840F2F">
            <w:pPr>
              <w:ind w:left="-14" w:right="-90"/>
              <w:rPr>
                <w:rFonts w:ascii="Angsana New" w:hAnsi="Angsana New"/>
                <w:sz w:val="25"/>
                <w:szCs w:val="25"/>
                <w:cs/>
                <w:lang w:val="en-GB"/>
              </w:rPr>
            </w:pPr>
            <w:r w:rsidRPr="006B6AA7">
              <w:rPr>
                <w:rFonts w:ascii="Angsana New" w:hAnsi="Angsana New" w:hint="cs"/>
                <w:b/>
                <w:bCs/>
                <w:i/>
                <w:iCs/>
                <w:sz w:val="25"/>
                <w:szCs w:val="25"/>
                <w:cs/>
              </w:rPr>
              <w:t>สินทรัพย์ทางการเงินและหนี้สินทางการเงิน</w:t>
            </w:r>
          </w:p>
        </w:tc>
        <w:tc>
          <w:tcPr>
            <w:tcW w:w="270" w:type="dxa"/>
          </w:tcPr>
          <w:p w14:paraId="5FB84DC3" w14:textId="77777777" w:rsidR="00282091" w:rsidRPr="006B6AA7" w:rsidRDefault="00282091" w:rsidP="00840F2F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440" w:type="dxa"/>
            <w:gridSpan w:val="3"/>
          </w:tcPr>
          <w:p w14:paraId="052ADD66" w14:textId="03D6BA5E" w:rsidR="00282091" w:rsidRPr="006B6AA7" w:rsidRDefault="00282091" w:rsidP="00934BAB">
            <w:pPr>
              <w:pStyle w:val="acctfourfigures"/>
              <w:tabs>
                <w:tab w:val="clear" w:pos="765"/>
                <w:tab w:val="decimal" w:pos="121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270" w:type="dxa"/>
          </w:tcPr>
          <w:p w14:paraId="3F86FE7C" w14:textId="7D2B6767" w:rsidR="00282091" w:rsidRPr="006B6AA7" w:rsidRDefault="00282091" w:rsidP="00840F2F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530" w:type="dxa"/>
            <w:gridSpan w:val="3"/>
            <w:shd w:val="clear" w:color="auto" w:fill="auto"/>
          </w:tcPr>
          <w:p w14:paraId="243F2486" w14:textId="5AA9CF6A" w:rsidR="00282091" w:rsidRPr="006B6AA7" w:rsidRDefault="00282091" w:rsidP="00934BAB">
            <w:pPr>
              <w:pStyle w:val="acctfourfigures"/>
              <w:tabs>
                <w:tab w:val="clear" w:pos="765"/>
                <w:tab w:val="decimal" w:pos="1317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236" w:type="dxa"/>
            <w:shd w:val="clear" w:color="auto" w:fill="auto"/>
          </w:tcPr>
          <w:p w14:paraId="2568F2F0" w14:textId="77777777" w:rsidR="00282091" w:rsidRPr="006B6AA7" w:rsidRDefault="00282091" w:rsidP="00840F2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5"/>
                <w:szCs w:val="25"/>
                <w:highlight w:val="yellow"/>
              </w:rPr>
            </w:pPr>
          </w:p>
        </w:tc>
        <w:tc>
          <w:tcPr>
            <w:tcW w:w="1384" w:type="dxa"/>
            <w:gridSpan w:val="3"/>
            <w:shd w:val="clear" w:color="auto" w:fill="auto"/>
          </w:tcPr>
          <w:p w14:paraId="463C94E3" w14:textId="77777777" w:rsidR="00282091" w:rsidRPr="006B6AA7" w:rsidRDefault="00282091" w:rsidP="00D51A66">
            <w:pPr>
              <w:pStyle w:val="acctfourfigures"/>
              <w:tabs>
                <w:tab w:val="clear" w:pos="765"/>
                <w:tab w:val="decimal" w:pos="1096"/>
              </w:tabs>
              <w:spacing w:line="240" w:lineRule="atLeast"/>
              <w:ind w:right="-86"/>
              <w:rPr>
                <w:rFonts w:ascii="Angsana New" w:hAnsi="Angsana New" w:cs="Angsana New"/>
                <w:sz w:val="25"/>
                <w:szCs w:val="25"/>
                <w:cs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1D28AF0B" w14:textId="77777777" w:rsidR="00282091" w:rsidRPr="006B6AA7" w:rsidRDefault="00282091" w:rsidP="00840F2F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5"/>
                <w:szCs w:val="25"/>
                <w:highlight w:val="yellow"/>
              </w:rPr>
            </w:pPr>
          </w:p>
        </w:tc>
        <w:tc>
          <w:tcPr>
            <w:tcW w:w="1300" w:type="dxa"/>
            <w:gridSpan w:val="3"/>
            <w:shd w:val="clear" w:color="auto" w:fill="auto"/>
          </w:tcPr>
          <w:p w14:paraId="3CD00606" w14:textId="77777777" w:rsidR="00282091" w:rsidRPr="006B6AA7" w:rsidRDefault="00282091" w:rsidP="00D51A66">
            <w:pPr>
              <w:pStyle w:val="acctfourfigures"/>
              <w:tabs>
                <w:tab w:val="clear" w:pos="765"/>
                <w:tab w:val="decimal" w:pos="1074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5"/>
                <w:szCs w:val="25"/>
                <w:cs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1383E388" w14:textId="77777777" w:rsidR="00282091" w:rsidRPr="006B6AA7" w:rsidRDefault="00282091" w:rsidP="00840F2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5"/>
                <w:szCs w:val="25"/>
                <w:highlight w:val="yellow"/>
              </w:rPr>
            </w:pPr>
          </w:p>
        </w:tc>
        <w:tc>
          <w:tcPr>
            <w:tcW w:w="1294" w:type="dxa"/>
            <w:gridSpan w:val="3"/>
            <w:shd w:val="clear" w:color="auto" w:fill="auto"/>
          </w:tcPr>
          <w:p w14:paraId="45BC9998" w14:textId="77777777" w:rsidR="00282091" w:rsidRPr="006B6AA7" w:rsidRDefault="00282091" w:rsidP="00934BAB">
            <w:pPr>
              <w:pStyle w:val="acctfourfigures"/>
              <w:tabs>
                <w:tab w:val="clear" w:pos="765"/>
                <w:tab w:val="decimal" w:pos="9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270" w:type="dxa"/>
          </w:tcPr>
          <w:p w14:paraId="01C8CE56" w14:textId="77777777" w:rsidR="00282091" w:rsidRPr="006B6AA7" w:rsidRDefault="00282091" w:rsidP="00840F2F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1260" w:type="dxa"/>
            <w:gridSpan w:val="2"/>
          </w:tcPr>
          <w:p w14:paraId="2AFC2F2F" w14:textId="77777777" w:rsidR="00282091" w:rsidRPr="006B6AA7" w:rsidRDefault="00282091" w:rsidP="00D51A66">
            <w:pPr>
              <w:pStyle w:val="acctfourfigures"/>
              <w:tabs>
                <w:tab w:val="clear" w:pos="765"/>
                <w:tab w:val="decimal" w:pos="105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270" w:type="dxa"/>
            <w:gridSpan w:val="2"/>
          </w:tcPr>
          <w:p w14:paraId="2A41F0AD" w14:textId="77777777" w:rsidR="00282091" w:rsidRPr="006B6AA7" w:rsidRDefault="00282091" w:rsidP="00840F2F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1260" w:type="dxa"/>
            <w:gridSpan w:val="2"/>
          </w:tcPr>
          <w:p w14:paraId="2056BD63" w14:textId="77777777" w:rsidR="00282091" w:rsidRPr="006B6AA7" w:rsidRDefault="00282091" w:rsidP="00934BAB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</w:tr>
      <w:tr w:rsidR="00F17F99" w:rsidRPr="00C733F2" w14:paraId="53AB1A48" w14:textId="3AAC3105" w:rsidTr="00934BAB">
        <w:trPr>
          <w:gridBefore w:val="1"/>
          <w:wBefore w:w="540" w:type="dxa"/>
          <w:trHeight w:val="261"/>
        </w:trPr>
        <w:tc>
          <w:tcPr>
            <w:tcW w:w="3150" w:type="dxa"/>
            <w:gridSpan w:val="2"/>
            <w:shd w:val="clear" w:color="auto" w:fill="auto"/>
          </w:tcPr>
          <w:p w14:paraId="2622E45C" w14:textId="65F348E1" w:rsidR="00F17F99" w:rsidRPr="006B6AA7" w:rsidRDefault="00F17F99" w:rsidP="00F17F99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5"/>
                <w:szCs w:val="25"/>
                <w:cs/>
              </w:rPr>
            </w:pPr>
            <w:r w:rsidRPr="006B6AA7">
              <w:rPr>
                <w:rFonts w:ascii="Angsana New" w:hAnsi="Angsana New" w:hint="cs"/>
                <w:sz w:val="25"/>
                <w:szCs w:val="25"/>
                <w:cs/>
                <w:lang w:val="en-GB"/>
              </w:rPr>
              <w:t>สัญญาซื้อขายเงินตราต่างประเทศล่วงหน้า</w:t>
            </w:r>
          </w:p>
        </w:tc>
        <w:tc>
          <w:tcPr>
            <w:tcW w:w="270" w:type="dxa"/>
          </w:tcPr>
          <w:p w14:paraId="64B717B9" w14:textId="77777777" w:rsidR="00F17F99" w:rsidRPr="006B6AA7" w:rsidRDefault="00F17F99" w:rsidP="00F17F99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440" w:type="dxa"/>
            <w:gridSpan w:val="3"/>
          </w:tcPr>
          <w:p w14:paraId="2FAFE4AB" w14:textId="7F7DA98F" w:rsidR="00F17F99" w:rsidRPr="006B6AA7" w:rsidRDefault="00F17F99" w:rsidP="00934BAB">
            <w:pPr>
              <w:pStyle w:val="acctfourfigures"/>
              <w:tabs>
                <w:tab w:val="clear" w:pos="765"/>
                <w:tab w:val="decimal" w:pos="121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  <w:r w:rsidRPr="006B6AA7">
              <w:rPr>
                <w:rFonts w:ascii="Angsana New" w:hAnsi="Angsana New" w:cs="Angsana New"/>
                <w:sz w:val="25"/>
                <w:szCs w:val="25"/>
                <w:lang w:bidi="th-TH"/>
              </w:rPr>
              <w:t>237</w:t>
            </w:r>
          </w:p>
        </w:tc>
        <w:tc>
          <w:tcPr>
            <w:tcW w:w="270" w:type="dxa"/>
          </w:tcPr>
          <w:p w14:paraId="2971BCAB" w14:textId="587C32A6" w:rsidR="00F17F99" w:rsidRPr="006B6AA7" w:rsidRDefault="00F17F99" w:rsidP="00F17F99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530" w:type="dxa"/>
            <w:gridSpan w:val="3"/>
            <w:shd w:val="clear" w:color="auto" w:fill="auto"/>
          </w:tcPr>
          <w:p w14:paraId="239F6A3A" w14:textId="0820DEE3" w:rsidR="00F17F99" w:rsidRPr="006B6AA7" w:rsidRDefault="00F17F99" w:rsidP="00934BAB">
            <w:pPr>
              <w:pStyle w:val="acctfourfigures"/>
              <w:tabs>
                <w:tab w:val="clear" w:pos="765"/>
                <w:tab w:val="decimal" w:pos="1317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  <w:r w:rsidRPr="006B6AA7">
              <w:rPr>
                <w:rFonts w:ascii="Angsana New" w:hAnsi="Angsana New" w:cs="Angsana New"/>
                <w:sz w:val="25"/>
                <w:szCs w:val="25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5BAED84" w14:textId="77777777" w:rsidR="00F17F99" w:rsidRPr="006B6AA7" w:rsidRDefault="00F17F99" w:rsidP="00F17F9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5"/>
                <w:szCs w:val="25"/>
                <w:highlight w:val="yellow"/>
              </w:rPr>
            </w:pPr>
          </w:p>
        </w:tc>
        <w:tc>
          <w:tcPr>
            <w:tcW w:w="1384" w:type="dxa"/>
            <w:gridSpan w:val="3"/>
            <w:shd w:val="clear" w:color="auto" w:fill="auto"/>
          </w:tcPr>
          <w:p w14:paraId="5F36AE81" w14:textId="30B7675B" w:rsidR="00F17F99" w:rsidRPr="006B6AA7" w:rsidRDefault="00F17F99" w:rsidP="00D51A66">
            <w:pPr>
              <w:pStyle w:val="acctfourfigures"/>
              <w:tabs>
                <w:tab w:val="clear" w:pos="765"/>
                <w:tab w:val="decimal" w:pos="1096"/>
              </w:tabs>
              <w:spacing w:line="240" w:lineRule="atLeast"/>
              <w:ind w:right="-86"/>
              <w:rPr>
                <w:rFonts w:ascii="Angsana New" w:hAnsi="Angsana New" w:cs="Angsana New"/>
                <w:sz w:val="25"/>
                <w:szCs w:val="25"/>
                <w:highlight w:val="yellow"/>
              </w:rPr>
            </w:pPr>
            <w:r w:rsidRPr="006B6AA7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FD164A0" w14:textId="77777777" w:rsidR="00F17F99" w:rsidRPr="006B6AA7" w:rsidRDefault="00F17F99" w:rsidP="00F17F99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5"/>
                <w:szCs w:val="25"/>
                <w:highlight w:val="yellow"/>
              </w:rPr>
            </w:pPr>
          </w:p>
        </w:tc>
        <w:tc>
          <w:tcPr>
            <w:tcW w:w="1300" w:type="dxa"/>
            <w:gridSpan w:val="3"/>
            <w:shd w:val="clear" w:color="auto" w:fill="auto"/>
          </w:tcPr>
          <w:p w14:paraId="2F0E3F31" w14:textId="5FB79174" w:rsidR="00F17F99" w:rsidRPr="006B6AA7" w:rsidRDefault="00F17F99" w:rsidP="00D51A66">
            <w:pPr>
              <w:pStyle w:val="acctfourfigures"/>
              <w:tabs>
                <w:tab w:val="clear" w:pos="765"/>
                <w:tab w:val="decimal" w:pos="1074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5"/>
                <w:szCs w:val="25"/>
                <w:highlight w:val="yellow"/>
                <w:cs/>
                <w:lang w:bidi="th-TH"/>
              </w:rPr>
            </w:pPr>
            <w:r w:rsidRPr="006B6AA7">
              <w:rPr>
                <w:rFonts w:ascii="Angsana New" w:hAnsi="Angsana New" w:cs="Angsana New"/>
                <w:sz w:val="25"/>
                <w:szCs w:val="25"/>
                <w:lang w:bidi="th-TH"/>
              </w:rPr>
              <w:t>237</w:t>
            </w:r>
          </w:p>
        </w:tc>
        <w:tc>
          <w:tcPr>
            <w:tcW w:w="236" w:type="dxa"/>
            <w:shd w:val="clear" w:color="auto" w:fill="auto"/>
          </w:tcPr>
          <w:p w14:paraId="509B1850" w14:textId="77777777" w:rsidR="00F17F99" w:rsidRPr="006B6AA7" w:rsidRDefault="00F17F99" w:rsidP="00F17F9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5"/>
                <w:szCs w:val="25"/>
                <w:highlight w:val="yellow"/>
              </w:rPr>
            </w:pPr>
          </w:p>
        </w:tc>
        <w:tc>
          <w:tcPr>
            <w:tcW w:w="1294" w:type="dxa"/>
            <w:gridSpan w:val="3"/>
            <w:shd w:val="clear" w:color="auto" w:fill="auto"/>
          </w:tcPr>
          <w:p w14:paraId="690082E9" w14:textId="4FA4A544" w:rsidR="00F17F99" w:rsidRPr="006B6AA7" w:rsidRDefault="00F17F99" w:rsidP="00934BAB">
            <w:pPr>
              <w:pStyle w:val="acctfourfigures"/>
              <w:tabs>
                <w:tab w:val="clear" w:pos="765"/>
                <w:tab w:val="decimal" w:pos="9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5"/>
                <w:szCs w:val="25"/>
                <w:highlight w:val="yellow"/>
                <w:cs/>
                <w:lang w:bidi="th-TH"/>
              </w:rPr>
            </w:pPr>
            <w:r w:rsidRPr="006B6AA7">
              <w:rPr>
                <w:rFonts w:ascii="Angsana New" w:hAnsi="Angsana New" w:cs="Angsana New"/>
                <w:sz w:val="25"/>
                <w:szCs w:val="25"/>
                <w:lang w:bidi="th-TH"/>
              </w:rPr>
              <w:t>237</w:t>
            </w:r>
          </w:p>
        </w:tc>
        <w:tc>
          <w:tcPr>
            <w:tcW w:w="270" w:type="dxa"/>
          </w:tcPr>
          <w:p w14:paraId="15CE5F2C" w14:textId="77777777" w:rsidR="00F17F99" w:rsidRPr="006B6AA7" w:rsidRDefault="00F17F99" w:rsidP="00F17F99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1260" w:type="dxa"/>
            <w:gridSpan w:val="2"/>
          </w:tcPr>
          <w:p w14:paraId="6174C607" w14:textId="11407C15" w:rsidR="00F17F99" w:rsidRPr="006B6AA7" w:rsidRDefault="00F17F99" w:rsidP="00D51A66">
            <w:pPr>
              <w:pStyle w:val="acctfourfigures"/>
              <w:tabs>
                <w:tab w:val="clear" w:pos="765"/>
                <w:tab w:val="decimal" w:pos="105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  <w:r w:rsidRPr="006B6AA7">
              <w:rPr>
                <w:rFonts w:ascii="Angsana New" w:hAnsi="Angsana New" w:cs="Angsana New"/>
                <w:sz w:val="25"/>
                <w:szCs w:val="25"/>
                <w:lang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23210BEF" w14:textId="77777777" w:rsidR="00F17F99" w:rsidRPr="006B6AA7" w:rsidRDefault="00F17F99" w:rsidP="00F17F99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1260" w:type="dxa"/>
            <w:gridSpan w:val="2"/>
          </w:tcPr>
          <w:p w14:paraId="7AE14D2D" w14:textId="761084A6" w:rsidR="00F17F99" w:rsidRPr="006B6AA7" w:rsidRDefault="00F17F99" w:rsidP="00934BAB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  <w:r w:rsidRPr="006B6AA7">
              <w:rPr>
                <w:rFonts w:ascii="Angsana New" w:hAnsi="Angsana New" w:cs="Angsana New"/>
                <w:sz w:val="25"/>
                <w:szCs w:val="25"/>
                <w:lang w:bidi="th-TH"/>
              </w:rPr>
              <w:t>237</w:t>
            </w:r>
          </w:p>
        </w:tc>
      </w:tr>
      <w:tr w:rsidR="00F17F99" w:rsidRPr="00C733F2" w14:paraId="2C577702" w14:textId="305AB8AD" w:rsidTr="00934BAB">
        <w:trPr>
          <w:gridBefore w:val="1"/>
          <w:wBefore w:w="540" w:type="dxa"/>
          <w:trHeight w:val="261"/>
        </w:trPr>
        <w:tc>
          <w:tcPr>
            <w:tcW w:w="3150" w:type="dxa"/>
            <w:gridSpan w:val="2"/>
            <w:shd w:val="clear" w:color="auto" w:fill="auto"/>
          </w:tcPr>
          <w:p w14:paraId="4B529530" w14:textId="495C9F49" w:rsidR="00F17F99" w:rsidRPr="006B6AA7" w:rsidRDefault="00F17F99" w:rsidP="00F17F99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5"/>
                <w:szCs w:val="25"/>
                <w:cs/>
              </w:rPr>
            </w:pPr>
            <w:r w:rsidRPr="006B6AA7">
              <w:rPr>
                <w:rFonts w:ascii="Angsana New" w:hAnsi="Angsana New" w:hint="cs"/>
                <w:sz w:val="25"/>
                <w:szCs w:val="25"/>
                <w:cs/>
                <w:lang w:val="en-GB"/>
              </w:rPr>
              <w:t>เงินลงทุนในตราสารทุน</w:t>
            </w:r>
          </w:p>
        </w:tc>
        <w:tc>
          <w:tcPr>
            <w:tcW w:w="270" w:type="dxa"/>
          </w:tcPr>
          <w:p w14:paraId="6C78D90E" w14:textId="77777777" w:rsidR="00F17F99" w:rsidRPr="006B6AA7" w:rsidRDefault="00F17F99" w:rsidP="00F17F99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</w:p>
        </w:tc>
        <w:tc>
          <w:tcPr>
            <w:tcW w:w="1440" w:type="dxa"/>
            <w:gridSpan w:val="3"/>
          </w:tcPr>
          <w:p w14:paraId="16E5E429" w14:textId="76915C5A" w:rsidR="00F17F99" w:rsidRPr="006B6AA7" w:rsidRDefault="00F17F99" w:rsidP="00934BAB">
            <w:pPr>
              <w:pStyle w:val="acctfourfigures"/>
              <w:tabs>
                <w:tab w:val="clear" w:pos="765"/>
                <w:tab w:val="decimal" w:pos="121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  <w:r w:rsidRPr="006B6AA7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270" w:type="dxa"/>
          </w:tcPr>
          <w:p w14:paraId="725475E4" w14:textId="09E45036" w:rsidR="00F17F99" w:rsidRPr="006B6AA7" w:rsidRDefault="00F17F99" w:rsidP="00F17F99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</w:p>
        </w:tc>
        <w:tc>
          <w:tcPr>
            <w:tcW w:w="1530" w:type="dxa"/>
            <w:gridSpan w:val="3"/>
            <w:shd w:val="clear" w:color="auto" w:fill="auto"/>
          </w:tcPr>
          <w:p w14:paraId="3A323B1D" w14:textId="6D1BAA21" w:rsidR="00F17F99" w:rsidRPr="006B6AA7" w:rsidRDefault="00F17F99" w:rsidP="00934BAB">
            <w:pPr>
              <w:pStyle w:val="acctfourfigures"/>
              <w:tabs>
                <w:tab w:val="clear" w:pos="765"/>
                <w:tab w:val="decimal" w:pos="1317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  <w:r w:rsidRPr="006B6AA7">
              <w:rPr>
                <w:rFonts w:ascii="Angsana New" w:hAnsi="Angsana New" w:cs="Angsana New"/>
                <w:sz w:val="25"/>
                <w:szCs w:val="25"/>
              </w:rPr>
              <w:t>76,647</w:t>
            </w:r>
          </w:p>
        </w:tc>
        <w:tc>
          <w:tcPr>
            <w:tcW w:w="236" w:type="dxa"/>
            <w:shd w:val="clear" w:color="auto" w:fill="auto"/>
          </w:tcPr>
          <w:p w14:paraId="341297DC" w14:textId="77777777" w:rsidR="00F17F99" w:rsidRPr="006B6AA7" w:rsidRDefault="00F17F99" w:rsidP="00F17F9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5"/>
                <w:szCs w:val="25"/>
                <w:highlight w:val="yellow"/>
              </w:rPr>
            </w:pPr>
          </w:p>
        </w:tc>
        <w:tc>
          <w:tcPr>
            <w:tcW w:w="1384" w:type="dxa"/>
            <w:gridSpan w:val="3"/>
            <w:shd w:val="clear" w:color="auto" w:fill="auto"/>
          </w:tcPr>
          <w:p w14:paraId="4858A1F9" w14:textId="0691BB35" w:rsidR="00F17F99" w:rsidRPr="006B6AA7" w:rsidRDefault="00F17F99" w:rsidP="00D51A66">
            <w:pPr>
              <w:pStyle w:val="acctfourfigures"/>
              <w:tabs>
                <w:tab w:val="clear" w:pos="765"/>
                <w:tab w:val="decimal" w:pos="1096"/>
              </w:tabs>
              <w:spacing w:line="240" w:lineRule="atLeast"/>
              <w:ind w:right="-86"/>
              <w:rPr>
                <w:rFonts w:ascii="Angsana New" w:hAnsi="Angsana New" w:cs="Angsana New"/>
                <w:sz w:val="25"/>
                <w:szCs w:val="25"/>
                <w:highlight w:val="yellow"/>
              </w:rPr>
            </w:pPr>
            <w:r w:rsidRPr="006B6AA7">
              <w:rPr>
                <w:rFonts w:ascii="Angsana New" w:hAnsi="Angsana New" w:cs="Angsana New"/>
                <w:sz w:val="25"/>
                <w:szCs w:val="25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B4A9923" w14:textId="77777777" w:rsidR="00F17F99" w:rsidRPr="006B6AA7" w:rsidRDefault="00F17F99" w:rsidP="00F17F99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5"/>
                <w:szCs w:val="25"/>
                <w:highlight w:val="yellow"/>
              </w:rPr>
            </w:pPr>
          </w:p>
        </w:tc>
        <w:tc>
          <w:tcPr>
            <w:tcW w:w="1300" w:type="dxa"/>
            <w:gridSpan w:val="3"/>
            <w:shd w:val="clear" w:color="auto" w:fill="auto"/>
          </w:tcPr>
          <w:p w14:paraId="47E198B9" w14:textId="445BF70C" w:rsidR="00F17F99" w:rsidRPr="006B6AA7" w:rsidRDefault="00F17F99" w:rsidP="00D51A66">
            <w:pPr>
              <w:pStyle w:val="acctfourfigures"/>
              <w:tabs>
                <w:tab w:val="clear" w:pos="765"/>
                <w:tab w:val="decimal" w:pos="1074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5"/>
                <w:szCs w:val="25"/>
                <w:highlight w:val="yellow"/>
                <w:cs/>
                <w:lang w:bidi="th-TH"/>
              </w:rPr>
            </w:pPr>
            <w:r w:rsidRPr="006B6AA7">
              <w:rPr>
                <w:rFonts w:ascii="Angsana New" w:hAnsi="Angsana New" w:cs="Angsana New"/>
                <w:sz w:val="25"/>
                <w:szCs w:val="25"/>
              </w:rPr>
              <w:t>76,647</w:t>
            </w:r>
          </w:p>
        </w:tc>
        <w:tc>
          <w:tcPr>
            <w:tcW w:w="236" w:type="dxa"/>
            <w:shd w:val="clear" w:color="auto" w:fill="auto"/>
          </w:tcPr>
          <w:p w14:paraId="34ACD636" w14:textId="77777777" w:rsidR="00F17F99" w:rsidRPr="006B6AA7" w:rsidRDefault="00F17F99" w:rsidP="00F17F9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5"/>
                <w:szCs w:val="25"/>
                <w:highlight w:val="yellow"/>
              </w:rPr>
            </w:pPr>
          </w:p>
        </w:tc>
        <w:tc>
          <w:tcPr>
            <w:tcW w:w="1294" w:type="dxa"/>
            <w:gridSpan w:val="3"/>
            <w:shd w:val="clear" w:color="auto" w:fill="auto"/>
          </w:tcPr>
          <w:p w14:paraId="65A2A9C2" w14:textId="7846FFED" w:rsidR="00F17F99" w:rsidRPr="006B6AA7" w:rsidRDefault="00F17F99" w:rsidP="00934BAB">
            <w:pPr>
              <w:pStyle w:val="acctfourfigures"/>
              <w:tabs>
                <w:tab w:val="clear" w:pos="765"/>
                <w:tab w:val="decimal" w:pos="9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5"/>
                <w:szCs w:val="25"/>
                <w:highlight w:val="yellow"/>
                <w:cs/>
                <w:lang w:bidi="th-TH"/>
              </w:rPr>
            </w:pPr>
            <w:r w:rsidRPr="006B6AA7">
              <w:rPr>
                <w:rFonts w:ascii="Angsana New" w:hAnsi="Angsana New" w:cs="Angsana New"/>
                <w:sz w:val="25"/>
                <w:szCs w:val="25"/>
                <w:lang w:bidi="th-TH"/>
              </w:rPr>
              <w:t>-</w:t>
            </w:r>
          </w:p>
        </w:tc>
        <w:tc>
          <w:tcPr>
            <w:tcW w:w="270" w:type="dxa"/>
          </w:tcPr>
          <w:p w14:paraId="2AB35370" w14:textId="77777777" w:rsidR="00F17F99" w:rsidRPr="006B6AA7" w:rsidRDefault="00F17F99" w:rsidP="00F17F99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</w:p>
        </w:tc>
        <w:tc>
          <w:tcPr>
            <w:tcW w:w="1260" w:type="dxa"/>
            <w:gridSpan w:val="2"/>
          </w:tcPr>
          <w:p w14:paraId="770F23E7" w14:textId="4A37A7F5" w:rsidR="00F17F99" w:rsidRPr="006B6AA7" w:rsidRDefault="00F17F99" w:rsidP="00D51A66">
            <w:pPr>
              <w:pStyle w:val="acctfourfigures"/>
              <w:tabs>
                <w:tab w:val="clear" w:pos="765"/>
                <w:tab w:val="decimal" w:pos="105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  <w:r w:rsidRPr="006B6AA7">
              <w:rPr>
                <w:rFonts w:ascii="Angsana New" w:hAnsi="Angsana New" w:cs="Angsana New"/>
                <w:sz w:val="25"/>
                <w:szCs w:val="25"/>
              </w:rPr>
              <w:t>76,647</w:t>
            </w:r>
          </w:p>
        </w:tc>
        <w:tc>
          <w:tcPr>
            <w:tcW w:w="270" w:type="dxa"/>
            <w:gridSpan w:val="2"/>
          </w:tcPr>
          <w:p w14:paraId="6154F0A1" w14:textId="77777777" w:rsidR="00F17F99" w:rsidRPr="006B6AA7" w:rsidRDefault="00F17F99" w:rsidP="00F17F99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</w:p>
        </w:tc>
        <w:tc>
          <w:tcPr>
            <w:tcW w:w="1260" w:type="dxa"/>
            <w:gridSpan w:val="2"/>
          </w:tcPr>
          <w:p w14:paraId="236B8C1B" w14:textId="4E602A0F" w:rsidR="00F17F99" w:rsidRPr="006B6AA7" w:rsidRDefault="00F17F99" w:rsidP="00934BAB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  <w:r w:rsidRPr="006B6AA7">
              <w:rPr>
                <w:rFonts w:ascii="Angsana New" w:hAnsi="Angsana New" w:cs="Angsana New"/>
                <w:sz w:val="25"/>
                <w:szCs w:val="25"/>
              </w:rPr>
              <w:t>76,647</w:t>
            </w:r>
          </w:p>
        </w:tc>
      </w:tr>
      <w:tr w:rsidR="00F17F99" w:rsidRPr="00C733F2" w14:paraId="12BE52E3" w14:textId="77777777" w:rsidTr="00934BAB">
        <w:trPr>
          <w:gridBefore w:val="1"/>
          <w:wBefore w:w="540" w:type="dxa"/>
          <w:trHeight w:val="261"/>
        </w:trPr>
        <w:tc>
          <w:tcPr>
            <w:tcW w:w="3150" w:type="dxa"/>
            <w:gridSpan w:val="2"/>
            <w:shd w:val="clear" w:color="auto" w:fill="auto"/>
          </w:tcPr>
          <w:p w14:paraId="723CBAFD" w14:textId="01578725" w:rsidR="00F17F99" w:rsidRPr="006B6AA7" w:rsidRDefault="00F17F99" w:rsidP="00F17F99">
            <w:pPr>
              <w:ind w:left="-14" w:right="-90"/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</w:pPr>
            <w:r w:rsidRPr="006B6AA7">
              <w:rPr>
                <w:rFonts w:ascii="Angsana New" w:hAnsi="Angsana New" w:hint="cs"/>
                <w:sz w:val="25"/>
                <w:szCs w:val="25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270" w:type="dxa"/>
          </w:tcPr>
          <w:p w14:paraId="1EDE743F" w14:textId="77777777" w:rsidR="00F17F99" w:rsidRPr="006B6AA7" w:rsidRDefault="00F17F99" w:rsidP="00F17F99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</w:p>
        </w:tc>
        <w:tc>
          <w:tcPr>
            <w:tcW w:w="1440" w:type="dxa"/>
            <w:gridSpan w:val="3"/>
          </w:tcPr>
          <w:p w14:paraId="571E63EF" w14:textId="5A3A6DA5" w:rsidR="00F17F99" w:rsidRPr="006B6AA7" w:rsidRDefault="00F17F99" w:rsidP="00934BAB">
            <w:pPr>
              <w:pStyle w:val="acctfourfigures"/>
              <w:tabs>
                <w:tab w:val="clear" w:pos="765"/>
                <w:tab w:val="decimal" w:pos="121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  <w:r w:rsidRPr="006B6AA7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270" w:type="dxa"/>
          </w:tcPr>
          <w:p w14:paraId="43ECB9DD" w14:textId="77777777" w:rsidR="00F17F99" w:rsidRPr="006B6AA7" w:rsidRDefault="00F17F99" w:rsidP="00F17F99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</w:p>
        </w:tc>
        <w:tc>
          <w:tcPr>
            <w:tcW w:w="1530" w:type="dxa"/>
            <w:gridSpan w:val="3"/>
            <w:shd w:val="clear" w:color="auto" w:fill="auto"/>
          </w:tcPr>
          <w:p w14:paraId="6BA33EA8" w14:textId="0E8D37E0" w:rsidR="00F17F99" w:rsidRPr="006B6AA7" w:rsidRDefault="00F17F99" w:rsidP="00934BAB">
            <w:pPr>
              <w:pStyle w:val="acctfourfigures"/>
              <w:tabs>
                <w:tab w:val="clear" w:pos="765"/>
                <w:tab w:val="decimal" w:pos="1317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  <w:r w:rsidRPr="006B6AA7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0A79808" w14:textId="77777777" w:rsidR="00F17F99" w:rsidRPr="006B6AA7" w:rsidRDefault="00F17F99" w:rsidP="00F17F9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5"/>
                <w:szCs w:val="25"/>
                <w:highlight w:val="yellow"/>
              </w:rPr>
            </w:pPr>
          </w:p>
        </w:tc>
        <w:tc>
          <w:tcPr>
            <w:tcW w:w="1384" w:type="dxa"/>
            <w:gridSpan w:val="3"/>
            <w:shd w:val="clear" w:color="auto" w:fill="auto"/>
          </w:tcPr>
          <w:p w14:paraId="68806569" w14:textId="5AA53330" w:rsidR="00F17F99" w:rsidRPr="006B6AA7" w:rsidRDefault="00F17F99" w:rsidP="00D51A66">
            <w:pPr>
              <w:pStyle w:val="acctfourfigures"/>
              <w:tabs>
                <w:tab w:val="clear" w:pos="765"/>
                <w:tab w:val="decimal" w:pos="1096"/>
              </w:tabs>
              <w:spacing w:line="240" w:lineRule="atLeast"/>
              <w:ind w:right="-86"/>
              <w:rPr>
                <w:rFonts w:ascii="Angsana New" w:hAnsi="Angsana New" w:cs="Angsana New"/>
                <w:sz w:val="25"/>
                <w:szCs w:val="25"/>
              </w:rPr>
            </w:pPr>
            <w:r w:rsidRPr="006B6AA7">
              <w:rPr>
                <w:rFonts w:ascii="Angsana New" w:hAnsi="Angsana New" w:cs="Angsana New"/>
                <w:sz w:val="25"/>
                <w:szCs w:val="25"/>
                <w:lang w:val="en-US" w:bidi="th-TH"/>
              </w:rPr>
              <w:t>(397,860)</w:t>
            </w:r>
          </w:p>
        </w:tc>
        <w:tc>
          <w:tcPr>
            <w:tcW w:w="236" w:type="dxa"/>
            <w:shd w:val="clear" w:color="auto" w:fill="auto"/>
          </w:tcPr>
          <w:p w14:paraId="20BF6CC0" w14:textId="77777777" w:rsidR="00F17F99" w:rsidRPr="006B6AA7" w:rsidRDefault="00F17F99" w:rsidP="00F17F99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5"/>
                <w:szCs w:val="25"/>
                <w:highlight w:val="yellow"/>
              </w:rPr>
            </w:pPr>
          </w:p>
        </w:tc>
        <w:tc>
          <w:tcPr>
            <w:tcW w:w="1300" w:type="dxa"/>
            <w:gridSpan w:val="3"/>
            <w:shd w:val="clear" w:color="auto" w:fill="auto"/>
          </w:tcPr>
          <w:p w14:paraId="6ABBC209" w14:textId="0EA995BA" w:rsidR="00F17F99" w:rsidRPr="006B6AA7" w:rsidRDefault="00F17F99" w:rsidP="00D51A66">
            <w:pPr>
              <w:pStyle w:val="acctfourfigures"/>
              <w:tabs>
                <w:tab w:val="clear" w:pos="765"/>
                <w:tab w:val="decimal" w:pos="1074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  <w:r w:rsidRPr="006B6AA7">
              <w:rPr>
                <w:rFonts w:ascii="Angsana New" w:hAnsi="Angsana New" w:cs="Angsana New"/>
                <w:sz w:val="25"/>
                <w:szCs w:val="25"/>
                <w:lang w:val="en-US" w:bidi="th-TH"/>
              </w:rPr>
              <w:t>(397,860)</w:t>
            </w:r>
          </w:p>
        </w:tc>
        <w:tc>
          <w:tcPr>
            <w:tcW w:w="236" w:type="dxa"/>
            <w:shd w:val="clear" w:color="auto" w:fill="auto"/>
          </w:tcPr>
          <w:p w14:paraId="400FCDA1" w14:textId="77777777" w:rsidR="00F17F99" w:rsidRPr="006B6AA7" w:rsidRDefault="00F17F99" w:rsidP="00F17F9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5"/>
                <w:szCs w:val="25"/>
                <w:highlight w:val="yellow"/>
              </w:rPr>
            </w:pPr>
          </w:p>
        </w:tc>
        <w:tc>
          <w:tcPr>
            <w:tcW w:w="1294" w:type="dxa"/>
            <w:gridSpan w:val="3"/>
            <w:shd w:val="clear" w:color="auto" w:fill="auto"/>
          </w:tcPr>
          <w:p w14:paraId="395064B8" w14:textId="1AE1B985" w:rsidR="00F17F99" w:rsidRPr="006B6AA7" w:rsidRDefault="00F17F99" w:rsidP="00934BAB">
            <w:pPr>
              <w:pStyle w:val="acctfourfigures"/>
              <w:tabs>
                <w:tab w:val="clear" w:pos="765"/>
                <w:tab w:val="decimal" w:pos="9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  <w:r w:rsidRPr="006B6AA7">
              <w:rPr>
                <w:rFonts w:ascii="Angsana New" w:hAnsi="Angsana New" w:cs="Angsana New"/>
                <w:sz w:val="25"/>
                <w:szCs w:val="25"/>
                <w:lang w:bidi="th-TH"/>
              </w:rPr>
              <w:t>(393,954)</w:t>
            </w:r>
          </w:p>
        </w:tc>
        <w:tc>
          <w:tcPr>
            <w:tcW w:w="270" w:type="dxa"/>
          </w:tcPr>
          <w:p w14:paraId="5C34A868" w14:textId="77777777" w:rsidR="00F17F99" w:rsidRPr="006B6AA7" w:rsidRDefault="00F17F99" w:rsidP="00F17F99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</w:p>
        </w:tc>
        <w:tc>
          <w:tcPr>
            <w:tcW w:w="1260" w:type="dxa"/>
            <w:gridSpan w:val="2"/>
          </w:tcPr>
          <w:p w14:paraId="6B2D7525" w14:textId="6096D897" w:rsidR="00F17F99" w:rsidRPr="006B6AA7" w:rsidRDefault="00F17F99" w:rsidP="00D51A66">
            <w:pPr>
              <w:pStyle w:val="acctfourfigures"/>
              <w:tabs>
                <w:tab w:val="clear" w:pos="765"/>
                <w:tab w:val="decimal" w:pos="105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  <w:r w:rsidRPr="006B6AA7">
              <w:rPr>
                <w:rFonts w:ascii="Angsana New" w:hAnsi="Angsana New" w:cs="Angsana New"/>
                <w:sz w:val="25"/>
                <w:szCs w:val="25"/>
                <w:lang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49F404B3" w14:textId="77777777" w:rsidR="00F17F99" w:rsidRPr="006B6AA7" w:rsidRDefault="00F17F99" w:rsidP="00F17F99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</w:p>
        </w:tc>
        <w:tc>
          <w:tcPr>
            <w:tcW w:w="1260" w:type="dxa"/>
            <w:gridSpan w:val="2"/>
          </w:tcPr>
          <w:p w14:paraId="31653566" w14:textId="15FFF851" w:rsidR="00F17F99" w:rsidRPr="006B6AA7" w:rsidRDefault="00F17F99" w:rsidP="00934BAB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  <w:r w:rsidRPr="006B6AA7">
              <w:rPr>
                <w:rFonts w:ascii="Angsana New" w:hAnsi="Angsana New" w:cs="Angsana New"/>
                <w:sz w:val="25"/>
                <w:szCs w:val="25"/>
                <w:lang w:bidi="th-TH"/>
              </w:rPr>
              <w:t>(393,954)</w:t>
            </w:r>
          </w:p>
        </w:tc>
      </w:tr>
      <w:tr w:rsidR="00A66B35" w:rsidRPr="00282091" w14:paraId="5D2BC712" w14:textId="77777777" w:rsidTr="00934BAB">
        <w:trPr>
          <w:gridAfter w:val="1"/>
          <w:wAfter w:w="96" w:type="dxa"/>
          <w:trHeight w:val="261"/>
        </w:trPr>
        <w:tc>
          <w:tcPr>
            <w:tcW w:w="3420" w:type="dxa"/>
            <w:gridSpan w:val="2"/>
            <w:shd w:val="clear" w:color="auto" w:fill="auto"/>
            <w:vAlign w:val="bottom"/>
          </w:tcPr>
          <w:p w14:paraId="5F6A123B" w14:textId="30D0FEFD" w:rsidR="00A66B35" w:rsidRPr="00032591" w:rsidRDefault="00A66B35" w:rsidP="00C81439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032591">
              <w:rPr>
                <w:rFonts w:asciiTheme="majorBidi" w:hAnsiTheme="majorBidi" w:cstheme="majorBidi"/>
                <w:sz w:val="28"/>
                <w:szCs w:val="28"/>
              </w:rPr>
              <w:lastRenderedPageBreak/>
              <w:br w:type="page"/>
            </w:r>
          </w:p>
        </w:tc>
        <w:tc>
          <w:tcPr>
            <w:tcW w:w="270" w:type="dxa"/>
          </w:tcPr>
          <w:p w14:paraId="034A57E6" w14:textId="77777777" w:rsidR="00A66B35" w:rsidRPr="00032591" w:rsidRDefault="00A66B35" w:rsidP="00C8143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160" w:type="dxa"/>
            <w:gridSpan w:val="26"/>
          </w:tcPr>
          <w:p w14:paraId="561ACCB3" w14:textId="6BA7AD71" w:rsidR="00A66B35" w:rsidRPr="00032591" w:rsidRDefault="00A66B35" w:rsidP="00C8143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</w:pPr>
            <w:r w:rsidRPr="00032591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A66B35" w:rsidRPr="00282091" w14:paraId="64543E92" w14:textId="77777777" w:rsidTr="00934BAB">
        <w:trPr>
          <w:gridAfter w:val="1"/>
          <w:wAfter w:w="96" w:type="dxa"/>
          <w:trHeight w:val="261"/>
        </w:trPr>
        <w:tc>
          <w:tcPr>
            <w:tcW w:w="3420" w:type="dxa"/>
            <w:gridSpan w:val="2"/>
            <w:shd w:val="clear" w:color="auto" w:fill="auto"/>
            <w:vAlign w:val="bottom"/>
          </w:tcPr>
          <w:p w14:paraId="7380D86D" w14:textId="77777777" w:rsidR="00A66B35" w:rsidRPr="00032591" w:rsidRDefault="00A66B35" w:rsidP="00C81439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30FBB41A" w14:textId="77777777" w:rsidR="00A66B35" w:rsidRPr="00032591" w:rsidRDefault="00A66B35" w:rsidP="00C8143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6300" w:type="dxa"/>
            <w:gridSpan w:val="14"/>
          </w:tcPr>
          <w:p w14:paraId="43390F81" w14:textId="77777777" w:rsidR="00A66B35" w:rsidRPr="00032591" w:rsidRDefault="00A66B35" w:rsidP="00C8143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</w:pPr>
            <w:r w:rsidRPr="00032591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 w:bidi="th-TH"/>
              </w:rPr>
              <w:t>มูลค่าตามบัญชี</w:t>
            </w:r>
          </w:p>
        </w:tc>
        <w:tc>
          <w:tcPr>
            <w:tcW w:w="236" w:type="dxa"/>
            <w:shd w:val="clear" w:color="auto" w:fill="auto"/>
          </w:tcPr>
          <w:p w14:paraId="7F149B54" w14:textId="77777777" w:rsidR="00A66B35" w:rsidRPr="00032591" w:rsidRDefault="00A66B35" w:rsidP="00C8143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4624" w:type="dxa"/>
            <w:gridSpan w:val="11"/>
            <w:shd w:val="clear" w:color="auto" w:fill="auto"/>
            <w:vAlign w:val="bottom"/>
          </w:tcPr>
          <w:p w14:paraId="5497F30E" w14:textId="77777777" w:rsidR="00A66B35" w:rsidRPr="00032591" w:rsidRDefault="00A66B35" w:rsidP="00C8143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032591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A66B35" w:rsidRPr="00282091" w14:paraId="7225942F" w14:textId="77777777" w:rsidTr="00934BAB">
        <w:trPr>
          <w:gridAfter w:val="1"/>
          <w:wAfter w:w="96" w:type="dxa"/>
          <w:trHeight w:val="261"/>
        </w:trPr>
        <w:tc>
          <w:tcPr>
            <w:tcW w:w="3420" w:type="dxa"/>
            <w:gridSpan w:val="2"/>
            <w:shd w:val="clear" w:color="auto" w:fill="auto"/>
            <w:vAlign w:val="bottom"/>
          </w:tcPr>
          <w:p w14:paraId="0EF142C1" w14:textId="77777777" w:rsidR="00A66B35" w:rsidRPr="00032591" w:rsidRDefault="00A66B35" w:rsidP="00C81439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14:paraId="589AA62D" w14:textId="77777777" w:rsidR="00A66B35" w:rsidRPr="00032591" w:rsidRDefault="00A66B35" w:rsidP="00C8143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3FE5F1CD" w14:textId="77777777" w:rsidR="00A66B35" w:rsidRPr="00032591" w:rsidRDefault="00A66B35" w:rsidP="00D51A66">
            <w:pPr>
              <w:pStyle w:val="acctfourfigures"/>
              <w:tabs>
                <w:tab w:val="clear" w:pos="765"/>
              </w:tabs>
              <w:spacing w:line="240" w:lineRule="atLeast"/>
              <w:ind w:left="-110" w:right="-112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032591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เครื่องมือทางการเงินที่วัดมูลค่าด้วยมูลค่ายุติธรรม</w:t>
            </w:r>
            <w:r w:rsidRPr="00032591">
              <w:rPr>
                <w:rFonts w:ascii="Angsana New" w:hAnsi="Angsana New" w:cs="Angsana New"/>
                <w:sz w:val="28"/>
                <w:szCs w:val="28"/>
                <w:lang w:bidi="th-TH"/>
              </w:rPr>
              <w:br/>
            </w:r>
            <w:r w:rsidRPr="00032591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ผ่าน</w:t>
            </w:r>
            <w:r w:rsidRPr="00032591">
              <w:rPr>
                <w:rFonts w:ascii="Angsana New" w:hAnsi="Angsana New" w:cs="Angsana New"/>
                <w:spacing w:val="-2"/>
                <w:sz w:val="28"/>
                <w:szCs w:val="28"/>
                <w:cs/>
                <w:lang w:bidi="th-TH"/>
              </w:rPr>
              <w:t>กำไรหรือขาดทุน</w:t>
            </w:r>
          </w:p>
        </w:tc>
        <w:tc>
          <w:tcPr>
            <w:tcW w:w="270" w:type="dxa"/>
          </w:tcPr>
          <w:p w14:paraId="737A1D10" w14:textId="77777777" w:rsidR="00A66B35" w:rsidRPr="00032591" w:rsidRDefault="00A66B35" w:rsidP="00C8143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440" w:type="dxa"/>
            <w:gridSpan w:val="3"/>
            <w:shd w:val="clear" w:color="auto" w:fill="auto"/>
            <w:vAlign w:val="bottom"/>
          </w:tcPr>
          <w:p w14:paraId="2EB9D59E" w14:textId="77777777" w:rsidR="00A66B35" w:rsidRPr="00032591" w:rsidRDefault="00A66B35" w:rsidP="00C81439">
            <w:pPr>
              <w:pStyle w:val="acctfourfigures"/>
              <w:tabs>
                <w:tab w:val="clear" w:pos="765"/>
              </w:tabs>
              <w:ind w:left="-106" w:right="-86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032591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6" w:type="dxa"/>
            <w:shd w:val="clear" w:color="auto" w:fill="auto"/>
          </w:tcPr>
          <w:p w14:paraId="2A44C9F8" w14:textId="77777777" w:rsidR="00A66B35" w:rsidRPr="00032591" w:rsidRDefault="00A66B35" w:rsidP="00C81439">
            <w:pPr>
              <w:pStyle w:val="acctfourfigures"/>
              <w:tabs>
                <w:tab w:val="clear" w:pos="765"/>
              </w:tabs>
              <w:spacing w:line="240" w:lineRule="atLeast"/>
              <w:ind w:left="-43" w:right="-141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384" w:type="dxa"/>
            <w:gridSpan w:val="3"/>
            <w:shd w:val="clear" w:color="auto" w:fill="auto"/>
            <w:vAlign w:val="bottom"/>
          </w:tcPr>
          <w:p w14:paraId="2C04F215" w14:textId="77777777" w:rsidR="00A66B35" w:rsidRPr="00032591" w:rsidRDefault="00A66B35" w:rsidP="00C81439">
            <w:pPr>
              <w:pStyle w:val="acctfourfigures"/>
              <w:tabs>
                <w:tab w:val="clear" w:pos="765"/>
              </w:tabs>
              <w:spacing w:line="240" w:lineRule="atLeast"/>
              <w:ind w:left="-70" w:right="-110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032591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เครื่องมือทางการเงินที่วัดมูลค่าด้วยราคาทุน</w:t>
            </w:r>
            <w:r w:rsidRPr="00032591">
              <w:rPr>
                <w:rFonts w:ascii="Angsana New" w:hAnsi="Angsana New" w:cs="Angsana New"/>
                <w:sz w:val="28"/>
                <w:szCs w:val="28"/>
                <w:lang w:bidi="th-TH"/>
              </w:rPr>
              <w:br/>
            </w:r>
            <w:r w:rsidRPr="00032591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ตัดจำหน่าย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4C7D1F1" w14:textId="77777777" w:rsidR="00A66B35" w:rsidRPr="00032591" w:rsidRDefault="00A66B35" w:rsidP="00C81439">
            <w:pPr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  <w:gridSpan w:val="3"/>
            <w:shd w:val="clear" w:color="auto" w:fill="auto"/>
            <w:vAlign w:val="bottom"/>
          </w:tcPr>
          <w:p w14:paraId="10CDDAE1" w14:textId="77777777" w:rsidR="00A66B35" w:rsidRPr="00032591" w:rsidRDefault="00A66B35" w:rsidP="00C8143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032591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236" w:type="dxa"/>
            <w:shd w:val="clear" w:color="auto" w:fill="auto"/>
          </w:tcPr>
          <w:p w14:paraId="4452926D" w14:textId="77777777" w:rsidR="00A66B35" w:rsidRPr="00032591" w:rsidRDefault="00A66B35" w:rsidP="00C8143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384" w:type="dxa"/>
            <w:gridSpan w:val="3"/>
            <w:shd w:val="clear" w:color="auto" w:fill="auto"/>
            <w:vAlign w:val="bottom"/>
          </w:tcPr>
          <w:p w14:paraId="2EC82B47" w14:textId="77777777" w:rsidR="00A66B35" w:rsidRPr="00032591" w:rsidRDefault="00A66B35" w:rsidP="00C8143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032591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ระดับ</w:t>
            </w:r>
            <w:r w:rsidRPr="00032591">
              <w:rPr>
                <w:rFonts w:ascii="Angsana New" w:hAnsi="Angsana New" w:cs="Angsana New" w:hint="cs"/>
                <w:sz w:val="28"/>
                <w:szCs w:val="28"/>
              </w:rPr>
              <w:t xml:space="preserve"> 2</w:t>
            </w:r>
          </w:p>
        </w:tc>
        <w:tc>
          <w:tcPr>
            <w:tcW w:w="270" w:type="dxa"/>
          </w:tcPr>
          <w:p w14:paraId="503107CD" w14:textId="77777777" w:rsidR="00A66B35" w:rsidRPr="00032591" w:rsidRDefault="00A66B35" w:rsidP="00C8143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350" w:type="dxa"/>
            <w:gridSpan w:val="3"/>
          </w:tcPr>
          <w:p w14:paraId="0405287B" w14:textId="77777777" w:rsidR="00A66B35" w:rsidRPr="00032591" w:rsidRDefault="00A66B35" w:rsidP="00C8143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14:paraId="54EEA477" w14:textId="77777777" w:rsidR="00A66B35" w:rsidRPr="00032591" w:rsidRDefault="00A66B35" w:rsidP="00C8143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14:paraId="62284265" w14:textId="77777777" w:rsidR="00A66B35" w:rsidRPr="00032591" w:rsidRDefault="00A66B35" w:rsidP="00C8143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14:paraId="3D87FC60" w14:textId="77777777" w:rsidR="00A66B35" w:rsidRPr="00032591" w:rsidRDefault="00A66B35" w:rsidP="00C8143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14:paraId="24E9C6FE" w14:textId="77777777" w:rsidR="00A66B35" w:rsidRPr="00032591" w:rsidRDefault="00A66B35" w:rsidP="00C8143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032591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ระดับ</w:t>
            </w:r>
            <w:r w:rsidRPr="00032591">
              <w:rPr>
                <w:rFonts w:ascii="Angsana New" w:hAnsi="Angsana New" w:cs="Angsana New" w:hint="cs"/>
                <w:sz w:val="28"/>
                <w:szCs w:val="28"/>
              </w:rPr>
              <w:t xml:space="preserve"> </w:t>
            </w:r>
            <w:r w:rsidRPr="00032591">
              <w:rPr>
                <w:rFonts w:ascii="Angsana New" w:hAnsi="Angsana New" w:cs="Angsana New"/>
                <w:sz w:val="28"/>
                <w:szCs w:val="28"/>
                <w:lang w:val="en-US"/>
              </w:rPr>
              <w:t>3</w:t>
            </w:r>
          </w:p>
        </w:tc>
        <w:tc>
          <w:tcPr>
            <w:tcW w:w="270" w:type="dxa"/>
            <w:gridSpan w:val="2"/>
          </w:tcPr>
          <w:p w14:paraId="3783C921" w14:textId="77777777" w:rsidR="00A66B35" w:rsidRPr="00032591" w:rsidRDefault="00A66B35" w:rsidP="00C8143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  <w:gridSpan w:val="2"/>
          </w:tcPr>
          <w:p w14:paraId="55C7BC12" w14:textId="77777777" w:rsidR="00A66B35" w:rsidRPr="00032591" w:rsidRDefault="00A66B35" w:rsidP="00C8143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14:paraId="6A86EA82" w14:textId="77777777" w:rsidR="00A66B35" w:rsidRPr="00032591" w:rsidRDefault="00A66B35" w:rsidP="00C8143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14:paraId="54DF739D" w14:textId="77777777" w:rsidR="00A66B35" w:rsidRPr="00032591" w:rsidRDefault="00A66B35" w:rsidP="00C8143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14:paraId="1B632794" w14:textId="77777777" w:rsidR="00A66B35" w:rsidRPr="00032591" w:rsidRDefault="00A66B35" w:rsidP="00C8143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14:paraId="45F20E90" w14:textId="77777777" w:rsidR="00A66B35" w:rsidRPr="00032591" w:rsidRDefault="00A66B35" w:rsidP="00C8143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032591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A66B35" w:rsidRPr="00282091" w14:paraId="33F4EC81" w14:textId="77777777" w:rsidTr="00934BAB">
        <w:trPr>
          <w:gridAfter w:val="1"/>
          <w:wAfter w:w="96" w:type="dxa"/>
          <w:trHeight w:val="261"/>
        </w:trPr>
        <w:tc>
          <w:tcPr>
            <w:tcW w:w="3420" w:type="dxa"/>
            <w:gridSpan w:val="2"/>
            <w:shd w:val="clear" w:color="auto" w:fill="auto"/>
            <w:vAlign w:val="bottom"/>
          </w:tcPr>
          <w:p w14:paraId="26B2C22A" w14:textId="77777777" w:rsidR="00A66B35" w:rsidRPr="009912B7" w:rsidRDefault="00A66B35" w:rsidP="00C81439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32CF9F19" w14:textId="77777777" w:rsidR="00A66B35" w:rsidRPr="009912B7" w:rsidRDefault="00A66B35" w:rsidP="00C8143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1160" w:type="dxa"/>
            <w:gridSpan w:val="26"/>
          </w:tcPr>
          <w:p w14:paraId="621753C1" w14:textId="77777777" w:rsidR="00A66B35" w:rsidRPr="00032591" w:rsidRDefault="00A66B35" w:rsidP="00C8143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  <w:r w:rsidRPr="00032591"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  <w:t>(</w:t>
            </w:r>
            <w:r w:rsidRPr="00032591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  <w:lang w:val="en-US" w:bidi="th-TH"/>
              </w:rPr>
              <w:t>พันบาท</w:t>
            </w:r>
            <w:r w:rsidRPr="00032591"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  <w:t>)</w:t>
            </w:r>
          </w:p>
        </w:tc>
      </w:tr>
      <w:tr w:rsidR="00A66B35" w:rsidRPr="00282091" w14:paraId="22C37A5B" w14:textId="77777777" w:rsidTr="00934BAB">
        <w:trPr>
          <w:gridAfter w:val="1"/>
          <w:wAfter w:w="96" w:type="dxa"/>
          <w:trHeight w:val="261"/>
        </w:trPr>
        <w:tc>
          <w:tcPr>
            <w:tcW w:w="3420" w:type="dxa"/>
            <w:gridSpan w:val="2"/>
            <w:shd w:val="clear" w:color="auto" w:fill="auto"/>
          </w:tcPr>
          <w:p w14:paraId="5621DF16" w14:textId="0D5128CE" w:rsidR="00A66B35" w:rsidRPr="009912B7" w:rsidRDefault="000A743B" w:rsidP="00C81439">
            <w:pPr>
              <w:ind w:right="-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0A743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0A743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 w:rsidR="00F22DA9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กันย</w:t>
            </w:r>
            <w:r w:rsidRPr="000A743B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ายน </w:t>
            </w:r>
            <w:r w:rsidRPr="000A743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2565</w:t>
            </w:r>
          </w:p>
        </w:tc>
        <w:tc>
          <w:tcPr>
            <w:tcW w:w="270" w:type="dxa"/>
          </w:tcPr>
          <w:p w14:paraId="6C78411B" w14:textId="77777777" w:rsidR="00A66B35" w:rsidRPr="009912B7" w:rsidRDefault="00A66B35" w:rsidP="00C81439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</w:tcPr>
          <w:p w14:paraId="5C669B26" w14:textId="77777777" w:rsidR="00A66B35" w:rsidRPr="009912B7" w:rsidRDefault="00A66B35" w:rsidP="00C81439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75AE1D6" w14:textId="77777777" w:rsidR="00A66B35" w:rsidRPr="009912B7" w:rsidRDefault="00A66B35" w:rsidP="00C81439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0" w:type="dxa"/>
            <w:gridSpan w:val="3"/>
            <w:shd w:val="clear" w:color="auto" w:fill="auto"/>
          </w:tcPr>
          <w:p w14:paraId="2496B133" w14:textId="77777777" w:rsidR="00A66B35" w:rsidRPr="009912B7" w:rsidRDefault="00A66B35" w:rsidP="00C81439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4418BEEE" w14:textId="77777777" w:rsidR="00A66B35" w:rsidRPr="009912B7" w:rsidRDefault="00A66B35" w:rsidP="00C8143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4" w:type="dxa"/>
            <w:gridSpan w:val="3"/>
            <w:shd w:val="clear" w:color="auto" w:fill="auto"/>
          </w:tcPr>
          <w:p w14:paraId="04617C4B" w14:textId="77777777" w:rsidR="00A66B35" w:rsidRPr="009912B7" w:rsidRDefault="00A66B35" w:rsidP="00C81439">
            <w:pPr>
              <w:pStyle w:val="acctfourfigures"/>
              <w:tabs>
                <w:tab w:val="clear" w:pos="765"/>
                <w:tab w:val="decimal" w:pos="1074"/>
              </w:tabs>
              <w:spacing w:line="240" w:lineRule="atLeast"/>
              <w:ind w:right="-8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2AE9F5D4" w14:textId="77777777" w:rsidR="00A66B35" w:rsidRPr="009912B7" w:rsidRDefault="00A66B35" w:rsidP="00C81439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4" w:type="dxa"/>
            <w:gridSpan w:val="3"/>
            <w:shd w:val="clear" w:color="auto" w:fill="auto"/>
          </w:tcPr>
          <w:p w14:paraId="6C88A2C6" w14:textId="77777777" w:rsidR="00A66B35" w:rsidRPr="009912B7" w:rsidRDefault="00A66B35" w:rsidP="00C81439">
            <w:pPr>
              <w:pStyle w:val="acctfourfigures"/>
              <w:tabs>
                <w:tab w:val="clear" w:pos="765"/>
                <w:tab w:val="decimal" w:pos="98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50D98130" w14:textId="77777777" w:rsidR="00A66B35" w:rsidRPr="009912B7" w:rsidRDefault="00A66B35" w:rsidP="00C8143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4" w:type="dxa"/>
            <w:gridSpan w:val="3"/>
            <w:shd w:val="clear" w:color="auto" w:fill="auto"/>
          </w:tcPr>
          <w:p w14:paraId="433DE0A2" w14:textId="77777777" w:rsidR="00A66B35" w:rsidRPr="009912B7" w:rsidRDefault="00A66B35" w:rsidP="00C81439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37DF8AA8" w14:textId="77777777" w:rsidR="00A66B35" w:rsidRPr="009912B7" w:rsidRDefault="00A66B35" w:rsidP="00C81439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350" w:type="dxa"/>
            <w:gridSpan w:val="3"/>
          </w:tcPr>
          <w:p w14:paraId="15D726C6" w14:textId="77777777" w:rsidR="00A66B35" w:rsidRPr="009912B7" w:rsidRDefault="00A66B35" w:rsidP="00C81439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  <w:gridSpan w:val="2"/>
          </w:tcPr>
          <w:p w14:paraId="79F7484D" w14:textId="77777777" w:rsidR="00A66B35" w:rsidRPr="009912B7" w:rsidRDefault="00A66B35" w:rsidP="00C81439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350" w:type="dxa"/>
            <w:gridSpan w:val="2"/>
          </w:tcPr>
          <w:p w14:paraId="1E9DB207" w14:textId="77777777" w:rsidR="00A66B35" w:rsidRPr="009912B7" w:rsidRDefault="00A66B35" w:rsidP="00C81439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</w:tr>
      <w:tr w:rsidR="00A66B35" w:rsidRPr="00282091" w14:paraId="57D40849" w14:textId="77777777" w:rsidTr="00934BAB">
        <w:trPr>
          <w:gridAfter w:val="1"/>
          <w:wAfter w:w="96" w:type="dxa"/>
          <w:trHeight w:val="261"/>
        </w:trPr>
        <w:tc>
          <w:tcPr>
            <w:tcW w:w="3420" w:type="dxa"/>
            <w:gridSpan w:val="2"/>
            <w:shd w:val="clear" w:color="auto" w:fill="auto"/>
          </w:tcPr>
          <w:p w14:paraId="4039B74C" w14:textId="77777777" w:rsidR="00A66B35" w:rsidRPr="009912B7" w:rsidRDefault="00A66B35" w:rsidP="00C81439">
            <w:pPr>
              <w:ind w:right="-90"/>
              <w:rPr>
                <w:rFonts w:ascii="Angsana New" w:hAnsi="Angsana New"/>
                <w:sz w:val="26"/>
                <w:szCs w:val="26"/>
                <w:highlight w:val="yellow"/>
                <w:cs/>
                <w:lang w:val="en-GB"/>
              </w:rPr>
            </w:pPr>
            <w:r w:rsidRPr="00CD669A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สินทรัพย์ทางการเงินและหนี้สินทางการเงิน</w:t>
            </w:r>
          </w:p>
        </w:tc>
        <w:tc>
          <w:tcPr>
            <w:tcW w:w="270" w:type="dxa"/>
          </w:tcPr>
          <w:p w14:paraId="0139A7F8" w14:textId="77777777" w:rsidR="00A66B35" w:rsidRPr="009912B7" w:rsidRDefault="00A66B35" w:rsidP="00C81439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</w:tcPr>
          <w:p w14:paraId="1BED81E7" w14:textId="77777777" w:rsidR="00A66B35" w:rsidRPr="009912B7" w:rsidRDefault="00A66B35" w:rsidP="00C81439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19D463A" w14:textId="77777777" w:rsidR="00A66B35" w:rsidRPr="009912B7" w:rsidRDefault="00A66B35" w:rsidP="00C81439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0" w:type="dxa"/>
            <w:gridSpan w:val="3"/>
            <w:shd w:val="clear" w:color="auto" w:fill="auto"/>
          </w:tcPr>
          <w:p w14:paraId="099BCCBE" w14:textId="77777777" w:rsidR="00A66B35" w:rsidRPr="009912B7" w:rsidRDefault="00A66B35" w:rsidP="00C81439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390A508E" w14:textId="77777777" w:rsidR="00A66B35" w:rsidRPr="009912B7" w:rsidRDefault="00A66B35" w:rsidP="00C8143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4" w:type="dxa"/>
            <w:gridSpan w:val="3"/>
            <w:shd w:val="clear" w:color="auto" w:fill="auto"/>
          </w:tcPr>
          <w:p w14:paraId="5BC135C5" w14:textId="77777777" w:rsidR="00A66B35" w:rsidRPr="009912B7" w:rsidRDefault="00A66B35" w:rsidP="00C81439">
            <w:pPr>
              <w:pStyle w:val="acctfourfigures"/>
              <w:tabs>
                <w:tab w:val="clear" w:pos="765"/>
                <w:tab w:val="decimal" w:pos="1074"/>
              </w:tabs>
              <w:spacing w:line="240" w:lineRule="atLeast"/>
              <w:ind w:right="-8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1E38ACC5" w14:textId="77777777" w:rsidR="00A66B35" w:rsidRPr="009912B7" w:rsidRDefault="00A66B35" w:rsidP="00C81439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4" w:type="dxa"/>
            <w:gridSpan w:val="3"/>
            <w:shd w:val="clear" w:color="auto" w:fill="auto"/>
          </w:tcPr>
          <w:p w14:paraId="7F48D21C" w14:textId="77777777" w:rsidR="00A66B35" w:rsidRPr="009912B7" w:rsidRDefault="00A66B35" w:rsidP="00C81439">
            <w:pPr>
              <w:pStyle w:val="acctfourfigures"/>
              <w:tabs>
                <w:tab w:val="clear" w:pos="765"/>
                <w:tab w:val="decimal" w:pos="98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27B1867E" w14:textId="77777777" w:rsidR="00A66B35" w:rsidRPr="009912B7" w:rsidRDefault="00A66B35" w:rsidP="00C8143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4" w:type="dxa"/>
            <w:gridSpan w:val="3"/>
            <w:shd w:val="clear" w:color="auto" w:fill="auto"/>
          </w:tcPr>
          <w:p w14:paraId="60814F3C" w14:textId="77777777" w:rsidR="00A66B35" w:rsidRPr="009912B7" w:rsidRDefault="00A66B35" w:rsidP="00C81439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5BC9AB3A" w14:textId="77777777" w:rsidR="00A66B35" w:rsidRPr="009912B7" w:rsidRDefault="00A66B35" w:rsidP="00C81439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350" w:type="dxa"/>
            <w:gridSpan w:val="3"/>
          </w:tcPr>
          <w:p w14:paraId="62BAC8A1" w14:textId="77777777" w:rsidR="00A66B35" w:rsidRPr="009912B7" w:rsidRDefault="00A66B35" w:rsidP="00C81439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  <w:gridSpan w:val="2"/>
          </w:tcPr>
          <w:p w14:paraId="32AFAC4B" w14:textId="77777777" w:rsidR="00A66B35" w:rsidRPr="009912B7" w:rsidRDefault="00A66B35" w:rsidP="00C81439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350" w:type="dxa"/>
            <w:gridSpan w:val="2"/>
          </w:tcPr>
          <w:p w14:paraId="187190FD" w14:textId="77777777" w:rsidR="00A66B35" w:rsidRPr="009912B7" w:rsidRDefault="00A66B35" w:rsidP="00C81439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</w:tr>
      <w:tr w:rsidR="00440D6B" w:rsidRPr="00282091" w14:paraId="36D9233B" w14:textId="77777777" w:rsidTr="00934BAB">
        <w:trPr>
          <w:gridAfter w:val="1"/>
          <w:wAfter w:w="96" w:type="dxa"/>
          <w:trHeight w:val="261"/>
        </w:trPr>
        <w:tc>
          <w:tcPr>
            <w:tcW w:w="3420" w:type="dxa"/>
            <w:gridSpan w:val="2"/>
            <w:shd w:val="clear" w:color="auto" w:fill="auto"/>
          </w:tcPr>
          <w:p w14:paraId="1526D733" w14:textId="5B52D985" w:rsidR="00440D6B" w:rsidRPr="009912B7" w:rsidRDefault="00440D6B" w:rsidP="00440D6B">
            <w:pPr>
              <w:ind w:left="-14" w:right="-90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2E4042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เงินลงทุนในตราสารทุน</w:t>
            </w:r>
          </w:p>
        </w:tc>
        <w:tc>
          <w:tcPr>
            <w:tcW w:w="270" w:type="dxa"/>
          </w:tcPr>
          <w:p w14:paraId="0E1A7A46" w14:textId="77777777" w:rsidR="00440D6B" w:rsidRPr="009912B7" w:rsidRDefault="00440D6B" w:rsidP="00440D6B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</w:tcPr>
          <w:p w14:paraId="28D1927E" w14:textId="53C58754" w:rsidR="00440D6B" w:rsidRPr="009912B7" w:rsidRDefault="00440D6B" w:rsidP="00440D6B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2E4042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AEDB50F" w14:textId="77777777" w:rsidR="00440D6B" w:rsidRPr="009912B7" w:rsidRDefault="00440D6B" w:rsidP="00440D6B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0" w:type="dxa"/>
            <w:gridSpan w:val="3"/>
            <w:shd w:val="clear" w:color="auto" w:fill="auto"/>
          </w:tcPr>
          <w:p w14:paraId="5C47A649" w14:textId="5BE5791B" w:rsidR="00440D6B" w:rsidRPr="009912B7" w:rsidRDefault="00440D6B" w:rsidP="00440D6B">
            <w:pPr>
              <w:pStyle w:val="acctfourfigures"/>
              <w:tabs>
                <w:tab w:val="clear" w:pos="765"/>
                <w:tab w:val="decimal" w:pos="121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2E4042">
              <w:rPr>
                <w:rFonts w:ascii="Angsana New" w:hAnsi="Angsana New" w:cs="Angsana New"/>
                <w:sz w:val="28"/>
                <w:szCs w:val="28"/>
              </w:rPr>
              <w:t>32,000</w:t>
            </w:r>
          </w:p>
        </w:tc>
        <w:tc>
          <w:tcPr>
            <w:tcW w:w="236" w:type="dxa"/>
            <w:shd w:val="clear" w:color="auto" w:fill="auto"/>
          </w:tcPr>
          <w:p w14:paraId="43C3344F" w14:textId="77777777" w:rsidR="00440D6B" w:rsidRPr="009912B7" w:rsidRDefault="00440D6B" w:rsidP="00440D6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4" w:type="dxa"/>
            <w:gridSpan w:val="3"/>
            <w:shd w:val="clear" w:color="auto" w:fill="auto"/>
          </w:tcPr>
          <w:p w14:paraId="32BA82DB" w14:textId="0D63E79D" w:rsidR="00440D6B" w:rsidRPr="009912B7" w:rsidRDefault="00440D6B" w:rsidP="00440D6B">
            <w:pPr>
              <w:pStyle w:val="acctfourfigures"/>
              <w:tabs>
                <w:tab w:val="clear" w:pos="765"/>
                <w:tab w:val="decimal" w:pos="1096"/>
              </w:tabs>
              <w:spacing w:line="240" w:lineRule="atLeast"/>
              <w:ind w:right="-86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 w:rsidRPr="002E404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83AE254" w14:textId="77777777" w:rsidR="00440D6B" w:rsidRPr="009912B7" w:rsidRDefault="00440D6B" w:rsidP="00440D6B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4" w:type="dxa"/>
            <w:gridSpan w:val="3"/>
            <w:shd w:val="clear" w:color="auto" w:fill="auto"/>
          </w:tcPr>
          <w:p w14:paraId="46097107" w14:textId="4CB92D9A" w:rsidR="00440D6B" w:rsidRPr="009912B7" w:rsidRDefault="00440D6B" w:rsidP="00440D6B">
            <w:pPr>
              <w:pStyle w:val="acctfourfigures"/>
              <w:tabs>
                <w:tab w:val="clear" w:pos="765"/>
                <w:tab w:val="decimal" w:pos="109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2E4042">
              <w:rPr>
                <w:rFonts w:ascii="Angsana New" w:hAnsi="Angsana New" w:cs="Angsana New"/>
                <w:sz w:val="28"/>
                <w:szCs w:val="28"/>
              </w:rPr>
              <w:t>32,000</w:t>
            </w:r>
          </w:p>
        </w:tc>
        <w:tc>
          <w:tcPr>
            <w:tcW w:w="236" w:type="dxa"/>
            <w:shd w:val="clear" w:color="auto" w:fill="auto"/>
          </w:tcPr>
          <w:p w14:paraId="73420271" w14:textId="77777777" w:rsidR="00440D6B" w:rsidRPr="009912B7" w:rsidRDefault="00440D6B" w:rsidP="00440D6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4" w:type="dxa"/>
            <w:gridSpan w:val="3"/>
            <w:shd w:val="clear" w:color="auto" w:fill="auto"/>
          </w:tcPr>
          <w:p w14:paraId="46648E47" w14:textId="7717564B" w:rsidR="00440D6B" w:rsidRPr="009912B7" w:rsidRDefault="00440D6B" w:rsidP="00440D6B">
            <w:pPr>
              <w:pStyle w:val="acctfourfigures"/>
              <w:tabs>
                <w:tab w:val="clear" w:pos="765"/>
                <w:tab w:val="decimal" w:pos="1163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2E4042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1AB322EC" w14:textId="77777777" w:rsidR="00440D6B" w:rsidRPr="009912B7" w:rsidRDefault="00440D6B" w:rsidP="00440D6B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350" w:type="dxa"/>
            <w:gridSpan w:val="3"/>
          </w:tcPr>
          <w:p w14:paraId="654F6524" w14:textId="555663EC" w:rsidR="00440D6B" w:rsidRPr="009912B7" w:rsidRDefault="00440D6B" w:rsidP="00440D6B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2E4042">
              <w:rPr>
                <w:rFonts w:ascii="Angsana New" w:hAnsi="Angsana New" w:cs="Angsana New"/>
                <w:sz w:val="28"/>
                <w:szCs w:val="28"/>
              </w:rPr>
              <w:t>32,000</w:t>
            </w:r>
          </w:p>
        </w:tc>
        <w:tc>
          <w:tcPr>
            <w:tcW w:w="270" w:type="dxa"/>
            <w:gridSpan w:val="2"/>
          </w:tcPr>
          <w:p w14:paraId="31E7F2C4" w14:textId="77777777" w:rsidR="00440D6B" w:rsidRPr="009912B7" w:rsidRDefault="00440D6B" w:rsidP="00440D6B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350" w:type="dxa"/>
            <w:gridSpan w:val="2"/>
          </w:tcPr>
          <w:p w14:paraId="2A591721" w14:textId="6E442521" w:rsidR="00440D6B" w:rsidRPr="009912B7" w:rsidRDefault="00440D6B" w:rsidP="00440D6B">
            <w:pPr>
              <w:pStyle w:val="acctfourfigures"/>
              <w:tabs>
                <w:tab w:val="clear" w:pos="765"/>
                <w:tab w:val="decimal" w:pos="1063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2E4042">
              <w:rPr>
                <w:rFonts w:ascii="Angsana New" w:hAnsi="Angsana New" w:cs="Angsana New"/>
                <w:sz w:val="28"/>
                <w:szCs w:val="28"/>
              </w:rPr>
              <w:t>32,000</w:t>
            </w:r>
          </w:p>
        </w:tc>
      </w:tr>
      <w:tr w:rsidR="007D3571" w:rsidRPr="00282091" w14:paraId="67BB6CB0" w14:textId="77777777" w:rsidTr="00934BAB">
        <w:trPr>
          <w:gridAfter w:val="1"/>
          <w:wAfter w:w="96" w:type="dxa"/>
          <w:trHeight w:val="261"/>
        </w:trPr>
        <w:tc>
          <w:tcPr>
            <w:tcW w:w="3420" w:type="dxa"/>
            <w:gridSpan w:val="2"/>
            <w:shd w:val="clear" w:color="auto" w:fill="auto"/>
          </w:tcPr>
          <w:p w14:paraId="581DF1DE" w14:textId="1A096C67" w:rsidR="007D3571" w:rsidRPr="009912B7" w:rsidRDefault="007D3571" w:rsidP="007D3571">
            <w:pPr>
              <w:ind w:left="-14" w:right="-90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2E4042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270" w:type="dxa"/>
          </w:tcPr>
          <w:p w14:paraId="0FD4B9F4" w14:textId="77777777" w:rsidR="007D3571" w:rsidRPr="009912B7" w:rsidRDefault="007D3571" w:rsidP="007D3571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350" w:type="dxa"/>
            <w:gridSpan w:val="2"/>
          </w:tcPr>
          <w:p w14:paraId="6EEE731F" w14:textId="469991F5" w:rsidR="007D3571" w:rsidRPr="009912B7" w:rsidRDefault="007D3571" w:rsidP="007D3571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2E4042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CC34FEA" w14:textId="77777777" w:rsidR="007D3571" w:rsidRPr="009912B7" w:rsidRDefault="007D3571" w:rsidP="007D3571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gridSpan w:val="3"/>
            <w:shd w:val="clear" w:color="auto" w:fill="auto"/>
          </w:tcPr>
          <w:p w14:paraId="7BDDB452" w14:textId="0C8150A7" w:rsidR="007D3571" w:rsidRPr="009912B7" w:rsidRDefault="007D3571" w:rsidP="007D3571">
            <w:pPr>
              <w:pStyle w:val="acctfourfigures"/>
              <w:tabs>
                <w:tab w:val="clear" w:pos="765"/>
                <w:tab w:val="decimal" w:pos="121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2E4042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35BB8B6" w14:textId="77777777" w:rsidR="007D3571" w:rsidRPr="009912B7" w:rsidRDefault="007D3571" w:rsidP="007D357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4" w:type="dxa"/>
            <w:gridSpan w:val="3"/>
            <w:shd w:val="clear" w:color="auto" w:fill="auto"/>
          </w:tcPr>
          <w:p w14:paraId="70C9C899" w14:textId="34117853" w:rsidR="007D3571" w:rsidRPr="009912B7" w:rsidRDefault="007D3571" w:rsidP="007D3571">
            <w:pPr>
              <w:pStyle w:val="acctfourfigures"/>
              <w:tabs>
                <w:tab w:val="clear" w:pos="765"/>
                <w:tab w:val="decimal" w:pos="1096"/>
              </w:tabs>
              <w:spacing w:line="240" w:lineRule="atLeast"/>
              <w:ind w:right="-86"/>
              <w:rPr>
                <w:rFonts w:ascii="Angsana New" w:hAnsi="Angsana New" w:cs="Angsana New"/>
                <w:sz w:val="26"/>
                <w:szCs w:val="26"/>
              </w:rPr>
            </w:pPr>
            <w:r w:rsidRPr="002E404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(1</w:t>
            </w: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</w:t>
            </w:r>
            <w:r w:rsidRPr="002E404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2,</w:t>
            </w: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50</w:t>
            </w:r>
            <w:r w:rsidR="008F5E1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</w:t>
            </w:r>
            <w:r w:rsidRPr="002E404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0821956A" w14:textId="77777777" w:rsidR="007D3571" w:rsidRPr="009912B7" w:rsidRDefault="007D3571" w:rsidP="007D3571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4" w:type="dxa"/>
            <w:gridSpan w:val="3"/>
            <w:shd w:val="clear" w:color="auto" w:fill="auto"/>
          </w:tcPr>
          <w:p w14:paraId="0B6DB27E" w14:textId="02E98610" w:rsidR="007D3571" w:rsidRPr="009912B7" w:rsidRDefault="007D3571" w:rsidP="007D3571">
            <w:pPr>
              <w:pStyle w:val="acctfourfigures"/>
              <w:tabs>
                <w:tab w:val="clear" w:pos="765"/>
                <w:tab w:val="decimal" w:pos="109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2E404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(1</w:t>
            </w: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</w:t>
            </w:r>
            <w:r w:rsidRPr="002E404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2,</w:t>
            </w: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50</w:t>
            </w:r>
            <w:r w:rsidR="008F5E1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</w:t>
            </w:r>
            <w:r w:rsidRPr="002E404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0A653AFB" w14:textId="77777777" w:rsidR="007D3571" w:rsidRPr="009912B7" w:rsidRDefault="007D3571" w:rsidP="007D357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4" w:type="dxa"/>
            <w:gridSpan w:val="3"/>
            <w:shd w:val="clear" w:color="auto" w:fill="auto"/>
          </w:tcPr>
          <w:p w14:paraId="6894734B" w14:textId="40B9820C" w:rsidR="007D3571" w:rsidRPr="009912B7" w:rsidRDefault="007D3571" w:rsidP="007D3571">
            <w:pPr>
              <w:pStyle w:val="acctfourfigures"/>
              <w:tabs>
                <w:tab w:val="clear" w:pos="765"/>
                <w:tab w:val="decimal" w:pos="1163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2E4042">
              <w:rPr>
                <w:rFonts w:ascii="Angsana New" w:hAnsi="Angsana New" w:cs="Angsana New"/>
                <w:sz w:val="28"/>
                <w:szCs w:val="28"/>
                <w:lang w:bidi="th-TH"/>
              </w:rPr>
              <w:t>(1</w:t>
            </w: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11</w:t>
            </w:r>
            <w:r w:rsidRPr="002E4042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879</w:t>
            </w:r>
            <w:r w:rsidRPr="002E4042">
              <w:rPr>
                <w:rFonts w:ascii="Angsana New" w:hAnsi="Angsana New" w:cs="Angsan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270" w:type="dxa"/>
          </w:tcPr>
          <w:p w14:paraId="2217E25C" w14:textId="77777777" w:rsidR="007D3571" w:rsidRPr="009912B7" w:rsidRDefault="007D3571" w:rsidP="007D3571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350" w:type="dxa"/>
            <w:gridSpan w:val="3"/>
          </w:tcPr>
          <w:p w14:paraId="09539C4C" w14:textId="3C6CDDA9" w:rsidR="007D3571" w:rsidRPr="009912B7" w:rsidRDefault="007D3571" w:rsidP="007D3571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2E4042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679FBDEA" w14:textId="77777777" w:rsidR="007D3571" w:rsidRPr="009912B7" w:rsidRDefault="007D3571" w:rsidP="007D3571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350" w:type="dxa"/>
            <w:gridSpan w:val="2"/>
          </w:tcPr>
          <w:p w14:paraId="76459D96" w14:textId="1852DCF8" w:rsidR="007D3571" w:rsidRPr="009912B7" w:rsidRDefault="007D3571" w:rsidP="007D3571">
            <w:pPr>
              <w:pStyle w:val="acctfourfigures"/>
              <w:tabs>
                <w:tab w:val="clear" w:pos="765"/>
                <w:tab w:val="decimal" w:pos="1063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2E4042">
              <w:rPr>
                <w:rFonts w:ascii="Angsana New" w:hAnsi="Angsana New" w:cs="Angsana New"/>
                <w:sz w:val="28"/>
                <w:szCs w:val="28"/>
                <w:lang w:bidi="th-TH"/>
              </w:rPr>
              <w:t>(1</w:t>
            </w: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11</w:t>
            </w:r>
            <w:r w:rsidRPr="002E4042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879</w:t>
            </w:r>
            <w:r w:rsidRPr="002E4042">
              <w:rPr>
                <w:rFonts w:ascii="Angsana New" w:hAnsi="Angsana New" w:cs="Angsana New"/>
                <w:sz w:val="28"/>
                <w:szCs w:val="28"/>
                <w:lang w:bidi="th-TH"/>
              </w:rPr>
              <w:t>)</w:t>
            </w:r>
          </w:p>
        </w:tc>
      </w:tr>
      <w:tr w:rsidR="00A66B35" w:rsidRPr="00282091" w14:paraId="23257DBE" w14:textId="77777777" w:rsidTr="00934BAB">
        <w:trPr>
          <w:gridAfter w:val="1"/>
          <w:wAfter w:w="96" w:type="dxa"/>
          <w:trHeight w:val="261"/>
        </w:trPr>
        <w:tc>
          <w:tcPr>
            <w:tcW w:w="3420" w:type="dxa"/>
            <w:gridSpan w:val="2"/>
            <w:shd w:val="clear" w:color="auto" w:fill="auto"/>
          </w:tcPr>
          <w:p w14:paraId="3059DF7C" w14:textId="77777777" w:rsidR="00A66B35" w:rsidRPr="009912B7" w:rsidRDefault="00A66B35" w:rsidP="00C81439">
            <w:pPr>
              <w:ind w:left="-14" w:right="-90"/>
              <w:rPr>
                <w:rFonts w:ascii="Angsana New" w:hAnsi="Angsan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270" w:type="dxa"/>
          </w:tcPr>
          <w:p w14:paraId="02DF6574" w14:textId="77777777" w:rsidR="00A66B35" w:rsidRPr="009912B7" w:rsidRDefault="00A66B35" w:rsidP="00C81439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0"/>
                <w:highlight w:val="yellow"/>
                <w:cs/>
                <w:lang w:bidi="th-TH"/>
              </w:rPr>
            </w:pPr>
          </w:p>
        </w:tc>
        <w:tc>
          <w:tcPr>
            <w:tcW w:w="1350" w:type="dxa"/>
            <w:gridSpan w:val="2"/>
          </w:tcPr>
          <w:p w14:paraId="4F43C41B" w14:textId="77777777" w:rsidR="00A66B35" w:rsidRPr="009912B7" w:rsidRDefault="00A66B35" w:rsidP="00C81439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0"/>
                <w:highlight w:val="yellow"/>
                <w:cs/>
                <w:lang w:bidi="th-TH"/>
              </w:rPr>
            </w:pPr>
          </w:p>
        </w:tc>
        <w:tc>
          <w:tcPr>
            <w:tcW w:w="270" w:type="dxa"/>
          </w:tcPr>
          <w:p w14:paraId="75C72167" w14:textId="77777777" w:rsidR="00A66B35" w:rsidRPr="009912B7" w:rsidRDefault="00A66B35" w:rsidP="00C81439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0"/>
                <w:highlight w:val="yellow"/>
                <w:cs/>
                <w:lang w:bidi="th-TH"/>
              </w:rPr>
            </w:pPr>
          </w:p>
        </w:tc>
        <w:tc>
          <w:tcPr>
            <w:tcW w:w="1440" w:type="dxa"/>
            <w:gridSpan w:val="3"/>
            <w:shd w:val="clear" w:color="auto" w:fill="auto"/>
          </w:tcPr>
          <w:p w14:paraId="7359608E" w14:textId="77777777" w:rsidR="00A66B35" w:rsidRPr="009912B7" w:rsidRDefault="00A66B35" w:rsidP="00C81439">
            <w:pPr>
              <w:pStyle w:val="acctfourfigures"/>
              <w:tabs>
                <w:tab w:val="clear" w:pos="765"/>
                <w:tab w:val="decimal" w:pos="121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0"/>
                <w:highlight w:val="yellow"/>
                <w:cs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46DA1668" w14:textId="77777777" w:rsidR="00A66B35" w:rsidRPr="009912B7" w:rsidRDefault="00A66B35" w:rsidP="00C8143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0"/>
                <w:highlight w:val="yellow"/>
              </w:rPr>
            </w:pPr>
          </w:p>
        </w:tc>
        <w:tc>
          <w:tcPr>
            <w:tcW w:w="1384" w:type="dxa"/>
            <w:gridSpan w:val="3"/>
            <w:shd w:val="clear" w:color="auto" w:fill="auto"/>
          </w:tcPr>
          <w:p w14:paraId="379A6022" w14:textId="77777777" w:rsidR="00A66B35" w:rsidRPr="009912B7" w:rsidRDefault="00A66B35" w:rsidP="00C81439">
            <w:pPr>
              <w:pStyle w:val="acctfourfigures"/>
              <w:tabs>
                <w:tab w:val="clear" w:pos="765"/>
                <w:tab w:val="decimal" w:pos="1096"/>
              </w:tabs>
              <w:spacing w:line="240" w:lineRule="atLeast"/>
              <w:ind w:right="-86"/>
              <w:rPr>
                <w:rFonts w:ascii="Angsana New" w:hAnsi="Angsana New" w:cs="Angsana New"/>
                <w:sz w:val="20"/>
                <w:highlight w:val="yellow"/>
              </w:rPr>
            </w:pPr>
          </w:p>
        </w:tc>
        <w:tc>
          <w:tcPr>
            <w:tcW w:w="236" w:type="dxa"/>
            <w:shd w:val="clear" w:color="auto" w:fill="auto"/>
          </w:tcPr>
          <w:p w14:paraId="3866D5B7" w14:textId="77777777" w:rsidR="00A66B35" w:rsidRPr="009912B7" w:rsidRDefault="00A66B35" w:rsidP="00C81439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0"/>
                <w:szCs w:val="20"/>
                <w:highlight w:val="yellow"/>
              </w:rPr>
            </w:pPr>
          </w:p>
        </w:tc>
        <w:tc>
          <w:tcPr>
            <w:tcW w:w="1384" w:type="dxa"/>
            <w:gridSpan w:val="3"/>
            <w:shd w:val="clear" w:color="auto" w:fill="auto"/>
          </w:tcPr>
          <w:p w14:paraId="5C218D65" w14:textId="77777777" w:rsidR="00A66B35" w:rsidRPr="009912B7" w:rsidRDefault="00A66B35" w:rsidP="00C81439">
            <w:pPr>
              <w:pStyle w:val="acctfourfigures"/>
              <w:tabs>
                <w:tab w:val="clear" w:pos="765"/>
                <w:tab w:val="decimal" w:pos="109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0"/>
                <w:highlight w:val="yellow"/>
                <w:cs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0E3A3336" w14:textId="77777777" w:rsidR="00A66B35" w:rsidRPr="009912B7" w:rsidRDefault="00A66B35" w:rsidP="00C8143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0"/>
                <w:highlight w:val="yellow"/>
              </w:rPr>
            </w:pPr>
          </w:p>
        </w:tc>
        <w:tc>
          <w:tcPr>
            <w:tcW w:w="1384" w:type="dxa"/>
            <w:gridSpan w:val="3"/>
            <w:shd w:val="clear" w:color="auto" w:fill="auto"/>
          </w:tcPr>
          <w:p w14:paraId="69CB5816" w14:textId="77777777" w:rsidR="00A66B35" w:rsidRPr="009912B7" w:rsidRDefault="00A66B35" w:rsidP="00C81439">
            <w:pPr>
              <w:pStyle w:val="acctfourfigures"/>
              <w:tabs>
                <w:tab w:val="clear" w:pos="765"/>
                <w:tab w:val="decimal" w:pos="1163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0"/>
                <w:highlight w:val="yellow"/>
                <w:cs/>
                <w:lang w:bidi="th-TH"/>
              </w:rPr>
            </w:pPr>
          </w:p>
        </w:tc>
        <w:tc>
          <w:tcPr>
            <w:tcW w:w="270" w:type="dxa"/>
          </w:tcPr>
          <w:p w14:paraId="38FF2A0C" w14:textId="77777777" w:rsidR="00A66B35" w:rsidRPr="009912B7" w:rsidRDefault="00A66B35" w:rsidP="00C81439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0"/>
                <w:highlight w:val="yellow"/>
                <w:cs/>
                <w:lang w:bidi="th-TH"/>
              </w:rPr>
            </w:pPr>
          </w:p>
        </w:tc>
        <w:tc>
          <w:tcPr>
            <w:tcW w:w="1350" w:type="dxa"/>
            <w:gridSpan w:val="3"/>
          </w:tcPr>
          <w:p w14:paraId="2FFCD0F9" w14:textId="77777777" w:rsidR="00A66B35" w:rsidRPr="009912B7" w:rsidRDefault="00A66B35" w:rsidP="00C81439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0"/>
                <w:cs/>
                <w:lang w:bidi="th-TH"/>
              </w:rPr>
            </w:pPr>
          </w:p>
        </w:tc>
        <w:tc>
          <w:tcPr>
            <w:tcW w:w="270" w:type="dxa"/>
            <w:gridSpan w:val="2"/>
          </w:tcPr>
          <w:p w14:paraId="10E9A64B" w14:textId="77777777" w:rsidR="00A66B35" w:rsidRPr="009912B7" w:rsidRDefault="00A66B35" w:rsidP="00C81439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0"/>
                <w:highlight w:val="yellow"/>
                <w:cs/>
                <w:lang w:bidi="th-TH"/>
              </w:rPr>
            </w:pPr>
          </w:p>
        </w:tc>
        <w:tc>
          <w:tcPr>
            <w:tcW w:w="1350" w:type="dxa"/>
            <w:gridSpan w:val="2"/>
          </w:tcPr>
          <w:p w14:paraId="6E9D49CF" w14:textId="77777777" w:rsidR="00A66B35" w:rsidRPr="009912B7" w:rsidRDefault="00A66B35" w:rsidP="00C81439">
            <w:pPr>
              <w:pStyle w:val="acctfourfigures"/>
              <w:tabs>
                <w:tab w:val="clear" w:pos="765"/>
                <w:tab w:val="decimal" w:pos="1063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0"/>
                <w:highlight w:val="yellow"/>
                <w:cs/>
                <w:lang w:bidi="th-TH"/>
              </w:rPr>
            </w:pPr>
          </w:p>
        </w:tc>
      </w:tr>
      <w:tr w:rsidR="00A66B35" w:rsidRPr="00282091" w14:paraId="60D435BD" w14:textId="77777777" w:rsidTr="00934BAB">
        <w:trPr>
          <w:gridAfter w:val="1"/>
          <w:wAfter w:w="96" w:type="dxa"/>
          <w:trHeight w:val="261"/>
        </w:trPr>
        <w:tc>
          <w:tcPr>
            <w:tcW w:w="3420" w:type="dxa"/>
            <w:gridSpan w:val="2"/>
            <w:shd w:val="clear" w:color="auto" w:fill="auto"/>
          </w:tcPr>
          <w:p w14:paraId="70559918" w14:textId="5082C093" w:rsidR="00A66B35" w:rsidRPr="009912B7" w:rsidRDefault="00F17F99" w:rsidP="00C81439">
            <w:pPr>
              <w:ind w:left="-14" w:right="-90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7476DB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7476DB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31</w:t>
            </w:r>
            <w:r w:rsidRPr="007476DB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 ธันวาคม </w:t>
            </w:r>
            <w:r w:rsidRPr="007476DB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2564</w:t>
            </w:r>
          </w:p>
        </w:tc>
        <w:tc>
          <w:tcPr>
            <w:tcW w:w="270" w:type="dxa"/>
          </w:tcPr>
          <w:p w14:paraId="1EDF1AF7" w14:textId="77777777" w:rsidR="00A66B35" w:rsidRPr="009912B7" w:rsidRDefault="00A66B35" w:rsidP="00C81439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highlight w:val="yellow"/>
                <w:cs/>
                <w:lang w:bidi="th-TH"/>
              </w:rPr>
            </w:pPr>
          </w:p>
        </w:tc>
        <w:tc>
          <w:tcPr>
            <w:tcW w:w="1350" w:type="dxa"/>
            <w:gridSpan w:val="2"/>
          </w:tcPr>
          <w:p w14:paraId="701A4946" w14:textId="77777777" w:rsidR="00A66B35" w:rsidRPr="009912B7" w:rsidRDefault="00A66B35" w:rsidP="00C81439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highlight w:val="yellow"/>
                <w:cs/>
                <w:lang w:bidi="th-TH"/>
              </w:rPr>
            </w:pPr>
          </w:p>
        </w:tc>
        <w:tc>
          <w:tcPr>
            <w:tcW w:w="270" w:type="dxa"/>
          </w:tcPr>
          <w:p w14:paraId="3B79F093" w14:textId="77777777" w:rsidR="00A66B35" w:rsidRPr="009912B7" w:rsidRDefault="00A66B35" w:rsidP="00C81439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highlight w:val="yellow"/>
                <w:cs/>
                <w:lang w:bidi="th-TH"/>
              </w:rPr>
            </w:pPr>
          </w:p>
        </w:tc>
        <w:tc>
          <w:tcPr>
            <w:tcW w:w="1440" w:type="dxa"/>
            <w:gridSpan w:val="3"/>
            <w:shd w:val="clear" w:color="auto" w:fill="auto"/>
          </w:tcPr>
          <w:p w14:paraId="500F11D7" w14:textId="77777777" w:rsidR="00A66B35" w:rsidRPr="009912B7" w:rsidRDefault="00A66B35" w:rsidP="00C81439">
            <w:pPr>
              <w:pStyle w:val="acctfourfigures"/>
              <w:tabs>
                <w:tab w:val="clear" w:pos="765"/>
                <w:tab w:val="decimal" w:pos="121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highlight w:val="yellow"/>
                <w:cs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6D2C4829" w14:textId="77777777" w:rsidR="00A66B35" w:rsidRPr="009912B7" w:rsidRDefault="00A66B35" w:rsidP="00C8143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384" w:type="dxa"/>
            <w:gridSpan w:val="3"/>
            <w:shd w:val="clear" w:color="auto" w:fill="auto"/>
          </w:tcPr>
          <w:p w14:paraId="56D92BAE" w14:textId="77777777" w:rsidR="00A66B35" w:rsidRPr="009912B7" w:rsidRDefault="00A66B35" w:rsidP="00C81439">
            <w:pPr>
              <w:pStyle w:val="acctfourfigures"/>
              <w:tabs>
                <w:tab w:val="clear" w:pos="765"/>
                <w:tab w:val="decimal" w:pos="1096"/>
              </w:tabs>
              <w:spacing w:line="240" w:lineRule="atLeast"/>
              <w:ind w:right="-86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236" w:type="dxa"/>
            <w:shd w:val="clear" w:color="auto" w:fill="auto"/>
          </w:tcPr>
          <w:p w14:paraId="646D8382" w14:textId="77777777" w:rsidR="00A66B35" w:rsidRPr="009912B7" w:rsidRDefault="00A66B35" w:rsidP="00C81439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384" w:type="dxa"/>
            <w:gridSpan w:val="3"/>
            <w:shd w:val="clear" w:color="auto" w:fill="auto"/>
          </w:tcPr>
          <w:p w14:paraId="585AEF23" w14:textId="77777777" w:rsidR="00A66B35" w:rsidRPr="009912B7" w:rsidRDefault="00A66B35" w:rsidP="00C81439">
            <w:pPr>
              <w:pStyle w:val="acctfourfigures"/>
              <w:tabs>
                <w:tab w:val="clear" w:pos="765"/>
                <w:tab w:val="decimal" w:pos="109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highlight w:val="yellow"/>
                <w:cs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3394F48C" w14:textId="77777777" w:rsidR="00A66B35" w:rsidRPr="009912B7" w:rsidRDefault="00A66B35" w:rsidP="00C8143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384" w:type="dxa"/>
            <w:gridSpan w:val="3"/>
            <w:shd w:val="clear" w:color="auto" w:fill="auto"/>
          </w:tcPr>
          <w:p w14:paraId="747668BC" w14:textId="77777777" w:rsidR="00A66B35" w:rsidRPr="009912B7" w:rsidRDefault="00A66B35" w:rsidP="00C81439">
            <w:pPr>
              <w:pStyle w:val="acctfourfigures"/>
              <w:tabs>
                <w:tab w:val="clear" w:pos="765"/>
                <w:tab w:val="decimal" w:pos="1163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highlight w:val="yellow"/>
                <w:cs/>
                <w:lang w:bidi="th-TH"/>
              </w:rPr>
            </w:pPr>
          </w:p>
        </w:tc>
        <w:tc>
          <w:tcPr>
            <w:tcW w:w="270" w:type="dxa"/>
          </w:tcPr>
          <w:p w14:paraId="7D9CF83E" w14:textId="77777777" w:rsidR="00A66B35" w:rsidRPr="009912B7" w:rsidRDefault="00A66B35" w:rsidP="00C81439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highlight w:val="yellow"/>
                <w:cs/>
                <w:lang w:bidi="th-TH"/>
              </w:rPr>
            </w:pPr>
          </w:p>
        </w:tc>
        <w:tc>
          <w:tcPr>
            <w:tcW w:w="1350" w:type="dxa"/>
            <w:gridSpan w:val="3"/>
          </w:tcPr>
          <w:p w14:paraId="09EC5DC9" w14:textId="77777777" w:rsidR="00A66B35" w:rsidRPr="009912B7" w:rsidRDefault="00A66B35" w:rsidP="00C81439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70" w:type="dxa"/>
            <w:gridSpan w:val="2"/>
          </w:tcPr>
          <w:p w14:paraId="4BD693DA" w14:textId="77777777" w:rsidR="00A66B35" w:rsidRPr="009912B7" w:rsidRDefault="00A66B35" w:rsidP="00C81439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highlight w:val="yellow"/>
                <w:cs/>
                <w:lang w:bidi="th-TH"/>
              </w:rPr>
            </w:pPr>
          </w:p>
        </w:tc>
        <w:tc>
          <w:tcPr>
            <w:tcW w:w="1350" w:type="dxa"/>
            <w:gridSpan w:val="2"/>
          </w:tcPr>
          <w:p w14:paraId="01F2F601" w14:textId="77777777" w:rsidR="00A66B35" w:rsidRPr="009912B7" w:rsidRDefault="00A66B35" w:rsidP="00C81439">
            <w:pPr>
              <w:pStyle w:val="acctfourfigures"/>
              <w:tabs>
                <w:tab w:val="clear" w:pos="765"/>
                <w:tab w:val="decimal" w:pos="1063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highlight w:val="yellow"/>
                <w:cs/>
                <w:lang w:bidi="th-TH"/>
              </w:rPr>
            </w:pPr>
          </w:p>
        </w:tc>
      </w:tr>
      <w:tr w:rsidR="00A66B35" w:rsidRPr="00282091" w14:paraId="6C7E7AD6" w14:textId="77777777" w:rsidTr="00934BAB">
        <w:trPr>
          <w:gridAfter w:val="1"/>
          <w:wAfter w:w="96" w:type="dxa"/>
          <w:trHeight w:val="261"/>
        </w:trPr>
        <w:tc>
          <w:tcPr>
            <w:tcW w:w="3420" w:type="dxa"/>
            <w:gridSpan w:val="2"/>
            <w:shd w:val="clear" w:color="auto" w:fill="auto"/>
          </w:tcPr>
          <w:p w14:paraId="481E8867" w14:textId="77777777" w:rsidR="00A66B35" w:rsidRPr="009912B7" w:rsidRDefault="00A66B35" w:rsidP="00C81439">
            <w:pPr>
              <w:ind w:left="-14" w:right="-90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CD669A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สินทรัพย์ทางการเงินและหนี้สินทางการเงิน</w:t>
            </w:r>
          </w:p>
        </w:tc>
        <w:tc>
          <w:tcPr>
            <w:tcW w:w="270" w:type="dxa"/>
          </w:tcPr>
          <w:p w14:paraId="5663A1BF" w14:textId="77777777" w:rsidR="00A66B35" w:rsidRPr="009912B7" w:rsidRDefault="00A66B35" w:rsidP="00C81439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</w:tcPr>
          <w:p w14:paraId="4740FD6B" w14:textId="77777777" w:rsidR="00A66B35" w:rsidRPr="009912B7" w:rsidRDefault="00A66B35" w:rsidP="00C81439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346D454" w14:textId="77777777" w:rsidR="00A66B35" w:rsidRPr="009912B7" w:rsidRDefault="00A66B35" w:rsidP="00C81439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0" w:type="dxa"/>
            <w:gridSpan w:val="3"/>
            <w:shd w:val="clear" w:color="auto" w:fill="auto"/>
          </w:tcPr>
          <w:p w14:paraId="6F4C67EA" w14:textId="77777777" w:rsidR="00A66B35" w:rsidRPr="009912B7" w:rsidRDefault="00A66B35" w:rsidP="00C81439">
            <w:pPr>
              <w:pStyle w:val="acctfourfigures"/>
              <w:tabs>
                <w:tab w:val="clear" w:pos="765"/>
                <w:tab w:val="decimal" w:pos="121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613B6E32" w14:textId="77777777" w:rsidR="00A66B35" w:rsidRPr="009912B7" w:rsidRDefault="00A66B35" w:rsidP="00C8143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384" w:type="dxa"/>
            <w:gridSpan w:val="3"/>
            <w:shd w:val="clear" w:color="auto" w:fill="auto"/>
          </w:tcPr>
          <w:p w14:paraId="3FFF6D79" w14:textId="77777777" w:rsidR="00A66B35" w:rsidRPr="009912B7" w:rsidRDefault="00A66B35" w:rsidP="00C81439">
            <w:pPr>
              <w:pStyle w:val="acctfourfigures"/>
              <w:tabs>
                <w:tab w:val="clear" w:pos="765"/>
                <w:tab w:val="decimal" w:pos="1096"/>
              </w:tabs>
              <w:spacing w:line="240" w:lineRule="atLeast"/>
              <w:ind w:right="-86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451797B8" w14:textId="77777777" w:rsidR="00A66B35" w:rsidRPr="009912B7" w:rsidRDefault="00A66B35" w:rsidP="00C81439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384" w:type="dxa"/>
            <w:gridSpan w:val="3"/>
            <w:shd w:val="clear" w:color="auto" w:fill="auto"/>
          </w:tcPr>
          <w:p w14:paraId="352442BD" w14:textId="77777777" w:rsidR="00A66B35" w:rsidRPr="009912B7" w:rsidRDefault="00A66B35" w:rsidP="00C81439">
            <w:pPr>
              <w:pStyle w:val="acctfourfigures"/>
              <w:tabs>
                <w:tab w:val="clear" w:pos="765"/>
                <w:tab w:val="decimal" w:pos="109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4B211EC8" w14:textId="77777777" w:rsidR="00A66B35" w:rsidRPr="009912B7" w:rsidRDefault="00A66B35" w:rsidP="00C8143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384" w:type="dxa"/>
            <w:gridSpan w:val="3"/>
            <w:shd w:val="clear" w:color="auto" w:fill="auto"/>
          </w:tcPr>
          <w:p w14:paraId="50A6BB7E" w14:textId="77777777" w:rsidR="00A66B35" w:rsidRPr="009912B7" w:rsidRDefault="00A66B35" w:rsidP="00C81439">
            <w:pPr>
              <w:pStyle w:val="acctfourfigures"/>
              <w:tabs>
                <w:tab w:val="clear" w:pos="765"/>
                <w:tab w:val="decimal" w:pos="1163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70" w:type="dxa"/>
          </w:tcPr>
          <w:p w14:paraId="2773ACA3" w14:textId="77777777" w:rsidR="00A66B35" w:rsidRPr="009912B7" w:rsidRDefault="00A66B35" w:rsidP="00C81439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350" w:type="dxa"/>
            <w:gridSpan w:val="3"/>
          </w:tcPr>
          <w:p w14:paraId="1BB2B738" w14:textId="77777777" w:rsidR="00A66B35" w:rsidRPr="009912B7" w:rsidRDefault="00A66B35" w:rsidP="00C81439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70" w:type="dxa"/>
            <w:gridSpan w:val="2"/>
          </w:tcPr>
          <w:p w14:paraId="322B9631" w14:textId="77777777" w:rsidR="00A66B35" w:rsidRPr="009912B7" w:rsidRDefault="00A66B35" w:rsidP="00C81439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350" w:type="dxa"/>
            <w:gridSpan w:val="2"/>
          </w:tcPr>
          <w:p w14:paraId="4D2DAE24" w14:textId="77777777" w:rsidR="00A66B35" w:rsidRPr="009912B7" w:rsidRDefault="00A66B35" w:rsidP="00C81439">
            <w:pPr>
              <w:pStyle w:val="acctfourfigures"/>
              <w:tabs>
                <w:tab w:val="clear" w:pos="765"/>
                <w:tab w:val="decimal" w:pos="1063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</w:tr>
      <w:tr w:rsidR="00F17F99" w:rsidRPr="00282091" w14:paraId="1FD737C9" w14:textId="77777777" w:rsidTr="00934BAB">
        <w:trPr>
          <w:gridAfter w:val="1"/>
          <w:wAfter w:w="96" w:type="dxa"/>
          <w:trHeight w:val="261"/>
        </w:trPr>
        <w:tc>
          <w:tcPr>
            <w:tcW w:w="3420" w:type="dxa"/>
            <w:gridSpan w:val="2"/>
            <w:shd w:val="clear" w:color="auto" w:fill="auto"/>
          </w:tcPr>
          <w:p w14:paraId="4B3B42D3" w14:textId="5DAAAD48" w:rsidR="00F17F99" w:rsidRPr="009912B7" w:rsidRDefault="00F17F99" w:rsidP="00F17F99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2E4042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สัญญาซื้อขายเงินตราต่างประเทศล่วงหน้า</w:t>
            </w:r>
          </w:p>
        </w:tc>
        <w:tc>
          <w:tcPr>
            <w:tcW w:w="270" w:type="dxa"/>
          </w:tcPr>
          <w:p w14:paraId="3B7F85D3" w14:textId="77777777" w:rsidR="00F17F99" w:rsidRPr="009912B7" w:rsidRDefault="00F17F99" w:rsidP="00F17F99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</w:tcPr>
          <w:p w14:paraId="263DBC15" w14:textId="6EFFD370" w:rsidR="00F17F99" w:rsidRPr="009912B7" w:rsidRDefault="00F17F99" w:rsidP="00F17F99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2E4042">
              <w:rPr>
                <w:rFonts w:ascii="Angsana New" w:hAnsi="Angsana New" w:cs="Angsana New"/>
                <w:sz w:val="28"/>
                <w:szCs w:val="28"/>
                <w:lang w:bidi="th-TH"/>
              </w:rPr>
              <w:t>181</w:t>
            </w:r>
          </w:p>
        </w:tc>
        <w:tc>
          <w:tcPr>
            <w:tcW w:w="270" w:type="dxa"/>
          </w:tcPr>
          <w:p w14:paraId="29652F99" w14:textId="77777777" w:rsidR="00F17F99" w:rsidRPr="009912B7" w:rsidRDefault="00F17F99" w:rsidP="00F17F99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0" w:type="dxa"/>
            <w:gridSpan w:val="3"/>
            <w:shd w:val="clear" w:color="auto" w:fill="auto"/>
          </w:tcPr>
          <w:p w14:paraId="29DFBC60" w14:textId="5234DC82" w:rsidR="00F17F99" w:rsidRPr="009912B7" w:rsidRDefault="00F17F99" w:rsidP="00F17F99">
            <w:pPr>
              <w:pStyle w:val="acctfourfigures"/>
              <w:tabs>
                <w:tab w:val="clear" w:pos="765"/>
                <w:tab w:val="decimal" w:pos="121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2E4042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74A86C5" w14:textId="77777777" w:rsidR="00F17F99" w:rsidRPr="009912B7" w:rsidRDefault="00F17F99" w:rsidP="00F17F9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384" w:type="dxa"/>
            <w:gridSpan w:val="3"/>
            <w:shd w:val="clear" w:color="auto" w:fill="auto"/>
          </w:tcPr>
          <w:p w14:paraId="5120E984" w14:textId="77D7A0AA" w:rsidR="00F17F99" w:rsidRPr="009912B7" w:rsidRDefault="00F17F99" w:rsidP="00F17F99">
            <w:pPr>
              <w:pStyle w:val="acctfourfigures"/>
              <w:tabs>
                <w:tab w:val="clear" w:pos="765"/>
                <w:tab w:val="decimal" w:pos="1096"/>
              </w:tabs>
              <w:spacing w:line="240" w:lineRule="atLeast"/>
              <w:ind w:right="-86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  <w:r w:rsidRPr="002E4042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6AB3E66" w14:textId="77777777" w:rsidR="00F17F99" w:rsidRPr="009912B7" w:rsidRDefault="00F17F99" w:rsidP="00F17F99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384" w:type="dxa"/>
            <w:gridSpan w:val="3"/>
            <w:shd w:val="clear" w:color="auto" w:fill="auto"/>
          </w:tcPr>
          <w:p w14:paraId="2285B9E8" w14:textId="5688AFCE" w:rsidR="00F17F99" w:rsidRPr="009912B7" w:rsidRDefault="00F17F99" w:rsidP="00F17F99">
            <w:pPr>
              <w:pStyle w:val="acctfourfigures"/>
              <w:tabs>
                <w:tab w:val="clear" w:pos="765"/>
                <w:tab w:val="decimal" w:pos="109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highlight w:val="yellow"/>
                <w:cs/>
                <w:lang w:bidi="th-TH"/>
              </w:rPr>
            </w:pPr>
            <w:r w:rsidRPr="002E4042">
              <w:rPr>
                <w:rFonts w:ascii="Angsana New" w:hAnsi="Angsana New" w:cs="Angsana New"/>
                <w:sz w:val="28"/>
                <w:szCs w:val="28"/>
                <w:lang w:bidi="th-TH"/>
              </w:rPr>
              <w:t>181</w:t>
            </w:r>
          </w:p>
        </w:tc>
        <w:tc>
          <w:tcPr>
            <w:tcW w:w="236" w:type="dxa"/>
            <w:shd w:val="clear" w:color="auto" w:fill="auto"/>
          </w:tcPr>
          <w:p w14:paraId="7F39ADA7" w14:textId="77777777" w:rsidR="00F17F99" w:rsidRPr="009912B7" w:rsidRDefault="00F17F99" w:rsidP="00F17F9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384" w:type="dxa"/>
            <w:gridSpan w:val="3"/>
            <w:shd w:val="clear" w:color="auto" w:fill="auto"/>
          </w:tcPr>
          <w:p w14:paraId="62C7DE98" w14:textId="6740EAF3" w:rsidR="00F17F99" w:rsidRPr="009912B7" w:rsidRDefault="00F17F99" w:rsidP="00F17F99">
            <w:pPr>
              <w:pStyle w:val="acctfourfigures"/>
              <w:tabs>
                <w:tab w:val="clear" w:pos="765"/>
                <w:tab w:val="decimal" w:pos="1163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highlight w:val="yellow"/>
                <w:cs/>
                <w:lang w:bidi="th-TH"/>
              </w:rPr>
            </w:pPr>
            <w:r w:rsidRPr="002E4042">
              <w:rPr>
                <w:rFonts w:ascii="Angsana New" w:hAnsi="Angsana New" w:cs="Angsana New"/>
                <w:sz w:val="28"/>
                <w:szCs w:val="28"/>
                <w:lang w:bidi="th-TH"/>
              </w:rPr>
              <w:t>181</w:t>
            </w:r>
          </w:p>
        </w:tc>
        <w:tc>
          <w:tcPr>
            <w:tcW w:w="270" w:type="dxa"/>
          </w:tcPr>
          <w:p w14:paraId="28B36209" w14:textId="77777777" w:rsidR="00F17F99" w:rsidRPr="009912B7" w:rsidRDefault="00F17F99" w:rsidP="00F17F99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350" w:type="dxa"/>
            <w:gridSpan w:val="3"/>
          </w:tcPr>
          <w:p w14:paraId="04C4AD91" w14:textId="66745D42" w:rsidR="00F17F99" w:rsidRPr="009912B7" w:rsidRDefault="00F17F99" w:rsidP="00F17F99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2E4042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0843534B" w14:textId="77777777" w:rsidR="00F17F99" w:rsidRPr="009912B7" w:rsidRDefault="00F17F99" w:rsidP="00F17F99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350" w:type="dxa"/>
            <w:gridSpan w:val="2"/>
          </w:tcPr>
          <w:p w14:paraId="19DF1FE4" w14:textId="13C44096" w:rsidR="00F17F99" w:rsidRPr="009912B7" w:rsidRDefault="00F17F99" w:rsidP="00F17F99">
            <w:pPr>
              <w:pStyle w:val="acctfourfigures"/>
              <w:tabs>
                <w:tab w:val="clear" w:pos="765"/>
                <w:tab w:val="decimal" w:pos="1063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2E4042">
              <w:rPr>
                <w:rFonts w:ascii="Angsana New" w:hAnsi="Angsana New" w:cs="Angsana New"/>
                <w:sz w:val="28"/>
                <w:szCs w:val="28"/>
                <w:lang w:bidi="th-TH"/>
              </w:rPr>
              <w:t>181</w:t>
            </w:r>
          </w:p>
        </w:tc>
      </w:tr>
      <w:tr w:rsidR="00F17F99" w:rsidRPr="00282091" w14:paraId="631FFF32" w14:textId="77777777" w:rsidTr="00934BAB">
        <w:trPr>
          <w:gridAfter w:val="1"/>
          <w:wAfter w:w="96" w:type="dxa"/>
          <w:trHeight w:val="261"/>
        </w:trPr>
        <w:tc>
          <w:tcPr>
            <w:tcW w:w="3420" w:type="dxa"/>
            <w:gridSpan w:val="2"/>
            <w:shd w:val="clear" w:color="auto" w:fill="auto"/>
          </w:tcPr>
          <w:p w14:paraId="1B30328F" w14:textId="14B8F42F" w:rsidR="00F17F99" w:rsidRPr="009912B7" w:rsidRDefault="00F17F99" w:rsidP="00F17F99">
            <w:pPr>
              <w:ind w:left="-14" w:right="-9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2E4042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เงินลงทุนในตราสารทุน</w:t>
            </w:r>
          </w:p>
        </w:tc>
        <w:tc>
          <w:tcPr>
            <w:tcW w:w="270" w:type="dxa"/>
          </w:tcPr>
          <w:p w14:paraId="23105026" w14:textId="77777777" w:rsidR="00F17F99" w:rsidRPr="009912B7" w:rsidRDefault="00F17F99" w:rsidP="00F17F99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350" w:type="dxa"/>
            <w:gridSpan w:val="2"/>
          </w:tcPr>
          <w:p w14:paraId="43DF7E1F" w14:textId="5992E288" w:rsidR="00F17F99" w:rsidRPr="009912B7" w:rsidRDefault="00F17F99" w:rsidP="00F17F99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2E4042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FF64D91" w14:textId="77777777" w:rsidR="00F17F99" w:rsidRPr="009912B7" w:rsidRDefault="00F17F99" w:rsidP="00F17F99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gridSpan w:val="3"/>
            <w:shd w:val="clear" w:color="auto" w:fill="auto"/>
          </w:tcPr>
          <w:p w14:paraId="570A9981" w14:textId="47322DE8" w:rsidR="00F17F99" w:rsidRPr="009912B7" w:rsidRDefault="00F17F99" w:rsidP="00F17F99">
            <w:pPr>
              <w:pStyle w:val="acctfourfigures"/>
              <w:tabs>
                <w:tab w:val="clear" w:pos="765"/>
                <w:tab w:val="decimal" w:pos="121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2E4042">
              <w:rPr>
                <w:rFonts w:ascii="Angsana New" w:hAnsi="Angsana New" w:cs="Angsana New"/>
                <w:sz w:val="28"/>
                <w:szCs w:val="28"/>
              </w:rPr>
              <w:t>32,000</w:t>
            </w:r>
          </w:p>
        </w:tc>
        <w:tc>
          <w:tcPr>
            <w:tcW w:w="236" w:type="dxa"/>
            <w:shd w:val="clear" w:color="auto" w:fill="auto"/>
          </w:tcPr>
          <w:p w14:paraId="4CAFBE02" w14:textId="77777777" w:rsidR="00F17F99" w:rsidRPr="009912B7" w:rsidRDefault="00F17F99" w:rsidP="00F17F9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384" w:type="dxa"/>
            <w:gridSpan w:val="3"/>
            <w:shd w:val="clear" w:color="auto" w:fill="auto"/>
          </w:tcPr>
          <w:p w14:paraId="0D192BE5" w14:textId="0F0ECD5B" w:rsidR="00F17F99" w:rsidRPr="009912B7" w:rsidRDefault="00F17F99" w:rsidP="00F17F99">
            <w:pPr>
              <w:pStyle w:val="acctfourfigures"/>
              <w:tabs>
                <w:tab w:val="clear" w:pos="765"/>
                <w:tab w:val="decimal" w:pos="1096"/>
              </w:tabs>
              <w:spacing w:line="240" w:lineRule="atLeast"/>
              <w:ind w:right="-86"/>
              <w:rPr>
                <w:rFonts w:ascii="Angsana New" w:hAnsi="Angsana New" w:cs="Angsana New"/>
                <w:sz w:val="26"/>
                <w:szCs w:val="26"/>
              </w:rPr>
            </w:pPr>
            <w:r w:rsidRPr="002E404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9B5A984" w14:textId="77777777" w:rsidR="00F17F99" w:rsidRPr="009912B7" w:rsidRDefault="00F17F99" w:rsidP="00F17F99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384" w:type="dxa"/>
            <w:gridSpan w:val="3"/>
            <w:shd w:val="clear" w:color="auto" w:fill="auto"/>
          </w:tcPr>
          <w:p w14:paraId="6934DEB4" w14:textId="0E159BF7" w:rsidR="00F17F99" w:rsidRPr="009912B7" w:rsidRDefault="00F17F99" w:rsidP="00F17F99">
            <w:pPr>
              <w:pStyle w:val="acctfourfigures"/>
              <w:tabs>
                <w:tab w:val="clear" w:pos="765"/>
                <w:tab w:val="decimal" w:pos="109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2E4042">
              <w:rPr>
                <w:rFonts w:ascii="Angsana New" w:hAnsi="Angsana New" w:cs="Angsana New"/>
                <w:sz w:val="28"/>
                <w:szCs w:val="28"/>
              </w:rPr>
              <w:t>32,000</w:t>
            </w:r>
          </w:p>
        </w:tc>
        <w:tc>
          <w:tcPr>
            <w:tcW w:w="236" w:type="dxa"/>
            <w:shd w:val="clear" w:color="auto" w:fill="auto"/>
          </w:tcPr>
          <w:p w14:paraId="2C50909C" w14:textId="77777777" w:rsidR="00F17F99" w:rsidRPr="009912B7" w:rsidRDefault="00F17F99" w:rsidP="00F17F9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384" w:type="dxa"/>
            <w:gridSpan w:val="3"/>
            <w:shd w:val="clear" w:color="auto" w:fill="auto"/>
          </w:tcPr>
          <w:p w14:paraId="29C875C2" w14:textId="0401B8F3" w:rsidR="00F17F99" w:rsidRPr="009912B7" w:rsidRDefault="00F17F99" w:rsidP="00F17F99">
            <w:pPr>
              <w:pStyle w:val="acctfourfigures"/>
              <w:tabs>
                <w:tab w:val="clear" w:pos="765"/>
                <w:tab w:val="decimal" w:pos="1163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2E4042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0A5A5917" w14:textId="77777777" w:rsidR="00F17F99" w:rsidRPr="009912B7" w:rsidRDefault="00F17F99" w:rsidP="00F17F99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350" w:type="dxa"/>
            <w:gridSpan w:val="3"/>
          </w:tcPr>
          <w:p w14:paraId="47187104" w14:textId="767B5610" w:rsidR="00F17F99" w:rsidRPr="009912B7" w:rsidRDefault="00F17F99" w:rsidP="00F17F99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2E4042">
              <w:rPr>
                <w:rFonts w:ascii="Angsana New" w:hAnsi="Angsana New" w:cs="Angsana New"/>
                <w:sz w:val="28"/>
                <w:szCs w:val="28"/>
              </w:rPr>
              <w:t>32,000</w:t>
            </w:r>
          </w:p>
        </w:tc>
        <w:tc>
          <w:tcPr>
            <w:tcW w:w="270" w:type="dxa"/>
            <w:gridSpan w:val="2"/>
          </w:tcPr>
          <w:p w14:paraId="0FB47FFF" w14:textId="77777777" w:rsidR="00F17F99" w:rsidRPr="009912B7" w:rsidRDefault="00F17F99" w:rsidP="00F17F99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350" w:type="dxa"/>
            <w:gridSpan w:val="2"/>
          </w:tcPr>
          <w:p w14:paraId="1A9F0F70" w14:textId="743B6BF2" w:rsidR="00F17F99" w:rsidRPr="009912B7" w:rsidRDefault="00F17F99" w:rsidP="00F17F99">
            <w:pPr>
              <w:pStyle w:val="acctfourfigures"/>
              <w:tabs>
                <w:tab w:val="clear" w:pos="765"/>
                <w:tab w:val="decimal" w:pos="1063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2E4042">
              <w:rPr>
                <w:rFonts w:ascii="Angsana New" w:hAnsi="Angsana New" w:cs="Angsana New"/>
                <w:sz w:val="28"/>
                <w:szCs w:val="28"/>
              </w:rPr>
              <w:t>32,000</w:t>
            </w:r>
          </w:p>
        </w:tc>
      </w:tr>
      <w:tr w:rsidR="00F17F99" w:rsidRPr="00282091" w14:paraId="5266F19A" w14:textId="77777777" w:rsidTr="00934BAB">
        <w:trPr>
          <w:gridAfter w:val="1"/>
          <w:wAfter w:w="96" w:type="dxa"/>
          <w:trHeight w:val="261"/>
        </w:trPr>
        <w:tc>
          <w:tcPr>
            <w:tcW w:w="3420" w:type="dxa"/>
            <w:gridSpan w:val="2"/>
            <w:shd w:val="clear" w:color="auto" w:fill="auto"/>
          </w:tcPr>
          <w:p w14:paraId="1E83D836" w14:textId="3C3114A8" w:rsidR="00F17F99" w:rsidRPr="009912B7" w:rsidRDefault="00F17F99" w:rsidP="00F17F99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2E4042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270" w:type="dxa"/>
          </w:tcPr>
          <w:p w14:paraId="430A6051" w14:textId="77777777" w:rsidR="00F17F99" w:rsidRPr="009912B7" w:rsidRDefault="00F17F99" w:rsidP="00F17F99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350" w:type="dxa"/>
            <w:gridSpan w:val="2"/>
          </w:tcPr>
          <w:p w14:paraId="001DCEF5" w14:textId="3DE9735C" w:rsidR="00F17F99" w:rsidRPr="009912B7" w:rsidRDefault="00F17F99" w:rsidP="00F17F99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2E4042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2994414" w14:textId="77777777" w:rsidR="00F17F99" w:rsidRPr="009912B7" w:rsidRDefault="00F17F99" w:rsidP="00F17F99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gridSpan w:val="3"/>
            <w:shd w:val="clear" w:color="auto" w:fill="auto"/>
          </w:tcPr>
          <w:p w14:paraId="1CD57A27" w14:textId="2828E08B" w:rsidR="00F17F99" w:rsidRPr="009912B7" w:rsidRDefault="00F17F99" w:rsidP="00F17F99">
            <w:pPr>
              <w:pStyle w:val="acctfourfigures"/>
              <w:tabs>
                <w:tab w:val="clear" w:pos="765"/>
                <w:tab w:val="decimal" w:pos="121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2E4042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4BBE591" w14:textId="77777777" w:rsidR="00F17F99" w:rsidRPr="009912B7" w:rsidRDefault="00F17F99" w:rsidP="00F17F9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384" w:type="dxa"/>
            <w:gridSpan w:val="3"/>
            <w:shd w:val="clear" w:color="auto" w:fill="auto"/>
          </w:tcPr>
          <w:p w14:paraId="7762CEF4" w14:textId="49BC00C5" w:rsidR="00F17F99" w:rsidRPr="009912B7" w:rsidRDefault="00F17F99" w:rsidP="00F17F99">
            <w:pPr>
              <w:pStyle w:val="acctfourfigures"/>
              <w:tabs>
                <w:tab w:val="clear" w:pos="765"/>
                <w:tab w:val="decimal" w:pos="1096"/>
              </w:tabs>
              <w:spacing w:line="240" w:lineRule="atLeast"/>
              <w:ind w:right="-86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  <w:r w:rsidRPr="002E404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(132,478)</w:t>
            </w:r>
          </w:p>
        </w:tc>
        <w:tc>
          <w:tcPr>
            <w:tcW w:w="236" w:type="dxa"/>
            <w:shd w:val="clear" w:color="auto" w:fill="auto"/>
          </w:tcPr>
          <w:p w14:paraId="24AA5A55" w14:textId="77777777" w:rsidR="00F17F99" w:rsidRPr="009912B7" w:rsidRDefault="00F17F99" w:rsidP="00F17F99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384" w:type="dxa"/>
            <w:gridSpan w:val="3"/>
            <w:shd w:val="clear" w:color="auto" w:fill="auto"/>
          </w:tcPr>
          <w:p w14:paraId="365833BD" w14:textId="7508C102" w:rsidR="00F17F99" w:rsidRPr="009912B7" w:rsidRDefault="00F17F99" w:rsidP="00F17F99">
            <w:pPr>
              <w:pStyle w:val="acctfourfigures"/>
              <w:tabs>
                <w:tab w:val="clear" w:pos="765"/>
                <w:tab w:val="decimal" w:pos="109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highlight w:val="yellow"/>
                <w:cs/>
                <w:lang w:bidi="th-TH"/>
              </w:rPr>
            </w:pPr>
            <w:r w:rsidRPr="002E404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(132,478)</w:t>
            </w:r>
          </w:p>
        </w:tc>
        <w:tc>
          <w:tcPr>
            <w:tcW w:w="236" w:type="dxa"/>
            <w:shd w:val="clear" w:color="auto" w:fill="auto"/>
          </w:tcPr>
          <w:p w14:paraId="70C5B0B9" w14:textId="77777777" w:rsidR="00F17F99" w:rsidRPr="009912B7" w:rsidRDefault="00F17F99" w:rsidP="00F17F9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384" w:type="dxa"/>
            <w:gridSpan w:val="3"/>
            <w:shd w:val="clear" w:color="auto" w:fill="auto"/>
          </w:tcPr>
          <w:p w14:paraId="6B19ABF4" w14:textId="42813795" w:rsidR="00F17F99" w:rsidRPr="009912B7" w:rsidRDefault="00F17F99" w:rsidP="00F17F99">
            <w:pPr>
              <w:pStyle w:val="acctfourfigures"/>
              <w:tabs>
                <w:tab w:val="clear" w:pos="765"/>
                <w:tab w:val="decimal" w:pos="1163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highlight w:val="yellow"/>
                <w:cs/>
                <w:lang w:bidi="th-TH"/>
              </w:rPr>
            </w:pPr>
            <w:r w:rsidRPr="002E4042">
              <w:rPr>
                <w:rFonts w:ascii="Angsana New" w:hAnsi="Angsana New" w:cs="Angsana New"/>
                <w:sz w:val="28"/>
                <w:szCs w:val="28"/>
                <w:lang w:bidi="th-TH"/>
              </w:rPr>
              <w:t>(130,755)</w:t>
            </w:r>
          </w:p>
        </w:tc>
        <w:tc>
          <w:tcPr>
            <w:tcW w:w="270" w:type="dxa"/>
          </w:tcPr>
          <w:p w14:paraId="52E6AE7E" w14:textId="77777777" w:rsidR="00F17F99" w:rsidRPr="009912B7" w:rsidRDefault="00F17F99" w:rsidP="00F17F99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350" w:type="dxa"/>
            <w:gridSpan w:val="3"/>
          </w:tcPr>
          <w:p w14:paraId="76C1058A" w14:textId="576B701B" w:rsidR="00F17F99" w:rsidRPr="009912B7" w:rsidRDefault="00F17F99" w:rsidP="00F17F99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2E4042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65FE834E" w14:textId="77777777" w:rsidR="00F17F99" w:rsidRPr="009912B7" w:rsidRDefault="00F17F99" w:rsidP="00F17F99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350" w:type="dxa"/>
            <w:gridSpan w:val="2"/>
          </w:tcPr>
          <w:p w14:paraId="7000310F" w14:textId="7B232701" w:rsidR="00F17F99" w:rsidRPr="009912B7" w:rsidRDefault="00F17F99" w:rsidP="00F17F99">
            <w:pPr>
              <w:pStyle w:val="acctfourfigures"/>
              <w:tabs>
                <w:tab w:val="clear" w:pos="765"/>
                <w:tab w:val="decimal" w:pos="1063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2E4042">
              <w:rPr>
                <w:rFonts w:ascii="Angsana New" w:hAnsi="Angsana New" w:cs="Angsana New"/>
                <w:sz w:val="28"/>
                <w:szCs w:val="28"/>
                <w:lang w:bidi="th-TH"/>
              </w:rPr>
              <w:t>(130,755)</w:t>
            </w:r>
          </w:p>
        </w:tc>
      </w:tr>
      <w:tr w:rsidR="00F17F99" w:rsidRPr="00282091" w14:paraId="7A07A44E" w14:textId="77777777" w:rsidTr="00934BAB">
        <w:trPr>
          <w:gridAfter w:val="1"/>
          <w:wAfter w:w="96" w:type="dxa"/>
          <w:trHeight w:val="261"/>
        </w:trPr>
        <w:tc>
          <w:tcPr>
            <w:tcW w:w="3420" w:type="dxa"/>
            <w:gridSpan w:val="2"/>
            <w:shd w:val="clear" w:color="auto" w:fill="auto"/>
          </w:tcPr>
          <w:p w14:paraId="7B038146" w14:textId="41F23524" w:rsidR="00F17F99" w:rsidRPr="009912B7" w:rsidRDefault="00F17F99" w:rsidP="00F17F99">
            <w:pPr>
              <w:ind w:left="-14" w:right="-9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2E4042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270" w:type="dxa"/>
          </w:tcPr>
          <w:p w14:paraId="50836618" w14:textId="77777777" w:rsidR="00F17F99" w:rsidRPr="009912B7" w:rsidRDefault="00F17F99" w:rsidP="00F17F99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350" w:type="dxa"/>
            <w:gridSpan w:val="2"/>
          </w:tcPr>
          <w:p w14:paraId="5BF096BC" w14:textId="0E9C3D0A" w:rsidR="00F17F99" w:rsidRPr="009912B7" w:rsidRDefault="00F17F99" w:rsidP="00F17F99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2E4042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37D39957" w14:textId="77777777" w:rsidR="00F17F99" w:rsidRPr="009912B7" w:rsidRDefault="00F17F99" w:rsidP="00F17F99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gridSpan w:val="3"/>
            <w:shd w:val="clear" w:color="auto" w:fill="auto"/>
          </w:tcPr>
          <w:p w14:paraId="4BAE7FC9" w14:textId="1ADE5CDC" w:rsidR="00F17F99" w:rsidRPr="009912B7" w:rsidRDefault="00F17F99" w:rsidP="00F17F99">
            <w:pPr>
              <w:pStyle w:val="acctfourfigures"/>
              <w:tabs>
                <w:tab w:val="clear" w:pos="765"/>
                <w:tab w:val="decimal" w:pos="121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2E4042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069326B" w14:textId="77777777" w:rsidR="00F17F99" w:rsidRPr="009912B7" w:rsidRDefault="00F17F99" w:rsidP="00F17F9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384" w:type="dxa"/>
            <w:gridSpan w:val="3"/>
            <w:shd w:val="clear" w:color="auto" w:fill="auto"/>
          </w:tcPr>
          <w:p w14:paraId="5EBFD1AA" w14:textId="5F9D2E8D" w:rsidR="00F17F99" w:rsidRPr="009912B7" w:rsidRDefault="00F17F99" w:rsidP="00F17F99">
            <w:pPr>
              <w:pStyle w:val="acctfourfigures"/>
              <w:tabs>
                <w:tab w:val="clear" w:pos="765"/>
                <w:tab w:val="decimal" w:pos="1096"/>
              </w:tabs>
              <w:spacing w:line="240" w:lineRule="atLeast"/>
              <w:ind w:right="-86"/>
              <w:rPr>
                <w:rFonts w:ascii="Angsana New" w:hAnsi="Angsana New" w:cs="Angsana New"/>
                <w:sz w:val="26"/>
                <w:szCs w:val="26"/>
              </w:rPr>
            </w:pPr>
            <w:r w:rsidRPr="002E4042">
              <w:rPr>
                <w:rFonts w:ascii="Angsana New" w:hAnsi="Angsana New" w:cs="Angsana New"/>
                <w:sz w:val="28"/>
                <w:szCs w:val="28"/>
              </w:rPr>
              <w:t>(107,240)</w:t>
            </w:r>
          </w:p>
        </w:tc>
        <w:tc>
          <w:tcPr>
            <w:tcW w:w="236" w:type="dxa"/>
            <w:shd w:val="clear" w:color="auto" w:fill="auto"/>
          </w:tcPr>
          <w:p w14:paraId="7FDB59B2" w14:textId="77777777" w:rsidR="00F17F99" w:rsidRPr="009912B7" w:rsidRDefault="00F17F99" w:rsidP="00F17F99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384" w:type="dxa"/>
            <w:gridSpan w:val="3"/>
            <w:shd w:val="clear" w:color="auto" w:fill="auto"/>
          </w:tcPr>
          <w:p w14:paraId="1D0D0252" w14:textId="2C0FADC4" w:rsidR="00F17F99" w:rsidRPr="009912B7" w:rsidRDefault="00F17F99" w:rsidP="00F17F99">
            <w:pPr>
              <w:pStyle w:val="acctfourfigures"/>
              <w:tabs>
                <w:tab w:val="clear" w:pos="765"/>
                <w:tab w:val="decimal" w:pos="109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2E4042">
              <w:rPr>
                <w:rFonts w:ascii="Angsana New" w:hAnsi="Angsana New" w:cs="Angsana New"/>
                <w:sz w:val="28"/>
                <w:szCs w:val="28"/>
              </w:rPr>
              <w:t>(107,240)</w:t>
            </w:r>
          </w:p>
        </w:tc>
        <w:tc>
          <w:tcPr>
            <w:tcW w:w="236" w:type="dxa"/>
            <w:shd w:val="clear" w:color="auto" w:fill="auto"/>
          </w:tcPr>
          <w:p w14:paraId="171EB29F" w14:textId="77777777" w:rsidR="00F17F99" w:rsidRPr="009912B7" w:rsidRDefault="00F17F99" w:rsidP="00F17F9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384" w:type="dxa"/>
            <w:gridSpan w:val="3"/>
            <w:shd w:val="clear" w:color="auto" w:fill="auto"/>
          </w:tcPr>
          <w:p w14:paraId="0FB74565" w14:textId="708A0A2C" w:rsidR="00F17F99" w:rsidRPr="009912B7" w:rsidRDefault="00F17F99" w:rsidP="00F17F99">
            <w:pPr>
              <w:pStyle w:val="acctfourfigures"/>
              <w:tabs>
                <w:tab w:val="clear" w:pos="765"/>
                <w:tab w:val="decimal" w:pos="1163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2E4042">
              <w:rPr>
                <w:rFonts w:ascii="Angsana New" w:hAnsi="Angsana New" w:cs="Angsana New"/>
                <w:sz w:val="28"/>
                <w:szCs w:val="28"/>
                <w:lang w:bidi="th-TH"/>
              </w:rPr>
              <w:t>(105,329)</w:t>
            </w:r>
          </w:p>
        </w:tc>
        <w:tc>
          <w:tcPr>
            <w:tcW w:w="270" w:type="dxa"/>
          </w:tcPr>
          <w:p w14:paraId="04EE000C" w14:textId="77777777" w:rsidR="00F17F99" w:rsidRPr="009912B7" w:rsidRDefault="00F17F99" w:rsidP="00F17F99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350" w:type="dxa"/>
            <w:gridSpan w:val="3"/>
          </w:tcPr>
          <w:p w14:paraId="3984835C" w14:textId="7AB52F3E" w:rsidR="00F17F99" w:rsidRPr="009912B7" w:rsidRDefault="00F17F99" w:rsidP="00F17F99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2E4042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2BB02056" w14:textId="77777777" w:rsidR="00F17F99" w:rsidRPr="009912B7" w:rsidRDefault="00F17F99" w:rsidP="00F17F99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350" w:type="dxa"/>
            <w:gridSpan w:val="2"/>
          </w:tcPr>
          <w:p w14:paraId="1ED55AC3" w14:textId="13E26812" w:rsidR="00F17F99" w:rsidRPr="009912B7" w:rsidRDefault="00F17F99" w:rsidP="00F17F99">
            <w:pPr>
              <w:pStyle w:val="acctfourfigures"/>
              <w:tabs>
                <w:tab w:val="clear" w:pos="765"/>
                <w:tab w:val="decimal" w:pos="1063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2E4042">
              <w:rPr>
                <w:rFonts w:ascii="Angsana New" w:hAnsi="Angsana New" w:cs="Angsana New"/>
                <w:sz w:val="28"/>
                <w:szCs w:val="28"/>
                <w:lang w:bidi="th-TH"/>
              </w:rPr>
              <w:t>(105,329)</w:t>
            </w:r>
          </w:p>
        </w:tc>
      </w:tr>
    </w:tbl>
    <w:p w14:paraId="2B9FD5DB" w14:textId="77777777" w:rsidR="00F17F99" w:rsidRDefault="00F17F99" w:rsidP="00F17F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lang w:eastAsia="x-none"/>
        </w:rPr>
        <w:sectPr w:rsidR="00F17F99" w:rsidSect="007477A6">
          <w:headerReference w:type="default" r:id="rId12"/>
          <w:pgSz w:w="16834" w:h="11909" w:orient="landscape" w:code="9"/>
          <w:pgMar w:top="1152" w:right="691" w:bottom="1152" w:left="576" w:header="720" w:footer="720" w:gutter="0"/>
          <w:paperSrc w:first="7" w:other="7"/>
          <w:cols w:space="720"/>
          <w:docGrid w:linePitch="360"/>
        </w:sectPr>
      </w:pPr>
      <w:r>
        <w:rPr>
          <w:rFonts w:asciiTheme="majorBidi" w:hAnsiTheme="majorBidi" w:cstheme="majorBidi"/>
          <w:sz w:val="30"/>
          <w:szCs w:val="30"/>
          <w:lang w:eastAsia="x-none"/>
        </w:rPr>
        <w:br w:type="page"/>
      </w:r>
    </w:p>
    <w:p w14:paraId="14D368BA" w14:textId="6067388A" w:rsidR="004156BE" w:rsidRPr="00B30536" w:rsidRDefault="004156BE" w:rsidP="004156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/>
          <w:b/>
          <w:bCs/>
          <w:i/>
          <w:iCs/>
          <w:sz w:val="30"/>
          <w:szCs w:val="30"/>
          <w:lang w:eastAsia="x-none"/>
        </w:rPr>
      </w:pPr>
      <w:r w:rsidRPr="00B30536">
        <w:rPr>
          <w:rFonts w:asciiTheme="majorBidi" w:hAnsiTheme="majorBidi"/>
          <w:b/>
          <w:bCs/>
          <w:i/>
          <w:iCs/>
          <w:sz w:val="30"/>
          <w:szCs w:val="30"/>
          <w:cs/>
          <w:lang w:eastAsia="x-none"/>
        </w:rPr>
        <w:lastRenderedPageBreak/>
        <w:t>สัญญาเงินกู้ยืมระยะยาวจากสถาบันการเงิน</w:t>
      </w:r>
    </w:p>
    <w:p w14:paraId="0D65611E" w14:textId="77777777" w:rsidR="004156BE" w:rsidRPr="00343386" w:rsidRDefault="004156BE" w:rsidP="004156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/>
          <w:sz w:val="28"/>
          <w:szCs w:val="28"/>
          <w:lang w:eastAsia="x-none"/>
        </w:rPr>
      </w:pPr>
    </w:p>
    <w:p w14:paraId="054B828F" w14:textId="273CD2C6" w:rsidR="004156BE" w:rsidRPr="004156BE" w:rsidRDefault="004156BE" w:rsidP="004156B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/>
          <w:sz w:val="30"/>
          <w:szCs w:val="30"/>
          <w:lang w:eastAsia="x-none"/>
        </w:rPr>
      </w:pPr>
      <w:r w:rsidRPr="004156BE">
        <w:rPr>
          <w:rFonts w:asciiTheme="majorBidi" w:hAnsiTheme="majorBidi" w:hint="cs"/>
          <w:sz w:val="30"/>
          <w:szCs w:val="30"/>
          <w:cs/>
          <w:lang w:eastAsia="x-none"/>
        </w:rPr>
        <w:t xml:space="preserve">เมื่อวันที่ </w:t>
      </w:r>
      <w:r w:rsidRPr="004156BE">
        <w:rPr>
          <w:rFonts w:asciiTheme="majorBidi" w:hAnsiTheme="majorBidi"/>
          <w:sz w:val="30"/>
          <w:szCs w:val="30"/>
          <w:lang w:eastAsia="x-none"/>
        </w:rPr>
        <w:t xml:space="preserve">18 </w:t>
      </w:r>
      <w:r w:rsidRPr="004156BE">
        <w:rPr>
          <w:rFonts w:asciiTheme="majorBidi" w:hAnsiTheme="majorBidi" w:hint="cs"/>
          <w:sz w:val="30"/>
          <w:szCs w:val="30"/>
          <w:cs/>
          <w:lang w:eastAsia="x-none"/>
        </w:rPr>
        <w:t xml:space="preserve">มีนาคม </w:t>
      </w:r>
      <w:r w:rsidRPr="004156BE">
        <w:rPr>
          <w:rFonts w:asciiTheme="majorBidi" w:hAnsiTheme="majorBidi"/>
          <w:sz w:val="30"/>
          <w:szCs w:val="30"/>
          <w:lang w:eastAsia="x-none"/>
        </w:rPr>
        <w:t>2565</w:t>
      </w:r>
      <w:r w:rsidRPr="004156BE">
        <w:rPr>
          <w:rFonts w:asciiTheme="majorBidi" w:hAnsiTheme="majorBidi" w:hint="cs"/>
          <w:sz w:val="30"/>
          <w:szCs w:val="30"/>
          <w:cs/>
          <w:lang w:eastAsia="x-none"/>
        </w:rPr>
        <w:t xml:space="preserve"> </w:t>
      </w:r>
      <w:r w:rsidRPr="004156BE">
        <w:rPr>
          <w:rFonts w:asciiTheme="majorBidi" w:hAnsiTheme="majorBidi"/>
          <w:sz w:val="30"/>
          <w:szCs w:val="30"/>
          <w:cs/>
          <w:lang w:eastAsia="x-none"/>
        </w:rPr>
        <w:t xml:space="preserve">บริษัท พีเอ็มซี เลเบิล แมททีเรียลส์ จำกัด </w:t>
      </w:r>
      <w:r w:rsidRPr="004156BE">
        <w:rPr>
          <w:rFonts w:asciiTheme="majorBidi" w:hAnsiTheme="majorBidi"/>
          <w:sz w:val="30"/>
          <w:szCs w:val="30"/>
          <w:lang w:eastAsia="x-none"/>
        </w:rPr>
        <w:t>(PMCT)</w:t>
      </w:r>
      <w:r w:rsidRPr="004156BE">
        <w:rPr>
          <w:rFonts w:asciiTheme="majorBidi" w:hAnsiTheme="majorBidi" w:hint="cs"/>
          <w:sz w:val="30"/>
          <w:szCs w:val="30"/>
          <w:cs/>
          <w:lang w:eastAsia="x-none"/>
        </w:rPr>
        <w:t xml:space="preserve"> ซึ่งเป็นบริษัทย่อย ได้ลงนามในสัญญาเงินกู้ยืมระยะยาว ซึ่งมีวงเงินรวม </w:t>
      </w:r>
      <w:r w:rsidRPr="004156BE">
        <w:rPr>
          <w:rFonts w:asciiTheme="majorBidi" w:hAnsiTheme="majorBidi"/>
          <w:sz w:val="30"/>
          <w:szCs w:val="30"/>
          <w:lang w:eastAsia="x-none"/>
        </w:rPr>
        <w:t xml:space="preserve">151 </w:t>
      </w:r>
      <w:r w:rsidRPr="004156BE">
        <w:rPr>
          <w:rFonts w:asciiTheme="majorBidi" w:hAnsiTheme="majorBidi" w:hint="cs"/>
          <w:sz w:val="30"/>
          <w:szCs w:val="30"/>
          <w:cs/>
          <w:lang w:eastAsia="x-none"/>
        </w:rPr>
        <w:t>ล้านบาทกับสถาบันการเงินในประเทศแห่งหนึ่ง โดยเงินกู้ยืมระยะยาวดังกล่าวมีวัตถุประสงค์เพื่อใช้เป็นเงินทุนสำหรับการซื้อเครื่องจักร</w:t>
      </w:r>
      <w:r w:rsidRPr="004156BE">
        <w:rPr>
          <w:rFonts w:asciiTheme="majorBidi" w:hAnsiTheme="majorBidi"/>
          <w:sz w:val="30"/>
          <w:szCs w:val="30"/>
          <w:lang w:eastAsia="x-none"/>
        </w:rPr>
        <w:t xml:space="preserve"> (</w:t>
      </w:r>
      <w:r w:rsidRPr="004156BE">
        <w:rPr>
          <w:rFonts w:asciiTheme="majorBidi" w:hAnsiTheme="majorBidi" w:hint="cs"/>
          <w:sz w:val="30"/>
          <w:szCs w:val="30"/>
          <w:cs/>
          <w:lang w:eastAsia="x-none"/>
        </w:rPr>
        <w:t xml:space="preserve">ดูหมายเหตุข้อ </w:t>
      </w:r>
      <w:r w:rsidR="008F5E1D">
        <w:rPr>
          <w:rFonts w:asciiTheme="majorBidi" w:hAnsiTheme="majorBidi"/>
          <w:sz w:val="30"/>
          <w:szCs w:val="30"/>
          <w:lang w:eastAsia="x-none"/>
        </w:rPr>
        <w:t>10</w:t>
      </w:r>
      <w:r w:rsidRPr="004156BE">
        <w:rPr>
          <w:rFonts w:asciiTheme="majorBidi" w:hAnsiTheme="majorBidi"/>
          <w:sz w:val="30"/>
          <w:szCs w:val="30"/>
          <w:lang w:eastAsia="x-none"/>
        </w:rPr>
        <w:t>)</w:t>
      </w:r>
      <w:r w:rsidRPr="004156BE">
        <w:rPr>
          <w:rFonts w:asciiTheme="majorBidi" w:hAnsiTheme="majorBidi" w:hint="cs"/>
          <w:sz w:val="30"/>
          <w:szCs w:val="30"/>
          <w:cs/>
          <w:lang w:eastAsia="x-none"/>
        </w:rPr>
        <w:t xml:space="preserve"> เงินกู้ยืมระยะยาวดังกล่าวมีอัตราดอกเบี้ยต่อปีเป็นอัตราคงที่สำหรับช่วงระยะเวลา </w:t>
      </w:r>
      <w:r w:rsidRPr="004156BE">
        <w:rPr>
          <w:rFonts w:asciiTheme="majorBidi" w:hAnsiTheme="majorBidi"/>
          <w:sz w:val="30"/>
          <w:szCs w:val="30"/>
          <w:lang w:eastAsia="x-none"/>
        </w:rPr>
        <w:t xml:space="preserve">12 </w:t>
      </w:r>
      <w:r w:rsidRPr="004156BE">
        <w:rPr>
          <w:rFonts w:asciiTheme="majorBidi" w:hAnsiTheme="majorBidi" w:hint="cs"/>
          <w:sz w:val="30"/>
          <w:szCs w:val="30"/>
          <w:cs/>
          <w:lang w:eastAsia="x-none"/>
        </w:rPr>
        <w:t xml:space="preserve">เดือนนับจากวันที่เบิกเงินกู้ครั้งแรก และอัตราดอกเบี้ยต่อปีเท่ากับ </w:t>
      </w:r>
      <w:r w:rsidRPr="004156BE">
        <w:rPr>
          <w:rFonts w:asciiTheme="majorBidi" w:hAnsiTheme="majorBidi"/>
          <w:sz w:val="30"/>
          <w:szCs w:val="30"/>
          <w:lang w:eastAsia="x-none"/>
        </w:rPr>
        <w:t xml:space="preserve">MLR </w:t>
      </w:r>
      <w:r w:rsidRPr="004156BE">
        <w:rPr>
          <w:rFonts w:asciiTheme="majorBidi" w:hAnsiTheme="majorBidi" w:hint="cs"/>
          <w:sz w:val="30"/>
          <w:szCs w:val="30"/>
          <w:cs/>
          <w:lang w:eastAsia="x-none"/>
        </w:rPr>
        <w:t xml:space="preserve">หักอัตราส่วนลดสำหรับช่วงระยะเวลาตั้งแต่เดือนที่ </w:t>
      </w:r>
      <w:r w:rsidRPr="004156BE">
        <w:rPr>
          <w:rFonts w:asciiTheme="majorBidi" w:hAnsiTheme="majorBidi"/>
          <w:sz w:val="30"/>
          <w:szCs w:val="30"/>
          <w:lang w:eastAsia="x-none"/>
        </w:rPr>
        <w:t xml:space="preserve">13 </w:t>
      </w:r>
      <w:r w:rsidRPr="004156BE">
        <w:rPr>
          <w:rFonts w:asciiTheme="majorBidi" w:hAnsiTheme="majorBidi" w:hint="cs"/>
          <w:sz w:val="30"/>
          <w:szCs w:val="30"/>
          <w:cs/>
          <w:lang w:eastAsia="x-none"/>
        </w:rPr>
        <w:t xml:space="preserve">เป็นต้นไป โดยมีกำหนดคืนเงินต้นเป็นจำนวนเท่ากันทุกเดือน แบ่งออกเป็น </w:t>
      </w:r>
      <w:r w:rsidRPr="004156BE">
        <w:rPr>
          <w:rFonts w:asciiTheme="majorBidi" w:hAnsiTheme="majorBidi"/>
          <w:sz w:val="30"/>
          <w:szCs w:val="30"/>
          <w:lang w:eastAsia="x-none"/>
        </w:rPr>
        <w:t xml:space="preserve">44 </w:t>
      </w:r>
      <w:r w:rsidRPr="004156BE">
        <w:rPr>
          <w:rFonts w:asciiTheme="majorBidi" w:hAnsiTheme="majorBidi" w:hint="cs"/>
          <w:sz w:val="30"/>
          <w:szCs w:val="30"/>
          <w:cs/>
          <w:lang w:eastAsia="x-none"/>
        </w:rPr>
        <w:t xml:space="preserve">งวด และเริ่มชำระงวดแรกในเดือนกันยายน </w:t>
      </w:r>
      <w:r w:rsidRPr="004156BE">
        <w:rPr>
          <w:rFonts w:asciiTheme="majorBidi" w:hAnsiTheme="majorBidi"/>
          <w:sz w:val="30"/>
          <w:szCs w:val="30"/>
          <w:lang w:eastAsia="x-none"/>
        </w:rPr>
        <w:t>2566</w:t>
      </w:r>
      <w:r w:rsidRPr="004156BE">
        <w:rPr>
          <w:rFonts w:asciiTheme="majorBidi" w:hAnsiTheme="majorBidi" w:hint="cs"/>
          <w:sz w:val="30"/>
          <w:szCs w:val="30"/>
          <w:cs/>
          <w:lang w:eastAsia="x-none"/>
        </w:rPr>
        <w:t xml:space="preserve"> ทั้งนี้ </w:t>
      </w:r>
      <w:r w:rsidRPr="004156BE">
        <w:rPr>
          <w:rFonts w:asciiTheme="majorBidi" w:hAnsiTheme="majorBidi"/>
          <w:sz w:val="30"/>
          <w:szCs w:val="30"/>
          <w:lang w:eastAsia="x-none"/>
        </w:rPr>
        <w:t xml:space="preserve">PMCT </w:t>
      </w:r>
      <w:r w:rsidRPr="004156BE">
        <w:rPr>
          <w:rFonts w:asciiTheme="majorBidi" w:hAnsiTheme="majorBidi" w:hint="cs"/>
          <w:sz w:val="30"/>
          <w:szCs w:val="30"/>
          <w:cs/>
          <w:lang w:eastAsia="x-none"/>
        </w:rPr>
        <w:t xml:space="preserve">ได้ตกลงจะจำนองเครื่องจักรเป็นหลักประกันเงินกู้ยืมระยะยาว เมื่อได้จดทะเบียนกรรมสิทธิ์เครื่องจักรดังกล่าวเสร็จสิ้น นอกจากนี้ </w:t>
      </w:r>
      <w:r w:rsidRPr="004156BE">
        <w:rPr>
          <w:rFonts w:asciiTheme="majorBidi" w:hAnsiTheme="majorBidi"/>
          <w:sz w:val="30"/>
          <w:szCs w:val="30"/>
          <w:lang w:eastAsia="x-none"/>
        </w:rPr>
        <w:t xml:space="preserve">PMCT </w:t>
      </w:r>
      <w:r w:rsidRPr="004156BE">
        <w:rPr>
          <w:rFonts w:asciiTheme="majorBidi" w:hAnsiTheme="majorBidi" w:hint="cs"/>
          <w:sz w:val="30"/>
          <w:szCs w:val="30"/>
          <w:cs/>
          <w:lang w:eastAsia="x-none"/>
        </w:rPr>
        <w:t>มีภาระผูกพันบางประการตามที่ระบุในสัญญา ซึ่งรวมถึงการดำรงอัตราส่วนทางการเงิน</w:t>
      </w:r>
    </w:p>
    <w:p w14:paraId="3CDC6671" w14:textId="77777777" w:rsidR="004156BE" w:rsidRPr="00343386" w:rsidRDefault="004156BE" w:rsidP="004156B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/>
          <w:sz w:val="28"/>
          <w:szCs w:val="28"/>
          <w:highlight w:val="yellow"/>
          <w:lang w:eastAsia="x-none"/>
        </w:rPr>
      </w:pPr>
    </w:p>
    <w:p w14:paraId="6E52C342" w14:textId="5C2B4B4D" w:rsidR="004156BE" w:rsidRDefault="004156BE" w:rsidP="004156B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592068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592068">
        <w:rPr>
          <w:rFonts w:ascii="Angsana New" w:hAnsi="Angsana New"/>
          <w:sz w:val="30"/>
          <w:szCs w:val="30"/>
        </w:rPr>
        <w:t xml:space="preserve">30 </w:t>
      </w:r>
      <w:r w:rsidR="00F22DA9" w:rsidRPr="00592068">
        <w:rPr>
          <w:rFonts w:ascii="Angsana New" w:hAnsi="Angsana New" w:hint="cs"/>
          <w:sz w:val="30"/>
          <w:szCs w:val="30"/>
          <w:cs/>
        </w:rPr>
        <w:t>กันย</w:t>
      </w:r>
      <w:r w:rsidRPr="00592068">
        <w:rPr>
          <w:rFonts w:ascii="Angsana New" w:hAnsi="Angsana New" w:hint="cs"/>
          <w:sz w:val="30"/>
          <w:szCs w:val="30"/>
          <w:cs/>
        </w:rPr>
        <w:t xml:space="preserve">ายน </w:t>
      </w:r>
      <w:r w:rsidRPr="00592068">
        <w:rPr>
          <w:rFonts w:ascii="Angsana New" w:hAnsi="Angsana New"/>
          <w:sz w:val="30"/>
          <w:szCs w:val="30"/>
        </w:rPr>
        <w:t>2565</w:t>
      </w:r>
      <w:r w:rsidRPr="00592068">
        <w:rPr>
          <w:rFonts w:ascii="Angsana New" w:hAnsi="Angsana New" w:hint="cs"/>
          <w:sz w:val="30"/>
          <w:szCs w:val="30"/>
          <w:cs/>
        </w:rPr>
        <w:t xml:space="preserve"> </w:t>
      </w:r>
      <w:r w:rsidR="00207A59" w:rsidRPr="00592068">
        <w:rPr>
          <w:rFonts w:ascii="Angsana New" w:hAnsi="Angsana New"/>
          <w:sz w:val="30"/>
          <w:szCs w:val="30"/>
        </w:rPr>
        <w:t xml:space="preserve">PMCT </w:t>
      </w:r>
      <w:r w:rsidRPr="00592068">
        <w:rPr>
          <w:rFonts w:ascii="Angsana New" w:hAnsi="Angsana New" w:hint="cs"/>
          <w:sz w:val="30"/>
          <w:szCs w:val="30"/>
          <w:cs/>
        </w:rPr>
        <w:t>มีวงเงินกู้ยืมระยะยาวดังกล่าวที่ยังไม่ได้เบิกใช้เป็นจำนว</w:t>
      </w:r>
      <w:r w:rsidRPr="007D3571">
        <w:rPr>
          <w:rFonts w:ascii="Angsana New" w:hAnsi="Angsana New" w:hint="cs"/>
          <w:sz w:val="30"/>
          <w:szCs w:val="30"/>
          <w:cs/>
        </w:rPr>
        <w:t xml:space="preserve">น </w:t>
      </w:r>
      <w:r w:rsidRPr="007D3571">
        <w:rPr>
          <w:rFonts w:ascii="Angsana New" w:hAnsi="Angsana New"/>
          <w:sz w:val="30"/>
          <w:szCs w:val="30"/>
        </w:rPr>
        <w:t xml:space="preserve">114.54 </w:t>
      </w:r>
      <w:r w:rsidRPr="007D3571">
        <w:rPr>
          <w:rFonts w:ascii="Angsana New" w:hAnsi="Angsana New" w:hint="cs"/>
          <w:sz w:val="30"/>
          <w:szCs w:val="30"/>
          <w:cs/>
        </w:rPr>
        <w:t>ล้าน</w:t>
      </w:r>
      <w:r w:rsidRPr="00592068">
        <w:rPr>
          <w:rFonts w:ascii="Angsana New" w:hAnsi="Angsana New" w:hint="cs"/>
          <w:sz w:val="30"/>
          <w:szCs w:val="30"/>
          <w:cs/>
        </w:rPr>
        <w:t>บาท</w:t>
      </w:r>
    </w:p>
    <w:p w14:paraId="6B2E8FCD" w14:textId="77777777" w:rsidR="00BE425F" w:rsidRPr="00343386" w:rsidRDefault="00BE425F" w:rsidP="00780F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8"/>
          <w:szCs w:val="28"/>
        </w:rPr>
      </w:pPr>
    </w:p>
    <w:p w14:paraId="44DA35BC" w14:textId="67EBE81E" w:rsidR="00905C97" w:rsidRPr="00905C97" w:rsidRDefault="00BE425F" w:rsidP="00BE425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  <w:bookmarkStart w:id="19" w:name="_Hlk118799135"/>
      <w:r w:rsidRPr="004E5E8A">
        <w:rPr>
          <w:rFonts w:ascii="Angsana New" w:hAnsi="Angsana New" w:hint="cs"/>
          <w:spacing w:val="-4"/>
          <w:sz w:val="30"/>
          <w:szCs w:val="30"/>
          <w:cs/>
        </w:rPr>
        <w:t xml:space="preserve">บริษัท เทวกรรมโอสถ จำกัด </w:t>
      </w:r>
      <w:r w:rsidR="00905C97" w:rsidRPr="004E5E8A">
        <w:rPr>
          <w:rFonts w:ascii="Angsana New" w:hAnsi="Angsana New"/>
          <w:spacing w:val="-4"/>
          <w:sz w:val="30"/>
          <w:szCs w:val="30"/>
        </w:rPr>
        <w:t xml:space="preserve">(DVK) </w:t>
      </w:r>
      <w:r w:rsidRPr="004E5E8A">
        <w:rPr>
          <w:rFonts w:ascii="Angsana New" w:hAnsi="Angsana New" w:hint="cs"/>
          <w:spacing w:val="-4"/>
          <w:sz w:val="30"/>
          <w:szCs w:val="30"/>
          <w:cs/>
        </w:rPr>
        <w:t>ซึ่งเป็นบริษัทย่อย</w:t>
      </w:r>
      <w:r w:rsidR="00905C97" w:rsidRPr="004E5E8A">
        <w:rPr>
          <w:rFonts w:ascii="Angsana New" w:hAnsi="Angsana New"/>
          <w:spacing w:val="-4"/>
          <w:sz w:val="30"/>
          <w:szCs w:val="30"/>
        </w:rPr>
        <w:t xml:space="preserve"> </w:t>
      </w:r>
      <w:r w:rsidR="00905C97" w:rsidRPr="004E5E8A">
        <w:rPr>
          <w:rFonts w:ascii="Angsana New" w:hAnsi="Angsana New" w:hint="cs"/>
          <w:spacing w:val="-4"/>
          <w:sz w:val="30"/>
          <w:szCs w:val="30"/>
          <w:cs/>
        </w:rPr>
        <w:t>ได้ลงนามในสัญญากู้ยืมระยาวกับธนาคารในประเทศ</w:t>
      </w:r>
      <w:r w:rsidR="00D934AB" w:rsidRPr="004E5E8A">
        <w:rPr>
          <w:rFonts w:ascii="Angsana New" w:hAnsi="Angsana New" w:hint="cs"/>
          <w:spacing w:val="-4"/>
          <w:sz w:val="30"/>
          <w:szCs w:val="30"/>
          <w:cs/>
        </w:rPr>
        <w:t>หลาย</w:t>
      </w:r>
      <w:r w:rsidR="00905C97" w:rsidRPr="004E5E8A">
        <w:rPr>
          <w:rFonts w:ascii="Angsana New" w:hAnsi="Angsana New" w:hint="cs"/>
          <w:spacing w:val="-4"/>
          <w:sz w:val="30"/>
          <w:szCs w:val="30"/>
          <w:cs/>
        </w:rPr>
        <w:t>แห่ง</w:t>
      </w:r>
      <w:r w:rsidR="00905C97" w:rsidRPr="00905C97">
        <w:rPr>
          <w:rFonts w:ascii="Angsana New" w:hAnsi="Angsana New" w:hint="cs"/>
          <w:sz w:val="30"/>
          <w:szCs w:val="30"/>
          <w:cs/>
        </w:rPr>
        <w:t xml:space="preserve"> </w:t>
      </w:r>
      <w:r w:rsidR="00905C97" w:rsidRPr="000F491C">
        <w:rPr>
          <w:rFonts w:ascii="Angsana New" w:hAnsi="Angsana New" w:hint="cs"/>
          <w:sz w:val="30"/>
          <w:szCs w:val="30"/>
          <w:cs/>
        </w:rPr>
        <w:t>โดย</w:t>
      </w:r>
      <w:r w:rsidR="00905C97" w:rsidRPr="00905C97">
        <w:rPr>
          <w:rFonts w:ascii="Angsana New" w:hAnsi="Angsana New" w:hint="cs"/>
          <w:sz w:val="30"/>
          <w:szCs w:val="30"/>
          <w:cs/>
        </w:rPr>
        <w:t>มีวัตถุประสงค์</w:t>
      </w:r>
      <w:r w:rsidR="00D934AB">
        <w:rPr>
          <w:rFonts w:ascii="Angsana New" w:hAnsi="Angsana New" w:hint="cs"/>
          <w:sz w:val="30"/>
          <w:szCs w:val="30"/>
          <w:cs/>
        </w:rPr>
        <w:t>เพื่อใช้เป็นทุนหมุนเวียนภายในกิจการ</w:t>
      </w:r>
      <w:r w:rsidR="00905C97" w:rsidRPr="00905C97">
        <w:rPr>
          <w:rFonts w:ascii="Angsana New" w:hAnsi="Angsana New"/>
          <w:sz w:val="30"/>
          <w:szCs w:val="30"/>
        </w:rPr>
        <w:t xml:space="preserve"> </w:t>
      </w:r>
      <w:r w:rsidR="00905C97" w:rsidRPr="00905C97">
        <w:rPr>
          <w:rFonts w:ascii="Angsana New" w:hAnsi="Angsana New" w:hint="cs"/>
          <w:sz w:val="30"/>
          <w:szCs w:val="30"/>
          <w:cs/>
        </w:rPr>
        <w:t>ทั้งนี้ ณ</w:t>
      </w:r>
      <w:r w:rsidR="00905C97" w:rsidRPr="00905C97">
        <w:rPr>
          <w:rFonts w:ascii="Angsana New" w:hAnsi="Angsana New"/>
          <w:sz w:val="30"/>
          <w:szCs w:val="30"/>
        </w:rPr>
        <w:t xml:space="preserve"> </w:t>
      </w:r>
      <w:r w:rsidR="00780F1D">
        <w:rPr>
          <w:rFonts w:ascii="Angsana New" w:hAnsi="Angsana New" w:hint="cs"/>
          <w:sz w:val="30"/>
          <w:szCs w:val="30"/>
          <w:cs/>
        </w:rPr>
        <w:t xml:space="preserve">วันที่ </w:t>
      </w:r>
      <w:r w:rsidR="00905C97" w:rsidRPr="00905C97">
        <w:rPr>
          <w:rFonts w:ascii="Angsana New" w:hAnsi="Angsana New"/>
          <w:sz w:val="30"/>
          <w:szCs w:val="30"/>
        </w:rPr>
        <w:t>30</w:t>
      </w:r>
      <w:r w:rsidR="00905C97" w:rsidRPr="00905C97">
        <w:rPr>
          <w:rFonts w:ascii="Angsana New" w:hAnsi="Angsana New" w:hint="cs"/>
          <w:sz w:val="30"/>
          <w:szCs w:val="30"/>
          <w:cs/>
        </w:rPr>
        <w:t xml:space="preserve"> กันยายน </w:t>
      </w:r>
      <w:r w:rsidR="00905C97" w:rsidRPr="00905C97">
        <w:rPr>
          <w:rFonts w:ascii="Angsana New" w:hAnsi="Angsana New"/>
          <w:sz w:val="30"/>
          <w:szCs w:val="30"/>
        </w:rPr>
        <w:t xml:space="preserve">2565 DVK </w:t>
      </w:r>
      <w:r w:rsidR="000F491C">
        <w:rPr>
          <w:rFonts w:ascii="Angsana New" w:hAnsi="Angsana New" w:hint="cs"/>
          <w:sz w:val="30"/>
          <w:szCs w:val="30"/>
          <w:cs/>
        </w:rPr>
        <w:t>ได้เบิกใช้เงินกู้</w:t>
      </w:r>
      <w:r w:rsidR="004E5E8A">
        <w:rPr>
          <w:rFonts w:ascii="Angsana New" w:hAnsi="Angsana New"/>
          <w:sz w:val="30"/>
          <w:szCs w:val="30"/>
          <w:cs/>
        </w:rPr>
        <w:br/>
      </w:r>
      <w:r w:rsidR="000F491C">
        <w:rPr>
          <w:rFonts w:ascii="Angsana New" w:hAnsi="Angsana New" w:hint="cs"/>
          <w:sz w:val="30"/>
          <w:szCs w:val="30"/>
          <w:cs/>
        </w:rPr>
        <w:t>เต็มจำนวนแล้ว</w:t>
      </w:r>
      <w:r w:rsidRPr="00905C97">
        <w:rPr>
          <w:rFonts w:ascii="Angsana New" w:hAnsi="Angsana New" w:hint="cs"/>
          <w:sz w:val="30"/>
          <w:szCs w:val="30"/>
          <w:cs/>
        </w:rPr>
        <w:t xml:space="preserve"> </w:t>
      </w:r>
      <w:r w:rsidR="00905C97" w:rsidRPr="00905C97">
        <w:rPr>
          <w:rFonts w:ascii="Angsana New" w:hAnsi="Angsana New" w:hint="cs"/>
          <w:sz w:val="30"/>
          <w:szCs w:val="30"/>
          <w:cs/>
        </w:rPr>
        <w:t xml:space="preserve">เงินกู้ยืมระยะยาวของ </w:t>
      </w:r>
      <w:r w:rsidR="00905C97" w:rsidRPr="00905C97">
        <w:rPr>
          <w:rFonts w:ascii="Angsana New" w:hAnsi="Angsana New"/>
          <w:sz w:val="30"/>
          <w:szCs w:val="30"/>
        </w:rPr>
        <w:t xml:space="preserve">DVK </w:t>
      </w:r>
      <w:r w:rsidR="00905C97" w:rsidRPr="00905C97">
        <w:rPr>
          <w:rFonts w:ascii="Angsana New" w:hAnsi="Angsana New" w:hint="cs"/>
          <w:sz w:val="30"/>
          <w:szCs w:val="30"/>
          <w:cs/>
        </w:rPr>
        <w:t>มีหลักทรัพย์ที่ใช้เป็นหลักประกัน ได้แก</w:t>
      </w:r>
      <w:r w:rsidR="000F491C">
        <w:rPr>
          <w:rFonts w:ascii="Angsana New" w:hAnsi="Angsana New" w:hint="cs"/>
          <w:sz w:val="30"/>
          <w:szCs w:val="30"/>
          <w:cs/>
        </w:rPr>
        <w:t>่</w:t>
      </w:r>
      <w:r w:rsidR="006B330B">
        <w:rPr>
          <w:rFonts w:ascii="Angsana New" w:hAnsi="Angsana New" w:hint="cs"/>
          <w:sz w:val="30"/>
          <w:szCs w:val="30"/>
          <w:cs/>
        </w:rPr>
        <w:t xml:space="preserve"> </w:t>
      </w:r>
      <w:r w:rsidR="00C20527" w:rsidRPr="00C20527">
        <w:rPr>
          <w:rFonts w:ascii="Angsana New" w:hAnsi="Angsana New"/>
          <w:sz w:val="30"/>
          <w:szCs w:val="30"/>
          <w:cs/>
        </w:rPr>
        <w:t>อสังหาริมทรัพย์เพื่อการลงทุน</w:t>
      </w:r>
      <w:r w:rsidR="00780F1D">
        <w:rPr>
          <w:rFonts w:ascii="Angsana New" w:hAnsi="Angsana New" w:hint="cs"/>
          <w:sz w:val="30"/>
          <w:szCs w:val="30"/>
          <w:cs/>
        </w:rPr>
        <w:t xml:space="preserve"> </w:t>
      </w:r>
      <w:r w:rsidR="00780F1D" w:rsidRPr="004E5E8A">
        <w:rPr>
          <w:rFonts w:ascii="Angsana New" w:hAnsi="Angsana New" w:hint="cs"/>
          <w:sz w:val="30"/>
          <w:szCs w:val="30"/>
          <w:cs/>
        </w:rPr>
        <w:t>และ</w:t>
      </w:r>
      <w:r w:rsidR="000F491C" w:rsidRPr="004E5E8A">
        <w:rPr>
          <w:rFonts w:ascii="Angsana New" w:hAnsi="Angsana New" w:hint="cs"/>
          <w:sz w:val="30"/>
          <w:szCs w:val="30"/>
          <w:cs/>
        </w:rPr>
        <w:t>ที่ดินพร้อมสิ่งปลูกสร้าง</w:t>
      </w:r>
      <w:r w:rsidR="000F491C" w:rsidRPr="004E5E8A">
        <w:rPr>
          <w:rFonts w:ascii="Angsana New" w:hAnsi="Angsana New"/>
          <w:sz w:val="30"/>
          <w:szCs w:val="30"/>
          <w:cs/>
        </w:rPr>
        <w:t>ซึ่งมีมูลค่าตามบัญชี</w:t>
      </w:r>
      <w:r w:rsidR="004E5E8A" w:rsidRPr="004E5E8A">
        <w:rPr>
          <w:rFonts w:ascii="Angsana New" w:hAnsi="Angsana New" w:hint="cs"/>
          <w:sz w:val="30"/>
          <w:szCs w:val="30"/>
          <w:cs/>
        </w:rPr>
        <w:t>ในงบการเงินรวมของกลุ่มบริษัท</w:t>
      </w:r>
      <w:r w:rsidR="000F491C" w:rsidRPr="004E5E8A">
        <w:rPr>
          <w:rFonts w:ascii="Angsana New" w:hAnsi="Angsana New"/>
          <w:sz w:val="30"/>
          <w:szCs w:val="30"/>
          <w:cs/>
        </w:rPr>
        <w:t xml:space="preserve"> ณ วันที่ </w:t>
      </w:r>
      <w:r w:rsidR="000F491C" w:rsidRPr="004E5E8A">
        <w:rPr>
          <w:rFonts w:ascii="Angsana New" w:hAnsi="Angsana New"/>
          <w:sz w:val="30"/>
          <w:szCs w:val="30"/>
        </w:rPr>
        <w:t>30</w:t>
      </w:r>
      <w:r w:rsidR="000F491C" w:rsidRPr="004E5E8A">
        <w:rPr>
          <w:rFonts w:ascii="Angsana New" w:hAnsi="Angsana New"/>
          <w:sz w:val="30"/>
          <w:szCs w:val="30"/>
          <w:cs/>
        </w:rPr>
        <w:t xml:space="preserve"> </w:t>
      </w:r>
      <w:r w:rsidR="000F491C" w:rsidRPr="004E5E8A">
        <w:rPr>
          <w:rFonts w:ascii="Angsana New" w:hAnsi="Angsana New" w:hint="cs"/>
          <w:sz w:val="30"/>
          <w:szCs w:val="30"/>
          <w:cs/>
        </w:rPr>
        <w:t>กันยายน</w:t>
      </w:r>
      <w:r w:rsidR="000F491C" w:rsidRPr="004E5E8A">
        <w:rPr>
          <w:rFonts w:ascii="Angsana New" w:hAnsi="Angsana New"/>
          <w:sz w:val="30"/>
          <w:szCs w:val="30"/>
          <w:cs/>
        </w:rPr>
        <w:t xml:space="preserve"> </w:t>
      </w:r>
      <w:r w:rsidR="000F491C" w:rsidRPr="004E5E8A">
        <w:rPr>
          <w:rFonts w:ascii="Angsana New" w:hAnsi="Angsana New"/>
          <w:sz w:val="30"/>
          <w:szCs w:val="30"/>
        </w:rPr>
        <w:t>2565</w:t>
      </w:r>
      <w:r w:rsidR="000F491C" w:rsidRPr="004E5E8A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4E5E8A">
        <w:rPr>
          <w:rFonts w:ascii="Angsana New" w:hAnsi="Angsana New"/>
          <w:spacing w:val="-4"/>
          <w:sz w:val="30"/>
          <w:szCs w:val="30"/>
          <w:cs/>
        </w:rPr>
        <w:br/>
      </w:r>
      <w:r w:rsidR="000F491C" w:rsidRPr="004E5E8A">
        <w:rPr>
          <w:rFonts w:ascii="Angsana New" w:hAnsi="Angsana New"/>
          <w:spacing w:val="-4"/>
          <w:sz w:val="30"/>
          <w:szCs w:val="30"/>
          <w:cs/>
        </w:rPr>
        <w:t>เป็นจำนวน</w:t>
      </w:r>
      <w:r w:rsidR="000F491C" w:rsidRPr="000F491C">
        <w:rPr>
          <w:rFonts w:ascii="Angsana New" w:hAnsi="Angsana New"/>
          <w:sz w:val="30"/>
          <w:szCs w:val="30"/>
          <w:cs/>
        </w:rPr>
        <w:t xml:space="preserve"> </w:t>
      </w:r>
      <w:r w:rsidR="004E5E8A">
        <w:rPr>
          <w:rFonts w:ascii="Angsana New" w:hAnsi="Angsana New"/>
          <w:sz w:val="30"/>
          <w:szCs w:val="30"/>
        </w:rPr>
        <w:t>14.42</w:t>
      </w:r>
      <w:r w:rsidR="000F491C" w:rsidRPr="000F491C">
        <w:rPr>
          <w:rFonts w:ascii="Angsana New" w:hAnsi="Angsana New"/>
          <w:sz w:val="30"/>
          <w:szCs w:val="30"/>
          <w:cs/>
        </w:rPr>
        <w:t xml:space="preserve"> ล้านบาท</w:t>
      </w:r>
      <w:r w:rsidR="00780F1D">
        <w:rPr>
          <w:rFonts w:ascii="Angsana New" w:hAnsi="Angsana New" w:hint="cs"/>
          <w:sz w:val="30"/>
          <w:szCs w:val="30"/>
          <w:cs/>
        </w:rPr>
        <w:t xml:space="preserve"> และ </w:t>
      </w:r>
      <w:r w:rsidR="00EF53DF">
        <w:rPr>
          <w:rFonts w:ascii="Angsana New" w:hAnsi="Angsana New"/>
          <w:sz w:val="30"/>
          <w:szCs w:val="30"/>
        </w:rPr>
        <w:t>1</w:t>
      </w:r>
      <w:r w:rsidR="00A45964">
        <w:rPr>
          <w:rFonts w:ascii="Angsana New" w:hAnsi="Angsana New"/>
          <w:sz w:val="30"/>
          <w:szCs w:val="30"/>
        </w:rPr>
        <w:t>28</w:t>
      </w:r>
      <w:r w:rsidR="00EF53DF">
        <w:rPr>
          <w:rFonts w:ascii="Angsana New" w:hAnsi="Angsana New"/>
          <w:sz w:val="30"/>
          <w:szCs w:val="30"/>
        </w:rPr>
        <w:t>.</w:t>
      </w:r>
      <w:r w:rsidR="00A45964">
        <w:rPr>
          <w:rFonts w:ascii="Angsana New" w:hAnsi="Angsana New"/>
          <w:sz w:val="30"/>
          <w:szCs w:val="30"/>
        </w:rPr>
        <w:t>9</w:t>
      </w:r>
      <w:r w:rsidR="00EF53DF">
        <w:rPr>
          <w:rFonts w:ascii="Angsana New" w:hAnsi="Angsana New"/>
          <w:sz w:val="30"/>
          <w:szCs w:val="30"/>
        </w:rPr>
        <w:t>0</w:t>
      </w:r>
      <w:r w:rsidR="00780F1D">
        <w:rPr>
          <w:rFonts w:ascii="Angsana New" w:hAnsi="Angsana New"/>
          <w:sz w:val="30"/>
          <w:szCs w:val="30"/>
        </w:rPr>
        <w:t xml:space="preserve"> </w:t>
      </w:r>
      <w:r w:rsidR="00780F1D">
        <w:rPr>
          <w:rFonts w:ascii="Angsana New" w:hAnsi="Angsana New" w:hint="cs"/>
          <w:sz w:val="30"/>
          <w:szCs w:val="30"/>
          <w:cs/>
        </w:rPr>
        <w:t>ล้านบาท ตามลำดับ</w:t>
      </w:r>
      <w:r w:rsidR="006B330B">
        <w:rPr>
          <w:rFonts w:ascii="Angsana New" w:hAnsi="Angsana New"/>
          <w:sz w:val="30"/>
          <w:szCs w:val="30"/>
        </w:rPr>
        <w:t xml:space="preserve"> </w:t>
      </w:r>
      <w:r w:rsidR="006B330B">
        <w:rPr>
          <w:rFonts w:ascii="Angsana New" w:hAnsi="Angsana New" w:hint="cs"/>
          <w:sz w:val="30"/>
          <w:szCs w:val="30"/>
          <w:cs/>
        </w:rPr>
        <w:t>และมีบรรษัทสินเชื่ออุตสาหกรรมขนาดย่อม (บสย.)</w:t>
      </w:r>
      <w:r w:rsidR="006B330B">
        <w:rPr>
          <w:rFonts w:ascii="Angsana New" w:hAnsi="Angsana New"/>
          <w:sz w:val="30"/>
          <w:szCs w:val="30"/>
        </w:rPr>
        <w:t xml:space="preserve"> </w:t>
      </w:r>
      <w:r w:rsidR="006B330B">
        <w:rPr>
          <w:rFonts w:ascii="Angsana New" w:hAnsi="Angsana New" w:hint="cs"/>
          <w:sz w:val="30"/>
          <w:szCs w:val="30"/>
          <w:cs/>
        </w:rPr>
        <w:t>เป็นผู้ค้ำประกัน</w:t>
      </w:r>
    </w:p>
    <w:bookmarkEnd w:id="19"/>
    <w:p w14:paraId="3CC541E6" w14:textId="78199C61" w:rsidR="004156BE" w:rsidRPr="00343386" w:rsidRDefault="004156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8"/>
          <w:szCs w:val="28"/>
          <w:cs/>
          <w:lang w:eastAsia="x-none"/>
        </w:rPr>
      </w:pPr>
    </w:p>
    <w:p w14:paraId="70273622" w14:textId="26844E86" w:rsidR="0089682B" w:rsidRPr="00B546AD" w:rsidRDefault="000A6C2D" w:rsidP="00EB6E4C">
      <w:pPr>
        <w:pStyle w:val="Heading1"/>
        <w:keepNext w:val="0"/>
        <w:widowControl w:val="0"/>
        <w:numPr>
          <w:ilvl w:val="0"/>
          <w:numId w:val="6"/>
        </w:numPr>
        <w:shd w:val="clear" w:color="auto" w:fill="auto"/>
        <w:tabs>
          <w:tab w:val="clear" w:pos="360"/>
        </w:tabs>
        <w:spacing w:line="240" w:lineRule="auto"/>
        <w:ind w:left="540" w:right="-25" w:hanging="540"/>
        <w:jc w:val="thaiDistribute"/>
        <w:rPr>
          <w:rFonts w:ascii="Angsana New" w:hAnsi="Angsana New"/>
          <w:b w:val="0"/>
          <w:bCs w:val="0"/>
          <w:color w:val="FF0000"/>
          <w:sz w:val="30"/>
          <w:szCs w:val="30"/>
          <w:u w:val="none"/>
          <w:cs/>
          <w:lang w:val="en-US"/>
        </w:rPr>
      </w:pPr>
      <w:r w:rsidRPr="00B546AD">
        <w:rPr>
          <w:rFonts w:ascii="Angsana New" w:hAnsi="Angsana New"/>
          <w:sz w:val="30"/>
          <w:szCs w:val="30"/>
          <w:u w:val="none"/>
          <w:cs/>
          <w:lang w:val="en-US"/>
        </w:rPr>
        <w:t>ภาระ</w:t>
      </w:r>
      <w:r w:rsidRPr="00B546AD">
        <w:rPr>
          <w:rFonts w:ascii="Angsana New" w:hAnsi="Angsana New"/>
          <w:sz w:val="30"/>
          <w:szCs w:val="30"/>
          <w:u w:val="none"/>
          <w:cs/>
          <w:lang w:val="th-TH"/>
        </w:rPr>
        <w:t>ผูกพัน</w:t>
      </w:r>
      <w:r w:rsidRPr="00B546AD">
        <w:rPr>
          <w:rFonts w:ascii="Angsana New" w:hAnsi="Angsana New"/>
          <w:sz w:val="30"/>
          <w:szCs w:val="30"/>
          <w:u w:val="none"/>
          <w:cs/>
          <w:lang w:val="en-US"/>
        </w:rPr>
        <w:t>กับกิจการที่ไม่เกี่ยวข้องกัน</w:t>
      </w:r>
    </w:p>
    <w:p w14:paraId="2B54B37C" w14:textId="77777777" w:rsidR="00651EEB" w:rsidRPr="00343386" w:rsidRDefault="00651EEB" w:rsidP="00C710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3"/>
        <w:gridCol w:w="1188"/>
        <w:gridCol w:w="271"/>
        <w:gridCol w:w="1151"/>
        <w:gridCol w:w="271"/>
        <w:gridCol w:w="1168"/>
        <w:gridCol w:w="250"/>
        <w:gridCol w:w="1188"/>
      </w:tblGrid>
      <w:tr w:rsidR="001D6E9E" w:rsidRPr="006A35D3" w14:paraId="24CB09D3" w14:textId="77777777" w:rsidTr="008847DF">
        <w:trPr>
          <w:tblHeader/>
        </w:trPr>
        <w:tc>
          <w:tcPr>
            <w:tcW w:w="2040" w:type="pct"/>
          </w:tcPr>
          <w:p w14:paraId="6B765CB5" w14:textId="77777777" w:rsidR="001D6E9E" w:rsidRPr="00092909" w:rsidRDefault="001D6E9E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6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08" w:type="pct"/>
            <w:gridSpan w:val="3"/>
          </w:tcPr>
          <w:p w14:paraId="36CF8297" w14:textId="77777777" w:rsidR="001D6E9E" w:rsidRPr="00092909" w:rsidRDefault="001D6E9E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092909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 xml:space="preserve">งบการเงินรวม </w:t>
            </w:r>
          </w:p>
        </w:tc>
        <w:tc>
          <w:tcPr>
            <w:tcW w:w="146" w:type="pct"/>
          </w:tcPr>
          <w:p w14:paraId="51D1B7FE" w14:textId="77777777" w:rsidR="001D6E9E" w:rsidRPr="00092909" w:rsidRDefault="001D6E9E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06" w:type="pct"/>
            <w:gridSpan w:val="3"/>
          </w:tcPr>
          <w:p w14:paraId="758C5CA5" w14:textId="77777777" w:rsidR="001D6E9E" w:rsidRPr="00092909" w:rsidRDefault="001D6E9E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092909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  <w:r w:rsidRPr="00092909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 xml:space="preserve"> </w:t>
            </w:r>
          </w:p>
        </w:tc>
      </w:tr>
      <w:tr w:rsidR="00A66C0D" w:rsidRPr="006A35D3" w14:paraId="41AB3BF1" w14:textId="77777777" w:rsidTr="008847DF">
        <w:trPr>
          <w:tblHeader/>
        </w:trPr>
        <w:tc>
          <w:tcPr>
            <w:tcW w:w="2040" w:type="pct"/>
          </w:tcPr>
          <w:p w14:paraId="1C449C13" w14:textId="77777777" w:rsidR="00A66C0D" w:rsidRPr="00092909" w:rsidRDefault="00A66C0D" w:rsidP="00A66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2" w:right="-108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641" w:type="pct"/>
          </w:tcPr>
          <w:p w14:paraId="0F245621" w14:textId="428C2E4E" w:rsidR="00A66C0D" w:rsidRPr="000A743B" w:rsidRDefault="000A743B" w:rsidP="00A66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val="en-US" w:eastAsia="en-US"/>
              </w:rPr>
            </w:pPr>
            <w:r w:rsidRPr="000A743B">
              <w:rPr>
                <w:rFonts w:ascii="Angsana New" w:eastAsia="Calibri" w:hAnsi="Angsana New"/>
                <w:bCs/>
                <w:spacing w:val="-4"/>
                <w:sz w:val="30"/>
                <w:szCs w:val="30"/>
                <w:lang w:val="en-US"/>
              </w:rPr>
              <w:t>30</w:t>
            </w:r>
            <w:r w:rsidRPr="000A743B">
              <w:rPr>
                <w:rFonts w:ascii="Angsana New" w:eastAsia="Calibri" w:hAnsi="Angsana New"/>
                <w:b/>
                <w:spacing w:val="-4"/>
                <w:sz w:val="30"/>
                <w:szCs w:val="30"/>
                <w:lang w:val="en-US"/>
              </w:rPr>
              <w:t xml:space="preserve"> </w:t>
            </w:r>
            <w:r w:rsidR="00F22DA9">
              <w:rPr>
                <w:rFonts w:ascii="Angsana New" w:eastAsia="Calibri" w:hAnsi="Angsana New" w:hint="cs"/>
                <w:b/>
                <w:spacing w:val="-4"/>
                <w:sz w:val="30"/>
                <w:szCs w:val="30"/>
                <w:cs/>
                <w:lang w:val="en-US"/>
              </w:rPr>
              <w:t>กันย</w:t>
            </w:r>
            <w:r w:rsidRPr="000A743B">
              <w:rPr>
                <w:rFonts w:ascii="Angsana New" w:eastAsia="Calibri" w:hAnsi="Angsana New" w:hint="cs"/>
                <w:b/>
                <w:spacing w:val="-4"/>
                <w:sz w:val="30"/>
                <w:szCs w:val="30"/>
                <w:cs/>
                <w:lang w:val="en-US"/>
              </w:rPr>
              <w:t>ายน</w:t>
            </w:r>
          </w:p>
        </w:tc>
        <w:tc>
          <w:tcPr>
            <w:tcW w:w="146" w:type="pct"/>
          </w:tcPr>
          <w:p w14:paraId="0008DF92" w14:textId="77777777" w:rsidR="00A66C0D" w:rsidRPr="00092909" w:rsidRDefault="00A66C0D" w:rsidP="00A66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1" w:type="pct"/>
          </w:tcPr>
          <w:p w14:paraId="6F75A4A0" w14:textId="77777777" w:rsidR="00A66C0D" w:rsidRPr="00092909" w:rsidRDefault="00A66C0D" w:rsidP="00A66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092909">
              <w:rPr>
                <w:rFonts w:ascii="Angsana New" w:hAnsi="Angsana New"/>
                <w:sz w:val="30"/>
                <w:szCs w:val="30"/>
                <w:lang w:val="en-US" w:eastAsia="en-US"/>
              </w:rPr>
              <w:t>31</w:t>
            </w:r>
            <w:r w:rsidRPr="00092909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 xml:space="preserve"> ธันวาคม</w:t>
            </w:r>
          </w:p>
        </w:tc>
        <w:tc>
          <w:tcPr>
            <w:tcW w:w="146" w:type="pct"/>
          </w:tcPr>
          <w:p w14:paraId="0F397DFF" w14:textId="77777777" w:rsidR="00A66C0D" w:rsidRPr="00092909" w:rsidRDefault="00A66C0D" w:rsidP="00A66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</w:tcPr>
          <w:p w14:paraId="2BA36818" w14:textId="1CF16D66" w:rsidR="00A66C0D" w:rsidRPr="00A66C0D" w:rsidRDefault="000A743B" w:rsidP="00A66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Cs/>
                <w:sz w:val="30"/>
                <w:szCs w:val="30"/>
                <w:cs/>
                <w:lang w:val="en-US" w:eastAsia="en-US"/>
              </w:rPr>
            </w:pPr>
            <w:r w:rsidRPr="000A743B">
              <w:rPr>
                <w:rFonts w:ascii="Angsana New" w:eastAsia="Calibri" w:hAnsi="Angsana New"/>
                <w:bCs/>
                <w:spacing w:val="-4"/>
                <w:sz w:val="30"/>
                <w:szCs w:val="30"/>
                <w:lang w:val="en-US"/>
              </w:rPr>
              <w:t>30</w:t>
            </w:r>
            <w:r w:rsidRPr="000A743B">
              <w:rPr>
                <w:rFonts w:ascii="Angsana New" w:eastAsia="Calibri" w:hAnsi="Angsana New"/>
                <w:b/>
                <w:bCs/>
                <w:spacing w:val="-4"/>
                <w:sz w:val="30"/>
                <w:szCs w:val="30"/>
                <w:lang w:val="en-US"/>
              </w:rPr>
              <w:t xml:space="preserve"> </w:t>
            </w:r>
            <w:r w:rsidR="00F22DA9" w:rsidRPr="00E92F01">
              <w:rPr>
                <w:rFonts w:ascii="Angsana New" w:eastAsia="Calibri" w:hAnsi="Angsana New" w:hint="cs"/>
                <w:spacing w:val="-4"/>
                <w:sz w:val="30"/>
                <w:szCs w:val="30"/>
                <w:cs/>
                <w:lang w:val="en-US"/>
              </w:rPr>
              <w:t>กันย</w:t>
            </w:r>
            <w:r w:rsidRPr="000A743B">
              <w:rPr>
                <w:rFonts w:ascii="Angsana New" w:eastAsia="Calibri" w:hAnsi="Angsana New" w:hint="cs"/>
                <w:spacing w:val="-4"/>
                <w:sz w:val="30"/>
                <w:szCs w:val="30"/>
                <w:cs/>
                <w:lang w:val="en-US"/>
              </w:rPr>
              <w:t>ายน</w:t>
            </w:r>
          </w:p>
        </w:tc>
        <w:tc>
          <w:tcPr>
            <w:tcW w:w="135" w:type="pct"/>
          </w:tcPr>
          <w:p w14:paraId="36DD2CFF" w14:textId="77777777" w:rsidR="00A66C0D" w:rsidRPr="00092909" w:rsidRDefault="00A66C0D" w:rsidP="00A66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41" w:type="pct"/>
          </w:tcPr>
          <w:p w14:paraId="5E140907" w14:textId="77777777" w:rsidR="00A66C0D" w:rsidRPr="00092909" w:rsidRDefault="00A66C0D" w:rsidP="00A66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092909">
              <w:rPr>
                <w:rFonts w:ascii="Angsana New" w:hAnsi="Angsana New"/>
                <w:sz w:val="30"/>
                <w:szCs w:val="30"/>
                <w:lang w:val="en-US" w:eastAsia="en-US"/>
              </w:rPr>
              <w:t>31</w:t>
            </w:r>
            <w:r w:rsidRPr="00092909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 xml:space="preserve"> ธันวาคม</w:t>
            </w:r>
          </w:p>
        </w:tc>
      </w:tr>
      <w:tr w:rsidR="00A66C0D" w:rsidRPr="006A35D3" w14:paraId="0DEA3899" w14:textId="77777777" w:rsidTr="008847DF">
        <w:trPr>
          <w:tblHeader/>
        </w:trPr>
        <w:tc>
          <w:tcPr>
            <w:tcW w:w="2040" w:type="pct"/>
          </w:tcPr>
          <w:p w14:paraId="612763B1" w14:textId="77777777" w:rsidR="00A66C0D" w:rsidRPr="00092909" w:rsidRDefault="00A66C0D" w:rsidP="00A66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2" w:right="-108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641" w:type="pct"/>
          </w:tcPr>
          <w:p w14:paraId="3F2860A8" w14:textId="5904DB18" w:rsidR="00A66C0D" w:rsidRPr="00092909" w:rsidRDefault="00A66C0D" w:rsidP="00A66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092909">
              <w:rPr>
                <w:rFonts w:ascii="Angsana New" w:hAnsi="Angsana New"/>
                <w:sz w:val="30"/>
                <w:szCs w:val="30"/>
                <w:lang w:val="en-US" w:eastAsia="en-US"/>
              </w:rPr>
              <w:t>25</w:t>
            </w:r>
            <w:r w:rsidRPr="00092909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5</w:t>
            </w:r>
          </w:p>
        </w:tc>
        <w:tc>
          <w:tcPr>
            <w:tcW w:w="146" w:type="pct"/>
          </w:tcPr>
          <w:p w14:paraId="0B10E154" w14:textId="77777777" w:rsidR="00A66C0D" w:rsidRPr="00092909" w:rsidRDefault="00A66C0D" w:rsidP="00A66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1" w:type="pct"/>
          </w:tcPr>
          <w:p w14:paraId="21A11441" w14:textId="4448F0B2" w:rsidR="00A66C0D" w:rsidRPr="00092909" w:rsidRDefault="00A66C0D" w:rsidP="00A66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092909">
              <w:rPr>
                <w:rFonts w:ascii="Angsana New" w:hAnsi="Angsana New"/>
                <w:sz w:val="30"/>
                <w:szCs w:val="30"/>
                <w:lang w:val="en-US" w:eastAsia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4</w:t>
            </w:r>
          </w:p>
        </w:tc>
        <w:tc>
          <w:tcPr>
            <w:tcW w:w="146" w:type="pct"/>
          </w:tcPr>
          <w:p w14:paraId="3B92D90E" w14:textId="77777777" w:rsidR="00A66C0D" w:rsidRPr="00092909" w:rsidRDefault="00A66C0D" w:rsidP="00A66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</w:tcPr>
          <w:p w14:paraId="0B9DC6F4" w14:textId="76489572" w:rsidR="00A66C0D" w:rsidRPr="00092909" w:rsidRDefault="00A66C0D" w:rsidP="00A66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092909">
              <w:rPr>
                <w:rFonts w:ascii="Angsana New" w:hAnsi="Angsana New"/>
                <w:sz w:val="30"/>
                <w:szCs w:val="30"/>
                <w:lang w:val="en-US" w:eastAsia="en-US"/>
              </w:rPr>
              <w:t>25</w:t>
            </w:r>
            <w:r w:rsidRPr="00092909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5</w:t>
            </w:r>
          </w:p>
        </w:tc>
        <w:tc>
          <w:tcPr>
            <w:tcW w:w="135" w:type="pct"/>
          </w:tcPr>
          <w:p w14:paraId="3EE64273" w14:textId="77777777" w:rsidR="00A66C0D" w:rsidRPr="00092909" w:rsidRDefault="00A66C0D" w:rsidP="00A66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41" w:type="pct"/>
          </w:tcPr>
          <w:p w14:paraId="22901E61" w14:textId="5DC2D9CD" w:rsidR="00A66C0D" w:rsidRPr="00092909" w:rsidRDefault="00A66C0D" w:rsidP="00A66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092909">
              <w:rPr>
                <w:rFonts w:ascii="Angsana New" w:hAnsi="Angsana New"/>
                <w:sz w:val="30"/>
                <w:szCs w:val="30"/>
                <w:lang w:val="en-US" w:eastAsia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4</w:t>
            </w:r>
          </w:p>
        </w:tc>
      </w:tr>
      <w:tr w:rsidR="00474F63" w:rsidRPr="006A35D3" w14:paraId="7ABF5C74" w14:textId="77777777" w:rsidTr="008847DF">
        <w:trPr>
          <w:tblHeader/>
        </w:trPr>
        <w:tc>
          <w:tcPr>
            <w:tcW w:w="2040" w:type="pct"/>
          </w:tcPr>
          <w:p w14:paraId="6D89F263" w14:textId="77777777" w:rsidR="00474F63" w:rsidRPr="00092909" w:rsidRDefault="00474F63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2" w:right="-108" w:hanging="162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960" w:type="pct"/>
            <w:gridSpan w:val="7"/>
          </w:tcPr>
          <w:p w14:paraId="6024B1A1" w14:textId="77777777" w:rsidR="00474F63" w:rsidRPr="00092909" w:rsidRDefault="00474F63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092909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DE70D0" w:rsidRPr="006A35D3" w14:paraId="739946C1" w14:textId="77777777" w:rsidTr="008847DF">
        <w:tc>
          <w:tcPr>
            <w:tcW w:w="2040" w:type="pct"/>
          </w:tcPr>
          <w:p w14:paraId="1A4ACEB8" w14:textId="77777777" w:rsidR="00474F63" w:rsidRPr="00092909" w:rsidRDefault="00251614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09290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</w:t>
            </w:r>
            <w:r w:rsidR="00474F63" w:rsidRPr="0009290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รายจ่ายฝ่ายทุน</w:t>
            </w:r>
          </w:p>
        </w:tc>
        <w:tc>
          <w:tcPr>
            <w:tcW w:w="641" w:type="pct"/>
          </w:tcPr>
          <w:p w14:paraId="42E936FE" w14:textId="77777777" w:rsidR="00474F63" w:rsidRPr="00092909" w:rsidRDefault="00474F63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6" w:type="pct"/>
          </w:tcPr>
          <w:p w14:paraId="07EF996D" w14:textId="77777777" w:rsidR="00474F63" w:rsidRPr="00092909" w:rsidRDefault="00474F63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1" w:type="pct"/>
          </w:tcPr>
          <w:p w14:paraId="0DDD9456" w14:textId="77777777" w:rsidR="00474F63" w:rsidRPr="00092909" w:rsidRDefault="00474F63" w:rsidP="000A7342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15" w:right="-18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6" w:type="pct"/>
          </w:tcPr>
          <w:p w14:paraId="08906164" w14:textId="77777777" w:rsidR="00474F63" w:rsidRPr="00092909" w:rsidRDefault="00474F63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</w:tcPr>
          <w:p w14:paraId="25F4EB02" w14:textId="77777777" w:rsidR="00474F63" w:rsidRPr="00092909" w:rsidRDefault="00474F63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5" w:type="pct"/>
          </w:tcPr>
          <w:p w14:paraId="3FE86F9D" w14:textId="77777777" w:rsidR="00474F63" w:rsidRPr="00092909" w:rsidRDefault="00474F63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41" w:type="pct"/>
          </w:tcPr>
          <w:p w14:paraId="530EA33D" w14:textId="77777777" w:rsidR="00474F63" w:rsidRPr="00092909" w:rsidRDefault="00474F63" w:rsidP="000A7342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6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A66C0D" w:rsidRPr="006A35D3" w14:paraId="6D1D6F5B" w14:textId="77777777" w:rsidTr="004857ED">
        <w:tc>
          <w:tcPr>
            <w:tcW w:w="2040" w:type="pct"/>
          </w:tcPr>
          <w:p w14:paraId="56CABB93" w14:textId="77777777" w:rsidR="00A66C0D" w:rsidRDefault="00A66C0D" w:rsidP="00A66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62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092909">
              <w:rPr>
                <w:rFonts w:ascii="Angsana New" w:hAnsi="Angsana New"/>
                <w:spacing w:val="-6"/>
                <w:sz w:val="30"/>
                <w:szCs w:val="30"/>
                <w:cs/>
              </w:rPr>
              <w:t>เครื่องจักร</w:t>
            </w:r>
            <w:r>
              <w:rPr>
                <w:rFonts w:ascii="Angsana New" w:hAnsi="Angsana New"/>
                <w:spacing w:val="-6"/>
                <w:sz w:val="30"/>
                <w:szCs w:val="30"/>
              </w:rPr>
              <w:t xml:space="preserve"> </w:t>
            </w:r>
            <w:r w:rsidRPr="00092909">
              <w:rPr>
                <w:rFonts w:ascii="Angsana New" w:hAnsi="Angsana New"/>
                <w:spacing w:val="-6"/>
                <w:sz w:val="30"/>
                <w:szCs w:val="30"/>
                <w:cs/>
              </w:rPr>
              <w:t>อุปกรณ์</w:t>
            </w:r>
            <w:r>
              <w:rPr>
                <w:rFonts w:ascii="Angsana New" w:hAnsi="Angsana New"/>
                <w:spacing w:val="-6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และซอฟต์แวร์</w:t>
            </w:r>
          </w:p>
          <w:p w14:paraId="00420E30" w14:textId="0375BC70" w:rsidR="00A66C0D" w:rsidRPr="00092909" w:rsidRDefault="00A66C0D" w:rsidP="00A66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5" w:right="-108" w:hanging="162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092909">
              <w:rPr>
                <w:rFonts w:ascii="Angsana New" w:hAnsi="Angsana New"/>
                <w:spacing w:val="-6"/>
                <w:sz w:val="30"/>
                <w:szCs w:val="30"/>
                <w:cs/>
              </w:rPr>
              <w:t>อยู่ระหว่างติดตั้ง</w:t>
            </w:r>
          </w:p>
        </w:tc>
        <w:tc>
          <w:tcPr>
            <w:tcW w:w="64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26F898" w14:textId="02CD05C4" w:rsidR="00A66C0D" w:rsidRPr="001B19DF" w:rsidRDefault="0078290E" w:rsidP="00A66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15" w:right="-8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142,514</w:t>
            </w:r>
          </w:p>
        </w:tc>
        <w:tc>
          <w:tcPr>
            <w:tcW w:w="146" w:type="pct"/>
            <w:shd w:val="clear" w:color="auto" w:fill="auto"/>
          </w:tcPr>
          <w:p w14:paraId="4F1B98B1" w14:textId="77777777" w:rsidR="00A66C0D" w:rsidRPr="00E34F2A" w:rsidRDefault="00A66C0D" w:rsidP="00A66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1" w:type="pct"/>
            <w:tcBorders>
              <w:bottom w:val="single" w:sz="4" w:space="0" w:color="auto"/>
            </w:tcBorders>
            <w:vAlign w:val="bottom"/>
          </w:tcPr>
          <w:p w14:paraId="70BD8C5C" w14:textId="79F5AA65" w:rsidR="00A66C0D" w:rsidRPr="00E34F2A" w:rsidRDefault="00A66C0D" w:rsidP="00A66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15" w:right="-8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5,380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32BEA494" w14:textId="77777777" w:rsidR="00A66C0D" w:rsidRPr="00E34F2A" w:rsidRDefault="00A66C0D" w:rsidP="00A66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BC7EAE" w14:textId="05D70A74" w:rsidR="00A66C0D" w:rsidRPr="00E34F2A" w:rsidRDefault="007D3571" w:rsidP="00A66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right="-19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1,120</w:t>
            </w:r>
          </w:p>
        </w:tc>
        <w:tc>
          <w:tcPr>
            <w:tcW w:w="135" w:type="pct"/>
            <w:vAlign w:val="bottom"/>
          </w:tcPr>
          <w:p w14:paraId="1854CCE7" w14:textId="77777777" w:rsidR="00A66C0D" w:rsidRPr="00092909" w:rsidRDefault="00A66C0D" w:rsidP="00A66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41" w:type="pct"/>
            <w:tcBorders>
              <w:bottom w:val="single" w:sz="4" w:space="0" w:color="auto"/>
            </w:tcBorders>
            <w:vAlign w:val="bottom"/>
          </w:tcPr>
          <w:p w14:paraId="08457EC8" w14:textId="243D64DF" w:rsidR="00A66C0D" w:rsidRPr="00092909" w:rsidRDefault="00A66C0D" w:rsidP="00A66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15" w:right="-8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1,436</w:t>
            </w:r>
          </w:p>
        </w:tc>
      </w:tr>
      <w:tr w:rsidR="00A66C0D" w:rsidRPr="006A35D3" w14:paraId="20845E9D" w14:textId="77777777" w:rsidTr="004857ED">
        <w:tc>
          <w:tcPr>
            <w:tcW w:w="2040" w:type="pct"/>
          </w:tcPr>
          <w:p w14:paraId="1D45F8D0" w14:textId="77777777" w:rsidR="00A66C0D" w:rsidRPr="00092909" w:rsidRDefault="00A66C0D" w:rsidP="00A66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9290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4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066F5B1" w14:textId="24B593D0" w:rsidR="00A66C0D" w:rsidRPr="001B19DF" w:rsidRDefault="0078290E" w:rsidP="00A66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15" w:right="-87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142,514</w:t>
            </w:r>
          </w:p>
        </w:tc>
        <w:tc>
          <w:tcPr>
            <w:tcW w:w="146" w:type="pct"/>
            <w:shd w:val="clear" w:color="auto" w:fill="auto"/>
          </w:tcPr>
          <w:p w14:paraId="28EC4EA2" w14:textId="77777777" w:rsidR="00A66C0D" w:rsidRPr="00E34F2A" w:rsidRDefault="00A66C0D" w:rsidP="00A66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21" w:type="pct"/>
            <w:tcBorders>
              <w:top w:val="single" w:sz="4" w:space="0" w:color="auto"/>
              <w:bottom w:val="double" w:sz="4" w:space="0" w:color="auto"/>
            </w:tcBorders>
          </w:tcPr>
          <w:p w14:paraId="0C9173B2" w14:textId="181CF3D6" w:rsidR="00A66C0D" w:rsidRPr="00E34F2A" w:rsidRDefault="00A66C0D" w:rsidP="00A66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15" w:right="-8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5,380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43103B25" w14:textId="77777777" w:rsidR="00A66C0D" w:rsidRPr="00E34F2A" w:rsidRDefault="00A66C0D" w:rsidP="00A66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0B9DF38" w14:textId="41112584" w:rsidR="00A66C0D" w:rsidRPr="00E34F2A" w:rsidRDefault="007D3571" w:rsidP="00A66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15" w:right="-19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1,120</w:t>
            </w:r>
          </w:p>
        </w:tc>
        <w:tc>
          <w:tcPr>
            <w:tcW w:w="135" w:type="pct"/>
            <w:vAlign w:val="bottom"/>
          </w:tcPr>
          <w:p w14:paraId="55B54CF2" w14:textId="77777777" w:rsidR="00A66C0D" w:rsidRPr="00092909" w:rsidRDefault="00A66C0D" w:rsidP="00A66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41" w:type="pct"/>
            <w:tcBorders>
              <w:top w:val="single" w:sz="4" w:space="0" w:color="auto"/>
              <w:bottom w:val="double" w:sz="4" w:space="0" w:color="auto"/>
            </w:tcBorders>
          </w:tcPr>
          <w:p w14:paraId="2755C572" w14:textId="3675D5EB" w:rsidR="00A66C0D" w:rsidRPr="00092909" w:rsidRDefault="00A66C0D" w:rsidP="00A66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15" w:right="-8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1,436</w:t>
            </w:r>
          </w:p>
        </w:tc>
      </w:tr>
      <w:tr w:rsidR="00A66C0D" w:rsidRPr="006A35D3" w14:paraId="6CCF6D79" w14:textId="77777777" w:rsidTr="004857ED">
        <w:tc>
          <w:tcPr>
            <w:tcW w:w="2040" w:type="pct"/>
          </w:tcPr>
          <w:p w14:paraId="112E695B" w14:textId="77777777" w:rsidR="00A66C0D" w:rsidRPr="00343386" w:rsidRDefault="00A66C0D" w:rsidP="00A66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6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41" w:type="pct"/>
            <w:tcBorders>
              <w:top w:val="single" w:sz="4" w:space="0" w:color="auto"/>
            </w:tcBorders>
          </w:tcPr>
          <w:p w14:paraId="3C8C8400" w14:textId="77777777" w:rsidR="00A66C0D" w:rsidRPr="00343386" w:rsidRDefault="00A66C0D" w:rsidP="00A66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15" w:right="-8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6" w:type="pct"/>
          </w:tcPr>
          <w:p w14:paraId="75B0D9D3" w14:textId="77777777" w:rsidR="00A66C0D" w:rsidRPr="00343386" w:rsidRDefault="00A66C0D" w:rsidP="00A66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1" w:type="pct"/>
            <w:tcBorders>
              <w:top w:val="single" w:sz="2" w:space="0" w:color="auto"/>
            </w:tcBorders>
            <w:shd w:val="clear" w:color="auto" w:fill="auto"/>
          </w:tcPr>
          <w:p w14:paraId="1CA16E16" w14:textId="77777777" w:rsidR="00A66C0D" w:rsidRPr="00343386" w:rsidRDefault="00A66C0D" w:rsidP="00A66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line="240" w:lineRule="auto"/>
              <w:ind w:left="-115" w:right="-1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  <w:vAlign w:val="bottom"/>
          </w:tcPr>
          <w:p w14:paraId="78091456" w14:textId="77777777" w:rsidR="00A66C0D" w:rsidRPr="00343386" w:rsidRDefault="00A66C0D" w:rsidP="00A66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  <w:tcBorders>
              <w:top w:val="single" w:sz="4" w:space="0" w:color="auto"/>
            </w:tcBorders>
            <w:vAlign w:val="bottom"/>
          </w:tcPr>
          <w:p w14:paraId="0F5E18FD" w14:textId="77777777" w:rsidR="00A66C0D" w:rsidRPr="00343386" w:rsidRDefault="00A66C0D" w:rsidP="00A66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15" w:right="-19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5" w:type="pct"/>
            <w:vAlign w:val="bottom"/>
          </w:tcPr>
          <w:p w14:paraId="27F14B33" w14:textId="77777777" w:rsidR="00A66C0D" w:rsidRPr="00343386" w:rsidRDefault="00A66C0D" w:rsidP="00A66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41" w:type="pct"/>
            <w:tcBorders>
              <w:top w:val="single" w:sz="2" w:space="0" w:color="auto"/>
            </w:tcBorders>
          </w:tcPr>
          <w:p w14:paraId="6EDE9A39" w14:textId="77777777" w:rsidR="00A66C0D" w:rsidRPr="00343386" w:rsidRDefault="00A66C0D" w:rsidP="00A66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6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43386" w:rsidRPr="006A35D3" w14:paraId="0E8A81C0" w14:textId="77777777" w:rsidTr="008847DF">
        <w:tc>
          <w:tcPr>
            <w:tcW w:w="2040" w:type="pct"/>
          </w:tcPr>
          <w:p w14:paraId="0D2F1698" w14:textId="77777777" w:rsidR="00343386" w:rsidRPr="00092909" w:rsidRDefault="00343386" w:rsidP="00A66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41" w:type="pct"/>
          </w:tcPr>
          <w:p w14:paraId="628270E6" w14:textId="77777777" w:rsidR="00343386" w:rsidRPr="00092909" w:rsidRDefault="00343386" w:rsidP="00A66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15" w:right="-8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6" w:type="pct"/>
          </w:tcPr>
          <w:p w14:paraId="413223C9" w14:textId="77777777" w:rsidR="00343386" w:rsidRPr="00092909" w:rsidRDefault="00343386" w:rsidP="00A66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21" w:type="pct"/>
          </w:tcPr>
          <w:p w14:paraId="3B93B601" w14:textId="77777777" w:rsidR="00343386" w:rsidRPr="00092909" w:rsidRDefault="00343386" w:rsidP="00A66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line="240" w:lineRule="auto"/>
              <w:ind w:left="-115" w:right="-1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14:paraId="2CBA11FE" w14:textId="77777777" w:rsidR="00343386" w:rsidRPr="00092909" w:rsidRDefault="00343386" w:rsidP="00A66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</w:tcPr>
          <w:p w14:paraId="7950F7A4" w14:textId="77777777" w:rsidR="00343386" w:rsidRPr="00092909" w:rsidRDefault="00343386" w:rsidP="00A66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15" w:right="-19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35" w:type="pct"/>
          </w:tcPr>
          <w:p w14:paraId="32393B86" w14:textId="77777777" w:rsidR="00343386" w:rsidRPr="00092909" w:rsidRDefault="00343386" w:rsidP="00A66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41" w:type="pct"/>
          </w:tcPr>
          <w:p w14:paraId="58AD61B7" w14:textId="77777777" w:rsidR="00343386" w:rsidRPr="00092909" w:rsidRDefault="00343386" w:rsidP="00A66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6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A66C0D" w:rsidRPr="006A35D3" w14:paraId="3B64B65E" w14:textId="77777777" w:rsidTr="008847DF">
        <w:tc>
          <w:tcPr>
            <w:tcW w:w="2040" w:type="pct"/>
          </w:tcPr>
          <w:p w14:paraId="6CA7A308" w14:textId="295BF6FF" w:rsidR="00A66C0D" w:rsidRPr="00092909" w:rsidRDefault="00A66C0D" w:rsidP="00A66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9290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ภาระผูกพันอื่น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09290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ๆ</w:t>
            </w:r>
          </w:p>
        </w:tc>
        <w:tc>
          <w:tcPr>
            <w:tcW w:w="641" w:type="pct"/>
          </w:tcPr>
          <w:p w14:paraId="76264F48" w14:textId="77777777" w:rsidR="00A66C0D" w:rsidRPr="00092909" w:rsidRDefault="00A66C0D" w:rsidP="00A66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15" w:right="-8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6" w:type="pct"/>
          </w:tcPr>
          <w:p w14:paraId="36BC7438" w14:textId="77777777" w:rsidR="00A66C0D" w:rsidRPr="00092909" w:rsidRDefault="00A66C0D" w:rsidP="00A66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21" w:type="pct"/>
          </w:tcPr>
          <w:p w14:paraId="76C353F2" w14:textId="77777777" w:rsidR="00A66C0D" w:rsidRPr="00092909" w:rsidRDefault="00A66C0D" w:rsidP="00A66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line="240" w:lineRule="auto"/>
              <w:ind w:left="-115" w:right="-1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14:paraId="3E784F52" w14:textId="77777777" w:rsidR="00A66C0D" w:rsidRPr="00092909" w:rsidRDefault="00A66C0D" w:rsidP="00A66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</w:tcPr>
          <w:p w14:paraId="2887BF8D" w14:textId="77777777" w:rsidR="00A66C0D" w:rsidRPr="00092909" w:rsidRDefault="00A66C0D" w:rsidP="00A66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15" w:right="-19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35" w:type="pct"/>
          </w:tcPr>
          <w:p w14:paraId="7ACC57FD" w14:textId="77777777" w:rsidR="00A66C0D" w:rsidRPr="00092909" w:rsidRDefault="00A66C0D" w:rsidP="00A66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41" w:type="pct"/>
          </w:tcPr>
          <w:p w14:paraId="0C5887F7" w14:textId="77777777" w:rsidR="00A66C0D" w:rsidRPr="00092909" w:rsidRDefault="00A66C0D" w:rsidP="00A66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6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A66C0D" w:rsidRPr="006A35D3" w14:paraId="60A30EE5" w14:textId="77777777" w:rsidTr="00CD5404">
        <w:tc>
          <w:tcPr>
            <w:tcW w:w="2040" w:type="pct"/>
          </w:tcPr>
          <w:p w14:paraId="21B5115D" w14:textId="77777777" w:rsidR="00A66C0D" w:rsidRPr="00092909" w:rsidRDefault="00A66C0D" w:rsidP="00A66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108" w:hanging="16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092909">
              <w:rPr>
                <w:rFonts w:ascii="Angsana New" w:hAnsi="Angsana New" w:hint="cs"/>
                <w:sz w:val="30"/>
                <w:szCs w:val="30"/>
                <w:cs/>
              </w:rPr>
              <w:t>เลตเตอร์ออฟเครดิตที่ยังไม่ได้ใช้</w:t>
            </w:r>
            <w:r w:rsidRPr="00092909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092909">
              <w:rPr>
                <w:rFonts w:ascii="Angsana New" w:hAnsi="Angsana New" w:hint="cs"/>
                <w:sz w:val="30"/>
                <w:szCs w:val="30"/>
                <w:cs/>
              </w:rPr>
              <w:t>สำหรับซื้อสินค้าและวัตถุดิบ</w:t>
            </w:r>
          </w:p>
        </w:tc>
        <w:tc>
          <w:tcPr>
            <w:tcW w:w="641" w:type="pct"/>
          </w:tcPr>
          <w:p w14:paraId="0F2C05E3" w14:textId="77777777" w:rsidR="00B546AD" w:rsidRDefault="00B546AD" w:rsidP="00A66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15" w:right="-8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  <w:p w14:paraId="3B73EE99" w14:textId="66658488" w:rsidR="0078290E" w:rsidRPr="00092909" w:rsidRDefault="0078290E" w:rsidP="00A66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15" w:right="-8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16,652</w:t>
            </w:r>
          </w:p>
        </w:tc>
        <w:tc>
          <w:tcPr>
            <w:tcW w:w="146" w:type="pct"/>
          </w:tcPr>
          <w:p w14:paraId="699542AA" w14:textId="77777777" w:rsidR="00A66C0D" w:rsidRPr="00092909" w:rsidRDefault="00A66C0D" w:rsidP="00A66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1" w:type="pct"/>
          </w:tcPr>
          <w:p w14:paraId="5B1DD1B6" w14:textId="77777777" w:rsidR="00A66C0D" w:rsidRDefault="00A66C0D" w:rsidP="00A66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15" w:right="-8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  <w:p w14:paraId="012F7705" w14:textId="22032622" w:rsidR="00A66C0D" w:rsidRPr="00092909" w:rsidRDefault="00A66C0D" w:rsidP="00A66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15" w:right="-8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16,249</w:t>
            </w:r>
          </w:p>
        </w:tc>
        <w:tc>
          <w:tcPr>
            <w:tcW w:w="146" w:type="pct"/>
          </w:tcPr>
          <w:p w14:paraId="14F5BCE8" w14:textId="77777777" w:rsidR="00A66C0D" w:rsidRPr="00092909" w:rsidRDefault="00A66C0D" w:rsidP="00A66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</w:tcPr>
          <w:p w14:paraId="38B6ED99" w14:textId="77777777" w:rsidR="001F1D63" w:rsidRDefault="001F1D63" w:rsidP="00A66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15" w:right="-19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  <w:p w14:paraId="2CFF78F1" w14:textId="23E5FF5B" w:rsidR="007D3571" w:rsidRPr="00092909" w:rsidRDefault="007D3571" w:rsidP="00A66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15" w:right="-19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7,176</w:t>
            </w:r>
          </w:p>
        </w:tc>
        <w:tc>
          <w:tcPr>
            <w:tcW w:w="135" w:type="pct"/>
          </w:tcPr>
          <w:p w14:paraId="5FCF8EC0" w14:textId="77777777" w:rsidR="00A66C0D" w:rsidRPr="00092909" w:rsidRDefault="00A66C0D" w:rsidP="00A66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41" w:type="pct"/>
          </w:tcPr>
          <w:p w14:paraId="7B4CA411" w14:textId="77777777" w:rsidR="00A66C0D" w:rsidRDefault="00A66C0D" w:rsidP="00A66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15" w:right="-19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  <w:p w14:paraId="12EE7249" w14:textId="463F18E3" w:rsidR="00A66C0D" w:rsidRPr="00092909" w:rsidRDefault="00A66C0D" w:rsidP="00A66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15" w:right="-19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8,123</w:t>
            </w:r>
          </w:p>
        </w:tc>
      </w:tr>
      <w:tr w:rsidR="00A66C0D" w:rsidRPr="006A35D3" w14:paraId="3C8E27F8" w14:textId="77777777" w:rsidTr="00CD5404">
        <w:tc>
          <w:tcPr>
            <w:tcW w:w="2040" w:type="pct"/>
          </w:tcPr>
          <w:p w14:paraId="6A7F3FC1" w14:textId="77777777" w:rsidR="00A66C0D" w:rsidRPr="00092909" w:rsidRDefault="00A66C0D" w:rsidP="00A66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092909">
              <w:rPr>
                <w:rFonts w:ascii="Angsana New" w:hAnsi="Angsana New" w:hint="cs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641" w:type="pct"/>
            <w:tcBorders>
              <w:bottom w:val="single" w:sz="4" w:space="0" w:color="auto"/>
            </w:tcBorders>
          </w:tcPr>
          <w:p w14:paraId="2EBDC3C7" w14:textId="23FE929A" w:rsidR="00A66C0D" w:rsidRPr="00092909" w:rsidRDefault="0078290E" w:rsidP="00A66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15" w:right="-8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2,4</w:t>
            </w:r>
            <w:r w:rsidR="00645727">
              <w:rPr>
                <w:rFonts w:ascii="Angsana New" w:hAnsi="Angsana New"/>
                <w:sz w:val="30"/>
                <w:szCs w:val="30"/>
                <w:lang w:val="en-US" w:eastAsia="en-US"/>
              </w:rPr>
              <w:t>12</w:t>
            </w:r>
          </w:p>
        </w:tc>
        <w:tc>
          <w:tcPr>
            <w:tcW w:w="146" w:type="pct"/>
          </w:tcPr>
          <w:p w14:paraId="410C7C04" w14:textId="77777777" w:rsidR="00A66C0D" w:rsidRPr="00092909" w:rsidRDefault="00A66C0D" w:rsidP="00A66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1" w:type="pct"/>
            <w:tcBorders>
              <w:bottom w:val="single" w:sz="4" w:space="0" w:color="auto"/>
            </w:tcBorders>
          </w:tcPr>
          <w:p w14:paraId="16FE6D50" w14:textId="7B00957F" w:rsidR="00A66C0D" w:rsidRPr="00092909" w:rsidRDefault="00A66C0D" w:rsidP="00A66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15" w:right="-8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1,936</w:t>
            </w:r>
          </w:p>
        </w:tc>
        <w:tc>
          <w:tcPr>
            <w:tcW w:w="146" w:type="pct"/>
          </w:tcPr>
          <w:p w14:paraId="39B450F5" w14:textId="77777777" w:rsidR="00A66C0D" w:rsidRPr="00092909" w:rsidRDefault="00A66C0D" w:rsidP="00A66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  <w:tcBorders>
              <w:bottom w:val="single" w:sz="4" w:space="0" w:color="auto"/>
            </w:tcBorders>
          </w:tcPr>
          <w:p w14:paraId="55929800" w14:textId="767F8047" w:rsidR="00A66C0D" w:rsidRPr="00092909" w:rsidRDefault="007D3571" w:rsidP="00A66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15" w:right="-19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1,032</w:t>
            </w:r>
          </w:p>
        </w:tc>
        <w:tc>
          <w:tcPr>
            <w:tcW w:w="135" w:type="pct"/>
          </w:tcPr>
          <w:p w14:paraId="73DE1F66" w14:textId="77777777" w:rsidR="00A66C0D" w:rsidRPr="00092909" w:rsidRDefault="00A66C0D" w:rsidP="00A66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41" w:type="pct"/>
            <w:tcBorders>
              <w:bottom w:val="single" w:sz="4" w:space="0" w:color="auto"/>
            </w:tcBorders>
          </w:tcPr>
          <w:p w14:paraId="2B677F5F" w14:textId="122D18D7" w:rsidR="00A66C0D" w:rsidRPr="00092909" w:rsidRDefault="00A66C0D" w:rsidP="00A66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15" w:right="-19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1,136</w:t>
            </w:r>
          </w:p>
        </w:tc>
      </w:tr>
      <w:tr w:rsidR="00A66C0D" w:rsidRPr="006A35D3" w14:paraId="36CA7754" w14:textId="77777777" w:rsidTr="00CD5404">
        <w:tc>
          <w:tcPr>
            <w:tcW w:w="2040" w:type="pct"/>
          </w:tcPr>
          <w:p w14:paraId="34A0215F" w14:textId="77777777" w:rsidR="00A66C0D" w:rsidRPr="00092909" w:rsidRDefault="00A66C0D" w:rsidP="00A66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9290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41" w:type="pct"/>
            <w:tcBorders>
              <w:top w:val="single" w:sz="4" w:space="0" w:color="auto"/>
              <w:bottom w:val="double" w:sz="4" w:space="0" w:color="auto"/>
            </w:tcBorders>
          </w:tcPr>
          <w:p w14:paraId="7E2D0FE7" w14:textId="6FF30896" w:rsidR="00A66C0D" w:rsidRPr="00092909" w:rsidRDefault="0078290E" w:rsidP="00A66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15" w:right="-87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19,0</w:t>
            </w:r>
            <w:r w:rsidR="00645727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64</w:t>
            </w:r>
          </w:p>
        </w:tc>
        <w:tc>
          <w:tcPr>
            <w:tcW w:w="146" w:type="pct"/>
          </w:tcPr>
          <w:p w14:paraId="21C7FB51" w14:textId="77777777" w:rsidR="00A66C0D" w:rsidRPr="00092909" w:rsidRDefault="00A66C0D" w:rsidP="00A66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21" w:type="pct"/>
            <w:tcBorders>
              <w:top w:val="single" w:sz="4" w:space="0" w:color="auto"/>
              <w:bottom w:val="double" w:sz="4" w:space="0" w:color="auto"/>
            </w:tcBorders>
          </w:tcPr>
          <w:p w14:paraId="10012992" w14:textId="282C2640" w:rsidR="00A66C0D" w:rsidRPr="00092909" w:rsidRDefault="00A66C0D" w:rsidP="00A66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15" w:right="-8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18,</w:t>
            </w:r>
            <w:r w:rsidR="002851E2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185</w:t>
            </w:r>
          </w:p>
        </w:tc>
        <w:tc>
          <w:tcPr>
            <w:tcW w:w="146" w:type="pct"/>
          </w:tcPr>
          <w:p w14:paraId="17A48309" w14:textId="77777777" w:rsidR="00A66C0D" w:rsidRPr="00092909" w:rsidRDefault="00A66C0D" w:rsidP="00A66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  <w:tcBorders>
              <w:top w:val="single" w:sz="4" w:space="0" w:color="auto"/>
              <w:bottom w:val="double" w:sz="4" w:space="0" w:color="auto"/>
            </w:tcBorders>
          </w:tcPr>
          <w:p w14:paraId="1D439E34" w14:textId="2B383575" w:rsidR="00A66C0D" w:rsidRPr="00092909" w:rsidRDefault="007D3571" w:rsidP="00A66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15" w:right="-19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8,208</w:t>
            </w:r>
          </w:p>
        </w:tc>
        <w:tc>
          <w:tcPr>
            <w:tcW w:w="135" w:type="pct"/>
          </w:tcPr>
          <w:p w14:paraId="4618F1A1" w14:textId="77777777" w:rsidR="00A66C0D" w:rsidRPr="00092909" w:rsidRDefault="00A66C0D" w:rsidP="00A66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41" w:type="pct"/>
            <w:tcBorders>
              <w:top w:val="single" w:sz="4" w:space="0" w:color="auto"/>
              <w:bottom w:val="double" w:sz="4" w:space="0" w:color="auto"/>
            </w:tcBorders>
          </w:tcPr>
          <w:p w14:paraId="45FA84EE" w14:textId="1878D8E7" w:rsidR="00A66C0D" w:rsidRPr="00092909" w:rsidRDefault="00A66C0D" w:rsidP="00A66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15" w:right="-19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9,</w:t>
            </w:r>
            <w:r w:rsidR="002851E2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259</w:t>
            </w:r>
          </w:p>
        </w:tc>
      </w:tr>
    </w:tbl>
    <w:p w14:paraId="2A1E5C94" w14:textId="1A02717E" w:rsidR="00A66C0D" w:rsidRPr="00343386" w:rsidRDefault="00A66C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14"/>
          <w:szCs w:val="14"/>
          <w:lang w:eastAsia="x-none"/>
        </w:rPr>
      </w:pPr>
    </w:p>
    <w:p w14:paraId="42DB1718" w14:textId="2A6F37BD" w:rsidR="00482F2A" w:rsidRDefault="009F4628" w:rsidP="00BD297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/>
          <w:spacing w:val="-4"/>
          <w:sz w:val="30"/>
          <w:szCs w:val="30"/>
          <w:lang w:eastAsia="x-none"/>
        </w:rPr>
      </w:pPr>
      <w:r w:rsidRPr="00592068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592068">
        <w:rPr>
          <w:rFonts w:ascii="Angsana New" w:hAnsi="Angsana New"/>
          <w:sz w:val="30"/>
          <w:szCs w:val="30"/>
        </w:rPr>
        <w:t>3</w:t>
      </w:r>
      <w:r w:rsidR="00B30536" w:rsidRPr="00592068">
        <w:rPr>
          <w:rFonts w:ascii="Angsana New" w:hAnsi="Angsana New"/>
          <w:sz w:val="30"/>
          <w:szCs w:val="30"/>
        </w:rPr>
        <w:t>0</w:t>
      </w:r>
      <w:r w:rsidRPr="00592068">
        <w:rPr>
          <w:rFonts w:ascii="Angsana New" w:hAnsi="Angsana New"/>
          <w:sz w:val="30"/>
          <w:szCs w:val="30"/>
        </w:rPr>
        <w:t xml:space="preserve"> </w:t>
      </w:r>
      <w:r w:rsidR="00F22DA9" w:rsidRPr="00592068">
        <w:rPr>
          <w:rFonts w:ascii="Angsana New" w:hAnsi="Angsana New" w:hint="cs"/>
          <w:sz w:val="30"/>
          <w:szCs w:val="30"/>
          <w:cs/>
        </w:rPr>
        <w:t>กันย</w:t>
      </w:r>
      <w:r w:rsidR="00B30536" w:rsidRPr="00592068">
        <w:rPr>
          <w:rFonts w:ascii="Angsana New" w:hAnsi="Angsana New" w:hint="cs"/>
          <w:sz w:val="30"/>
          <w:szCs w:val="30"/>
          <w:cs/>
        </w:rPr>
        <w:t>ายน</w:t>
      </w:r>
      <w:r w:rsidRPr="00592068">
        <w:rPr>
          <w:rFonts w:ascii="Angsana New" w:hAnsi="Angsana New" w:hint="cs"/>
          <w:sz w:val="30"/>
          <w:szCs w:val="30"/>
          <w:cs/>
        </w:rPr>
        <w:t xml:space="preserve"> </w:t>
      </w:r>
      <w:r w:rsidRPr="00592068">
        <w:rPr>
          <w:rFonts w:ascii="Angsana New" w:hAnsi="Angsana New"/>
          <w:sz w:val="30"/>
          <w:szCs w:val="30"/>
        </w:rPr>
        <w:t>2565</w:t>
      </w:r>
      <w:r w:rsidRPr="00592068">
        <w:rPr>
          <w:rFonts w:ascii="Angsana New" w:hAnsi="Angsana New" w:hint="cs"/>
          <w:sz w:val="30"/>
          <w:szCs w:val="30"/>
          <w:cs/>
        </w:rPr>
        <w:t xml:space="preserve"> ภาระ</w:t>
      </w:r>
      <w:r w:rsidRPr="00B30536">
        <w:rPr>
          <w:rFonts w:ascii="Angsana New" w:hAnsi="Angsana New" w:hint="cs"/>
          <w:sz w:val="30"/>
          <w:szCs w:val="30"/>
          <w:cs/>
        </w:rPr>
        <w:t>ผูกพันรายจ่ายฝ่ายทุน</w:t>
      </w:r>
      <w:r w:rsidR="00207A59">
        <w:rPr>
          <w:rFonts w:ascii="Angsana New" w:hAnsi="Angsana New" w:hint="cs"/>
          <w:sz w:val="30"/>
          <w:szCs w:val="30"/>
          <w:cs/>
        </w:rPr>
        <w:t>ในงบการเงินรวม</w:t>
      </w:r>
      <w:r w:rsidRPr="00B30536">
        <w:rPr>
          <w:rFonts w:ascii="Angsana New" w:hAnsi="Angsana New" w:hint="cs"/>
          <w:sz w:val="30"/>
          <w:szCs w:val="30"/>
          <w:cs/>
        </w:rPr>
        <w:t>ได้รวมถึงสัญญาจัดซื้อเครื่องจักรของ</w:t>
      </w:r>
      <w:r w:rsidR="00BD2972" w:rsidRPr="00B30536">
        <w:rPr>
          <w:rFonts w:asciiTheme="majorBidi" w:hAnsiTheme="majorBidi"/>
          <w:sz w:val="30"/>
          <w:szCs w:val="30"/>
          <w:cs/>
          <w:lang w:eastAsia="x-none"/>
        </w:rPr>
        <w:t>บริษัท พีเอ็มซี เลเบิล แมท</w:t>
      </w:r>
      <w:r w:rsidR="00BD2972" w:rsidRPr="00B30536">
        <w:rPr>
          <w:rFonts w:asciiTheme="majorBidi" w:hAnsiTheme="majorBidi"/>
          <w:spacing w:val="-4"/>
          <w:sz w:val="30"/>
          <w:szCs w:val="30"/>
          <w:cs/>
          <w:lang w:eastAsia="x-none"/>
        </w:rPr>
        <w:t xml:space="preserve">ทีเรียลส์ จำกัด </w:t>
      </w:r>
      <w:r w:rsidR="00BD2972" w:rsidRPr="00B30536">
        <w:rPr>
          <w:rFonts w:asciiTheme="majorBidi" w:hAnsiTheme="majorBidi"/>
          <w:spacing w:val="-4"/>
          <w:sz w:val="30"/>
          <w:szCs w:val="30"/>
          <w:lang w:eastAsia="x-none"/>
        </w:rPr>
        <w:t>(PMCT)</w:t>
      </w:r>
      <w:r w:rsidR="00BD2972" w:rsidRPr="00B30536">
        <w:rPr>
          <w:rFonts w:asciiTheme="majorBidi" w:hAnsiTheme="majorBidi" w:hint="cs"/>
          <w:spacing w:val="-4"/>
          <w:sz w:val="30"/>
          <w:szCs w:val="30"/>
          <w:cs/>
          <w:lang w:eastAsia="x-none"/>
        </w:rPr>
        <w:t xml:space="preserve"> ซึ่งเป็นบริษัท</w:t>
      </w:r>
      <w:r w:rsidR="00BD2972" w:rsidRPr="007D3571">
        <w:rPr>
          <w:rFonts w:asciiTheme="majorBidi" w:hAnsiTheme="majorBidi" w:hint="cs"/>
          <w:spacing w:val="-4"/>
          <w:sz w:val="30"/>
          <w:szCs w:val="30"/>
          <w:cs/>
          <w:lang w:eastAsia="x-none"/>
        </w:rPr>
        <w:t>ย่อย</w:t>
      </w:r>
      <w:r w:rsidRPr="007D3571">
        <w:rPr>
          <w:rFonts w:asciiTheme="majorBidi" w:hAnsiTheme="majorBidi" w:hint="cs"/>
          <w:spacing w:val="-4"/>
          <w:sz w:val="30"/>
          <w:szCs w:val="30"/>
          <w:cs/>
          <w:lang w:eastAsia="x-none"/>
        </w:rPr>
        <w:t xml:space="preserve"> </w:t>
      </w:r>
      <w:r w:rsidR="00FE4FF2" w:rsidRPr="007D3571">
        <w:rPr>
          <w:rFonts w:asciiTheme="majorBidi" w:hAnsiTheme="majorBidi" w:hint="cs"/>
          <w:spacing w:val="-4"/>
          <w:sz w:val="30"/>
          <w:szCs w:val="30"/>
          <w:cs/>
          <w:lang w:eastAsia="x-none"/>
        </w:rPr>
        <w:t>โดยมี</w:t>
      </w:r>
      <w:r w:rsidR="00BD2972" w:rsidRPr="007D3571">
        <w:rPr>
          <w:rFonts w:asciiTheme="majorBidi" w:hAnsiTheme="majorBidi" w:hint="cs"/>
          <w:spacing w:val="-4"/>
          <w:sz w:val="30"/>
          <w:szCs w:val="30"/>
          <w:cs/>
          <w:lang w:eastAsia="x-none"/>
        </w:rPr>
        <w:t>มูลค่า</w:t>
      </w:r>
      <w:r w:rsidR="00FE4FF2" w:rsidRPr="007D3571">
        <w:rPr>
          <w:rFonts w:asciiTheme="majorBidi" w:hAnsiTheme="majorBidi" w:hint="cs"/>
          <w:spacing w:val="-4"/>
          <w:sz w:val="30"/>
          <w:szCs w:val="30"/>
          <w:cs/>
          <w:lang w:eastAsia="x-none"/>
        </w:rPr>
        <w:t>เป็นจำนวน</w:t>
      </w:r>
      <w:r w:rsidR="00B33184" w:rsidRPr="007D3571">
        <w:rPr>
          <w:rFonts w:asciiTheme="majorBidi" w:hAnsiTheme="majorBidi" w:hint="cs"/>
          <w:spacing w:val="-4"/>
          <w:sz w:val="30"/>
          <w:szCs w:val="30"/>
          <w:cs/>
          <w:lang w:eastAsia="x-none"/>
        </w:rPr>
        <w:t xml:space="preserve"> </w:t>
      </w:r>
      <w:r w:rsidR="00861C65" w:rsidRPr="007D3571">
        <w:rPr>
          <w:rFonts w:asciiTheme="majorBidi" w:hAnsiTheme="majorBidi"/>
          <w:spacing w:val="-4"/>
          <w:sz w:val="30"/>
          <w:szCs w:val="30"/>
          <w:lang w:eastAsia="x-none"/>
        </w:rPr>
        <w:t>3</w:t>
      </w:r>
      <w:r w:rsidR="00B33184" w:rsidRPr="007D3571">
        <w:rPr>
          <w:rFonts w:asciiTheme="majorBidi" w:hAnsiTheme="majorBidi"/>
          <w:spacing w:val="-4"/>
          <w:sz w:val="30"/>
          <w:szCs w:val="30"/>
          <w:lang w:eastAsia="x-none"/>
        </w:rPr>
        <w:t xml:space="preserve">.7 </w:t>
      </w:r>
      <w:r w:rsidR="00B33184" w:rsidRPr="007D3571">
        <w:rPr>
          <w:rFonts w:asciiTheme="majorBidi" w:hAnsiTheme="majorBidi" w:hint="cs"/>
          <w:spacing w:val="-4"/>
          <w:sz w:val="30"/>
          <w:szCs w:val="30"/>
          <w:cs/>
          <w:lang w:eastAsia="x-none"/>
        </w:rPr>
        <w:t>ล้านยูโร หรือเทียบเท่าเงินบาทประมาณ</w:t>
      </w:r>
      <w:r w:rsidRPr="007D3571">
        <w:rPr>
          <w:rFonts w:asciiTheme="majorBidi" w:hAnsiTheme="majorBidi"/>
          <w:spacing w:val="-4"/>
          <w:sz w:val="30"/>
          <w:szCs w:val="30"/>
          <w:lang w:eastAsia="x-none"/>
        </w:rPr>
        <w:t xml:space="preserve"> 1</w:t>
      </w:r>
      <w:r w:rsidR="007D3571" w:rsidRPr="007D3571">
        <w:rPr>
          <w:rFonts w:asciiTheme="majorBidi" w:hAnsiTheme="majorBidi"/>
          <w:spacing w:val="-4"/>
          <w:sz w:val="30"/>
          <w:szCs w:val="30"/>
          <w:lang w:eastAsia="x-none"/>
        </w:rPr>
        <w:t>40</w:t>
      </w:r>
      <w:r w:rsidRPr="007D3571">
        <w:rPr>
          <w:rFonts w:asciiTheme="majorBidi" w:hAnsiTheme="majorBidi"/>
          <w:spacing w:val="-4"/>
          <w:sz w:val="30"/>
          <w:szCs w:val="30"/>
          <w:lang w:eastAsia="x-none"/>
        </w:rPr>
        <w:t>.</w:t>
      </w:r>
      <w:r w:rsidR="007D3571" w:rsidRPr="007D3571">
        <w:rPr>
          <w:rFonts w:asciiTheme="majorBidi" w:hAnsiTheme="majorBidi"/>
          <w:spacing w:val="-4"/>
          <w:sz w:val="30"/>
          <w:szCs w:val="30"/>
          <w:lang w:eastAsia="x-none"/>
        </w:rPr>
        <w:t>1</w:t>
      </w:r>
      <w:r w:rsidRPr="007D3571">
        <w:rPr>
          <w:rFonts w:asciiTheme="majorBidi" w:hAnsiTheme="majorBidi"/>
          <w:spacing w:val="-4"/>
          <w:sz w:val="30"/>
          <w:szCs w:val="30"/>
          <w:lang w:eastAsia="x-none"/>
        </w:rPr>
        <w:t xml:space="preserve"> </w:t>
      </w:r>
      <w:r w:rsidRPr="007D3571">
        <w:rPr>
          <w:rFonts w:asciiTheme="majorBidi" w:hAnsiTheme="majorBidi" w:hint="cs"/>
          <w:spacing w:val="-4"/>
          <w:sz w:val="30"/>
          <w:szCs w:val="30"/>
          <w:cs/>
          <w:lang w:eastAsia="x-none"/>
        </w:rPr>
        <w:t>ล้านบาท</w:t>
      </w:r>
    </w:p>
    <w:p w14:paraId="07BA179E" w14:textId="77777777" w:rsidR="00BE425F" w:rsidRPr="00343386" w:rsidRDefault="00BE425F" w:rsidP="00BD297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/>
          <w:spacing w:val="-4"/>
          <w:sz w:val="14"/>
          <w:szCs w:val="14"/>
          <w:lang w:eastAsia="x-none"/>
        </w:rPr>
      </w:pPr>
    </w:p>
    <w:p w14:paraId="0EA5D0FD" w14:textId="018AFBAA" w:rsidR="00F92358" w:rsidRDefault="00F92358" w:rsidP="00F9235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592068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592068">
        <w:rPr>
          <w:rFonts w:ascii="Angsana New" w:hAnsi="Angsana New"/>
          <w:sz w:val="30"/>
          <w:szCs w:val="30"/>
        </w:rPr>
        <w:t xml:space="preserve">30 </w:t>
      </w:r>
      <w:r w:rsidRPr="00592068">
        <w:rPr>
          <w:rFonts w:ascii="Angsana New" w:hAnsi="Angsana New" w:hint="cs"/>
          <w:sz w:val="30"/>
          <w:szCs w:val="30"/>
          <w:cs/>
        </w:rPr>
        <w:t xml:space="preserve">กันยายน </w:t>
      </w:r>
      <w:r w:rsidRPr="00592068">
        <w:rPr>
          <w:rFonts w:ascii="Angsana New" w:hAnsi="Angsana New"/>
          <w:sz w:val="30"/>
          <w:szCs w:val="30"/>
        </w:rPr>
        <w:t>2565</w:t>
      </w:r>
      <w:r w:rsidRPr="00592068">
        <w:rPr>
          <w:rFonts w:ascii="Angsana New" w:hAnsi="Angsana New" w:hint="cs"/>
          <w:sz w:val="30"/>
          <w:szCs w:val="30"/>
          <w:cs/>
        </w:rPr>
        <w:t xml:space="preserve"> </w:t>
      </w:r>
      <w:r w:rsidR="008F5E1D">
        <w:rPr>
          <w:rFonts w:ascii="Angsana New" w:hAnsi="Angsana New" w:hint="cs"/>
          <w:sz w:val="30"/>
          <w:szCs w:val="30"/>
          <w:cs/>
        </w:rPr>
        <w:t>บริษัท เทวกรรมโอสถ จำกัด</w:t>
      </w:r>
      <w:r w:rsidR="004E5E8A">
        <w:rPr>
          <w:rFonts w:ascii="Angsana New" w:hAnsi="Angsana New"/>
          <w:sz w:val="30"/>
          <w:szCs w:val="30"/>
        </w:rPr>
        <w:t xml:space="preserve"> (DVK)</w:t>
      </w:r>
      <w:r w:rsidR="008F5E1D">
        <w:rPr>
          <w:rFonts w:ascii="Angsana New" w:hAnsi="Angsana New" w:hint="cs"/>
          <w:sz w:val="30"/>
          <w:szCs w:val="30"/>
          <w:cs/>
        </w:rPr>
        <w:t xml:space="preserve"> ซึ่งเป็นบริษัทย่อย มี</w:t>
      </w:r>
      <w:r>
        <w:rPr>
          <w:rFonts w:ascii="Angsana New" w:hAnsi="Angsana New" w:hint="cs"/>
          <w:sz w:val="30"/>
          <w:szCs w:val="30"/>
          <w:cs/>
        </w:rPr>
        <w:t xml:space="preserve">เงินฝากธนาคารจำนวน </w:t>
      </w:r>
      <w:r w:rsidR="004E5E8A">
        <w:rPr>
          <w:rFonts w:ascii="Angsana New" w:hAnsi="Angsana New"/>
          <w:sz w:val="30"/>
          <w:szCs w:val="30"/>
        </w:rPr>
        <w:br/>
      </w:r>
      <w:r>
        <w:rPr>
          <w:rFonts w:ascii="Angsana New" w:hAnsi="Angsana New"/>
          <w:sz w:val="30"/>
          <w:szCs w:val="30"/>
        </w:rPr>
        <w:t xml:space="preserve">0.29 </w:t>
      </w:r>
      <w:r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="008F5E1D">
        <w:rPr>
          <w:rFonts w:ascii="Angsana New" w:hAnsi="Angsana New" w:hint="cs"/>
          <w:sz w:val="30"/>
          <w:szCs w:val="30"/>
          <w:cs/>
        </w:rPr>
        <w:t>ที่ใช้</w:t>
      </w:r>
      <w:r>
        <w:rPr>
          <w:rFonts w:ascii="Angsana New" w:hAnsi="Angsana New" w:hint="cs"/>
          <w:sz w:val="30"/>
          <w:szCs w:val="30"/>
          <w:cs/>
        </w:rPr>
        <w:t>เป็นหลักประกันหนังสือสัญญาค้ำประกัน</w:t>
      </w:r>
      <w:r w:rsidR="008F5E1D">
        <w:rPr>
          <w:rFonts w:ascii="Angsana New" w:hAnsi="Angsana New" w:hint="cs"/>
          <w:sz w:val="30"/>
          <w:szCs w:val="30"/>
          <w:cs/>
        </w:rPr>
        <w:t>จาก</w:t>
      </w:r>
      <w:r>
        <w:rPr>
          <w:rFonts w:ascii="Angsana New" w:hAnsi="Angsana New" w:hint="cs"/>
          <w:sz w:val="30"/>
          <w:szCs w:val="30"/>
          <w:cs/>
        </w:rPr>
        <w:t xml:space="preserve">ธนาคารเพื่อใช้ค้ำประกันการใช้ไฟฟ้า </w:t>
      </w:r>
      <w:r w:rsidR="008F5E1D">
        <w:rPr>
          <w:rFonts w:ascii="Angsana New" w:hAnsi="Angsana New" w:hint="cs"/>
          <w:sz w:val="30"/>
          <w:szCs w:val="30"/>
          <w:cs/>
        </w:rPr>
        <w:t>ซึ่งแสดงรายการเป็น</w:t>
      </w:r>
      <w:r>
        <w:rPr>
          <w:rFonts w:ascii="Angsana New" w:hAnsi="Angsana New" w:hint="cs"/>
          <w:sz w:val="30"/>
          <w:szCs w:val="30"/>
          <w:cs/>
        </w:rPr>
        <w:t>เงินฝากสถาบันการเงินที่มีข้อจำกัดในการใช้</w:t>
      </w:r>
    </w:p>
    <w:p w14:paraId="439BCAF1" w14:textId="5D9B7610" w:rsidR="00891772" w:rsidRPr="00343386" w:rsidRDefault="00891772" w:rsidP="00B44C1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14"/>
          <w:szCs w:val="14"/>
        </w:rPr>
      </w:pPr>
    </w:p>
    <w:p w14:paraId="300D3A47" w14:textId="723B8016" w:rsidR="00891772" w:rsidRPr="004E5E8A" w:rsidRDefault="004E5E8A" w:rsidP="007228C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4E5E8A">
        <w:rPr>
          <w:rFonts w:ascii="Angsana New" w:hAnsi="Angsana New" w:hint="cs"/>
          <w:sz w:val="30"/>
          <w:szCs w:val="30"/>
          <w:cs/>
        </w:rPr>
        <w:t xml:space="preserve">นอกจากนี้ </w:t>
      </w:r>
      <w:r w:rsidR="007228C5" w:rsidRPr="004E5E8A">
        <w:rPr>
          <w:rFonts w:ascii="Angsana New" w:hAnsi="Angsana New"/>
          <w:sz w:val="30"/>
          <w:szCs w:val="30"/>
        </w:rPr>
        <w:t>DVK</w:t>
      </w:r>
      <w:r w:rsidR="00891772" w:rsidRPr="004E5E8A">
        <w:rPr>
          <w:rFonts w:ascii="Angsana New" w:hAnsi="Angsana New" w:hint="cs"/>
          <w:sz w:val="30"/>
          <w:szCs w:val="30"/>
          <w:cs/>
        </w:rPr>
        <w:t xml:space="preserve"> ได้ทำสัญญาแต่งตั้งบริษัท</w:t>
      </w:r>
      <w:r w:rsidR="0060767B" w:rsidRPr="004E5E8A">
        <w:rPr>
          <w:rFonts w:ascii="Angsana New" w:hAnsi="Angsana New" w:hint="cs"/>
          <w:sz w:val="30"/>
          <w:szCs w:val="30"/>
          <w:cs/>
        </w:rPr>
        <w:t>ในประเทศ</w:t>
      </w:r>
      <w:r w:rsidR="00891772" w:rsidRPr="004E5E8A">
        <w:rPr>
          <w:rFonts w:ascii="Angsana New" w:hAnsi="Angsana New" w:hint="cs"/>
          <w:sz w:val="30"/>
          <w:szCs w:val="30"/>
          <w:cs/>
        </w:rPr>
        <w:t>แห่งหนึ่ง</w:t>
      </w:r>
      <w:r w:rsidR="007228C5" w:rsidRPr="004E5E8A">
        <w:rPr>
          <w:rFonts w:ascii="Angsana New" w:hAnsi="Angsana New" w:hint="cs"/>
          <w:sz w:val="30"/>
          <w:szCs w:val="30"/>
          <w:cs/>
        </w:rPr>
        <w:t xml:space="preserve">เพื่อเป็นตัวแทนจำหน่ายสินค้าในประเทศไทย </w:t>
      </w:r>
      <w:r w:rsidRPr="004E5E8A">
        <w:rPr>
          <w:rFonts w:ascii="Angsana New" w:hAnsi="Angsana New"/>
          <w:sz w:val="30"/>
          <w:szCs w:val="30"/>
          <w:cs/>
        </w:rPr>
        <w:br/>
      </w:r>
      <w:r w:rsidR="007228C5" w:rsidRPr="004E5E8A">
        <w:rPr>
          <w:rFonts w:ascii="Angsana New" w:hAnsi="Angsana New"/>
          <w:sz w:val="30"/>
          <w:szCs w:val="30"/>
          <w:cs/>
        </w:rPr>
        <w:t>โดย</w:t>
      </w:r>
      <w:r w:rsidR="007228C5" w:rsidRPr="004E5E8A">
        <w:rPr>
          <w:rFonts w:ascii="Angsana New" w:hAnsi="Angsana New"/>
          <w:sz w:val="30"/>
          <w:szCs w:val="30"/>
        </w:rPr>
        <w:t xml:space="preserve"> DVK </w:t>
      </w:r>
      <w:r w:rsidR="007228C5" w:rsidRPr="004E5E8A">
        <w:rPr>
          <w:rFonts w:ascii="Angsana New" w:hAnsi="Angsana New" w:hint="cs"/>
          <w:sz w:val="30"/>
          <w:szCs w:val="30"/>
          <w:cs/>
        </w:rPr>
        <w:t>จะต้องจ่ายค่าตอบแทน</w:t>
      </w:r>
      <w:r w:rsidR="007228C5" w:rsidRPr="004E5E8A">
        <w:rPr>
          <w:rFonts w:ascii="Angsana New" w:hAnsi="Angsana New"/>
          <w:sz w:val="30"/>
          <w:szCs w:val="30"/>
          <w:cs/>
        </w:rPr>
        <w:t>ตามอัตราที่ระบุไว้</w:t>
      </w:r>
      <w:r w:rsidR="00891772" w:rsidRPr="004E5E8A">
        <w:rPr>
          <w:rFonts w:ascii="Angsana New" w:hAnsi="Angsana New" w:hint="cs"/>
          <w:sz w:val="30"/>
          <w:szCs w:val="30"/>
          <w:cs/>
        </w:rPr>
        <w:t xml:space="preserve"> </w:t>
      </w:r>
      <w:r w:rsidR="00057E4B" w:rsidRPr="004E5E8A">
        <w:rPr>
          <w:rFonts w:ascii="Angsana New" w:hAnsi="Angsana New"/>
          <w:sz w:val="30"/>
          <w:szCs w:val="30"/>
          <w:cs/>
        </w:rPr>
        <w:t>สัญญาดังกล่าว</w:t>
      </w:r>
      <w:r w:rsidR="00BE425F" w:rsidRPr="004E5E8A">
        <w:rPr>
          <w:rFonts w:ascii="Angsana New" w:hAnsi="Angsana New" w:hint="cs"/>
          <w:sz w:val="30"/>
          <w:szCs w:val="30"/>
          <w:cs/>
        </w:rPr>
        <w:t>จะสิ้นสุด</w:t>
      </w:r>
      <w:r w:rsidR="00905C97" w:rsidRPr="004E5E8A">
        <w:rPr>
          <w:rFonts w:ascii="Angsana New" w:hAnsi="Angsana New" w:hint="cs"/>
          <w:sz w:val="30"/>
          <w:szCs w:val="30"/>
          <w:cs/>
        </w:rPr>
        <w:t xml:space="preserve">ในวันที่ </w:t>
      </w:r>
      <w:r w:rsidR="00905C97" w:rsidRPr="004E5E8A">
        <w:rPr>
          <w:rFonts w:ascii="Angsana New" w:hAnsi="Angsana New"/>
          <w:sz w:val="30"/>
          <w:szCs w:val="30"/>
        </w:rPr>
        <w:t xml:space="preserve">31 </w:t>
      </w:r>
      <w:r w:rsidR="00905C97" w:rsidRPr="004E5E8A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905C97" w:rsidRPr="004E5E8A">
        <w:rPr>
          <w:rFonts w:ascii="Angsana New" w:hAnsi="Angsana New"/>
          <w:sz w:val="30"/>
          <w:szCs w:val="30"/>
        </w:rPr>
        <w:t xml:space="preserve">2566 </w:t>
      </w:r>
      <w:r w:rsidRPr="004E5E8A">
        <w:rPr>
          <w:rFonts w:ascii="Angsana New" w:hAnsi="Angsana New" w:hint="cs"/>
          <w:sz w:val="30"/>
          <w:szCs w:val="30"/>
          <w:cs/>
        </w:rPr>
        <w:t>ซึ่งจะ</w:t>
      </w:r>
      <w:r w:rsidR="00057E4B" w:rsidRPr="004E5E8A">
        <w:rPr>
          <w:rFonts w:ascii="Angsana New" w:hAnsi="Angsana New"/>
          <w:sz w:val="30"/>
          <w:szCs w:val="30"/>
          <w:cs/>
        </w:rPr>
        <w:t>ต่ออายุสัญญา</w:t>
      </w:r>
      <w:r w:rsidR="00905C97" w:rsidRPr="004E5E8A">
        <w:rPr>
          <w:rFonts w:ascii="Angsana New" w:hAnsi="Angsana New" w:hint="cs"/>
          <w:sz w:val="30"/>
          <w:szCs w:val="30"/>
          <w:cs/>
        </w:rPr>
        <w:t>โดยอัตโนมัติ</w:t>
      </w:r>
      <w:r w:rsidR="00057E4B" w:rsidRPr="004E5E8A">
        <w:rPr>
          <w:rFonts w:ascii="Angsana New" w:hAnsi="Angsana New"/>
          <w:sz w:val="30"/>
          <w:szCs w:val="30"/>
          <w:cs/>
        </w:rPr>
        <w:t xml:space="preserve">คราวละ </w:t>
      </w:r>
      <w:r w:rsidR="00057E4B" w:rsidRPr="004E5E8A">
        <w:rPr>
          <w:rFonts w:ascii="Angsana New" w:hAnsi="Angsana New"/>
          <w:sz w:val="30"/>
          <w:szCs w:val="30"/>
        </w:rPr>
        <w:t>2</w:t>
      </w:r>
      <w:r w:rsidR="00057E4B" w:rsidRPr="004E5E8A">
        <w:rPr>
          <w:rFonts w:ascii="Angsana New" w:hAnsi="Angsana New"/>
          <w:sz w:val="30"/>
          <w:szCs w:val="30"/>
          <w:cs/>
        </w:rPr>
        <w:t xml:space="preserve"> ปี เว้นแต่จะถูกยกเลิกโดยฝ่ายใดฝ่ายหนึ่งได้แจ้งเป็นลายลักษณ์อักษรให้อีกฝ่ายทราบล่วงหน้าเป็นระยะเวลาอย่างน้อย </w:t>
      </w:r>
      <w:r w:rsidR="00057E4B" w:rsidRPr="004E5E8A">
        <w:rPr>
          <w:rFonts w:ascii="Angsana New" w:hAnsi="Angsana New"/>
          <w:sz w:val="30"/>
          <w:szCs w:val="30"/>
        </w:rPr>
        <w:t xml:space="preserve">6 </w:t>
      </w:r>
      <w:r w:rsidR="00057E4B" w:rsidRPr="004E5E8A">
        <w:rPr>
          <w:rFonts w:ascii="Angsana New" w:hAnsi="Angsana New" w:hint="cs"/>
          <w:sz w:val="30"/>
          <w:szCs w:val="30"/>
          <w:cs/>
        </w:rPr>
        <w:t>เดือนก่อนวันสิ้นสุดสัญญา</w:t>
      </w:r>
    </w:p>
    <w:p w14:paraId="1DB79C2B" w14:textId="77777777" w:rsidR="00F92358" w:rsidRPr="00343386" w:rsidRDefault="00F92358" w:rsidP="00B44C1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14"/>
          <w:szCs w:val="14"/>
          <w:highlight w:val="yellow"/>
          <w:cs/>
        </w:rPr>
      </w:pPr>
    </w:p>
    <w:p w14:paraId="442D7697" w14:textId="22E02707" w:rsidR="00CC645D" w:rsidRDefault="00002DBE" w:rsidP="00CC645D">
      <w:pPr>
        <w:pStyle w:val="Heading1"/>
        <w:keepNext w:val="0"/>
        <w:widowControl w:val="0"/>
        <w:numPr>
          <w:ilvl w:val="0"/>
          <w:numId w:val="6"/>
        </w:numPr>
        <w:shd w:val="clear" w:color="auto" w:fill="auto"/>
        <w:tabs>
          <w:tab w:val="clear" w:pos="360"/>
        </w:tabs>
        <w:spacing w:line="240" w:lineRule="auto"/>
        <w:ind w:left="540" w:right="-25" w:hanging="540"/>
        <w:jc w:val="thaiDistribute"/>
        <w:rPr>
          <w:rFonts w:ascii="Angsana New" w:hAnsi="Angsana New"/>
          <w:sz w:val="30"/>
          <w:szCs w:val="30"/>
          <w:u w:val="none"/>
          <w:lang w:val="en-US"/>
        </w:rPr>
      </w:pPr>
      <w:r w:rsidRPr="002062CC">
        <w:rPr>
          <w:rFonts w:ascii="Angsana New" w:hAnsi="Angsana New" w:hint="cs"/>
          <w:sz w:val="30"/>
          <w:szCs w:val="30"/>
          <w:u w:val="none"/>
          <w:cs/>
          <w:lang w:val="en-US"/>
        </w:rPr>
        <w:t>เหตุการณ์</w:t>
      </w:r>
      <w:r w:rsidR="006F2DA6" w:rsidRPr="002062CC">
        <w:rPr>
          <w:rFonts w:ascii="Angsana New" w:hAnsi="Angsana New" w:hint="cs"/>
          <w:sz w:val="30"/>
          <w:szCs w:val="30"/>
          <w:u w:val="none"/>
          <w:cs/>
          <w:lang w:val="en-US"/>
        </w:rPr>
        <w:t>ภาย</w:t>
      </w:r>
      <w:r w:rsidRPr="002062CC">
        <w:rPr>
          <w:rFonts w:ascii="Angsana New" w:hAnsi="Angsana New" w:hint="cs"/>
          <w:sz w:val="30"/>
          <w:szCs w:val="30"/>
          <w:u w:val="none"/>
          <w:cs/>
          <w:lang w:val="en-US"/>
        </w:rPr>
        <w:t>หลังรอบระยะเวลารายงาน</w:t>
      </w:r>
    </w:p>
    <w:p w14:paraId="0C45ECBF" w14:textId="71980D83" w:rsidR="00A31ED0" w:rsidRDefault="00A31ED0" w:rsidP="00A31ED0">
      <w:pPr>
        <w:rPr>
          <w:lang w:eastAsia="x-none"/>
        </w:rPr>
      </w:pPr>
    </w:p>
    <w:p w14:paraId="28D7209E" w14:textId="0100B512" w:rsidR="00A31ED0" w:rsidRPr="00B30536" w:rsidRDefault="00A31ED0" w:rsidP="00A31E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/>
          <w:b/>
          <w:bCs/>
          <w:i/>
          <w:iCs/>
          <w:sz w:val="30"/>
          <w:szCs w:val="30"/>
          <w:lang w:eastAsia="x-none"/>
        </w:rPr>
      </w:pPr>
      <w:r>
        <w:rPr>
          <w:rFonts w:asciiTheme="majorBidi" w:hAnsiTheme="majorBidi" w:hint="cs"/>
          <w:b/>
          <w:bCs/>
          <w:i/>
          <w:iCs/>
          <w:sz w:val="30"/>
          <w:szCs w:val="30"/>
          <w:cs/>
          <w:lang w:eastAsia="x-none"/>
        </w:rPr>
        <w:t>การซื้อกลุ่มสินทรัพย์</w:t>
      </w:r>
    </w:p>
    <w:p w14:paraId="5EE54816" w14:textId="102DF9A2" w:rsidR="000B2338" w:rsidRPr="00343386" w:rsidRDefault="000B2338" w:rsidP="004C06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14"/>
          <w:szCs w:val="14"/>
          <w:highlight w:val="yellow"/>
          <w:lang w:eastAsia="x-none"/>
        </w:rPr>
      </w:pPr>
    </w:p>
    <w:p w14:paraId="4ECE7D0A" w14:textId="3F995AC2" w:rsidR="00903B85" w:rsidRDefault="00903B85" w:rsidP="00A31E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eastAsia="x-none"/>
        </w:rPr>
      </w:pPr>
      <w:r w:rsidRPr="00272C2A">
        <w:rPr>
          <w:rFonts w:asciiTheme="majorBidi" w:hAnsiTheme="majorBidi" w:cstheme="majorBidi" w:hint="cs"/>
          <w:spacing w:val="-6"/>
          <w:sz w:val="30"/>
          <w:szCs w:val="30"/>
          <w:cs/>
          <w:lang w:eastAsia="x-none"/>
        </w:rPr>
        <w:t xml:space="preserve">เมื่อวันที่ </w:t>
      </w:r>
      <w:r w:rsidRPr="00272C2A">
        <w:rPr>
          <w:rFonts w:asciiTheme="majorBidi" w:hAnsiTheme="majorBidi" w:cstheme="majorBidi"/>
          <w:spacing w:val="-6"/>
          <w:sz w:val="30"/>
          <w:szCs w:val="30"/>
          <w:lang w:eastAsia="x-none"/>
        </w:rPr>
        <w:t xml:space="preserve">3 </w:t>
      </w:r>
      <w:r w:rsidRPr="00272C2A">
        <w:rPr>
          <w:rFonts w:asciiTheme="majorBidi" w:hAnsiTheme="majorBidi" w:cstheme="majorBidi" w:hint="cs"/>
          <w:spacing w:val="-6"/>
          <w:sz w:val="30"/>
          <w:szCs w:val="30"/>
          <w:cs/>
          <w:lang w:eastAsia="x-none"/>
        </w:rPr>
        <w:t xml:space="preserve">ตุลาคม </w:t>
      </w:r>
      <w:r w:rsidRPr="00272C2A">
        <w:rPr>
          <w:rFonts w:asciiTheme="majorBidi" w:hAnsiTheme="majorBidi" w:cstheme="majorBidi"/>
          <w:spacing w:val="-6"/>
          <w:sz w:val="30"/>
          <w:szCs w:val="30"/>
          <w:lang w:eastAsia="x-none"/>
        </w:rPr>
        <w:t xml:space="preserve">2565 </w:t>
      </w:r>
      <w:r w:rsidR="009015E4" w:rsidRPr="009015E4">
        <w:rPr>
          <w:rFonts w:asciiTheme="majorBidi" w:hAnsiTheme="majorBidi"/>
          <w:spacing w:val="-6"/>
          <w:sz w:val="30"/>
          <w:szCs w:val="30"/>
          <w:cs/>
          <w:lang w:eastAsia="x-none"/>
        </w:rPr>
        <w:t>บริษัท ดีวีเค เฮลท์แคร์ จำกัด (</w:t>
      </w:r>
      <w:r w:rsidR="009015E4" w:rsidRPr="009015E4">
        <w:rPr>
          <w:rFonts w:asciiTheme="majorBidi" w:hAnsiTheme="majorBidi" w:cstheme="majorBidi"/>
          <w:spacing w:val="-6"/>
          <w:sz w:val="30"/>
          <w:szCs w:val="30"/>
          <w:lang w:eastAsia="x-none"/>
        </w:rPr>
        <w:t>DHC)</w:t>
      </w:r>
      <w:r w:rsidR="009015E4">
        <w:rPr>
          <w:rFonts w:asciiTheme="majorBidi" w:hAnsiTheme="majorBidi" w:cstheme="majorBidi" w:hint="cs"/>
          <w:spacing w:val="-6"/>
          <w:sz w:val="30"/>
          <w:szCs w:val="30"/>
          <w:cs/>
          <w:lang w:eastAsia="x-none"/>
        </w:rPr>
        <w:t xml:space="preserve"> ซึ่งเป็นบริษัทย่อย</w:t>
      </w:r>
      <w:r w:rsidR="00B62553">
        <w:rPr>
          <w:rFonts w:asciiTheme="majorBidi" w:hAnsiTheme="majorBidi" w:cstheme="majorBidi" w:hint="cs"/>
          <w:spacing w:val="-6"/>
          <w:sz w:val="30"/>
          <w:szCs w:val="30"/>
          <w:cs/>
          <w:lang w:eastAsia="x-none"/>
        </w:rPr>
        <w:t>ทางอ้อม</w:t>
      </w:r>
      <w:r w:rsidR="009015E4">
        <w:rPr>
          <w:rFonts w:asciiTheme="majorBidi" w:hAnsiTheme="majorBidi" w:cstheme="majorBidi" w:hint="cs"/>
          <w:spacing w:val="-6"/>
          <w:sz w:val="30"/>
          <w:szCs w:val="30"/>
          <w:cs/>
          <w:lang w:eastAsia="x-none"/>
        </w:rPr>
        <w:t xml:space="preserve"> </w:t>
      </w:r>
      <w:r w:rsidRPr="00272C2A">
        <w:rPr>
          <w:rFonts w:asciiTheme="majorBidi" w:hAnsiTheme="majorBidi" w:cstheme="majorBidi" w:hint="cs"/>
          <w:spacing w:val="-6"/>
          <w:sz w:val="30"/>
          <w:szCs w:val="30"/>
          <w:cs/>
          <w:lang w:eastAsia="x-none"/>
        </w:rPr>
        <w:t>ได้ซื้อ</w:t>
      </w:r>
      <w:r w:rsidR="00B62553">
        <w:rPr>
          <w:rFonts w:asciiTheme="majorBidi" w:hAnsiTheme="majorBidi" w:cstheme="majorBidi" w:hint="cs"/>
          <w:spacing w:val="-6"/>
          <w:sz w:val="30"/>
          <w:szCs w:val="30"/>
          <w:cs/>
          <w:lang w:eastAsia="x-none"/>
        </w:rPr>
        <w:t>กลุ่ม</w:t>
      </w:r>
      <w:r w:rsidRPr="00272C2A">
        <w:rPr>
          <w:rFonts w:asciiTheme="majorBidi" w:hAnsiTheme="majorBidi" w:cstheme="majorBidi" w:hint="cs"/>
          <w:spacing w:val="-6"/>
          <w:sz w:val="30"/>
          <w:szCs w:val="30"/>
          <w:cs/>
          <w:lang w:eastAsia="x-none"/>
        </w:rPr>
        <w:t>สินทรัพย์จาก</w:t>
      </w:r>
      <w:r w:rsidRPr="000C5568">
        <w:rPr>
          <w:rFonts w:asciiTheme="majorBidi" w:hAnsiTheme="majorBidi" w:cstheme="majorBidi" w:hint="cs"/>
          <w:sz w:val="30"/>
          <w:szCs w:val="30"/>
          <w:cs/>
          <w:lang w:eastAsia="x-none"/>
        </w:rPr>
        <w:t xml:space="preserve">บริษัท </w:t>
      </w:r>
      <w:r w:rsidRPr="007C2F35">
        <w:rPr>
          <w:rFonts w:asciiTheme="majorBidi" w:hAnsiTheme="majorBidi" w:cstheme="majorBidi"/>
          <w:spacing w:val="-4"/>
          <w:sz w:val="30"/>
          <w:szCs w:val="30"/>
          <w:lang w:eastAsia="x-none"/>
        </w:rPr>
        <w:t xml:space="preserve">3 </w:t>
      </w:r>
      <w:r w:rsidRPr="007C2F35">
        <w:rPr>
          <w:rFonts w:asciiTheme="majorBidi" w:hAnsiTheme="majorBidi" w:cstheme="majorBidi" w:hint="cs"/>
          <w:spacing w:val="-4"/>
          <w:sz w:val="30"/>
          <w:szCs w:val="30"/>
          <w:cs/>
          <w:lang w:eastAsia="x-none"/>
        </w:rPr>
        <w:t xml:space="preserve">เอ็ม ประเทศไทย จำกัด </w:t>
      </w:r>
      <w:r w:rsidR="001D55B0" w:rsidRPr="007C2F35">
        <w:rPr>
          <w:rFonts w:asciiTheme="majorBidi" w:hAnsiTheme="majorBidi" w:cstheme="majorBidi" w:hint="cs"/>
          <w:spacing w:val="-4"/>
          <w:sz w:val="30"/>
          <w:szCs w:val="30"/>
          <w:cs/>
          <w:lang w:eastAsia="x-none"/>
        </w:rPr>
        <w:t xml:space="preserve">เป็นจำนวนเงิน </w:t>
      </w:r>
      <w:r w:rsidR="001D55B0" w:rsidRPr="007C2F35">
        <w:rPr>
          <w:rFonts w:asciiTheme="majorBidi" w:hAnsiTheme="majorBidi" w:cstheme="majorBidi"/>
          <w:spacing w:val="-4"/>
          <w:sz w:val="30"/>
          <w:szCs w:val="30"/>
          <w:lang w:eastAsia="x-none"/>
        </w:rPr>
        <w:t xml:space="preserve">250 </w:t>
      </w:r>
      <w:r w:rsidR="001D55B0" w:rsidRPr="007C2F35">
        <w:rPr>
          <w:rFonts w:asciiTheme="majorBidi" w:hAnsiTheme="majorBidi" w:cstheme="majorBidi" w:hint="cs"/>
          <w:spacing w:val="-4"/>
          <w:sz w:val="30"/>
          <w:szCs w:val="30"/>
          <w:cs/>
          <w:lang w:eastAsia="x-none"/>
        </w:rPr>
        <w:t xml:space="preserve">ล้านบาท </w:t>
      </w:r>
      <w:r w:rsidR="00147BA6" w:rsidRPr="007C2F35">
        <w:rPr>
          <w:rFonts w:asciiTheme="majorBidi" w:hAnsiTheme="majorBidi" w:cstheme="majorBidi" w:hint="cs"/>
          <w:spacing w:val="-4"/>
          <w:sz w:val="30"/>
          <w:szCs w:val="30"/>
          <w:cs/>
          <w:lang w:eastAsia="x-none"/>
        </w:rPr>
        <w:t>ซึ่ง</w:t>
      </w:r>
      <w:r w:rsidRPr="007C2F35">
        <w:rPr>
          <w:rFonts w:asciiTheme="majorBidi" w:hAnsiTheme="majorBidi" w:cstheme="majorBidi" w:hint="cs"/>
          <w:spacing w:val="-4"/>
          <w:sz w:val="30"/>
          <w:szCs w:val="30"/>
          <w:cs/>
          <w:lang w:eastAsia="x-none"/>
        </w:rPr>
        <w:t>ประกอบไปด้ว</w:t>
      </w:r>
      <w:r w:rsidR="001D55B0" w:rsidRPr="007C2F35">
        <w:rPr>
          <w:rFonts w:asciiTheme="majorBidi" w:hAnsiTheme="majorBidi" w:cstheme="majorBidi" w:hint="cs"/>
          <w:spacing w:val="-4"/>
          <w:sz w:val="30"/>
          <w:szCs w:val="30"/>
          <w:cs/>
          <w:lang w:eastAsia="x-none"/>
        </w:rPr>
        <w:t>ย</w:t>
      </w:r>
      <w:r w:rsidRPr="007C2F35">
        <w:rPr>
          <w:rFonts w:asciiTheme="majorBidi" w:hAnsiTheme="majorBidi" w:cstheme="majorBidi" w:hint="cs"/>
          <w:spacing w:val="-4"/>
          <w:sz w:val="30"/>
          <w:szCs w:val="30"/>
          <w:cs/>
          <w:lang w:eastAsia="x-none"/>
        </w:rPr>
        <w:t>เครื่องจักร</w:t>
      </w:r>
      <w:r w:rsidR="00147BA6" w:rsidRPr="007C2F35">
        <w:rPr>
          <w:rFonts w:asciiTheme="majorBidi" w:hAnsiTheme="majorBidi" w:cstheme="majorBidi" w:hint="cs"/>
          <w:spacing w:val="-4"/>
          <w:sz w:val="30"/>
          <w:szCs w:val="30"/>
          <w:cs/>
          <w:lang w:eastAsia="x-none"/>
        </w:rPr>
        <w:t xml:space="preserve"> อุปกรณ์ สูตรการผลิต ยี่ห้อสินค้า</w:t>
      </w:r>
      <w:r w:rsidR="00147BA6" w:rsidRPr="00272C2A">
        <w:rPr>
          <w:rFonts w:asciiTheme="majorBidi" w:hAnsiTheme="majorBidi" w:cstheme="majorBidi" w:hint="cs"/>
          <w:spacing w:val="-6"/>
          <w:sz w:val="30"/>
          <w:szCs w:val="30"/>
          <w:cs/>
          <w:lang w:eastAsia="x-none"/>
        </w:rPr>
        <w:t>และเครื่องหมายการค้า ข้อมูลการดำเนินการผลิต</w:t>
      </w:r>
      <w:r w:rsidR="00147BA6" w:rsidRPr="00272C2A">
        <w:rPr>
          <w:rFonts w:asciiTheme="majorBidi" w:hAnsiTheme="majorBidi" w:cstheme="majorBidi" w:hint="cs"/>
          <w:sz w:val="30"/>
          <w:szCs w:val="30"/>
          <w:cs/>
          <w:lang w:eastAsia="x-none"/>
        </w:rPr>
        <w:t>และจัดจำหน่าย เป็นต้น</w:t>
      </w:r>
      <w:r w:rsidR="001D55B0" w:rsidRPr="00272C2A">
        <w:rPr>
          <w:rFonts w:asciiTheme="majorBidi" w:hAnsiTheme="majorBidi" w:cstheme="majorBidi" w:hint="cs"/>
          <w:sz w:val="30"/>
          <w:szCs w:val="30"/>
          <w:cs/>
          <w:lang w:eastAsia="x-none"/>
        </w:rPr>
        <w:t xml:space="preserve"> </w:t>
      </w:r>
    </w:p>
    <w:p w14:paraId="4AC40E04" w14:textId="77777777" w:rsidR="00EC5DC0" w:rsidRPr="00EC5DC0" w:rsidRDefault="00EC5DC0" w:rsidP="007C2F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sz w:val="14"/>
          <w:szCs w:val="14"/>
          <w:lang w:eastAsia="x-none"/>
        </w:rPr>
      </w:pPr>
    </w:p>
    <w:p w14:paraId="2B83793B" w14:textId="44FE00E4" w:rsidR="00147BA6" w:rsidRPr="00272C2A" w:rsidRDefault="00147BA6" w:rsidP="00A31E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eastAsia="x-none"/>
        </w:rPr>
      </w:pPr>
      <w:r w:rsidRPr="00272C2A">
        <w:rPr>
          <w:rFonts w:asciiTheme="majorBidi" w:hAnsiTheme="majorBidi" w:cstheme="majorBidi" w:hint="cs"/>
          <w:spacing w:val="-6"/>
          <w:sz w:val="30"/>
          <w:szCs w:val="30"/>
          <w:cs/>
          <w:lang w:eastAsia="x-none"/>
        </w:rPr>
        <w:t>เมื่อ</w:t>
      </w:r>
      <w:r w:rsidRPr="00335DB7">
        <w:rPr>
          <w:rFonts w:asciiTheme="majorBidi" w:hAnsiTheme="majorBidi" w:cstheme="majorBidi" w:hint="cs"/>
          <w:spacing w:val="-6"/>
          <w:sz w:val="30"/>
          <w:szCs w:val="30"/>
          <w:cs/>
          <w:lang w:eastAsia="x-none"/>
        </w:rPr>
        <w:t xml:space="preserve">วันที่ </w:t>
      </w:r>
      <w:r w:rsidR="00B62553" w:rsidRPr="00335DB7">
        <w:rPr>
          <w:rFonts w:asciiTheme="majorBidi" w:hAnsiTheme="majorBidi" w:cstheme="majorBidi"/>
          <w:spacing w:val="-6"/>
          <w:sz w:val="30"/>
          <w:szCs w:val="30"/>
          <w:lang w:eastAsia="x-none"/>
        </w:rPr>
        <w:t>10</w:t>
      </w:r>
      <w:r w:rsidRPr="00335DB7">
        <w:rPr>
          <w:rFonts w:asciiTheme="majorBidi" w:hAnsiTheme="majorBidi" w:cstheme="majorBidi"/>
          <w:spacing w:val="-6"/>
          <w:sz w:val="30"/>
          <w:szCs w:val="30"/>
          <w:lang w:eastAsia="x-none"/>
        </w:rPr>
        <w:t xml:space="preserve"> </w:t>
      </w:r>
      <w:r w:rsidRPr="00335DB7">
        <w:rPr>
          <w:rFonts w:asciiTheme="majorBidi" w:hAnsiTheme="majorBidi" w:cstheme="majorBidi" w:hint="cs"/>
          <w:spacing w:val="-6"/>
          <w:sz w:val="30"/>
          <w:szCs w:val="30"/>
          <w:cs/>
          <w:lang w:eastAsia="x-none"/>
        </w:rPr>
        <w:t xml:space="preserve">พฤศจิกายน </w:t>
      </w:r>
      <w:r w:rsidRPr="00335DB7">
        <w:rPr>
          <w:rFonts w:asciiTheme="majorBidi" w:hAnsiTheme="majorBidi" w:cstheme="majorBidi"/>
          <w:spacing w:val="-6"/>
          <w:sz w:val="30"/>
          <w:szCs w:val="30"/>
          <w:lang w:eastAsia="x-none"/>
        </w:rPr>
        <w:t xml:space="preserve">2565 </w:t>
      </w:r>
      <w:r w:rsidR="009015E4" w:rsidRPr="00335DB7">
        <w:rPr>
          <w:rFonts w:asciiTheme="majorBidi" w:hAnsiTheme="majorBidi" w:cstheme="majorBidi"/>
          <w:spacing w:val="-6"/>
          <w:sz w:val="30"/>
          <w:szCs w:val="30"/>
          <w:lang w:eastAsia="x-none"/>
        </w:rPr>
        <w:t xml:space="preserve">DHC </w:t>
      </w:r>
      <w:r w:rsidRPr="00335DB7">
        <w:rPr>
          <w:rFonts w:asciiTheme="majorBidi" w:hAnsiTheme="majorBidi" w:cstheme="majorBidi" w:hint="cs"/>
          <w:spacing w:val="-6"/>
          <w:sz w:val="30"/>
          <w:szCs w:val="30"/>
          <w:cs/>
          <w:lang w:eastAsia="x-none"/>
        </w:rPr>
        <w:t>ได้</w:t>
      </w:r>
      <w:r w:rsidR="001D55B0" w:rsidRPr="00272C2A">
        <w:rPr>
          <w:rFonts w:asciiTheme="majorBidi" w:hAnsiTheme="majorBidi" w:cstheme="majorBidi" w:hint="cs"/>
          <w:spacing w:val="-6"/>
          <w:sz w:val="30"/>
          <w:szCs w:val="30"/>
          <w:cs/>
          <w:lang w:eastAsia="x-none"/>
        </w:rPr>
        <w:t>ซื้อ</w:t>
      </w:r>
      <w:r w:rsidR="00814606">
        <w:rPr>
          <w:rFonts w:asciiTheme="majorBidi" w:hAnsiTheme="majorBidi" w:cstheme="majorBidi" w:hint="cs"/>
          <w:spacing w:val="-6"/>
          <w:sz w:val="30"/>
          <w:szCs w:val="30"/>
          <w:cs/>
          <w:lang w:eastAsia="x-none"/>
        </w:rPr>
        <w:t>กลุ่ม</w:t>
      </w:r>
      <w:r w:rsidR="001D55B0" w:rsidRPr="00272C2A">
        <w:rPr>
          <w:rFonts w:asciiTheme="majorBidi" w:hAnsiTheme="majorBidi" w:cstheme="majorBidi" w:hint="cs"/>
          <w:spacing w:val="-6"/>
          <w:sz w:val="30"/>
          <w:szCs w:val="30"/>
          <w:cs/>
          <w:lang w:eastAsia="x-none"/>
        </w:rPr>
        <w:t xml:space="preserve">สินทรัพย์จากบริษัท นีโอเร็กซ์ กรุ๊ป จำกัด เป็นจำนวนเงิน </w:t>
      </w:r>
      <w:r w:rsidR="001D55B0" w:rsidRPr="00272C2A">
        <w:rPr>
          <w:rFonts w:asciiTheme="majorBidi" w:hAnsiTheme="majorBidi" w:cstheme="majorBidi"/>
          <w:spacing w:val="-6"/>
          <w:sz w:val="30"/>
          <w:szCs w:val="30"/>
          <w:lang w:eastAsia="x-none"/>
        </w:rPr>
        <w:t xml:space="preserve">280 </w:t>
      </w:r>
      <w:r w:rsidR="001D55B0" w:rsidRPr="00272C2A">
        <w:rPr>
          <w:rFonts w:asciiTheme="majorBidi" w:hAnsiTheme="majorBidi" w:cstheme="majorBidi" w:hint="cs"/>
          <w:spacing w:val="-6"/>
          <w:sz w:val="30"/>
          <w:szCs w:val="30"/>
          <w:cs/>
          <w:lang w:eastAsia="x-none"/>
        </w:rPr>
        <w:t>ล้านบาท</w:t>
      </w:r>
      <w:r w:rsidR="001D55B0" w:rsidRPr="00272C2A">
        <w:rPr>
          <w:rFonts w:asciiTheme="majorBidi" w:hAnsiTheme="majorBidi" w:cstheme="majorBidi" w:hint="cs"/>
          <w:sz w:val="30"/>
          <w:szCs w:val="30"/>
          <w:cs/>
          <w:lang w:eastAsia="x-none"/>
        </w:rPr>
        <w:t xml:space="preserve"> </w:t>
      </w:r>
      <w:r w:rsidR="007C2F35">
        <w:rPr>
          <w:rFonts w:asciiTheme="majorBidi" w:hAnsiTheme="majorBidi" w:cstheme="majorBidi"/>
          <w:sz w:val="30"/>
          <w:szCs w:val="30"/>
          <w:cs/>
          <w:lang w:eastAsia="x-none"/>
        </w:rPr>
        <w:br/>
      </w:r>
      <w:r w:rsidR="001D55B0" w:rsidRPr="00272C2A">
        <w:rPr>
          <w:rFonts w:asciiTheme="majorBidi" w:hAnsiTheme="majorBidi" w:cstheme="majorBidi" w:hint="cs"/>
          <w:sz w:val="30"/>
          <w:szCs w:val="30"/>
          <w:cs/>
          <w:lang w:eastAsia="x-none"/>
        </w:rPr>
        <w:t>ซึ่งประกอบไปด้วยที่ดิน และสิ่งปลูกสร้าง</w:t>
      </w:r>
      <w:r w:rsidR="00814606">
        <w:rPr>
          <w:rFonts w:asciiTheme="majorBidi" w:hAnsiTheme="majorBidi" w:cstheme="majorBidi" w:hint="cs"/>
          <w:sz w:val="30"/>
          <w:szCs w:val="30"/>
          <w:cs/>
          <w:lang w:eastAsia="x-none"/>
        </w:rPr>
        <w:t xml:space="preserve"> ได้แก่ อาคารสำนักงาน อาคารโรงงาน และโกดังสินค้า เป็นต้น</w:t>
      </w:r>
    </w:p>
    <w:p w14:paraId="26021867" w14:textId="396EFFC2" w:rsidR="001D55B0" w:rsidRPr="00343386" w:rsidRDefault="001D55B0" w:rsidP="00147B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540"/>
        <w:jc w:val="thaiDistribute"/>
        <w:rPr>
          <w:rFonts w:asciiTheme="majorBidi" w:hAnsiTheme="majorBidi" w:cstheme="majorBidi"/>
          <w:sz w:val="14"/>
          <w:szCs w:val="14"/>
          <w:lang w:eastAsia="x-none"/>
        </w:rPr>
      </w:pPr>
    </w:p>
    <w:p w14:paraId="7256953B" w14:textId="3A8B8A58" w:rsidR="007C2F35" w:rsidRDefault="001D55B0" w:rsidP="00272C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0" w:lineRule="atLeast"/>
        <w:ind w:left="540"/>
        <w:jc w:val="thaiDistribute"/>
        <w:rPr>
          <w:rFonts w:asciiTheme="majorBidi" w:hAnsiTheme="majorBidi"/>
          <w:spacing w:val="-2"/>
          <w:sz w:val="30"/>
          <w:szCs w:val="30"/>
          <w:lang w:eastAsia="x-none"/>
        </w:rPr>
      </w:pPr>
      <w:r w:rsidRPr="00272C2A">
        <w:rPr>
          <w:rFonts w:asciiTheme="majorBidi" w:hAnsiTheme="majorBidi" w:cstheme="majorBidi" w:hint="cs"/>
          <w:sz w:val="30"/>
          <w:szCs w:val="30"/>
          <w:cs/>
          <w:lang w:eastAsia="x-none"/>
        </w:rPr>
        <w:lastRenderedPageBreak/>
        <w:t>ทั้ง</w:t>
      </w:r>
      <w:r w:rsidR="00272C2A" w:rsidRPr="00272C2A">
        <w:rPr>
          <w:rFonts w:asciiTheme="majorBidi" w:hAnsiTheme="majorBidi" w:cstheme="majorBidi" w:hint="cs"/>
          <w:sz w:val="30"/>
          <w:szCs w:val="30"/>
          <w:cs/>
          <w:lang w:eastAsia="x-none"/>
        </w:rPr>
        <w:t>นี้ รายการซื้อสินทรัพย์ดังกล่าว</w:t>
      </w:r>
      <w:r w:rsidR="000E127C" w:rsidRPr="00272C2A">
        <w:rPr>
          <w:rFonts w:asciiTheme="majorBidi" w:hAnsiTheme="majorBidi" w:cstheme="majorBidi" w:hint="cs"/>
          <w:sz w:val="30"/>
          <w:szCs w:val="30"/>
          <w:cs/>
          <w:lang w:eastAsia="x-none"/>
        </w:rPr>
        <w:t>เป็น</w:t>
      </w:r>
      <w:r w:rsidR="000E127C" w:rsidRPr="00272C2A">
        <w:rPr>
          <w:rFonts w:asciiTheme="majorBidi" w:hAnsiTheme="majorBidi"/>
          <w:sz w:val="30"/>
          <w:szCs w:val="30"/>
          <w:cs/>
          <w:lang w:eastAsia="x-none"/>
        </w:rPr>
        <w:t>โครงการลงทุนใน</w:t>
      </w:r>
      <w:r w:rsidR="00B62553">
        <w:rPr>
          <w:rFonts w:asciiTheme="majorBidi" w:hAnsiTheme="majorBidi" w:hint="cs"/>
          <w:sz w:val="30"/>
          <w:szCs w:val="30"/>
          <w:cs/>
          <w:lang w:eastAsia="x-none"/>
        </w:rPr>
        <w:t>ธุรกิจผลิตและจำหน่ายผลิตภัณฑ์เพื่อสุขภาพ</w:t>
      </w:r>
      <w:r w:rsidR="000003B6">
        <w:rPr>
          <w:rFonts w:asciiTheme="majorBidi" w:hAnsiTheme="majorBidi" w:hint="cs"/>
          <w:sz w:val="30"/>
          <w:szCs w:val="30"/>
          <w:cs/>
          <w:lang w:eastAsia="x-none"/>
        </w:rPr>
        <w:t>ด้าน</w:t>
      </w:r>
      <w:r w:rsidR="000003B6" w:rsidRPr="00272C2A">
        <w:rPr>
          <w:rFonts w:asciiTheme="majorBidi" w:hAnsiTheme="majorBidi" w:hint="cs"/>
          <w:sz w:val="30"/>
          <w:szCs w:val="30"/>
          <w:cs/>
          <w:lang w:eastAsia="x-none"/>
        </w:rPr>
        <w:t>เวชภัณฑ์</w:t>
      </w:r>
      <w:r w:rsidR="000003B6" w:rsidRPr="00272C2A">
        <w:rPr>
          <w:rFonts w:asciiTheme="majorBidi" w:hAnsiTheme="majorBidi" w:hint="cs"/>
          <w:spacing w:val="-2"/>
          <w:sz w:val="30"/>
          <w:szCs w:val="30"/>
          <w:cs/>
          <w:lang w:eastAsia="x-none"/>
        </w:rPr>
        <w:t xml:space="preserve"> </w:t>
      </w:r>
      <w:r w:rsidR="00414A13">
        <w:rPr>
          <w:rFonts w:asciiTheme="majorBidi" w:hAnsiTheme="majorBidi" w:hint="cs"/>
          <w:sz w:val="30"/>
          <w:szCs w:val="30"/>
          <w:cs/>
          <w:lang w:eastAsia="x-none"/>
        </w:rPr>
        <w:t>ซึ่งประกอบด้วย</w:t>
      </w:r>
      <w:r w:rsidR="00272C2A" w:rsidRPr="00272C2A">
        <w:rPr>
          <w:rFonts w:asciiTheme="majorBidi" w:hAnsiTheme="majorBidi" w:hint="cs"/>
          <w:spacing w:val="-2"/>
          <w:sz w:val="30"/>
          <w:szCs w:val="30"/>
          <w:cs/>
          <w:lang w:eastAsia="x-none"/>
        </w:rPr>
        <w:t>พลาสเตอร์ปิดแผล พลาสเตอร์ยา</w:t>
      </w:r>
      <w:r w:rsidR="00C377AD">
        <w:rPr>
          <w:rFonts w:asciiTheme="majorBidi" w:hAnsiTheme="majorBidi"/>
          <w:spacing w:val="-2"/>
          <w:sz w:val="30"/>
          <w:szCs w:val="30"/>
          <w:lang w:eastAsia="x-none"/>
        </w:rPr>
        <w:t xml:space="preserve"> </w:t>
      </w:r>
      <w:r w:rsidR="00C377AD">
        <w:rPr>
          <w:rFonts w:asciiTheme="majorBidi" w:hAnsiTheme="majorBidi" w:hint="cs"/>
          <w:spacing w:val="-2"/>
          <w:sz w:val="30"/>
          <w:szCs w:val="30"/>
          <w:cs/>
          <w:lang w:eastAsia="x-none"/>
        </w:rPr>
        <w:t xml:space="preserve">พลาสเตอร์บรรเทาปวด ผ้าพันกล้ามเนื้อ เจลลดความร้อน </w:t>
      </w:r>
      <w:r w:rsidR="00C377AD">
        <w:rPr>
          <w:rFonts w:asciiTheme="majorBidi" w:hAnsiTheme="majorBidi"/>
          <w:spacing w:val="-2"/>
          <w:sz w:val="30"/>
          <w:szCs w:val="30"/>
          <w:cs/>
          <w:lang w:eastAsia="x-none"/>
        </w:rPr>
        <w:br/>
      </w:r>
      <w:r w:rsidR="00C377AD">
        <w:rPr>
          <w:rFonts w:asciiTheme="majorBidi" w:hAnsiTheme="majorBidi" w:hint="cs"/>
          <w:spacing w:val="-2"/>
          <w:sz w:val="30"/>
          <w:szCs w:val="30"/>
          <w:cs/>
          <w:lang w:eastAsia="x-none"/>
        </w:rPr>
        <w:t>แผ่นแอลกอฮอล์</w:t>
      </w:r>
      <w:r w:rsidR="00272C2A" w:rsidRPr="00272C2A">
        <w:rPr>
          <w:rFonts w:asciiTheme="majorBidi" w:hAnsiTheme="majorBidi" w:hint="cs"/>
          <w:spacing w:val="-2"/>
          <w:sz w:val="30"/>
          <w:szCs w:val="30"/>
          <w:cs/>
          <w:lang w:eastAsia="x-none"/>
        </w:rPr>
        <w:t xml:space="preserve"> </w:t>
      </w:r>
      <w:r w:rsidR="004E5E8A">
        <w:rPr>
          <w:rFonts w:asciiTheme="majorBidi" w:hAnsiTheme="majorBidi" w:hint="cs"/>
          <w:spacing w:val="-2"/>
          <w:sz w:val="30"/>
          <w:szCs w:val="30"/>
          <w:cs/>
          <w:lang w:eastAsia="x-none"/>
        </w:rPr>
        <w:t xml:space="preserve">เป็นต้น </w:t>
      </w:r>
      <w:r w:rsidR="008F5FE6" w:rsidRPr="008F5FE6">
        <w:rPr>
          <w:rFonts w:asciiTheme="majorBidi" w:hAnsiTheme="majorBidi" w:hint="cs"/>
          <w:spacing w:val="-2"/>
          <w:sz w:val="30"/>
          <w:szCs w:val="30"/>
          <w:cs/>
          <w:lang w:eastAsia="x-none"/>
        </w:rPr>
        <w:t>โดยมีวัตถุประสงค์</w:t>
      </w:r>
      <w:r w:rsidR="00272C2A" w:rsidRPr="008F5FE6">
        <w:rPr>
          <w:rFonts w:asciiTheme="majorBidi" w:hAnsiTheme="majorBidi" w:hint="cs"/>
          <w:spacing w:val="-2"/>
          <w:sz w:val="30"/>
          <w:szCs w:val="30"/>
          <w:cs/>
          <w:lang w:eastAsia="x-none"/>
        </w:rPr>
        <w:t>เพื่อขยายธุรกิจของกลุ่มบริษัทเข้าสู่ธุรกิจ</w:t>
      </w:r>
      <w:r w:rsidR="00414A13">
        <w:rPr>
          <w:rFonts w:asciiTheme="majorBidi" w:hAnsiTheme="majorBidi" w:hint="cs"/>
          <w:spacing w:val="-2"/>
          <w:sz w:val="30"/>
          <w:szCs w:val="30"/>
          <w:cs/>
          <w:lang w:eastAsia="x-none"/>
        </w:rPr>
        <w:t>ด้านสุขภาพ</w:t>
      </w:r>
    </w:p>
    <w:p w14:paraId="1647176E" w14:textId="32BE4DA6" w:rsidR="00A31ED0" w:rsidRPr="00A31ED0" w:rsidRDefault="00A31ED0" w:rsidP="00272C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0" w:lineRule="atLeast"/>
        <w:ind w:left="540"/>
        <w:jc w:val="thaiDistribute"/>
        <w:rPr>
          <w:rFonts w:asciiTheme="majorBidi" w:hAnsiTheme="majorBidi"/>
          <w:spacing w:val="-2"/>
          <w:sz w:val="28"/>
          <w:szCs w:val="28"/>
          <w:lang w:eastAsia="x-none"/>
        </w:rPr>
      </w:pPr>
    </w:p>
    <w:p w14:paraId="57144D3D" w14:textId="77777777" w:rsidR="00A31ED0" w:rsidRPr="00B30536" w:rsidRDefault="00A31ED0" w:rsidP="00A31E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/>
          <w:b/>
          <w:bCs/>
          <w:i/>
          <w:iCs/>
          <w:sz w:val="30"/>
          <w:szCs w:val="30"/>
          <w:lang w:eastAsia="x-none"/>
        </w:rPr>
      </w:pPr>
      <w:r w:rsidRPr="00B30536">
        <w:rPr>
          <w:rFonts w:asciiTheme="majorBidi" w:hAnsiTheme="majorBidi"/>
          <w:b/>
          <w:bCs/>
          <w:i/>
          <w:iCs/>
          <w:sz w:val="30"/>
          <w:szCs w:val="30"/>
          <w:cs/>
          <w:lang w:eastAsia="x-none"/>
        </w:rPr>
        <w:t>สัญญาเงินกู้ยืมระยะยาวจากสถาบันการเงิน</w:t>
      </w:r>
    </w:p>
    <w:p w14:paraId="49B59B51" w14:textId="77777777" w:rsidR="00A31ED0" w:rsidRPr="00A31ED0" w:rsidRDefault="00A31ED0" w:rsidP="00272C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0" w:lineRule="atLeast"/>
        <w:ind w:left="540"/>
        <w:jc w:val="thaiDistribute"/>
        <w:rPr>
          <w:rFonts w:asciiTheme="majorBidi" w:hAnsiTheme="majorBidi"/>
          <w:spacing w:val="-2"/>
          <w:sz w:val="28"/>
          <w:szCs w:val="28"/>
          <w:cs/>
          <w:lang w:eastAsia="x-none"/>
        </w:rPr>
      </w:pPr>
    </w:p>
    <w:p w14:paraId="20871AB6" w14:textId="0B65EEA6" w:rsidR="007C2F35" w:rsidRPr="00302FD2" w:rsidRDefault="007C2F35" w:rsidP="00A31E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  <w:cs/>
          <w:lang w:eastAsia="x-none"/>
        </w:rPr>
      </w:pPr>
      <w:r w:rsidRPr="00814606">
        <w:rPr>
          <w:rFonts w:asciiTheme="majorBidi" w:hAnsiTheme="majorBidi" w:cstheme="majorBidi" w:hint="cs"/>
          <w:spacing w:val="-2"/>
          <w:sz w:val="30"/>
          <w:szCs w:val="30"/>
          <w:cs/>
          <w:lang w:eastAsia="x-none"/>
        </w:rPr>
        <w:t xml:space="preserve">เมื่อวันที่ </w:t>
      </w:r>
      <w:r w:rsidRPr="00814606">
        <w:rPr>
          <w:rFonts w:asciiTheme="majorBidi" w:hAnsiTheme="majorBidi" w:cstheme="majorBidi"/>
          <w:spacing w:val="-2"/>
          <w:sz w:val="30"/>
          <w:szCs w:val="30"/>
          <w:lang w:eastAsia="x-none"/>
        </w:rPr>
        <w:t xml:space="preserve">27 </w:t>
      </w:r>
      <w:r w:rsidRPr="00814606">
        <w:rPr>
          <w:rFonts w:asciiTheme="majorBidi" w:hAnsiTheme="majorBidi" w:cstheme="majorBidi" w:hint="cs"/>
          <w:spacing w:val="-2"/>
          <w:sz w:val="30"/>
          <w:szCs w:val="30"/>
          <w:cs/>
          <w:lang w:eastAsia="x-none"/>
        </w:rPr>
        <w:t xml:space="preserve">ตุลาคม </w:t>
      </w:r>
      <w:r w:rsidRPr="00814606">
        <w:rPr>
          <w:rFonts w:asciiTheme="majorBidi" w:hAnsiTheme="majorBidi" w:cstheme="majorBidi"/>
          <w:spacing w:val="-2"/>
          <w:sz w:val="30"/>
          <w:szCs w:val="30"/>
          <w:lang w:eastAsia="x-none"/>
        </w:rPr>
        <w:t>2565 DHC</w:t>
      </w:r>
      <w:r w:rsidRPr="00814606">
        <w:rPr>
          <w:rFonts w:asciiTheme="majorBidi" w:hAnsiTheme="majorBidi" w:cstheme="majorBidi" w:hint="cs"/>
          <w:spacing w:val="-2"/>
          <w:sz w:val="30"/>
          <w:szCs w:val="30"/>
          <w:cs/>
          <w:lang w:eastAsia="x-none"/>
        </w:rPr>
        <w:t xml:space="preserve"> </w:t>
      </w:r>
      <w:r w:rsidRPr="00814606">
        <w:rPr>
          <w:rFonts w:asciiTheme="majorBidi" w:hAnsiTheme="majorBidi"/>
          <w:spacing w:val="-2"/>
          <w:sz w:val="30"/>
          <w:szCs w:val="30"/>
          <w:cs/>
          <w:lang w:eastAsia="x-none"/>
        </w:rPr>
        <w:t>ได้ลงนามในสัญญาเงินกู้ยืมระยะยาว</w:t>
      </w:r>
      <w:r w:rsidRPr="00814606">
        <w:rPr>
          <w:rFonts w:asciiTheme="majorBidi" w:hAnsiTheme="majorBidi" w:hint="cs"/>
          <w:spacing w:val="-2"/>
          <w:sz w:val="30"/>
          <w:szCs w:val="30"/>
          <w:cs/>
          <w:lang w:eastAsia="x-none"/>
        </w:rPr>
        <w:t>สองฉบับ</w:t>
      </w:r>
      <w:r w:rsidR="00814606" w:rsidRPr="00814606">
        <w:rPr>
          <w:rFonts w:asciiTheme="majorBidi" w:hAnsiTheme="majorBidi"/>
          <w:spacing w:val="-2"/>
          <w:sz w:val="30"/>
          <w:szCs w:val="30"/>
          <w:cs/>
          <w:lang w:eastAsia="x-none"/>
        </w:rPr>
        <w:t>กับสถาบันการเงินในประเทศแห่งหนึ่ง</w:t>
      </w:r>
      <w:r w:rsidRPr="007C2F35">
        <w:rPr>
          <w:rFonts w:asciiTheme="majorBidi" w:hAnsiTheme="majorBidi"/>
          <w:sz w:val="30"/>
          <w:szCs w:val="30"/>
          <w:cs/>
          <w:lang w:eastAsia="x-none"/>
        </w:rPr>
        <w:t xml:space="preserve"> </w:t>
      </w:r>
      <w:r w:rsidRPr="00814606">
        <w:rPr>
          <w:rFonts w:asciiTheme="majorBidi" w:hAnsiTheme="majorBidi"/>
          <w:sz w:val="30"/>
          <w:szCs w:val="30"/>
          <w:cs/>
          <w:lang w:eastAsia="x-none"/>
        </w:rPr>
        <w:t xml:space="preserve">ซึ่งมีวงเงิน </w:t>
      </w:r>
      <w:r w:rsidR="00FF34F5">
        <w:rPr>
          <w:rFonts w:asciiTheme="majorBidi" w:hAnsiTheme="majorBidi"/>
          <w:sz w:val="30"/>
          <w:szCs w:val="30"/>
          <w:lang w:eastAsia="x-none"/>
        </w:rPr>
        <w:t>220</w:t>
      </w:r>
      <w:r w:rsidRPr="00814606">
        <w:rPr>
          <w:rFonts w:asciiTheme="majorBidi" w:hAnsiTheme="majorBidi"/>
          <w:sz w:val="30"/>
          <w:szCs w:val="30"/>
          <w:cs/>
          <w:lang w:eastAsia="x-none"/>
        </w:rPr>
        <w:t xml:space="preserve"> ล้านบาท</w:t>
      </w:r>
      <w:r w:rsidRPr="00814606">
        <w:rPr>
          <w:rFonts w:asciiTheme="majorBidi" w:hAnsiTheme="majorBidi"/>
          <w:sz w:val="30"/>
          <w:szCs w:val="30"/>
          <w:lang w:eastAsia="x-none"/>
        </w:rPr>
        <w:t xml:space="preserve"> </w:t>
      </w:r>
      <w:r w:rsidRPr="00814606">
        <w:rPr>
          <w:rFonts w:asciiTheme="majorBidi" w:hAnsiTheme="majorBidi" w:hint="cs"/>
          <w:sz w:val="30"/>
          <w:szCs w:val="30"/>
          <w:cs/>
          <w:lang w:eastAsia="x-none"/>
        </w:rPr>
        <w:t xml:space="preserve">และ </w:t>
      </w:r>
      <w:r w:rsidR="00FF34F5">
        <w:rPr>
          <w:rFonts w:asciiTheme="majorBidi" w:hAnsiTheme="majorBidi"/>
          <w:sz w:val="30"/>
          <w:szCs w:val="30"/>
          <w:lang w:eastAsia="x-none"/>
        </w:rPr>
        <w:t>18</w:t>
      </w:r>
      <w:r w:rsidRPr="00814606">
        <w:rPr>
          <w:rFonts w:asciiTheme="majorBidi" w:hAnsiTheme="majorBidi"/>
          <w:sz w:val="30"/>
          <w:szCs w:val="30"/>
          <w:lang w:eastAsia="x-none"/>
        </w:rPr>
        <w:t xml:space="preserve">0 </w:t>
      </w:r>
      <w:r w:rsidRPr="00814606">
        <w:rPr>
          <w:rFonts w:asciiTheme="majorBidi" w:hAnsiTheme="majorBidi" w:hint="cs"/>
          <w:sz w:val="30"/>
          <w:szCs w:val="30"/>
          <w:cs/>
          <w:lang w:eastAsia="x-none"/>
        </w:rPr>
        <w:t xml:space="preserve">ล้านบาท ตามลำดับ </w:t>
      </w:r>
      <w:r w:rsidRPr="00814606">
        <w:rPr>
          <w:rFonts w:asciiTheme="majorBidi" w:hAnsiTheme="majorBidi"/>
          <w:sz w:val="30"/>
          <w:szCs w:val="30"/>
          <w:cs/>
          <w:lang w:eastAsia="x-none"/>
        </w:rPr>
        <w:t>โดยเงินกู้ยืมดังกล่าวมีวัตถุประสงค์เพื่อใช้เป็นเงินทุนสำหรับการซื้อ</w:t>
      </w:r>
      <w:r w:rsidR="005D7B8C" w:rsidRPr="00814606">
        <w:rPr>
          <w:rFonts w:asciiTheme="majorBidi" w:hAnsiTheme="majorBidi" w:hint="cs"/>
          <w:sz w:val="30"/>
          <w:szCs w:val="30"/>
          <w:cs/>
          <w:lang w:eastAsia="x-none"/>
        </w:rPr>
        <w:t>กลุ่มสินทรัพย์จาก</w:t>
      </w:r>
      <w:r w:rsidR="005D7B8C" w:rsidRPr="00814606">
        <w:rPr>
          <w:rFonts w:asciiTheme="majorBidi" w:hAnsiTheme="majorBidi"/>
          <w:sz w:val="30"/>
          <w:szCs w:val="30"/>
          <w:cs/>
          <w:lang w:eastAsia="x-none"/>
        </w:rPr>
        <w:t xml:space="preserve">บริษัท นีโอเร็กซ์ กรุ๊ป จำกัด </w:t>
      </w:r>
      <w:r w:rsidR="00814606" w:rsidRPr="00814606">
        <w:rPr>
          <w:rFonts w:asciiTheme="majorBidi" w:hAnsiTheme="majorBidi" w:hint="cs"/>
          <w:sz w:val="30"/>
          <w:szCs w:val="30"/>
          <w:cs/>
          <w:lang w:eastAsia="x-none"/>
        </w:rPr>
        <w:t>และใช้เป็นเงินทุนหมุนเวียนใน</w:t>
      </w:r>
      <w:r w:rsidR="00814606" w:rsidRPr="00814606">
        <w:rPr>
          <w:rFonts w:asciiTheme="majorBidi" w:hAnsiTheme="majorBidi" w:hint="cs"/>
          <w:spacing w:val="-2"/>
          <w:sz w:val="30"/>
          <w:szCs w:val="30"/>
          <w:cs/>
          <w:lang w:eastAsia="x-none"/>
        </w:rPr>
        <w:t xml:space="preserve">การดำเนินธุรกิจ </w:t>
      </w:r>
      <w:r w:rsidR="00302FD2" w:rsidRPr="00FF34F5">
        <w:rPr>
          <w:rFonts w:asciiTheme="majorBidi" w:hAnsiTheme="majorBidi" w:hint="cs"/>
          <w:spacing w:val="-4"/>
          <w:sz w:val="30"/>
          <w:szCs w:val="30"/>
          <w:cs/>
          <w:lang w:eastAsia="x-none"/>
        </w:rPr>
        <w:t xml:space="preserve">เงินกู้ยืมดังกล่าวมีอัตราดอกเบี้ยต่อปีเท่ากับ </w:t>
      </w:r>
      <w:r w:rsidR="00302FD2" w:rsidRPr="00FF34F5">
        <w:rPr>
          <w:rFonts w:asciiTheme="majorBidi" w:hAnsiTheme="majorBidi"/>
          <w:spacing w:val="-4"/>
          <w:sz w:val="30"/>
          <w:szCs w:val="30"/>
          <w:lang w:eastAsia="x-none"/>
        </w:rPr>
        <w:t xml:space="preserve">MLR </w:t>
      </w:r>
      <w:r w:rsidR="00302FD2" w:rsidRPr="00FF34F5">
        <w:rPr>
          <w:rFonts w:asciiTheme="majorBidi" w:hAnsiTheme="majorBidi" w:hint="cs"/>
          <w:spacing w:val="-4"/>
          <w:sz w:val="30"/>
          <w:szCs w:val="30"/>
          <w:cs/>
          <w:lang w:eastAsia="x-none"/>
        </w:rPr>
        <w:t>หักอัตราส่วนลด โดยมีกำหนดคืนเงินต้นเป็นจำนวนเท่ากันทุกเดือน</w:t>
      </w:r>
      <w:r w:rsidR="00302FD2" w:rsidRPr="00814606">
        <w:rPr>
          <w:rFonts w:asciiTheme="majorBidi" w:hAnsiTheme="majorBidi" w:hint="cs"/>
          <w:sz w:val="30"/>
          <w:szCs w:val="30"/>
          <w:cs/>
          <w:lang w:eastAsia="x-none"/>
        </w:rPr>
        <w:t xml:space="preserve"> </w:t>
      </w:r>
      <w:r w:rsidR="00A31ED0">
        <w:rPr>
          <w:rFonts w:asciiTheme="majorBidi" w:hAnsiTheme="majorBidi"/>
          <w:sz w:val="30"/>
          <w:szCs w:val="30"/>
          <w:cs/>
          <w:lang w:eastAsia="x-none"/>
        </w:rPr>
        <w:br/>
      </w:r>
      <w:r w:rsidR="00302FD2" w:rsidRPr="00814606">
        <w:rPr>
          <w:rFonts w:asciiTheme="majorBidi" w:hAnsiTheme="majorBidi" w:hint="cs"/>
          <w:sz w:val="30"/>
          <w:szCs w:val="30"/>
          <w:cs/>
          <w:lang w:eastAsia="x-none"/>
        </w:rPr>
        <w:t xml:space="preserve">แบ่งออกเป็น </w:t>
      </w:r>
      <w:r w:rsidR="00302FD2" w:rsidRPr="00814606">
        <w:rPr>
          <w:rFonts w:asciiTheme="majorBidi" w:hAnsiTheme="majorBidi"/>
          <w:sz w:val="30"/>
          <w:szCs w:val="30"/>
          <w:lang w:eastAsia="x-none"/>
        </w:rPr>
        <w:t xml:space="preserve">96 </w:t>
      </w:r>
      <w:r w:rsidR="00302FD2" w:rsidRPr="00814606">
        <w:rPr>
          <w:rFonts w:asciiTheme="majorBidi" w:hAnsiTheme="majorBidi" w:hint="cs"/>
          <w:sz w:val="30"/>
          <w:szCs w:val="30"/>
          <w:cs/>
          <w:lang w:eastAsia="x-none"/>
        </w:rPr>
        <w:t>งวด และเริ่มชำระงวดแรกในเดือน</w:t>
      </w:r>
      <w:r w:rsidR="00814606" w:rsidRPr="00814606">
        <w:rPr>
          <w:rFonts w:asciiTheme="majorBidi" w:hAnsiTheme="majorBidi" w:hint="cs"/>
          <w:sz w:val="30"/>
          <w:szCs w:val="30"/>
          <w:cs/>
          <w:lang w:eastAsia="x-none"/>
        </w:rPr>
        <w:t>มกราคม</w:t>
      </w:r>
      <w:r w:rsidR="00302FD2" w:rsidRPr="00814606">
        <w:rPr>
          <w:rFonts w:asciiTheme="majorBidi" w:hAnsiTheme="majorBidi" w:hint="cs"/>
          <w:sz w:val="30"/>
          <w:szCs w:val="30"/>
          <w:cs/>
          <w:lang w:eastAsia="x-none"/>
        </w:rPr>
        <w:t xml:space="preserve"> </w:t>
      </w:r>
      <w:r w:rsidR="00302FD2" w:rsidRPr="00814606">
        <w:rPr>
          <w:rFonts w:asciiTheme="majorBidi" w:hAnsiTheme="majorBidi"/>
          <w:sz w:val="30"/>
          <w:szCs w:val="30"/>
          <w:lang w:eastAsia="x-none"/>
        </w:rPr>
        <w:t>256</w:t>
      </w:r>
      <w:r w:rsidR="00814606" w:rsidRPr="00814606">
        <w:rPr>
          <w:rFonts w:asciiTheme="majorBidi" w:hAnsiTheme="majorBidi"/>
          <w:sz w:val="30"/>
          <w:szCs w:val="30"/>
          <w:lang w:eastAsia="x-none"/>
        </w:rPr>
        <w:t>7</w:t>
      </w:r>
      <w:r w:rsidR="00302FD2" w:rsidRPr="00814606">
        <w:rPr>
          <w:rFonts w:asciiTheme="majorBidi" w:hAnsiTheme="majorBidi" w:hint="cs"/>
          <w:sz w:val="30"/>
          <w:szCs w:val="30"/>
          <w:cs/>
          <w:lang w:eastAsia="x-none"/>
        </w:rPr>
        <w:t xml:space="preserve"> </w:t>
      </w:r>
      <w:r w:rsidRPr="00814606">
        <w:rPr>
          <w:rFonts w:asciiTheme="majorBidi" w:hAnsiTheme="majorBidi"/>
          <w:sz w:val="30"/>
          <w:szCs w:val="30"/>
          <w:cs/>
          <w:lang w:eastAsia="x-none"/>
        </w:rPr>
        <w:t xml:space="preserve">ทั้งนี้ </w:t>
      </w:r>
      <w:r w:rsidR="005D7B8C" w:rsidRPr="00814606">
        <w:rPr>
          <w:rFonts w:asciiTheme="majorBidi" w:hAnsiTheme="majorBidi" w:cstheme="majorBidi"/>
          <w:sz w:val="30"/>
          <w:szCs w:val="30"/>
          <w:lang w:eastAsia="x-none"/>
        </w:rPr>
        <w:t>DHC</w:t>
      </w:r>
      <w:r w:rsidRPr="00814606">
        <w:rPr>
          <w:rFonts w:asciiTheme="majorBidi" w:hAnsiTheme="majorBidi" w:cstheme="majorBidi"/>
          <w:sz w:val="30"/>
          <w:szCs w:val="30"/>
          <w:lang w:eastAsia="x-none"/>
        </w:rPr>
        <w:t xml:space="preserve"> </w:t>
      </w:r>
      <w:r w:rsidRPr="00814606">
        <w:rPr>
          <w:rFonts w:asciiTheme="majorBidi" w:hAnsiTheme="majorBidi"/>
          <w:sz w:val="30"/>
          <w:szCs w:val="30"/>
          <w:cs/>
          <w:lang w:eastAsia="x-none"/>
        </w:rPr>
        <w:t>ได้ตกลง</w:t>
      </w:r>
      <w:r w:rsidR="005D7B8C" w:rsidRPr="00814606">
        <w:rPr>
          <w:rFonts w:asciiTheme="majorBidi" w:hAnsiTheme="majorBidi" w:hint="cs"/>
          <w:sz w:val="30"/>
          <w:szCs w:val="30"/>
          <w:cs/>
          <w:lang w:eastAsia="x-none"/>
        </w:rPr>
        <w:t>จด</w:t>
      </w:r>
      <w:r w:rsidRPr="00814606">
        <w:rPr>
          <w:rFonts w:asciiTheme="majorBidi" w:hAnsiTheme="majorBidi"/>
          <w:sz w:val="30"/>
          <w:szCs w:val="30"/>
          <w:cs/>
          <w:lang w:eastAsia="x-none"/>
        </w:rPr>
        <w:t>จำนอง</w:t>
      </w:r>
      <w:r w:rsidR="005D7B8C" w:rsidRPr="00814606">
        <w:rPr>
          <w:rFonts w:asciiTheme="majorBidi" w:hAnsiTheme="majorBidi" w:hint="cs"/>
          <w:sz w:val="30"/>
          <w:szCs w:val="30"/>
          <w:cs/>
          <w:lang w:eastAsia="x-none"/>
        </w:rPr>
        <w:t>ที่ดิน</w:t>
      </w:r>
      <w:r w:rsidR="004C1F28" w:rsidRPr="00814606">
        <w:rPr>
          <w:rFonts w:asciiTheme="majorBidi" w:hAnsiTheme="majorBidi" w:hint="cs"/>
          <w:sz w:val="30"/>
          <w:szCs w:val="30"/>
          <w:cs/>
          <w:lang w:eastAsia="x-none"/>
        </w:rPr>
        <w:t>และ</w:t>
      </w:r>
      <w:r w:rsidR="00FF34F5">
        <w:rPr>
          <w:rFonts w:asciiTheme="majorBidi" w:hAnsiTheme="majorBidi"/>
          <w:sz w:val="30"/>
          <w:szCs w:val="30"/>
          <w:lang w:eastAsia="x-none"/>
        </w:rPr>
        <w:br/>
      </w:r>
      <w:r w:rsidR="005D7B8C" w:rsidRPr="00814606">
        <w:rPr>
          <w:rFonts w:asciiTheme="majorBidi" w:hAnsiTheme="majorBidi" w:hint="cs"/>
          <w:sz w:val="30"/>
          <w:szCs w:val="30"/>
          <w:cs/>
          <w:lang w:eastAsia="x-none"/>
        </w:rPr>
        <w:t>สิ่งปลูกสร้าง</w:t>
      </w:r>
      <w:r w:rsidR="00814606">
        <w:rPr>
          <w:rFonts w:asciiTheme="majorBidi" w:hAnsiTheme="majorBidi"/>
          <w:sz w:val="30"/>
          <w:szCs w:val="30"/>
          <w:lang w:eastAsia="x-none"/>
        </w:rPr>
        <w:t xml:space="preserve"> </w:t>
      </w:r>
      <w:r w:rsidR="00814606">
        <w:rPr>
          <w:rFonts w:asciiTheme="majorBidi" w:hAnsiTheme="majorBidi" w:hint="cs"/>
          <w:sz w:val="30"/>
          <w:szCs w:val="30"/>
          <w:cs/>
          <w:lang w:eastAsia="x-none"/>
        </w:rPr>
        <w:t>และจดทะเบียน</w:t>
      </w:r>
      <w:r w:rsidRPr="00814606">
        <w:rPr>
          <w:rFonts w:asciiTheme="majorBidi" w:hAnsiTheme="majorBidi"/>
          <w:sz w:val="30"/>
          <w:szCs w:val="30"/>
          <w:cs/>
          <w:lang w:eastAsia="x-none"/>
        </w:rPr>
        <w:t>เครื่องจักร</w:t>
      </w:r>
      <w:r w:rsidR="005D7B8C" w:rsidRPr="00814606">
        <w:rPr>
          <w:rFonts w:asciiTheme="majorBidi" w:hAnsiTheme="majorBidi" w:hint="cs"/>
          <w:sz w:val="30"/>
          <w:szCs w:val="30"/>
          <w:cs/>
          <w:lang w:eastAsia="x-none"/>
        </w:rPr>
        <w:t xml:space="preserve"> สินค้า</w:t>
      </w:r>
      <w:r w:rsidR="00A36AFD" w:rsidRPr="00814606">
        <w:rPr>
          <w:rFonts w:asciiTheme="majorBidi" w:hAnsiTheme="majorBidi" w:hint="cs"/>
          <w:sz w:val="30"/>
          <w:szCs w:val="30"/>
          <w:cs/>
          <w:lang w:eastAsia="x-none"/>
        </w:rPr>
        <w:t xml:space="preserve"> สิทธิเรียกร้องที่จะได้รับชำระจากลูกหนี้ และหุ้นสามัญ</w:t>
      </w:r>
      <w:r w:rsidR="005D7B8C" w:rsidRPr="00814606">
        <w:rPr>
          <w:rFonts w:asciiTheme="majorBidi" w:hAnsiTheme="majorBidi" w:hint="cs"/>
          <w:sz w:val="30"/>
          <w:szCs w:val="30"/>
          <w:cs/>
          <w:lang w:eastAsia="x-none"/>
        </w:rPr>
        <w:t xml:space="preserve">ของ </w:t>
      </w:r>
      <w:r w:rsidR="005D7B8C" w:rsidRPr="00814606">
        <w:rPr>
          <w:rFonts w:asciiTheme="majorBidi" w:hAnsiTheme="majorBidi"/>
          <w:sz w:val="30"/>
          <w:szCs w:val="30"/>
          <w:lang w:eastAsia="x-none"/>
        </w:rPr>
        <w:t xml:space="preserve">DHC </w:t>
      </w:r>
      <w:r w:rsidRPr="00814606">
        <w:rPr>
          <w:rFonts w:asciiTheme="majorBidi" w:hAnsiTheme="majorBidi"/>
          <w:sz w:val="30"/>
          <w:szCs w:val="30"/>
          <w:cs/>
          <w:lang w:eastAsia="x-none"/>
        </w:rPr>
        <w:t>เป็นหลักประกันเงินกู้ยืม</w:t>
      </w:r>
      <w:r w:rsidR="005D7B8C" w:rsidRPr="00814606">
        <w:rPr>
          <w:rFonts w:asciiTheme="majorBidi" w:hAnsiTheme="majorBidi" w:hint="cs"/>
          <w:sz w:val="30"/>
          <w:szCs w:val="30"/>
          <w:cs/>
          <w:lang w:eastAsia="x-none"/>
        </w:rPr>
        <w:t xml:space="preserve"> โดยมีบริษัทและ</w:t>
      </w:r>
      <w:r w:rsidR="005D7B8C" w:rsidRPr="00814606">
        <w:rPr>
          <w:rFonts w:asciiTheme="majorBidi" w:hAnsiTheme="majorBidi"/>
          <w:sz w:val="30"/>
          <w:szCs w:val="30"/>
          <w:cs/>
          <w:lang w:eastAsia="x-none"/>
        </w:rPr>
        <w:t>บริษัท เทวกรรมโอสถ จำกัด</w:t>
      </w:r>
      <w:r w:rsidR="00814606">
        <w:rPr>
          <w:rFonts w:asciiTheme="majorBidi" w:hAnsiTheme="majorBidi" w:hint="cs"/>
          <w:sz w:val="30"/>
          <w:szCs w:val="30"/>
          <w:cs/>
          <w:lang w:eastAsia="x-none"/>
        </w:rPr>
        <w:t xml:space="preserve"> </w:t>
      </w:r>
      <w:r w:rsidR="00814606">
        <w:rPr>
          <w:rFonts w:asciiTheme="majorBidi" w:hAnsiTheme="majorBidi"/>
          <w:sz w:val="30"/>
          <w:szCs w:val="30"/>
          <w:lang w:eastAsia="x-none"/>
        </w:rPr>
        <w:t>(“DVK”)</w:t>
      </w:r>
      <w:r w:rsidR="005D7B8C" w:rsidRPr="00814606">
        <w:rPr>
          <w:rFonts w:asciiTheme="majorBidi" w:hAnsiTheme="majorBidi" w:hint="cs"/>
          <w:sz w:val="30"/>
          <w:szCs w:val="30"/>
          <w:cs/>
          <w:lang w:eastAsia="x-none"/>
        </w:rPr>
        <w:t xml:space="preserve"> </w:t>
      </w:r>
      <w:r w:rsidR="00A36AFD" w:rsidRPr="00814606">
        <w:rPr>
          <w:rFonts w:asciiTheme="majorBidi" w:hAnsiTheme="majorBidi" w:hint="cs"/>
          <w:sz w:val="30"/>
          <w:szCs w:val="30"/>
          <w:cs/>
          <w:lang w:eastAsia="x-none"/>
        </w:rPr>
        <w:t>เป็น</w:t>
      </w:r>
      <w:r w:rsidR="00A36AFD" w:rsidRPr="007F40AB">
        <w:rPr>
          <w:rFonts w:asciiTheme="majorBidi" w:hAnsiTheme="majorBidi" w:hint="cs"/>
          <w:spacing w:val="-2"/>
          <w:sz w:val="30"/>
          <w:szCs w:val="30"/>
          <w:cs/>
          <w:lang w:eastAsia="x-none"/>
        </w:rPr>
        <w:t>ผู้</w:t>
      </w:r>
      <w:r w:rsidR="005D7B8C" w:rsidRPr="007F40AB">
        <w:rPr>
          <w:rFonts w:asciiTheme="majorBidi" w:hAnsiTheme="majorBidi" w:hint="cs"/>
          <w:spacing w:val="-2"/>
          <w:sz w:val="30"/>
          <w:szCs w:val="30"/>
          <w:cs/>
          <w:lang w:eastAsia="x-none"/>
        </w:rPr>
        <w:t>ค้ำประกัน</w:t>
      </w:r>
      <w:r w:rsidR="00A36AFD" w:rsidRPr="007F40AB">
        <w:rPr>
          <w:rFonts w:asciiTheme="majorBidi" w:hAnsiTheme="majorBidi" w:hint="cs"/>
          <w:spacing w:val="-2"/>
          <w:sz w:val="30"/>
          <w:szCs w:val="30"/>
          <w:cs/>
          <w:lang w:eastAsia="x-none"/>
        </w:rPr>
        <w:t xml:space="preserve"> นอกจากนี้ </w:t>
      </w:r>
      <w:r w:rsidR="00A36AFD" w:rsidRPr="007F40AB">
        <w:rPr>
          <w:rFonts w:asciiTheme="majorBidi" w:hAnsiTheme="majorBidi"/>
          <w:spacing w:val="-2"/>
          <w:sz w:val="30"/>
          <w:szCs w:val="30"/>
          <w:lang w:eastAsia="x-none"/>
        </w:rPr>
        <w:t xml:space="preserve">DHC </w:t>
      </w:r>
      <w:r w:rsidR="00A36AFD" w:rsidRPr="007F40AB">
        <w:rPr>
          <w:rFonts w:asciiTheme="majorBidi" w:hAnsiTheme="majorBidi" w:hint="cs"/>
          <w:spacing w:val="-2"/>
          <w:sz w:val="30"/>
          <w:szCs w:val="30"/>
          <w:cs/>
          <w:lang w:eastAsia="x-none"/>
        </w:rPr>
        <w:t>มีภาระผูกพันบางประการตามที่ระบุในสัญญา ซึ่งรวมถึงการดำรงอัตราส่วนทางการเงิน</w:t>
      </w:r>
      <w:r w:rsidR="00A36AFD" w:rsidRPr="00814606">
        <w:rPr>
          <w:rFonts w:asciiTheme="majorBidi" w:hAnsiTheme="majorBidi"/>
          <w:sz w:val="30"/>
          <w:szCs w:val="30"/>
          <w:lang w:eastAsia="x-none"/>
        </w:rPr>
        <w:t xml:space="preserve"> </w:t>
      </w:r>
      <w:r w:rsidR="00A36AFD" w:rsidRPr="00814606">
        <w:rPr>
          <w:rFonts w:asciiTheme="majorBidi" w:hAnsiTheme="majorBidi" w:hint="cs"/>
          <w:sz w:val="30"/>
          <w:szCs w:val="30"/>
          <w:cs/>
          <w:lang w:eastAsia="x-none"/>
        </w:rPr>
        <w:t xml:space="preserve">และบริษัทต้องดำรงสัดส่วนการถือหุ้นใน </w:t>
      </w:r>
      <w:r w:rsidR="00A36AFD" w:rsidRPr="00814606">
        <w:rPr>
          <w:rFonts w:asciiTheme="majorBidi" w:hAnsiTheme="majorBidi"/>
          <w:sz w:val="30"/>
          <w:szCs w:val="30"/>
          <w:lang w:eastAsia="x-none"/>
        </w:rPr>
        <w:t>D</w:t>
      </w:r>
      <w:r w:rsidR="00814606">
        <w:rPr>
          <w:rFonts w:asciiTheme="majorBidi" w:hAnsiTheme="majorBidi"/>
          <w:sz w:val="30"/>
          <w:szCs w:val="30"/>
          <w:lang w:eastAsia="x-none"/>
        </w:rPr>
        <w:t>VK</w:t>
      </w:r>
      <w:r w:rsidR="00A36AFD" w:rsidRPr="00814606">
        <w:rPr>
          <w:rFonts w:asciiTheme="majorBidi" w:hAnsiTheme="majorBidi"/>
          <w:sz w:val="30"/>
          <w:szCs w:val="30"/>
          <w:lang w:eastAsia="x-none"/>
        </w:rPr>
        <w:t xml:space="preserve"> </w:t>
      </w:r>
      <w:r w:rsidR="00A36AFD" w:rsidRPr="00814606">
        <w:rPr>
          <w:rFonts w:asciiTheme="majorBidi" w:hAnsiTheme="majorBidi" w:hint="cs"/>
          <w:sz w:val="30"/>
          <w:szCs w:val="30"/>
          <w:cs/>
          <w:lang w:eastAsia="x-none"/>
        </w:rPr>
        <w:t xml:space="preserve">ไม่ต่ำกว่าร้อยละ </w:t>
      </w:r>
      <w:r w:rsidR="00A36AFD" w:rsidRPr="00814606">
        <w:rPr>
          <w:rFonts w:asciiTheme="majorBidi" w:hAnsiTheme="majorBidi"/>
          <w:sz w:val="30"/>
          <w:szCs w:val="30"/>
          <w:lang w:eastAsia="x-none"/>
        </w:rPr>
        <w:t xml:space="preserve">50 </w:t>
      </w:r>
      <w:r w:rsidR="00A36AFD" w:rsidRPr="00814606">
        <w:rPr>
          <w:rFonts w:asciiTheme="majorBidi" w:hAnsiTheme="majorBidi" w:hint="cs"/>
          <w:sz w:val="30"/>
          <w:szCs w:val="30"/>
          <w:cs/>
          <w:lang w:eastAsia="x-none"/>
        </w:rPr>
        <w:t>ของทุนจดทะเบียนทั้งหมด</w:t>
      </w:r>
      <w:r w:rsidR="00814606">
        <w:rPr>
          <w:rFonts w:asciiTheme="majorBidi" w:hAnsiTheme="majorBidi" w:hint="cs"/>
          <w:sz w:val="30"/>
          <w:szCs w:val="30"/>
          <w:cs/>
          <w:lang w:eastAsia="x-none"/>
        </w:rPr>
        <w:t xml:space="preserve">ของ </w:t>
      </w:r>
      <w:r w:rsidR="00814606">
        <w:rPr>
          <w:rFonts w:asciiTheme="majorBidi" w:hAnsiTheme="majorBidi"/>
          <w:sz w:val="30"/>
          <w:szCs w:val="30"/>
          <w:lang w:eastAsia="x-none"/>
        </w:rPr>
        <w:t xml:space="preserve">DVK </w:t>
      </w:r>
      <w:r w:rsidR="00A36AFD" w:rsidRPr="00814606">
        <w:rPr>
          <w:rFonts w:asciiTheme="majorBidi" w:hAnsiTheme="majorBidi" w:hint="cs"/>
          <w:sz w:val="30"/>
          <w:szCs w:val="30"/>
          <w:cs/>
          <w:lang w:eastAsia="x-none"/>
        </w:rPr>
        <w:t>ตลอดระยะเวลาของสัญญาเงินกู้ยืมดังกล่าว</w:t>
      </w:r>
    </w:p>
    <w:p w14:paraId="4E583F0C" w14:textId="77777777" w:rsidR="00302FD2" w:rsidRPr="005D7B8C" w:rsidRDefault="00302F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spacing w:val="-2"/>
          <w:sz w:val="28"/>
          <w:szCs w:val="28"/>
          <w:cs/>
          <w:lang w:eastAsia="x-none"/>
        </w:rPr>
      </w:pPr>
    </w:p>
    <w:p w14:paraId="6AE50304" w14:textId="7F59E138" w:rsidR="00DB26FC" w:rsidRDefault="00DB26FC" w:rsidP="009F50EE">
      <w:pPr>
        <w:pStyle w:val="Heading1"/>
        <w:keepNext w:val="0"/>
        <w:widowControl w:val="0"/>
        <w:numPr>
          <w:ilvl w:val="0"/>
          <w:numId w:val="6"/>
        </w:numPr>
        <w:shd w:val="clear" w:color="auto" w:fill="auto"/>
        <w:tabs>
          <w:tab w:val="clear" w:pos="360"/>
        </w:tabs>
        <w:spacing w:line="240" w:lineRule="auto"/>
        <w:ind w:left="540" w:right="-25" w:hanging="540"/>
        <w:jc w:val="thaiDistribute"/>
        <w:rPr>
          <w:rFonts w:ascii="Angsana New" w:hAnsi="Angsana New"/>
          <w:sz w:val="30"/>
          <w:szCs w:val="30"/>
          <w:u w:val="none"/>
          <w:lang w:val="en-US"/>
        </w:rPr>
      </w:pPr>
      <w:r>
        <w:rPr>
          <w:rFonts w:ascii="Angsana New" w:hAnsi="Angsana New" w:hint="cs"/>
          <w:sz w:val="30"/>
          <w:szCs w:val="30"/>
          <w:u w:val="none"/>
          <w:cs/>
          <w:lang w:val="en-US"/>
        </w:rPr>
        <w:t>มาตรฐานการรายงานทางการเงินที่ยังไม่ได้ใช้</w:t>
      </w:r>
    </w:p>
    <w:p w14:paraId="362212A3" w14:textId="5431C344" w:rsidR="00DB26FC" w:rsidRPr="00343386" w:rsidRDefault="00DB26FC" w:rsidP="00B44C12">
      <w:pPr>
        <w:spacing w:line="240" w:lineRule="auto"/>
        <w:rPr>
          <w:rFonts w:asciiTheme="majorBidi" w:hAnsiTheme="majorBidi" w:cstheme="majorBidi"/>
          <w:sz w:val="28"/>
          <w:szCs w:val="28"/>
          <w:cs/>
          <w:lang w:eastAsia="x-none"/>
        </w:rPr>
      </w:pPr>
    </w:p>
    <w:p w14:paraId="218A165C" w14:textId="14A4D16E" w:rsidR="00DB26FC" w:rsidRDefault="00DB26FC" w:rsidP="00DB26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0" w:lineRule="atLeast"/>
        <w:ind w:left="540"/>
        <w:jc w:val="thaiDistribute"/>
        <w:rPr>
          <w:rFonts w:asciiTheme="majorBidi" w:hAnsiTheme="majorBidi"/>
          <w:sz w:val="30"/>
          <w:szCs w:val="30"/>
          <w:lang w:eastAsia="x-none"/>
        </w:rPr>
      </w:pPr>
      <w:r w:rsidRPr="00BB0BB0">
        <w:rPr>
          <w:rFonts w:asciiTheme="majorBidi" w:hAnsiTheme="majorBidi"/>
          <w:sz w:val="30"/>
          <w:szCs w:val="30"/>
          <w:cs/>
          <w:lang w:eastAsia="x-none"/>
        </w:rPr>
        <w:t xml:space="preserve">มาตรฐานการรายงานทางการเงินที่ปรับปรุงใหม่ซึ่งเกี่ยวกับการดำเนินงานของกลุ่มบริษัท และจะมีผลบังคับใช้กับงบการเงินสำหรับรอบระยะเวลาบัญชีที่เริ่มในหรือหลังวันที่ </w:t>
      </w:r>
      <w:r w:rsidR="00376C79" w:rsidRPr="00376C79">
        <w:rPr>
          <w:rFonts w:asciiTheme="majorBidi" w:hAnsiTheme="majorBidi"/>
          <w:sz w:val="30"/>
          <w:szCs w:val="30"/>
          <w:lang w:eastAsia="x-none"/>
        </w:rPr>
        <w:t>1</w:t>
      </w:r>
      <w:r w:rsidRPr="00BB0BB0">
        <w:rPr>
          <w:rFonts w:asciiTheme="majorBidi" w:hAnsiTheme="majorBidi"/>
          <w:sz w:val="30"/>
          <w:szCs w:val="30"/>
          <w:cs/>
          <w:lang w:eastAsia="x-none"/>
        </w:rPr>
        <w:t xml:space="preserve"> มกราคม </w:t>
      </w:r>
      <w:r>
        <w:rPr>
          <w:rFonts w:asciiTheme="majorBidi" w:hAnsiTheme="majorBidi"/>
          <w:sz w:val="30"/>
          <w:szCs w:val="30"/>
          <w:lang w:eastAsia="x-none"/>
        </w:rPr>
        <w:t>2566</w:t>
      </w:r>
      <w:r w:rsidRPr="00BB0BB0">
        <w:rPr>
          <w:rFonts w:asciiTheme="majorBidi" w:hAnsiTheme="majorBidi"/>
          <w:sz w:val="30"/>
          <w:szCs w:val="30"/>
          <w:cs/>
          <w:lang w:eastAsia="x-none"/>
        </w:rPr>
        <w:t xml:space="preserve"> มีดังต่อไปนี้</w:t>
      </w:r>
    </w:p>
    <w:p w14:paraId="49887BDF" w14:textId="77777777" w:rsidR="00DB26FC" w:rsidRPr="00343386" w:rsidRDefault="00DB26FC" w:rsidP="00DB26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0" w:lineRule="atLeast"/>
        <w:ind w:left="540"/>
        <w:rPr>
          <w:rFonts w:asciiTheme="majorBidi" w:hAnsiTheme="majorBidi" w:cstheme="majorBidi"/>
          <w:sz w:val="28"/>
          <w:szCs w:val="28"/>
          <w:highlight w:val="yellow"/>
          <w:lang w:eastAsia="x-none"/>
        </w:rPr>
      </w:pPr>
    </w:p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0"/>
        <w:gridCol w:w="4590"/>
      </w:tblGrid>
      <w:tr w:rsidR="00DB26FC" w:rsidRPr="00F00588" w14:paraId="244D64BB" w14:textId="77777777" w:rsidTr="00DB26FC">
        <w:trPr>
          <w:tblHeader/>
        </w:trPr>
        <w:tc>
          <w:tcPr>
            <w:tcW w:w="4680" w:type="dxa"/>
            <w:vAlign w:val="bottom"/>
          </w:tcPr>
          <w:p w14:paraId="1404F98C" w14:textId="77777777" w:rsidR="00DB26FC" w:rsidRPr="00BB0BB0" w:rsidRDefault="00DB26FC" w:rsidP="006B7A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shd w:val="clear" w:color="auto" w:fill="D9D9D9" w:themeFill="background1" w:themeFillShade="D9"/>
                <w:cs/>
              </w:rPr>
            </w:pPr>
            <w:r w:rsidRPr="00BB0BB0"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</w:rPr>
              <w:t>มาตรฐานการรายงานทางการเงิน</w:t>
            </w:r>
          </w:p>
        </w:tc>
        <w:tc>
          <w:tcPr>
            <w:tcW w:w="4590" w:type="dxa"/>
            <w:vAlign w:val="bottom"/>
          </w:tcPr>
          <w:p w14:paraId="1DE63A0A" w14:textId="77777777" w:rsidR="00DB26FC" w:rsidRPr="00BB0BB0" w:rsidRDefault="00DB26FC" w:rsidP="006B7A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  <w:r w:rsidRPr="00BB0BB0"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</w:rPr>
              <w:t>เรื่อง</w:t>
            </w:r>
          </w:p>
        </w:tc>
      </w:tr>
      <w:tr w:rsidR="00DB26FC" w:rsidRPr="00F00588" w14:paraId="1B46492A" w14:textId="77777777" w:rsidTr="00DB26FC">
        <w:tc>
          <w:tcPr>
            <w:tcW w:w="4680" w:type="dxa"/>
          </w:tcPr>
          <w:p w14:paraId="18DB0447" w14:textId="5E1AC0B2" w:rsidR="00DB26FC" w:rsidRPr="00BB0BB0" w:rsidRDefault="00DB26FC" w:rsidP="00920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BB0BB0">
              <w:rPr>
                <w:rFonts w:ascii="Angsana New" w:hAnsi="Angsana New" w:hint="cs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BB0BB0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4590" w:type="dxa"/>
          </w:tcPr>
          <w:p w14:paraId="253FCA72" w14:textId="77777777" w:rsidR="00DB26FC" w:rsidRPr="00BB0BB0" w:rsidRDefault="00DB26FC" w:rsidP="00920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BB0BB0">
              <w:rPr>
                <w:rFonts w:ascii="Angsana New" w:hAnsi="Angsana New" w:hint="cs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DB26FC" w:rsidRPr="00F00588" w14:paraId="6E68C40B" w14:textId="77777777" w:rsidTr="00DB26FC">
        <w:tc>
          <w:tcPr>
            <w:tcW w:w="4680" w:type="dxa"/>
          </w:tcPr>
          <w:p w14:paraId="72718A40" w14:textId="422DE774" w:rsidR="00DB26FC" w:rsidRPr="00BB0BB0" w:rsidRDefault="00DB26FC" w:rsidP="00920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eastAsia="Calibri" w:hAnsi="Angsana New"/>
                <w:sz w:val="30"/>
                <w:szCs w:val="30"/>
              </w:rPr>
            </w:pPr>
            <w:r w:rsidRPr="00BB0BB0">
              <w:rPr>
                <w:rFonts w:ascii="Angsana New" w:eastAsia="Calibri" w:hAnsi="Angsana New" w:hint="cs"/>
                <w:sz w:val="30"/>
                <w:szCs w:val="30"/>
                <w:cs/>
              </w:rPr>
              <w:t>มาตรฐานการ</w:t>
            </w:r>
            <w:r w:rsidR="00376C79">
              <w:rPr>
                <w:rFonts w:ascii="Angsana New" w:eastAsia="Calibri" w:hAnsi="Angsana New" w:hint="cs"/>
                <w:sz w:val="30"/>
                <w:szCs w:val="30"/>
                <w:cs/>
              </w:rPr>
              <w:t>บัญชี</w:t>
            </w:r>
            <w:r w:rsidRPr="00BB0BB0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 ฉบับที่ </w:t>
            </w:r>
            <w:r w:rsidRPr="00BB0BB0">
              <w:rPr>
                <w:rFonts w:ascii="Angsana New" w:eastAsia="Calibri" w:hAnsi="Angsana New"/>
                <w:sz w:val="30"/>
                <w:szCs w:val="30"/>
              </w:rPr>
              <w:t>16</w:t>
            </w:r>
          </w:p>
        </w:tc>
        <w:tc>
          <w:tcPr>
            <w:tcW w:w="4590" w:type="dxa"/>
          </w:tcPr>
          <w:p w14:paraId="08D1A9B9" w14:textId="72574971" w:rsidR="00DB26FC" w:rsidRPr="00BB0BB0" w:rsidRDefault="00DB26FC" w:rsidP="00920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DB26FC">
              <w:rPr>
                <w:rFonts w:ascii="Angsana New" w:eastAsia="Calibri" w:hAnsi="Angsana New"/>
                <w:sz w:val="30"/>
                <w:szCs w:val="30"/>
                <w:cs/>
              </w:rPr>
              <w:t>ที่ดิน อาคารและอุปกรณ์</w:t>
            </w:r>
          </w:p>
        </w:tc>
      </w:tr>
      <w:tr w:rsidR="00DB26FC" w:rsidRPr="00F00588" w14:paraId="1106071E" w14:textId="77777777" w:rsidTr="00DB26FC">
        <w:tc>
          <w:tcPr>
            <w:tcW w:w="4680" w:type="dxa"/>
          </w:tcPr>
          <w:p w14:paraId="4435CFC9" w14:textId="5E610AFC" w:rsidR="00DB26FC" w:rsidRPr="00BB0BB0" w:rsidRDefault="00DB26FC" w:rsidP="00920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="Angsana New" w:hAnsi="Angsana New" w:cstheme="minorBidi"/>
                <w:sz w:val="30"/>
                <w:szCs w:val="30"/>
                <w:shd w:val="clear" w:color="auto" w:fill="D9D9D9" w:themeFill="background1" w:themeFillShade="D9"/>
                <w:cs/>
              </w:rPr>
            </w:pPr>
            <w:r w:rsidRPr="00BB0BB0">
              <w:rPr>
                <w:rFonts w:ascii="Angsana New" w:hAnsi="Angsana New" w:hint="cs"/>
                <w:sz w:val="30"/>
                <w:szCs w:val="30"/>
                <w:cs/>
              </w:rPr>
              <w:t>มาตรฐาน</w:t>
            </w:r>
            <w:r w:rsidRPr="0082099C">
              <w:rPr>
                <w:rFonts w:ascii="Angsana New" w:eastAsia="Calibri" w:hAnsi="Angsana New" w:hint="cs"/>
                <w:sz w:val="30"/>
                <w:szCs w:val="30"/>
                <w:cs/>
              </w:rPr>
              <w:t>การ</w:t>
            </w:r>
            <w:r w:rsidRPr="0082099C">
              <w:rPr>
                <w:rFonts w:ascii="Angsana New" w:hAnsi="Angsana New" w:hint="cs"/>
                <w:sz w:val="30"/>
                <w:szCs w:val="30"/>
                <w:cs/>
              </w:rPr>
              <w:t xml:space="preserve">บัญชี ฉบับที่ </w:t>
            </w:r>
            <w:r w:rsidRPr="0082099C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4590" w:type="dxa"/>
          </w:tcPr>
          <w:p w14:paraId="5F711A2D" w14:textId="0B8E159A" w:rsidR="00DB26FC" w:rsidRPr="00BB0BB0" w:rsidRDefault="00DB26FC" w:rsidP="00DB2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0" w:hanging="250"/>
              <w:rPr>
                <w:rFonts w:ascii="Angsana New" w:hAnsi="Angsana New"/>
                <w:sz w:val="30"/>
                <w:szCs w:val="30"/>
                <w:shd w:val="clear" w:color="auto" w:fill="D9D9D9" w:themeFill="background1" w:themeFillShade="D9"/>
                <w:cs/>
              </w:rPr>
            </w:pPr>
            <w:r w:rsidRPr="00DB26FC">
              <w:rPr>
                <w:rFonts w:ascii="Angsana New" w:hAnsi="Angsana New"/>
                <w:sz w:val="30"/>
                <w:szCs w:val="30"/>
                <w:cs/>
              </w:rPr>
              <w:t>ประมาณการหนี้สิน หนี้สินที่อาจเกิดขึ้นและ</w:t>
            </w:r>
            <w:r>
              <w:rPr>
                <w:rFonts w:ascii="Angsana New" w:hAnsi="Angsana New"/>
                <w:sz w:val="30"/>
                <w:szCs w:val="30"/>
              </w:rPr>
              <w:br/>
            </w:r>
            <w:r w:rsidRPr="00DB26FC">
              <w:rPr>
                <w:rFonts w:ascii="Angsana New" w:hAnsi="Angsana New"/>
                <w:sz w:val="30"/>
                <w:szCs w:val="30"/>
                <w:cs/>
              </w:rPr>
              <w:t>สินทรัพย์ที่อาจเกิดขึ้น</w:t>
            </w:r>
          </w:p>
        </w:tc>
      </w:tr>
    </w:tbl>
    <w:p w14:paraId="141CEF8F" w14:textId="64DF66C5" w:rsidR="00DB26FC" w:rsidRPr="00343386" w:rsidRDefault="00DB26FC" w:rsidP="00DB26FC">
      <w:pPr>
        <w:rPr>
          <w:rFonts w:asciiTheme="majorBidi" w:hAnsiTheme="majorBidi" w:cstheme="majorBidi"/>
          <w:sz w:val="28"/>
          <w:szCs w:val="28"/>
          <w:lang w:eastAsia="x-none"/>
        </w:rPr>
      </w:pPr>
    </w:p>
    <w:p w14:paraId="20243609" w14:textId="7CCEE94E" w:rsidR="00B44C12" w:rsidRDefault="00DB26FC" w:rsidP="00DB26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0" w:lineRule="atLeast"/>
        <w:ind w:left="540"/>
        <w:jc w:val="thaiDistribute"/>
        <w:rPr>
          <w:rFonts w:asciiTheme="majorBidi" w:hAnsiTheme="majorBidi"/>
          <w:sz w:val="30"/>
          <w:szCs w:val="30"/>
          <w:lang w:eastAsia="x-none"/>
        </w:rPr>
      </w:pPr>
      <w:r w:rsidRPr="00DB26FC">
        <w:rPr>
          <w:rFonts w:asciiTheme="majorBidi" w:hAnsiTheme="majorBidi"/>
          <w:sz w:val="30"/>
          <w:szCs w:val="30"/>
          <w:cs/>
          <w:lang w:eastAsia="x-none"/>
        </w:rPr>
        <w:t>ขณะนี้ผู้บริหารกำลังพิจารณาถึงผลกระทบที่อาจเกิดขึ้นต่องบการเงินในงวดแรกที่ถือปฏิบัติตามมาตรฐาน</w:t>
      </w:r>
      <w:r>
        <w:rPr>
          <w:rFonts w:asciiTheme="majorBidi" w:hAnsiTheme="majorBidi"/>
          <w:sz w:val="30"/>
          <w:szCs w:val="30"/>
          <w:lang w:eastAsia="x-none"/>
        </w:rPr>
        <w:br/>
      </w:r>
      <w:r w:rsidRPr="00DB26FC">
        <w:rPr>
          <w:rFonts w:asciiTheme="majorBidi" w:hAnsiTheme="majorBidi"/>
          <w:sz w:val="30"/>
          <w:szCs w:val="30"/>
          <w:cs/>
          <w:lang w:eastAsia="x-none"/>
        </w:rPr>
        <w:t>การรายงานทางการเงินดังกล่าวข้างต้น</w:t>
      </w:r>
    </w:p>
    <w:p w14:paraId="28D95B76" w14:textId="153FE0F6" w:rsidR="003D27F3" w:rsidRDefault="003D27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sz w:val="28"/>
          <w:szCs w:val="28"/>
          <w:cs/>
          <w:lang w:eastAsia="x-none"/>
        </w:rPr>
      </w:pPr>
      <w:r>
        <w:rPr>
          <w:rFonts w:asciiTheme="majorBidi" w:hAnsiTheme="majorBidi"/>
          <w:sz w:val="28"/>
          <w:szCs w:val="28"/>
          <w:cs/>
          <w:lang w:eastAsia="x-none"/>
        </w:rPr>
        <w:br w:type="page"/>
      </w:r>
    </w:p>
    <w:p w14:paraId="4ED27A2C" w14:textId="6CF76B87" w:rsidR="009F50EE" w:rsidRPr="009F50EE" w:rsidRDefault="009F50EE" w:rsidP="009F50EE">
      <w:pPr>
        <w:pStyle w:val="Heading1"/>
        <w:keepNext w:val="0"/>
        <w:widowControl w:val="0"/>
        <w:numPr>
          <w:ilvl w:val="0"/>
          <w:numId w:val="6"/>
        </w:numPr>
        <w:shd w:val="clear" w:color="auto" w:fill="auto"/>
        <w:tabs>
          <w:tab w:val="clear" w:pos="360"/>
        </w:tabs>
        <w:spacing w:line="240" w:lineRule="auto"/>
        <w:ind w:left="540" w:right="-25" w:hanging="540"/>
        <w:jc w:val="thaiDistribute"/>
        <w:rPr>
          <w:rFonts w:ascii="Angsana New" w:hAnsi="Angsana New"/>
          <w:sz w:val="30"/>
          <w:szCs w:val="30"/>
          <w:u w:val="none"/>
          <w:lang w:val="en-US"/>
        </w:rPr>
      </w:pPr>
      <w:r>
        <w:rPr>
          <w:rFonts w:ascii="Angsana New" w:hAnsi="Angsana New" w:hint="cs"/>
          <w:sz w:val="30"/>
          <w:szCs w:val="30"/>
          <w:u w:val="none"/>
          <w:cs/>
          <w:lang w:val="en-US"/>
        </w:rPr>
        <w:lastRenderedPageBreak/>
        <w:t>การจัดประเภทรายการใหม่</w:t>
      </w:r>
      <w:r w:rsidRPr="009F50EE">
        <w:rPr>
          <w:rFonts w:ascii="Angsana New" w:hAnsi="Angsana New" w:hint="cs"/>
          <w:b w:val="0"/>
          <w:bCs w:val="0"/>
          <w:sz w:val="30"/>
          <w:szCs w:val="30"/>
          <w:u w:val="none"/>
          <w:cs/>
          <w:lang w:val="en-US"/>
        </w:rPr>
        <w:t xml:space="preserve"> </w:t>
      </w:r>
    </w:p>
    <w:p w14:paraId="27194473" w14:textId="77777777" w:rsidR="009F50EE" w:rsidRPr="00343386" w:rsidRDefault="009F50EE" w:rsidP="009F50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pacing w:val="-4"/>
          <w:sz w:val="28"/>
          <w:szCs w:val="28"/>
          <w:highlight w:val="yellow"/>
          <w:lang w:eastAsia="x-none"/>
        </w:rPr>
      </w:pPr>
    </w:p>
    <w:p w14:paraId="7BA5B8A8" w14:textId="561835DF" w:rsidR="009F50EE" w:rsidRDefault="009F50EE" w:rsidP="009F50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/>
          <w:sz w:val="30"/>
          <w:szCs w:val="30"/>
          <w:lang w:eastAsia="x-none"/>
        </w:rPr>
      </w:pPr>
      <w:r w:rsidRPr="0072142F">
        <w:rPr>
          <w:rFonts w:asciiTheme="majorBidi" w:hAnsiTheme="majorBidi"/>
          <w:sz w:val="30"/>
          <w:szCs w:val="30"/>
          <w:cs/>
          <w:lang w:eastAsia="x-none"/>
        </w:rPr>
        <w:t>รายการบางรายการใน</w:t>
      </w:r>
      <w:r w:rsidR="00F97125" w:rsidRPr="0072142F">
        <w:rPr>
          <w:rFonts w:asciiTheme="majorBidi" w:hAnsiTheme="majorBidi" w:hint="cs"/>
          <w:sz w:val="30"/>
          <w:szCs w:val="30"/>
          <w:cs/>
          <w:lang w:eastAsia="x-none"/>
        </w:rPr>
        <w:t>งบกำไรขาดทุนสำหรับงวดสามเดือน</w:t>
      </w:r>
      <w:r w:rsidR="00F1170E" w:rsidRPr="0072142F">
        <w:rPr>
          <w:rFonts w:asciiTheme="majorBidi" w:hAnsiTheme="majorBidi" w:hint="cs"/>
          <w:spacing w:val="-4"/>
          <w:sz w:val="30"/>
          <w:szCs w:val="30"/>
          <w:cs/>
          <w:lang w:eastAsia="x-none"/>
        </w:rPr>
        <w:t>และ</w:t>
      </w:r>
      <w:r w:rsidR="00F22DA9">
        <w:rPr>
          <w:rFonts w:asciiTheme="majorBidi" w:hAnsiTheme="majorBidi" w:hint="cs"/>
          <w:spacing w:val="-4"/>
          <w:sz w:val="30"/>
          <w:szCs w:val="30"/>
          <w:cs/>
          <w:lang w:eastAsia="x-none"/>
        </w:rPr>
        <w:t>เก้า</w:t>
      </w:r>
      <w:r w:rsidR="00F1170E" w:rsidRPr="0072142F">
        <w:rPr>
          <w:rFonts w:asciiTheme="majorBidi" w:hAnsiTheme="majorBidi" w:hint="cs"/>
          <w:spacing w:val="-4"/>
          <w:sz w:val="30"/>
          <w:szCs w:val="30"/>
          <w:cs/>
          <w:lang w:eastAsia="x-none"/>
        </w:rPr>
        <w:t>เดือน</w:t>
      </w:r>
      <w:r w:rsidR="00F97125" w:rsidRPr="0072142F">
        <w:rPr>
          <w:rFonts w:asciiTheme="majorBidi" w:hAnsiTheme="majorBidi" w:hint="cs"/>
          <w:spacing w:val="-4"/>
          <w:sz w:val="30"/>
          <w:szCs w:val="30"/>
          <w:cs/>
          <w:lang w:eastAsia="x-none"/>
        </w:rPr>
        <w:t xml:space="preserve">สิ้นสุดวันที่ </w:t>
      </w:r>
      <w:r w:rsidR="00F97125" w:rsidRPr="0072142F">
        <w:rPr>
          <w:rFonts w:asciiTheme="majorBidi" w:hAnsiTheme="majorBidi"/>
          <w:spacing w:val="-4"/>
          <w:sz w:val="30"/>
          <w:szCs w:val="30"/>
          <w:lang w:eastAsia="x-none"/>
        </w:rPr>
        <w:t>3</w:t>
      </w:r>
      <w:r w:rsidR="00F1170E" w:rsidRPr="0072142F">
        <w:rPr>
          <w:rFonts w:asciiTheme="majorBidi" w:hAnsiTheme="majorBidi"/>
          <w:spacing w:val="-4"/>
          <w:sz w:val="30"/>
          <w:szCs w:val="30"/>
          <w:lang w:eastAsia="x-none"/>
        </w:rPr>
        <w:t xml:space="preserve">0 </w:t>
      </w:r>
      <w:r w:rsidR="00F22DA9">
        <w:rPr>
          <w:rFonts w:asciiTheme="majorBidi" w:hAnsiTheme="majorBidi" w:hint="cs"/>
          <w:spacing w:val="-4"/>
          <w:sz w:val="30"/>
          <w:szCs w:val="30"/>
          <w:cs/>
          <w:lang w:eastAsia="x-none"/>
        </w:rPr>
        <w:t>กันย</w:t>
      </w:r>
      <w:r w:rsidR="00F1170E" w:rsidRPr="0072142F">
        <w:rPr>
          <w:rFonts w:asciiTheme="majorBidi" w:hAnsiTheme="majorBidi" w:hint="cs"/>
          <w:spacing w:val="-4"/>
          <w:sz w:val="30"/>
          <w:szCs w:val="30"/>
          <w:cs/>
          <w:lang w:eastAsia="x-none"/>
        </w:rPr>
        <w:t>ายน</w:t>
      </w:r>
      <w:r w:rsidR="00A66C0D" w:rsidRPr="0072142F">
        <w:rPr>
          <w:rFonts w:asciiTheme="majorBidi" w:hAnsiTheme="majorBidi" w:hint="cs"/>
          <w:spacing w:val="-4"/>
          <w:sz w:val="30"/>
          <w:szCs w:val="30"/>
          <w:cs/>
          <w:lang w:eastAsia="x-none"/>
        </w:rPr>
        <w:t xml:space="preserve"> </w:t>
      </w:r>
      <w:r w:rsidR="00A66C0D" w:rsidRPr="0072142F">
        <w:rPr>
          <w:rFonts w:asciiTheme="majorBidi" w:hAnsiTheme="majorBidi"/>
          <w:spacing w:val="-4"/>
          <w:sz w:val="30"/>
          <w:szCs w:val="30"/>
          <w:lang w:eastAsia="x-none"/>
        </w:rPr>
        <w:t>256</w:t>
      </w:r>
      <w:r w:rsidR="0072142F" w:rsidRPr="0072142F">
        <w:rPr>
          <w:rFonts w:asciiTheme="majorBidi" w:hAnsiTheme="majorBidi"/>
          <w:spacing w:val="-4"/>
          <w:sz w:val="30"/>
          <w:szCs w:val="30"/>
          <w:lang w:eastAsia="x-none"/>
        </w:rPr>
        <w:t>4</w:t>
      </w:r>
      <w:r w:rsidR="00A66C0D" w:rsidRPr="0072142F">
        <w:rPr>
          <w:rFonts w:asciiTheme="majorBidi" w:hAnsiTheme="majorBidi"/>
          <w:spacing w:val="-4"/>
          <w:sz w:val="30"/>
          <w:szCs w:val="30"/>
          <w:lang w:eastAsia="x-none"/>
        </w:rPr>
        <w:t xml:space="preserve"> </w:t>
      </w:r>
      <w:r w:rsidRPr="0072142F">
        <w:rPr>
          <w:rFonts w:asciiTheme="majorBidi" w:hAnsiTheme="majorBidi"/>
          <w:spacing w:val="-4"/>
          <w:sz w:val="30"/>
          <w:szCs w:val="30"/>
          <w:cs/>
          <w:lang w:eastAsia="x-none"/>
        </w:rPr>
        <w:t>ซึ่งรวมอยู่ในงบการเงินระหว่างกาลนี้ เพื่อวัตถุประสงค์ในการเปรียบเทียบ</w:t>
      </w:r>
      <w:r w:rsidRPr="0072142F">
        <w:rPr>
          <w:rFonts w:asciiTheme="majorBidi" w:hAnsiTheme="majorBidi"/>
          <w:sz w:val="30"/>
          <w:szCs w:val="30"/>
          <w:cs/>
          <w:lang w:eastAsia="x-none"/>
        </w:rPr>
        <w:t>ได้มีการจัดประเภทรายการใหม่เพื่อให้สอดคล้องกับการนำเสนองบการเงินระหว่างกาลนี้ ดังนี้</w:t>
      </w:r>
    </w:p>
    <w:p w14:paraId="5AF190D9" w14:textId="77777777" w:rsidR="009F50EE" w:rsidRPr="00343386" w:rsidRDefault="009F50EE" w:rsidP="009F50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28"/>
          <w:szCs w:val="28"/>
          <w:lang w:eastAsia="x-none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430"/>
        <w:gridCol w:w="900"/>
        <w:gridCol w:w="270"/>
        <w:gridCol w:w="900"/>
        <w:gridCol w:w="268"/>
        <w:gridCol w:w="902"/>
        <w:gridCol w:w="270"/>
        <w:gridCol w:w="900"/>
        <w:gridCol w:w="270"/>
        <w:gridCol w:w="900"/>
        <w:gridCol w:w="270"/>
        <w:gridCol w:w="900"/>
      </w:tblGrid>
      <w:tr w:rsidR="009F50EE" w:rsidRPr="00DE3911" w14:paraId="1DD2927D" w14:textId="77777777" w:rsidTr="005F5E37">
        <w:trPr>
          <w:tblHeader/>
        </w:trPr>
        <w:tc>
          <w:tcPr>
            <w:tcW w:w="2430" w:type="dxa"/>
          </w:tcPr>
          <w:p w14:paraId="1FA9FA99" w14:textId="77777777" w:rsidR="009F50EE" w:rsidRPr="00B52827" w:rsidRDefault="009F50EE" w:rsidP="00F333B7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24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6FF72E8" w14:textId="77777777" w:rsidR="009F50EE" w:rsidRPr="00B52827" w:rsidRDefault="009F50EE" w:rsidP="00F333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5" w:right="-10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5282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70" w:type="dxa"/>
          </w:tcPr>
          <w:p w14:paraId="20E81862" w14:textId="77777777" w:rsidR="009F50EE" w:rsidRPr="00B52827" w:rsidRDefault="009F50EE" w:rsidP="00F333B7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24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2FC22E0" w14:textId="77777777" w:rsidR="009F50EE" w:rsidRPr="00B52827" w:rsidRDefault="009F50EE" w:rsidP="00F333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5"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5282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9F50EE" w:rsidRPr="00DE3911" w14:paraId="3981A756" w14:textId="77777777" w:rsidTr="005F5E37">
        <w:trPr>
          <w:tblHeader/>
        </w:trPr>
        <w:tc>
          <w:tcPr>
            <w:tcW w:w="2430" w:type="dxa"/>
          </w:tcPr>
          <w:p w14:paraId="324A9836" w14:textId="77777777" w:rsidR="009F50EE" w:rsidRPr="00B52827" w:rsidRDefault="009F50EE" w:rsidP="00F333B7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  <w:p w14:paraId="72BE0F14" w14:textId="77777777" w:rsidR="009F50EE" w:rsidRPr="00B52827" w:rsidRDefault="009F50EE" w:rsidP="00F333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900" w:type="dxa"/>
            <w:hideMark/>
          </w:tcPr>
          <w:p w14:paraId="00556CB4" w14:textId="77777777" w:rsidR="009F50EE" w:rsidRPr="00B52827" w:rsidRDefault="009F50EE" w:rsidP="00F333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5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52827">
              <w:rPr>
                <w:rFonts w:ascii="Angsana New" w:hAnsi="Angsana New"/>
                <w:sz w:val="30"/>
                <w:szCs w:val="30"/>
                <w:cs/>
              </w:rPr>
              <w:t>ก่อนจัดประเภท</w:t>
            </w:r>
            <w:r w:rsidRPr="00B52827">
              <w:rPr>
                <w:rFonts w:ascii="Angsana New" w:hAnsi="Angsana New" w:hint="cs"/>
                <w:sz w:val="30"/>
                <w:szCs w:val="30"/>
                <w:cs/>
              </w:rPr>
              <w:t>ใ</w:t>
            </w:r>
            <w:r w:rsidRPr="00B52827">
              <w:rPr>
                <w:rFonts w:ascii="Angsana New" w:hAnsi="Angsana New"/>
                <w:sz w:val="30"/>
                <w:szCs w:val="30"/>
                <w:cs/>
              </w:rPr>
              <w:t>หม่</w:t>
            </w:r>
          </w:p>
        </w:tc>
        <w:tc>
          <w:tcPr>
            <w:tcW w:w="270" w:type="dxa"/>
          </w:tcPr>
          <w:p w14:paraId="6837E15F" w14:textId="77777777" w:rsidR="009F50EE" w:rsidRPr="00B52827" w:rsidRDefault="009F50EE" w:rsidP="00F333B7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  <w:p w14:paraId="42CDEB41" w14:textId="77777777" w:rsidR="009F50EE" w:rsidRPr="00B52827" w:rsidRDefault="009F50EE" w:rsidP="00F333B7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70C6FA7F" w14:textId="77777777" w:rsidR="009F50EE" w:rsidRPr="00B52827" w:rsidRDefault="009F50EE" w:rsidP="00F333B7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1C84CAD5" w14:textId="77777777" w:rsidR="009F50EE" w:rsidRPr="00B52827" w:rsidRDefault="009F50EE" w:rsidP="00F333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2D66080D" w14:textId="77777777" w:rsidR="009F50EE" w:rsidRPr="00B52827" w:rsidRDefault="009F50EE" w:rsidP="00F333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52827">
              <w:rPr>
                <w:rFonts w:ascii="Angsana New" w:hAnsi="Angsana New"/>
                <w:sz w:val="30"/>
                <w:szCs w:val="30"/>
                <w:cs/>
              </w:rPr>
              <w:t>จัดประเภทใหม่</w:t>
            </w:r>
          </w:p>
        </w:tc>
        <w:tc>
          <w:tcPr>
            <w:tcW w:w="268" w:type="dxa"/>
          </w:tcPr>
          <w:p w14:paraId="3E4F96D1" w14:textId="77777777" w:rsidR="009F50EE" w:rsidRPr="00B52827" w:rsidRDefault="009F50EE" w:rsidP="00F333B7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  <w:p w14:paraId="0E599D54" w14:textId="77777777" w:rsidR="009F50EE" w:rsidRPr="00B52827" w:rsidRDefault="009F50EE" w:rsidP="00F333B7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1EF56B58" w14:textId="77777777" w:rsidR="009F50EE" w:rsidRPr="00B52827" w:rsidRDefault="009F50EE" w:rsidP="00F333B7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2" w:type="dxa"/>
            <w:hideMark/>
          </w:tcPr>
          <w:p w14:paraId="4823E1EA" w14:textId="77777777" w:rsidR="009F50EE" w:rsidRPr="00B52827" w:rsidRDefault="009F50EE" w:rsidP="00F333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5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52827">
              <w:rPr>
                <w:rFonts w:ascii="Angsana New" w:hAnsi="Angsana New"/>
                <w:sz w:val="30"/>
                <w:szCs w:val="30"/>
                <w:cs/>
              </w:rPr>
              <w:t>หลังจัดประเภทใหม่</w:t>
            </w:r>
          </w:p>
        </w:tc>
        <w:tc>
          <w:tcPr>
            <w:tcW w:w="270" w:type="dxa"/>
          </w:tcPr>
          <w:p w14:paraId="239EAAC5" w14:textId="77777777" w:rsidR="009F50EE" w:rsidRPr="00B52827" w:rsidRDefault="009F50EE" w:rsidP="00F333B7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  <w:p w14:paraId="190A1C76" w14:textId="77777777" w:rsidR="009F50EE" w:rsidRPr="00B52827" w:rsidRDefault="009F50EE" w:rsidP="00F333B7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33F2ACFD" w14:textId="77777777" w:rsidR="009F50EE" w:rsidRPr="00B52827" w:rsidRDefault="009F50EE" w:rsidP="00F333B7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hideMark/>
          </w:tcPr>
          <w:p w14:paraId="7FE342BE" w14:textId="77777777" w:rsidR="009F50EE" w:rsidRPr="00B52827" w:rsidRDefault="009F50EE" w:rsidP="00F333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52827">
              <w:rPr>
                <w:rFonts w:ascii="Angsana New" w:hAnsi="Angsana New"/>
                <w:sz w:val="30"/>
                <w:szCs w:val="30"/>
                <w:cs/>
              </w:rPr>
              <w:t>ก่อนจัดประเภทใหม่</w:t>
            </w:r>
          </w:p>
        </w:tc>
        <w:tc>
          <w:tcPr>
            <w:tcW w:w="270" w:type="dxa"/>
          </w:tcPr>
          <w:p w14:paraId="4C847540" w14:textId="77777777" w:rsidR="009F50EE" w:rsidRPr="00B52827" w:rsidRDefault="009F50EE" w:rsidP="00F333B7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  <w:p w14:paraId="1092E667" w14:textId="77777777" w:rsidR="009F50EE" w:rsidRPr="00B52827" w:rsidRDefault="009F50EE" w:rsidP="00F333B7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6E9DC233" w14:textId="77777777" w:rsidR="009F50EE" w:rsidRPr="00B52827" w:rsidRDefault="009F50EE" w:rsidP="00F333B7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353014FD" w14:textId="77777777" w:rsidR="009F50EE" w:rsidRPr="00B52827" w:rsidRDefault="009F50EE" w:rsidP="00F333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10A20E7F" w14:textId="77777777" w:rsidR="009F50EE" w:rsidRPr="00B52827" w:rsidRDefault="009F50EE" w:rsidP="00F333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52827">
              <w:rPr>
                <w:rFonts w:ascii="Angsana New" w:hAnsi="Angsana New"/>
                <w:sz w:val="30"/>
                <w:szCs w:val="30"/>
                <w:cs/>
              </w:rPr>
              <w:t>จัดประเภทใหม่</w:t>
            </w:r>
          </w:p>
        </w:tc>
        <w:tc>
          <w:tcPr>
            <w:tcW w:w="270" w:type="dxa"/>
          </w:tcPr>
          <w:p w14:paraId="3412D6C9" w14:textId="77777777" w:rsidR="009F50EE" w:rsidRPr="00B52827" w:rsidRDefault="009F50EE" w:rsidP="00F333B7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  <w:p w14:paraId="51C69CC8" w14:textId="77777777" w:rsidR="009F50EE" w:rsidRPr="00B52827" w:rsidRDefault="009F50EE" w:rsidP="00F333B7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4B799499" w14:textId="77777777" w:rsidR="009F50EE" w:rsidRPr="00B52827" w:rsidRDefault="009F50EE" w:rsidP="00F333B7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hideMark/>
          </w:tcPr>
          <w:p w14:paraId="124699A9" w14:textId="77777777" w:rsidR="009F50EE" w:rsidRPr="00B52827" w:rsidRDefault="009F50EE" w:rsidP="00F333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5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52827">
              <w:rPr>
                <w:rFonts w:ascii="Angsana New" w:hAnsi="Angsana New"/>
                <w:sz w:val="30"/>
                <w:szCs w:val="30"/>
                <w:cs/>
              </w:rPr>
              <w:t>หลังจัดประเภทใหม่</w:t>
            </w:r>
          </w:p>
        </w:tc>
      </w:tr>
      <w:tr w:rsidR="009F50EE" w:rsidRPr="00DE3911" w14:paraId="1CE46DFB" w14:textId="77777777" w:rsidTr="005F5E37">
        <w:trPr>
          <w:tblHeader/>
        </w:trPr>
        <w:tc>
          <w:tcPr>
            <w:tcW w:w="2430" w:type="dxa"/>
          </w:tcPr>
          <w:p w14:paraId="3DFD57E6" w14:textId="77777777" w:rsidR="009F50EE" w:rsidRPr="00B52827" w:rsidRDefault="009F50EE" w:rsidP="00F333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750" w:type="dxa"/>
            <w:gridSpan w:val="11"/>
            <w:hideMark/>
          </w:tcPr>
          <w:p w14:paraId="3B21DB3C" w14:textId="77777777" w:rsidR="009F50EE" w:rsidRPr="00B52827" w:rsidRDefault="009F50EE" w:rsidP="00F333B7">
            <w:pPr>
              <w:pStyle w:val="BodyText"/>
              <w:spacing w:after="0"/>
              <w:ind w:left="-115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52827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85DCB" w:rsidRPr="00DE3911" w14:paraId="5B67A236" w14:textId="77777777" w:rsidTr="005F5E37">
        <w:tc>
          <w:tcPr>
            <w:tcW w:w="2430" w:type="dxa"/>
          </w:tcPr>
          <w:p w14:paraId="1818F656" w14:textId="5AD6A123" w:rsidR="00285DCB" w:rsidRPr="00285DCB" w:rsidRDefault="00285DCB" w:rsidP="002C71CA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85DC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สำหรับงวดสามเดือนสิ้นสุด</w:t>
            </w:r>
          </w:p>
        </w:tc>
        <w:tc>
          <w:tcPr>
            <w:tcW w:w="900" w:type="dxa"/>
          </w:tcPr>
          <w:p w14:paraId="10AEFCF7" w14:textId="77777777" w:rsidR="00285DCB" w:rsidRPr="00CC70C7" w:rsidRDefault="00285DCB" w:rsidP="00654E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after="0"/>
              <w:ind w:left="-105" w:right="-10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42B3A4B" w14:textId="77777777" w:rsidR="00285DCB" w:rsidRPr="00CC70C7" w:rsidRDefault="00285DCB" w:rsidP="00654E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29680951" w14:textId="77777777" w:rsidR="00285DCB" w:rsidRPr="00CC70C7" w:rsidRDefault="00285DCB" w:rsidP="00654E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</w:tcPr>
          <w:p w14:paraId="173A3980" w14:textId="77777777" w:rsidR="00285DCB" w:rsidRPr="00CC70C7" w:rsidRDefault="00285DCB" w:rsidP="00654E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2" w:type="dxa"/>
          </w:tcPr>
          <w:p w14:paraId="2FBCAB82" w14:textId="77777777" w:rsidR="00285DCB" w:rsidRPr="00CC70C7" w:rsidRDefault="00285DCB" w:rsidP="00654E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/>
              <w:ind w:left="-105" w:right="-10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40C630E" w14:textId="77777777" w:rsidR="00285DCB" w:rsidRPr="00CC70C7" w:rsidRDefault="00285DCB" w:rsidP="00654E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1A40FF35" w14:textId="77777777" w:rsidR="00285DCB" w:rsidRPr="00CC70C7" w:rsidRDefault="00285DCB" w:rsidP="00654E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left="-105" w:right="-105" w:hanging="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A8B561E" w14:textId="77777777" w:rsidR="00285DCB" w:rsidRPr="00CC70C7" w:rsidRDefault="00285DCB" w:rsidP="00654E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5E7389C6" w14:textId="77777777" w:rsidR="00285DCB" w:rsidRPr="00CC70C7" w:rsidRDefault="00285DCB" w:rsidP="00654E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17958B5" w14:textId="77777777" w:rsidR="00285DCB" w:rsidRPr="00CC70C7" w:rsidRDefault="00285DCB" w:rsidP="00654E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774CE12E" w14:textId="77777777" w:rsidR="00285DCB" w:rsidRPr="00CC70C7" w:rsidRDefault="00285DCB" w:rsidP="00654E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285DCB" w:rsidRPr="00DE3911" w14:paraId="54F94CEF" w14:textId="77777777" w:rsidTr="005F5E37">
        <w:tc>
          <w:tcPr>
            <w:tcW w:w="2430" w:type="dxa"/>
          </w:tcPr>
          <w:p w14:paraId="31C6DF3D" w14:textId="73194716" w:rsidR="00285DCB" w:rsidRPr="00285DCB" w:rsidRDefault="00285DCB" w:rsidP="002C71CA">
            <w:pPr>
              <w:pStyle w:val="BodyText"/>
              <w:spacing w:after="0"/>
              <w:ind w:left="227" w:right="-405" w:hanging="63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285DC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วันที่ </w:t>
            </w:r>
            <w:r w:rsidRPr="00285DC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30 </w:t>
            </w:r>
            <w:r w:rsidR="00F22DA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กันยายน </w:t>
            </w:r>
            <w:r w:rsidR="00F22DA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256</w:t>
            </w:r>
            <w:r w:rsidR="0039751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4</w:t>
            </w:r>
          </w:p>
        </w:tc>
        <w:tc>
          <w:tcPr>
            <w:tcW w:w="900" w:type="dxa"/>
          </w:tcPr>
          <w:p w14:paraId="356EF709" w14:textId="77777777" w:rsidR="00285DCB" w:rsidRPr="00CC70C7" w:rsidRDefault="00285DCB" w:rsidP="00654E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after="0"/>
              <w:ind w:left="-105" w:right="-10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D07DFDE" w14:textId="77777777" w:rsidR="00285DCB" w:rsidRPr="00CC70C7" w:rsidRDefault="00285DCB" w:rsidP="00654E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3224526B" w14:textId="77777777" w:rsidR="00285DCB" w:rsidRPr="00CC70C7" w:rsidRDefault="00285DCB" w:rsidP="00654E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</w:tcPr>
          <w:p w14:paraId="367A95A2" w14:textId="77777777" w:rsidR="00285DCB" w:rsidRPr="00CC70C7" w:rsidRDefault="00285DCB" w:rsidP="00654E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2" w:type="dxa"/>
          </w:tcPr>
          <w:p w14:paraId="17CB3BA0" w14:textId="77777777" w:rsidR="00285DCB" w:rsidRPr="00CC70C7" w:rsidRDefault="00285DCB" w:rsidP="00654E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/>
              <w:ind w:left="-105" w:right="-10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ABB1F72" w14:textId="77777777" w:rsidR="00285DCB" w:rsidRPr="00CC70C7" w:rsidRDefault="00285DCB" w:rsidP="00654E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27B24CB4" w14:textId="77777777" w:rsidR="00285DCB" w:rsidRPr="00CC70C7" w:rsidRDefault="00285DCB" w:rsidP="00654E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left="-105" w:right="-105" w:hanging="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E356BA1" w14:textId="77777777" w:rsidR="00285DCB" w:rsidRPr="00CC70C7" w:rsidRDefault="00285DCB" w:rsidP="00654E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626F0250" w14:textId="77777777" w:rsidR="00285DCB" w:rsidRPr="00CC70C7" w:rsidRDefault="00285DCB" w:rsidP="00654E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7B89698" w14:textId="77777777" w:rsidR="00285DCB" w:rsidRPr="00CC70C7" w:rsidRDefault="00285DCB" w:rsidP="00654E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5F7635C2" w14:textId="77777777" w:rsidR="00285DCB" w:rsidRPr="00CC70C7" w:rsidRDefault="00285DCB" w:rsidP="00654E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5F5E37" w:rsidRPr="00DE3911" w14:paraId="0E782F70" w14:textId="77777777" w:rsidTr="005F5E37">
        <w:tc>
          <w:tcPr>
            <w:tcW w:w="2430" w:type="dxa"/>
          </w:tcPr>
          <w:p w14:paraId="763DF093" w14:textId="24836CD1" w:rsidR="005F5E37" w:rsidRPr="001667CA" w:rsidRDefault="005F5E37" w:rsidP="00285DCB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F5E37">
              <w:rPr>
                <w:rFonts w:ascii="Angsana New" w:hAnsi="Angsana New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900" w:type="dxa"/>
          </w:tcPr>
          <w:p w14:paraId="41433475" w14:textId="7F58D6CA" w:rsidR="005F5E37" w:rsidRPr="00CC70C7" w:rsidRDefault="007D3571" w:rsidP="00285D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after="0"/>
              <w:ind w:left="-105" w:right="-10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14,841</w:t>
            </w:r>
          </w:p>
        </w:tc>
        <w:tc>
          <w:tcPr>
            <w:tcW w:w="270" w:type="dxa"/>
          </w:tcPr>
          <w:p w14:paraId="4A404C7D" w14:textId="77777777" w:rsidR="005F5E37" w:rsidRPr="00CC70C7" w:rsidRDefault="005F5E37" w:rsidP="00285D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1FC3250A" w14:textId="279DEF5B" w:rsidR="005F5E37" w:rsidRPr="00CC70C7" w:rsidRDefault="00743C38" w:rsidP="00285D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="007D3571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421</w:t>
            </w:r>
          </w:p>
        </w:tc>
        <w:tc>
          <w:tcPr>
            <w:tcW w:w="268" w:type="dxa"/>
          </w:tcPr>
          <w:p w14:paraId="1C70AB01" w14:textId="77777777" w:rsidR="005F5E37" w:rsidRPr="00CC70C7" w:rsidRDefault="005F5E37" w:rsidP="00285D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2" w:type="dxa"/>
          </w:tcPr>
          <w:p w14:paraId="295D0BF3" w14:textId="7259AB94" w:rsidR="005F5E37" w:rsidRPr="00CC70C7" w:rsidRDefault="007D3571" w:rsidP="00285D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/>
              <w:ind w:left="-105" w:right="-10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357C9F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357C9F">
              <w:rPr>
                <w:rFonts w:ascii="Angsana New" w:hAnsi="Angsana New"/>
                <w:sz w:val="30"/>
                <w:szCs w:val="30"/>
                <w:lang w:val="en-US"/>
              </w:rPr>
              <w:t>262</w:t>
            </w:r>
          </w:p>
        </w:tc>
        <w:tc>
          <w:tcPr>
            <w:tcW w:w="270" w:type="dxa"/>
          </w:tcPr>
          <w:p w14:paraId="71A020CC" w14:textId="77777777" w:rsidR="005F5E37" w:rsidRPr="00CC70C7" w:rsidRDefault="005F5E37" w:rsidP="00285D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271722CE" w14:textId="5807C53A" w:rsidR="005F5E37" w:rsidRPr="00CC70C7" w:rsidRDefault="00673109" w:rsidP="00285D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left="-105" w:right="-105" w:hanging="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6,797</w:t>
            </w:r>
          </w:p>
        </w:tc>
        <w:tc>
          <w:tcPr>
            <w:tcW w:w="270" w:type="dxa"/>
          </w:tcPr>
          <w:p w14:paraId="3D9EF381" w14:textId="77777777" w:rsidR="005F5E37" w:rsidRPr="00CC70C7" w:rsidRDefault="005F5E37" w:rsidP="00285D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15F07E52" w14:textId="7054E802" w:rsidR="005F5E37" w:rsidRPr="00CC70C7" w:rsidRDefault="00673109" w:rsidP="00285D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2,472</w:t>
            </w:r>
          </w:p>
        </w:tc>
        <w:tc>
          <w:tcPr>
            <w:tcW w:w="270" w:type="dxa"/>
          </w:tcPr>
          <w:p w14:paraId="462ADD31" w14:textId="77777777" w:rsidR="005F5E37" w:rsidRPr="00CC70C7" w:rsidRDefault="005F5E37" w:rsidP="00285D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75746CA0" w14:textId="6122A152" w:rsidR="005F5E37" w:rsidRPr="00CC70C7" w:rsidRDefault="00673109" w:rsidP="00606A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9,269</w:t>
            </w:r>
          </w:p>
        </w:tc>
      </w:tr>
      <w:tr w:rsidR="00285DCB" w:rsidRPr="00DE3911" w14:paraId="15CC8A61" w14:textId="77777777" w:rsidTr="005F5E37">
        <w:tc>
          <w:tcPr>
            <w:tcW w:w="2430" w:type="dxa"/>
          </w:tcPr>
          <w:p w14:paraId="068B784A" w14:textId="03D81342" w:rsidR="00285DCB" w:rsidRPr="001667CA" w:rsidRDefault="005F5E37" w:rsidP="00285DCB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F5E37">
              <w:rPr>
                <w:rFonts w:ascii="Angsana New" w:hAnsi="Angsana New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900" w:type="dxa"/>
          </w:tcPr>
          <w:p w14:paraId="2F925732" w14:textId="664E039F" w:rsidR="00285DCB" w:rsidRPr="00CC70C7" w:rsidRDefault="007D3571" w:rsidP="00285D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after="0"/>
              <w:ind w:left="-105" w:right="-10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46,045</w:t>
            </w:r>
          </w:p>
        </w:tc>
        <w:tc>
          <w:tcPr>
            <w:tcW w:w="270" w:type="dxa"/>
          </w:tcPr>
          <w:p w14:paraId="1C27E85E" w14:textId="77777777" w:rsidR="00285DCB" w:rsidRPr="00CC70C7" w:rsidRDefault="00285DCB" w:rsidP="00285D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</w:tcPr>
          <w:p w14:paraId="420A1166" w14:textId="2A928A44" w:rsidR="00285DCB" w:rsidRPr="00CC70C7" w:rsidRDefault="007D3571" w:rsidP="00285D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743C38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743C38">
              <w:rPr>
                <w:rFonts w:ascii="Angsana New" w:hAnsi="Angsana New"/>
                <w:sz w:val="30"/>
                <w:szCs w:val="30"/>
                <w:lang w:val="en-US"/>
              </w:rPr>
              <w:t>421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68" w:type="dxa"/>
          </w:tcPr>
          <w:p w14:paraId="174A5930" w14:textId="77777777" w:rsidR="00285DCB" w:rsidRPr="00CC70C7" w:rsidRDefault="00285DCB" w:rsidP="00285D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2" w:type="dxa"/>
          </w:tcPr>
          <w:p w14:paraId="1A4C45D4" w14:textId="02077BFE" w:rsidR="00285DCB" w:rsidRPr="00CC70C7" w:rsidRDefault="00357C9F" w:rsidP="00285D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/>
              <w:ind w:left="-105" w:right="-10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39</w:t>
            </w:r>
            <w:r w:rsidR="007D3571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624</w:t>
            </w:r>
          </w:p>
        </w:tc>
        <w:tc>
          <w:tcPr>
            <w:tcW w:w="270" w:type="dxa"/>
          </w:tcPr>
          <w:p w14:paraId="7B1FA31D" w14:textId="77777777" w:rsidR="00285DCB" w:rsidRPr="00CC70C7" w:rsidRDefault="00285DCB" w:rsidP="00285D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07C18C38" w14:textId="2A3952F6" w:rsidR="00285DCB" w:rsidRPr="00CC70C7" w:rsidRDefault="00673109" w:rsidP="00606A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left="-105" w:right="-105" w:hanging="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24,393</w:t>
            </w:r>
          </w:p>
        </w:tc>
        <w:tc>
          <w:tcPr>
            <w:tcW w:w="270" w:type="dxa"/>
          </w:tcPr>
          <w:p w14:paraId="272CFD6A" w14:textId="77777777" w:rsidR="00285DCB" w:rsidRPr="00CC70C7" w:rsidRDefault="00285DCB" w:rsidP="00285D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</w:tcPr>
          <w:p w14:paraId="04028069" w14:textId="0EA43174" w:rsidR="00285DCB" w:rsidRPr="00CC70C7" w:rsidRDefault="00673109" w:rsidP="00285D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(2,472)</w:t>
            </w:r>
          </w:p>
        </w:tc>
        <w:tc>
          <w:tcPr>
            <w:tcW w:w="270" w:type="dxa"/>
          </w:tcPr>
          <w:p w14:paraId="6F04F8C2" w14:textId="77777777" w:rsidR="00285DCB" w:rsidRPr="00CC70C7" w:rsidRDefault="00285DCB" w:rsidP="00285D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2CC828A8" w14:textId="476F8AF7" w:rsidR="00285DCB" w:rsidRPr="00CC70C7" w:rsidRDefault="00673109" w:rsidP="00285D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21,921</w:t>
            </w:r>
          </w:p>
        </w:tc>
      </w:tr>
      <w:tr w:rsidR="00606AB6" w:rsidRPr="00DE3911" w14:paraId="3E50CE1D" w14:textId="77777777" w:rsidTr="005F5E37">
        <w:tc>
          <w:tcPr>
            <w:tcW w:w="2430" w:type="dxa"/>
          </w:tcPr>
          <w:p w14:paraId="27367DD5" w14:textId="77777777" w:rsidR="00606AB6" w:rsidRPr="001667CA" w:rsidRDefault="00606AB6" w:rsidP="00285DCB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70861AA9" w14:textId="77777777" w:rsidR="00606AB6" w:rsidRPr="00CC70C7" w:rsidRDefault="00606AB6" w:rsidP="00285D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after="0"/>
              <w:ind w:left="-105" w:right="-10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3B9ADC5" w14:textId="77777777" w:rsidR="00606AB6" w:rsidRPr="00CC70C7" w:rsidRDefault="00606AB6" w:rsidP="00285D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54C3974" w14:textId="2E99338E" w:rsidR="00606AB6" w:rsidRPr="00606AB6" w:rsidRDefault="007D3571" w:rsidP="00285D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68" w:type="dxa"/>
          </w:tcPr>
          <w:p w14:paraId="3844FDA5" w14:textId="77777777" w:rsidR="00606AB6" w:rsidRPr="00CC70C7" w:rsidRDefault="00606AB6" w:rsidP="00285D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2" w:type="dxa"/>
          </w:tcPr>
          <w:p w14:paraId="49C36900" w14:textId="77777777" w:rsidR="00606AB6" w:rsidRPr="00CC70C7" w:rsidRDefault="00606AB6" w:rsidP="00285D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/>
              <w:ind w:left="-105" w:right="-10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89FF878" w14:textId="77777777" w:rsidR="00606AB6" w:rsidRPr="00CC70C7" w:rsidRDefault="00606AB6" w:rsidP="00285D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5C0BFAC5" w14:textId="77777777" w:rsidR="00606AB6" w:rsidRPr="00CC70C7" w:rsidRDefault="00606AB6" w:rsidP="00285D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left="-105" w:right="-105" w:hanging="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2A035FA" w14:textId="77777777" w:rsidR="00606AB6" w:rsidRPr="00CC70C7" w:rsidRDefault="00606AB6" w:rsidP="00285D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7438C90" w14:textId="4C09F98B" w:rsidR="00606AB6" w:rsidRPr="00606AB6" w:rsidRDefault="00673109" w:rsidP="00285D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25745ADD" w14:textId="77777777" w:rsidR="00606AB6" w:rsidRPr="00CC70C7" w:rsidRDefault="00606AB6" w:rsidP="00285D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7BCE8EFF" w14:textId="77777777" w:rsidR="00606AB6" w:rsidRPr="00CC70C7" w:rsidRDefault="00606AB6" w:rsidP="00285D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285DCB" w:rsidRPr="00DE3911" w14:paraId="3671BE5A" w14:textId="77777777" w:rsidTr="005F5E37">
        <w:tc>
          <w:tcPr>
            <w:tcW w:w="2430" w:type="dxa"/>
          </w:tcPr>
          <w:p w14:paraId="625A37C2" w14:textId="77777777" w:rsidR="00285DCB" w:rsidRPr="00AA3A5A" w:rsidRDefault="00285DCB" w:rsidP="00654E64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3A19FDDF" w14:textId="77777777" w:rsidR="00285DCB" w:rsidRPr="00AA3A5A" w:rsidRDefault="00285DCB" w:rsidP="00654E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after="0"/>
              <w:ind w:left="-105" w:right="-10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22D192C" w14:textId="77777777" w:rsidR="00285DCB" w:rsidRPr="00AA3A5A" w:rsidRDefault="00285DCB" w:rsidP="00654E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</w:tcPr>
          <w:p w14:paraId="672B798F" w14:textId="77777777" w:rsidR="00285DCB" w:rsidRPr="00AA3A5A" w:rsidRDefault="00285DCB" w:rsidP="00654E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</w:tcPr>
          <w:p w14:paraId="09E35538" w14:textId="77777777" w:rsidR="00285DCB" w:rsidRPr="00AA3A5A" w:rsidRDefault="00285DCB" w:rsidP="00654E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2" w:type="dxa"/>
          </w:tcPr>
          <w:p w14:paraId="7148F8E4" w14:textId="77777777" w:rsidR="00285DCB" w:rsidRPr="00AA3A5A" w:rsidRDefault="00285DCB" w:rsidP="00654E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/>
              <w:ind w:left="-105" w:right="-10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78141D6" w14:textId="77777777" w:rsidR="00285DCB" w:rsidRPr="00AA3A5A" w:rsidRDefault="00285DCB" w:rsidP="00654E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54C75DB9" w14:textId="77777777" w:rsidR="00285DCB" w:rsidRPr="00AA3A5A" w:rsidRDefault="00285DCB" w:rsidP="00654E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left="-105" w:right="-105" w:hanging="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F6357C6" w14:textId="77777777" w:rsidR="00285DCB" w:rsidRPr="00AA3A5A" w:rsidRDefault="00285DCB" w:rsidP="00654E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</w:tcPr>
          <w:p w14:paraId="212B3168" w14:textId="77777777" w:rsidR="00285DCB" w:rsidRPr="00AA3A5A" w:rsidRDefault="00285DCB" w:rsidP="00654E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1131A9B" w14:textId="77777777" w:rsidR="00285DCB" w:rsidRPr="00AA3A5A" w:rsidRDefault="00285DCB" w:rsidP="00654E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24F06C26" w14:textId="77777777" w:rsidR="00285DCB" w:rsidRPr="00AA3A5A" w:rsidRDefault="00285DCB" w:rsidP="00654E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285DCB" w:rsidRPr="00DE3911" w14:paraId="07EBE4B0" w14:textId="77777777" w:rsidTr="005F5E37">
        <w:tc>
          <w:tcPr>
            <w:tcW w:w="2430" w:type="dxa"/>
          </w:tcPr>
          <w:p w14:paraId="1625DAA6" w14:textId="0A0AB1E2" w:rsidR="00285DCB" w:rsidRPr="001667CA" w:rsidRDefault="00285DCB" w:rsidP="00285DCB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85DC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39751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เก้า</w:t>
            </w:r>
            <w:r w:rsidRPr="00285DC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เดือนสิ้นสุด</w:t>
            </w:r>
          </w:p>
        </w:tc>
        <w:tc>
          <w:tcPr>
            <w:tcW w:w="900" w:type="dxa"/>
          </w:tcPr>
          <w:p w14:paraId="4541C422" w14:textId="77777777" w:rsidR="00285DCB" w:rsidRPr="00CC70C7" w:rsidRDefault="00285DCB" w:rsidP="00285D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after="0"/>
              <w:ind w:left="-105" w:right="-10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70E1E2D" w14:textId="77777777" w:rsidR="00285DCB" w:rsidRPr="00CC70C7" w:rsidRDefault="00285DCB" w:rsidP="00285D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43A86550" w14:textId="77777777" w:rsidR="00285DCB" w:rsidRPr="00CC70C7" w:rsidRDefault="00285DCB" w:rsidP="00285D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</w:tcPr>
          <w:p w14:paraId="2E43740C" w14:textId="77777777" w:rsidR="00285DCB" w:rsidRPr="00CC70C7" w:rsidRDefault="00285DCB" w:rsidP="00285D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2" w:type="dxa"/>
          </w:tcPr>
          <w:p w14:paraId="6CC7BCDC" w14:textId="77777777" w:rsidR="00285DCB" w:rsidRPr="00CC70C7" w:rsidRDefault="00285DCB" w:rsidP="00285D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/>
              <w:ind w:left="-105" w:right="-10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5A52F38" w14:textId="77777777" w:rsidR="00285DCB" w:rsidRPr="00CC70C7" w:rsidRDefault="00285DCB" w:rsidP="00285D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6D115560" w14:textId="77777777" w:rsidR="00285DCB" w:rsidRPr="00CC70C7" w:rsidRDefault="00285DCB" w:rsidP="00285D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left="-105" w:right="-105" w:hanging="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D054281" w14:textId="77777777" w:rsidR="00285DCB" w:rsidRPr="00CC70C7" w:rsidRDefault="00285DCB" w:rsidP="00285D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5DD527CD" w14:textId="77777777" w:rsidR="00285DCB" w:rsidRPr="00CC70C7" w:rsidRDefault="00285DCB" w:rsidP="00285D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564D49D" w14:textId="77777777" w:rsidR="00285DCB" w:rsidRPr="00CC70C7" w:rsidRDefault="00285DCB" w:rsidP="00285D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183D6F84" w14:textId="77777777" w:rsidR="00285DCB" w:rsidRPr="00CC70C7" w:rsidRDefault="00285DCB" w:rsidP="00285D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285DCB" w:rsidRPr="00DE3911" w14:paraId="12386BB2" w14:textId="77777777" w:rsidTr="005F5E37">
        <w:tc>
          <w:tcPr>
            <w:tcW w:w="2430" w:type="dxa"/>
          </w:tcPr>
          <w:p w14:paraId="494FA57F" w14:textId="5D2F8376" w:rsidR="00285DCB" w:rsidRPr="001667CA" w:rsidRDefault="00285DCB" w:rsidP="002C71CA">
            <w:pPr>
              <w:pStyle w:val="BodyText"/>
              <w:spacing w:after="0"/>
              <w:ind w:left="227" w:right="-405" w:hanging="6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85DC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วันที่ </w:t>
            </w:r>
            <w:r w:rsidRPr="00285DC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30 </w:t>
            </w:r>
            <w:r w:rsidR="00F22DA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กันยายน </w:t>
            </w:r>
            <w:r w:rsidR="00F22DA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256</w:t>
            </w:r>
            <w:r w:rsidR="0039751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4</w:t>
            </w:r>
          </w:p>
        </w:tc>
        <w:tc>
          <w:tcPr>
            <w:tcW w:w="900" w:type="dxa"/>
          </w:tcPr>
          <w:p w14:paraId="0F8CCA96" w14:textId="77777777" w:rsidR="00285DCB" w:rsidRPr="00CC70C7" w:rsidRDefault="00285DCB" w:rsidP="00285D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after="0"/>
              <w:ind w:left="-105" w:right="-10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744A0FA" w14:textId="77777777" w:rsidR="00285DCB" w:rsidRPr="00CC70C7" w:rsidRDefault="00285DCB" w:rsidP="00285D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0EE07169" w14:textId="77777777" w:rsidR="00285DCB" w:rsidRPr="00CC70C7" w:rsidRDefault="00285DCB" w:rsidP="00285D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</w:tcPr>
          <w:p w14:paraId="536B93C6" w14:textId="77777777" w:rsidR="00285DCB" w:rsidRPr="00CC70C7" w:rsidRDefault="00285DCB" w:rsidP="00285D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2" w:type="dxa"/>
          </w:tcPr>
          <w:p w14:paraId="6110E978" w14:textId="77777777" w:rsidR="00285DCB" w:rsidRPr="00CC70C7" w:rsidRDefault="00285DCB" w:rsidP="00285D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/>
              <w:ind w:left="-105" w:right="-10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0D998ED" w14:textId="77777777" w:rsidR="00285DCB" w:rsidRPr="00CC70C7" w:rsidRDefault="00285DCB" w:rsidP="00285D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16CCB15D" w14:textId="77777777" w:rsidR="00285DCB" w:rsidRPr="00CC70C7" w:rsidRDefault="00285DCB" w:rsidP="00285D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left="-105" w:right="-105" w:hanging="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5BCFA87" w14:textId="77777777" w:rsidR="00285DCB" w:rsidRPr="00CC70C7" w:rsidRDefault="00285DCB" w:rsidP="00285D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7DE3DA4A" w14:textId="77777777" w:rsidR="00285DCB" w:rsidRPr="00CC70C7" w:rsidRDefault="00285DCB" w:rsidP="00285D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93A5380" w14:textId="77777777" w:rsidR="00285DCB" w:rsidRPr="00CC70C7" w:rsidRDefault="00285DCB" w:rsidP="00285D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3DA230D7" w14:textId="77777777" w:rsidR="00285DCB" w:rsidRPr="00CC70C7" w:rsidRDefault="00285DCB" w:rsidP="00285D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5F5E37" w:rsidRPr="00DE3911" w14:paraId="4EE2EADF" w14:textId="77777777" w:rsidTr="005F5E37">
        <w:tc>
          <w:tcPr>
            <w:tcW w:w="2430" w:type="dxa"/>
          </w:tcPr>
          <w:p w14:paraId="30A42FC3" w14:textId="0660B825" w:rsidR="005F5E37" w:rsidRPr="001667CA" w:rsidRDefault="005F5E37" w:rsidP="005F5E37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F5E37">
              <w:rPr>
                <w:rFonts w:ascii="Angsana New" w:hAnsi="Angsana New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900" w:type="dxa"/>
          </w:tcPr>
          <w:p w14:paraId="25C913B3" w14:textId="7646703E" w:rsidR="005F5E37" w:rsidRPr="00CC70C7" w:rsidRDefault="00673109" w:rsidP="005F5E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after="0"/>
              <w:ind w:left="-105" w:right="-10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42,973</w:t>
            </w:r>
          </w:p>
        </w:tc>
        <w:tc>
          <w:tcPr>
            <w:tcW w:w="270" w:type="dxa"/>
          </w:tcPr>
          <w:p w14:paraId="2E0574EC" w14:textId="77777777" w:rsidR="005F5E37" w:rsidRPr="00CC70C7" w:rsidRDefault="005F5E37" w:rsidP="005F5E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226352BC" w14:textId="3B6C6041" w:rsidR="005F5E37" w:rsidRPr="00CC70C7" w:rsidRDefault="00673109" w:rsidP="005F5E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743C38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,3</w:t>
            </w:r>
            <w:r w:rsidR="00743C38">
              <w:rPr>
                <w:rFonts w:ascii="Angsana New" w:hAnsi="Angsana New"/>
                <w:sz w:val="30"/>
                <w:szCs w:val="30"/>
                <w:lang w:val="en-US"/>
              </w:rPr>
              <w:t>82</w:t>
            </w:r>
          </w:p>
        </w:tc>
        <w:tc>
          <w:tcPr>
            <w:tcW w:w="268" w:type="dxa"/>
          </w:tcPr>
          <w:p w14:paraId="5769B755" w14:textId="77777777" w:rsidR="005F5E37" w:rsidRPr="00CC70C7" w:rsidRDefault="005F5E37" w:rsidP="005F5E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2" w:type="dxa"/>
          </w:tcPr>
          <w:p w14:paraId="0DAB2B32" w14:textId="37D727F5" w:rsidR="005F5E37" w:rsidRPr="00CC70C7" w:rsidRDefault="00673109" w:rsidP="005F5E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/>
              <w:ind w:left="-105" w:right="-10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="00357C9F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,3</w:t>
            </w:r>
            <w:r w:rsidR="00357C9F">
              <w:rPr>
                <w:rFonts w:ascii="Angsana New" w:hAnsi="Angsana New"/>
                <w:sz w:val="30"/>
                <w:szCs w:val="30"/>
                <w:lang w:val="en-US"/>
              </w:rPr>
              <w:t>55</w:t>
            </w:r>
          </w:p>
        </w:tc>
        <w:tc>
          <w:tcPr>
            <w:tcW w:w="270" w:type="dxa"/>
          </w:tcPr>
          <w:p w14:paraId="7AA4E58B" w14:textId="77777777" w:rsidR="005F5E37" w:rsidRPr="00CC70C7" w:rsidRDefault="005F5E37" w:rsidP="005F5E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2306F12C" w14:textId="0084C829" w:rsidR="005F5E37" w:rsidRPr="00CC70C7" w:rsidRDefault="00673109" w:rsidP="005F5E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left="-105" w:right="-105" w:hanging="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16,758</w:t>
            </w:r>
          </w:p>
        </w:tc>
        <w:tc>
          <w:tcPr>
            <w:tcW w:w="270" w:type="dxa"/>
          </w:tcPr>
          <w:p w14:paraId="5C5ED935" w14:textId="77777777" w:rsidR="005F5E37" w:rsidRPr="00CC70C7" w:rsidRDefault="005F5E37" w:rsidP="005F5E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3DBFB73F" w14:textId="61E6E19E" w:rsidR="005F5E37" w:rsidRPr="00CC70C7" w:rsidRDefault="00673109" w:rsidP="005F5E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8,245</w:t>
            </w:r>
          </w:p>
        </w:tc>
        <w:tc>
          <w:tcPr>
            <w:tcW w:w="270" w:type="dxa"/>
          </w:tcPr>
          <w:p w14:paraId="7EE5C26D" w14:textId="77777777" w:rsidR="005F5E37" w:rsidRPr="00CC70C7" w:rsidRDefault="005F5E37" w:rsidP="005F5E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4F60C7EF" w14:textId="5501AF0A" w:rsidR="005F5E37" w:rsidRPr="00CC70C7" w:rsidRDefault="00673109" w:rsidP="005F5E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25,003</w:t>
            </w:r>
          </w:p>
        </w:tc>
      </w:tr>
      <w:tr w:rsidR="005F5E37" w:rsidRPr="00DE3911" w14:paraId="6977183A" w14:textId="77777777" w:rsidTr="005F5E37">
        <w:tc>
          <w:tcPr>
            <w:tcW w:w="2430" w:type="dxa"/>
          </w:tcPr>
          <w:p w14:paraId="71A7C9B1" w14:textId="5A1A4C88" w:rsidR="005F5E37" w:rsidRPr="00E34F2A" w:rsidRDefault="005F5E37" w:rsidP="005F5E37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F5E37">
              <w:rPr>
                <w:rFonts w:ascii="Angsana New" w:hAnsi="Angsana New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900" w:type="dxa"/>
          </w:tcPr>
          <w:p w14:paraId="4CF18F19" w14:textId="0A690182" w:rsidR="005F5E37" w:rsidRPr="00CC70C7" w:rsidRDefault="00673109" w:rsidP="005F5E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after="0"/>
              <w:ind w:left="-105" w:right="-10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137,872</w:t>
            </w:r>
          </w:p>
        </w:tc>
        <w:tc>
          <w:tcPr>
            <w:tcW w:w="270" w:type="dxa"/>
          </w:tcPr>
          <w:p w14:paraId="6A0B9F66" w14:textId="77777777" w:rsidR="005F5E37" w:rsidRPr="00CC70C7" w:rsidRDefault="005F5E37" w:rsidP="005F5E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5AEF0CC8" w14:textId="13EE92D9" w:rsidR="005F5E37" w:rsidRPr="00CC70C7" w:rsidRDefault="00673109" w:rsidP="005F5E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(1</w:t>
            </w:r>
            <w:r w:rsidR="00743C38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,3</w:t>
            </w:r>
            <w:r w:rsidR="00743C38">
              <w:rPr>
                <w:rFonts w:ascii="Angsana New" w:hAnsi="Angsana New"/>
                <w:sz w:val="30"/>
                <w:szCs w:val="30"/>
                <w:lang w:val="en-US"/>
              </w:rPr>
              <w:t>82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68" w:type="dxa"/>
          </w:tcPr>
          <w:p w14:paraId="1FCA30BF" w14:textId="77777777" w:rsidR="005F5E37" w:rsidRPr="00CC70C7" w:rsidRDefault="005F5E37" w:rsidP="005F5E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2" w:type="dxa"/>
          </w:tcPr>
          <w:p w14:paraId="2ABCCBEE" w14:textId="7A9D9903" w:rsidR="005F5E37" w:rsidRPr="00CC70C7" w:rsidRDefault="00673109" w:rsidP="005F5E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/>
              <w:ind w:left="-105" w:right="-10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357C9F">
              <w:rPr>
                <w:rFonts w:ascii="Angsana New" w:hAnsi="Angsana New"/>
                <w:sz w:val="30"/>
                <w:szCs w:val="30"/>
                <w:lang w:val="en-US"/>
              </w:rPr>
              <w:t>19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357C9F">
              <w:rPr>
                <w:rFonts w:ascii="Angsana New" w:hAnsi="Angsana New"/>
                <w:sz w:val="30"/>
                <w:szCs w:val="30"/>
                <w:lang w:val="en-US"/>
              </w:rPr>
              <w:t>490</w:t>
            </w:r>
          </w:p>
        </w:tc>
        <w:tc>
          <w:tcPr>
            <w:tcW w:w="270" w:type="dxa"/>
          </w:tcPr>
          <w:p w14:paraId="27E83A4F" w14:textId="77777777" w:rsidR="005F5E37" w:rsidRPr="00CC70C7" w:rsidRDefault="005F5E37" w:rsidP="005F5E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1311C22B" w14:textId="1196A9C8" w:rsidR="005F5E37" w:rsidRPr="00CC70C7" w:rsidRDefault="00673109" w:rsidP="005F5E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left="-105" w:right="-105" w:hanging="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76,019</w:t>
            </w:r>
          </w:p>
        </w:tc>
        <w:tc>
          <w:tcPr>
            <w:tcW w:w="270" w:type="dxa"/>
          </w:tcPr>
          <w:p w14:paraId="2B529A74" w14:textId="77777777" w:rsidR="005F5E37" w:rsidRPr="00CC70C7" w:rsidRDefault="005F5E37" w:rsidP="005F5E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1AFC1BC6" w14:textId="455AF980" w:rsidR="005F5E37" w:rsidRPr="00CC70C7" w:rsidRDefault="00673109" w:rsidP="005F5E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(8,245)</w:t>
            </w:r>
          </w:p>
        </w:tc>
        <w:tc>
          <w:tcPr>
            <w:tcW w:w="270" w:type="dxa"/>
          </w:tcPr>
          <w:p w14:paraId="54C24748" w14:textId="77777777" w:rsidR="005F5E37" w:rsidRPr="00CC70C7" w:rsidRDefault="005F5E37" w:rsidP="005F5E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3C357284" w14:textId="215E3D25" w:rsidR="005F5E37" w:rsidRPr="00CC70C7" w:rsidRDefault="00673109" w:rsidP="005F5E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67,774</w:t>
            </w:r>
          </w:p>
        </w:tc>
      </w:tr>
      <w:tr w:rsidR="00654E64" w:rsidRPr="00DE3911" w14:paraId="2B9136F8" w14:textId="77777777" w:rsidTr="005F5E37">
        <w:tc>
          <w:tcPr>
            <w:tcW w:w="2430" w:type="dxa"/>
          </w:tcPr>
          <w:p w14:paraId="18B599F5" w14:textId="77777777" w:rsidR="00654E64" w:rsidRPr="00E34F2A" w:rsidRDefault="00654E64" w:rsidP="00654E64">
            <w:pPr>
              <w:pStyle w:val="BodyText"/>
              <w:spacing w:after="0"/>
              <w:ind w:left="227" w:right="-4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09E01DAE" w14:textId="77777777" w:rsidR="00654E64" w:rsidRPr="00F1170E" w:rsidRDefault="00654E64" w:rsidP="00654E64">
            <w:pPr>
              <w:pStyle w:val="BodyText"/>
              <w:tabs>
                <w:tab w:val="clear" w:pos="680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</w:tcPr>
          <w:p w14:paraId="75DF4F3C" w14:textId="77777777" w:rsidR="00654E64" w:rsidRPr="00F1170E" w:rsidRDefault="00654E64" w:rsidP="00654E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2EFA563" w14:textId="20FF2457" w:rsidR="00654E64" w:rsidRPr="00CC70C7" w:rsidRDefault="00673109" w:rsidP="00654E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68" w:type="dxa"/>
          </w:tcPr>
          <w:p w14:paraId="0EA892B8" w14:textId="77777777" w:rsidR="00654E64" w:rsidRPr="00CC70C7" w:rsidRDefault="00654E64" w:rsidP="00654E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2" w:type="dxa"/>
          </w:tcPr>
          <w:p w14:paraId="741168D1" w14:textId="77777777" w:rsidR="00654E64" w:rsidRPr="00CC70C7" w:rsidRDefault="00654E64" w:rsidP="00654E64">
            <w:pPr>
              <w:pStyle w:val="BodyText"/>
              <w:tabs>
                <w:tab w:val="clear" w:pos="680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AEF212C" w14:textId="77777777" w:rsidR="00654E64" w:rsidRPr="00CC70C7" w:rsidRDefault="00654E64" w:rsidP="00654E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22D86995" w14:textId="77777777" w:rsidR="00654E64" w:rsidRPr="00CC70C7" w:rsidRDefault="00654E64" w:rsidP="00654E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left="-105" w:right="-105" w:hanging="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3572F60" w14:textId="77777777" w:rsidR="00654E64" w:rsidRPr="00CC70C7" w:rsidRDefault="00654E64" w:rsidP="00654E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2C16333" w14:textId="4E226BE1" w:rsidR="00654E64" w:rsidRPr="00CC70C7" w:rsidRDefault="00673109" w:rsidP="00654E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70074F86" w14:textId="77777777" w:rsidR="00654E64" w:rsidRPr="00F1170E" w:rsidRDefault="00654E64" w:rsidP="00654E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900" w:type="dxa"/>
          </w:tcPr>
          <w:p w14:paraId="6382CA21" w14:textId="77777777" w:rsidR="00654E64" w:rsidRPr="00F1170E" w:rsidRDefault="00654E64" w:rsidP="00654E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</w:tr>
    </w:tbl>
    <w:p w14:paraId="2CA6EB0B" w14:textId="77777777" w:rsidR="009F50EE" w:rsidRPr="00435649" w:rsidRDefault="009F50EE" w:rsidP="004356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20"/>
          <w:szCs w:val="20"/>
          <w:cs/>
          <w:lang w:eastAsia="x-none"/>
        </w:rPr>
      </w:pPr>
    </w:p>
    <w:sectPr w:rsidR="009F50EE" w:rsidRPr="00435649" w:rsidSect="00D83DE3">
      <w:headerReference w:type="default" r:id="rId13"/>
      <w:pgSz w:w="11909" w:h="16834" w:code="9"/>
      <w:pgMar w:top="691" w:right="1152" w:bottom="576" w:left="1152" w:header="720" w:footer="720" w:gutter="0"/>
      <w:paperSrc w:first="7" w:other="7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793952" w14:textId="77777777" w:rsidR="00B624BC" w:rsidRDefault="00B624BC">
      <w:r>
        <w:separator/>
      </w:r>
    </w:p>
  </w:endnote>
  <w:endnote w:type="continuationSeparator" w:id="0">
    <w:p w14:paraId="51D828DE" w14:textId="77777777" w:rsidR="00B624BC" w:rsidRDefault="00B624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935283006"/>
      <w:docPartObj>
        <w:docPartGallery w:val="Page Numbers (Bottom of Page)"/>
        <w:docPartUnique/>
      </w:docPartObj>
    </w:sdtPr>
    <w:sdtEndPr>
      <w:rPr>
        <w:rFonts w:ascii="Angsana New" w:hAnsi="Angsana New" w:hint="cs"/>
        <w:noProof/>
        <w:sz w:val="30"/>
        <w:szCs w:val="30"/>
      </w:rPr>
    </w:sdtEndPr>
    <w:sdtContent>
      <w:p w14:paraId="10FEDD03" w14:textId="77777777" w:rsidR="00531916" w:rsidRPr="003B35CB" w:rsidRDefault="00531916">
        <w:pPr>
          <w:pStyle w:val="Footer"/>
          <w:jc w:val="center"/>
          <w:rPr>
            <w:rFonts w:ascii="Angsana New" w:hAnsi="Angsana New"/>
            <w:sz w:val="30"/>
            <w:szCs w:val="30"/>
          </w:rPr>
        </w:pPr>
        <w:r w:rsidRPr="003B35CB">
          <w:rPr>
            <w:rFonts w:ascii="Angsana New" w:hAnsi="Angsana New" w:hint="cs"/>
            <w:sz w:val="30"/>
            <w:szCs w:val="30"/>
          </w:rPr>
          <w:fldChar w:fldCharType="begin"/>
        </w:r>
        <w:r w:rsidRPr="003B35CB">
          <w:rPr>
            <w:rFonts w:ascii="Angsana New" w:hAnsi="Angsana New" w:hint="cs"/>
            <w:sz w:val="30"/>
            <w:szCs w:val="30"/>
          </w:rPr>
          <w:instrText xml:space="preserve"> PAGE   \* MERGEFORMAT </w:instrText>
        </w:r>
        <w:r w:rsidRPr="003B35CB">
          <w:rPr>
            <w:rFonts w:ascii="Angsana New" w:hAnsi="Angsana New" w:hint="cs"/>
            <w:sz w:val="30"/>
            <w:szCs w:val="30"/>
          </w:rPr>
          <w:fldChar w:fldCharType="separate"/>
        </w:r>
        <w:r>
          <w:rPr>
            <w:rFonts w:ascii="Angsana New" w:hAnsi="Angsana New"/>
            <w:noProof/>
            <w:sz w:val="30"/>
            <w:szCs w:val="30"/>
          </w:rPr>
          <w:t>30</w:t>
        </w:r>
        <w:r w:rsidRPr="003B35CB">
          <w:rPr>
            <w:rFonts w:ascii="Angsana New" w:hAnsi="Angsana New" w:hint="cs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0CFADC" w14:textId="77777777" w:rsidR="00B624BC" w:rsidRDefault="00B624BC">
      <w:r>
        <w:separator/>
      </w:r>
    </w:p>
  </w:footnote>
  <w:footnote w:type="continuationSeparator" w:id="0">
    <w:p w14:paraId="2E8CC717" w14:textId="77777777" w:rsidR="00B624BC" w:rsidRDefault="00B624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6E32F2" w14:textId="77777777" w:rsidR="00531916" w:rsidRDefault="00531916" w:rsidP="002110C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A443A3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ซีลิค คอร์พ</w:t>
    </w:r>
    <w:r w:rsidRPr="00A443A3">
      <w:rPr>
        <w:rFonts w:ascii="Angsana New" w:hAnsi="Angsana New"/>
        <w:b/>
        <w:bCs/>
        <w:sz w:val="32"/>
        <w:szCs w:val="32"/>
        <w:cs/>
      </w:rPr>
      <w:t xml:space="preserve"> จำกัด</w:t>
    </w:r>
    <w:r>
      <w:rPr>
        <w:rFonts w:ascii="Angsana New" w:hAnsi="Angsana New" w:hint="cs"/>
        <w:b/>
        <w:bCs/>
        <w:sz w:val="32"/>
        <w:szCs w:val="32"/>
        <w:cs/>
      </w:rPr>
      <w:t xml:space="preserve"> (มหาชน)</w:t>
    </w:r>
    <w:r w:rsidRPr="00A443A3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2DA563ED" w14:textId="77777777" w:rsidR="00531916" w:rsidRPr="00A443A3" w:rsidRDefault="00531916" w:rsidP="002110C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A443A3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77FDE74C" w14:textId="1513CCF3" w:rsidR="00531916" w:rsidRDefault="00531916" w:rsidP="00314E8C">
    <w:pPr>
      <w:pStyle w:val="acctmainheading"/>
      <w:spacing w:after="0"/>
      <w:rPr>
        <w:rFonts w:ascii="Angsana New" w:hAnsi="Angsana New" w:cs="Angsana New"/>
        <w:bCs/>
        <w:sz w:val="32"/>
        <w:szCs w:val="32"/>
        <w:lang w:val="en-US" w:bidi="th-TH"/>
      </w:rPr>
    </w:pPr>
    <w:bookmarkStart w:id="2" w:name="_Hlk97820638"/>
    <w:bookmarkStart w:id="3" w:name="_Hlk97820639"/>
    <w:bookmarkStart w:id="4" w:name="_Hlk97820640"/>
    <w:bookmarkStart w:id="5" w:name="_Hlk97820641"/>
    <w:bookmarkStart w:id="6" w:name="_Hlk97820642"/>
    <w:bookmarkStart w:id="7" w:name="_Hlk97820643"/>
    <w:bookmarkStart w:id="8" w:name="_Hlk97822277"/>
    <w:bookmarkStart w:id="9" w:name="_Hlk97822278"/>
    <w:bookmarkStart w:id="10" w:name="_Hlk97822279"/>
    <w:bookmarkStart w:id="11" w:name="_Hlk97822280"/>
    <w:bookmarkStart w:id="12" w:name="_Hlk97822281"/>
    <w:bookmarkStart w:id="13" w:name="_Hlk97822282"/>
    <w:r w:rsidRPr="00D32EDD">
      <w:rPr>
        <w:rFonts w:asciiTheme="majorBidi" w:hAnsiTheme="majorBidi" w:cstheme="majorBidi"/>
        <w:bCs/>
        <w:sz w:val="32"/>
        <w:szCs w:val="32"/>
        <w:cs/>
      </w:rPr>
      <w:t>สำหรับงวดสามเดือน</w:t>
    </w:r>
    <w:bookmarkStart w:id="14" w:name="_Hlk104556905"/>
    <w:r w:rsidR="00C11B4B">
      <w:rPr>
        <w:rFonts w:asciiTheme="majorBidi" w:hAnsiTheme="majorBidi" w:cstheme="majorBidi" w:hint="cs"/>
        <w:bCs/>
        <w:sz w:val="32"/>
        <w:szCs w:val="32"/>
        <w:cs/>
        <w:lang w:bidi="th-TH"/>
      </w:rPr>
      <w:t>และ</w:t>
    </w:r>
    <w:r w:rsidR="00626A21">
      <w:rPr>
        <w:rFonts w:asciiTheme="majorBidi" w:hAnsiTheme="majorBidi" w:cstheme="majorBidi" w:hint="cs"/>
        <w:bCs/>
        <w:sz w:val="32"/>
        <w:szCs w:val="32"/>
        <w:cs/>
        <w:lang w:bidi="th-TH"/>
      </w:rPr>
      <w:t>เก้า</w:t>
    </w:r>
    <w:r w:rsidR="00C11B4B">
      <w:rPr>
        <w:rFonts w:asciiTheme="majorBidi" w:hAnsiTheme="majorBidi" w:cstheme="majorBidi" w:hint="cs"/>
        <w:bCs/>
        <w:sz w:val="32"/>
        <w:szCs w:val="32"/>
        <w:cs/>
        <w:lang w:bidi="th-TH"/>
      </w:rPr>
      <w:t>เดือน</w:t>
    </w:r>
    <w:r w:rsidRPr="00D32EDD">
      <w:rPr>
        <w:rFonts w:asciiTheme="majorBidi" w:hAnsiTheme="majorBidi" w:cstheme="majorBidi"/>
        <w:bCs/>
        <w:sz w:val="32"/>
        <w:szCs w:val="32"/>
        <w:cs/>
      </w:rPr>
      <w:t xml:space="preserve">สิ้นสุดวันที่ </w:t>
    </w:r>
    <w:r w:rsidRPr="00D32EDD">
      <w:rPr>
        <w:rFonts w:asciiTheme="majorBidi" w:hAnsiTheme="majorBidi" w:cstheme="majorBidi"/>
        <w:bCs/>
        <w:sz w:val="32"/>
        <w:szCs w:val="32"/>
        <w:lang w:val="en-US"/>
      </w:rPr>
      <w:t>3</w:t>
    </w:r>
    <w:r w:rsidR="00C11B4B">
      <w:rPr>
        <w:rFonts w:asciiTheme="majorBidi" w:hAnsiTheme="majorBidi" w:cstheme="majorBidi"/>
        <w:bCs/>
        <w:sz w:val="32"/>
        <w:szCs w:val="32"/>
        <w:lang w:val="en-US" w:bidi="th-TH"/>
      </w:rPr>
      <w:t xml:space="preserve">0 </w:t>
    </w:r>
    <w:r w:rsidR="00626A21">
      <w:rPr>
        <w:rFonts w:asciiTheme="majorBidi" w:hAnsiTheme="majorBidi" w:cstheme="majorBidi" w:hint="cs"/>
        <w:bCs/>
        <w:sz w:val="32"/>
        <w:szCs w:val="32"/>
        <w:cs/>
        <w:lang w:val="en-US" w:bidi="th-TH"/>
      </w:rPr>
      <w:t xml:space="preserve">กันยายน </w:t>
    </w:r>
    <w:r w:rsidRPr="00D32EDD">
      <w:rPr>
        <w:rFonts w:asciiTheme="majorBidi" w:hAnsiTheme="majorBidi" w:cstheme="majorBidi"/>
        <w:bCs/>
        <w:sz w:val="32"/>
        <w:szCs w:val="32"/>
        <w:lang w:val="en-US"/>
      </w:rPr>
      <w:t>2565</w:t>
    </w:r>
    <w:r w:rsidRPr="00D32EDD">
      <w:rPr>
        <w:rFonts w:asciiTheme="majorBidi" w:hAnsiTheme="majorBidi" w:cstheme="majorBidi"/>
        <w:bCs/>
        <w:sz w:val="32"/>
        <w:szCs w:val="32"/>
        <w:cs/>
      </w:rPr>
      <w:t xml:space="preserve"> </w:t>
    </w:r>
    <w:bookmarkEnd w:id="2"/>
    <w:bookmarkEnd w:id="3"/>
    <w:bookmarkEnd w:id="4"/>
    <w:bookmarkEnd w:id="5"/>
    <w:bookmarkEnd w:id="6"/>
    <w:bookmarkEnd w:id="7"/>
    <w:bookmarkEnd w:id="14"/>
    <w:r>
      <w:rPr>
        <w:rFonts w:ascii="Angsana New" w:hAnsi="Angsana New" w:cs="Angsana New" w:hint="cs"/>
        <w:bCs/>
        <w:sz w:val="32"/>
        <w:szCs w:val="32"/>
        <w:cs/>
        <w:lang w:val="en-US" w:bidi="th-TH"/>
      </w:rPr>
      <w:t>(ไม่ได้ตรวจสอบ)</w:t>
    </w:r>
    <w:bookmarkEnd w:id="8"/>
    <w:bookmarkEnd w:id="9"/>
    <w:bookmarkEnd w:id="10"/>
    <w:bookmarkEnd w:id="11"/>
    <w:bookmarkEnd w:id="12"/>
    <w:bookmarkEnd w:id="13"/>
  </w:p>
  <w:p w14:paraId="3BC084EA" w14:textId="77777777" w:rsidR="00531916" w:rsidRPr="00D32EDD" w:rsidRDefault="00531916" w:rsidP="00314E8C">
    <w:pPr>
      <w:pStyle w:val="acctmainheading"/>
      <w:spacing w:after="0"/>
      <w:rPr>
        <w:rFonts w:asciiTheme="majorBidi" w:hAnsiTheme="majorBidi" w:cstheme="majorBidi"/>
        <w:bCs/>
        <w:sz w:val="32"/>
        <w:szCs w:val="40"/>
        <w:lang w:bidi="th-TH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5052AD" w14:textId="77777777" w:rsidR="00531916" w:rsidRDefault="00531916" w:rsidP="00FA502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/>
      <w:rPr>
        <w:rFonts w:ascii="Angsana New" w:hAnsi="Angsana New"/>
        <w:b/>
        <w:bCs/>
        <w:sz w:val="32"/>
        <w:szCs w:val="32"/>
      </w:rPr>
    </w:pPr>
    <w:r w:rsidRPr="00A443A3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ซีลิค คอร์พ</w:t>
    </w:r>
    <w:r w:rsidRPr="00A443A3">
      <w:rPr>
        <w:rFonts w:ascii="Angsana New" w:hAnsi="Angsana New"/>
        <w:b/>
        <w:bCs/>
        <w:sz w:val="32"/>
        <w:szCs w:val="32"/>
        <w:cs/>
      </w:rPr>
      <w:t xml:space="preserve"> จำกัด</w:t>
    </w:r>
    <w:r>
      <w:rPr>
        <w:rFonts w:ascii="Angsana New" w:hAnsi="Angsana New" w:hint="cs"/>
        <w:b/>
        <w:bCs/>
        <w:sz w:val="32"/>
        <w:szCs w:val="32"/>
        <w:cs/>
      </w:rPr>
      <w:t xml:space="preserve"> (มหาชน)</w:t>
    </w:r>
    <w:r w:rsidRPr="00A443A3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0D80C12B" w14:textId="77777777" w:rsidR="00531916" w:rsidRPr="00A443A3" w:rsidRDefault="00531916" w:rsidP="00FA502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/>
      <w:rPr>
        <w:rFonts w:ascii="Angsana New" w:hAnsi="Angsana New"/>
        <w:b/>
        <w:bCs/>
        <w:sz w:val="32"/>
        <w:szCs w:val="32"/>
      </w:rPr>
    </w:pPr>
    <w:r w:rsidRPr="00A443A3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59398F36" w14:textId="3B844077" w:rsidR="00531916" w:rsidRPr="007D68D9" w:rsidRDefault="00531916" w:rsidP="00891A02">
    <w:pPr>
      <w:pStyle w:val="acctmainheading"/>
      <w:spacing w:after="0" w:line="240" w:lineRule="auto"/>
      <w:ind w:firstLine="540"/>
      <w:rPr>
        <w:rFonts w:ascii="Angsana New" w:hAnsi="Angsana New" w:cs="Angsana New"/>
        <w:bCs/>
        <w:sz w:val="32"/>
        <w:szCs w:val="32"/>
        <w:rtl/>
        <w:cs/>
        <w:lang w:val="en-US"/>
      </w:rPr>
    </w:pPr>
    <w:r w:rsidRPr="00BB4B1F">
      <w:rPr>
        <w:rFonts w:ascii="Angsana New" w:hAnsi="Angsana New" w:cs="Angsana New"/>
        <w:bCs/>
        <w:sz w:val="32"/>
        <w:szCs w:val="32"/>
        <w:cs/>
        <w:lang w:bidi="th-TH"/>
      </w:rPr>
      <w:t>สำหรับ</w:t>
    </w:r>
    <w:r>
      <w:rPr>
        <w:rFonts w:ascii="Angsana New" w:hAnsi="Angsana New" w:cs="Angsana New" w:hint="cs"/>
        <w:bCs/>
        <w:sz w:val="32"/>
        <w:szCs w:val="32"/>
        <w:cs/>
        <w:lang w:bidi="th-TH"/>
      </w:rPr>
      <w:t>งวดสามเดือน</w:t>
    </w:r>
    <w:bookmarkStart w:id="15" w:name="_Hlk97820677"/>
    <w:r w:rsidR="00C11B4B" w:rsidRPr="00C11B4B">
      <w:rPr>
        <w:rFonts w:ascii="Angsana New" w:hAnsi="Angsana New" w:cs="Angsana New" w:hint="cs"/>
        <w:bCs/>
        <w:sz w:val="32"/>
        <w:szCs w:val="32"/>
        <w:cs/>
        <w:lang w:bidi="th-TH"/>
      </w:rPr>
      <w:t>และ</w:t>
    </w:r>
    <w:r w:rsidR="00626A21">
      <w:rPr>
        <w:rFonts w:ascii="Angsana New" w:hAnsi="Angsana New" w:cs="Angsana New" w:hint="cs"/>
        <w:bCs/>
        <w:sz w:val="32"/>
        <w:szCs w:val="32"/>
        <w:cs/>
        <w:lang w:bidi="th-TH"/>
      </w:rPr>
      <w:t>เก้า</w:t>
    </w:r>
    <w:r w:rsidR="00C11B4B" w:rsidRPr="00C11B4B">
      <w:rPr>
        <w:rFonts w:ascii="Angsana New" w:hAnsi="Angsana New" w:cs="Angsana New" w:hint="cs"/>
        <w:bCs/>
        <w:sz w:val="32"/>
        <w:szCs w:val="32"/>
        <w:cs/>
        <w:lang w:bidi="th-TH"/>
      </w:rPr>
      <w:t>เดือน</w:t>
    </w:r>
    <w:r w:rsidR="00C11B4B" w:rsidRPr="00C11B4B">
      <w:rPr>
        <w:rFonts w:ascii="Angsana New" w:hAnsi="Angsana New" w:cs="Angsana New"/>
        <w:bCs/>
        <w:sz w:val="32"/>
        <w:szCs w:val="32"/>
        <w:cs/>
        <w:lang w:bidi="th-TH"/>
      </w:rPr>
      <w:t xml:space="preserve">สิ้นสุดวันที่ </w:t>
    </w:r>
    <w:r w:rsidR="00C11B4B" w:rsidRPr="00C11B4B">
      <w:rPr>
        <w:rFonts w:ascii="Angsana New" w:hAnsi="Angsana New" w:cs="Angsana New"/>
        <w:bCs/>
        <w:sz w:val="32"/>
        <w:szCs w:val="32"/>
        <w:lang w:val="en-US" w:bidi="th-TH"/>
      </w:rPr>
      <w:t xml:space="preserve">30 </w:t>
    </w:r>
    <w:r w:rsidR="00626A21">
      <w:rPr>
        <w:rFonts w:ascii="Angsana New" w:hAnsi="Angsana New" w:cs="Angsana New" w:hint="cs"/>
        <w:bCs/>
        <w:sz w:val="32"/>
        <w:szCs w:val="32"/>
        <w:cs/>
        <w:lang w:val="en-US" w:bidi="th-TH"/>
      </w:rPr>
      <w:t>กันยายน</w:t>
    </w:r>
    <w:r w:rsidR="00C11B4B" w:rsidRPr="00C11B4B">
      <w:rPr>
        <w:rFonts w:ascii="Angsana New" w:hAnsi="Angsana New" w:cs="Angsana New"/>
        <w:bCs/>
        <w:sz w:val="32"/>
        <w:szCs w:val="32"/>
        <w:cs/>
        <w:lang w:bidi="th-TH"/>
      </w:rPr>
      <w:t xml:space="preserve"> </w:t>
    </w:r>
    <w:r w:rsidR="00C11B4B" w:rsidRPr="00C11B4B">
      <w:rPr>
        <w:rFonts w:ascii="Angsana New" w:hAnsi="Angsana New" w:cs="Angsana New"/>
        <w:bCs/>
        <w:sz w:val="32"/>
        <w:szCs w:val="32"/>
        <w:lang w:val="en-US" w:bidi="th-TH"/>
      </w:rPr>
      <w:t>2565</w:t>
    </w:r>
    <w:r w:rsidR="00C11B4B" w:rsidRPr="00C11B4B">
      <w:rPr>
        <w:rFonts w:ascii="Angsana New" w:hAnsi="Angsana New" w:cs="Angsana New"/>
        <w:bCs/>
        <w:sz w:val="32"/>
        <w:szCs w:val="32"/>
        <w:cs/>
        <w:lang w:bidi="th-TH"/>
      </w:rPr>
      <w:t xml:space="preserve"> </w:t>
    </w:r>
    <w:r>
      <w:rPr>
        <w:rFonts w:ascii="Angsana New" w:hAnsi="Angsana New" w:cs="Angsana New" w:hint="cs"/>
        <w:bCs/>
        <w:sz w:val="32"/>
        <w:szCs w:val="32"/>
        <w:cs/>
        <w:lang w:val="en-US" w:bidi="th-TH"/>
      </w:rPr>
      <w:t>(ไม่ได้ตรวจสอบ)</w:t>
    </w:r>
    <w:bookmarkEnd w:id="15"/>
  </w:p>
  <w:p w14:paraId="71E3760F" w14:textId="77777777" w:rsidR="00531916" w:rsidRPr="00241A98" w:rsidRDefault="00531916" w:rsidP="00241A98">
    <w:pPr>
      <w:pStyle w:val="acctmainheading"/>
      <w:spacing w:after="0" w:line="240" w:lineRule="auto"/>
      <w:rPr>
        <w:rFonts w:ascii="Angsana New" w:hAnsi="Angsana New" w:cs="Angsana New"/>
        <w:bCs/>
        <w:sz w:val="32"/>
        <w:szCs w:val="32"/>
        <w:lang w:val="en-US" w:bidi="th-TH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617B0E" w14:textId="77777777" w:rsidR="00531916" w:rsidRDefault="00531916" w:rsidP="00B3053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A443A3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ซีลิค คอร์พ</w:t>
    </w:r>
    <w:r w:rsidRPr="00A443A3">
      <w:rPr>
        <w:rFonts w:ascii="Angsana New" w:hAnsi="Angsana New"/>
        <w:b/>
        <w:bCs/>
        <w:sz w:val="32"/>
        <w:szCs w:val="32"/>
        <w:cs/>
      </w:rPr>
      <w:t xml:space="preserve"> จำกัด</w:t>
    </w:r>
    <w:r>
      <w:rPr>
        <w:rFonts w:ascii="Angsana New" w:hAnsi="Angsana New" w:hint="cs"/>
        <w:b/>
        <w:bCs/>
        <w:sz w:val="32"/>
        <w:szCs w:val="32"/>
        <w:cs/>
      </w:rPr>
      <w:t xml:space="preserve"> (มหาชน)</w:t>
    </w:r>
    <w:r w:rsidRPr="00A443A3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58BA7484" w14:textId="77777777" w:rsidR="00531916" w:rsidRPr="00A443A3" w:rsidRDefault="00531916" w:rsidP="00B3053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A443A3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0414E125" w14:textId="2FBCEFF1" w:rsidR="00531916" w:rsidRPr="007D68D9" w:rsidRDefault="00531916" w:rsidP="00B3053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Cs/>
        <w:sz w:val="32"/>
        <w:szCs w:val="32"/>
        <w:rtl/>
        <w:cs/>
      </w:rPr>
    </w:pPr>
    <w:r w:rsidRPr="00B30536">
      <w:rPr>
        <w:rFonts w:ascii="Angsana New" w:hAnsi="Angsana New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Cs/>
        <w:sz w:val="32"/>
        <w:szCs w:val="32"/>
        <w:cs/>
      </w:rPr>
      <w:t>งวดสามเดือน</w:t>
    </w:r>
    <w:r w:rsidR="00C11B4B" w:rsidRPr="00C11B4B">
      <w:rPr>
        <w:rFonts w:ascii="Angsana New" w:hAnsi="Angsana New" w:hint="cs"/>
        <w:bCs/>
        <w:sz w:val="32"/>
        <w:szCs w:val="32"/>
        <w:cs/>
      </w:rPr>
      <w:t>และ</w:t>
    </w:r>
    <w:r w:rsidR="00626A21">
      <w:rPr>
        <w:rFonts w:ascii="Angsana New" w:hAnsi="Angsana New" w:hint="cs"/>
        <w:bCs/>
        <w:sz w:val="32"/>
        <w:szCs w:val="32"/>
        <w:cs/>
      </w:rPr>
      <w:t>เก้า</w:t>
    </w:r>
    <w:r w:rsidR="00C11B4B" w:rsidRPr="00C11B4B">
      <w:rPr>
        <w:rFonts w:ascii="Angsana New" w:hAnsi="Angsana New" w:hint="cs"/>
        <w:bCs/>
        <w:sz w:val="32"/>
        <w:szCs w:val="32"/>
        <w:cs/>
      </w:rPr>
      <w:t>เดือน</w:t>
    </w:r>
    <w:r w:rsidR="00C11B4B" w:rsidRPr="00C11B4B">
      <w:rPr>
        <w:rFonts w:ascii="Angsana New" w:hAnsi="Angsana New"/>
        <w:bCs/>
        <w:sz w:val="32"/>
        <w:szCs w:val="32"/>
        <w:cs/>
      </w:rPr>
      <w:t xml:space="preserve">สิ้นสุดวันที่ </w:t>
    </w:r>
    <w:r w:rsidR="00D95E4C" w:rsidRPr="00D95E4C">
      <w:rPr>
        <w:rFonts w:ascii="Angsana New" w:hAnsi="Angsana New"/>
        <w:b/>
        <w:sz w:val="32"/>
        <w:szCs w:val="32"/>
      </w:rPr>
      <w:t>30</w:t>
    </w:r>
    <w:r w:rsidR="00D95E4C">
      <w:rPr>
        <w:rFonts w:asciiTheme="majorBidi" w:hAnsiTheme="majorBidi" w:cstheme="majorBidi"/>
        <w:bCs/>
        <w:sz w:val="32"/>
        <w:szCs w:val="32"/>
      </w:rPr>
      <w:t xml:space="preserve"> </w:t>
    </w:r>
    <w:r w:rsidR="00626A21">
      <w:rPr>
        <w:rFonts w:asciiTheme="majorBidi" w:hAnsiTheme="majorBidi" w:cstheme="majorBidi" w:hint="cs"/>
        <w:bCs/>
        <w:sz w:val="32"/>
        <w:szCs w:val="32"/>
        <w:cs/>
      </w:rPr>
      <w:t>กันยา</w:t>
    </w:r>
    <w:r w:rsidR="00D95E4C">
      <w:rPr>
        <w:rFonts w:asciiTheme="majorBidi" w:hAnsiTheme="majorBidi" w:cstheme="majorBidi" w:hint="cs"/>
        <w:bCs/>
        <w:sz w:val="32"/>
        <w:szCs w:val="32"/>
        <w:cs/>
      </w:rPr>
      <w:t>ยน</w:t>
    </w:r>
    <w:r w:rsidR="00D95E4C" w:rsidRPr="00D32EDD">
      <w:rPr>
        <w:rFonts w:asciiTheme="majorBidi" w:hAnsiTheme="majorBidi" w:cstheme="majorBidi"/>
        <w:bCs/>
        <w:sz w:val="32"/>
        <w:szCs w:val="32"/>
        <w:cs/>
      </w:rPr>
      <w:t xml:space="preserve"> </w:t>
    </w:r>
    <w:r w:rsidR="00D95E4C" w:rsidRPr="00D95E4C">
      <w:rPr>
        <w:rFonts w:asciiTheme="majorBidi" w:hAnsiTheme="majorBidi" w:cstheme="majorBidi"/>
        <w:b/>
        <w:sz w:val="32"/>
        <w:szCs w:val="32"/>
      </w:rPr>
      <w:t>2565</w:t>
    </w:r>
    <w:r w:rsidR="00D95E4C" w:rsidRPr="00D32EDD">
      <w:rPr>
        <w:rFonts w:asciiTheme="majorBidi" w:hAnsiTheme="majorBidi" w:cstheme="majorBidi"/>
        <w:bCs/>
        <w:sz w:val="32"/>
        <w:szCs w:val="32"/>
        <w:cs/>
      </w:rPr>
      <w:t xml:space="preserve"> </w:t>
    </w:r>
    <w:r>
      <w:rPr>
        <w:rFonts w:ascii="Angsana New" w:hAnsi="Angsana New" w:hint="cs"/>
        <w:bCs/>
        <w:sz w:val="32"/>
        <w:szCs w:val="32"/>
        <w:cs/>
      </w:rPr>
      <w:t>(ไม่ได้ตรวจสอบ)</w:t>
    </w:r>
  </w:p>
  <w:p w14:paraId="300DFF37" w14:textId="77777777" w:rsidR="00531916" w:rsidRPr="00241A98" w:rsidRDefault="00531916" w:rsidP="00241A98">
    <w:pPr>
      <w:pStyle w:val="acctmainheading"/>
      <w:spacing w:after="0" w:line="240" w:lineRule="auto"/>
      <w:rPr>
        <w:rFonts w:ascii="Angsana New" w:hAnsi="Angsana New" w:cs="Angsana New"/>
        <w:bCs/>
        <w:sz w:val="32"/>
        <w:szCs w:val="32"/>
        <w:lang w:val="en-US" w:bidi="th-TH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A393C4" w14:textId="77777777" w:rsidR="00EC1943" w:rsidRDefault="00EC1943" w:rsidP="00EC194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/>
      <w:rPr>
        <w:rFonts w:ascii="Angsana New" w:hAnsi="Angsana New"/>
        <w:b/>
        <w:bCs/>
        <w:sz w:val="32"/>
        <w:szCs w:val="32"/>
      </w:rPr>
    </w:pPr>
    <w:r w:rsidRPr="00A443A3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ซีลิค คอร์พ</w:t>
    </w:r>
    <w:r w:rsidRPr="00A443A3">
      <w:rPr>
        <w:rFonts w:ascii="Angsana New" w:hAnsi="Angsana New"/>
        <w:b/>
        <w:bCs/>
        <w:sz w:val="32"/>
        <w:szCs w:val="32"/>
        <w:cs/>
      </w:rPr>
      <w:t xml:space="preserve"> จำกัด</w:t>
    </w:r>
    <w:r>
      <w:rPr>
        <w:rFonts w:ascii="Angsana New" w:hAnsi="Angsana New" w:hint="cs"/>
        <w:b/>
        <w:bCs/>
        <w:sz w:val="32"/>
        <w:szCs w:val="32"/>
        <w:cs/>
      </w:rPr>
      <w:t xml:space="preserve"> (มหาชน)</w:t>
    </w:r>
    <w:r w:rsidRPr="00A443A3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4D68CDD3" w14:textId="77777777" w:rsidR="00EC1943" w:rsidRPr="00A443A3" w:rsidRDefault="00EC1943" w:rsidP="00EC194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/>
      <w:rPr>
        <w:rFonts w:ascii="Angsana New" w:hAnsi="Angsana New"/>
        <w:b/>
        <w:bCs/>
        <w:sz w:val="32"/>
        <w:szCs w:val="32"/>
        <w:cs/>
      </w:rPr>
    </w:pPr>
    <w:r w:rsidRPr="00A443A3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48ACE8CD" w14:textId="667A3757" w:rsidR="00EC1943" w:rsidRPr="007D68D9" w:rsidRDefault="00EC1943" w:rsidP="00EC194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/>
      <w:rPr>
        <w:rFonts w:ascii="Angsana New" w:hAnsi="Angsana New"/>
        <w:bCs/>
        <w:sz w:val="32"/>
        <w:szCs w:val="32"/>
        <w:rtl/>
        <w:cs/>
      </w:rPr>
    </w:pPr>
    <w:r w:rsidRPr="00B30536">
      <w:rPr>
        <w:rFonts w:ascii="Angsana New" w:hAnsi="Angsana New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Cs/>
        <w:sz w:val="32"/>
        <w:szCs w:val="32"/>
        <w:cs/>
      </w:rPr>
      <w:t>งวดสามเดือน</w:t>
    </w:r>
    <w:r w:rsidRPr="00C11B4B">
      <w:rPr>
        <w:rFonts w:ascii="Angsana New" w:hAnsi="Angsana New" w:hint="cs"/>
        <w:bCs/>
        <w:sz w:val="32"/>
        <w:szCs w:val="32"/>
        <w:cs/>
      </w:rPr>
      <w:t>และ</w:t>
    </w:r>
    <w:r w:rsidR="00626A21">
      <w:rPr>
        <w:rFonts w:ascii="Angsana New" w:hAnsi="Angsana New" w:hint="cs"/>
        <w:bCs/>
        <w:sz w:val="32"/>
        <w:szCs w:val="32"/>
        <w:cs/>
      </w:rPr>
      <w:t>เก้า</w:t>
    </w:r>
    <w:r w:rsidRPr="00C11B4B">
      <w:rPr>
        <w:rFonts w:ascii="Angsana New" w:hAnsi="Angsana New" w:hint="cs"/>
        <w:bCs/>
        <w:sz w:val="32"/>
        <w:szCs w:val="32"/>
        <w:cs/>
      </w:rPr>
      <w:t>เดือน</w:t>
    </w:r>
    <w:r w:rsidRPr="00C11B4B">
      <w:rPr>
        <w:rFonts w:ascii="Angsana New" w:hAnsi="Angsana New"/>
        <w:bCs/>
        <w:sz w:val="32"/>
        <w:szCs w:val="32"/>
        <w:cs/>
      </w:rPr>
      <w:t xml:space="preserve">สิ้นสุดวันที่ </w:t>
    </w:r>
    <w:r w:rsidRPr="00D95E4C">
      <w:rPr>
        <w:rFonts w:ascii="Angsana New" w:hAnsi="Angsana New"/>
        <w:b/>
        <w:sz w:val="32"/>
        <w:szCs w:val="32"/>
      </w:rPr>
      <w:t>30</w:t>
    </w:r>
    <w:r>
      <w:rPr>
        <w:rFonts w:asciiTheme="majorBidi" w:hAnsiTheme="majorBidi" w:cstheme="majorBidi"/>
        <w:bCs/>
        <w:sz w:val="32"/>
        <w:szCs w:val="32"/>
      </w:rPr>
      <w:t xml:space="preserve"> </w:t>
    </w:r>
    <w:r w:rsidR="00626A21">
      <w:rPr>
        <w:rFonts w:asciiTheme="majorBidi" w:hAnsiTheme="majorBidi" w:cstheme="majorBidi" w:hint="cs"/>
        <w:bCs/>
        <w:sz w:val="32"/>
        <w:szCs w:val="32"/>
        <w:cs/>
      </w:rPr>
      <w:t>กันยา</w:t>
    </w:r>
    <w:r>
      <w:rPr>
        <w:rFonts w:asciiTheme="majorBidi" w:hAnsiTheme="majorBidi" w:cstheme="majorBidi" w:hint="cs"/>
        <w:bCs/>
        <w:sz w:val="32"/>
        <w:szCs w:val="32"/>
        <w:cs/>
      </w:rPr>
      <w:t>ยน</w:t>
    </w:r>
    <w:r w:rsidRPr="00D32EDD">
      <w:rPr>
        <w:rFonts w:asciiTheme="majorBidi" w:hAnsiTheme="majorBidi" w:cstheme="majorBidi"/>
        <w:bCs/>
        <w:sz w:val="32"/>
        <w:szCs w:val="32"/>
        <w:cs/>
      </w:rPr>
      <w:t xml:space="preserve"> </w:t>
    </w:r>
    <w:r w:rsidRPr="00D95E4C">
      <w:rPr>
        <w:rFonts w:asciiTheme="majorBidi" w:hAnsiTheme="majorBidi" w:cstheme="majorBidi"/>
        <w:b/>
        <w:sz w:val="32"/>
        <w:szCs w:val="32"/>
      </w:rPr>
      <w:t>2565</w:t>
    </w:r>
    <w:r w:rsidRPr="00D32EDD">
      <w:rPr>
        <w:rFonts w:asciiTheme="majorBidi" w:hAnsiTheme="majorBidi" w:cstheme="majorBidi"/>
        <w:bCs/>
        <w:sz w:val="32"/>
        <w:szCs w:val="32"/>
        <w:cs/>
      </w:rPr>
      <w:t xml:space="preserve"> </w:t>
    </w:r>
    <w:r>
      <w:rPr>
        <w:rFonts w:ascii="Angsana New" w:hAnsi="Angsana New" w:hint="cs"/>
        <w:bCs/>
        <w:sz w:val="32"/>
        <w:szCs w:val="32"/>
        <w:cs/>
      </w:rPr>
      <w:t>(ไม่ได้ตรวจสอบ)</w:t>
    </w:r>
  </w:p>
  <w:p w14:paraId="2C6BCF73" w14:textId="77777777" w:rsidR="00EC1943" w:rsidRPr="00241A98" w:rsidRDefault="00EC1943" w:rsidP="00241A98">
    <w:pPr>
      <w:pStyle w:val="acctmainheading"/>
      <w:spacing w:after="0" w:line="240" w:lineRule="auto"/>
      <w:rPr>
        <w:rFonts w:ascii="Angsana New" w:hAnsi="Angsana New" w:cs="Angsana New"/>
        <w:bCs/>
        <w:sz w:val="32"/>
        <w:szCs w:val="32"/>
        <w:lang w:val="en-US" w:bidi="th-TH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895CD8" w14:textId="77777777" w:rsidR="00531916" w:rsidRDefault="00531916" w:rsidP="00EC0E8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A443A3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ซีลิค คอร์พ</w:t>
    </w:r>
    <w:r w:rsidRPr="00A443A3">
      <w:rPr>
        <w:rFonts w:ascii="Angsana New" w:hAnsi="Angsana New"/>
        <w:b/>
        <w:bCs/>
        <w:sz w:val="32"/>
        <w:szCs w:val="32"/>
        <w:cs/>
      </w:rPr>
      <w:t xml:space="preserve"> จำกัด</w:t>
    </w:r>
    <w:r>
      <w:rPr>
        <w:rFonts w:ascii="Angsana New" w:hAnsi="Angsana New" w:hint="cs"/>
        <w:b/>
        <w:bCs/>
        <w:sz w:val="32"/>
        <w:szCs w:val="32"/>
        <w:cs/>
      </w:rPr>
      <w:t xml:space="preserve"> (มหาชน)</w:t>
    </w:r>
    <w:r w:rsidRPr="00A443A3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11BBAB81" w14:textId="77777777" w:rsidR="00531916" w:rsidRPr="00A443A3" w:rsidRDefault="00531916" w:rsidP="00EC0E8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A443A3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67AF2FF4" w14:textId="6C647BBA" w:rsidR="00531916" w:rsidRPr="00EC0E89" w:rsidRDefault="00531916" w:rsidP="00EC0E8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rtl/>
        <w:cs/>
      </w:rPr>
    </w:pPr>
    <w:r w:rsidRPr="00EC0E89">
      <w:rPr>
        <w:rFonts w:ascii="Angsana New" w:hAnsi="Angsana New"/>
        <w:b/>
        <w:bCs/>
        <w:sz w:val="32"/>
        <w:szCs w:val="32"/>
        <w:cs/>
      </w:rPr>
      <w:t>สำหรับ</w:t>
    </w:r>
    <w:r w:rsidRPr="00EC0E89">
      <w:rPr>
        <w:rFonts w:ascii="Angsana New" w:hAnsi="Angsana New" w:hint="cs"/>
        <w:b/>
        <w:bCs/>
        <w:sz w:val="32"/>
        <w:szCs w:val="32"/>
        <w:cs/>
      </w:rPr>
      <w:t>งวดสามเดือน</w:t>
    </w:r>
    <w:r w:rsidR="00C11B4B" w:rsidRPr="00C11B4B">
      <w:rPr>
        <w:rFonts w:ascii="Angsana New" w:hAnsi="Angsana New" w:hint="cs"/>
        <w:b/>
        <w:bCs/>
        <w:sz w:val="32"/>
        <w:szCs w:val="32"/>
        <w:cs/>
      </w:rPr>
      <w:t>และ</w:t>
    </w:r>
    <w:r w:rsidR="00626A21">
      <w:rPr>
        <w:rFonts w:ascii="Angsana New" w:hAnsi="Angsana New" w:hint="cs"/>
        <w:b/>
        <w:bCs/>
        <w:sz w:val="32"/>
        <w:szCs w:val="32"/>
        <w:cs/>
      </w:rPr>
      <w:t>เก้า</w:t>
    </w:r>
    <w:r w:rsidR="00C11B4B" w:rsidRPr="00C11B4B">
      <w:rPr>
        <w:rFonts w:ascii="Angsana New" w:hAnsi="Angsana New" w:hint="cs"/>
        <w:b/>
        <w:bCs/>
        <w:sz w:val="32"/>
        <w:szCs w:val="32"/>
        <w:cs/>
      </w:rPr>
      <w:t>เดือน</w:t>
    </w:r>
    <w:r w:rsidR="00C11B4B" w:rsidRPr="00C11B4B">
      <w:rPr>
        <w:rFonts w:ascii="Angsana New" w:hAnsi="Angsana New"/>
        <w:b/>
        <w:bCs/>
        <w:sz w:val="32"/>
        <w:szCs w:val="32"/>
        <w:cs/>
      </w:rPr>
      <w:t xml:space="preserve">สิ้นสุดวันที่ </w:t>
    </w:r>
    <w:r w:rsidR="00C11B4B" w:rsidRPr="00C11B4B">
      <w:rPr>
        <w:rFonts w:ascii="Angsana New" w:hAnsi="Angsana New"/>
        <w:b/>
        <w:bCs/>
        <w:sz w:val="32"/>
        <w:szCs w:val="32"/>
      </w:rPr>
      <w:t xml:space="preserve">30 </w:t>
    </w:r>
    <w:r w:rsidR="00626A21">
      <w:rPr>
        <w:rFonts w:ascii="Angsana New" w:hAnsi="Angsana New" w:hint="cs"/>
        <w:b/>
        <w:bCs/>
        <w:sz w:val="32"/>
        <w:szCs w:val="32"/>
        <w:cs/>
      </w:rPr>
      <w:t>กันยา</w:t>
    </w:r>
    <w:r w:rsidR="00C11B4B" w:rsidRPr="00C11B4B">
      <w:rPr>
        <w:rFonts w:ascii="Angsana New" w:hAnsi="Angsana New" w:hint="cs"/>
        <w:b/>
        <w:bCs/>
        <w:sz w:val="32"/>
        <w:szCs w:val="32"/>
        <w:cs/>
      </w:rPr>
      <w:t>ยน</w:t>
    </w:r>
    <w:r w:rsidR="00C11B4B" w:rsidRPr="00C11B4B">
      <w:rPr>
        <w:rFonts w:ascii="Angsana New" w:hAnsi="Angsana New"/>
        <w:b/>
        <w:bCs/>
        <w:sz w:val="32"/>
        <w:szCs w:val="32"/>
        <w:cs/>
      </w:rPr>
      <w:t xml:space="preserve"> </w:t>
    </w:r>
    <w:r w:rsidR="00C11B4B" w:rsidRPr="00C11B4B">
      <w:rPr>
        <w:rFonts w:ascii="Angsana New" w:hAnsi="Angsana New"/>
        <w:b/>
        <w:bCs/>
        <w:sz w:val="32"/>
        <w:szCs w:val="32"/>
      </w:rPr>
      <w:t>2565</w:t>
    </w:r>
    <w:r w:rsidR="00C11B4B"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EC0E89"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46CF9768" w14:textId="77777777" w:rsidR="00531916" w:rsidRPr="00241A98" w:rsidRDefault="00531916" w:rsidP="00241A98">
    <w:pPr>
      <w:pStyle w:val="acctmainheading"/>
      <w:spacing w:after="0" w:line="240" w:lineRule="auto"/>
      <w:rPr>
        <w:rFonts w:ascii="Angsana New" w:hAnsi="Angsana New" w:cs="Angsana New"/>
        <w:bCs/>
        <w:sz w:val="32"/>
        <w:szCs w:val="32"/>
        <w:lang w:val="en-US"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A572A5"/>
    <w:multiLevelType w:val="hybridMultilevel"/>
    <w:tmpl w:val="8A9E3630"/>
    <w:lvl w:ilvl="0" w:tplc="8D2E8C7A">
      <w:start w:val="5"/>
      <w:numFmt w:val="decimal"/>
      <w:pStyle w:val="blockbullet"/>
      <w:lvlText w:val="%1"/>
      <w:lvlJc w:val="left"/>
      <w:pPr>
        <w:tabs>
          <w:tab w:val="num" w:pos="7020"/>
        </w:tabs>
        <w:ind w:left="7020" w:hanging="495"/>
      </w:pPr>
    </w:lvl>
    <w:lvl w:ilvl="1" w:tplc="04090019">
      <w:start w:val="1"/>
      <w:numFmt w:val="lowerLetter"/>
      <w:lvlText w:val="%2."/>
      <w:lvlJc w:val="left"/>
      <w:pPr>
        <w:tabs>
          <w:tab w:val="num" w:pos="7605"/>
        </w:tabs>
        <w:ind w:left="7605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8325"/>
        </w:tabs>
        <w:ind w:left="8325" w:hanging="180"/>
      </w:pPr>
    </w:lvl>
    <w:lvl w:ilvl="3" w:tplc="0409000F">
      <w:start w:val="1"/>
      <w:numFmt w:val="decimal"/>
      <w:lvlText w:val="%4."/>
      <w:lvlJc w:val="left"/>
      <w:pPr>
        <w:tabs>
          <w:tab w:val="num" w:pos="9045"/>
        </w:tabs>
        <w:ind w:left="9045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9765"/>
        </w:tabs>
        <w:ind w:left="9765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10485"/>
        </w:tabs>
        <w:ind w:left="10485" w:hanging="180"/>
      </w:pPr>
    </w:lvl>
    <w:lvl w:ilvl="6" w:tplc="0409000F">
      <w:start w:val="1"/>
      <w:numFmt w:val="decimal"/>
      <w:lvlText w:val="%7."/>
      <w:lvlJc w:val="left"/>
      <w:pPr>
        <w:tabs>
          <w:tab w:val="num" w:pos="11205"/>
        </w:tabs>
        <w:ind w:left="11205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11925"/>
        </w:tabs>
        <w:ind w:left="11925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12645"/>
        </w:tabs>
        <w:ind w:left="12645" w:hanging="180"/>
      </w:pPr>
    </w:lvl>
  </w:abstractNum>
  <w:abstractNum w:abstractNumId="1" w15:restartNumberingAfterBreak="0">
    <w:nsid w:val="09D9694B"/>
    <w:multiLevelType w:val="multilevel"/>
    <w:tmpl w:val="8C6A40EE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color w:val="auto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" w15:restartNumberingAfterBreak="0">
    <w:nsid w:val="223E4C9A"/>
    <w:multiLevelType w:val="hybridMultilevel"/>
    <w:tmpl w:val="BF78DF16"/>
    <w:lvl w:ilvl="0" w:tplc="E6DE6082">
      <w:start w:val="1"/>
      <w:numFmt w:val="thaiLetters"/>
      <w:lvlText w:val="(%1)"/>
      <w:lvlJc w:val="left"/>
      <w:pPr>
        <w:ind w:left="8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98" w:hanging="360"/>
      </w:pPr>
    </w:lvl>
    <w:lvl w:ilvl="2" w:tplc="0409001B" w:tentative="1">
      <w:start w:val="1"/>
      <w:numFmt w:val="lowerRoman"/>
      <w:lvlText w:val="%3."/>
      <w:lvlJc w:val="right"/>
      <w:pPr>
        <w:ind w:left="2318" w:hanging="180"/>
      </w:pPr>
    </w:lvl>
    <w:lvl w:ilvl="3" w:tplc="0409000F" w:tentative="1">
      <w:start w:val="1"/>
      <w:numFmt w:val="decimal"/>
      <w:lvlText w:val="%4."/>
      <w:lvlJc w:val="left"/>
      <w:pPr>
        <w:ind w:left="3038" w:hanging="360"/>
      </w:pPr>
    </w:lvl>
    <w:lvl w:ilvl="4" w:tplc="04090019" w:tentative="1">
      <w:start w:val="1"/>
      <w:numFmt w:val="lowerLetter"/>
      <w:lvlText w:val="%5."/>
      <w:lvlJc w:val="left"/>
      <w:pPr>
        <w:ind w:left="3758" w:hanging="360"/>
      </w:pPr>
    </w:lvl>
    <w:lvl w:ilvl="5" w:tplc="0409001B" w:tentative="1">
      <w:start w:val="1"/>
      <w:numFmt w:val="lowerRoman"/>
      <w:lvlText w:val="%6."/>
      <w:lvlJc w:val="right"/>
      <w:pPr>
        <w:ind w:left="4478" w:hanging="180"/>
      </w:pPr>
    </w:lvl>
    <w:lvl w:ilvl="6" w:tplc="0409000F" w:tentative="1">
      <w:start w:val="1"/>
      <w:numFmt w:val="decimal"/>
      <w:lvlText w:val="%7."/>
      <w:lvlJc w:val="left"/>
      <w:pPr>
        <w:ind w:left="5198" w:hanging="360"/>
      </w:pPr>
    </w:lvl>
    <w:lvl w:ilvl="7" w:tplc="04090019" w:tentative="1">
      <w:start w:val="1"/>
      <w:numFmt w:val="lowerLetter"/>
      <w:lvlText w:val="%8."/>
      <w:lvlJc w:val="left"/>
      <w:pPr>
        <w:ind w:left="5918" w:hanging="360"/>
      </w:pPr>
    </w:lvl>
    <w:lvl w:ilvl="8" w:tplc="0409001B" w:tentative="1">
      <w:start w:val="1"/>
      <w:numFmt w:val="lowerRoman"/>
      <w:lvlText w:val="%9."/>
      <w:lvlJc w:val="right"/>
      <w:pPr>
        <w:ind w:left="6638" w:hanging="180"/>
      </w:pPr>
    </w:lvl>
  </w:abstractNum>
  <w:abstractNum w:abstractNumId="3" w15:restartNumberingAfterBreak="0">
    <w:nsid w:val="22C0477F"/>
    <w:multiLevelType w:val="hybridMultilevel"/>
    <w:tmpl w:val="101E90A4"/>
    <w:lvl w:ilvl="0" w:tplc="570023D4">
      <w:start w:val="1"/>
      <w:numFmt w:val="thaiLetters"/>
      <w:lvlText w:val="(%1)"/>
      <w:lvlJc w:val="left"/>
      <w:pPr>
        <w:ind w:left="1080" w:hanging="360"/>
      </w:pPr>
      <w:rPr>
        <w:rFonts w:hint="default"/>
      </w:rPr>
    </w:lvl>
    <w:lvl w:ilvl="1" w:tplc="046E5B84" w:tentative="1">
      <w:start w:val="1"/>
      <w:numFmt w:val="lowerLetter"/>
      <w:lvlText w:val="%2."/>
      <w:lvlJc w:val="left"/>
      <w:pPr>
        <w:ind w:left="1800" w:hanging="360"/>
      </w:pPr>
    </w:lvl>
    <w:lvl w:ilvl="2" w:tplc="2F7AD0FA" w:tentative="1">
      <w:start w:val="1"/>
      <w:numFmt w:val="lowerRoman"/>
      <w:lvlText w:val="%3."/>
      <w:lvlJc w:val="right"/>
      <w:pPr>
        <w:ind w:left="2520" w:hanging="180"/>
      </w:pPr>
    </w:lvl>
    <w:lvl w:ilvl="3" w:tplc="A94AF182" w:tentative="1">
      <w:start w:val="1"/>
      <w:numFmt w:val="decimal"/>
      <w:lvlText w:val="%4."/>
      <w:lvlJc w:val="left"/>
      <w:pPr>
        <w:ind w:left="3240" w:hanging="360"/>
      </w:pPr>
    </w:lvl>
    <w:lvl w:ilvl="4" w:tplc="BD1EAFE8" w:tentative="1">
      <w:start w:val="1"/>
      <w:numFmt w:val="lowerLetter"/>
      <w:lvlText w:val="%5."/>
      <w:lvlJc w:val="left"/>
      <w:pPr>
        <w:ind w:left="3960" w:hanging="360"/>
      </w:pPr>
    </w:lvl>
    <w:lvl w:ilvl="5" w:tplc="E132DC16" w:tentative="1">
      <w:start w:val="1"/>
      <w:numFmt w:val="lowerRoman"/>
      <w:lvlText w:val="%6."/>
      <w:lvlJc w:val="right"/>
      <w:pPr>
        <w:ind w:left="4680" w:hanging="180"/>
      </w:pPr>
    </w:lvl>
    <w:lvl w:ilvl="6" w:tplc="D632E45C" w:tentative="1">
      <w:start w:val="1"/>
      <w:numFmt w:val="decimal"/>
      <w:lvlText w:val="%7."/>
      <w:lvlJc w:val="left"/>
      <w:pPr>
        <w:ind w:left="5400" w:hanging="360"/>
      </w:pPr>
    </w:lvl>
    <w:lvl w:ilvl="7" w:tplc="3F9C9FD4" w:tentative="1">
      <w:start w:val="1"/>
      <w:numFmt w:val="lowerLetter"/>
      <w:lvlText w:val="%8."/>
      <w:lvlJc w:val="left"/>
      <w:pPr>
        <w:ind w:left="6120" w:hanging="360"/>
      </w:pPr>
    </w:lvl>
    <w:lvl w:ilvl="8" w:tplc="003C5E44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  <w:rPr>
        <w:rFonts w:cs="Times New Roman"/>
      </w:rPr>
    </w:lvl>
  </w:abstractNum>
  <w:abstractNum w:abstractNumId="5" w15:restartNumberingAfterBreak="0">
    <w:nsid w:val="29490217"/>
    <w:multiLevelType w:val="hybridMultilevel"/>
    <w:tmpl w:val="37504094"/>
    <w:lvl w:ilvl="0" w:tplc="B9DCABAE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/>
        <w:bCs w:val="0"/>
        <w:color w:val="auto"/>
        <w:sz w:val="30"/>
        <w:szCs w:val="30"/>
      </w:rPr>
    </w:lvl>
    <w:lvl w:ilvl="1" w:tplc="51F0F3F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28FA5AC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DFF673C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D76E53D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984E36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BCF0FCB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895E4C9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AAB2E3B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2B3B1F03"/>
    <w:multiLevelType w:val="hybridMultilevel"/>
    <w:tmpl w:val="BA34148A"/>
    <w:lvl w:ilvl="0" w:tplc="EE16807C">
      <w:start w:val="1"/>
      <w:numFmt w:val="decimal"/>
      <w:lvlText w:val="%1)"/>
      <w:lvlJc w:val="left"/>
      <w:pPr>
        <w:ind w:left="8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98" w:hanging="360"/>
      </w:pPr>
    </w:lvl>
    <w:lvl w:ilvl="2" w:tplc="0409001B" w:tentative="1">
      <w:start w:val="1"/>
      <w:numFmt w:val="lowerRoman"/>
      <w:lvlText w:val="%3."/>
      <w:lvlJc w:val="right"/>
      <w:pPr>
        <w:ind w:left="2318" w:hanging="180"/>
      </w:pPr>
    </w:lvl>
    <w:lvl w:ilvl="3" w:tplc="0409000F" w:tentative="1">
      <w:start w:val="1"/>
      <w:numFmt w:val="decimal"/>
      <w:lvlText w:val="%4."/>
      <w:lvlJc w:val="left"/>
      <w:pPr>
        <w:ind w:left="3038" w:hanging="360"/>
      </w:pPr>
    </w:lvl>
    <w:lvl w:ilvl="4" w:tplc="04090019" w:tentative="1">
      <w:start w:val="1"/>
      <w:numFmt w:val="lowerLetter"/>
      <w:lvlText w:val="%5."/>
      <w:lvlJc w:val="left"/>
      <w:pPr>
        <w:ind w:left="3758" w:hanging="360"/>
      </w:pPr>
    </w:lvl>
    <w:lvl w:ilvl="5" w:tplc="0409001B" w:tentative="1">
      <w:start w:val="1"/>
      <w:numFmt w:val="lowerRoman"/>
      <w:lvlText w:val="%6."/>
      <w:lvlJc w:val="right"/>
      <w:pPr>
        <w:ind w:left="4478" w:hanging="180"/>
      </w:pPr>
    </w:lvl>
    <w:lvl w:ilvl="6" w:tplc="0409000F" w:tentative="1">
      <w:start w:val="1"/>
      <w:numFmt w:val="decimal"/>
      <w:lvlText w:val="%7."/>
      <w:lvlJc w:val="left"/>
      <w:pPr>
        <w:ind w:left="5198" w:hanging="360"/>
      </w:pPr>
    </w:lvl>
    <w:lvl w:ilvl="7" w:tplc="04090019" w:tentative="1">
      <w:start w:val="1"/>
      <w:numFmt w:val="lowerLetter"/>
      <w:lvlText w:val="%8."/>
      <w:lvlJc w:val="left"/>
      <w:pPr>
        <w:ind w:left="5918" w:hanging="360"/>
      </w:pPr>
    </w:lvl>
    <w:lvl w:ilvl="8" w:tplc="0409001B" w:tentative="1">
      <w:start w:val="1"/>
      <w:numFmt w:val="lowerRoman"/>
      <w:lvlText w:val="%9."/>
      <w:lvlJc w:val="right"/>
      <w:pPr>
        <w:ind w:left="6638" w:hanging="180"/>
      </w:pPr>
    </w:lvl>
  </w:abstractNum>
  <w:abstractNum w:abstractNumId="7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8" w15:restartNumberingAfterBreak="0">
    <w:nsid w:val="35D4333B"/>
    <w:multiLevelType w:val="hybridMultilevel"/>
    <w:tmpl w:val="16CE2C74"/>
    <w:lvl w:ilvl="0" w:tplc="1C368600">
      <w:start w:val="1"/>
      <w:numFmt w:val="thaiLetters"/>
      <w:lvlText w:val="(%1)"/>
      <w:lvlJc w:val="left"/>
      <w:pPr>
        <w:ind w:left="16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9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</w:abstractNum>
  <w:abstractNum w:abstractNumId="10" w15:restartNumberingAfterBreak="0">
    <w:nsid w:val="3B706FDB"/>
    <w:multiLevelType w:val="hybridMultilevel"/>
    <w:tmpl w:val="54EAF8B4"/>
    <w:lvl w:ilvl="0" w:tplc="A07C2106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1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</w:abstractNum>
  <w:abstractNum w:abstractNumId="12" w15:restartNumberingAfterBreak="0">
    <w:nsid w:val="3FD877BB"/>
    <w:multiLevelType w:val="hybridMultilevel"/>
    <w:tmpl w:val="0596C9E4"/>
    <w:lvl w:ilvl="0" w:tplc="AD60DA02">
      <w:start w:val="1"/>
      <w:numFmt w:val="decimal"/>
      <w:lvlText w:val="%1)"/>
      <w:lvlJc w:val="left"/>
      <w:pPr>
        <w:ind w:left="720" w:hanging="360"/>
      </w:pPr>
      <w:rPr>
        <w:rFonts w:ascii="Angsana New" w:hAnsi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CF93CCC"/>
    <w:multiLevelType w:val="hybridMultilevel"/>
    <w:tmpl w:val="A50ADAF8"/>
    <w:lvl w:ilvl="0" w:tplc="932698B8">
      <w:start w:val="4"/>
      <w:numFmt w:val="decimal"/>
      <w:pStyle w:val="BodyTextbullet"/>
      <w:lvlText w:val="%1"/>
      <w:lvlJc w:val="left"/>
      <w:pPr>
        <w:tabs>
          <w:tab w:val="num" w:pos="405"/>
        </w:tabs>
        <w:ind w:left="405" w:hanging="360"/>
      </w:pPr>
    </w:lvl>
    <w:lvl w:ilvl="1" w:tplc="6F8EFA8E">
      <w:start w:val="1"/>
      <w:numFmt w:val="lowerLetter"/>
      <w:lvlText w:val="%2."/>
      <w:lvlJc w:val="left"/>
      <w:pPr>
        <w:tabs>
          <w:tab w:val="num" w:pos="1125"/>
        </w:tabs>
        <w:ind w:left="1125" w:hanging="360"/>
      </w:pPr>
    </w:lvl>
    <w:lvl w:ilvl="2" w:tplc="D82EF730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</w:lvl>
    <w:lvl w:ilvl="3" w:tplc="6E8ED896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</w:lvl>
    <w:lvl w:ilvl="4" w:tplc="6E52B464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</w:lvl>
    <w:lvl w:ilvl="5" w:tplc="FC029DEA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</w:lvl>
    <w:lvl w:ilvl="6" w:tplc="A6A22FA4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</w:lvl>
    <w:lvl w:ilvl="7" w:tplc="125C953A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</w:lvl>
    <w:lvl w:ilvl="8" w:tplc="7DFC8C94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</w:lvl>
  </w:abstractNum>
  <w:abstractNum w:abstractNumId="14" w15:restartNumberingAfterBreak="0">
    <w:nsid w:val="501E57DD"/>
    <w:multiLevelType w:val="singleLevel"/>
    <w:tmpl w:val="265E395C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18"/>
        <w:szCs w:val="18"/>
      </w:rPr>
    </w:lvl>
  </w:abstractNum>
  <w:abstractNum w:abstractNumId="15" w15:restartNumberingAfterBreak="0">
    <w:nsid w:val="50202117"/>
    <w:multiLevelType w:val="hybridMultilevel"/>
    <w:tmpl w:val="8FF66DBC"/>
    <w:lvl w:ilvl="0" w:tplc="3E14FD6A">
      <w:start w:val="1"/>
      <w:numFmt w:val="decimal"/>
      <w:lvlText w:val="%1)"/>
      <w:lvlJc w:val="left"/>
      <w:pPr>
        <w:ind w:left="126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6" w15:restartNumberingAfterBreak="0">
    <w:nsid w:val="56D74418"/>
    <w:multiLevelType w:val="hybridMultilevel"/>
    <w:tmpl w:val="5B065548"/>
    <w:lvl w:ilvl="0" w:tplc="22903576">
      <w:start w:val="1"/>
      <w:numFmt w:val="decimal"/>
      <w:lvlText w:val="%1)"/>
      <w:lvlJc w:val="left"/>
      <w:pPr>
        <w:ind w:left="8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98" w:hanging="360"/>
      </w:pPr>
    </w:lvl>
    <w:lvl w:ilvl="2" w:tplc="0409001B" w:tentative="1">
      <w:start w:val="1"/>
      <w:numFmt w:val="lowerRoman"/>
      <w:lvlText w:val="%3."/>
      <w:lvlJc w:val="right"/>
      <w:pPr>
        <w:ind w:left="2318" w:hanging="180"/>
      </w:pPr>
    </w:lvl>
    <w:lvl w:ilvl="3" w:tplc="0409000F" w:tentative="1">
      <w:start w:val="1"/>
      <w:numFmt w:val="decimal"/>
      <w:lvlText w:val="%4."/>
      <w:lvlJc w:val="left"/>
      <w:pPr>
        <w:ind w:left="3038" w:hanging="360"/>
      </w:pPr>
    </w:lvl>
    <w:lvl w:ilvl="4" w:tplc="04090019" w:tentative="1">
      <w:start w:val="1"/>
      <w:numFmt w:val="lowerLetter"/>
      <w:lvlText w:val="%5."/>
      <w:lvlJc w:val="left"/>
      <w:pPr>
        <w:ind w:left="3758" w:hanging="360"/>
      </w:pPr>
    </w:lvl>
    <w:lvl w:ilvl="5" w:tplc="0409001B" w:tentative="1">
      <w:start w:val="1"/>
      <w:numFmt w:val="lowerRoman"/>
      <w:lvlText w:val="%6."/>
      <w:lvlJc w:val="right"/>
      <w:pPr>
        <w:ind w:left="4478" w:hanging="180"/>
      </w:pPr>
    </w:lvl>
    <w:lvl w:ilvl="6" w:tplc="0409000F" w:tentative="1">
      <w:start w:val="1"/>
      <w:numFmt w:val="decimal"/>
      <w:lvlText w:val="%7."/>
      <w:lvlJc w:val="left"/>
      <w:pPr>
        <w:ind w:left="5198" w:hanging="360"/>
      </w:pPr>
    </w:lvl>
    <w:lvl w:ilvl="7" w:tplc="04090019" w:tentative="1">
      <w:start w:val="1"/>
      <w:numFmt w:val="lowerLetter"/>
      <w:lvlText w:val="%8."/>
      <w:lvlJc w:val="left"/>
      <w:pPr>
        <w:ind w:left="5918" w:hanging="360"/>
      </w:pPr>
    </w:lvl>
    <w:lvl w:ilvl="8" w:tplc="0409001B" w:tentative="1">
      <w:start w:val="1"/>
      <w:numFmt w:val="lowerRoman"/>
      <w:lvlText w:val="%9."/>
      <w:lvlJc w:val="right"/>
      <w:pPr>
        <w:ind w:left="6638" w:hanging="180"/>
      </w:pPr>
    </w:lvl>
  </w:abstractNum>
  <w:abstractNum w:abstractNumId="17" w15:restartNumberingAfterBreak="0">
    <w:nsid w:val="5F31305B"/>
    <w:multiLevelType w:val="hybridMultilevel"/>
    <w:tmpl w:val="AA42330E"/>
    <w:lvl w:ilvl="0" w:tplc="2F508786">
      <w:start w:val="1"/>
      <w:numFmt w:val="thaiLetters"/>
      <w:lvlText w:val="(%1)"/>
      <w:lvlJc w:val="left"/>
      <w:pPr>
        <w:ind w:left="900" w:hanging="360"/>
      </w:pPr>
      <w:rPr>
        <w:rFonts w:ascii="Angsana New" w:hAnsi="Angsana New" w:cs="Angsana New" w:hint="default"/>
        <w:b w:val="0"/>
        <w:bCs w:val="0"/>
        <w:i/>
        <w:iCs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</w:abstractNum>
  <w:abstractNum w:abstractNumId="19" w15:restartNumberingAfterBreak="0">
    <w:nsid w:val="6AA75C1E"/>
    <w:multiLevelType w:val="hybridMultilevel"/>
    <w:tmpl w:val="F1F86C7E"/>
    <w:lvl w:ilvl="0" w:tplc="659C95C4">
      <w:start w:val="1"/>
      <w:numFmt w:val="thaiLetters"/>
      <w:lvlText w:val="%1)"/>
      <w:lvlJc w:val="left"/>
      <w:pPr>
        <w:ind w:left="910" w:hanging="3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73863273"/>
    <w:multiLevelType w:val="singleLevel"/>
    <w:tmpl w:val="3AC4EF86"/>
    <w:lvl w:ilvl="0">
      <w:start w:val="1"/>
      <w:numFmt w:val="bullet"/>
      <w:pStyle w:val="acctindenttabsnospaceafter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21" w15:restartNumberingAfterBreak="0">
    <w:nsid w:val="7607310A"/>
    <w:multiLevelType w:val="hybridMultilevel"/>
    <w:tmpl w:val="31FC18E2"/>
    <w:lvl w:ilvl="0" w:tplc="5748E4FC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/>
        <w:bCs w:val="0"/>
        <w:sz w:val="30"/>
        <w:szCs w:val="30"/>
      </w:rPr>
    </w:lvl>
    <w:lvl w:ilvl="1" w:tplc="51F0F3F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28FA5AC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DFF673C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D76E53D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984E36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BCF0FCB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895E4C9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AAB2E3B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 w15:restartNumberingAfterBreak="0">
    <w:nsid w:val="7DCB38BA"/>
    <w:multiLevelType w:val="hybridMultilevel"/>
    <w:tmpl w:val="6F8819B8"/>
    <w:lvl w:ilvl="0" w:tplc="2E9A2528">
      <w:start w:val="1"/>
      <w:numFmt w:val="thaiLetters"/>
      <w:lvlText w:val="%1)"/>
      <w:lvlJc w:val="left"/>
      <w:pPr>
        <w:ind w:left="910" w:hanging="37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EC93EB9"/>
    <w:multiLevelType w:val="hybridMultilevel"/>
    <w:tmpl w:val="8570A0BC"/>
    <w:lvl w:ilvl="0" w:tplc="DA464364">
      <w:start w:val="1"/>
      <w:numFmt w:val="thaiLetters"/>
      <w:lvlText w:val="(%1)"/>
      <w:lvlJc w:val="left"/>
      <w:pPr>
        <w:ind w:left="90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9"/>
  </w:num>
  <w:num w:numId="2">
    <w:abstractNumId w:val="4"/>
  </w:num>
  <w:num w:numId="3">
    <w:abstractNumId w:val="18"/>
  </w:num>
  <w:num w:numId="4">
    <w:abstractNumId w:val="7"/>
  </w:num>
  <w:num w:numId="5">
    <w:abstractNumId w:val="11"/>
  </w:num>
  <w:num w:numId="6">
    <w:abstractNumId w:val="5"/>
  </w:num>
  <w:num w:numId="7">
    <w:abstractNumId w:val="20"/>
  </w:num>
  <w:num w:numId="8">
    <w:abstractNumId w:val="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1"/>
  </w:num>
  <w:num w:numId="12">
    <w:abstractNumId w:val="17"/>
  </w:num>
  <w:num w:numId="13">
    <w:abstractNumId w:val="15"/>
  </w:num>
  <w:num w:numId="14">
    <w:abstractNumId w:val="8"/>
  </w:num>
  <w:num w:numId="15">
    <w:abstractNumId w:val="12"/>
  </w:num>
  <w:num w:numId="16">
    <w:abstractNumId w:val="0"/>
  </w:num>
  <w:num w:numId="17">
    <w:abstractNumId w:val="21"/>
  </w:num>
  <w:num w:numId="18">
    <w:abstractNumId w:val="7"/>
  </w:num>
  <w:num w:numId="19">
    <w:abstractNumId w:val="7"/>
  </w:num>
  <w:num w:numId="20">
    <w:abstractNumId w:val="7"/>
  </w:num>
  <w:num w:numId="21">
    <w:abstractNumId w:val="7"/>
  </w:num>
  <w:num w:numId="22">
    <w:abstractNumId w:val="23"/>
  </w:num>
  <w:num w:numId="23">
    <w:abstractNumId w:val="19"/>
  </w:num>
  <w:num w:numId="24">
    <w:abstractNumId w:val="22"/>
  </w:num>
  <w:num w:numId="25">
    <w:abstractNumId w:val="7"/>
  </w:num>
  <w:num w:numId="26">
    <w:abstractNumId w:val="16"/>
  </w:num>
  <w:num w:numId="27">
    <w:abstractNumId w:val="6"/>
  </w:num>
  <w:num w:numId="28">
    <w:abstractNumId w:val="2"/>
  </w:num>
  <w:num w:numId="29">
    <w:abstractNumId w:val="7"/>
  </w:num>
  <w:num w:numId="30">
    <w:abstractNumId w:val="7"/>
  </w:num>
  <w:num w:numId="31">
    <w:abstractNumId w:val="10"/>
  </w:num>
  <w:num w:numId="32">
    <w:abstractNumId w:val="7"/>
  </w:num>
  <w:num w:numId="33">
    <w:abstractNumId w:val="7"/>
  </w:num>
  <w:num w:numId="34">
    <w:abstractNumId w:val="14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isplayBackgroundShape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90"/>
  <w:displayHorizontalDrawingGridEvery w:val="0"/>
  <w:displayVerticalDrawingGridEvery w:val="0"/>
  <w:noPunctuationKerning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5001"/>
    <w:rsid w:val="00000165"/>
    <w:rsid w:val="000003B6"/>
    <w:rsid w:val="00000548"/>
    <w:rsid w:val="00000861"/>
    <w:rsid w:val="00000923"/>
    <w:rsid w:val="00000C60"/>
    <w:rsid w:val="00000CD1"/>
    <w:rsid w:val="00000D76"/>
    <w:rsid w:val="00000E06"/>
    <w:rsid w:val="000011E9"/>
    <w:rsid w:val="00001219"/>
    <w:rsid w:val="000017C1"/>
    <w:rsid w:val="00001A4D"/>
    <w:rsid w:val="00001D7D"/>
    <w:rsid w:val="000021B4"/>
    <w:rsid w:val="00002342"/>
    <w:rsid w:val="00002885"/>
    <w:rsid w:val="0000296D"/>
    <w:rsid w:val="00002AD1"/>
    <w:rsid w:val="00002DBE"/>
    <w:rsid w:val="00002FED"/>
    <w:rsid w:val="0000312F"/>
    <w:rsid w:val="0000321E"/>
    <w:rsid w:val="000033B8"/>
    <w:rsid w:val="000034C5"/>
    <w:rsid w:val="00003B47"/>
    <w:rsid w:val="00003DEE"/>
    <w:rsid w:val="00004074"/>
    <w:rsid w:val="0000471B"/>
    <w:rsid w:val="00004836"/>
    <w:rsid w:val="000048E7"/>
    <w:rsid w:val="00004DAD"/>
    <w:rsid w:val="000057BC"/>
    <w:rsid w:val="00005801"/>
    <w:rsid w:val="00005805"/>
    <w:rsid w:val="0000598B"/>
    <w:rsid w:val="00005B3C"/>
    <w:rsid w:val="00005C53"/>
    <w:rsid w:val="000065D6"/>
    <w:rsid w:val="00006C2C"/>
    <w:rsid w:val="00006EFA"/>
    <w:rsid w:val="00007365"/>
    <w:rsid w:val="000073A2"/>
    <w:rsid w:val="000073B5"/>
    <w:rsid w:val="00007636"/>
    <w:rsid w:val="000076C1"/>
    <w:rsid w:val="0000770B"/>
    <w:rsid w:val="000078C2"/>
    <w:rsid w:val="000079BE"/>
    <w:rsid w:val="00007F50"/>
    <w:rsid w:val="000107A4"/>
    <w:rsid w:val="00010EB4"/>
    <w:rsid w:val="00011502"/>
    <w:rsid w:val="00011638"/>
    <w:rsid w:val="00011B3F"/>
    <w:rsid w:val="00011B4D"/>
    <w:rsid w:val="00012655"/>
    <w:rsid w:val="0001266C"/>
    <w:rsid w:val="00013296"/>
    <w:rsid w:val="0001368B"/>
    <w:rsid w:val="000136A0"/>
    <w:rsid w:val="000138A2"/>
    <w:rsid w:val="00013ABF"/>
    <w:rsid w:val="00013E57"/>
    <w:rsid w:val="0001429C"/>
    <w:rsid w:val="000143EE"/>
    <w:rsid w:val="0001448A"/>
    <w:rsid w:val="000144B5"/>
    <w:rsid w:val="000145F2"/>
    <w:rsid w:val="000147D7"/>
    <w:rsid w:val="00014873"/>
    <w:rsid w:val="000148C2"/>
    <w:rsid w:val="00014906"/>
    <w:rsid w:val="00014C99"/>
    <w:rsid w:val="00015365"/>
    <w:rsid w:val="000155EF"/>
    <w:rsid w:val="000157E9"/>
    <w:rsid w:val="00015B88"/>
    <w:rsid w:val="000162B6"/>
    <w:rsid w:val="00016D3F"/>
    <w:rsid w:val="000170B1"/>
    <w:rsid w:val="0001742B"/>
    <w:rsid w:val="000175F2"/>
    <w:rsid w:val="00017994"/>
    <w:rsid w:val="00017DFE"/>
    <w:rsid w:val="0002037A"/>
    <w:rsid w:val="0002041D"/>
    <w:rsid w:val="00020540"/>
    <w:rsid w:val="00020624"/>
    <w:rsid w:val="0002071F"/>
    <w:rsid w:val="000207FD"/>
    <w:rsid w:val="000209B0"/>
    <w:rsid w:val="00020A24"/>
    <w:rsid w:val="00020B51"/>
    <w:rsid w:val="00020BBB"/>
    <w:rsid w:val="00020C85"/>
    <w:rsid w:val="00020F08"/>
    <w:rsid w:val="000212A3"/>
    <w:rsid w:val="000216B4"/>
    <w:rsid w:val="000216FD"/>
    <w:rsid w:val="00021F6C"/>
    <w:rsid w:val="000221EA"/>
    <w:rsid w:val="0002244A"/>
    <w:rsid w:val="000229E6"/>
    <w:rsid w:val="00022B8B"/>
    <w:rsid w:val="00022CAB"/>
    <w:rsid w:val="00022E0D"/>
    <w:rsid w:val="0002311F"/>
    <w:rsid w:val="00023253"/>
    <w:rsid w:val="000232D2"/>
    <w:rsid w:val="00023372"/>
    <w:rsid w:val="000237EC"/>
    <w:rsid w:val="000239B1"/>
    <w:rsid w:val="00023A5B"/>
    <w:rsid w:val="000240CA"/>
    <w:rsid w:val="000241DE"/>
    <w:rsid w:val="000242F5"/>
    <w:rsid w:val="000243A7"/>
    <w:rsid w:val="000245D8"/>
    <w:rsid w:val="000248CE"/>
    <w:rsid w:val="000249EB"/>
    <w:rsid w:val="00024A45"/>
    <w:rsid w:val="00024C74"/>
    <w:rsid w:val="000252A4"/>
    <w:rsid w:val="00025A7A"/>
    <w:rsid w:val="00025F82"/>
    <w:rsid w:val="00026002"/>
    <w:rsid w:val="00026327"/>
    <w:rsid w:val="00026453"/>
    <w:rsid w:val="000265C7"/>
    <w:rsid w:val="0002669E"/>
    <w:rsid w:val="00026A21"/>
    <w:rsid w:val="00026BCA"/>
    <w:rsid w:val="00026C9B"/>
    <w:rsid w:val="00027713"/>
    <w:rsid w:val="00027BE0"/>
    <w:rsid w:val="00027FA1"/>
    <w:rsid w:val="0003013C"/>
    <w:rsid w:val="000304F9"/>
    <w:rsid w:val="0003062D"/>
    <w:rsid w:val="00030B84"/>
    <w:rsid w:val="00030C88"/>
    <w:rsid w:val="00031441"/>
    <w:rsid w:val="000316F9"/>
    <w:rsid w:val="000321FD"/>
    <w:rsid w:val="000324E3"/>
    <w:rsid w:val="00032591"/>
    <w:rsid w:val="000325DD"/>
    <w:rsid w:val="0003274C"/>
    <w:rsid w:val="000327D2"/>
    <w:rsid w:val="000329FC"/>
    <w:rsid w:val="00032CA5"/>
    <w:rsid w:val="00032DF6"/>
    <w:rsid w:val="0003303F"/>
    <w:rsid w:val="000331CA"/>
    <w:rsid w:val="0003332B"/>
    <w:rsid w:val="000335F6"/>
    <w:rsid w:val="00033652"/>
    <w:rsid w:val="00033902"/>
    <w:rsid w:val="00033FF2"/>
    <w:rsid w:val="0003497B"/>
    <w:rsid w:val="00034AF2"/>
    <w:rsid w:val="00034ECE"/>
    <w:rsid w:val="00035B85"/>
    <w:rsid w:val="0003637C"/>
    <w:rsid w:val="0003641B"/>
    <w:rsid w:val="000368A5"/>
    <w:rsid w:val="00036B25"/>
    <w:rsid w:val="0003704C"/>
    <w:rsid w:val="00037138"/>
    <w:rsid w:val="0003772C"/>
    <w:rsid w:val="00037BE6"/>
    <w:rsid w:val="00037DD6"/>
    <w:rsid w:val="00040FE3"/>
    <w:rsid w:val="00041093"/>
    <w:rsid w:val="000413E4"/>
    <w:rsid w:val="0004149F"/>
    <w:rsid w:val="00041522"/>
    <w:rsid w:val="000417C8"/>
    <w:rsid w:val="00041D3E"/>
    <w:rsid w:val="00041F0D"/>
    <w:rsid w:val="00042181"/>
    <w:rsid w:val="000424BB"/>
    <w:rsid w:val="0004260A"/>
    <w:rsid w:val="0004263A"/>
    <w:rsid w:val="000427E2"/>
    <w:rsid w:val="00042803"/>
    <w:rsid w:val="00042B94"/>
    <w:rsid w:val="00042BEE"/>
    <w:rsid w:val="00042C5F"/>
    <w:rsid w:val="00042ED8"/>
    <w:rsid w:val="00042FFA"/>
    <w:rsid w:val="0004304A"/>
    <w:rsid w:val="0004305E"/>
    <w:rsid w:val="000433B2"/>
    <w:rsid w:val="00043418"/>
    <w:rsid w:val="0004351B"/>
    <w:rsid w:val="000436DA"/>
    <w:rsid w:val="00043C71"/>
    <w:rsid w:val="00043D57"/>
    <w:rsid w:val="00043F74"/>
    <w:rsid w:val="0004405A"/>
    <w:rsid w:val="00044150"/>
    <w:rsid w:val="000441DD"/>
    <w:rsid w:val="00044279"/>
    <w:rsid w:val="00044750"/>
    <w:rsid w:val="0004476C"/>
    <w:rsid w:val="00044A5C"/>
    <w:rsid w:val="00044C14"/>
    <w:rsid w:val="00044D4D"/>
    <w:rsid w:val="00044DF0"/>
    <w:rsid w:val="00044E44"/>
    <w:rsid w:val="00045829"/>
    <w:rsid w:val="0004582E"/>
    <w:rsid w:val="00045879"/>
    <w:rsid w:val="00045B2C"/>
    <w:rsid w:val="00045BFA"/>
    <w:rsid w:val="00046026"/>
    <w:rsid w:val="00046044"/>
    <w:rsid w:val="000465C6"/>
    <w:rsid w:val="0004672A"/>
    <w:rsid w:val="0004708C"/>
    <w:rsid w:val="00047116"/>
    <w:rsid w:val="0004722F"/>
    <w:rsid w:val="00047267"/>
    <w:rsid w:val="000472EA"/>
    <w:rsid w:val="00047446"/>
    <w:rsid w:val="000474F8"/>
    <w:rsid w:val="000475F7"/>
    <w:rsid w:val="00047C0D"/>
    <w:rsid w:val="00047E37"/>
    <w:rsid w:val="0005037D"/>
    <w:rsid w:val="00050C8F"/>
    <w:rsid w:val="00050CD7"/>
    <w:rsid w:val="00050D4E"/>
    <w:rsid w:val="00051274"/>
    <w:rsid w:val="00051307"/>
    <w:rsid w:val="0005176A"/>
    <w:rsid w:val="0005178E"/>
    <w:rsid w:val="00052019"/>
    <w:rsid w:val="00052038"/>
    <w:rsid w:val="0005209A"/>
    <w:rsid w:val="00052B1B"/>
    <w:rsid w:val="00052CB0"/>
    <w:rsid w:val="00052E6E"/>
    <w:rsid w:val="0005300C"/>
    <w:rsid w:val="00053036"/>
    <w:rsid w:val="0005306B"/>
    <w:rsid w:val="000539C5"/>
    <w:rsid w:val="00053D8A"/>
    <w:rsid w:val="00053EAC"/>
    <w:rsid w:val="000540A0"/>
    <w:rsid w:val="000545E9"/>
    <w:rsid w:val="00054653"/>
    <w:rsid w:val="000548FE"/>
    <w:rsid w:val="0005498C"/>
    <w:rsid w:val="000553CD"/>
    <w:rsid w:val="00055541"/>
    <w:rsid w:val="0005572E"/>
    <w:rsid w:val="000557D5"/>
    <w:rsid w:val="00055806"/>
    <w:rsid w:val="0005599D"/>
    <w:rsid w:val="00055B17"/>
    <w:rsid w:val="00055D22"/>
    <w:rsid w:val="00055D62"/>
    <w:rsid w:val="00055D8C"/>
    <w:rsid w:val="00055E11"/>
    <w:rsid w:val="00055F33"/>
    <w:rsid w:val="00056273"/>
    <w:rsid w:val="0005635E"/>
    <w:rsid w:val="000563BD"/>
    <w:rsid w:val="00056501"/>
    <w:rsid w:val="00056530"/>
    <w:rsid w:val="00056748"/>
    <w:rsid w:val="0005687C"/>
    <w:rsid w:val="00056D91"/>
    <w:rsid w:val="00056EB2"/>
    <w:rsid w:val="000573A8"/>
    <w:rsid w:val="000575EF"/>
    <w:rsid w:val="00057847"/>
    <w:rsid w:val="00057880"/>
    <w:rsid w:val="00057E4B"/>
    <w:rsid w:val="00060146"/>
    <w:rsid w:val="000602C1"/>
    <w:rsid w:val="00060548"/>
    <w:rsid w:val="00060826"/>
    <w:rsid w:val="000609F1"/>
    <w:rsid w:val="00061097"/>
    <w:rsid w:val="00061533"/>
    <w:rsid w:val="000615C5"/>
    <w:rsid w:val="0006187A"/>
    <w:rsid w:val="000619EA"/>
    <w:rsid w:val="00061D16"/>
    <w:rsid w:val="00062166"/>
    <w:rsid w:val="00062593"/>
    <w:rsid w:val="00062CA6"/>
    <w:rsid w:val="00062D04"/>
    <w:rsid w:val="00062F05"/>
    <w:rsid w:val="00062F15"/>
    <w:rsid w:val="000631F7"/>
    <w:rsid w:val="000636D2"/>
    <w:rsid w:val="000637C2"/>
    <w:rsid w:val="00063CC0"/>
    <w:rsid w:val="000642DB"/>
    <w:rsid w:val="0006437D"/>
    <w:rsid w:val="0006439B"/>
    <w:rsid w:val="000643EC"/>
    <w:rsid w:val="00064505"/>
    <w:rsid w:val="00064D8E"/>
    <w:rsid w:val="00064FC7"/>
    <w:rsid w:val="000651AD"/>
    <w:rsid w:val="00065392"/>
    <w:rsid w:val="00065529"/>
    <w:rsid w:val="0006580A"/>
    <w:rsid w:val="0006603F"/>
    <w:rsid w:val="0006687E"/>
    <w:rsid w:val="0006693C"/>
    <w:rsid w:val="00066BAA"/>
    <w:rsid w:val="00066D1B"/>
    <w:rsid w:val="00067077"/>
    <w:rsid w:val="000672B6"/>
    <w:rsid w:val="00067576"/>
    <w:rsid w:val="00067A1E"/>
    <w:rsid w:val="00067D80"/>
    <w:rsid w:val="00067DE3"/>
    <w:rsid w:val="00067E88"/>
    <w:rsid w:val="00070684"/>
    <w:rsid w:val="00070964"/>
    <w:rsid w:val="00070A3F"/>
    <w:rsid w:val="00070B0D"/>
    <w:rsid w:val="00070CA2"/>
    <w:rsid w:val="00070EBA"/>
    <w:rsid w:val="00071022"/>
    <w:rsid w:val="0007111B"/>
    <w:rsid w:val="00071254"/>
    <w:rsid w:val="000712F0"/>
    <w:rsid w:val="0007163A"/>
    <w:rsid w:val="00071770"/>
    <w:rsid w:val="0007190D"/>
    <w:rsid w:val="00071919"/>
    <w:rsid w:val="00071985"/>
    <w:rsid w:val="00071AD3"/>
    <w:rsid w:val="00071B24"/>
    <w:rsid w:val="00071BB0"/>
    <w:rsid w:val="00071F1D"/>
    <w:rsid w:val="000722E1"/>
    <w:rsid w:val="00072499"/>
    <w:rsid w:val="0007251D"/>
    <w:rsid w:val="000726D0"/>
    <w:rsid w:val="00072A61"/>
    <w:rsid w:val="00072B4B"/>
    <w:rsid w:val="00072C08"/>
    <w:rsid w:val="000734AE"/>
    <w:rsid w:val="0007374E"/>
    <w:rsid w:val="00073B10"/>
    <w:rsid w:val="00073B1B"/>
    <w:rsid w:val="000742B6"/>
    <w:rsid w:val="000743FA"/>
    <w:rsid w:val="000746AA"/>
    <w:rsid w:val="000746C7"/>
    <w:rsid w:val="000747FC"/>
    <w:rsid w:val="00074A44"/>
    <w:rsid w:val="00074B2F"/>
    <w:rsid w:val="00074D1F"/>
    <w:rsid w:val="00074ED5"/>
    <w:rsid w:val="00074F97"/>
    <w:rsid w:val="0007536A"/>
    <w:rsid w:val="00075733"/>
    <w:rsid w:val="000757B6"/>
    <w:rsid w:val="00075AAD"/>
    <w:rsid w:val="00075B0C"/>
    <w:rsid w:val="00075B0E"/>
    <w:rsid w:val="00075BCC"/>
    <w:rsid w:val="00075BF9"/>
    <w:rsid w:val="00075DA4"/>
    <w:rsid w:val="00075E8D"/>
    <w:rsid w:val="00075EBE"/>
    <w:rsid w:val="000763D5"/>
    <w:rsid w:val="00076614"/>
    <w:rsid w:val="000767A4"/>
    <w:rsid w:val="00076B98"/>
    <w:rsid w:val="00076D68"/>
    <w:rsid w:val="00076E16"/>
    <w:rsid w:val="00076E60"/>
    <w:rsid w:val="00076E96"/>
    <w:rsid w:val="00077215"/>
    <w:rsid w:val="00077C2B"/>
    <w:rsid w:val="0008027A"/>
    <w:rsid w:val="000809DA"/>
    <w:rsid w:val="00080AD9"/>
    <w:rsid w:val="00080C4B"/>
    <w:rsid w:val="000815B0"/>
    <w:rsid w:val="00081A53"/>
    <w:rsid w:val="000825FB"/>
    <w:rsid w:val="00082751"/>
    <w:rsid w:val="00082755"/>
    <w:rsid w:val="0008281D"/>
    <w:rsid w:val="00082844"/>
    <w:rsid w:val="0008289E"/>
    <w:rsid w:val="00082A96"/>
    <w:rsid w:val="00082A98"/>
    <w:rsid w:val="00082B2F"/>
    <w:rsid w:val="00082D12"/>
    <w:rsid w:val="000830AC"/>
    <w:rsid w:val="00083106"/>
    <w:rsid w:val="00083286"/>
    <w:rsid w:val="000837A8"/>
    <w:rsid w:val="00083927"/>
    <w:rsid w:val="00083A5D"/>
    <w:rsid w:val="00083F15"/>
    <w:rsid w:val="00083FEC"/>
    <w:rsid w:val="000843FE"/>
    <w:rsid w:val="000844CE"/>
    <w:rsid w:val="00084B2C"/>
    <w:rsid w:val="00084DB3"/>
    <w:rsid w:val="00084E80"/>
    <w:rsid w:val="00084EF2"/>
    <w:rsid w:val="00085156"/>
    <w:rsid w:val="00085160"/>
    <w:rsid w:val="00085339"/>
    <w:rsid w:val="000858E2"/>
    <w:rsid w:val="0008596E"/>
    <w:rsid w:val="00085AAC"/>
    <w:rsid w:val="00085D56"/>
    <w:rsid w:val="000863A0"/>
    <w:rsid w:val="000865D3"/>
    <w:rsid w:val="000865DA"/>
    <w:rsid w:val="00086615"/>
    <w:rsid w:val="0008682F"/>
    <w:rsid w:val="00086B6F"/>
    <w:rsid w:val="00086D7B"/>
    <w:rsid w:val="0008713C"/>
    <w:rsid w:val="0008714A"/>
    <w:rsid w:val="000877F7"/>
    <w:rsid w:val="00087894"/>
    <w:rsid w:val="00087938"/>
    <w:rsid w:val="000879E4"/>
    <w:rsid w:val="000879F0"/>
    <w:rsid w:val="00087A5F"/>
    <w:rsid w:val="00087ABA"/>
    <w:rsid w:val="00087B4B"/>
    <w:rsid w:val="00087C33"/>
    <w:rsid w:val="00087C49"/>
    <w:rsid w:val="00087C67"/>
    <w:rsid w:val="00087E85"/>
    <w:rsid w:val="00087FF0"/>
    <w:rsid w:val="000902C5"/>
    <w:rsid w:val="000903C4"/>
    <w:rsid w:val="00090608"/>
    <w:rsid w:val="00090624"/>
    <w:rsid w:val="00090761"/>
    <w:rsid w:val="00090BDC"/>
    <w:rsid w:val="00090EBA"/>
    <w:rsid w:val="00090F48"/>
    <w:rsid w:val="000910FC"/>
    <w:rsid w:val="00091139"/>
    <w:rsid w:val="000918E0"/>
    <w:rsid w:val="00091EF6"/>
    <w:rsid w:val="00092684"/>
    <w:rsid w:val="0009269E"/>
    <w:rsid w:val="00092725"/>
    <w:rsid w:val="00092884"/>
    <w:rsid w:val="00092909"/>
    <w:rsid w:val="00092922"/>
    <w:rsid w:val="00092993"/>
    <w:rsid w:val="00092B88"/>
    <w:rsid w:val="00092DC5"/>
    <w:rsid w:val="000937E0"/>
    <w:rsid w:val="0009381F"/>
    <w:rsid w:val="0009387A"/>
    <w:rsid w:val="00093A86"/>
    <w:rsid w:val="00093B94"/>
    <w:rsid w:val="00093BC4"/>
    <w:rsid w:val="00093FBA"/>
    <w:rsid w:val="00094185"/>
    <w:rsid w:val="000943BB"/>
    <w:rsid w:val="00094483"/>
    <w:rsid w:val="000946A4"/>
    <w:rsid w:val="000946BA"/>
    <w:rsid w:val="000946C9"/>
    <w:rsid w:val="000946E9"/>
    <w:rsid w:val="00094854"/>
    <w:rsid w:val="00094991"/>
    <w:rsid w:val="00094A96"/>
    <w:rsid w:val="00094CFA"/>
    <w:rsid w:val="00094FDF"/>
    <w:rsid w:val="000952B7"/>
    <w:rsid w:val="0009546C"/>
    <w:rsid w:val="000954AD"/>
    <w:rsid w:val="0009551E"/>
    <w:rsid w:val="00095789"/>
    <w:rsid w:val="00095AFB"/>
    <w:rsid w:val="00096847"/>
    <w:rsid w:val="00096A93"/>
    <w:rsid w:val="00096BA5"/>
    <w:rsid w:val="00096D54"/>
    <w:rsid w:val="00096E25"/>
    <w:rsid w:val="00097160"/>
    <w:rsid w:val="0009722D"/>
    <w:rsid w:val="00097457"/>
    <w:rsid w:val="00097CCB"/>
    <w:rsid w:val="00097D9F"/>
    <w:rsid w:val="00097F99"/>
    <w:rsid w:val="000A05DE"/>
    <w:rsid w:val="000A09D8"/>
    <w:rsid w:val="000A0F47"/>
    <w:rsid w:val="000A1080"/>
    <w:rsid w:val="000A1467"/>
    <w:rsid w:val="000A1844"/>
    <w:rsid w:val="000A1914"/>
    <w:rsid w:val="000A1E09"/>
    <w:rsid w:val="000A1ED8"/>
    <w:rsid w:val="000A2033"/>
    <w:rsid w:val="000A2038"/>
    <w:rsid w:val="000A22F9"/>
    <w:rsid w:val="000A28AB"/>
    <w:rsid w:val="000A28DB"/>
    <w:rsid w:val="000A29B3"/>
    <w:rsid w:val="000A2ADE"/>
    <w:rsid w:val="000A2CA5"/>
    <w:rsid w:val="000A2FD8"/>
    <w:rsid w:val="000A310F"/>
    <w:rsid w:val="000A314C"/>
    <w:rsid w:val="000A3354"/>
    <w:rsid w:val="000A467B"/>
    <w:rsid w:val="000A48C6"/>
    <w:rsid w:val="000A48D6"/>
    <w:rsid w:val="000A4BF4"/>
    <w:rsid w:val="000A4CE5"/>
    <w:rsid w:val="000A510F"/>
    <w:rsid w:val="000A5783"/>
    <w:rsid w:val="000A59A7"/>
    <w:rsid w:val="000A5CAD"/>
    <w:rsid w:val="000A5DC4"/>
    <w:rsid w:val="000A5E28"/>
    <w:rsid w:val="000A635B"/>
    <w:rsid w:val="000A6514"/>
    <w:rsid w:val="000A66D5"/>
    <w:rsid w:val="000A6C2D"/>
    <w:rsid w:val="000A6D9A"/>
    <w:rsid w:val="000A6F35"/>
    <w:rsid w:val="000A727E"/>
    <w:rsid w:val="000A7342"/>
    <w:rsid w:val="000A743B"/>
    <w:rsid w:val="000A7517"/>
    <w:rsid w:val="000A7B52"/>
    <w:rsid w:val="000A7B59"/>
    <w:rsid w:val="000A7CCD"/>
    <w:rsid w:val="000A7D06"/>
    <w:rsid w:val="000A7E10"/>
    <w:rsid w:val="000A7EEE"/>
    <w:rsid w:val="000B0085"/>
    <w:rsid w:val="000B0127"/>
    <w:rsid w:val="000B0681"/>
    <w:rsid w:val="000B07DD"/>
    <w:rsid w:val="000B0B54"/>
    <w:rsid w:val="000B0ED8"/>
    <w:rsid w:val="000B0EE1"/>
    <w:rsid w:val="000B1689"/>
    <w:rsid w:val="000B1A00"/>
    <w:rsid w:val="000B1A6D"/>
    <w:rsid w:val="000B1CF8"/>
    <w:rsid w:val="000B2123"/>
    <w:rsid w:val="000B2338"/>
    <w:rsid w:val="000B2484"/>
    <w:rsid w:val="000B24E7"/>
    <w:rsid w:val="000B269B"/>
    <w:rsid w:val="000B2816"/>
    <w:rsid w:val="000B287F"/>
    <w:rsid w:val="000B2B90"/>
    <w:rsid w:val="000B3127"/>
    <w:rsid w:val="000B31EA"/>
    <w:rsid w:val="000B37DC"/>
    <w:rsid w:val="000B3C65"/>
    <w:rsid w:val="000B47FA"/>
    <w:rsid w:val="000B4917"/>
    <w:rsid w:val="000B49D8"/>
    <w:rsid w:val="000B4B7F"/>
    <w:rsid w:val="000B4B90"/>
    <w:rsid w:val="000B518C"/>
    <w:rsid w:val="000B54CF"/>
    <w:rsid w:val="000B5853"/>
    <w:rsid w:val="000B5CB6"/>
    <w:rsid w:val="000B6070"/>
    <w:rsid w:val="000B6083"/>
    <w:rsid w:val="000B634F"/>
    <w:rsid w:val="000B6388"/>
    <w:rsid w:val="000B6638"/>
    <w:rsid w:val="000B70C9"/>
    <w:rsid w:val="000B73B0"/>
    <w:rsid w:val="000B7612"/>
    <w:rsid w:val="000B7627"/>
    <w:rsid w:val="000B77F4"/>
    <w:rsid w:val="000B7ACE"/>
    <w:rsid w:val="000B7F5D"/>
    <w:rsid w:val="000C0076"/>
    <w:rsid w:val="000C0955"/>
    <w:rsid w:val="000C0990"/>
    <w:rsid w:val="000C0AF1"/>
    <w:rsid w:val="000C0D71"/>
    <w:rsid w:val="000C0DC1"/>
    <w:rsid w:val="000C0E2D"/>
    <w:rsid w:val="000C0EDA"/>
    <w:rsid w:val="000C18E1"/>
    <w:rsid w:val="000C24DE"/>
    <w:rsid w:val="000C2530"/>
    <w:rsid w:val="000C25A1"/>
    <w:rsid w:val="000C261C"/>
    <w:rsid w:val="000C297F"/>
    <w:rsid w:val="000C2A00"/>
    <w:rsid w:val="000C2EB3"/>
    <w:rsid w:val="000C2F71"/>
    <w:rsid w:val="000C30CB"/>
    <w:rsid w:val="000C32DE"/>
    <w:rsid w:val="000C3308"/>
    <w:rsid w:val="000C4123"/>
    <w:rsid w:val="000C46F9"/>
    <w:rsid w:val="000C4976"/>
    <w:rsid w:val="000C4EF6"/>
    <w:rsid w:val="000C50F9"/>
    <w:rsid w:val="000C54DC"/>
    <w:rsid w:val="000C5568"/>
    <w:rsid w:val="000C5751"/>
    <w:rsid w:val="000C5E7F"/>
    <w:rsid w:val="000C5F00"/>
    <w:rsid w:val="000C63C4"/>
    <w:rsid w:val="000C65FE"/>
    <w:rsid w:val="000C6813"/>
    <w:rsid w:val="000C69A5"/>
    <w:rsid w:val="000C6C72"/>
    <w:rsid w:val="000C7179"/>
    <w:rsid w:val="000C72C9"/>
    <w:rsid w:val="000C7436"/>
    <w:rsid w:val="000C7714"/>
    <w:rsid w:val="000C7818"/>
    <w:rsid w:val="000C79D7"/>
    <w:rsid w:val="000C7EE1"/>
    <w:rsid w:val="000D01FF"/>
    <w:rsid w:val="000D021A"/>
    <w:rsid w:val="000D02BA"/>
    <w:rsid w:val="000D03CE"/>
    <w:rsid w:val="000D0559"/>
    <w:rsid w:val="000D0589"/>
    <w:rsid w:val="000D0DBF"/>
    <w:rsid w:val="000D1642"/>
    <w:rsid w:val="000D1767"/>
    <w:rsid w:val="000D18E6"/>
    <w:rsid w:val="000D1E1A"/>
    <w:rsid w:val="000D204B"/>
    <w:rsid w:val="000D232D"/>
    <w:rsid w:val="000D2401"/>
    <w:rsid w:val="000D297E"/>
    <w:rsid w:val="000D2AE2"/>
    <w:rsid w:val="000D2C0F"/>
    <w:rsid w:val="000D327A"/>
    <w:rsid w:val="000D32A1"/>
    <w:rsid w:val="000D3585"/>
    <w:rsid w:val="000D378A"/>
    <w:rsid w:val="000D3860"/>
    <w:rsid w:val="000D3CE8"/>
    <w:rsid w:val="000D4006"/>
    <w:rsid w:val="000D42F7"/>
    <w:rsid w:val="000D4A42"/>
    <w:rsid w:val="000D4A4D"/>
    <w:rsid w:val="000D4C64"/>
    <w:rsid w:val="000D4EFE"/>
    <w:rsid w:val="000D4F7B"/>
    <w:rsid w:val="000D5170"/>
    <w:rsid w:val="000D5881"/>
    <w:rsid w:val="000D6503"/>
    <w:rsid w:val="000D680E"/>
    <w:rsid w:val="000D6979"/>
    <w:rsid w:val="000D6ABE"/>
    <w:rsid w:val="000D6C39"/>
    <w:rsid w:val="000D6DC1"/>
    <w:rsid w:val="000D7052"/>
    <w:rsid w:val="000D70BE"/>
    <w:rsid w:val="000D73E3"/>
    <w:rsid w:val="000D742C"/>
    <w:rsid w:val="000D7638"/>
    <w:rsid w:val="000D77CE"/>
    <w:rsid w:val="000D7A44"/>
    <w:rsid w:val="000D7BC8"/>
    <w:rsid w:val="000D7F65"/>
    <w:rsid w:val="000E02C9"/>
    <w:rsid w:val="000E049E"/>
    <w:rsid w:val="000E0846"/>
    <w:rsid w:val="000E0F44"/>
    <w:rsid w:val="000E0F78"/>
    <w:rsid w:val="000E127C"/>
    <w:rsid w:val="000E127D"/>
    <w:rsid w:val="000E14C4"/>
    <w:rsid w:val="000E1950"/>
    <w:rsid w:val="000E1A6F"/>
    <w:rsid w:val="000E1AB9"/>
    <w:rsid w:val="000E1C5B"/>
    <w:rsid w:val="000E1F9E"/>
    <w:rsid w:val="000E26E9"/>
    <w:rsid w:val="000E289F"/>
    <w:rsid w:val="000E293D"/>
    <w:rsid w:val="000E2BE8"/>
    <w:rsid w:val="000E2C38"/>
    <w:rsid w:val="000E2F0D"/>
    <w:rsid w:val="000E30FC"/>
    <w:rsid w:val="000E32A4"/>
    <w:rsid w:val="000E3573"/>
    <w:rsid w:val="000E35E2"/>
    <w:rsid w:val="000E36FF"/>
    <w:rsid w:val="000E394F"/>
    <w:rsid w:val="000E3BE8"/>
    <w:rsid w:val="000E3D2D"/>
    <w:rsid w:val="000E4C4F"/>
    <w:rsid w:val="000E4E91"/>
    <w:rsid w:val="000E512B"/>
    <w:rsid w:val="000E53DD"/>
    <w:rsid w:val="000E5556"/>
    <w:rsid w:val="000E5667"/>
    <w:rsid w:val="000E5CEB"/>
    <w:rsid w:val="000E5F8F"/>
    <w:rsid w:val="000E6033"/>
    <w:rsid w:val="000E6098"/>
    <w:rsid w:val="000E613D"/>
    <w:rsid w:val="000E6BA4"/>
    <w:rsid w:val="000E6C66"/>
    <w:rsid w:val="000E6CFE"/>
    <w:rsid w:val="000E6D5D"/>
    <w:rsid w:val="000E6EF2"/>
    <w:rsid w:val="000E704C"/>
    <w:rsid w:val="000E7169"/>
    <w:rsid w:val="000E73A3"/>
    <w:rsid w:val="000E7D8F"/>
    <w:rsid w:val="000F00D3"/>
    <w:rsid w:val="000F05BC"/>
    <w:rsid w:val="000F0745"/>
    <w:rsid w:val="000F0780"/>
    <w:rsid w:val="000F0B6D"/>
    <w:rsid w:val="000F0D5E"/>
    <w:rsid w:val="000F0F29"/>
    <w:rsid w:val="000F13C8"/>
    <w:rsid w:val="000F1A33"/>
    <w:rsid w:val="000F1A62"/>
    <w:rsid w:val="000F1B78"/>
    <w:rsid w:val="000F1C6C"/>
    <w:rsid w:val="000F1CB0"/>
    <w:rsid w:val="000F1DA0"/>
    <w:rsid w:val="000F207F"/>
    <w:rsid w:val="000F2275"/>
    <w:rsid w:val="000F23B9"/>
    <w:rsid w:val="000F26D8"/>
    <w:rsid w:val="000F2855"/>
    <w:rsid w:val="000F30A0"/>
    <w:rsid w:val="000F339C"/>
    <w:rsid w:val="000F3756"/>
    <w:rsid w:val="000F3A7E"/>
    <w:rsid w:val="000F40AF"/>
    <w:rsid w:val="000F42B3"/>
    <w:rsid w:val="000F478E"/>
    <w:rsid w:val="000F4858"/>
    <w:rsid w:val="000F491C"/>
    <w:rsid w:val="000F4A8D"/>
    <w:rsid w:val="000F4AC2"/>
    <w:rsid w:val="000F4C12"/>
    <w:rsid w:val="000F4D06"/>
    <w:rsid w:val="000F4D30"/>
    <w:rsid w:val="000F4E24"/>
    <w:rsid w:val="000F51E9"/>
    <w:rsid w:val="000F568A"/>
    <w:rsid w:val="000F577F"/>
    <w:rsid w:val="000F6293"/>
    <w:rsid w:val="000F640A"/>
    <w:rsid w:val="000F651D"/>
    <w:rsid w:val="000F65F7"/>
    <w:rsid w:val="000F69BE"/>
    <w:rsid w:val="000F6DC0"/>
    <w:rsid w:val="000F7554"/>
    <w:rsid w:val="000F7759"/>
    <w:rsid w:val="000F7BB0"/>
    <w:rsid w:val="00100090"/>
    <w:rsid w:val="001008DD"/>
    <w:rsid w:val="0010095B"/>
    <w:rsid w:val="00100CD7"/>
    <w:rsid w:val="00101A46"/>
    <w:rsid w:val="00101B71"/>
    <w:rsid w:val="00101BF5"/>
    <w:rsid w:val="00101F45"/>
    <w:rsid w:val="001021F6"/>
    <w:rsid w:val="00102505"/>
    <w:rsid w:val="00102C76"/>
    <w:rsid w:val="00102CAB"/>
    <w:rsid w:val="00103278"/>
    <w:rsid w:val="0010353C"/>
    <w:rsid w:val="00103B48"/>
    <w:rsid w:val="00103D53"/>
    <w:rsid w:val="00103D77"/>
    <w:rsid w:val="00103E59"/>
    <w:rsid w:val="00103EC8"/>
    <w:rsid w:val="00104960"/>
    <w:rsid w:val="001049D2"/>
    <w:rsid w:val="00104D5D"/>
    <w:rsid w:val="00104E18"/>
    <w:rsid w:val="00104E9B"/>
    <w:rsid w:val="00104F54"/>
    <w:rsid w:val="00105001"/>
    <w:rsid w:val="0010516D"/>
    <w:rsid w:val="00105614"/>
    <w:rsid w:val="001058A9"/>
    <w:rsid w:val="00105A9F"/>
    <w:rsid w:val="001063F9"/>
    <w:rsid w:val="00106821"/>
    <w:rsid w:val="001069DE"/>
    <w:rsid w:val="00106A2B"/>
    <w:rsid w:val="00106BDF"/>
    <w:rsid w:val="00106BF7"/>
    <w:rsid w:val="0010721B"/>
    <w:rsid w:val="001076CD"/>
    <w:rsid w:val="00107CE6"/>
    <w:rsid w:val="00110210"/>
    <w:rsid w:val="0011077C"/>
    <w:rsid w:val="0011092B"/>
    <w:rsid w:val="00110AC5"/>
    <w:rsid w:val="00110BA5"/>
    <w:rsid w:val="00110C11"/>
    <w:rsid w:val="00111030"/>
    <w:rsid w:val="00111323"/>
    <w:rsid w:val="001115CB"/>
    <w:rsid w:val="0011165F"/>
    <w:rsid w:val="00111760"/>
    <w:rsid w:val="001117DC"/>
    <w:rsid w:val="00111BB0"/>
    <w:rsid w:val="00111CDD"/>
    <w:rsid w:val="00111FB1"/>
    <w:rsid w:val="00112288"/>
    <w:rsid w:val="00112619"/>
    <w:rsid w:val="001129E4"/>
    <w:rsid w:val="0011324C"/>
    <w:rsid w:val="0011338B"/>
    <w:rsid w:val="001135ED"/>
    <w:rsid w:val="0011372A"/>
    <w:rsid w:val="00113B83"/>
    <w:rsid w:val="00113CCB"/>
    <w:rsid w:val="00114099"/>
    <w:rsid w:val="0011417F"/>
    <w:rsid w:val="0011485E"/>
    <w:rsid w:val="00114954"/>
    <w:rsid w:val="00114C40"/>
    <w:rsid w:val="001152EA"/>
    <w:rsid w:val="00115539"/>
    <w:rsid w:val="00115656"/>
    <w:rsid w:val="00115833"/>
    <w:rsid w:val="00115872"/>
    <w:rsid w:val="00115DB2"/>
    <w:rsid w:val="00116202"/>
    <w:rsid w:val="001163D9"/>
    <w:rsid w:val="001164FE"/>
    <w:rsid w:val="0011685B"/>
    <w:rsid w:val="00116CAC"/>
    <w:rsid w:val="00116F1E"/>
    <w:rsid w:val="001170AA"/>
    <w:rsid w:val="001173FE"/>
    <w:rsid w:val="00117458"/>
    <w:rsid w:val="00117D51"/>
    <w:rsid w:val="0012016F"/>
    <w:rsid w:val="0012024D"/>
    <w:rsid w:val="00120258"/>
    <w:rsid w:val="00120927"/>
    <w:rsid w:val="00120C03"/>
    <w:rsid w:val="00120D65"/>
    <w:rsid w:val="00120EB9"/>
    <w:rsid w:val="0012114F"/>
    <w:rsid w:val="001214C8"/>
    <w:rsid w:val="001218DB"/>
    <w:rsid w:val="00121C20"/>
    <w:rsid w:val="00121C93"/>
    <w:rsid w:val="00121CF3"/>
    <w:rsid w:val="001221CA"/>
    <w:rsid w:val="001223E7"/>
    <w:rsid w:val="001227DB"/>
    <w:rsid w:val="001228CE"/>
    <w:rsid w:val="00122BE0"/>
    <w:rsid w:val="00122C22"/>
    <w:rsid w:val="00122F6F"/>
    <w:rsid w:val="00123102"/>
    <w:rsid w:val="001233A4"/>
    <w:rsid w:val="00123501"/>
    <w:rsid w:val="00123558"/>
    <w:rsid w:val="0012377A"/>
    <w:rsid w:val="001237CE"/>
    <w:rsid w:val="0012392B"/>
    <w:rsid w:val="001239EC"/>
    <w:rsid w:val="00123A04"/>
    <w:rsid w:val="00123AF3"/>
    <w:rsid w:val="00123DF2"/>
    <w:rsid w:val="00124504"/>
    <w:rsid w:val="00124BFF"/>
    <w:rsid w:val="00125098"/>
    <w:rsid w:val="00125196"/>
    <w:rsid w:val="001255FA"/>
    <w:rsid w:val="00125A38"/>
    <w:rsid w:val="00125BC3"/>
    <w:rsid w:val="00126295"/>
    <w:rsid w:val="0012663F"/>
    <w:rsid w:val="0012674E"/>
    <w:rsid w:val="00126866"/>
    <w:rsid w:val="00126D67"/>
    <w:rsid w:val="00126F66"/>
    <w:rsid w:val="00126F7F"/>
    <w:rsid w:val="001273F8"/>
    <w:rsid w:val="0012758E"/>
    <w:rsid w:val="00127A12"/>
    <w:rsid w:val="00127D07"/>
    <w:rsid w:val="00127DC9"/>
    <w:rsid w:val="00127DF3"/>
    <w:rsid w:val="00127E8A"/>
    <w:rsid w:val="00127F6C"/>
    <w:rsid w:val="001301A0"/>
    <w:rsid w:val="00130341"/>
    <w:rsid w:val="00130405"/>
    <w:rsid w:val="001304CD"/>
    <w:rsid w:val="0013068E"/>
    <w:rsid w:val="00130C12"/>
    <w:rsid w:val="00130FD6"/>
    <w:rsid w:val="001311E0"/>
    <w:rsid w:val="00131306"/>
    <w:rsid w:val="00131346"/>
    <w:rsid w:val="00131437"/>
    <w:rsid w:val="001314D8"/>
    <w:rsid w:val="00131DCD"/>
    <w:rsid w:val="0013226C"/>
    <w:rsid w:val="001322BD"/>
    <w:rsid w:val="001326B9"/>
    <w:rsid w:val="001326F3"/>
    <w:rsid w:val="0013286C"/>
    <w:rsid w:val="00132F50"/>
    <w:rsid w:val="00133010"/>
    <w:rsid w:val="0013307E"/>
    <w:rsid w:val="00133166"/>
    <w:rsid w:val="001338B4"/>
    <w:rsid w:val="00134289"/>
    <w:rsid w:val="001342A0"/>
    <w:rsid w:val="00134414"/>
    <w:rsid w:val="00134502"/>
    <w:rsid w:val="001348CB"/>
    <w:rsid w:val="00135191"/>
    <w:rsid w:val="0013525B"/>
    <w:rsid w:val="001352C5"/>
    <w:rsid w:val="0013532C"/>
    <w:rsid w:val="00135566"/>
    <w:rsid w:val="001355C9"/>
    <w:rsid w:val="001359A9"/>
    <w:rsid w:val="00135A1C"/>
    <w:rsid w:val="00135D94"/>
    <w:rsid w:val="00135EB8"/>
    <w:rsid w:val="0013657B"/>
    <w:rsid w:val="0013657E"/>
    <w:rsid w:val="001368B2"/>
    <w:rsid w:val="00136B75"/>
    <w:rsid w:val="00136D59"/>
    <w:rsid w:val="00136F6E"/>
    <w:rsid w:val="00136FC2"/>
    <w:rsid w:val="0013700F"/>
    <w:rsid w:val="00137223"/>
    <w:rsid w:val="001376AF"/>
    <w:rsid w:val="00137763"/>
    <w:rsid w:val="001378B1"/>
    <w:rsid w:val="00137BF9"/>
    <w:rsid w:val="00140157"/>
    <w:rsid w:val="00140205"/>
    <w:rsid w:val="00140292"/>
    <w:rsid w:val="001409BA"/>
    <w:rsid w:val="001409E6"/>
    <w:rsid w:val="00140FED"/>
    <w:rsid w:val="00140FEF"/>
    <w:rsid w:val="00141737"/>
    <w:rsid w:val="00141AC2"/>
    <w:rsid w:val="00141C0B"/>
    <w:rsid w:val="00141C26"/>
    <w:rsid w:val="00141D23"/>
    <w:rsid w:val="00141ECA"/>
    <w:rsid w:val="00142307"/>
    <w:rsid w:val="00142597"/>
    <w:rsid w:val="00142608"/>
    <w:rsid w:val="00142641"/>
    <w:rsid w:val="00142A61"/>
    <w:rsid w:val="00142D21"/>
    <w:rsid w:val="00142E15"/>
    <w:rsid w:val="00142FC6"/>
    <w:rsid w:val="0014335B"/>
    <w:rsid w:val="001434F6"/>
    <w:rsid w:val="00143514"/>
    <w:rsid w:val="00143699"/>
    <w:rsid w:val="001436A6"/>
    <w:rsid w:val="00143CAA"/>
    <w:rsid w:val="00143CCB"/>
    <w:rsid w:val="00143F19"/>
    <w:rsid w:val="00143F40"/>
    <w:rsid w:val="001443BA"/>
    <w:rsid w:val="0014442E"/>
    <w:rsid w:val="001446BF"/>
    <w:rsid w:val="00144A5F"/>
    <w:rsid w:val="00144CFB"/>
    <w:rsid w:val="00144FF1"/>
    <w:rsid w:val="00145014"/>
    <w:rsid w:val="001452B6"/>
    <w:rsid w:val="0014532A"/>
    <w:rsid w:val="00145674"/>
    <w:rsid w:val="001458AE"/>
    <w:rsid w:val="00145ECA"/>
    <w:rsid w:val="00146587"/>
    <w:rsid w:val="0014673E"/>
    <w:rsid w:val="00146ABD"/>
    <w:rsid w:val="00146E82"/>
    <w:rsid w:val="001472FB"/>
    <w:rsid w:val="001474B0"/>
    <w:rsid w:val="00147879"/>
    <w:rsid w:val="00147A3C"/>
    <w:rsid w:val="00147BA6"/>
    <w:rsid w:val="001504BB"/>
    <w:rsid w:val="00150546"/>
    <w:rsid w:val="001505B4"/>
    <w:rsid w:val="00150A70"/>
    <w:rsid w:val="00150B52"/>
    <w:rsid w:val="00150FA3"/>
    <w:rsid w:val="0015121A"/>
    <w:rsid w:val="00151365"/>
    <w:rsid w:val="0015149E"/>
    <w:rsid w:val="00151589"/>
    <w:rsid w:val="0015158D"/>
    <w:rsid w:val="0015177F"/>
    <w:rsid w:val="00151803"/>
    <w:rsid w:val="00151975"/>
    <w:rsid w:val="00151A16"/>
    <w:rsid w:val="00151CB7"/>
    <w:rsid w:val="0015203C"/>
    <w:rsid w:val="00152494"/>
    <w:rsid w:val="00152637"/>
    <w:rsid w:val="001529FA"/>
    <w:rsid w:val="00152B30"/>
    <w:rsid w:val="00152DBE"/>
    <w:rsid w:val="00152ED8"/>
    <w:rsid w:val="001530D5"/>
    <w:rsid w:val="00153648"/>
    <w:rsid w:val="00153961"/>
    <w:rsid w:val="00153982"/>
    <w:rsid w:val="00153CDC"/>
    <w:rsid w:val="00153EB4"/>
    <w:rsid w:val="00154065"/>
    <w:rsid w:val="001542A6"/>
    <w:rsid w:val="00154400"/>
    <w:rsid w:val="00154473"/>
    <w:rsid w:val="001547B3"/>
    <w:rsid w:val="00154AAC"/>
    <w:rsid w:val="0015554F"/>
    <w:rsid w:val="001556E8"/>
    <w:rsid w:val="00155853"/>
    <w:rsid w:val="00155C03"/>
    <w:rsid w:val="001562E9"/>
    <w:rsid w:val="001565BA"/>
    <w:rsid w:val="0015677A"/>
    <w:rsid w:val="00156990"/>
    <w:rsid w:val="00156A40"/>
    <w:rsid w:val="00156F87"/>
    <w:rsid w:val="00157005"/>
    <w:rsid w:val="0015727D"/>
    <w:rsid w:val="001572EA"/>
    <w:rsid w:val="00157511"/>
    <w:rsid w:val="0015776A"/>
    <w:rsid w:val="00157802"/>
    <w:rsid w:val="0015788B"/>
    <w:rsid w:val="00157982"/>
    <w:rsid w:val="00157B68"/>
    <w:rsid w:val="00157F2C"/>
    <w:rsid w:val="001605BD"/>
    <w:rsid w:val="00160A01"/>
    <w:rsid w:val="00161367"/>
    <w:rsid w:val="00161458"/>
    <w:rsid w:val="00161505"/>
    <w:rsid w:val="001615EB"/>
    <w:rsid w:val="001615ED"/>
    <w:rsid w:val="001616E3"/>
    <w:rsid w:val="00161A7D"/>
    <w:rsid w:val="00161BA6"/>
    <w:rsid w:val="00161D59"/>
    <w:rsid w:val="0016220E"/>
    <w:rsid w:val="00162BCD"/>
    <w:rsid w:val="00163223"/>
    <w:rsid w:val="0016351A"/>
    <w:rsid w:val="00163522"/>
    <w:rsid w:val="00163868"/>
    <w:rsid w:val="00163875"/>
    <w:rsid w:val="001638CC"/>
    <w:rsid w:val="00163E2D"/>
    <w:rsid w:val="00163F39"/>
    <w:rsid w:val="00164428"/>
    <w:rsid w:val="001645BB"/>
    <w:rsid w:val="00164C1A"/>
    <w:rsid w:val="00164E8C"/>
    <w:rsid w:val="00164EA1"/>
    <w:rsid w:val="001650F7"/>
    <w:rsid w:val="00165397"/>
    <w:rsid w:val="00165A5A"/>
    <w:rsid w:val="00166405"/>
    <w:rsid w:val="001665BA"/>
    <w:rsid w:val="001665F6"/>
    <w:rsid w:val="001668BF"/>
    <w:rsid w:val="001668DC"/>
    <w:rsid w:val="00166ADE"/>
    <w:rsid w:val="001670B6"/>
    <w:rsid w:val="001670C0"/>
    <w:rsid w:val="001675BD"/>
    <w:rsid w:val="001676FF"/>
    <w:rsid w:val="00167931"/>
    <w:rsid w:val="00167A0C"/>
    <w:rsid w:val="00167A86"/>
    <w:rsid w:val="00167B46"/>
    <w:rsid w:val="00167B4E"/>
    <w:rsid w:val="00167DA2"/>
    <w:rsid w:val="001706CD"/>
    <w:rsid w:val="00170781"/>
    <w:rsid w:val="001707C3"/>
    <w:rsid w:val="001711ED"/>
    <w:rsid w:val="0017144E"/>
    <w:rsid w:val="00171706"/>
    <w:rsid w:val="0017187D"/>
    <w:rsid w:val="00171B29"/>
    <w:rsid w:val="00171B68"/>
    <w:rsid w:val="00171B99"/>
    <w:rsid w:val="00171D46"/>
    <w:rsid w:val="00171F71"/>
    <w:rsid w:val="001722B5"/>
    <w:rsid w:val="00172FB8"/>
    <w:rsid w:val="0017398D"/>
    <w:rsid w:val="001739EE"/>
    <w:rsid w:val="00173C16"/>
    <w:rsid w:val="0017415C"/>
    <w:rsid w:val="00174261"/>
    <w:rsid w:val="00174457"/>
    <w:rsid w:val="00174830"/>
    <w:rsid w:val="00174A21"/>
    <w:rsid w:val="00174A43"/>
    <w:rsid w:val="00174ACD"/>
    <w:rsid w:val="00174C20"/>
    <w:rsid w:val="0017525D"/>
    <w:rsid w:val="0017544C"/>
    <w:rsid w:val="0017584B"/>
    <w:rsid w:val="00175CE4"/>
    <w:rsid w:val="00175D7C"/>
    <w:rsid w:val="00175E07"/>
    <w:rsid w:val="00175EF2"/>
    <w:rsid w:val="00176074"/>
    <w:rsid w:val="00176168"/>
    <w:rsid w:val="00176191"/>
    <w:rsid w:val="00176288"/>
    <w:rsid w:val="00176803"/>
    <w:rsid w:val="001768BD"/>
    <w:rsid w:val="00176E13"/>
    <w:rsid w:val="00176EEB"/>
    <w:rsid w:val="00176FC2"/>
    <w:rsid w:val="001771CB"/>
    <w:rsid w:val="001777F9"/>
    <w:rsid w:val="001778BA"/>
    <w:rsid w:val="001779C5"/>
    <w:rsid w:val="00177DB9"/>
    <w:rsid w:val="001801B9"/>
    <w:rsid w:val="00180274"/>
    <w:rsid w:val="00180927"/>
    <w:rsid w:val="00180981"/>
    <w:rsid w:val="00180A5F"/>
    <w:rsid w:val="00180E2B"/>
    <w:rsid w:val="00180ED4"/>
    <w:rsid w:val="00181018"/>
    <w:rsid w:val="00181023"/>
    <w:rsid w:val="00181093"/>
    <w:rsid w:val="0018124E"/>
    <w:rsid w:val="00181457"/>
    <w:rsid w:val="00181781"/>
    <w:rsid w:val="001817CD"/>
    <w:rsid w:val="00181A6B"/>
    <w:rsid w:val="00181A91"/>
    <w:rsid w:val="00182238"/>
    <w:rsid w:val="0018236C"/>
    <w:rsid w:val="0018240D"/>
    <w:rsid w:val="001829D6"/>
    <w:rsid w:val="00182A49"/>
    <w:rsid w:val="0018335E"/>
    <w:rsid w:val="001835EB"/>
    <w:rsid w:val="001837C6"/>
    <w:rsid w:val="00183955"/>
    <w:rsid w:val="00183B3B"/>
    <w:rsid w:val="00183DB0"/>
    <w:rsid w:val="001846DE"/>
    <w:rsid w:val="00184B2B"/>
    <w:rsid w:val="00184B64"/>
    <w:rsid w:val="00184B6C"/>
    <w:rsid w:val="00184C1A"/>
    <w:rsid w:val="00184E34"/>
    <w:rsid w:val="001850A8"/>
    <w:rsid w:val="00185E2D"/>
    <w:rsid w:val="00185EE7"/>
    <w:rsid w:val="00186175"/>
    <w:rsid w:val="001861BB"/>
    <w:rsid w:val="00186362"/>
    <w:rsid w:val="001863CA"/>
    <w:rsid w:val="00186A79"/>
    <w:rsid w:val="00186DBE"/>
    <w:rsid w:val="00187062"/>
    <w:rsid w:val="001871A3"/>
    <w:rsid w:val="001872DF"/>
    <w:rsid w:val="00187323"/>
    <w:rsid w:val="001873B6"/>
    <w:rsid w:val="00187BA6"/>
    <w:rsid w:val="00187DC8"/>
    <w:rsid w:val="00187E0C"/>
    <w:rsid w:val="00187F61"/>
    <w:rsid w:val="001904B0"/>
    <w:rsid w:val="00190602"/>
    <w:rsid w:val="00190AB1"/>
    <w:rsid w:val="00190D6D"/>
    <w:rsid w:val="00190E6B"/>
    <w:rsid w:val="00191233"/>
    <w:rsid w:val="0019135C"/>
    <w:rsid w:val="00191442"/>
    <w:rsid w:val="00191AE3"/>
    <w:rsid w:val="00191DAF"/>
    <w:rsid w:val="00191E1B"/>
    <w:rsid w:val="00191E4B"/>
    <w:rsid w:val="00191E70"/>
    <w:rsid w:val="0019234F"/>
    <w:rsid w:val="00192672"/>
    <w:rsid w:val="001929C3"/>
    <w:rsid w:val="00192D56"/>
    <w:rsid w:val="00192FF6"/>
    <w:rsid w:val="00193092"/>
    <w:rsid w:val="001933A2"/>
    <w:rsid w:val="001942FA"/>
    <w:rsid w:val="00194520"/>
    <w:rsid w:val="0019453F"/>
    <w:rsid w:val="0019461E"/>
    <w:rsid w:val="00194852"/>
    <w:rsid w:val="001949FD"/>
    <w:rsid w:val="001953C3"/>
    <w:rsid w:val="001955AA"/>
    <w:rsid w:val="00195629"/>
    <w:rsid w:val="00195B3E"/>
    <w:rsid w:val="00195D07"/>
    <w:rsid w:val="00195D37"/>
    <w:rsid w:val="00195DC1"/>
    <w:rsid w:val="001963CA"/>
    <w:rsid w:val="001965AD"/>
    <w:rsid w:val="001965BD"/>
    <w:rsid w:val="001966B9"/>
    <w:rsid w:val="001967FD"/>
    <w:rsid w:val="00196ABC"/>
    <w:rsid w:val="00196B63"/>
    <w:rsid w:val="00196BAC"/>
    <w:rsid w:val="00196C18"/>
    <w:rsid w:val="00196EC4"/>
    <w:rsid w:val="001974B5"/>
    <w:rsid w:val="0019754B"/>
    <w:rsid w:val="001976E3"/>
    <w:rsid w:val="00197822"/>
    <w:rsid w:val="0019787F"/>
    <w:rsid w:val="00197BBF"/>
    <w:rsid w:val="00197C55"/>
    <w:rsid w:val="00197C7D"/>
    <w:rsid w:val="001A0154"/>
    <w:rsid w:val="001A0292"/>
    <w:rsid w:val="001A0487"/>
    <w:rsid w:val="001A0597"/>
    <w:rsid w:val="001A063D"/>
    <w:rsid w:val="001A0961"/>
    <w:rsid w:val="001A0976"/>
    <w:rsid w:val="001A0B8E"/>
    <w:rsid w:val="001A0D52"/>
    <w:rsid w:val="001A1117"/>
    <w:rsid w:val="001A1556"/>
    <w:rsid w:val="001A2087"/>
    <w:rsid w:val="001A2312"/>
    <w:rsid w:val="001A2456"/>
    <w:rsid w:val="001A252A"/>
    <w:rsid w:val="001A25F7"/>
    <w:rsid w:val="001A2A29"/>
    <w:rsid w:val="001A2DDF"/>
    <w:rsid w:val="001A371B"/>
    <w:rsid w:val="001A3BF2"/>
    <w:rsid w:val="001A3CB2"/>
    <w:rsid w:val="001A3CF7"/>
    <w:rsid w:val="001A3DF6"/>
    <w:rsid w:val="001A4043"/>
    <w:rsid w:val="001A41F2"/>
    <w:rsid w:val="001A4507"/>
    <w:rsid w:val="001A49CE"/>
    <w:rsid w:val="001A4CB2"/>
    <w:rsid w:val="001A4DFB"/>
    <w:rsid w:val="001A5172"/>
    <w:rsid w:val="001A54B0"/>
    <w:rsid w:val="001A567D"/>
    <w:rsid w:val="001A5786"/>
    <w:rsid w:val="001A579C"/>
    <w:rsid w:val="001A5880"/>
    <w:rsid w:val="001A5AE6"/>
    <w:rsid w:val="001A5CE3"/>
    <w:rsid w:val="001A5D56"/>
    <w:rsid w:val="001A6124"/>
    <w:rsid w:val="001A61D6"/>
    <w:rsid w:val="001A63CF"/>
    <w:rsid w:val="001A65D0"/>
    <w:rsid w:val="001A6766"/>
    <w:rsid w:val="001A6861"/>
    <w:rsid w:val="001A68F1"/>
    <w:rsid w:val="001A6AD0"/>
    <w:rsid w:val="001A718E"/>
    <w:rsid w:val="001A7AA8"/>
    <w:rsid w:val="001A7CD4"/>
    <w:rsid w:val="001A7DA9"/>
    <w:rsid w:val="001A7EEC"/>
    <w:rsid w:val="001B02A8"/>
    <w:rsid w:val="001B02FD"/>
    <w:rsid w:val="001B0308"/>
    <w:rsid w:val="001B037C"/>
    <w:rsid w:val="001B0490"/>
    <w:rsid w:val="001B06CB"/>
    <w:rsid w:val="001B0849"/>
    <w:rsid w:val="001B0AC1"/>
    <w:rsid w:val="001B0BFB"/>
    <w:rsid w:val="001B141F"/>
    <w:rsid w:val="001B184C"/>
    <w:rsid w:val="001B19DF"/>
    <w:rsid w:val="001B1AC5"/>
    <w:rsid w:val="001B1FA1"/>
    <w:rsid w:val="001B27C7"/>
    <w:rsid w:val="001B2B4D"/>
    <w:rsid w:val="001B3390"/>
    <w:rsid w:val="001B34A3"/>
    <w:rsid w:val="001B3756"/>
    <w:rsid w:val="001B37B8"/>
    <w:rsid w:val="001B39CF"/>
    <w:rsid w:val="001B3A18"/>
    <w:rsid w:val="001B3C8A"/>
    <w:rsid w:val="001B3DB7"/>
    <w:rsid w:val="001B3F2F"/>
    <w:rsid w:val="001B40EA"/>
    <w:rsid w:val="001B45A7"/>
    <w:rsid w:val="001B46E0"/>
    <w:rsid w:val="001B4721"/>
    <w:rsid w:val="001B4C34"/>
    <w:rsid w:val="001B4FB3"/>
    <w:rsid w:val="001B4FC7"/>
    <w:rsid w:val="001B51E8"/>
    <w:rsid w:val="001B56B6"/>
    <w:rsid w:val="001B57B9"/>
    <w:rsid w:val="001B58DC"/>
    <w:rsid w:val="001B60BA"/>
    <w:rsid w:val="001B621F"/>
    <w:rsid w:val="001B625C"/>
    <w:rsid w:val="001B63CC"/>
    <w:rsid w:val="001B654D"/>
    <w:rsid w:val="001B6A32"/>
    <w:rsid w:val="001B6D99"/>
    <w:rsid w:val="001B7178"/>
    <w:rsid w:val="001B7355"/>
    <w:rsid w:val="001B74ED"/>
    <w:rsid w:val="001B7528"/>
    <w:rsid w:val="001B777B"/>
    <w:rsid w:val="001B7C01"/>
    <w:rsid w:val="001C0194"/>
    <w:rsid w:val="001C0234"/>
    <w:rsid w:val="001C08AC"/>
    <w:rsid w:val="001C09CB"/>
    <w:rsid w:val="001C09EE"/>
    <w:rsid w:val="001C0A21"/>
    <w:rsid w:val="001C0DA8"/>
    <w:rsid w:val="001C0E77"/>
    <w:rsid w:val="001C0EF4"/>
    <w:rsid w:val="001C0F66"/>
    <w:rsid w:val="001C10D9"/>
    <w:rsid w:val="001C13FC"/>
    <w:rsid w:val="001C169E"/>
    <w:rsid w:val="001C16BC"/>
    <w:rsid w:val="001C1965"/>
    <w:rsid w:val="001C1C0B"/>
    <w:rsid w:val="001C1CAF"/>
    <w:rsid w:val="001C254B"/>
    <w:rsid w:val="001C2A00"/>
    <w:rsid w:val="001C2AB1"/>
    <w:rsid w:val="001C2EC7"/>
    <w:rsid w:val="001C326E"/>
    <w:rsid w:val="001C3706"/>
    <w:rsid w:val="001C3925"/>
    <w:rsid w:val="001C3D4C"/>
    <w:rsid w:val="001C3DA2"/>
    <w:rsid w:val="001C4011"/>
    <w:rsid w:val="001C4550"/>
    <w:rsid w:val="001C4680"/>
    <w:rsid w:val="001C4BAE"/>
    <w:rsid w:val="001C4BC1"/>
    <w:rsid w:val="001C516F"/>
    <w:rsid w:val="001C52B6"/>
    <w:rsid w:val="001C5514"/>
    <w:rsid w:val="001C57C8"/>
    <w:rsid w:val="001C5847"/>
    <w:rsid w:val="001C5B94"/>
    <w:rsid w:val="001C5DF2"/>
    <w:rsid w:val="001C60FF"/>
    <w:rsid w:val="001C61D0"/>
    <w:rsid w:val="001C6550"/>
    <w:rsid w:val="001C70BD"/>
    <w:rsid w:val="001C70F0"/>
    <w:rsid w:val="001C74A1"/>
    <w:rsid w:val="001C7899"/>
    <w:rsid w:val="001C7C18"/>
    <w:rsid w:val="001C7D93"/>
    <w:rsid w:val="001C7F34"/>
    <w:rsid w:val="001D01C6"/>
    <w:rsid w:val="001D0229"/>
    <w:rsid w:val="001D0339"/>
    <w:rsid w:val="001D03C3"/>
    <w:rsid w:val="001D0B9B"/>
    <w:rsid w:val="001D0BCA"/>
    <w:rsid w:val="001D0CBB"/>
    <w:rsid w:val="001D0D17"/>
    <w:rsid w:val="001D121A"/>
    <w:rsid w:val="001D1786"/>
    <w:rsid w:val="001D195B"/>
    <w:rsid w:val="001D1981"/>
    <w:rsid w:val="001D1B46"/>
    <w:rsid w:val="001D1F1A"/>
    <w:rsid w:val="001D1F7B"/>
    <w:rsid w:val="001D2399"/>
    <w:rsid w:val="001D2833"/>
    <w:rsid w:val="001D356D"/>
    <w:rsid w:val="001D4018"/>
    <w:rsid w:val="001D4032"/>
    <w:rsid w:val="001D43FF"/>
    <w:rsid w:val="001D44A3"/>
    <w:rsid w:val="001D450F"/>
    <w:rsid w:val="001D4647"/>
    <w:rsid w:val="001D49C6"/>
    <w:rsid w:val="001D4AAF"/>
    <w:rsid w:val="001D4E17"/>
    <w:rsid w:val="001D5319"/>
    <w:rsid w:val="001D53E3"/>
    <w:rsid w:val="001D55B0"/>
    <w:rsid w:val="001D583D"/>
    <w:rsid w:val="001D5AFB"/>
    <w:rsid w:val="001D5DA3"/>
    <w:rsid w:val="001D6038"/>
    <w:rsid w:val="001D6340"/>
    <w:rsid w:val="001D6547"/>
    <w:rsid w:val="001D6E9E"/>
    <w:rsid w:val="001D70F5"/>
    <w:rsid w:val="001D71AC"/>
    <w:rsid w:val="001D728D"/>
    <w:rsid w:val="001D760D"/>
    <w:rsid w:val="001D7739"/>
    <w:rsid w:val="001D7788"/>
    <w:rsid w:val="001D7867"/>
    <w:rsid w:val="001D7B34"/>
    <w:rsid w:val="001D7FAD"/>
    <w:rsid w:val="001E000C"/>
    <w:rsid w:val="001E0486"/>
    <w:rsid w:val="001E055C"/>
    <w:rsid w:val="001E085D"/>
    <w:rsid w:val="001E08D6"/>
    <w:rsid w:val="001E0DA5"/>
    <w:rsid w:val="001E102F"/>
    <w:rsid w:val="001E10EE"/>
    <w:rsid w:val="001E162C"/>
    <w:rsid w:val="001E1B6A"/>
    <w:rsid w:val="001E1B88"/>
    <w:rsid w:val="001E23B5"/>
    <w:rsid w:val="001E2431"/>
    <w:rsid w:val="001E246E"/>
    <w:rsid w:val="001E256A"/>
    <w:rsid w:val="001E2DC5"/>
    <w:rsid w:val="001E3184"/>
    <w:rsid w:val="001E329F"/>
    <w:rsid w:val="001E35F6"/>
    <w:rsid w:val="001E3773"/>
    <w:rsid w:val="001E37CE"/>
    <w:rsid w:val="001E38AE"/>
    <w:rsid w:val="001E3B8A"/>
    <w:rsid w:val="001E3DB7"/>
    <w:rsid w:val="001E42BE"/>
    <w:rsid w:val="001E4649"/>
    <w:rsid w:val="001E49E1"/>
    <w:rsid w:val="001E4F73"/>
    <w:rsid w:val="001E5A9A"/>
    <w:rsid w:val="001E5ADB"/>
    <w:rsid w:val="001E5F91"/>
    <w:rsid w:val="001E5FB2"/>
    <w:rsid w:val="001E61A4"/>
    <w:rsid w:val="001E6689"/>
    <w:rsid w:val="001E6832"/>
    <w:rsid w:val="001E6DF7"/>
    <w:rsid w:val="001E6E96"/>
    <w:rsid w:val="001E6EC6"/>
    <w:rsid w:val="001E72B9"/>
    <w:rsid w:val="001E74DB"/>
    <w:rsid w:val="001E763B"/>
    <w:rsid w:val="001E76CB"/>
    <w:rsid w:val="001E79AE"/>
    <w:rsid w:val="001E7A2C"/>
    <w:rsid w:val="001E7C21"/>
    <w:rsid w:val="001E7C36"/>
    <w:rsid w:val="001E7DB3"/>
    <w:rsid w:val="001E7DC9"/>
    <w:rsid w:val="001E7F67"/>
    <w:rsid w:val="001F02D9"/>
    <w:rsid w:val="001F04AF"/>
    <w:rsid w:val="001F0C48"/>
    <w:rsid w:val="001F0FD8"/>
    <w:rsid w:val="001F177D"/>
    <w:rsid w:val="001F195F"/>
    <w:rsid w:val="001F19C4"/>
    <w:rsid w:val="001F1D63"/>
    <w:rsid w:val="001F1D77"/>
    <w:rsid w:val="001F2145"/>
    <w:rsid w:val="001F214D"/>
    <w:rsid w:val="001F2487"/>
    <w:rsid w:val="001F288A"/>
    <w:rsid w:val="001F3043"/>
    <w:rsid w:val="001F3253"/>
    <w:rsid w:val="001F328E"/>
    <w:rsid w:val="001F3684"/>
    <w:rsid w:val="001F37F1"/>
    <w:rsid w:val="001F3A82"/>
    <w:rsid w:val="001F3D2F"/>
    <w:rsid w:val="001F3DF6"/>
    <w:rsid w:val="001F40D7"/>
    <w:rsid w:val="001F415C"/>
    <w:rsid w:val="001F43F1"/>
    <w:rsid w:val="001F46E1"/>
    <w:rsid w:val="001F4B17"/>
    <w:rsid w:val="001F50D2"/>
    <w:rsid w:val="001F52C4"/>
    <w:rsid w:val="001F554E"/>
    <w:rsid w:val="001F599A"/>
    <w:rsid w:val="001F5A98"/>
    <w:rsid w:val="001F5B10"/>
    <w:rsid w:val="001F5DA4"/>
    <w:rsid w:val="001F5F4F"/>
    <w:rsid w:val="001F6311"/>
    <w:rsid w:val="001F65A1"/>
    <w:rsid w:val="001F6D8A"/>
    <w:rsid w:val="001F723D"/>
    <w:rsid w:val="001F72F3"/>
    <w:rsid w:val="001F7535"/>
    <w:rsid w:val="001F7768"/>
    <w:rsid w:val="001F784D"/>
    <w:rsid w:val="001F7C7E"/>
    <w:rsid w:val="001F7CA1"/>
    <w:rsid w:val="002002BA"/>
    <w:rsid w:val="002011A9"/>
    <w:rsid w:val="0020123D"/>
    <w:rsid w:val="00201269"/>
    <w:rsid w:val="002012AA"/>
    <w:rsid w:val="002016C7"/>
    <w:rsid w:val="00201B9A"/>
    <w:rsid w:val="0020243A"/>
    <w:rsid w:val="0020247A"/>
    <w:rsid w:val="0020264E"/>
    <w:rsid w:val="0020292F"/>
    <w:rsid w:val="00202E11"/>
    <w:rsid w:val="00202E40"/>
    <w:rsid w:val="00202F35"/>
    <w:rsid w:val="0020311B"/>
    <w:rsid w:val="002034FF"/>
    <w:rsid w:val="00203995"/>
    <w:rsid w:val="002039DB"/>
    <w:rsid w:val="002040EC"/>
    <w:rsid w:val="00204628"/>
    <w:rsid w:val="0020465E"/>
    <w:rsid w:val="00204B41"/>
    <w:rsid w:val="00204B70"/>
    <w:rsid w:val="00204CB4"/>
    <w:rsid w:val="00204EBD"/>
    <w:rsid w:val="0020500A"/>
    <w:rsid w:val="002056EA"/>
    <w:rsid w:val="00205A52"/>
    <w:rsid w:val="00205AAB"/>
    <w:rsid w:val="00205CE9"/>
    <w:rsid w:val="00205DEC"/>
    <w:rsid w:val="00205DF8"/>
    <w:rsid w:val="00205E9D"/>
    <w:rsid w:val="00205FB0"/>
    <w:rsid w:val="002062CC"/>
    <w:rsid w:val="002062D3"/>
    <w:rsid w:val="0020630A"/>
    <w:rsid w:val="00206359"/>
    <w:rsid w:val="002063D8"/>
    <w:rsid w:val="002065FC"/>
    <w:rsid w:val="00206607"/>
    <w:rsid w:val="00206BA7"/>
    <w:rsid w:val="00206D13"/>
    <w:rsid w:val="00207A59"/>
    <w:rsid w:val="00207B97"/>
    <w:rsid w:val="0021001C"/>
    <w:rsid w:val="0021011C"/>
    <w:rsid w:val="00210334"/>
    <w:rsid w:val="0021036C"/>
    <w:rsid w:val="0021078E"/>
    <w:rsid w:val="00210835"/>
    <w:rsid w:val="00210AC9"/>
    <w:rsid w:val="002110CC"/>
    <w:rsid w:val="00211119"/>
    <w:rsid w:val="00211221"/>
    <w:rsid w:val="002113B9"/>
    <w:rsid w:val="00211BAB"/>
    <w:rsid w:val="00211BC8"/>
    <w:rsid w:val="00211F77"/>
    <w:rsid w:val="00212289"/>
    <w:rsid w:val="0021261A"/>
    <w:rsid w:val="002128D3"/>
    <w:rsid w:val="00212E4A"/>
    <w:rsid w:val="00212E7C"/>
    <w:rsid w:val="002133EB"/>
    <w:rsid w:val="0021348B"/>
    <w:rsid w:val="002134AD"/>
    <w:rsid w:val="00213B00"/>
    <w:rsid w:val="00214146"/>
    <w:rsid w:val="00214358"/>
    <w:rsid w:val="00214482"/>
    <w:rsid w:val="002144C3"/>
    <w:rsid w:val="00214566"/>
    <w:rsid w:val="002146CE"/>
    <w:rsid w:val="00214BE3"/>
    <w:rsid w:val="00214E2A"/>
    <w:rsid w:val="00215253"/>
    <w:rsid w:val="002152F0"/>
    <w:rsid w:val="00215AE9"/>
    <w:rsid w:val="00215B36"/>
    <w:rsid w:val="002161FF"/>
    <w:rsid w:val="00216313"/>
    <w:rsid w:val="0021661B"/>
    <w:rsid w:val="0021690E"/>
    <w:rsid w:val="0021694B"/>
    <w:rsid w:val="00216B02"/>
    <w:rsid w:val="00216D33"/>
    <w:rsid w:val="00216D60"/>
    <w:rsid w:val="00216D76"/>
    <w:rsid w:val="002175C5"/>
    <w:rsid w:val="0021767E"/>
    <w:rsid w:val="00217684"/>
    <w:rsid w:val="00217792"/>
    <w:rsid w:val="00217E6E"/>
    <w:rsid w:val="00220524"/>
    <w:rsid w:val="00220C47"/>
    <w:rsid w:val="0022134B"/>
    <w:rsid w:val="00221421"/>
    <w:rsid w:val="0022159F"/>
    <w:rsid w:val="00221EA0"/>
    <w:rsid w:val="00221FB4"/>
    <w:rsid w:val="00221FC3"/>
    <w:rsid w:val="002221F7"/>
    <w:rsid w:val="0022234A"/>
    <w:rsid w:val="00222576"/>
    <w:rsid w:val="0022258C"/>
    <w:rsid w:val="00223213"/>
    <w:rsid w:val="002239B2"/>
    <w:rsid w:val="00223C59"/>
    <w:rsid w:val="00223F8A"/>
    <w:rsid w:val="00224030"/>
    <w:rsid w:val="002243C9"/>
    <w:rsid w:val="00224796"/>
    <w:rsid w:val="002249C1"/>
    <w:rsid w:val="00224F9C"/>
    <w:rsid w:val="002251EB"/>
    <w:rsid w:val="002255A3"/>
    <w:rsid w:val="002255E6"/>
    <w:rsid w:val="00225822"/>
    <w:rsid w:val="00225987"/>
    <w:rsid w:val="00225A3A"/>
    <w:rsid w:val="00225C73"/>
    <w:rsid w:val="00225E02"/>
    <w:rsid w:val="00225E0E"/>
    <w:rsid w:val="00226683"/>
    <w:rsid w:val="002267B5"/>
    <w:rsid w:val="00226802"/>
    <w:rsid w:val="00226C96"/>
    <w:rsid w:val="00226CA5"/>
    <w:rsid w:val="00226D1B"/>
    <w:rsid w:val="00226DF5"/>
    <w:rsid w:val="00226F53"/>
    <w:rsid w:val="002270E5"/>
    <w:rsid w:val="0022722A"/>
    <w:rsid w:val="002273B6"/>
    <w:rsid w:val="00227929"/>
    <w:rsid w:val="0022794B"/>
    <w:rsid w:val="00227C14"/>
    <w:rsid w:val="00227E32"/>
    <w:rsid w:val="00227F0D"/>
    <w:rsid w:val="00227FDE"/>
    <w:rsid w:val="002301B2"/>
    <w:rsid w:val="00230246"/>
    <w:rsid w:val="002303B1"/>
    <w:rsid w:val="0023082C"/>
    <w:rsid w:val="0023102E"/>
    <w:rsid w:val="0023122A"/>
    <w:rsid w:val="002312D2"/>
    <w:rsid w:val="00231CE3"/>
    <w:rsid w:val="00232625"/>
    <w:rsid w:val="00232746"/>
    <w:rsid w:val="0023288B"/>
    <w:rsid w:val="00232942"/>
    <w:rsid w:val="00233225"/>
    <w:rsid w:val="00233606"/>
    <w:rsid w:val="002337F3"/>
    <w:rsid w:val="00233A72"/>
    <w:rsid w:val="00233B9B"/>
    <w:rsid w:val="00233CBA"/>
    <w:rsid w:val="00233FF5"/>
    <w:rsid w:val="002340B1"/>
    <w:rsid w:val="00234517"/>
    <w:rsid w:val="00234555"/>
    <w:rsid w:val="002345C9"/>
    <w:rsid w:val="002347D3"/>
    <w:rsid w:val="00234BAC"/>
    <w:rsid w:val="00234E6C"/>
    <w:rsid w:val="0023514B"/>
    <w:rsid w:val="002353E4"/>
    <w:rsid w:val="00235CD5"/>
    <w:rsid w:val="00236294"/>
    <w:rsid w:val="00236327"/>
    <w:rsid w:val="002367EC"/>
    <w:rsid w:val="00236B8A"/>
    <w:rsid w:val="002371FE"/>
    <w:rsid w:val="00237226"/>
    <w:rsid w:val="00237543"/>
    <w:rsid w:val="002376A2"/>
    <w:rsid w:val="00237F46"/>
    <w:rsid w:val="00240004"/>
    <w:rsid w:val="002400BD"/>
    <w:rsid w:val="002400E4"/>
    <w:rsid w:val="002401A8"/>
    <w:rsid w:val="002404D8"/>
    <w:rsid w:val="00240797"/>
    <w:rsid w:val="00240DF7"/>
    <w:rsid w:val="00240FF2"/>
    <w:rsid w:val="0024128C"/>
    <w:rsid w:val="00241359"/>
    <w:rsid w:val="0024172D"/>
    <w:rsid w:val="00241A98"/>
    <w:rsid w:val="00242019"/>
    <w:rsid w:val="002425A6"/>
    <w:rsid w:val="0024278B"/>
    <w:rsid w:val="0024294C"/>
    <w:rsid w:val="00242C0E"/>
    <w:rsid w:val="00242E45"/>
    <w:rsid w:val="00243040"/>
    <w:rsid w:val="00243B05"/>
    <w:rsid w:val="00243C6B"/>
    <w:rsid w:val="00243CA3"/>
    <w:rsid w:val="00243F7B"/>
    <w:rsid w:val="00243F8F"/>
    <w:rsid w:val="002440B6"/>
    <w:rsid w:val="0024436E"/>
    <w:rsid w:val="002446BC"/>
    <w:rsid w:val="00244BED"/>
    <w:rsid w:val="00244D98"/>
    <w:rsid w:val="00244E35"/>
    <w:rsid w:val="002453C9"/>
    <w:rsid w:val="00245462"/>
    <w:rsid w:val="002457C6"/>
    <w:rsid w:val="00245A3E"/>
    <w:rsid w:val="00245AC5"/>
    <w:rsid w:val="00245F71"/>
    <w:rsid w:val="00245F9F"/>
    <w:rsid w:val="00246175"/>
    <w:rsid w:val="002467B0"/>
    <w:rsid w:val="002468C1"/>
    <w:rsid w:val="00246BAF"/>
    <w:rsid w:val="00246BDA"/>
    <w:rsid w:val="00246BDB"/>
    <w:rsid w:val="00246D6F"/>
    <w:rsid w:val="00246EDE"/>
    <w:rsid w:val="0024773D"/>
    <w:rsid w:val="002478BB"/>
    <w:rsid w:val="00247B14"/>
    <w:rsid w:val="00247C05"/>
    <w:rsid w:val="00247F27"/>
    <w:rsid w:val="00250297"/>
    <w:rsid w:val="002502DD"/>
    <w:rsid w:val="0025035E"/>
    <w:rsid w:val="00250791"/>
    <w:rsid w:val="002508A0"/>
    <w:rsid w:val="00250934"/>
    <w:rsid w:val="00250CCD"/>
    <w:rsid w:val="00251150"/>
    <w:rsid w:val="00251248"/>
    <w:rsid w:val="002513AF"/>
    <w:rsid w:val="002514DF"/>
    <w:rsid w:val="0025154A"/>
    <w:rsid w:val="00251614"/>
    <w:rsid w:val="0025171B"/>
    <w:rsid w:val="00251728"/>
    <w:rsid w:val="002519F4"/>
    <w:rsid w:val="00251A6E"/>
    <w:rsid w:val="00251BEC"/>
    <w:rsid w:val="002525F1"/>
    <w:rsid w:val="00252C60"/>
    <w:rsid w:val="00252DF0"/>
    <w:rsid w:val="00252F0C"/>
    <w:rsid w:val="00252F47"/>
    <w:rsid w:val="002531C6"/>
    <w:rsid w:val="00253459"/>
    <w:rsid w:val="00253592"/>
    <w:rsid w:val="002536B0"/>
    <w:rsid w:val="0025392F"/>
    <w:rsid w:val="002539B4"/>
    <w:rsid w:val="002539C6"/>
    <w:rsid w:val="00253BD0"/>
    <w:rsid w:val="00253DBC"/>
    <w:rsid w:val="00254100"/>
    <w:rsid w:val="002549EB"/>
    <w:rsid w:val="00254A8F"/>
    <w:rsid w:val="00254B5B"/>
    <w:rsid w:val="00254C6A"/>
    <w:rsid w:val="00254D13"/>
    <w:rsid w:val="00254DC8"/>
    <w:rsid w:val="00255246"/>
    <w:rsid w:val="002554E4"/>
    <w:rsid w:val="00255C2B"/>
    <w:rsid w:val="00255CA4"/>
    <w:rsid w:val="00256B44"/>
    <w:rsid w:val="00256C03"/>
    <w:rsid w:val="00256CEF"/>
    <w:rsid w:val="002571B5"/>
    <w:rsid w:val="002575A1"/>
    <w:rsid w:val="0025795E"/>
    <w:rsid w:val="00257973"/>
    <w:rsid w:val="00257B8E"/>
    <w:rsid w:val="002604C4"/>
    <w:rsid w:val="002606EE"/>
    <w:rsid w:val="002609AE"/>
    <w:rsid w:val="002609E3"/>
    <w:rsid w:val="00260A7D"/>
    <w:rsid w:val="00260C47"/>
    <w:rsid w:val="00260FAB"/>
    <w:rsid w:val="002614E5"/>
    <w:rsid w:val="0026164D"/>
    <w:rsid w:val="00261920"/>
    <w:rsid w:val="00261B3B"/>
    <w:rsid w:val="00261DAD"/>
    <w:rsid w:val="00261DB1"/>
    <w:rsid w:val="00261F82"/>
    <w:rsid w:val="00262128"/>
    <w:rsid w:val="00262463"/>
    <w:rsid w:val="00262494"/>
    <w:rsid w:val="002629FA"/>
    <w:rsid w:val="00262B96"/>
    <w:rsid w:val="00262C92"/>
    <w:rsid w:val="00262DD5"/>
    <w:rsid w:val="00262E81"/>
    <w:rsid w:val="002630A8"/>
    <w:rsid w:val="00263217"/>
    <w:rsid w:val="0026321F"/>
    <w:rsid w:val="002632F2"/>
    <w:rsid w:val="00263477"/>
    <w:rsid w:val="0026379A"/>
    <w:rsid w:val="00263974"/>
    <w:rsid w:val="0026405E"/>
    <w:rsid w:val="002644D7"/>
    <w:rsid w:val="00264912"/>
    <w:rsid w:val="00264D42"/>
    <w:rsid w:val="00265254"/>
    <w:rsid w:val="00265693"/>
    <w:rsid w:val="00265844"/>
    <w:rsid w:val="00265A44"/>
    <w:rsid w:val="00265A82"/>
    <w:rsid w:val="00265CC8"/>
    <w:rsid w:val="00265D6E"/>
    <w:rsid w:val="00265FD1"/>
    <w:rsid w:val="002661F4"/>
    <w:rsid w:val="0026649E"/>
    <w:rsid w:val="00266D46"/>
    <w:rsid w:val="00266F68"/>
    <w:rsid w:val="002673FB"/>
    <w:rsid w:val="00267563"/>
    <w:rsid w:val="0026772A"/>
    <w:rsid w:val="0026787C"/>
    <w:rsid w:val="002679A5"/>
    <w:rsid w:val="00267FA4"/>
    <w:rsid w:val="00270225"/>
    <w:rsid w:val="00270A37"/>
    <w:rsid w:val="00270E4F"/>
    <w:rsid w:val="00270FCC"/>
    <w:rsid w:val="0027111F"/>
    <w:rsid w:val="0027118A"/>
    <w:rsid w:val="002717BE"/>
    <w:rsid w:val="002717F4"/>
    <w:rsid w:val="00271A9F"/>
    <w:rsid w:val="00271AA5"/>
    <w:rsid w:val="00271BD5"/>
    <w:rsid w:val="00271F35"/>
    <w:rsid w:val="00271F38"/>
    <w:rsid w:val="002722B2"/>
    <w:rsid w:val="00272324"/>
    <w:rsid w:val="002728D3"/>
    <w:rsid w:val="0027293D"/>
    <w:rsid w:val="00272956"/>
    <w:rsid w:val="00272C2A"/>
    <w:rsid w:val="00272C6B"/>
    <w:rsid w:val="00272D63"/>
    <w:rsid w:val="00272E4A"/>
    <w:rsid w:val="00273474"/>
    <w:rsid w:val="0027361A"/>
    <w:rsid w:val="002740EC"/>
    <w:rsid w:val="002741B2"/>
    <w:rsid w:val="002741F8"/>
    <w:rsid w:val="0027450B"/>
    <w:rsid w:val="0027466F"/>
    <w:rsid w:val="002747CA"/>
    <w:rsid w:val="00274B36"/>
    <w:rsid w:val="00274C17"/>
    <w:rsid w:val="00274E0A"/>
    <w:rsid w:val="00274EE6"/>
    <w:rsid w:val="00274EF2"/>
    <w:rsid w:val="00274FEB"/>
    <w:rsid w:val="0027524B"/>
    <w:rsid w:val="0027585D"/>
    <w:rsid w:val="0027594E"/>
    <w:rsid w:val="00275B8E"/>
    <w:rsid w:val="00275D12"/>
    <w:rsid w:val="00275D77"/>
    <w:rsid w:val="00275E1D"/>
    <w:rsid w:val="00275F3B"/>
    <w:rsid w:val="00275F58"/>
    <w:rsid w:val="00275F89"/>
    <w:rsid w:val="00276025"/>
    <w:rsid w:val="00276254"/>
    <w:rsid w:val="00276526"/>
    <w:rsid w:val="00276995"/>
    <w:rsid w:val="00276A74"/>
    <w:rsid w:val="00276AB5"/>
    <w:rsid w:val="00276B04"/>
    <w:rsid w:val="00276B94"/>
    <w:rsid w:val="00276D91"/>
    <w:rsid w:val="00276F13"/>
    <w:rsid w:val="002777CE"/>
    <w:rsid w:val="002777F0"/>
    <w:rsid w:val="002778CB"/>
    <w:rsid w:val="00277E8F"/>
    <w:rsid w:val="002802EB"/>
    <w:rsid w:val="00280489"/>
    <w:rsid w:val="002804C8"/>
    <w:rsid w:val="002809F5"/>
    <w:rsid w:val="00280AFE"/>
    <w:rsid w:val="00281036"/>
    <w:rsid w:val="0028116F"/>
    <w:rsid w:val="00281284"/>
    <w:rsid w:val="002819CB"/>
    <w:rsid w:val="00281B16"/>
    <w:rsid w:val="00281EAE"/>
    <w:rsid w:val="00282065"/>
    <w:rsid w:val="00282091"/>
    <w:rsid w:val="0028210B"/>
    <w:rsid w:val="00282166"/>
    <w:rsid w:val="002821F5"/>
    <w:rsid w:val="002822FC"/>
    <w:rsid w:val="00282468"/>
    <w:rsid w:val="002825FF"/>
    <w:rsid w:val="00282F65"/>
    <w:rsid w:val="00283155"/>
    <w:rsid w:val="0028330E"/>
    <w:rsid w:val="00283483"/>
    <w:rsid w:val="002835FB"/>
    <w:rsid w:val="002837DE"/>
    <w:rsid w:val="00283F14"/>
    <w:rsid w:val="00283FCC"/>
    <w:rsid w:val="002840D2"/>
    <w:rsid w:val="00284499"/>
    <w:rsid w:val="002847A7"/>
    <w:rsid w:val="00284974"/>
    <w:rsid w:val="00284C27"/>
    <w:rsid w:val="002851E2"/>
    <w:rsid w:val="00285350"/>
    <w:rsid w:val="00285772"/>
    <w:rsid w:val="00285956"/>
    <w:rsid w:val="00285B11"/>
    <w:rsid w:val="00285C37"/>
    <w:rsid w:val="00285DCB"/>
    <w:rsid w:val="00285E52"/>
    <w:rsid w:val="00285ED3"/>
    <w:rsid w:val="002860EC"/>
    <w:rsid w:val="002861C4"/>
    <w:rsid w:val="00286617"/>
    <w:rsid w:val="0028677D"/>
    <w:rsid w:val="0028684B"/>
    <w:rsid w:val="00286C31"/>
    <w:rsid w:val="00286D95"/>
    <w:rsid w:val="00287052"/>
    <w:rsid w:val="0028772E"/>
    <w:rsid w:val="0028787D"/>
    <w:rsid w:val="00287CE6"/>
    <w:rsid w:val="00287F4B"/>
    <w:rsid w:val="00290537"/>
    <w:rsid w:val="0029091C"/>
    <w:rsid w:val="00290CE0"/>
    <w:rsid w:val="00290E9E"/>
    <w:rsid w:val="0029104D"/>
    <w:rsid w:val="002911EC"/>
    <w:rsid w:val="00291272"/>
    <w:rsid w:val="00291811"/>
    <w:rsid w:val="002918B0"/>
    <w:rsid w:val="00291A61"/>
    <w:rsid w:val="00291AA8"/>
    <w:rsid w:val="00291F67"/>
    <w:rsid w:val="00292404"/>
    <w:rsid w:val="00292793"/>
    <w:rsid w:val="00292895"/>
    <w:rsid w:val="00292979"/>
    <w:rsid w:val="00292B00"/>
    <w:rsid w:val="00292CCB"/>
    <w:rsid w:val="00292E07"/>
    <w:rsid w:val="00292E7F"/>
    <w:rsid w:val="00292FCD"/>
    <w:rsid w:val="00293130"/>
    <w:rsid w:val="0029333E"/>
    <w:rsid w:val="002938D4"/>
    <w:rsid w:val="00293B13"/>
    <w:rsid w:val="00293BC8"/>
    <w:rsid w:val="00293C61"/>
    <w:rsid w:val="00293E8C"/>
    <w:rsid w:val="00293F36"/>
    <w:rsid w:val="00294125"/>
    <w:rsid w:val="00294157"/>
    <w:rsid w:val="002941A1"/>
    <w:rsid w:val="002946D5"/>
    <w:rsid w:val="00294917"/>
    <w:rsid w:val="00294D95"/>
    <w:rsid w:val="002950E0"/>
    <w:rsid w:val="0029545E"/>
    <w:rsid w:val="00295594"/>
    <w:rsid w:val="002957E1"/>
    <w:rsid w:val="00295D02"/>
    <w:rsid w:val="00295ECD"/>
    <w:rsid w:val="0029601A"/>
    <w:rsid w:val="00296119"/>
    <w:rsid w:val="00296279"/>
    <w:rsid w:val="00296506"/>
    <w:rsid w:val="002965E6"/>
    <w:rsid w:val="002969BA"/>
    <w:rsid w:val="002969EE"/>
    <w:rsid w:val="00296F7D"/>
    <w:rsid w:val="002972FD"/>
    <w:rsid w:val="00297382"/>
    <w:rsid w:val="002974CC"/>
    <w:rsid w:val="00297C0A"/>
    <w:rsid w:val="00297D28"/>
    <w:rsid w:val="00297DE1"/>
    <w:rsid w:val="002A0016"/>
    <w:rsid w:val="002A016B"/>
    <w:rsid w:val="002A058A"/>
    <w:rsid w:val="002A08C6"/>
    <w:rsid w:val="002A0ED1"/>
    <w:rsid w:val="002A1448"/>
    <w:rsid w:val="002A145C"/>
    <w:rsid w:val="002A160B"/>
    <w:rsid w:val="002A1660"/>
    <w:rsid w:val="002A1B39"/>
    <w:rsid w:val="002A1F29"/>
    <w:rsid w:val="002A2039"/>
    <w:rsid w:val="002A2103"/>
    <w:rsid w:val="002A23B7"/>
    <w:rsid w:val="002A2422"/>
    <w:rsid w:val="002A2505"/>
    <w:rsid w:val="002A2579"/>
    <w:rsid w:val="002A27F5"/>
    <w:rsid w:val="002A2D24"/>
    <w:rsid w:val="002A2D86"/>
    <w:rsid w:val="002A2F1C"/>
    <w:rsid w:val="002A39DF"/>
    <w:rsid w:val="002A3FF2"/>
    <w:rsid w:val="002A471E"/>
    <w:rsid w:val="002A4AC5"/>
    <w:rsid w:val="002A4BA1"/>
    <w:rsid w:val="002A50E0"/>
    <w:rsid w:val="002A51E2"/>
    <w:rsid w:val="002A5915"/>
    <w:rsid w:val="002A6310"/>
    <w:rsid w:val="002A640E"/>
    <w:rsid w:val="002A6639"/>
    <w:rsid w:val="002A6958"/>
    <w:rsid w:val="002A6F25"/>
    <w:rsid w:val="002A7A18"/>
    <w:rsid w:val="002A7EDE"/>
    <w:rsid w:val="002A7F88"/>
    <w:rsid w:val="002B0114"/>
    <w:rsid w:val="002B0296"/>
    <w:rsid w:val="002B02EE"/>
    <w:rsid w:val="002B0789"/>
    <w:rsid w:val="002B086A"/>
    <w:rsid w:val="002B0BE5"/>
    <w:rsid w:val="002B108C"/>
    <w:rsid w:val="002B11B6"/>
    <w:rsid w:val="002B1358"/>
    <w:rsid w:val="002B13B4"/>
    <w:rsid w:val="002B13EA"/>
    <w:rsid w:val="002B1902"/>
    <w:rsid w:val="002B1B86"/>
    <w:rsid w:val="002B1BCF"/>
    <w:rsid w:val="002B1E1D"/>
    <w:rsid w:val="002B1EEC"/>
    <w:rsid w:val="002B220C"/>
    <w:rsid w:val="002B24FB"/>
    <w:rsid w:val="002B2508"/>
    <w:rsid w:val="002B2B95"/>
    <w:rsid w:val="002B2C0B"/>
    <w:rsid w:val="002B2FAC"/>
    <w:rsid w:val="002B3043"/>
    <w:rsid w:val="002B335B"/>
    <w:rsid w:val="002B3464"/>
    <w:rsid w:val="002B3493"/>
    <w:rsid w:val="002B35E0"/>
    <w:rsid w:val="002B3907"/>
    <w:rsid w:val="002B392A"/>
    <w:rsid w:val="002B3AAA"/>
    <w:rsid w:val="002B3CD2"/>
    <w:rsid w:val="002B3D61"/>
    <w:rsid w:val="002B3DC3"/>
    <w:rsid w:val="002B4198"/>
    <w:rsid w:val="002B4B2C"/>
    <w:rsid w:val="002B4B89"/>
    <w:rsid w:val="002B4D16"/>
    <w:rsid w:val="002B4ECE"/>
    <w:rsid w:val="002B560F"/>
    <w:rsid w:val="002B5815"/>
    <w:rsid w:val="002B58DD"/>
    <w:rsid w:val="002B5AA0"/>
    <w:rsid w:val="002B5D0C"/>
    <w:rsid w:val="002B5D49"/>
    <w:rsid w:val="002B5D8E"/>
    <w:rsid w:val="002B5E21"/>
    <w:rsid w:val="002B5F64"/>
    <w:rsid w:val="002B5FAA"/>
    <w:rsid w:val="002B630D"/>
    <w:rsid w:val="002B636C"/>
    <w:rsid w:val="002B65B3"/>
    <w:rsid w:val="002B660F"/>
    <w:rsid w:val="002B66AC"/>
    <w:rsid w:val="002B66ED"/>
    <w:rsid w:val="002B6941"/>
    <w:rsid w:val="002B6AE6"/>
    <w:rsid w:val="002B6BC7"/>
    <w:rsid w:val="002B6BD8"/>
    <w:rsid w:val="002B6BF2"/>
    <w:rsid w:val="002B717A"/>
    <w:rsid w:val="002B7334"/>
    <w:rsid w:val="002B7776"/>
    <w:rsid w:val="002B7DA2"/>
    <w:rsid w:val="002C0122"/>
    <w:rsid w:val="002C034B"/>
    <w:rsid w:val="002C0A5A"/>
    <w:rsid w:val="002C0FD5"/>
    <w:rsid w:val="002C15ED"/>
    <w:rsid w:val="002C1E28"/>
    <w:rsid w:val="002C1EC4"/>
    <w:rsid w:val="002C1FD5"/>
    <w:rsid w:val="002C20F5"/>
    <w:rsid w:val="002C24B1"/>
    <w:rsid w:val="002C2910"/>
    <w:rsid w:val="002C2BD7"/>
    <w:rsid w:val="002C3384"/>
    <w:rsid w:val="002C33C7"/>
    <w:rsid w:val="002C3770"/>
    <w:rsid w:val="002C3864"/>
    <w:rsid w:val="002C3E2B"/>
    <w:rsid w:val="002C3F9F"/>
    <w:rsid w:val="002C3FBC"/>
    <w:rsid w:val="002C4070"/>
    <w:rsid w:val="002C407E"/>
    <w:rsid w:val="002C414C"/>
    <w:rsid w:val="002C434D"/>
    <w:rsid w:val="002C442E"/>
    <w:rsid w:val="002C4436"/>
    <w:rsid w:val="002C4E22"/>
    <w:rsid w:val="002C5E9F"/>
    <w:rsid w:val="002C61EC"/>
    <w:rsid w:val="002C63FC"/>
    <w:rsid w:val="002C654A"/>
    <w:rsid w:val="002C66D4"/>
    <w:rsid w:val="002C6715"/>
    <w:rsid w:val="002C6C9B"/>
    <w:rsid w:val="002C6E98"/>
    <w:rsid w:val="002C6F54"/>
    <w:rsid w:val="002C71CA"/>
    <w:rsid w:val="002C7852"/>
    <w:rsid w:val="002C786C"/>
    <w:rsid w:val="002C7990"/>
    <w:rsid w:val="002C7AC4"/>
    <w:rsid w:val="002C7B0C"/>
    <w:rsid w:val="002D0312"/>
    <w:rsid w:val="002D0351"/>
    <w:rsid w:val="002D0664"/>
    <w:rsid w:val="002D0899"/>
    <w:rsid w:val="002D0C03"/>
    <w:rsid w:val="002D1086"/>
    <w:rsid w:val="002D1529"/>
    <w:rsid w:val="002D1650"/>
    <w:rsid w:val="002D16E7"/>
    <w:rsid w:val="002D1828"/>
    <w:rsid w:val="002D1EAC"/>
    <w:rsid w:val="002D203E"/>
    <w:rsid w:val="002D23A1"/>
    <w:rsid w:val="002D27AF"/>
    <w:rsid w:val="002D27BA"/>
    <w:rsid w:val="002D2ABB"/>
    <w:rsid w:val="002D31C0"/>
    <w:rsid w:val="002D3481"/>
    <w:rsid w:val="002D37EC"/>
    <w:rsid w:val="002D3881"/>
    <w:rsid w:val="002D38DE"/>
    <w:rsid w:val="002D3938"/>
    <w:rsid w:val="002D3A80"/>
    <w:rsid w:val="002D3D3D"/>
    <w:rsid w:val="002D3DCE"/>
    <w:rsid w:val="002D45A3"/>
    <w:rsid w:val="002D4DF6"/>
    <w:rsid w:val="002D4F3F"/>
    <w:rsid w:val="002D4F7E"/>
    <w:rsid w:val="002D50DE"/>
    <w:rsid w:val="002D51F9"/>
    <w:rsid w:val="002D5456"/>
    <w:rsid w:val="002D5675"/>
    <w:rsid w:val="002D5777"/>
    <w:rsid w:val="002D57B0"/>
    <w:rsid w:val="002D6029"/>
    <w:rsid w:val="002D61A3"/>
    <w:rsid w:val="002D636D"/>
    <w:rsid w:val="002D642F"/>
    <w:rsid w:val="002D67BD"/>
    <w:rsid w:val="002D67D0"/>
    <w:rsid w:val="002D6D57"/>
    <w:rsid w:val="002D72DF"/>
    <w:rsid w:val="002D7466"/>
    <w:rsid w:val="002D770E"/>
    <w:rsid w:val="002D785E"/>
    <w:rsid w:val="002D78C6"/>
    <w:rsid w:val="002D79AF"/>
    <w:rsid w:val="002D7B29"/>
    <w:rsid w:val="002E00A6"/>
    <w:rsid w:val="002E039F"/>
    <w:rsid w:val="002E0511"/>
    <w:rsid w:val="002E06FC"/>
    <w:rsid w:val="002E0B36"/>
    <w:rsid w:val="002E0B53"/>
    <w:rsid w:val="002E0B87"/>
    <w:rsid w:val="002E0BDE"/>
    <w:rsid w:val="002E1324"/>
    <w:rsid w:val="002E1339"/>
    <w:rsid w:val="002E1564"/>
    <w:rsid w:val="002E2795"/>
    <w:rsid w:val="002E2DA4"/>
    <w:rsid w:val="002E3AC8"/>
    <w:rsid w:val="002E4047"/>
    <w:rsid w:val="002E444F"/>
    <w:rsid w:val="002E472F"/>
    <w:rsid w:val="002E4C96"/>
    <w:rsid w:val="002E5338"/>
    <w:rsid w:val="002E555F"/>
    <w:rsid w:val="002E5E19"/>
    <w:rsid w:val="002E6483"/>
    <w:rsid w:val="002E650D"/>
    <w:rsid w:val="002E6AE0"/>
    <w:rsid w:val="002E6C8B"/>
    <w:rsid w:val="002E6D8B"/>
    <w:rsid w:val="002E71E6"/>
    <w:rsid w:val="002E7DCC"/>
    <w:rsid w:val="002F010E"/>
    <w:rsid w:val="002F02D1"/>
    <w:rsid w:val="002F0361"/>
    <w:rsid w:val="002F06DB"/>
    <w:rsid w:val="002F0774"/>
    <w:rsid w:val="002F08C0"/>
    <w:rsid w:val="002F0CFF"/>
    <w:rsid w:val="002F0D9F"/>
    <w:rsid w:val="002F0EE8"/>
    <w:rsid w:val="002F0F32"/>
    <w:rsid w:val="002F15AE"/>
    <w:rsid w:val="002F176A"/>
    <w:rsid w:val="002F1B1C"/>
    <w:rsid w:val="002F1EFD"/>
    <w:rsid w:val="002F20FD"/>
    <w:rsid w:val="002F278B"/>
    <w:rsid w:val="002F2A77"/>
    <w:rsid w:val="002F2BD1"/>
    <w:rsid w:val="002F2CA8"/>
    <w:rsid w:val="002F2CFB"/>
    <w:rsid w:val="002F3178"/>
    <w:rsid w:val="002F3943"/>
    <w:rsid w:val="002F3D79"/>
    <w:rsid w:val="002F40BE"/>
    <w:rsid w:val="002F421F"/>
    <w:rsid w:val="002F4314"/>
    <w:rsid w:val="002F43B9"/>
    <w:rsid w:val="002F43CA"/>
    <w:rsid w:val="002F4563"/>
    <w:rsid w:val="002F4ADF"/>
    <w:rsid w:val="002F4D8F"/>
    <w:rsid w:val="002F52F0"/>
    <w:rsid w:val="002F58E6"/>
    <w:rsid w:val="002F5E77"/>
    <w:rsid w:val="002F5FD5"/>
    <w:rsid w:val="002F6404"/>
    <w:rsid w:val="002F671B"/>
    <w:rsid w:val="002F67C0"/>
    <w:rsid w:val="002F68C9"/>
    <w:rsid w:val="002F6F1D"/>
    <w:rsid w:val="002F72C5"/>
    <w:rsid w:val="002F74B5"/>
    <w:rsid w:val="002F78CD"/>
    <w:rsid w:val="002F799F"/>
    <w:rsid w:val="002F79D7"/>
    <w:rsid w:val="002F7EC0"/>
    <w:rsid w:val="003006D3"/>
    <w:rsid w:val="00300BE5"/>
    <w:rsid w:val="00300DFC"/>
    <w:rsid w:val="0030171F"/>
    <w:rsid w:val="00301CA6"/>
    <w:rsid w:val="00301E9B"/>
    <w:rsid w:val="0030221A"/>
    <w:rsid w:val="00302523"/>
    <w:rsid w:val="00302604"/>
    <w:rsid w:val="00302ACB"/>
    <w:rsid w:val="00302F1B"/>
    <w:rsid w:val="00302FD2"/>
    <w:rsid w:val="003030CD"/>
    <w:rsid w:val="00303224"/>
    <w:rsid w:val="003032AF"/>
    <w:rsid w:val="003038DA"/>
    <w:rsid w:val="00303B10"/>
    <w:rsid w:val="00303E58"/>
    <w:rsid w:val="003042F8"/>
    <w:rsid w:val="0030453A"/>
    <w:rsid w:val="00304739"/>
    <w:rsid w:val="00304850"/>
    <w:rsid w:val="00304A1D"/>
    <w:rsid w:val="00304C4D"/>
    <w:rsid w:val="0030509E"/>
    <w:rsid w:val="00305120"/>
    <w:rsid w:val="00305150"/>
    <w:rsid w:val="003051B2"/>
    <w:rsid w:val="0030568E"/>
    <w:rsid w:val="003058C6"/>
    <w:rsid w:val="00305989"/>
    <w:rsid w:val="00305A34"/>
    <w:rsid w:val="00305C07"/>
    <w:rsid w:val="00305E25"/>
    <w:rsid w:val="0030605B"/>
    <w:rsid w:val="003065E5"/>
    <w:rsid w:val="003065E6"/>
    <w:rsid w:val="00306A27"/>
    <w:rsid w:val="00306DAF"/>
    <w:rsid w:val="00306ED3"/>
    <w:rsid w:val="00307012"/>
    <w:rsid w:val="003076CD"/>
    <w:rsid w:val="00307830"/>
    <w:rsid w:val="00307A28"/>
    <w:rsid w:val="00307B04"/>
    <w:rsid w:val="00307B09"/>
    <w:rsid w:val="00307FD7"/>
    <w:rsid w:val="003100C2"/>
    <w:rsid w:val="003101B0"/>
    <w:rsid w:val="003101E4"/>
    <w:rsid w:val="00310610"/>
    <w:rsid w:val="00310629"/>
    <w:rsid w:val="00310C0B"/>
    <w:rsid w:val="00310D51"/>
    <w:rsid w:val="00310D5F"/>
    <w:rsid w:val="00310E0F"/>
    <w:rsid w:val="00311029"/>
    <w:rsid w:val="00311340"/>
    <w:rsid w:val="003113B8"/>
    <w:rsid w:val="00311647"/>
    <w:rsid w:val="003117D6"/>
    <w:rsid w:val="0031187A"/>
    <w:rsid w:val="00311DD1"/>
    <w:rsid w:val="0031213C"/>
    <w:rsid w:val="00312982"/>
    <w:rsid w:val="00312A85"/>
    <w:rsid w:val="00312EF8"/>
    <w:rsid w:val="003130B5"/>
    <w:rsid w:val="003130F5"/>
    <w:rsid w:val="003131F5"/>
    <w:rsid w:val="003133E7"/>
    <w:rsid w:val="003134B2"/>
    <w:rsid w:val="003138A9"/>
    <w:rsid w:val="00313D24"/>
    <w:rsid w:val="00313ECB"/>
    <w:rsid w:val="003147AF"/>
    <w:rsid w:val="00314819"/>
    <w:rsid w:val="00314C26"/>
    <w:rsid w:val="00314D3E"/>
    <w:rsid w:val="00314E8C"/>
    <w:rsid w:val="003150A9"/>
    <w:rsid w:val="00315100"/>
    <w:rsid w:val="003152CE"/>
    <w:rsid w:val="0031547C"/>
    <w:rsid w:val="00315618"/>
    <w:rsid w:val="0031565A"/>
    <w:rsid w:val="003158D9"/>
    <w:rsid w:val="00315B6B"/>
    <w:rsid w:val="0031623E"/>
    <w:rsid w:val="003168FE"/>
    <w:rsid w:val="00316C9E"/>
    <w:rsid w:val="00317461"/>
    <w:rsid w:val="00317C09"/>
    <w:rsid w:val="00317DC2"/>
    <w:rsid w:val="00317F62"/>
    <w:rsid w:val="0032076C"/>
    <w:rsid w:val="003207F9"/>
    <w:rsid w:val="003209CC"/>
    <w:rsid w:val="00320ECE"/>
    <w:rsid w:val="00321209"/>
    <w:rsid w:val="003214B2"/>
    <w:rsid w:val="0032152C"/>
    <w:rsid w:val="00321A42"/>
    <w:rsid w:val="00321BDB"/>
    <w:rsid w:val="0032205A"/>
    <w:rsid w:val="00322382"/>
    <w:rsid w:val="003223B9"/>
    <w:rsid w:val="00322B9D"/>
    <w:rsid w:val="00323183"/>
    <w:rsid w:val="0032345E"/>
    <w:rsid w:val="00323773"/>
    <w:rsid w:val="00323B9C"/>
    <w:rsid w:val="00323BCB"/>
    <w:rsid w:val="00323F19"/>
    <w:rsid w:val="00324055"/>
    <w:rsid w:val="0032418A"/>
    <w:rsid w:val="003248D2"/>
    <w:rsid w:val="003251F9"/>
    <w:rsid w:val="00325690"/>
    <w:rsid w:val="00325708"/>
    <w:rsid w:val="00325B37"/>
    <w:rsid w:val="00325C4A"/>
    <w:rsid w:val="00325C6F"/>
    <w:rsid w:val="00325DCB"/>
    <w:rsid w:val="00325DF9"/>
    <w:rsid w:val="00326114"/>
    <w:rsid w:val="0032615E"/>
    <w:rsid w:val="00326570"/>
    <w:rsid w:val="00326617"/>
    <w:rsid w:val="003266AA"/>
    <w:rsid w:val="003267B9"/>
    <w:rsid w:val="0032681D"/>
    <w:rsid w:val="00326AE8"/>
    <w:rsid w:val="00326C9D"/>
    <w:rsid w:val="00326D8E"/>
    <w:rsid w:val="0032716E"/>
    <w:rsid w:val="00327607"/>
    <w:rsid w:val="0032794E"/>
    <w:rsid w:val="00327BE9"/>
    <w:rsid w:val="00327F90"/>
    <w:rsid w:val="003307BA"/>
    <w:rsid w:val="003307E3"/>
    <w:rsid w:val="00330B8C"/>
    <w:rsid w:val="0033113E"/>
    <w:rsid w:val="00331205"/>
    <w:rsid w:val="00331564"/>
    <w:rsid w:val="00331BD1"/>
    <w:rsid w:val="00331C41"/>
    <w:rsid w:val="00331CD3"/>
    <w:rsid w:val="00331D1E"/>
    <w:rsid w:val="00331FDC"/>
    <w:rsid w:val="003325E4"/>
    <w:rsid w:val="00332B67"/>
    <w:rsid w:val="00333318"/>
    <w:rsid w:val="0033340E"/>
    <w:rsid w:val="00333559"/>
    <w:rsid w:val="00333C99"/>
    <w:rsid w:val="00333D0F"/>
    <w:rsid w:val="003340BB"/>
    <w:rsid w:val="003341BA"/>
    <w:rsid w:val="00334310"/>
    <w:rsid w:val="00334593"/>
    <w:rsid w:val="00334B66"/>
    <w:rsid w:val="00334BAC"/>
    <w:rsid w:val="00334D7C"/>
    <w:rsid w:val="00334D95"/>
    <w:rsid w:val="003350EB"/>
    <w:rsid w:val="003356B3"/>
    <w:rsid w:val="00335A61"/>
    <w:rsid w:val="00335AA5"/>
    <w:rsid w:val="00335B80"/>
    <w:rsid w:val="00335D90"/>
    <w:rsid w:val="00335DB7"/>
    <w:rsid w:val="00335E72"/>
    <w:rsid w:val="00336721"/>
    <w:rsid w:val="00336758"/>
    <w:rsid w:val="00336765"/>
    <w:rsid w:val="00336A69"/>
    <w:rsid w:val="00336CF9"/>
    <w:rsid w:val="00337E17"/>
    <w:rsid w:val="0034055D"/>
    <w:rsid w:val="003409AE"/>
    <w:rsid w:val="0034145A"/>
    <w:rsid w:val="00341592"/>
    <w:rsid w:val="0034188B"/>
    <w:rsid w:val="00341B6A"/>
    <w:rsid w:val="00341F49"/>
    <w:rsid w:val="00342234"/>
    <w:rsid w:val="003424EC"/>
    <w:rsid w:val="00342CAD"/>
    <w:rsid w:val="00342E0A"/>
    <w:rsid w:val="00342F88"/>
    <w:rsid w:val="00343386"/>
    <w:rsid w:val="00343848"/>
    <w:rsid w:val="00343893"/>
    <w:rsid w:val="00343C88"/>
    <w:rsid w:val="003440BC"/>
    <w:rsid w:val="00344136"/>
    <w:rsid w:val="0034420B"/>
    <w:rsid w:val="0034484D"/>
    <w:rsid w:val="00344B44"/>
    <w:rsid w:val="00344B92"/>
    <w:rsid w:val="00344C3D"/>
    <w:rsid w:val="00344DE6"/>
    <w:rsid w:val="00344DF8"/>
    <w:rsid w:val="00344FA9"/>
    <w:rsid w:val="00344FAB"/>
    <w:rsid w:val="00345587"/>
    <w:rsid w:val="003455D9"/>
    <w:rsid w:val="00345915"/>
    <w:rsid w:val="00345B4C"/>
    <w:rsid w:val="00345F27"/>
    <w:rsid w:val="00346B87"/>
    <w:rsid w:val="00346C7E"/>
    <w:rsid w:val="00346E01"/>
    <w:rsid w:val="00347085"/>
    <w:rsid w:val="00347315"/>
    <w:rsid w:val="0034734C"/>
    <w:rsid w:val="0034785A"/>
    <w:rsid w:val="003504A6"/>
    <w:rsid w:val="003505DB"/>
    <w:rsid w:val="003510CC"/>
    <w:rsid w:val="00351308"/>
    <w:rsid w:val="00351596"/>
    <w:rsid w:val="00351915"/>
    <w:rsid w:val="00351C82"/>
    <w:rsid w:val="00351C85"/>
    <w:rsid w:val="00351DBA"/>
    <w:rsid w:val="00351E6C"/>
    <w:rsid w:val="00352164"/>
    <w:rsid w:val="00352530"/>
    <w:rsid w:val="0035282F"/>
    <w:rsid w:val="00352951"/>
    <w:rsid w:val="00352CED"/>
    <w:rsid w:val="003532A2"/>
    <w:rsid w:val="0035336B"/>
    <w:rsid w:val="00353483"/>
    <w:rsid w:val="00353713"/>
    <w:rsid w:val="00353A3E"/>
    <w:rsid w:val="00353A4B"/>
    <w:rsid w:val="00353D53"/>
    <w:rsid w:val="00353ED6"/>
    <w:rsid w:val="00354287"/>
    <w:rsid w:val="00354296"/>
    <w:rsid w:val="003548F1"/>
    <w:rsid w:val="00354996"/>
    <w:rsid w:val="003549D9"/>
    <w:rsid w:val="00354CC4"/>
    <w:rsid w:val="003552B2"/>
    <w:rsid w:val="0035545C"/>
    <w:rsid w:val="003554B4"/>
    <w:rsid w:val="00356503"/>
    <w:rsid w:val="00356736"/>
    <w:rsid w:val="0035674C"/>
    <w:rsid w:val="00356984"/>
    <w:rsid w:val="00356BB1"/>
    <w:rsid w:val="00356C33"/>
    <w:rsid w:val="00356D7B"/>
    <w:rsid w:val="00356E97"/>
    <w:rsid w:val="00357034"/>
    <w:rsid w:val="003571CE"/>
    <w:rsid w:val="0035722C"/>
    <w:rsid w:val="003574CE"/>
    <w:rsid w:val="00357789"/>
    <w:rsid w:val="00357C9F"/>
    <w:rsid w:val="003601DC"/>
    <w:rsid w:val="0036080B"/>
    <w:rsid w:val="00360822"/>
    <w:rsid w:val="0036086B"/>
    <w:rsid w:val="00360B8D"/>
    <w:rsid w:val="00360E6F"/>
    <w:rsid w:val="00360F4E"/>
    <w:rsid w:val="0036100E"/>
    <w:rsid w:val="00361297"/>
    <w:rsid w:val="00361358"/>
    <w:rsid w:val="0036154E"/>
    <w:rsid w:val="00361578"/>
    <w:rsid w:val="00361841"/>
    <w:rsid w:val="003619DF"/>
    <w:rsid w:val="00362060"/>
    <w:rsid w:val="00362424"/>
    <w:rsid w:val="00362CD2"/>
    <w:rsid w:val="00362DD7"/>
    <w:rsid w:val="00363003"/>
    <w:rsid w:val="003633D5"/>
    <w:rsid w:val="00363EC5"/>
    <w:rsid w:val="00363F65"/>
    <w:rsid w:val="00364204"/>
    <w:rsid w:val="003642E9"/>
    <w:rsid w:val="00364A04"/>
    <w:rsid w:val="00364D7B"/>
    <w:rsid w:val="00365285"/>
    <w:rsid w:val="00365836"/>
    <w:rsid w:val="00365996"/>
    <w:rsid w:val="00365BC2"/>
    <w:rsid w:val="003663EB"/>
    <w:rsid w:val="0036668B"/>
    <w:rsid w:val="0036687B"/>
    <w:rsid w:val="00366B87"/>
    <w:rsid w:val="00366BB8"/>
    <w:rsid w:val="00366D5A"/>
    <w:rsid w:val="00366F65"/>
    <w:rsid w:val="00366FBD"/>
    <w:rsid w:val="00367037"/>
    <w:rsid w:val="003673F7"/>
    <w:rsid w:val="003676EA"/>
    <w:rsid w:val="00367807"/>
    <w:rsid w:val="00367876"/>
    <w:rsid w:val="00367A41"/>
    <w:rsid w:val="00367D1A"/>
    <w:rsid w:val="00367DA3"/>
    <w:rsid w:val="00367FB9"/>
    <w:rsid w:val="00370181"/>
    <w:rsid w:val="0037033B"/>
    <w:rsid w:val="003705F3"/>
    <w:rsid w:val="00370702"/>
    <w:rsid w:val="00370783"/>
    <w:rsid w:val="00370B4C"/>
    <w:rsid w:val="00370F88"/>
    <w:rsid w:val="00370FD5"/>
    <w:rsid w:val="00370FE2"/>
    <w:rsid w:val="00371603"/>
    <w:rsid w:val="00371971"/>
    <w:rsid w:val="00371A44"/>
    <w:rsid w:val="00371E50"/>
    <w:rsid w:val="00371EB9"/>
    <w:rsid w:val="0037228B"/>
    <w:rsid w:val="00372389"/>
    <w:rsid w:val="00372441"/>
    <w:rsid w:val="00372B63"/>
    <w:rsid w:val="00372BDB"/>
    <w:rsid w:val="00372D87"/>
    <w:rsid w:val="00372D90"/>
    <w:rsid w:val="00372E04"/>
    <w:rsid w:val="00372E80"/>
    <w:rsid w:val="00373163"/>
    <w:rsid w:val="00373810"/>
    <w:rsid w:val="003739BA"/>
    <w:rsid w:val="00373FB3"/>
    <w:rsid w:val="00374107"/>
    <w:rsid w:val="003754EF"/>
    <w:rsid w:val="003754F4"/>
    <w:rsid w:val="003759BE"/>
    <w:rsid w:val="00375A58"/>
    <w:rsid w:val="00375BE0"/>
    <w:rsid w:val="00375D09"/>
    <w:rsid w:val="00375D28"/>
    <w:rsid w:val="003760AC"/>
    <w:rsid w:val="003761CF"/>
    <w:rsid w:val="00376246"/>
    <w:rsid w:val="0037630B"/>
    <w:rsid w:val="003764B9"/>
    <w:rsid w:val="0037659F"/>
    <w:rsid w:val="00376742"/>
    <w:rsid w:val="003768AB"/>
    <w:rsid w:val="00376C79"/>
    <w:rsid w:val="00376DD7"/>
    <w:rsid w:val="00376E3A"/>
    <w:rsid w:val="00376F57"/>
    <w:rsid w:val="0037746B"/>
    <w:rsid w:val="003774EB"/>
    <w:rsid w:val="003776E6"/>
    <w:rsid w:val="00377CC4"/>
    <w:rsid w:val="0038017F"/>
    <w:rsid w:val="003805C8"/>
    <w:rsid w:val="003805CC"/>
    <w:rsid w:val="0038064B"/>
    <w:rsid w:val="00380C4C"/>
    <w:rsid w:val="00381126"/>
    <w:rsid w:val="00381263"/>
    <w:rsid w:val="0038156F"/>
    <w:rsid w:val="003815DA"/>
    <w:rsid w:val="00381626"/>
    <w:rsid w:val="0038167F"/>
    <w:rsid w:val="00381852"/>
    <w:rsid w:val="003818A8"/>
    <w:rsid w:val="003819E7"/>
    <w:rsid w:val="00381E3A"/>
    <w:rsid w:val="00381E62"/>
    <w:rsid w:val="00382939"/>
    <w:rsid w:val="00382AE9"/>
    <w:rsid w:val="00382AF5"/>
    <w:rsid w:val="00382DEA"/>
    <w:rsid w:val="00382FBC"/>
    <w:rsid w:val="0038328E"/>
    <w:rsid w:val="0038352F"/>
    <w:rsid w:val="0038375B"/>
    <w:rsid w:val="0038389F"/>
    <w:rsid w:val="003838DF"/>
    <w:rsid w:val="00383BAD"/>
    <w:rsid w:val="00383F69"/>
    <w:rsid w:val="003840B0"/>
    <w:rsid w:val="003842B0"/>
    <w:rsid w:val="003845CE"/>
    <w:rsid w:val="00384A83"/>
    <w:rsid w:val="00384ABF"/>
    <w:rsid w:val="003850F4"/>
    <w:rsid w:val="003852A6"/>
    <w:rsid w:val="003857BB"/>
    <w:rsid w:val="00385DEA"/>
    <w:rsid w:val="0038602B"/>
    <w:rsid w:val="00386549"/>
    <w:rsid w:val="003867E5"/>
    <w:rsid w:val="00386864"/>
    <w:rsid w:val="0038724C"/>
    <w:rsid w:val="003872DB"/>
    <w:rsid w:val="00387559"/>
    <w:rsid w:val="0038757B"/>
    <w:rsid w:val="00387859"/>
    <w:rsid w:val="00387983"/>
    <w:rsid w:val="00387CEB"/>
    <w:rsid w:val="00387D54"/>
    <w:rsid w:val="00390231"/>
    <w:rsid w:val="00390270"/>
    <w:rsid w:val="003903F2"/>
    <w:rsid w:val="003905C2"/>
    <w:rsid w:val="003906F7"/>
    <w:rsid w:val="00390860"/>
    <w:rsid w:val="00390874"/>
    <w:rsid w:val="00390BCD"/>
    <w:rsid w:val="003911E7"/>
    <w:rsid w:val="0039124D"/>
    <w:rsid w:val="003912B1"/>
    <w:rsid w:val="00391417"/>
    <w:rsid w:val="003915E0"/>
    <w:rsid w:val="0039168D"/>
    <w:rsid w:val="003916A9"/>
    <w:rsid w:val="0039180C"/>
    <w:rsid w:val="00391A36"/>
    <w:rsid w:val="00391AD3"/>
    <w:rsid w:val="00391B4E"/>
    <w:rsid w:val="00392038"/>
    <w:rsid w:val="0039229D"/>
    <w:rsid w:val="00392480"/>
    <w:rsid w:val="003924F6"/>
    <w:rsid w:val="003925C8"/>
    <w:rsid w:val="00392712"/>
    <w:rsid w:val="00392750"/>
    <w:rsid w:val="003929F2"/>
    <w:rsid w:val="00392B7B"/>
    <w:rsid w:val="00392E0C"/>
    <w:rsid w:val="00393193"/>
    <w:rsid w:val="00393275"/>
    <w:rsid w:val="003932A0"/>
    <w:rsid w:val="00393824"/>
    <w:rsid w:val="003938C6"/>
    <w:rsid w:val="00393C57"/>
    <w:rsid w:val="00393EF7"/>
    <w:rsid w:val="00394374"/>
    <w:rsid w:val="0039499A"/>
    <w:rsid w:val="003949A0"/>
    <w:rsid w:val="00394A21"/>
    <w:rsid w:val="00394B9F"/>
    <w:rsid w:val="00394E8C"/>
    <w:rsid w:val="00394F39"/>
    <w:rsid w:val="003952DB"/>
    <w:rsid w:val="0039532F"/>
    <w:rsid w:val="00395A15"/>
    <w:rsid w:val="00395C1B"/>
    <w:rsid w:val="00395F00"/>
    <w:rsid w:val="00395FA4"/>
    <w:rsid w:val="00396188"/>
    <w:rsid w:val="00396522"/>
    <w:rsid w:val="00396704"/>
    <w:rsid w:val="003968D0"/>
    <w:rsid w:val="003969DA"/>
    <w:rsid w:val="00396CA3"/>
    <w:rsid w:val="00396F98"/>
    <w:rsid w:val="0039702A"/>
    <w:rsid w:val="0039708F"/>
    <w:rsid w:val="0039715E"/>
    <w:rsid w:val="0039717E"/>
    <w:rsid w:val="00397518"/>
    <w:rsid w:val="00397BD0"/>
    <w:rsid w:val="00397D97"/>
    <w:rsid w:val="00397E9E"/>
    <w:rsid w:val="003A01AA"/>
    <w:rsid w:val="003A044D"/>
    <w:rsid w:val="003A06AE"/>
    <w:rsid w:val="003A0919"/>
    <w:rsid w:val="003A0B33"/>
    <w:rsid w:val="003A0BA7"/>
    <w:rsid w:val="003A0CFF"/>
    <w:rsid w:val="003A0E04"/>
    <w:rsid w:val="003A10FC"/>
    <w:rsid w:val="003A128A"/>
    <w:rsid w:val="003A1737"/>
    <w:rsid w:val="003A1C77"/>
    <w:rsid w:val="003A1DAF"/>
    <w:rsid w:val="003A1FFB"/>
    <w:rsid w:val="003A24E7"/>
    <w:rsid w:val="003A2547"/>
    <w:rsid w:val="003A268B"/>
    <w:rsid w:val="003A2A37"/>
    <w:rsid w:val="003A2B97"/>
    <w:rsid w:val="003A2FC8"/>
    <w:rsid w:val="003A3085"/>
    <w:rsid w:val="003A3263"/>
    <w:rsid w:val="003A3C51"/>
    <w:rsid w:val="003A44AC"/>
    <w:rsid w:val="003A4830"/>
    <w:rsid w:val="003A4B5D"/>
    <w:rsid w:val="003A5339"/>
    <w:rsid w:val="003A57B1"/>
    <w:rsid w:val="003A57B6"/>
    <w:rsid w:val="003A5826"/>
    <w:rsid w:val="003A5840"/>
    <w:rsid w:val="003A5B9B"/>
    <w:rsid w:val="003A6296"/>
    <w:rsid w:val="003A68F0"/>
    <w:rsid w:val="003A6A6B"/>
    <w:rsid w:val="003A6C60"/>
    <w:rsid w:val="003A6D72"/>
    <w:rsid w:val="003A6E65"/>
    <w:rsid w:val="003A700F"/>
    <w:rsid w:val="003A78C8"/>
    <w:rsid w:val="003A7932"/>
    <w:rsid w:val="003A7AA2"/>
    <w:rsid w:val="003A7F18"/>
    <w:rsid w:val="003B0041"/>
    <w:rsid w:val="003B014D"/>
    <w:rsid w:val="003B01A2"/>
    <w:rsid w:val="003B01FE"/>
    <w:rsid w:val="003B03DC"/>
    <w:rsid w:val="003B0BF9"/>
    <w:rsid w:val="003B0D8B"/>
    <w:rsid w:val="003B14DD"/>
    <w:rsid w:val="003B16E0"/>
    <w:rsid w:val="003B1810"/>
    <w:rsid w:val="003B18C1"/>
    <w:rsid w:val="003B1BFA"/>
    <w:rsid w:val="003B23F1"/>
    <w:rsid w:val="003B2A1D"/>
    <w:rsid w:val="003B2AF6"/>
    <w:rsid w:val="003B2C22"/>
    <w:rsid w:val="003B2C96"/>
    <w:rsid w:val="003B2DA1"/>
    <w:rsid w:val="003B2EF9"/>
    <w:rsid w:val="003B2F1E"/>
    <w:rsid w:val="003B35CB"/>
    <w:rsid w:val="003B39C6"/>
    <w:rsid w:val="003B3A47"/>
    <w:rsid w:val="003B42A6"/>
    <w:rsid w:val="003B42F1"/>
    <w:rsid w:val="003B4615"/>
    <w:rsid w:val="003B4791"/>
    <w:rsid w:val="003B47E0"/>
    <w:rsid w:val="003B4837"/>
    <w:rsid w:val="003B4981"/>
    <w:rsid w:val="003B5048"/>
    <w:rsid w:val="003B507D"/>
    <w:rsid w:val="003B5838"/>
    <w:rsid w:val="003B5B40"/>
    <w:rsid w:val="003B5EAD"/>
    <w:rsid w:val="003B62AC"/>
    <w:rsid w:val="003B646D"/>
    <w:rsid w:val="003B6570"/>
    <w:rsid w:val="003B6B53"/>
    <w:rsid w:val="003B6C20"/>
    <w:rsid w:val="003B6D64"/>
    <w:rsid w:val="003B760D"/>
    <w:rsid w:val="003B7710"/>
    <w:rsid w:val="003B78E4"/>
    <w:rsid w:val="003B7A0A"/>
    <w:rsid w:val="003B7ABC"/>
    <w:rsid w:val="003B7B22"/>
    <w:rsid w:val="003B7C4B"/>
    <w:rsid w:val="003C0000"/>
    <w:rsid w:val="003C00DC"/>
    <w:rsid w:val="003C02BF"/>
    <w:rsid w:val="003C074D"/>
    <w:rsid w:val="003C09E3"/>
    <w:rsid w:val="003C09E4"/>
    <w:rsid w:val="003C0B1C"/>
    <w:rsid w:val="003C0C45"/>
    <w:rsid w:val="003C0E5B"/>
    <w:rsid w:val="003C120B"/>
    <w:rsid w:val="003C12AE"/>
    <w:rsid w:val="003C13D7"/>
    <w:rsid w:val="003C1644"/>
    <w:rsid w:val="003C16B4"/>
    <w:rsid w:val="003C175D"/>
    <w:rsid w:val="003C183F"/>
    <w:rsid w:val="003C2102"/>
    <w:rsid w:val="003C217C"/>
    <w:rsid w:val="003C2890"/>
    <w:rsid w:val="003C2B61"/>
    <w:rsid w:val="003C30CB"/>
    <w:rsid w:val="003C32EF"/>
    <w:rsid w:val="003C3B83"/>
    <w:rsid w:val="003C3CEE"/>
    <w:rsid w:val="003C3F77"/>
    <w:rsid w:val="003C4124"/>
    <w:rsid w:val="003C4349"/>
    <w:rsid w:val="003C4677"/>
    <w:rsid w:val="003C47DF"/>
    <w:rsid w:val="003C48D4"/>
    <w:rsid w:val="003C4FE6"/>
    <w:rsid w:val="003C52FC"/>
    <w:rsid w:val="003C5395"/>
    <w:rsid w:val="003C5666"/>
    <w:rsid w:val="003C5736"/>
    <w:rsid w:val="003C58A3"/>
    <w:rsid w:val="003C58C2"/>
    <w:rsid w:val="003C5956"/>
    <w:rsid w:val="003C5B79"/>
    <w:rsid w:val="003C5E30"/>
    <w:rsid w:val="003C676F"/>
    <w:rsid w:val="003C681B"/>
    <w:rsid w:val="003C6E78"/>
    <w:rsid w:val="003C7176"/>
    <w:rsid w:val="003C7349"/>
    <w:rsid w:val="003C75BC"/>
    <w:rsid w:val="003C784A"/>
    <w:rsid w:val="003C789A"/>
    <w:rsid w:val="003C79A4"/>
    <w:rsid w:val="003C7D5D"/>
    <w:rsid w:val="003C7DDD"/>
    <w:rsid w:val="003C7F69"/>
    <w:rsid w:val="003C7FBB"/>
    <w:rsid w:val="003C7FC3"/>
    <w:rsid w:val="003D00EB"/>
    <w:rsid w:val="003D0169"/>
    <w:rsid w:val="003D0347"/>
    <w:rsid w:val="003D06CB"/>
    <w:rsid w:val="003D07E2"/>
    <w:rsid w:val="003D0FE6"/>
    <w:rsid w:val="003D101A"/>
    <w:rsid w:val="003D1501"/>
    <w:rsid w:val="003D175F"/>
    <w:rsid w:val="003D1C53"/>
    <w:rsid w:val="003D1D03"/>
    <w:rsid w:val="003D1F6C"/>
    <w:rsid w:val="003D2193"/>
    <w:rsid w:val="003D23A6"/>
    <w:rsid w:val="003D2422"/>
    <w:rsid w:val="003D27F3"/>
    <w:rsid w:val="003D285F"/>
    <w:rsid w:val="003D3708"/>
    <w:rsid w:val="003D38EB"/>
    <w:rsid w:val="003D3E9C"/>
    <w:rsid w:val="003D4953"/>
    <w:rsid w:val="003D4D57"/>
    <w:rsid w:val="003D4DC6"/>
    <w:rsid w:val="003D51F0"/>
    <w:rsid w:val="003D576F"/>
    <w:rsid w:val="003D59EC"/>
    <w:rsid w:val="003D5C4E"/>
    <w:rsid w:val="003D60A9"/>
    <w:rsid w:val="003D618B"/>
    <w:rsid w:val="003D6289"/>
    <w:rsid w:val="003D6D64"/>
    <w:rsid w:val="003D6D9A"/>
    <w:rsid w:val="003D6E75"/>
    <w:rsid w:val="003D70DB"/>
    <w:rsid w:val="003D7441"/>
    <w:rsid w:val="003D7D7B"/>
    <w:rsid w:val="003E086B"/>
    <w:rsid w:val="003E0B4F"/>
    <w:rsid w:val="003E0BEB"/>
    <w:rsid w:val="003E0BF2"/>
    <w:rsid w:val="003E0DAD"/>
    <w:rsid w:val="003E0F36"/>
    <w:rsid w:val="003E1216"/>
    <w:rsid w:val="003E12EA"/>
    <w:rsid w:val="003E133F"/>
    <w:rsid w:val="003E1E53"/>
    <w:rsid w:val="003E278E"/>
    <w:rsid w:val="003E2C91"/>
    <w:rsid w:val="003E2F2A"/>
    <w:rsid w:val="003E2F74"/>
    <w:rsid w:val="003E309A"/>
    <w:rsid w:val="003E328E"/>
    <w:rsid w:val="003E3406"/>
    <w:rsid w:val="003E34DD"/>
    <w:rsid w:val="003E3836"/>
    <w:rsid w:val="003E383A"/>
    <w:rsid w:val="003E38BE"/>
    <w:rsid w:val="003E461E"/>
    <w:rsid w:val="003E47A2"/>
    <w:rsid w:val="003E4AE5"/>
    <w:rsid w:val="003E5161"/>
    <w:rsid w:val="003E5233"/>
    <w:rsid w:val="003E5933"/>
    <w:rsid w:val="003E5DBB"/>
    <w:rsid w:val="003E5F40"/>
    <w:rsid w:val="003E601F"/>
    <w:rsid w:val="003E60B1"/>
    <w:rsid w:val="003E632F"/>
    <w:rsid w:val="003E6522"/>
    <w:rsid w:val="003E66D7"/>
    <w:rsid w:val="003E68B8"/>
    <w:rsid w:val="003E6B47"/>
    <w:rsid w:val="003E6B6F"/>
    <w:rsid w:val="003E6D58"/>
    <w:rsid w:val="003E6DAF"/>
    <w:rsid w:val="003E6EE4"/>
    <w:rsid w:val="003E74A7"/>
    <w:rsid w:val="003E7741"/>
    <w:rsid w:val="003E7AF6"/>
    <w:rsid w:val="003E7B84"/>
    <w:rsid w:val="003E7D0B"/>
    <w:rsid w:val="003E7E59"/>
    <w:rsid w:val="003E7EBA"/>
    <w:rsid w:val="003E7FEB"/>
    <w:rsid w:val="003F0632"/>
    <w:rsid w:val="003F0953"/>
    <w:rsid w:val="003F0F16"/>
    <w:rsid w:val="003F1018"/>
    <w:rsid w:val="003F1649"/>
    <w:rsid w:val="003F16F3"/>
    <w:rsid w:val="003F1743"/>
    <w:rsid w:val="003F1CBD"/>
    <w:rsid w:val="003F1DEF"/>
    <w:rsid w:val="003F212A"/>
    <w:rsid w:val="003F2525"/>
    <w:rsid w:val="003F292E"/>
    <w:rsid w:val="003F30BA"/>
    <w:rsid w:val="003F32F8"/>
    <w:rsid w:val="003F3324"/>
    <w:rsid w:val="003F3689"/>
    <w:rsid w:val="003F3800"/>
    <w:rsid w:val="003F42E3"/>
    <w:rsid w:val="003F4466"/>
    <w:rsid w:val="003F47A5"/>
    <w:rsid w:val="003F4996"/>
    <w:rsid w:val="003F49D5"/>
    <w:rsid w:val="003F4B59"/>
    <w:rsid w:val="003F4E33"/>
    <w:rsid w:val="003F50E3"/>
    <w:rsid w:val="003F5255"/>
    <w:rsid w:val="003F533A"/>
    <w:rsid w:val="003F546F"/>
    <w:rsid w:val="003F55D0"/>
    <w:rsid w:val="003F562C"/>
    <w:rsid w:val="003F567E"/>
    <w:rsid w:val="003F5958"/>
    <w:rsid w:val="003F59E1"/>
    <w:rsid w:val="003F5A3A"/>
    <w:rsid w:val="003F5A90"/>
    <w:rsid w:val="003F5CF3"/>
    <w:rsid w:val="003F5DC7"/>
    <w:rsid w:val="003F5F90"/>
    <w:rsid w:val="003F6049"/>
    <w:rsid w:val="003F6117"/>
    <w:rsid w:val="003F65E3"/>
    <w:rsid w:val="003F6639"/>
    <w:rsid w:val="003F69A4"/>
    <w:rsid w:val="003F69B5"/>
    <w:rsid w:val="003F6AE8"/>
    <w:rsid w:val="003F6ED4"/>
    <w:rsid w:val="003F6FE5"/>
    <w:rsid w:val="003F7309"/>
    <w:rsid w:val="003F7353"/>
    <w:rsid w:val="003F7603"/>
    <w:rsid w:val="003F78B7"/>
    <w:rsid w:val="003F78F9"/>
    <w:rsid w:val="003F7B13"/>
    <w:rsid w:val="003F7B30"/>
    <w:rsid w:val="003F7DFE"/>
    <w:rsid w:val="003F7F3D"/>
    <w:rsid w:val="0040049A"/>
    <w:rsid w:val="00400598"/>
    <w:rsid w:val="004007FA"/>
    <w:rsid w:val="00400998"/>
    <w:rsid w:val="00401066"/>
    <w:rsid w:val="00401141"/>
    <w:rsid w:val="00401369"/>
    <w:rsid w:val="00401508"/>
    <w:rsid w:val="00401692"/>
    <w:rsid w:val="00401715"/>
    <w:rsid w:val="004018B5"/>
    <w:rsid w:val="00401B02"/>
    <w:rsid w:val="00401DEF"/>
    <w:rsid w:val="00401ED1"/>
    <w:rsid w:val="00401F7F"/>
    <w:rsid w:val="00401FA0"/>
    <w:rsid w:val="00402302"/>
    <w:rsid w:val="00402354"/>
    <w:rsid w:val="0040235C"/>
    <w:rsid w:val="00402396"/>
    <w:rsid w:val="004024FB"/>
    <w:rsid w:val="00402997"/>
    <w:rsid w:val="004029E4"/>
    <w:rsid w:val="00402C5F"/>
    <w:rsid w:val="0040301C"/>
    <w:rsid w:val="00403489"/>
    <w:rsid w:val="0040350B"/>
    <w:rsid w:val="00403878"/>
    <w:rsid w:val="0040396C"/>
    <w:rsid w:val="00403994"/>
    <w:rsid w:val="00403BF5"/>
    <w:rsid w:val="00404246"/>
    <w:rsid w:val="004043F0"/>
    <w:rsid w:val="004046B5"/>
    <w:rsid w:val="00404ACB"/>
    <w:rsid w:val="00404D0B"/>
    <w:rsid w:val="0040505B"/>
    <w:rsid w:val="00405115"/>
    <w:rsid w:val="0040530A"/>
    <w:rsid w:val="00405B64"/>
    <w:rsid w:val="00405D83"/>
    <w:rsid w:val="00405DC1"/>
    <w:rsid w:val="004060C4"/>
    <w:rsid w:val="00406576"/>
    <w:rsid w:val="004067AD"/>
    <w:rsid w:val="00406974"/>
    <w:rsid w:val="00406CB7"/>
    <w:rsid w:val="00406E77"/>
    <w:rsid w:val="004070E8"/>
    <w:rsid w:val="00407677"/>
    <w:rsid w:val="00407B7F"/>
    <w:rsid w:val="00407BE8"/>
    <w:rsid w:val="00407ED4"/>
    <w:rsid w:val="00407FC7"/>
    <w:rsid w:val="00410054"/>
    <w:rsid w:val="0041039A"/>
    <w:rsid w:val="00410470"/>
    <w:rsid w:val="00410889"/>
    <w:rsid w:val="004111FE"/>
    <w:rsid w:val="004113EC"/>
    <w:rsid w:val="00411E8B"/>
    <w:rsid w:val="004123D7"/>
    <w:rsid w:val="0041248E"/>
    <w:rsid w:val="004124C2"/>
    <w:rsid w:val="004127C6"/>
    <w:rsid w:val="00413300"/>
    <w:rsid w:val="0041330B"/>
    <w:rsid w:val="0041337B"/>
    <w:rsid w:val="00413436"/>
    <w:rsid w:val="00413778"/>
    <w:rsid w:val="004138F7"/>
    <w:rsid w:val="004139E1"/>
    <w:rsid w:val="004139EA"/>
    <w:rsid w:val="00413CE2"/>
    <w:rsid w:val="0041402E"/>
    <w:rsid w:val="00414414"/>
    <w:rsid w:val="00414629"/>
    <w:rsid w:val="00414755"/>
    <w:rsid w:val="00414A13"/>
    <w:rsid w:val="00414D6D"/>
    <w:rsid w:val="00414F7E"/>
    <w:rsid w:val="00415001"/>
    <w:rsid w:val="00415044"/>
    <w:rsid w:val="0041506C"/>
    <w:rsid w:val="0041513A"/>
    <w:rsid w:val="0041517E"/>
    <w:rsid w:val="00415409"/>
    <w:rsid w:val="004156BE"/>
    <w:rsid w:val="004156F6"/>
    <w:rsid w:val="0041579B"/>
    <w:rsid w:val="004159B7"/>
    <w:rsid w:val="00416081"/>
    <w:rsid w:val="004166B2"/>
    <w:rsid w:val="00416AF9"/>
    <w:rsid w:val="00416D70"/>
    <w:rsid w:val="00416DAF"/>
    <w:rsid w:val="00417068"/>
    <w:rsid w:val="004175C8"/>
    <w:rsid w:val="00417722"/>
    <w:rsid w:val="00417E35"/>
    <w:rsid w:val="00417F94"/>
    <w:rsid w:val="0042017E"/>
    <w:rsid w:val="0042036B"/>
    <w:rsid w:val="00420719"/>
    <w:rsid w:val="00420A19"/>
    <w:rsid w:val="00420F76"/>
    <w:rsid w:val="00420FF9"/>
    <w:rsid w:val="00421051"/>
    <w:rsid w:val="00421301"/>
    <w:rsid w:val="00421477"/>
    <w:rsid w:val="004215D2"/>
    <w:rsid w:val="004216A0"/>
    <w:rsid w:val="00421992"/>
    <w:rsid w:val="004219D7"/>
    <w:rsid w:val="00421C11"/>
    <w:rsid w:val="00421C52"/>
    <w:rsid w:val="00421D46"/>
    <w:rsid w:val="00421FCE"/>
    <w:rsid w:val="00422986"/>
    <w:rsid w:val="0042298A"/>
    <w:rsid w:val="00422AB5"/>
    <w:rsid w:val="00422C1D"/>
    <w:rsid w:val="00422C9A"/>
    <w:rsid w:val="00422D32"/>
    <w:rsid w:val="00422E23"/>
    <w:rsid w:val="00422EA1"/>
    <w:rsid w:val="0042315D"/>
    <w:rsid w:val="004233FE"/>
    <w:rsid w:val="00423784"/>
    <w:rsid w:val="004237CD"/>
    <w:rsid w:val="00423936"/>
    <w:rsid w:val="00423A39"/>
    <w:rsid w:val="00423A8F"/>
    <w:rsid w:val="00423C01"/>
    <w:rsid w:val="0042420A"/>
    <w:rsid w:val="0042428C"/>
    <w:rsid w:val="00424572"/>
    <w:rsid w:val="004247AF"/>
    <w:rsid w:val="004255FB"/>
    <w:rsid w:val="004256C6"/>
    <w:rsid w:val="00425793"/>
    <w:rsid w:val="00425C5B"/>
    <w:rsid w:val="00425D2E"/>
    <w:rsid w:val="00425E7F"/>
    <w:rsid w:val="00425F32"/>
    <w:rsid w:val="00426350"/>
    <w:rsid w:val="00426400"/>
    <w:rsid w:val="004264EF"/>
    <w:rsid w:val="004269B1"/>
    <w:rsid w:val="00427215"/>
    <w:rsid w:val="00427223"/>
    <w:rsid w:val="00427228"/>
    <w:rsid w:val="0042754B"/>
    <w:rsid w:val="00427A0D"/>
    <w:rsid w:val="00427B1F"/>
    <w:rsid w:val="00427DAD"/>
    <w:rsid w:val="0043042B"/>
    <w:rsid w:val="00430FC7"/>
    <w:rsid w:val="004311AC"/>
    <w:rsid w:val="0043165C"/>
    <w:rsid w:val="004317A4"/>
    <w:rsid w:val="00431910"/>
    <w:rsid w:val="004319EC"/>
    <w:rsid w:val="00431E22"/>
    <w:rsid w:val="00431E6F"/>
    <w:rsid w:val="00432215"/>
    <w:rsid w:val="004326A9"/>
    <w:rsid w:val="00432877"/>
    <w:rsid w:val="004329DC"/>
    <w:rsid w:val="00432E6F"/>
    <w:rsid w:val="0043306B"/>
    <w:rsid w:val="0043307E"/>
    <w:rsid w:val="004332A3"/>
    <w:rsid w:val="00433339"/>
    <w:rsid w:val="0043348B"/>
    <w:rsid w:val="004334E1"/>
    <w:rsid w:val="004338A3"/>
    <w:rsid w:val="0043397D"/>
    <w:rsid w:val="00433E71"/>
    <w:rsid w:val="00433F4B"/>
    <w:rsid w:val="00433F77"/>
    <w:rsid w:val="00434137"/>
    <w:rsid w:val="004343B9"/>
    <w:rsid w:val="004344AA"/>
    <w:rsid w:val="004344C3"/>
    <w:rsid w:val="0043452E"/>
    <w:rsid w:val="0043461E"/>
    <w:rsid w:val="00434697"/>
    <w:rsid w:val="004348BD"/>
    <w:rsid w:val="004348E2"/>
    <w:rsid w:val="00434A0E"/>
    <w:rsid w:val="00435047"/>
    <w:rsid w:val="00435235"/>
    <w:rsid w:val="00435291"/>
    <w:rsid w:val="004353F1"/>
    <w:rsid w:val="0043557A"/>
    <w:rsid w:val="00435649"/>
    <w:rsid w:val="00435789"/>
    <w:rsid w:val="00435998"/>
    <w:rsid w:val="00435B1E"/>
    <w:rsid w:val="00435FBA"/>
    <w:rsid w:val="00436078"/>
    <w:rsid w:val="0043690E"/>
    <w:rsid w:val="004372E8"/>
    <w:rsid w:val="00437405"/>
    <w:rsid w:val="00437C3D"/>
    <w:rsid w:val="00437E67"/>
    <w:rsid w:val="00440013"/>
    <w:rsid w:val="00440048"/>
    <w:rsid w:val="00440222"/>
    <w:rsid w:val="00440701"/>
    <w:rsid w:val="00440B6D"/>
    <w:rsid w:val="00440D6B"/>
    <w:rsid w:val="004411C5"/>
    <w:rsid w:val="0044153B"/>
    <w:rsid w:val="00441546"/>
    <w:rsid w:val="0044155E"/>
    <w:rsid w:val="0044195B"/>
    <w:rsid w:val="00441D59"/>
    <w:rsid w:val="0044205F"/>
    <w:rsid w:val="00442460"/>
    <w:rsid w:val="004424E6"/>
    <w:rsid w:val="00442884"/>
    <w:rsid w:val="00442958"/>
    <w:rsid w:val="00442ECE"/>
    <w:rsid w:val="004432B9"/>
    <w:rsid w:val="0044343B"/>
    <w:rsid w:val="0044395D"/>
    <w:rsid w:val="004439EF"/>
    <w:rsid w:val="00443B35"/>
    <w:rsid w:val="00443E11"/>
    <w:rsid w:val="0044450D"/>
    <w:rsid w:val="00444BBD"/>
    <w:rsid w:val="00444BDB"/>
    <w:rsid w:val="0044525B"/>
    <w:rsid w:val="004455CC"/>
    <w:rsid w:val="00445B97"/>
    <w:rsid w:val="00445D4E"/>
    <w:rsid w:val="00445E04"/>
    <w:rsid w:val="00445E80"/>
    <w:rsid w:val="00446019"/>
    <w:rsid w:val="004460EB"/>
    <w:rsid w:val="004461F0"/>
    <w:rsid w:val="004464C8"/>
    <w:rsid w:val="00446932"/>
    <w:rsid w:val="00446AFC"/>
    <w:rsid w:val="0044753F"/>
    <w:rsid w:val="004475D2"/>
    <w:rsid w:val="00447702"/>
    <w:rsid w:val="00447ACE"/>
    <w:rsid w:val="00447AE3"/>
    <w:rsid w:val="00447BDE"/>
    <w:rsid w:val="004506B3"/>
    <w:rsid w:val="00450822"/>
    <w:rsid w:val="004508B1"/>
    <w:rsid w:val="00450A61"/>
    <w:rsid w:val="00450A9D"/>
    <w:rsid w:val="0045112A"/>
    <w:rsid w:val="004520E1"/>
    <w:rsid w:val="00452105"/>
    <w:rsid w:val="00452C2C"/>
    <w:rsid w:val="0045304C"/>
    <w:rsid w:val="004532B0"/>
    <w:rsid w:val="00453818"/>
    <w:rsid w:val="00453C12"/>
    <w:rsid w:val="00453E07"/>
    <w:rsid w:val="00453E12"/>
    <w:rsid w:val="00453F7C"/>
    <w:rsid w:val="00454BB6"/>
    <w:rsid w:val="00454BCB"/>
    <w:rsid w:val="00454C81"/>
    <w:rsid w:val="00454E91"/>
    <w:rsid w:val="004551CB"/>
    <w:rsid w:val="0045543C"/>
    <w:rsid w:val="0045547B"/>
    <w:rsid w:val="00455A36"/>
    <w:rsid w:val="00455A9B"/>
    <w:rsid w:val="00455AA1"/>
    <w:rsid w:val="00455AEA"/>
    <w:rsid w:val="00455BCB"/>
    <w:rsid w:val="00455F49"/>
    <w:rsid w:val="0045612B"/>
    <w:rsid w:val="00456226"/>
    <w:rsid w:val="0045666F"/>
    <w:rsid w:val="004566F5"/>
    <w:rsid w:val="00456790"/>
    <w:rsid w:val="004567B5"/>
    <w:rsid w:val="00456B05"/>
    <w:rsid w:val="00457081"/>
    <w:rsid w:val="00457161"/>
    <w:rsid w:val="00457797"/>
    <w:rsid w:val="004578F4"/>
    <w:rsid w:val="00457A3A"/>
    <w:rsid w:val="00457AFE"/>
    <w:rsid w:val="00460436"/>
    <w:rsid w:val="00460489"/>
    <w:rsid w:val="004604B9"/>
    <w:rsid w:val="004604C2"/>
    <w:rsid w:val="004605F8"/>
    <w:rsid w:val="00460871"/>
    <w:rsid w:val="004608D6"/>
    <w:rsid w:val="00460BD9"/>
    <w:rsid w:val="00460C03"/>
    <w:rsid w:val="00460C19"/>
    <w:rsid w:val="00460CA4"/>
    <w:rsid w:val="004611C8"/>
    <w:rsid w:val="004612BD"/>
    <w:rsid w:val="00461315"/>
    <w:rsid w:val="004613F1"/>
    <w:rsid w:val="00461471"/>
    <w:rsid w:val="0046181A"/>
    <w:rsid w:val="00461A89"/>
    <w:rsid w:val="00461D1D"/>
    <w:rsid w:val="00461ECC"/>
    <w:rsid w:val="00461F81"/>
    <w:rsid w:val="004620DA"/>
    <w:rsid w:val="0046225B"/>
    <w:rsid w:val="004626C0"/>
    <w:rsid w:val="00462979"/>
    <w:rsid w:val="00462B6A"/>
    <w:rsid w:val="00462B7E"/>
    <w:rsid w:val="00462D4E"/>
    <w:rsid w:val="00462D7E"/>
    <w:rsid w:val="00463223"/>
    <w:rsid w:val="004635EC"/>
    <w:rsid w:val="004639F6"/>
    <w:rsid w:val="00463F78"/>
    <w:rsid w:val="0046473D"/>
    <w:rsid w:val="00464BED"/>
    <w:rsid w:val="00464C16"/>
    <w:rsid w:val="00464D53"/>
    <w:rsid w:val="00464E8F"/>
    <w:rsid w:val="00464F5D"/>
    <w:rsid w:val="00464F81"/>
    <w:rsid w:val="00465701"/>
    <w:rsid w:val="00465D20"/>
    <w:rsid w:val="00465E9C"/>
    <w:rsid w:val="004662F7"/>
    <w:rsid w:val="004663F6"/>
    <w:rsid w:val="004665A8"/>
    <w:rsid w:val="0046698F"/>
    <w:rsid w:val="004669DE"/>
    <w:rsid w:val="00466A79"/>
    <w:rsid w:val="00466C10"/>
    <w:rsid w:val="00466D95"/>
    <w:rsid w:val="00466DCB"/>
    <w:rsid w:val="00466E8F"/>
    <w:rsid w:val="004670BB"/>
    <w:rsid w:val="00467BD6"/>
    <w:rsid w:val="00467FF4"/>
    <w:rsid w:val="00470368"/>
    <w:rsid w:val="004704A3"/>
    <w:rsid w:val="00470972"/>
    <w:rsid w:val="00470AB0"/>
    <w:rsid w:val="00470EAD"/>
    <w:rsid w:val="00471019"/>
    <w:rsid w:val="00471135"/>
    <w:rsid w:val="0047122D"/>
    <w:rsid w:val="004714CE"/>
    <w:rsid w:val="004715E5"/>
    <w:rsid w:val="0047167A"/>
    <w:rsid w:val="00471974"/>
    <w:rsid w:val="00471982"/>
    <w:rsid w:val="00472129"/>
    <w:rsid w:val="00472774"/>
    <w:rsid w:val="00472CC2"/>
    <w:rsid w:val="00472D72"/>
    <w:rsid w:val="00472D7F"/>
    <w:rsid w:val="00472EC4"/>
    <w:rsid w:val="00473101"/>
    <w:rsid w:val="004737C9"/>
    <w:rsid w:val="004737FB"/>
    <w:rsid w:val="00473E8A"/>
    <w:rsid w:val="00473FCC"/>
    <w:rsid w:val="0047404E"/>
    <w:rsid w:val="004741C1"/>
    <w:rsid w:val="004748F4"/>
    <w:rsid w:val="00474959"/>
    <w:rsid w:val="00474A0F"/>
    <w:rsid w:val="00474C00"/>
    <w:rsid w:val="00474F63"/>
    <w:rsid w:val="0047530E"/>
    <w:rsid w:val="0047539D"/>
    <w:rsid w:val="00475426"/>
    <w:rsid w:val="0047556A"/>
    <w:rsid w:val="0047556E"/>
    <w:rsid w:val="00475A6B"/>
    <w:rsid w:val="00475D5B"/>
    <w:rsid w:val="00475F2A"/>
    <w:rsid w:val="00476095"/>
    <w:rsid w:val="004760A3"/>
    <w:rsid w:val="00476324"/>
    <w:rsid w:val="00476920"/>
    <w:rsid w:val="00476AA7"/>
    <w:rsid w:val="00476EA9"/>
    <w:rsid w:val="00476F48"/>
    <w:rsid w:val="00476FEA"/>
    <w:rsid w:val="00477138"/>
    <w:rsid w:val="00477141"/>
    <w:rsid w:val="004771D0"/>
    <w:rsid w:val="00477546"/>
    <w:rsid w:val="00477948"/>
    <w:rsid w:val="00477954"/>
    <w:rsid w:val="0047798E"/>
    <w:rsid w:val="00477D74"/>
    <w:rsid w:val="004807A1"/>
    <w:rsid w:val="00480814"/>
    <w:rsid w:val="00480A97"/>
    <w:rsid w:val="00480BD3"/>
    <w:rsid w:val="0048127A"/>
    <w:rsid w:val="004812A2"/>
    <w:rsid w:val="004813E4"/>
    <w:rsid w:val="0048149C"/>
    <w:rsid w:val="004818EF"/>
    <w:rsid w:val="00481982"/>
    <w:rsid w:val="004824C4"/>
    <w:rsid w:val="0048267E"/>
    <w:rsid w:val="00482E94"/>
    <w:rsid w:val="00482F04"/>
    <w:rsid w:val="00482F2A"/>
    <w:rsid w:val="00482F76"/>
    <w:rsid w:val="00483057"/>
    <w:rsid w:val="0048334E"/>
    <w:rsid w:val="00483495"/>
    <w:rsid w:val="004836D3"/>
    <w:rsid w:val="00483837"/>
    <w:rsid w:val="00483AC1"/>
    <w:rsid w:val="00483F88"/>
    <w:rsid w:val="00484245"/>
    <w:rsid w:val="00484275"/>
    <w:rsid w:val="004845F7"/>
    <w:rsid w:val="00484922"/>
    <w:rsid w:val="00484C0E"/>
    <w:rsid w:val="00484FC8"/>
    <w:rsid w:val="0048549B"/>
    <w:rsid w:val="004854DA"/>
    <w:rsid w:val="00485587"/>
    <w:rsid w:val="004855BC"/>
    <w:rsid w:val="004855E1"/>
    <w:rsid w:val="0048574A"/>
    <w:rsid w:val="004857ED"/>
    <w:rsid w:val="00485FEE"/>
    <w:rsid w:val="0048605F"/>
    <w:rsid w:val="00486079"/>
    <w:rsid w:val="004861BB"/>
    <w:rsid w:val="004864E9"/>
    <w:rsid w:val="00486A94"/>
    <w:rsid w:val="00486AED"/>
    <w:rsid w:val="00486CE6"/>
    <w:rsid w:val="00487103"/>
    <w:rsid w:val="00487126"/>
    <w:rsid w:val="0048751D"/>
    <w:rsid w:val="00487B99"/>
    <w:rsid w:val="00487BE3"/>
    <w:rsid w:val="00487C22"/>
    <w:rsid w:val="00487C8D"/>
    <w:rsid w:val="00487E25"/>
    <w:rsid w:val="00487F93"/>
    <w:rsid w:val="004901AB"/>
    <w:rsid w:val="004903ED"/>
    <w:rsid w:val="00490DF6"/>
    <w:rsid w:val="00490E0F"/>
    <w:rsid w:val="00490EF3"/>
    <w:rsid w:val="00490FBC"/>
    <w:rsid w:val="00490FE0"/>
    <w:rsid w:val="004910CF"/>
    <w:rsid w:val="004912D4"/>
    <w:rsid w:val="004913C9"/>
    <w:rsid w:val="0049149A"/>
    <w:rsid w:val="00491781"/>
    <w:rsid w:val="004918E8"/>
    <w:rsid w:val="004919C9"/>
    <w:rsid w:val="00491B37"/>
    <w:rsid w:val="00491EFE"/>
    <w:rsid w:val="00492366"/>
    <w:rsid w:val="0049257F"/>
    <w:rsid w:val="00492A2F"/>
    <w:rsid w:val="00492AA8"/>
    <w:rsid w:val="00492ABA"/>
    <w:rsid w:val="00492DCA"/>
    <w:rsid w:val="004930B1"/>
    <w:rsid w:val="00493102"/>
    <w:rsid w:val="0049325F"/>
    <w:rsid w:val="00493688"/>
    <w:rsid w:val="00493730"/>
    <w:rsid w:val="00493AAC"/>
    <w:rsid w:val="00493EEC"/>
    <w:rsid w:val="00494180"/>
    <w:rsid w:val="0049433B"/>
    <w:rsid w:val="00494D64"/>
    <w:rsid w:val="00495115"/>
    <w:rsid w:val="00495271"/>
    <w:rsid w:val="00495482"/>
    <w:rsid w:val="00495527"/>
    <w:rsid w:val="00495737"/>
    <w:rsid w:val="004957B3"/>
    <w:rsid w:val="00495818"/>
    <w:rsid w:val="0049587D"/>
    <w:rsid w:val="00495CE7"/>
    <w:rsid w:val="00495D6D"/>
    <w:rsid w:val="004960D5"/>
    <w:rsid w:val="0049615C"/>
    <w:rsid w:val="004961A4"/>
    <w:rsid w:val="00496640"/>
    <w:rsid w:val="0049690B"/>
    <w:rsid w:val="00496A84"/>
    <w:rsid w:val="00496AED"/>
    <w:rsid w:val="00496C9E"/>
    <w:rsid w:val="00497386"/>
    <w:rsid w:val="00497727"/>
    <w:rsid w:val="00497744"/>
    <w:rsid w:val="0049784D"/>
    <w:rsid w:val="004A0276"/>
    <w:rsid w:val="004A05FA"/>
    <w:rsid w:val="004A0EC1"/>
    <w:rsid w:val="004A0FCA"/>
    <w:rsid w:val="004A113F"/>
    <w:rsid w:val="004A13D8"/>
    <w:rsid w:val="004A144E"/>
    <w:rsid w:val="004A16D2"/>
    <w:rsid w:val="004A18EF"/>
    <w:rsid w:val="004A1AA7"/>
    <w:rsid w:val="004A1DA9"/>
    <w:rsid w:val="004A2142"/>
    <w:rsid w:val="004A2665"/>
    <w:rsid w:val="004A28B5"/>
    <w:rsid w:val="004A2A30"/>
    <w:rsid w:val="004A2B1E"/>
    <w:rsid w:val="004A2B85"/>
    <w:rsid w:val="004A2D51"/>
    <w:rsid w:val="004A2E69"/>
    <w:rsid w:val="004A2EA2"/>
    <w:rsid w:val="004A312B"/>
    <w:rsid w:val="004A35C6"/>
    <w:rsid w:val="004A384E"/>
    <w:rsid w:val="004A3F1D"/>
    <w:rsid w:val="004A4444"/>
    <w:rsid w:val="004A44A7"/>
    <w:rsid w:val="004A45B0"/>
    <w:rsid w:val="004A4666"/>
    <w:rsid w:val="004A48A6"/>
    <w:rsid w:val="004A490A"/>
    <w:rsid w:val="004A4AA3"/>
    <w:rsid w:val="004A4CF9"/>
    <w:rsid w:val="004A4DA6"/>
    <w:rsid w:val="004A4DBB"/>
    <w:rsid w:val="004A504F"/>
    <w:rsid w:val="004A52CD"/>
    <w:rsid w:val="004A561A"/>
    <w:rsid w:val="004A56B4"/>
    <w:rsid w:val="004A5919"/>
    <w:rsid w:val="004A5CC5"/>
    <w:rsid w:val="004A6334"/>
    <w:rsid w:val="004A65F7"/>
    <w:rsid w:val="004A664E"/>
    <w:rsid w:val="004A6671"/>
    <w:rsid w:val="004A66FC"/>
    <w:rsid w:val="004A6B08"/>
    <w:rsid w:val="004A6BBF"/>
    <w:rsid w:val="004A6C77"/>
    <w:rsid w:val="004A6C84"/>
    <w:rsid w:val="004A7C3C"/>
    <w:rsid w:val="004A7EBE"/>
    <w:rsid w:val="004B0185"/>
    <w:rsid w:val="004B0953"/>
    <w:rsid w:val="004B0978"/>
    <w:rsid w:val="004B0D70"/>
    <w:rsid w:val="004B1053"/>
    <w:rsid w:val="004B129A"/>
    <w:rsid w:val="004B1798"/>
    <w:rsid w:val="004B1823"/>
    <w:rsid w:val="004B1C9A"/>
    <w:rsid w:val="004B1D24"/>
    <w:rsid w:val="004B1E8A"/>
    <w:rsid w:val="004B2063"/>
    <w:rsid w:val="004B21CE"/>
    <w:rsid w:val="004B226C"/>
    <w:rsid w:val="004B27B8"/>
    <w:rsid w:val="004B28EB"/>
    <w:rsid w:val="004B2FF0"/>
    <w:rsid w:val="004B321F"/>
    <w:rsid w:val="004B32B4"/>
    <w:rsid w:val="004B33C8"/>
    <w:rsid w:val="004B361D"/>
    <w:rsid w:val="004B3733"/>
    <w:rsid w:val="004B383D"/>
    <w:rsid w:val="004B39B5"/>
    <w:rsid w:val="004B3D62"/>
    <w:rsid w:val="004B42F2"/>
    <w:rsid w:val="004B43AF"/>
    <w:rsid w:val="004B44CD"/>
    <w:rsid w:val="004B45A7"/>
    <w:rsid w:val="004B4983"/>
    <w:rsid w:val="004B4AF3"/>
    <w:rsid w:val="004B4B1B"/>
    <w:rsid w:val="004B4DD4"/>
    <w:rsid w:val="004B5C44"/>
    <w:rsid w:val="004B6234"/>
    <w:rsid w:val="004B6541"/>
    <w:rsid w:val="004B6648"/>
    <w:rsid w:val="004B6F76"/>
    <w:rsid w:val="004B70A1"/>
    <w:rsid w:val="004B7188"/>
    <w:rsid w:val="004B7277"/>
    <w:rsid w:val="004B765C"/>
    <w:rsid w:val="004B7794"/>
    <w:rsid w:val="004B7F18"/>
    <w:rsid w:val="004B7F1F"/>
    <w:rsid w:val="004C04F8"/>
    <w:rsid w:val="004C06BE"/>
    <w:rsid w:val="004C0B43"/>
    <w:rsid w:val="004C0CFC"/>
    <w:rsid w:val="004C0D8D"/>
    <w:rsid w:val="004C0E2E"/>
    <w:rsid w:val="004C14B8"/>
    <w:rsid w:val="004C1753"/>
    <w:rsid w:val="004C1A57"/>
    <w:rsid w:val="004C1CAD"/>
    <w:rsid w:val="004C1F28"/>
    <w:rsid w:val="004C1F35"/>
    <w:rsid w:val="004C2AC9"/>
    <w:rsid w:val="004C2B0E"/>
    <w:rsid w:val="004C3346"/>
    <w:rsid w:val="004C339C"/>
    <w:rsid w:val="004C34CB"/>
    <w:rsid w:val="004C361A"/>
    <w:rsid w:val="004C36D7"/>
    <w:rsid w:val="004C3763"/>
    <w:rsid w:val="004C3BFF"/>
    <w:rsid w:val="004C3E4D"/>
    <w:rsid w:val="004C3F86"/>
    <w:rsid w:val="004C4035"/>
    <w:rsid w:val="004C455E"/>
    <w:rsid w:val="004C47F1"/>
    <w:rsid w:val="004C4B1F"/>
    <w:rsid w:val="004C4C2F"/>
    <w:rsid w:val="004C4C7C"/>
    <w:rsid w:val="004C4D72"/>
    <w:rsid w:val="004C4F33"/>
    <w:rsid w:val="004C513B"/>
    <w:rsid w:val="004C550A"/>
    <w:rsid w:val="004C5A56"/>
    <w:rsid w:val="004C5A84"/>
    <w:rsid w:val="004C5B0A"/>
    <w:rsid w:val="004C5FC5"/>
    <w:rsid w:val="004C6080"/>
    <w:rsid w:val="004C60D9"/>
    <w:rsid w:val="004C67ED"/>
    <w:rsid w:val="004C6AB8"/>
    <w:rsid w:val="004C6D47"/>
    <w:rsid w:val="004C701B"/>
    <w:rsid w:val="004C713F"/>
    <w:rsid w:val="004C7328"/>
    <w:rsid w:val="004C73A8"/>
    <w:rsid w:val="004C743B"/>
    <w:rsid w:val="004C75EF"/>
    <w:rsid w:val="004C77C2"/>
    <w:rsid w:val="004C7DC6"/>
    <w:rsid w:val="004C7E84"/>
    <w:rsid w:val="004D00CF"/>
    <w:rsid w:val="004D06DA"/>
    <w:rsid w:val="004D07AC"/>
    <w:rsid w:val="004D0898"/>
    <w:rsid w:val="004D0E93"/>
    <w:rsid w:val="004D1439"/>
    <w:rsid w:val="004D1BE3"/>
    <w:rsid w:val="004D1BF1"/>
    <w:rsid w:val="004D1E1C"/>
    <w:rsid w:val="004D1FD1"/>
    <w:rsid w:val="004D2637"/>
    <w:rsid w:val="004D2760"/>
    <w:rsid w:val="004D27FF"/>
    <w:rsid w:val="004D2895"/>
    <w:rsid w:val="004D2AE9"/>
    <w:rsid w:val="004D311B"/>
    <w:rsid w:val="004D33AB"/>
    <w:rsid w:val="004D4334"/>
    <w:rsid w:val="004D45D4"/>
    <w:rsid w:val="004D4BF2"/>
    <w:rsid w:val="004D4C00"/>
    <w:rsid w:val="004D4D83"/>
    <w:rsid w:val="004D4EE8"/>
    <w:rsid w:val="004D53BA"/>
    <w:rsid w:val="004D53C7"/>
    <w:rsid w:val="004D5422"/>
    <w:rsid w:val="004D561E"/>
    <w:rsid w:val="004D57A5"/>
    <w:rsid w:val="004D5C95"/>
    <w:rsid w:val="004D5D90"/>
    <w:rsid w:val="004D67BB"/>
    <w:rsid w:val="004D6DDF"/>
    <w:rsid w:val="004D72CB"/>
    <w:rsid w:val="004D72FD"/>
    <w:rsid w:val="004D7724"/>
    <w:rsid w:val="004D7A49"/>
    <w:rsid w:val="004D7BDD"/>
    <w:rsid w:val="004D7C02"/>
    <w:rsid w:val="004E06A7"/>
    <w:rsid w:val="004E06B7"/>
    <w:rsid w:val="004E11EE"/>
    <w:rsid w:val="004E13D5"/>
    <w:rsid w:val="004E1AE4"/>
    <w:rsid w:val="004E1B74"/>
    <w:rsid w:val="004E1B90"/>
    <w:rsid w:val="004E1DF9"/>
    <w:rsid w:val="004E2C5B"/>
    <w:rsid w:val="004E31A9"/>
    <w:rsid w:val="004E3242"/>
    <w:rsid w:val="004E353E"/>
    <w:rsid w:val="004E3AC1"/>
    <w:rsid w:val="004E3EC6"/>
    <w:rsid w:val="004E3F2A"/>
    <w:rsid w:val="004E4182"/>
    <w:rsid w:val="004E43A3"/>
    <w:rsid w:val="004E4843"/>
    <w:rsid w:val="004E48C5"/>
    <w:rsid w:val="004E4C59"/>
    <w:rsid w:val="004E5326"/>
    <w:rsid w:val="004E54B7"/>
    <w:rsid w:val="004E5A59"/>
    <w:rsid w:val="004E5C85"/>
    <w:rsid w:val="004E5DF8"/>
    <w:rsid w:val="004E5E38"/>
    <w:rsid w:val="004E5E8A"/>
    <w:rsid w:val="004E69D0"/>
    <w:rsid w:val="004E6A75"/>
    <w:rsid w:val="004E6B6A"/>
    <w:rsid w:val="004E6E0A"/>
    <w:rsid w:val="004E7252"/>
    <w:rsid w:val="004E72C0"/>
    <w:rsid w:val="004E78EF"/>
    <w:rsid w:val="004E7B53"/>
    <w:rsid w:val="004F053A"/>
    <w:rsid w:val="004F07DC"/>
    <w:rsid w:val="004F0BBF"/>
    <w:rsid w:val="004F0BE6"/>
    <w:rsid w:val="004F0D86"/>
    <w:rsid w:val="004F0D95"/>
    <w:rsid w:val="004F1829"/>
    <w:rsid w:val="004F1888"/>
    <w:rsid w:val="004F1A6C"/>
    <w:rsid w:val="004F1B1D"/>
    <w:rsid w:val="004F1EE0"/>
    <w:rsid w:val="004F1F05"/>
    <w:rsid w:val="004F1F8C"/>
    <w:rsid w:val="004F2509"/>
    <w:rsid w:val="004F2640"/>
    <w:rsid w:val="004F26F9"/>
    <w:rsid w:val="004F2B68"/>
    <w:rsid w:val="004F34CB"/>
    <w:rsid w:val="004F36DC"/>
    <w:rsid w:val="004F37DD"/>
    <w:rsid w:val="004F38CD"/>
    <w:rsid w:val="004F3B49"/>
    <w:rsid w:val="004F3E79"/>
    <w:rsid w:val="004F43F8"/>
    <w:rsid w:val="004F44D7"/>
    <w:rsid w:val="004F46DF"/>
    <w:rsid w:val="004F4729"/>
    <w:rsid w:val="004F482B"/>
    <w:rsid w:val="004F4AFD"/>
    <w:rsid w:val="004F4B3D"/>
    <w:rsid w:val="004F4E6D"/>
    <w:rsid w:val="004F5044"/>
    <w:rsid w:val="004F52AB"/>
    <w:rsid w:val="004F5404"/>
    <w:rsid w:val="004F563E"/>
    <w:rsid w:val="004F63F5"/>
    <w:rsid w:val="004F64DA"/>
    <w:rsid w:val="004F6A0B"/>
    <w:rsid w:val="004F704E"/>
    <w:rsid w:val="004F704F"/>
    <w:rsid w:val="004F71AB"/>
    <w:rsid w:val="004F7E7A"/>
    <w:rsid w:val="004F7FB0"/>
    <w:rsid w:val="00500139"/>
    <w:rsid w:val="00500181"/>
    <w:rsid w:val="0050077B"/>
    <w:rsid w:val="00500962"/>
    <w:rsid w:val="00500A50"/>
    <w:rsid w:val="00500A5E"/>
    <w:rsid w:val="00500BAA"/>
    <w:rsid w:val="00500C81"/>
    <w:rsid w:val="00500C9A"/>
    <w:rsid w:val="00500D4B"/>
    <w:rsid w:val="00500FAC"/>
    <w:rsid w:val="00500FEA"/>
    <w:rsid w:val="00501F22"/>
    <w:rsid w:val="005026A5"/>
    <w:rsid w:val="00502724"/>
    <w:rsid w:val="00502832"/>
    <w:rsid w:val="0050286C"/>
    <w:rsid w:val="00502B7E"/>
    <w:rsid w:val="00502C20"/>
    <w:rsid w:val="00502C79"/>
    <w:rsid w:val="00503285"/>
    <w:rsid w:val="005034F6"/>
    <w:rsid w:val="00503E39"/>
    <w:rsid w:val="00503F30"/>
    <w:rsid w:val="00504045"/>
    <w:rsid w:val="0050419E"/>
    <w:rsid w:val="00504553"/>
    <w:rsid w:val="0050468F"/>
    <w:rsid w:val="00504D7E"/>
    <w:rsid w:val="00504E3A"/>
    <w:rsid w:val="00504E8F"/>
    <w:rsid w:val="00504FAF"/>
    <w:rsid w:val="005050EF"/>
    <w:rsid w:val="00505139"/>
    <w:rsid w:val="00505250"/>
    <w:rsid w:val="0050557D"/>
    <w:rsid w:val="00505781"/>
    <w:rsid w:val="00505AAE"/>
    <w:rsid w:val="00505AF0"/>
    <w:rsid w:val="00505CC1"/>
    <w:rsid w:val="00505D8A"/>
    <w:rsid w:val="00505FC6"/>
    <w:rsid w:val="00506100"/>
    <w:rsid w:val="0050623F"/>
    <w:rsid w:val="0050631E"/>
    <w:rsid w:val="005065D5"/>
    <w:rsid w:val="0050662E"/>
    <w:rsid w:val="00506999"/>
    <w:rsid w:val="00506BFD"/>
    <w:rsid w:val="00506DCA"/>
    <w:rsid w:val="00506FFB"/>
    <w:rsid w:val="00507097"/>
    <w:rsid w:val="005072B4"/>
    <w:rsid w:val="0050758B"/>
    <w:rsid w:val="00507893"/>
    <w:rsid w:val="00507B38"/>
    <w:rsid w:val="00507CE0"/>
    <w:rsid w:val="0051022C"/>
    <w:rsid w:val="00510373"/>
    <w:rsid w:val="005105AE"/>
    <w:rsid w:val="0051083B"/>
    <w:rsid w:val="00510B12"/>
    <w:rsid w:val="00510B4D"/>
    <w:rsid w:val="00510CD0"/>
    <w:rsid w:val="005110B2"/>
    <w:rsid w:val="005114EF"/>
    <w:rsid w:val="005117D9"/>
    <w:rsid w:val="00511838"/>
    <w:rsid w:val="00511E93"/>
    <w:rsid w:val="00511E99"/>
    <w:rsid w:val="0051270C"/>
    <w:rsid w:val="0051274C"/>
    <w:rsid w:val="00512793"/>
    <w:rsid w:val="005129B6"/>
    <w:rsid w:val="00512AC2"/>
    <w:rsid w:val="00512C44"/>
    <w:rsid w:val="00512D2C"/>
    <w:rsid w:val="00513388"/>
    <w:rsid w:val="00513B6B"/>
    <w:rsid w:val="00513D21"/>
    <w:rsid w:val="00513F72"/>
    <w:rsid w:val="005142C1"/>
    <w:rsid w:val="00514967"/>
    <w:rsid w:val="005149A5"/>
    <w:rsid w:val="00514A17"/>
    <w:rsid w:val="00514B24"/>
    <w:rsid w:val="00514B8A"/>
    <w:rsid w:val="00514D8C"/>
    <w:rsid w:val="00514DD7"/>
    <w:rsid w:val="00515124"/>
    <w:rsid w:val="00515207"/>
    <w:rsid w:val="005152DD"/>
    <w:rsid w:val="00515586"/>
    <w:rsid w:val="005155C9"/>
    <w:rsid w:val="00515FE9"/>
    <w:rsid w:val="005160CB"/>
    <w:rsid w:val="005163EC"/>
    <w:rsid w:val="0051640F"/>
    <w:rsid w:val="0051682D"/>
    <w:rsid w:val="00516ACC"/>
    <w:rsid w:val="00516C1C"/>
    <w:rsid w:val="00517208"/>
    <w:rsid w:val="005177EC"/>
    <w:rsid w:val="00517D4F"/>
    <w:rsid w:val="00520054"/>
    <w:rsid w:val="00520115"/>
    <w:rsid w:val="00520523"/>
    <w:rsid w:val="00520572"/>
    <w:rsid w:val="00520932"/>
    <w:rsid w:val="00520CD1"/>
    <w:rsid w:val="00520DF9"/>
    <w:rsid w:val="005210F9"/>
    <w:rsid w:val="00521217"/>
    <w:rsid w:val="005217DF"/>
    <w:rsid w:val="00521931"/>
    <w:rsid w:val="0052196D"/>
    <w:rsid w:val="00521A5E"/>
    <w:rsid w:val="005223FA"/>
    <w:rsid w:val="0052264E"/>
    <w:rsid w:val="00522717"/>
    <w:rsid w:val="00522889"/>
    <w:rsid w:val="0052292C"/>
    <w:rsid w:val="00522D01"/>
    <w:rsid w:val="00522F35"/>
    <w:rsid w:val="00522F97"/>
    <w:rsid w:val="00523095"/>
    <w:rsid w:val="0052310C"/>
    <w:rsid w:val="005232AF"/>
    <w:rsid w:val="005233CC"/>
    <w:rsid w:val="005233FC"/>
    <w:rsid w:val="005234B1"/>
    <w:rsid w:val="00523983"/>
    <w:rsid w:val="00523FE6"/>
    <w:rsid w:val="005244A2"/>
    <w:rsid w:val="005246D0"/>
    <w:rsid w:val="005246E1"/>
    <w:rsid w:val="00524905"/>
    <w:rsid w:val="00524A46"/>
    <w:rsid w:val="00524AB8"/>
    <w:rsid w:val="0052512A"/>
    <w:rsid w:val="0052515A"/>
    <w:rsid w:val="005255F2"/>
    <w:rsid w:val="00525A85"/>
    <w:rsid w:val="00525C38"/>
    <w:rsid w:val="00525D86"/>
    <w:rsid w:val="00526454"/>
    <w:rsid w:val="00526C94"/>
    <w:rsid w:val="0052703B"/>
    <w:rsid w:val="005273D1"/>
    <w:rsid w:val="0052742F"/>
    <w:rsid w:val="005275C4"/>
    <w:rsid w:val="005275EC"/>
    <w:rsid w:val="005276A7"/>
    <w:rsid w:val="005279A2"/>
    <w:rsid w:val="00527A5B"/>
    <w:rsid w:val="00527B6B"/>
    <w:rsid w:val="005302A0"/>
    <w:rsid w:val="005303AB"/>
    <w:rsid w:val="005303D8"/>
    <w:rsid w:val="00530763"/>
    <w:rsid w:val="00530ACD"/>
    <w:rsid w:val="00530B1C"/>
    <w:rsid w:val="00530C58"/>
    <w:rsid w:val="00530CEB"/>
    <w:rsid w:val="00530E2C"/>
    <w:rsid w:val="0053102E"/>
    <w:rsid w:val="005313D3"/>
    <w:rsid w:val="0053187E"/>
    <w:rsid w:val="00531916"/>
    <w:rsid w:val="00531EEF"/>
    <w:rsid w:val="005324DA"/>
    <w:rsid w:val="0053263F"/>
    <w:rsid w:val="00532915"/>
    <w:rsid w:val="005329AD"/>
    <w:rsid w:val="00532C5C"/>
    <w:rsid w:val="00532E77"/>
    <w:rsid w:val="00533109"/>
    <w:rsid w:val="005331F1"/>
    <w:rsid w:val="005332BA"/>
    <w:rsid w:val="00533321"/>
    <w:rsid w:val="005334A9"/>
    <w:rsid w:val="00533622"/>
    <w:rsid w:val="00533847"/>
    <w:rsid w:val="00533D3C"/>
    <w:rsid w:val="00533EF4"/>
    <w:rsid w:val="00534091"/>
    <w:rsid w:val="0053440C"/>
    <w:rsid w:val="005344AF"/>
    <w:rsid w:val="0053467F"/>
    <w:rsid w:val="005346AE"/>
    <w:rsid w:val="0053475F"/>
    <w:rsid w:val="00534A7C"/>
    <w:rsid w:val="00534D01"/>
    <w:rsid w:val="00534DBC"/>
    <w:rsid w:val="00534EF5"/>
    <w:rsid w:val="00534FBE"/>
    <w:rsid w:val="005351D9"/>
    <w:rsid w:val="00535A55"/>
    <w:rsid w:val="00535BBA"/>
    <w:rsid w:val="00535CB6"/>
    <w:rsid w:val="00536814"/>
    <w:rsid w:val="005369D0"/>
    <w:rsid w:val="005369D4"/>
    <w:rsid w:val="00536C0D"/>
    <w:rsid w:val="00536D89"/>
    <w:rsid w:val="0053727D"/>
    <w:rsid w:val="0053750F"/>
    <w:rsid w:val="00537C7A"/>
    <w:rsid w:val="00537DEC"/>
    <w:rsid w:val="00537E59"/>
    <w:rsid w:val="0054013B"/>
    <w:rsid w:val="00540391"/>
    <w:rsid w:val="0054053B"/>
    <w:rsid w:val="005405AB"/>
    <w:rsid w:val="0054060D"/>
    <w:rsid w:val="0054073C"/>
    <w:rsid w:val="00540A90"/>
    <w:rsid w:val="00540AF3"/>
    <w:rsid w:val="00540C33"/>
    <w:rsid w:val="00540D7D"/>
    <w:rsid w:val="00540EC9"/>
    <w:rsid w:val="0054103F"/>
    <w:rsid w:val="005411FE"/>
    <w:rsid w:val="005413E4"/>
    <w:rsid w:val="005413F5"/>
    <w:rsid w:val="005416A4"/>
    <w:rsid w:val="005416C2"/>
    <w:rsid w:val="00541F47"/>
    <w:rsid w:val="00542269"/>
    <w:rsid w:val="00542392"/>
    <w:rsid w:val="00542638"/>
    <w:rsid w:val="00542971"/>
    <w:rsid w:val="00542AC9"/>
    <w:rsid w:val="00542B8C"/>
    <w:rsid w:val="00542FCA"/>
    <w:rsid w:val="00543139"/>
    <w:rsid w:val="0054344D"/>
    <w:rsid w:val="005434CF"/>
    <w:rsid w:val="0054357B"/>
    <w:rsid w:val="00543736"/>
    <w:rsid w:val="005439F6"/>
    <w:rsid w:val="00543EB0"/>
    <w:rsid w:val="00544034"/>
    <w:rsid w:val="005441AA"/>
    <w:rsid w:val="00544241"/>
    <w:rsid w:val="005443B4"/>
    <w:rsid w:val="005446BF"/>
    <w:rsid w:val="0054477A"/>
    <w:rsid w:val="00544972"/>
    <w:rsid w:val="005449CF"/>
    <w:rsid w:val="00544AC3"/>
    <w:rsid w:val="00545211"/>
    <w:rsid w:val="0054541E"/>
    <w:rsid w:val="00545751"/>
    <w:rsid w:val="005457A8"/>
    <w:rsid w:val="00545B37"/>
    <w:rsid w:val="00545CE4"/>
    <w:rsid w:val="00545D2D"/>
    <w:rsid w:val="00545D9F"/>
    <w:rsid w:val="00545E78"/>
    <w:rsid w:val="00546027"/>
    <w:rsid w:val="005460C1"/>
    <w:rsid w:val="0054636B"/>
    <w:rsid w:val="0054636C"/>
    <w:rsid w:val="005469C9"/>
    <w:rsid w:val="005469EB"/>
    <w:rsid w:val="005469F1"/>
    <w:rsid w:val="00546A9D"/>
    <w:rsid w:val="00546B56"/>
    <w:rsid w:val="00546B7E"/>
    <w:rsid w:val="00546C8A"/>
    <w:rsid w:val="00546CBE"/>
    <w:rsid w:val="00546E50"/>
    <w:rsid w:val="0054705F"/>
    <w:rsid w:val="00547084"/>
    <w:rsid w:val="005473C3"/>
    <w:rsid w:val="00547CBB"/>
    <w:rsid w:val="005500F7"/>
    <w:rsid w:val="005501BB"/>
    <w:rsid w:val="0055038D"/>
    <w:rsid w:val="005505F0"/>
    <w:rsid w:val="00550C39"/>
    <w:rsid w:val="0055146E"/>
    <w:rsid w:val="00551670"/>
    <w:rsid w:val="0055189D"/>
    <w:rsid w:val="005518DD"/>
    <w:rsid w:val="00551C01"/>
    <w:rsid w:val="00551CB6"/>
    <w:rsid w:val="00551CDF"/>
    <w:rsid w:val="00551D9C"/>
    <w:rsid w:val="00551F27"/>
    <w:rsid w:val="00551F62"/>
    <w:rsid w:val="0055203B"/>
    <w:rsid w:val="00552090"/>
    <w:rsid w:val="00552142"/>
    <w:rsid w:val="00552341"/>
    <w:rsid w:val="00552713"/>
    <w:rsid w:val="00552E87"/>
    <w:rsid w:val="00552F46"/>
    <w:rsid w:val="005534BF"/>
    <w:rsid w:val="0055372B"/>
    <w:rsid w:val="005537A3"/>
    <w:rsid w:val="00553948"/>
    <w:rsid w:val="005542DC"/>
    <w:rsid w:val="00554396"/>
    <w:rsid w:val="0055447A"/>
    <w:rsid w:val="00554D91"/>
    <w:rsid w:val="0055569D"/>
    <w:rsid w:val="005557CF"/>
    <w:rsid w:val="005559E3"/>
    <w:rsid w:val="00555C24"/>
    <w:rsid w:val="00556198"/>
    <w:rsid w:val="005562CB"/>
    <w:rsid w:val="00556391"/>
    <w:rsid w:val="00556A2B"/>
    <w:rsid w:val="00556F8F"/>
    <w:rsid w:val="00557933"/>
    <w:rsid w:val="00557975"/>
    <w:rsid w:val="00557A8C"/>
    <w:rsid w:val="00560223"/>
    <w:rsid w:val="00560375"/>
    <w:rsid w:val="005606C7"/>
    <w:rsid w:val="0056091F"/>
    <w:rsid w:val="00560EA1"/>
    <w:rsid w:val="00560FE1"/>
    <w:rsid w:val="0056137B"/>
    <w:rsid w:val="005619B7"/>
    <w:rsid w:val="00561E4C"/>
    <w:rsid w:val="00562117"/>
    <w:rsid w:val="005623DA"/>
    <w:rsid w:val="00562F3C"/>
    <w:rsid w:val="0056334C"/>
    <w:rsid w:val="005633E1"/>
    <w:rsid w:val="00563AF9"/>
    <w:rsid w:val="005643E4"/>
    <w:rsid w:val="00564647"/>
    <w:rsid w:val="00564B97"/>
    <w:rsid w:val="00564EF3"/>
    <w:rsid w:val="00565016"/>
    <w:rsid w:val="005651B2"/>
    <w:rsid w:val="005651D8"/>
    <w:rsid w:val="00565233"/>
    <w:rsid w:val="0056527D"/>
    <w:rsid w:val="0056535E"/>
    <w:rsid w:val="00565767"/>
    <w:rsid w:val="00565780"/>
    <w:rsid w:val="00565CCA"/>
    <w:rsid w:val="00565CCE"/>
    <w:rsid w:val="00565CFA"/>
    <w:rsid w:val="005662D1"/>
    <w:rsid w:val="00566503"/>
    <w:rsid w:val="0056653C"/>
    <w:rsid w:val="00566CA1"/>
    <w:rsid w:val="00566D72"/>
    <w:rsid w:val="00566DA6"/>
    <w:rsid w:val="00566E1D"/>
    <w:rsid w:val="00566EAC"/>
    <w:rsid w:val="005672B2"/>
    <w:rsid w:val="005674FA"/>
    <w:rsid w:val="0056757B"/>
    <w:rsid w:val="00567616"/>
    <w:rsid w:val="0056766C"/>
    <w:rsid w:val="0056799A"/>
    <w:rsid w:val="005679E8"/>
    <w:rsid w:val="00567A9A"/>
    <w:rsid w:val="00567B68"/>
    <w:rsid w:val="00567DD9"/>
    <w:rsid w:val="00567FAF"/>
    <w:rsid w:val="005704D7"/>
    <w:rsid w:val="00570574"/>
    <w:rsid w:val="00570640"/>
    <w:rsid w:val="00570920"/>
    <w:rsid w:val="00570AF9"/>
    <w:rsid w:val="00570BCA"/>
    <w:rsid w:val="00571148"/>
    <w:rsid w:val="005714DE"/>
    <w:rsid w:val="0057196D"/>
    <w:rsid w:val="00571AE9"/>
    <w:rsid w:val="00571C08"/>
    <w:rsid w:val="00571CC4"/>
    <w:rsid w:val="00572200"/>
    <w:rsid w:val="005726F3"/>
    <w:rsid w:val="00572B47"/>
    <w:rsid w:val="00572D42"/>
    <w:rsid w:val="00572D58"/>
    <w:rsid w:val="00572F65"/>
    <w:rsid w:val="00573006"/>
    <w:rsid w:val="0057302B"/>
    <w:rsid w:val="005730A1"/>
    <w:rsid w:val="00573298"/>
    <w:rsid w:val="0057350C"/>
    <w:rsid w:val="00573A77"/>
    <w:rsid w:val="00573AF0"/>
    <w:rsid w:val="00574002"/>
    <w:rsid w:val="005744D2"/>
    <w:rsid w:val="00574D26"/>
    <w:rsid w:val="00575062"/>
    <w:rsid w:val="005752F4"/>
    <w:rsid w:val="0057554C"/>
    <w:rsid w:val="00575569"/>
    <w:rsid w:val="005756DE"/>
    <w:rsid w:val="00575739"/>
    <w:rsid w:val="00575A8F"/>
    <w:rsid w:val="005760C1"/>
    <w:rsid w:val="00576AB2"/>
    <w:rsid w:val="00576C5D"/>
    <w:rsid w:val="00576D97"/>
    <w:rsid w:val="00576DA1"/>
    <w:rsid w:val="0057706E"/>
    <w:rsid w:val="0057716B"/>
    <w:rsid w:val="00577224"/>
    <w:rsid w:val="00577383"/>
    <w:rsid w:val="005775BD"/>
    <w:rsid w:val="005800AA"/>
    <w:rsid w:val="005800C9"/>
    <w:rsid w:val="0058055E"/>
    <w:rsid w:val="0058057A"/>
    <w:rsid w:val="005805C4"/>
    <w:rsid w:val="00580747"/>
    <w:rsid w:val="005809D1"/>
    <w:rsid w:val="00580ADD"/>
    <w:rsid w:val="00580BEE"/>
    <w:rsid w:val="00580BF4"/>
    <w:rsid w:val="00580D5E"/>
    <w:rsid w:val="00580E5A"/>
    <w:rsid w:val="0058109F"/>
    <w:rsid w:val="00581273"/>
    <w:rsid w:val="005813FF"/>
    <w:rsid w:val="005814EE"/>
    <w:rsid w:val="0058165F"/>
    <w:rsid w:val="005817AD"/>
    <w:rsid w:val="00581A14"/>
    <w:rsid w:val="00581C0C"/>
    <w:rsid w:val="0058296A"/>
    <w:rsid w:val="00583009"/>
    <w:rsid w:val="00583314"/>
    <w:rsid w:val="00583A6E"/>
    <w:rsid w:val="00583EA3"/>
    <w:rsid w:val="00583F0F"/>
    <w:rsid w:val="00583FDE"/>
    <w:rsid w:val="005840AB"/>
    <w:rsid w:val="0058410D"/>
    <w:rsid w:val="005841BE"/>
    <w:rsid w:val="0058436C"/>
    <w:rsid w:val="00584940"/>
    <w:rsid w:val="00584C3A"/>
    <w:rsid w:val="0058535D"/>
    <w:rsid w:val="00585809"/>
    <w:rsid w:val="005858E6"/>
    <w:rsid w:val="00585972"/>
    <w:rsid w:val="005859C2"/>
    <w:rsid w:val="005859CB"/>
    <w:rsid w:val="00585AF7"/>
    <w:rsid w:val="00585C0A"/>
    <w:rsid w:val="0058613D"/>
    <w:rsid w:val="00586159"/>
    <w:rsid w:val="005861E3"/>
    <w:rsid w:val="00586A88"/>
    <w:rsid w:val="00586CBC"/>
    <w:rsid w:val="00586D9F"/>
    <w:rsid w:val="00586EAA"/>
    <w:rsid w:val="0058702E"/>
    <w:rsid w:val="005870DF"/>
    <w:rsid w:val="005871E5"/>
    <w:rsid w:val="005873E1"/>
    <w:rsid w:val="005874CB"/>
    <w:rsid w:val="005876A0"/>
    <w:rsid w:val="005876C7"/>
    <w:rsid w:val="00587791"/>
    <w:rsid w:val="00587957"/>
    <w:rsid w:val="00587D54"/>
    <w:rsid w:val="00590355"/>
    <w:rsid w:val="005904DA"/>
    <w:rsid w:val="00590504"/>
    <w:rsid w:val="00590755"/>
    <w:rsid w:val="00590827"/>
    <w:rsid w:val="0059093B"/>
    <w:rsid w:val="00590AC0"/>
    <w:rsid w:val="005915BA"/>
    <w:rsid w:val="005916D7"/>
    <w:rsid w:val="005917D0"/>
    <w:rsid w:val="00591A9A"/>
    <w:rsid w:val="00591C56"/>
    <w:rsid w:val="00592068"/>
    <w:rsid w:val="00592478"/>
    <w:rsid w:val="0059269F"/>
    <w:rsid w:val="0059270F"/>
    <w:rsid w:val="005927F6"/>
    <w:rsid w:val="00592941"/>
    <w:rsid w:val="00592BA8"/>
    <w:rsid w:val="00592FF4"/>
    <w:rsid w:val="0059358E"/>
    <w:rsid w:val="00594113"/>
    <w:rsid w:val="0059415A"/>
    <w:rsid w:val="00594426"/>
    <w:rsid w:val="005944F2"/>
    <w:rsid w:val="00594688"/>
    <w:rsid w:val="00594AFA"/>
    <w:rsid w:val="00594BD0"/>
    <w:rsid w:val="00594C3D"/>
    <w:rsid w:val="00594C79"/>
    <w:rsid w:val="00594EEF"/>
    <w:rsid w:val="0059547E"/>
    <w:rsid w:val="00595A25"/>
    <w:rsid w:val="00595D3C"/>
    <w:rsid w:val="00595D48"/>
    <w:rsid w:val="00596A60"/>
    <w:rsid w:val="00596C74"/>
    <w:rsid w:val="00597576"/>
    <w:rsid w:val="00597721"/>
    <w:rsid w:val="005A011D"/>
    <w:rsid w:val="005A018D"/>
    <w:rsid w:val="005A1832"/>
    <w:rsid w:val="005A1870"/>
    <w:rsid w:val="005A1EB4"/>
    <w:rsid w:val="005A22B8"/>
    <w:rsid w:val="005A2B7B"/>
    <w:rsid w:val="005A2F4D"/>
    <w:rsid w:val="005A31B0"/>
    <w:rsid w:val="005A3B58"/>
    <w:rsid w:val="005A3FEB"/>
    <w:rsid w:val="005A4010"/>
    <w:rsid w:val="005A4067"/>
    <w:rsid w:val="005A4281"/>
    <w:rsid w:val="005A4573"/>
    <w:rsid w:val="005A4AE3"/>
    <w:rsid w:val="005A4B93"/>
    <w:rsid w:val="005A4CB3"/>
    <w:rsid w:val="005A4EDC"/>
    <w:rsid w:val="005A4F75"/>
    <w:rsid w:val="005A4FAA"/>
    <w:rsid w:val="005A54AF"/>
    <w:rsid w:val="005A57F4"/>
    <w:rsid w:val="005A59EA"/>
    <w:rsid w:val="005A6213"/>
    <w:rsid w:val="005A6321"/>
    <w:rsid w:val="005A637B"/>
    <w:rsid w:val="005A6945"/>
    <w:rsid w:val="005A6B36"/>
    <w:rsid w:val="005A6FCF"/>
    <w:rsid w:val="005A70E6"/>
    <w:rsid w:val="005A726B"/>
    <w:rsid w:val="005A73D7"/>
    <w:rsid w:val="005A743E"/>
    <w:rsid w:val="005A7645"/>
    <w:rsid w:val="005A769C"/>
    <w:rsid w:val="005A78C6"/>
    <w:rsid w:val="005A78ED"/>
    <w:rsid w:val="005A7D3F"/>
    <w:rsid w:val="005A7F93"/>
    <w:rsid w:val="005A7FFA"/>
    <w:rsid w:val="005B007D"/>
    <w:rsid w:val="005B0288"/>
    <w:rsid w:val="005B03A2"/>
    <w:rsid w:val="005B0542"/>
    <w:rsid w:val="005B073A"/>
    <w:rsid w:val="005B0824"/>
    <w:rsid w:val="005B0E7C"/>
    <w:rsid w:val="005B0EB7"/>
    <w:rsid w:val="005B14A6"/>
    <w:rsid w:val="005B170D"/>
    <w:rsid w:val="005B1CCB"/>
    <w:rsid w:val="005B1E27"/>
    <w:rsid w:val="005B1FD9"/>
    <w:rsid w:val="005B2107"/>
    <w:rsid w:val="005B259B"/>
    <w:rsid w:val="005B2E5F"/>
    <w:rsid w:val="005B3294"/>
    <w:rsid w:val="005B32DC"/>
    <w:rsid w:val="005B33F5"/>
    <w:rsid w:val="005B3AE5"/>
    <w:rsid w:val="005B3E36"/>
    <w:rsid w:val="005B3E46"/>
    <w:rsid w:val="005B3F6B"/>
    <w:rsid w:val="005B3F94"/>
    <w:rsid w:val="005B40CD"/>
    <w:rsid w:val="005B4311"/>
    <w:rsid w:val="005B43E0"/>
    <w:rsid w:val="005B45D5"/>
    <w:rsid w:val="005B47A6"/>
    <w:rsid w:val="005B4C62"/>
    <w:rsid w:val="005B5008"/>
    <w:rsid w:val="005B512B"/>
    <w:rsid w:val="005B5408"/>
    <w:rsid w:val="005B55E0"/>
    <w:rsid w:val="005B5757"/>
    <w:rsid w:val="005B57DC"/>
    <w:rsid w:val="005B5B36"/>
    <w:rsid w:val="005B5ED9"/>
    <w:rsid w:val="005B69A0"/>
    <w:rsid w:val="005B6A2D"/>
    <w:rsid w:val="005B6C5A"/>
    <w:rsid w:val="005B72B8"/>
    <w:rsid w:val="005B733A"/>
    <w:rsid w:val="005B7966"/>
    <w:rsid w:val="005B7B57"/>
    <w:rsid w:val="005C0230"/>
    <w:rsid w:val="005C04BF"/>
    <w:rsid w:val="005C0598"/>
    <w:rsid w:val="005C0900"/>
    <w:rsid w:val="005C0E23"/>
    <w:rsid w:val="005C13CE"/>
    <w:rsid w:val="005C1603"/>
    <w:rsid w:val="005C1668"/>
    <w:rsid w:val="005C1A25"/>
    <w:rsid w:val="005C1CC7"/>
    <w:rsid w:val="005C1E0A"/>
    <w:rsid w:val="005C2150"/>
    <w:rsid w:val="005C22E5"/>
    <w:rsid w:val="005C246D"/>
    <w:rsid w:val="005C24D8"/>
    <w:rsid w:val="005C2500"/>
    <w:rsid w:val="005C251C"/>
    <w:rsid w:val="005C2564"/>
    <w:rsid w:val="005C280C"/>
    <w:rsid w:val="005C2832"/>
    <w:rsid w:val="005C298B"/>
    <w:rsid w:val="005C29ED"/>
    <w:rsid w:val="005C2F8C"/>
    <w:rsid w:val="005C2FDE"/>
    <w:rsid w:val="005C3064"/>
    <w:rsid w:val="005C3357"/>
    <w:rsid w:val="005C35C5"/>
    <w:rsid w:val="005C3675"/>
    <w:rsid w:val="005C39D9"/>
    <w:rsid w:val="005C39E7"/>
    <w:rsid w:val="005C3E83"/>
    <w:rsid w:val="005C4063"/>
    <w:rsid w:val="005C409D"/>
    <w:rsid w:val="005C4254"/>
    <w:rsid w:val="005C4401"/>
    <w:rsid w:val="005C448F"/>
    <w:rsid w:val="005C4579"/>
    <w:rsid w:val="005C4A04"/>
    <w:rsid w:val="005C4A44"/>
    <w:rsid w:val="005C4A6D"/>
    <w:rsid w:val="005C4B0B"/>
    <w:rsid w:val="005C4ED6"/>
    <w:rsid w:val="005C5212"/>
    <w:rsid w:val="005C5C55"/>
    <w:rsid w:val="005C636B"/>
    <w:rsid w:val="005C6BB9"/>
    <w:rsid w:val="005C6E2C"/>
    <w:rsid w:val="005C7187"/>
    <w:rsid w:val="005C7479"/>
    <w:rsid w:val="005C7B98"/>
    <w:rsid w:val="005C7D09"/>
    <w:rsid w:val="005C7EBE"/>
    <w:rsid w:val="005D02D5"/>
    <w:rsid w:val="005D093A"/>
    <w:rsid w:val="005D0A51"/>
    <w:rsid w:val="005D0AB7"/>
    <w:rsid w:val="005D0AEE"/>
    <w:rsid w:val="005D0AFE"/>
    <w:rsid w:val="005D0B37"/>
    <w:rsid w:val="005D0D88"/>
    <w:rsid w:val="005D0F61"/>
    <w:rsid w:val="005D1158"/>
    <w:rsid w:val="005D1235"/>
    <w:rsid w:val="005D17C7"/>
    <w:rsid w:val="005D1953"/>
    <w:rsid w:val="005D19CF"/>
    <w:rsid w:val="005D1F0A"/>
    <w:rsid w:val="005D2181"/>
    <w:rsid w:val="005D2345"/>
    <w:rsid w:val="005D27A5"/>
    <w:rsid w:val="005D285B"/>
    <w:rsid w:val="005D2D16"/>
    <w:rsid w:val="005D2F3F"/>
    <w:rsid w:val="005D401D"/>
    <w:rsid w:val="005D4585"/>
    <w:rsid w:val="005D470C"/>
    <w:rsid w:val="005D4930"/>
    <w:rsid w:val="005D4C5F"/>
    <w:rsid w:val="005D4EA1"/>
    <w:rsid w:val="005D5356"/>
    <w:rsid w:val="005D6331"/>
    <w:rsid w:val="005D6647"/>
    <w:rsid w:val="005D6998"/>
    <w:rsid w:val="005D6AA7"/>
    <w:rsid w:val="005D6B04"/>
    <w:rsid w:val="005D6ECD"/>
    <w:rsid w:val="005D7492"/>
    <w:rsid w:val="005D751A"/>
    <w:rsid w:val="005D76A2"/>
    <w:rsid w:val="005D7B8C"/>
    <w:rsid w:val="005D7C09"/>
    <w:rsid w:val="005D7C35"/>
    <w:rsid w:val="005D7DD2"/>
    <w:rsid w:val="005D7F3A"/>
    <w:rsid w:val="005E0718"/>
    <w:rsid w:val="005E07F0"/>
    <w:rsid w:val="005E0C42"/>
    <w:rsid w:val="005E12CF"/>
    <w:rsid w:val="005E1997"/>
    <w:rsid w:val="005E19F4"/>
    <w:rsid w:val="005E1C16"/>
    <w:rsid w:val="005E1DA1"/>
    <w:rsid w:val="005E203E"/>
    <w:rsid w:val="005E2511"/>
    <w:rsid w:val="005E253A"/>
    <w:rsid w:val="005E2844"/>
    <w:rsid w:val="005E2949"/>
    <w:rsid w:val="005E29F8"/>
    <w:rsid w:val="005E2D13"/>
    <w:rsid w:val="005E2FFC"/>
    <w:rsid w:val="005E30EB"/>
    <w:rsid w:val="005E3260"/>
    <w:rsid w:val="005E33D6"/>
    <w:rsid w:val="005E34F6"/>
    <w:rsid w:val="005E3626"/>
    <w:rsid w:val="005E3CBC"/>
    <w:rsid w:val="005E3DC2"/>
    <w:rsid w:val="005E3F0F"/>
    <w:rsid w:val="005E4001"/>
    <w:rsid w:val="005E4065"/>
    <w:rsid w:val="005E41EC"/>
    <w:rsid w:val="005E4206"/>
    <w:rsid w:val="005E43C9"/>
    <w:rsid w:val="005E44CE"/>
    <w:rsid w:val="005E47E0"/>
    <w:rsid w:val="005E4B93"/>
    <w:rsid w:val="005E529F"/>
    <w:rsid w:val="005E52BC"/>
    <w:rsid w:val="005E53A0"/>
    <w:rsid w:val="005E5535"/>
    <w:rsid w:val="005E5DF9"/>
    <w:rsid w:val="005E614A"/>
    <w:rsid w:val="005E648E"/>
    <w:rsid w:val="005E664B"/>
    <w:rsid w:val="005E7371"/>
    <w:rsid w:val="005F0366"/>
    <w:rsid w:val="005F08C5"/>
    <w:rsid w:val="005F0EA6"/>
    <w:rsid w:val="005F10B1"/>
    <w:rsid w:val="005F154C"/>
    <w:rsid w:val="005F1B50"/>
    <w:rsid w:val="005F250F"/>
    <w:rsid w:val="005F259E"/>
    <w:rsid w:val="005F26A0"/>
    <w:rsid w:val="005F285D"/>
    <w:rsid w:val="005F2988"/>
    <w:rsid w:val="005F29A7"/>
    <w:rsid w:val="005F29D2"/>
    <w:rsid w:val="005F2AF1"/>
    <w:rsid w:val="005F2B4E"/>
    <w:rsid w:val="005F2EC3"/>
    <w:rsid w:val="005F2F01"/>
    <w:rsid w:val="005F3023"/>
    <w:rsid w:val="005F3477"/>
    <w:rsid w:val="005F3540"/>
    <w:rsid w:val="005F36E1"/>
    <w:rsid w:val="005F3B28"/>
    <w:rsid w:val="005F3C9E"/>
    <w:rsid w:val="005F3D4A"/>
    <w:rsid w:val="005F4592"/>
    <w:rsid w:val="005F46E7"/>
    <w:rsid w:val="005F4788"/>
    <w:rsid w:val="005F4B90"/>
    <w:rsid w:val="005F50AE"/>
    <w:rsid w:val="005F51DD"/>
    <w:rsid w:val="005F5338"/>
    <w:rsid w:val="005F596E"/>
    <w:rsid w:val="005F5C3D"/>
    <w:rsid w:val="005F5E37"/>
    <w:rsid w:val="005F61C2"/>
    <w:rsid w:val="005F61D6"/>
    <w:rsid w:val="005F648F"/>
    <w:rsid w:val="005F64EE"/>
    <w:rsid w:val="005F65C4"/>
    <w:rsid w:val="005F65C6"/>
    <w:rsid w:val="005F6A39"/>
    <w:rsid w:val="005F6A8F"/>
    <w:rsid w:val="005F6AC7"/>
    <w:rsid w:val="005F6D12"/>
    <w:rsid w:val="005F6F75"/>
    <w:rsid w:val="005F711C"/>
    <w:rsid w:val="005F722A"/>
    <w:rsid w:val="005F7291"/>
    <w:rsid w:val="005F73F2"/>
    <w:rsid w:val="005F75FE"/>
    <w:rsid w:val="005F79A4"/>
    <w:rsid w:val="005F7B04"/>
    <w:rsid w:val="005F7B18"/>
    <w:rsid w:val="005F7F86"/>
    <w:rsid w:val="0060008F"/>
    <w:rsid w:val="006002CD"/>
    <w:rsid w:val="0060035A"/>
    <w:rsid w:val="00600464"/>
    <w:rsid w:val="0060073D"/>
    <w:rsid w:val="006007E9"/>
    <w:rsid w:val="00600D8F"/>
    <w:rsid w:val="00600E0D"/>
    <w:rsid w:val="0060117D"/>
    <w:rsid w:val="00601255"/>
    <w:rsid w:val="006012C0"/>
    <w:rsid w:val="006013A0"/>
    <w:rsid w:val="00601E1A"/>
    <w:rsid w:val="00602016"/>
    <w:rsid w:val="0060211A"/>
    <w:rsid w:val="006021B7"/>
    <w:rsid w:val="006021C5"/>
    <w:rsid w:val="0060242F"/>
    <w:rsid w:val="006024CB"/>
    <w:rsid w:val="00602F6B"/>
    <w:rsid w:val="00602F7C"/>
    <w:rsid w:val="00603046"/>
    <w:rsid w:val="0060328F"/>
    <w:rsid w:val="0060354B"/>
    <w:rsid w:val="00603A65"/>
    <w:rsid w:val="00603AD2"/>
    <w:rsid w:val="006041CB"/>
    <w:rsid w:val="00604260"/>
    <w:rsid w:val="006044B2"/>
    <w:rsid w:val="006046A6"/>
    <w:rsid w:val="006046CF"/>
    <w:rsid w:val="00604805"/>
    <w:rsid w:val="00604E88"/>
    <w:rsid w:val="00604F74"/>
    <w:rsid w:val="006054A2"/>
    <w:rsid w:val="0060566B"/>
    <w:rsid w:val="0060578C"/>
    <w:rsid w:val="0060587B"/>
    <w:rsid w:val="00605A75"/>
    <w:rsid w:val="00605B2D"/>
    <w:rsid w:val="00605FA3"/>
    <w:rsid w:val="006060DB"/>
    <w:rsid w:val="006061AC"/>
    <w:rsid w:val="006064F3"/>
    <w:rsid w:val="0060660D"/>
    <w:rsid w:val="0060670E"/>
    <w:rsid w:val="00606874"/>
    <w:rsid w:val="00606A75"/>
    <w:rsid w:val="00606AB6"/>
    <w:rsid w:val="00606FCA"/>
    <w:rsid w:val="00607067"/>
    <w:rsid w:val="0060717F"/>
    <w:rsid w:val="00607268"/>
    <w:rsid w:val="00607275"/>
    <w:rsid w:val="0060758C"/>
    <w:rsid w:val="0060767B"/>
    <w:rsid w:val="006077F3"/>
    <w:rsid w:val="00607F1C"/>
    <w:rsid w:val="00610063"/>
    <w:rsid w:val="00610190"/>
    <w:rsid w:val="00610840"/>
    <w:rsid w:val="00610846"/>
    <w:rsid w:val="006109C5"/>
    <w:rsid w:val="00610B1A"/>
    <w:rsid w:val="00610C30"/>
    <w:rsid w:val="0061117C"/>
    <w:rsid w:val="006111F5"/>
    <w:rsid w:val="00611644"/>
    <w:rsid w:val="006118CC"/>
    <w:rsid w:val="00611B05"/>
    <w:rsid w:val="00611BE4"/>
    <w:rsid w:val="00611C2C"/>
    <w:rsid w:val="00611FF0"/>
    <w:rsid w:val="00612022"/>
    <w:rsid w:val="006124AD"/>
    <w:rsid w:val="0061279F"/>
    <w:rsid w:val="00612DA4"/>
    <w:rsid w:val="00612E0B"/>
    <w:rsid w:val="00612F23"/>
    <w:rsid w:val="00612F48"/>
    <w:rsid w:val="006131DE"/>
    <w:rsid w:val="006134E9"/>
    <w:rsid w:val="00613AA8"/>
    <w:rsid w:val="00613AEF"/>
    <w:rsid w:val="00613C9E"/>
    <w:rsid w:val="00613DA8"/>
    <w:rsid w:val="00613F12"/>
    <w:rsid w:val="00614251"/>
    <w:rsid w:val="00614554"/>
    <w:rsid w:val="00614634"/>
    <w:rsid w:val="00614ACC"/>
    <w:rsid w:val="00614C79"/>
    <w:rsid w:val="00614C7F"/>
    <w:rsid w:val="00615258"/>
    <w:rsid w:val="00615395"/>
    <w:rsid w:val="006153F1"/>
    <w:rsid w:val="00615621"/>
    <w:rsid w:val="0061571B"/>
    <w:rsid w:val="00615797"/>
    <w:rsid w:val="006159BF"/>
    <w:rsid w:val="00615B7F"/>
    <w:rsid w:val="00615BB4"/>
    <w:rsid w:val="0061642E"/>
    <w:rsid w:val="006165AD"/>
    <w:rsid w:val="00616834"/>
    <w:rsid w:val="0061694D"/>
    <w:rsid w:val="00616B22"/>
    <w:rsid w:val="00616CD8"/>
    <w:rsid w:val="00617D13"/>
    <w:rsid w:val="00620501"/>
    <w:rsid w:val="006209B1"/>
    <w:rsid w:val="00620A24"/>
    <w:rsid w:val="006211E7"/>
    <w:rsid w:val="00621230"/>
    <w:rsid w:val="0062152C"/>
    <w:rsid w:val="00621725"/>
    <w:rsid w:val="00621744"/>
    <w:rsid w:val="00621EA8"/>
    <w:rsid w:val="0062200D"/>
    <w:rsid w:val="0062216C"/>
    <w:rsid w:val="00622749"/>
    <w:rsid w:val="0062280F"/>
    <w:rsid w:val="006228F0"/>
    <w:rsid w:val="00622F02"/>
    <w:rsid w:val="00622F70"/>
    <w:rsid w:val="0062347D"/>
    <w:rsid w:val="00623525"/>
    <w:rsid w:val="00623755"/>
    <w:rsid w:val="0062387A"/>
    <w:rsid w:val="00623BE2"/>
    <w:rsid w:val="00623BF0"/>
    <w:rsid w:val="006240AC"/>
    <w:rsid w:val="00624602"/>
    <w:rsid w:val="0062470E"/>
    <w:rsid w:val="00624969"/>
    <w:rsid w:val="00624E5F"/>
    <w:rsid w:val="00624E9E"/>
    <w:rsid w:val="0062510F"/>
    <w:rsid w:val="006251D1"/>
    <w:rsid w:val="0062528C"/>
    <w:rsid w:val="00625449"/>
    <w:rsid w:val="0062551B"/>
    <w:rsid w:val="0062565F"/>
    <w:rsid w:val="00625875"/>
    <w:rsid w:val="006258F9"/>
    <w:rsid w:val="006259F4"/>
    <w:rsid w:val="00625A3D"/>
    <w:rsid w:val="00625C20"/>
    <w:rsid w:val="00625E64"/>
    <w:rsid w:val="00625F33"/>
    <w:rsid w:val="006262B5"/>
    <w:rsid w:val="00626724"/>
    <w:rsid w:val="006269FB"/>
    <w:rsid w:val="00626A21"/>
    <w:rsid w:val="006274A9"/>
    <w:rsid w:val="006275A8"/>
    <w:rsid w:val="00627885"/>
    <w:rsid w:val="006279A2"/>
    <w:rsid w:val="00627A94"/>
    <w:rsid w:val="00627AB2"/>
    <w:rsid w:val="00627B38"/>
    <w:rsid w:val="00627D92"/>
    <w:rsid w:val="00630150"/>
    <w:rsid w:val="00630208"/>
    <w:rsid w:val="006302F5"/>
    <w:rsid w:val="00630380"/>
    <w:rsid w:val="0063052E"/>
    <w:rsid w:val="006307F2"/>
    <w:rsid w:val="00630FDF"/>
    <w:rsid w:val="00630FF4"/>
    <w:rsid w:val="006310DA"/>
    <w:rsid w:val="00631302"/>
    <w:rsid w:val="0063134B"/>
    <w:rsid w:val="006316DC"/>
    <w:rsid w:val="00631A2D"/>
    <w:rsid w:val="00631B0C"/>
    <w:rsid w:val="00631E5E"/>
    <w:rsid w:val="006320BF"/>
    <w:rsid w:val="00632271"/>
    <w:rsid w:val="00632449"/>
    <w:rsid w:val="006324F2"/>
    <w:rsid w:val="006328F7"/>
    <w:rsid w:val="00632A21"/>
    <w:rsid w:val="00632AD3"/>
    <w:rsid w:val="00632D8A"/>
    <w:rsid w:val="00632F40"/>
    <w:rsid w:val="00632F85"/>
    <w:rsid w:val="00633018"/>
    <w:rsid w:val="0063320F"/>
    <w:rsid w:val="006336A5"/>
    <w:rsid w:val="006336CC"/>
    <w:rsid w:val="00633858"/>
    <w:rsid w:val="006339A1"/>
    <w:rsid w:val="00633C85"/>
    <w:rsid w:val="00633E72"/>
    <w:rsid w:val="00633F19"/>
    <w:rsid w:val="00634255"/>
    <w:rsid w:val="00634634"/>
    <w:rsid w:val="006349F6"/>
    <w:rsid w:val="00635115"/>
    <w:rsid w:val="006353E0"/>
    <w:rsid w:val="00635623"/>
    <w:rsid w:val="0063584C"/>
    <w:rsid w:val="006358FC"/>
    <w:rsid w:val="00635A7A"/>
    <w:rsid w:val="00635BF2"/>
    <w:rsid w:val="00635CA5"/>
    <w:rsid w:val="00635CFE"/>
    <w:rsid w:val="00636169"/>
    <w:rsid w:val="006363EB"/>
    <w:rsid w:val="00636C4C"/>
    <w:rsid w:val="006372C0"/>
    <w:rsid w:val="006372D6"/>
    <w:rsid w:val="00637341"/>
    <w:rsid w:val="0063773C"/>
    <w:rsid w:val="006378A6"/>
    <w:rsid w:val="006378D9"/>
    <w:rsid w:val="00637AC4"/>
    <w:rsid w:val="00640004"/>
    <w:rsid w:val="0064007A"/>
    <w:rsid w:val="006406A2"/>
    <w:rsid w:val="00640722"/>
    <w:rsid w:val="006409D3"/>
    <w:rsid w:val="00640A7E"/>
    <w:rsid w:val="00640D79"/>
    <w:rsid w:val="00640E2D"/>
    <w:rsid w:val="00640E33"/>
    <w:rsid w:val="00640E62"/>
    <w:rsid w:val="0064139C"/>
    <w:rsid w:val="00641424"/>
    <w:rsid w:val="0064150B"/>
    <w:rsid w:val="00641692"/>
    <w:rsid w:val="00641F30"/>
    <w:rsid w:val="0064215F"/>
    <w:rsid w:val="006421DD"/>
    <w:rsid w:val="00642444"/>
    <w:rsid w:val="00642765"/>
    <w:rsid w:val="006429D3"/>
    <w:rsid w:val="0064356B"/>
    <w:rsid w:val="00643840"/>
    <w:rsid w:val="00643A0E"/>
    <w:rsid w:val="00643A45"/>
    <w:rsid w:val="00643ABE"/>
    <w:rsid w:val="00643B90"/>
    <w:rsid w:val="00643CBA"/>
    <w:rsid w:val="00643D1F"/>
    <w:rsid w:val="00643F78"/>
    <w:rsid w:val="006442ED"/>
    <w:rsid w:val="00644793"/>
    <w:rsid w:val="006447A2"/>
    <w:rsid w:val="00644819"/>
    <w:rsid w:val="00644B1B"/>
    <w:rsid w:val="00644C6C"/>
    <w:rsid w:val="00644CC8"/>
    <w:rsid w:val="00644EF7"/>
    <w:rsid w:val="00644F11"/>
    <w:rsid w:val="006450DB"/>
    <w:rsid w:val="006450EE"/>
    <w:rsid w:val="00645130"/>
    <w:rsid w:val="0064520C"/>
    <w:rsid w:val="00645325"/>
    <w:rsid w:val="006456DF"/>
    <w:rsid w:val="00645727"/>
    <w:rsid w:val="0064585C"/>
    <w:rsid w:val="00645B46"/>
    <w:rsid w:val="00645E38"/>
    <w:rsid w:val="00646392"/>
    <w:rsid w:val="0064661F"/>
    <w:rsid w:val="006468C2"/>
    <w:rsid w:val="006468E7"/>
    <w:rsid w:val="006469BD"/>
    <w:rsid w:val="00646A91"/>
    <w:rsid w:val="00646BCF"/>
    <w:rsid w:val="00646CC6"/>
    <w:rsid w:val="00646F53"/>
    <w:rsid w:val="006473DF"/>
    <w:rsid w:val="006474A7"/>
    <w:rsid w:val="0064751D"/>
    <w:rsid w:val="0064791C"/>
    <w:rsid w:val="00647B00"/>
    <w:rsid w:val="00647DC3"/>
    <w:rsid w:val="00647E74"/>
    <w:rsid w:val="0065012B"/>
    <w:rsid w:val="00650260"/>
    <w:rsid w:val="006503BB"/>
    <w:rsid w:val="0065059A"/>
    <w:rsid w:val="00650ADE"/>
    <w:rsid w:val="00650CE3"/>
    <w:rsid w:val="00650DFE"/>
    <w:rsid w:val="006512EE"/>
    <w:rsid w:val="00651313"/>
    <w:rsid w:val="00651320"/>
    <w:rsid w:val="00651453"/>
    <w:rsid w:val="00651568"/>
    <w:rsid w:val="00651CC3"/>
    <w:rsid w:val="00651EEB"/>
    <w:rsid w:val="006523DA"/>
    <w:rsid w:val="00652557"/>
    <w:rsid w:val="006526D8"/>
    <w:rsid w:val="0065270A"/>
    <w:rsid w:val="00652C22"/>
    <w:rsid w:val="00652F4D"/>
    <w:rsid w:val="00653AAD"/>
    <w:rsid w:val="00653AB6"/>
    <w:rsid w:val="00653C06"/>
    <w:rsid w:val="00653E53"/>
    <w:rsid w:val="006542D6"/>
    <w:rsid w:val="006544A6"/>
    <w:rsid w:val="0065488F"/>
    <w:rsid w:val="00654B17"/>
    <w:rsid w:val="00654E64"/>
    <w:rsid w:val="00654EEE"/>
    <w:rsid w:val="00654F2F"/>
    <w:rsid w:val="00655058"/>
    <w:rsid w:val="006555AF"/>
    <w:rsid w:val="00655BFA"/>
    <w:rsid w:val="00655F4E"/>
    <w:rsid w:val="00655FB7"/>
    <w:rsid w:val="006561BF"/>
    <w:rsid w:val="00656462"/>
    <w:rsid w:val="00656821"/>
    <w:rsid w:val="00656B1C"/>
    <w:rsid w:val="00656B4C"/>
    <w:rsid w:val="00657072"/>
    <w:rsid w:val="00657082"/>
    <w:rsid w:val="00657129"/>
    <w:rsid w:val="006573DF"/>
    <w:rsid w:val="006575CC"/>
    <w:rsid w:val="00657616"/>
    <w:rsid w:val="00657AC3"/>
    <w:rsid w:val="00657AFB"/>
    <w:rsid w:val="0066033B"/>
    <w:rsid w:val="00660542"/>
    <w:rsid w:val="006607E6"/>
    <w:rsid w:val="00660AA3"/>
    <w:rsid w:val="00660BD5"/>
    <w:rsid w:val="00660CE9"/>
    <w:rsid w:val="0066118F"/>
    <w:rsid w:val="00661935"/>
    <w:rsid w:val="00661C88"/>
    <w:rsid w:val="00661DE2"/>
    <w:rsid w:val="00661DE9"/>
    <w:rsid w:val="00661EE3"/>
    <w:rsid w:val="00662259"/>
    <w:rsid w:val="006622D7"/>
    <w:rsid w:val="006624E1"/>
    <w:rsid w:val="006626A1"/>
    <w:rsid w:val="006628E5"/>
    <w:rsid w:val="0066299B"/>
    <w:rsid w:val="00662A32"/>
    <w:rsid w:val="00662B77"/>
    <w:rsid w:val="00662D24"/>
    <w:rsid w:val="0066359E"/>
    <w:rsid w:val="00663687"/>
    <w:rsid w:val="006640BE"/>
    <w:rsid w:val="00664600"/>
    <w:rsid w:val="00664742"/>
    <w:rsid w:val="00664911"/>
    <w:rsid w:val="00664A30"/>
    <w:rsid w:val="00664BFB"/>
    <w:rsid w:val="00665451"/>
    <w:rsid w:val="00665C5A"/>
    <w:rsid w:val="00665D08"/>
    <w:rsid w:val="006660A5"/>
    <w:rsid w:val="006661AD"/>
    <w:rsid w:val="006661E4"/>
    <w:rsid w:val="006662E5"/>
    <w:rsid w:val="006663B8"/>
    <w:rsid w:val="00666417"/>
    <w:rsid w:val="00666496"/>
    <w:rsid w:val="006664CA"/>
    <w:rsid w:val="006667AD"/>
    <w:rsid w:val="00666C15"/>
    <w:rsid w:val="00666D3E"/>
    <w:rsid w:val="00666E28"/>
    <w:rsid w:val="006671CC"/>
    <w:rsid w:val="00667395"/>
    <w:rsid w:val="00667445"/>
    <w:rsid w:val="0066788C"/>
    <w:rsid w:val="00667994"/>
    <w:rsid w:val="00670272"/>
    <w:rsid w:val="00670358"/>
    <w:rsid w:val="00670359"/>
    <w:rsid w:val="0067061E"/>
    <w:rsid w:val="0067071E"/>
    <w:rsid w:val="006708E9"/>
    <w:rsid w:val="00670992"/>
    <w:rsid w:val="00670B23"/>
    <w:rsid w:val="00670FBC"/>
    <w:rsid w:val="00671001"/>
    <w:rsid w:val="00671302"/>
    <w:rsid w:val="006714CE"/>
    <w:rsid w:val="00671BD8"/>
    <w:rsid w:val="00671D13"/>
    <w:rsid w:val="00671FCA"/>
    <w:rsid w:val="0067270A"/>
    <w:rsid w:val="00672801"/>
    <w:rsid w:val="006729E6"/>
    <w:rsid w:val="00672A91"/>
    <w:rsid w:val="00672C8E"/>
    <w:rsid w:val="00673109"/>
    <w:rsid w:val="00673218"/>
    <w:rsid w:val="006733AD"/>
    <w:rsid w:val="0067342B"/>
    <w:rsid w:val="00673AF6"/>
    <w:rsid w:val="00673C50"/>
    <w:rsid w:val="00674192"/>
    <w:rsid w:val="006741FF"/>
    <w:rsid w:val="00674489"/>
    <w:rsid w:val="006746DE"/>
    <w:rsid w:val="0067479E"/>
    <w:rsid w:val="00674B20"/>
    <w:rsid w:val="0067521C"/>
    <w:rsid w:val="006753BC"/>
    <w:rsid w:val="00675592"/>
    <w:rsid w:val="00675619"/>
    <w:rsid w:val="00675800"/>
    <w:rsid w:val="00675891"/>
    <w:rsid w:val="00675918"/>
    <w:rsid w:val="00675A4B"/>
    <w:rsid w:val="00675FC0"/>
    <w:rsid w:val="006760A0"/>
    <w:rsid w:val="00676BCB"/>
    <w:rsid w:val="00676BDD"/>
    <w:rsid w:val="00676E34"/>
    <w:rsid w:val="00676FC6"/>
    <w:rsid w:val="006770A2"/>
    <w:rsid w:val="0067737D"/>
    <w:rsid w:val="00677730"/>
    <w:rsid w:val="0067774B"/>
    <w:rsid w:val="00677803"/>
    <w:rsid w:val="006779E5"/>
    <w:rsid w:val="00677AB1"/>
    <w:rsid w:val="00677C58"/>
    <w:rsid w:val="00677E78"/>
    <w:rsid w:val="00677F47"/>
    <w:rsid w:val="006800D9"/>
    <w:rsid w:val="00680297"/>
    <w:rsid w:val="006806C0"/>
    <w:rsid w:val="006807B4"/>
    <w:rsid w:val="00680925"/>
    <w:rsid w:val="00680CF0"/>
    <w:rsid w:val="00680E0C"/>
    <w:rsid w:val="00680E72"/>
    <w:rsid w:val="00680F1F"/>
    <w:rsid w:val="00680F3F"/>
    <w:rsid w:val="0068122B"/>
    <w:rsid w:val="00681ACE"/>
    <w:rsid w:val="00681B40"/>
    <w:rsid w:val="00681C44"/>
    <w:rsid w:val="00681D2B"/>
    <w:rsid w:val="006825D7"/>
    <w:rsid w:val="006829A7"/>
    <w:rsid w:val="00682CAB"/>
    <w:rsid w:val="00683302"/>
    <w:rsid w:val="0068373E"/>
    <w:rsid w:val="00683A0A"/>
    <w:rsid w:val="00683A8B"/>
    <w:rsid w:val="00683D83"/>
    <w:rsid w:val="00683D9E"/>
    <w:rsid w:val="00683ED6"/>
    <w:rsid w:val="006840E8"/>
    <w:rsid w:val="006843EE"/>
    <w:rsid w:val="0068450B"/>
    <w:rsid w:val="006845BE"/>
    <w:rsid w:val="00684654"/>
    <w:rsid w:val="00684A1B"/>
    <w:rsid w:val="00684CF9"/>
    <w:rsid w:val="00684EAB"/>
    <w:rsid w:val="00684F47"/>
    <w:rsid w:val="0068509A"/>
    <w:rsid w:val="006850B0"/>
    <w:rsid w:val="0068561E"/>
    <w:rsid w:val="00685B6A"/>
    <w:rsid w:val="006861E1"/>
    <w:rsid w:val="0068631F"/>
    <w:rsid w:val="006863DB"/>
    <w:rsid w:val="0068694B"/>
    <w:rsid w:val="00686BA5"/>
    <w:rsid w:val="0068712C"/>
    <w:rsid w:val="0068766D"/>
    <w:rsid w:val="006878CB"/>
    <w:rsid w:val="00687942"/>
    <w:rsid w:val="006879CA"/>
    <w:rsid w:val="006879F8"/>
    <w:rsid w:val="00687DC6"/>
    <w:rsid w:val="00687DCB"/>
    <w:rsid w:val="00687EB8"/>
    <w:rsid w:val="00690071"/>
    <w:rsid w:val="006900DA"/>
    <w:rsid w:val="00690409"/>
    <w:rsid w:val="0069059D"/>
    <w:rsid w:val="00690613"/>
    <w:rsid w:val="00690673"/>
    <w:rsid w:val="00690845"/>
    <w:rsid w:val="0069091E"/>
    <w:rsid w:val="00690988"/>
    <w:rsid w:val="00690A4E"/>
    <w:rsid w:val="006910E5"/>
    <w:rsid w:val="006911F8"/>
    <w:rsid w:val="0069120D"/>
    <w:rsid w:val="00691638"/>
    <w:rsid w:val="00691969"/>
    <w:rsid w:val="00691C9F"/>
    <w:rsid w:val="00691FC5"/>
    <w:rsid w:val="00692678"/>
    <w:rsid w:val="00692688"/>
    <w:rsid w:val="00692AE8"/>
    <w:rsid w:val="00692C13"/>
    <w:rsid w:val="00692ECA"/>
    <w:rsid w:val="00692ED6"/>
    <w:rsid w:val="00692F46"/>
    <w:rsid w:val="006930FC"/>
    <w:rsid w:val="00693113"/>
    <w:rsid w:val="00693631"/>
    <w:rsid w:val="00693750"/>
    <w:rsid w:val="00693BFB"/>
    <w:rsid w:val="00693F1D"/>
    <w:rsid w:val="00694412"/>
    <w:rsid w:val="00694A90"/>
    <w:rsid w:val="00695054"/>
    <w:rsid w:val="0069510B"/>
    <w:rsid w:val="0069530E"/>
    <w:rsid w:val="00695349"/>
    <w:rsid w:val="00695488"/>
    <w:rsid w:val="006959D0"/>
    <w:rsid w:val="00695C71"/>
    <w:rsid w:val="00696147"/>
    <w:rsid w:val="006962E0"/>
    <w:rsid w:val="00696479"/>
    <w:rsid w:val="0069671A"/>
    <w:rsid w:val="00696761"/>
    <w:rsid w:val="006967D1"/>
    <w:rsid w:val="00697027"/>
    <w:rsid w:val="0069716D"/>
    <w:rsid w:val="00697277"/>
    <w:rsid w:val="00697580"/>
    <w:rsid w:val="006975AC"/>
    <w:rsid w:val="006A0081"/>
    <w:rsid w:val="006A06D7"/>
    <w:rsid w:val="006A0A2E"/>
    <w:rsid w:val="006A0AF6"/>
    <w:rsid w:val="006A0B41"/>
    <w:rsid w:val="006A0B8F"/>
    <w:rsid w:val="006A0D06"/>
    <w:rsid w:val="006A0DC8"/>
    <w:rsid w:val="006A1938"/>
    <w:rsid w:val="006A19DE"/>
    <w:rsid w:val="006A215A"/>
    <w:rsid w:val="006A2236"/>
    <w:rsid w:val="006A2686"/>
    <w:rsid w:val="006A2705"/>
    <w:rsid w:val="006A299C"/>
    <w:rsid w:val="006A29D1"/>
    <w:rsid w:val="006A2D7C"/>
    <w:rsid w:val="006A2FAD"/>
    <w:rsid w:val="006A34E1"/>
    <w:rsid w:val="006A35D3"/>
    <w:rsid w:val="006A3618"/>
    <w:rsid w:val="006A369B"/>
    <w:rsid w:val="006A370E"/>
    <w:rsid w:val="006A37ED"/>
    <w:rsid w:val="006A3ED8"/>
    <w:rsid w:val="006A432B"/>
    <w:rsid w:val="006A46EE"/>
    <w:rsid w:val="006A4806"/>
    <w:rsid w:val="006A488D"/>
    <w:rsid w:val="006A4FF0"/>
    <w:rsid w:val="006A4FF3"/>
    <w:rsid w:val="006A51CE"/>
    <w:rsid w:val="006A54D0"/>
    <w:rsid w:val="006A5F30"/>
    <w:rsid w:val="006A5FC0"/>
    <w:rsid w:val="006A635A"/>
    <w:rsid w:val="006A676C"/>
    <w:rsid w:val="006A732B"/>
    <w:rsid w:val="006A7510"/>
    <w:rsid w:val="006A7918"/>
    <w:rsid w:val="006A7D90"/>
    <w:rsid w:val="006A7FD2"/>
    <w:rsid w:val="006B03C8"/>
    <w:rsid w:val="006B0697"/>
    <w:rsid w:val="006B0BD9"/>
    <w:rsid w:val="006B0BDE"/>
    <w:rsid w:val="006B0D01"/>
    <w:rsid w:val="006B0D0E"/>
    <w:rsid w:val="006B100D"/>
    <w:rsid w:val="006B14BB"/>
    <w:rsid w:val="006B169D"/>
    <w:rsid w:val="006B1ADE"/>
    <w:rsid w:val="006B1B4E"/>
    <w:rsid w:val="006B1D1D"/>
    <w:rsid w:val="006B1D3A"/>
    <w:rsid w:val="006B21D2"/>
    <w:rsid w:val="006B2361"/>
    <w:rsid w:val="006B2571"/>
    <w:rsid w:val="006B27F5"/>
    <w:rsid w:val="006B299C"/>
    <w:rsid w:val="006B2D20"/>
    <w:rsid w:val="006B2EB6"/>
    <w:rsid w:val="006B301F"/>
    <w:rsid w:val="006B330B"/>
    <w:rsid w:val="006B33D2"/>
    <w:rsid w:val="006B39CC"/>
    <w:rsid w:val="006B3B88"/>
    <w:rsid w:val="006B409F"/>
    <w:rsid w:val="006B42D5"/>
    <w:rsid w:val="006B47B1"/>
    <w:rsid w:val="006B4908"/>
    <w:rsid w:val="006B4A26"/>
    <w:rsid w:val="006B4EAF"/>
    <w:rsid w:val="006B4EDE"/>
    <w:rsid w:val="006B5045"/>
    <w:rsid w:val="006B5267"/>
    <w:rsid w:val="006B562D"/>
    <w:rsid w:val="006B564F"/>
    <w:rsid w:val="006B5659"/>
    <w:rsid w:val="006B5A8A"/>
    <w:rsid w:val="006B5C5D"/>
    <w:rsid w:val="006B5F16"/>
    <w:rsid w:val="006B5FF3"/>
    <w:rsid w:val="006B604A"/>
    <w:rsid w:val="006B6147"/>
    <w:rsid w:val="006B61BF"/>
    <w:rsid w:val="006B6686"/>
    <w:rsid w:val="006B6AA7"/>
    <w:rsid w:val="006B6C6F"/>
    <w:rsid w:val="006B6FCB"/>
    <w:rsid w:val="006B722B"/>
    <w:rsid w:val="006B7396"/>
    <w:rsid w:val="006B7570"/>
    <w:rsid w:val="006B783B"/>
    <w:rsid w:val="006B7AF3"/>
    <w:rsid w:val="006B7BFE"/>
    <w:rsid w:val="006B7C27"/>
    <w:rsid w:val="006B7CF9"/>
    <w:rsid w:val="006C00CD"/>
    <w:rsid w:val="006C0114"/>
    <w:rsid w:val="006C09AE"/>
    <w:rsid w:val="006C0AB5"/>
    <w:rsid w:val="006C0DF2"/>
    <w:rsid w:val="006C0F7C"/>
    <w:rsid w:val="006C0FBF"/>
    <w:rsid w:val="006C1009"/>
    <w:rsid w:val="006C10D4"/>
    <w:rsid w:val="006C1139"/>
    <w:rsid w:val="006C12C3"/>
    <w:rsid w:val="006C1AB8"/>
    <w:rsid w:val="006C1E89"/>
    <w:rsid w:val="006C1F34"/>
    <w:rsid w:val="006C1FFA"/>
    <w:rsid w:val="006C20C9"/>
    <w:rsid w:val="006C22D0"/>
    <w:rsid w:val="006C230B"/>
    <w:rsid w:val="006C231B"/>
    <w:rsid w:val="006C285F"/>
    <w:rsid w:val="006C28A1"/>
    <w:rsid w:val="006C2962"/>
    <w:rsid w:val="006C2B8C"/>
    <w:rsid w:val="006C2B93"/>
    <w:rsid w:val="006C2EF4"/>
    <w:rsid w:val="006C3068"/>
    <w:rsid w:val="006C3230"/>
    <w:rsid w:val="006C3679"/>
    <w:rsid w:val="006C3BF7"/>
    <w:rsid w:val="006C3C5D"/>
    <w:rsid w:val="006C3D52"/>
    <w:rsid w:val="006C43CB"/>
    <w:rsid w:val="006C4407"/>
    <w:rsid w:val="006C45EA"/>
    <w:rsid w:val="006C4728"/>
    <w:rsid w:val="006C4936"/>
    <w:rsid w:val="006C4B98"/>
    <w:rsid w:val="006C4CD3"/>
    <w:rsid w:val="006C4D11"/>
    <w:rsid w:val="006C4DF9"/>
    <w:rsid w:val="006C4EB0"/>
    <w:rsid w:val="006C4ED3"/>
    <w:rsid w:val="006C55F3"/>
    <w:rsid w:val="006C56EC"/>
    <w:rsid w:val="006C5877"/>
    <w:rsid w:val="006C5A66"/>
    <w:rsid w:val="006C5C51"/>
    <w:rsid w:val="006C6E6C"/>
    <w:rsid w:val="006C6F4F"/>
    <w:rsid w:val="006C6FE5"/>
    <w:rsid w:val="006C7118"/>
    <w:rsid w:val="006C7271"/>
    <w:rsid w:val="006C7B03"/>
    <w:rsid w:val="006D0076"/>
    <w:rsid w:val="006D061A"/>
    <w:rsid w:val="006D0B24"/>
    <w:rsid w:val="006D0F50"/>
    <w:rsid w:val="006D12A8"/>
    <w:rsid w:val="006D19D7"/>
    <w:rsid w:val="006D21E3"/>
    <w:rsid w:val="006D227C"/>
    <w:rsid w:val="006D249D"/>
    <w:rsid w:val="006D264C"/>
    <w:rsid w:val="006D2900"/>
    <w:rsid w:val="006D2A8B"/>
    <w:rsid w:val="006D2ABE"/>
    <w:rsid w:val="006D317A"/>
    <w:rsid w:val="006D343D"/>
    <w:rsid w:val="006D346E"/>
    <w:rsid w:val="006D3C7A"/>
    <w:rsid w:val="006D43AE"/>
    <w:rsid w:val="006D4478"/>
    <w:rsid w:val="006D45B2"/>
    <w:rsid w:val="006D46D8"/>
    <w:rsid w:val="006D4E8D"/>
    <w:rsid w:val="006D556E"/>
    <w:rsid w:val="006D558C"/>
    <w:rsid w:val="006D565A"/>
    <w:rsid w:val="006D5CF7"/>
    <w:rsid w:val="006D5DC4"/>
    <w:rsid w:val="006D5DE6"/>
    <w:rsid w:val="006D5E66"/>
    <w:rsid w:val="006D603E"/>
    <w:rsid w:val="006D6096"/>
    <w:rsid w:val="006D6310"/>
    <w:rsid w:val="006D65B5"/>
    <w:rsid w:val="006D6977"/>
    <w:rsid w:val="006D6B0E"/>
    <w:rsid w:val="006D6CF3"/>
    <w:rsid w:val="006D7023"/>
    <w:rsid w:val="006D7145"/>
    <w:rsid w:val="006D7278"/>
    <w:rsid w:val="006D7288"/>
    <w:rsid w:val="006D7481"/>
    <w:rsid w:val="006D751A"/>
    <w:rsid w:val="006D75F6"/>
    <w:rsid w:val="006D763F"/>
    <w:rsid w:val="006D7A2D"/>
    <w:rsid w:val="006D7E0D"/>
    <w:rsid w:val="006E0315"/>
    <w:rsid w:val="006E0767"/>
    <w:rsid w:val="006E076A"/>
    <w:rsid w:val="006E0C0F"/>
    <w:rsid w:val="006E0C7A"/>
    <w:rsid w:val="006E0F14"/>
    <w:rsid w:val="006E0F46"/>
    <w:rsid w:val="006E12CB"/>
    <w:rsid w:val="006E13A9"/>
    <w:rsid w:val="006E1534"/>
    <w:rsid w:val="006E1720"/>
    <w:rsid w:val="006E17BA"/>
    <w:rsid w:val="006E1827"/>
    <w:rsid w:val="006E18CB"/>
    <w:rsid w:val="006E1F3C"/>
    <w:rsid w:val="006E215B"/>
    <w:rsid w:val="006E2398"/>
    <w:rsid w:val="006E23AD"/>
    <w:rsid w:val="006E2414"/>
    <w:rsid w:val="006E2469"/>
    <w:rsid w:val="006E2612"/>
    <w:rsid w:val="006E294D"/>
    <w:rsid w:val="006E3008"/>
    <w:rsid w:val="006E344F"/>
    <w:rsid w:val="006E358F"/>
    <w:rsid w:val="006E3A29"/>
    <w:rsid w:val="006E3B53"/>
    <w:rsid w:val="006E3CCB"/>
    <w:rsid w:val="006E43CC"/>
    <w:rsid w:val="006E4409"/>
    <w:rsid w:val="006E508D"/>
    <w:rsid w:val="006E509F"/>
    <w:rsid w:val="006E5BA1"/>
    <w:rsid w:val="006E62D7"/>
    <w:rsid w:val="006E63C5"/>
    <w:rsid w:val="006E6516"/>
    <w:rsid w:val="006E65B1"/>
    <w:rsid w:val="006E68D5"/>
    <w:rsid w:val="006E6B18"/>
    <w:rsid w:val="006E6BFB"/>
    <w:rsid w:val="006E7507"/>
    <w:rsid w:val="006E7582"/>
    <w:rsid w:val="006E75D4"/>
    <w:rsid w:val="006E768A"/>
    <w:rsid w:val="006E7697"/>
    <w:rsid w:val="006E793A"/>
    <w:rsid w:val="006E79AA"/>
    <w:rsid w:val="006E7A72"/>
    <w:rsid w:val="006E7ABB"/>
    <w:rsid w:val="006E7CE8"/>
    <w:rsid w:val="006E7D7E"/>
    <w:rsid w:val="006F016C"/>
    <w:rsid w:val="006F017D"/>
    <w:rsid w:val="006F0239"/>
    <w:rsid w:val="006F0297"/>
    <w:rsid w:val="006F03B2"/>
    <w:rsid w:val="006F0719"/>
    <w:rsid w:val="006F0B53"/>
    <w:rsid w:val="006F0C8C"/>
    <w:rsid w:val="006F11A1"/>
    <w:rsid w:val="006F17CB"/>
    <w:rsid w:val="006F1926"/>
    <w:rsid w:val="006F1BA5"/>
    <w:rsid w:val="006F1CB5"/>
    <w:rsid w:val="006F1D02"/>
    <w:rsid w:val="006F1D18"/>
    <w:rsid w:val="006F1D5A"/>
    <w:rsid w:val="006F1E02"/>
    <w:rsid w:val="006F1E95"/>
    <w:rsid w:val="006F1ECB"/>
    <w:rsid w:val="006F24EA"/>
    <w:rsid w:val="006F25C3"/>
    <w:rsid w:val="006F2877"/>
    <w:rsid w:val="006F2B24"/>
    <w:rsid w:val="006F2DA6"/>
    <w:rsid w:val="006F2E0B"/>
    <w:rsid w:val="006F3047"/>
    <w:rsid w:val="006F30C1"/>
    <w:rsid w:val="006F30DD"/>
    <w:rsid w:val="006F32BD"/>
    <w:rsid w:val="006F35DE"/>
    <w:rsid w:val="006F38EC"/>
    <w:rsid w:val="006F3909"/>
    <w:rsid w:val="006F3DE3"/>
    <w:rsid w:val="006F48A4"/>
    <w:rsid w:val="006F4C36"/>
    <w:rsid w:val="006F4CCD"/>
    <w:rsid w:val="006F4D32"/>
    <w:rsid w:val="006F5142"/>
    <w:rsid w:val="006F519A"/>
    <w:rsid w:val="006F542E"/>
    <w:rsid w:val="006F547B"/>
    <w:rsid w:val="006F55B4"/>
    <w:rsid w:val="006F59E1"/>
    <w:rsid w:val="006F5B04"/>
    <w:rsid w:val="006F5B6F"/>
    <w:rsid w:val="006F5C52"/>
    <w:rsid w:val="006F6039"/>
    <w:rsid w:val="006F674B"/>
    <w:rsid w:val="006F683A"/>
    <w:rsid w:val="006F7167"/>
    <w:rsid w:val="006F74D4"/>
    <w:rsid w:val="006F762D"/>
    <w:rsid w:val="006F7694"/>
    <w:rsid w:val="006F770F"/>
    <w:rsid w:val="006F77EF"/>
    <w:rsid w:val="006F79EA"/>
    <w:rsid w:val="006F7BD9"/>
    <w:rsid w:val="006F7D76"/>
    <w:rsid w:val="006F7EA7"/>
    <w:rsid w:val="0070001E"/>
    <w:rsid w:val="00700576"/>
    <w:rsid w:val="007006F9"/>
    <w:rsid w:val="00700F21"/>
    <w:rsid w:val="00701028"/>
    <w:rsid w:val="0070135D"/>
    <w:rsid w:val="007013D3"/>
    <w:rsid w:val="00701462"/>
    <w:rsid w:val="00701762"/>
    <w:rsid w:val="00701775"/>
    <w:rsid w:val="00701E9D"/>
    <w:rsid w:val="00701F15"/>
    <w:rsid w:val="00702071"/>
    <w:rsid w:val="00702F93"/>
    <w:rsid w:val="00703110"/>
    <w:rsid w:val="007035C6"/>
    <w:rsid w:val="00703B00"/>
    <w:rsid w:val="00704004"/>
    <w:rsid w:val="007043DC"/>
    <w:rsid w:val="007043FB"/>
    <w:rsid w:val="00704712"/>
    <w:rsid w:val="007048E8"/>
    <w:rsid w:val="00704902"/>
    <w:rsid w:val="00704968"/>
    <w:rsid w:val="00704BC0"/>
    <w:rsid w:val="00704C97"/>
    <w:rsid w:val="00704D07"/>
    <w:rsid w:val="00704DE6"/>
    <w:rsid w:val="00704FA4"/>
    <w:rsid w:val="0070512B"/>
    <w:rsid w:val="0070524C"/>
    <w:rsid w:val="007056CD"/>
    <w:rsid w:val="00705ADE"/>
    <w:rsid w:val="00705BCB"/>
    <w:rsid w:val="00705F1C"/>
    <w:rsid w:val="007068AD"/>
    <w:rsid w:val="00706A30"/>
    <w:rsid w:val="00706B34"/>
    <w:rsid w:val="00706C27"/>
    <w:rsid w:val="00706F7A"/>
    <w:rsid w:val="007073AB"/>
    <w:rsid w:val="00707672"/>
    <w:rsid w:val="00707B3F"/>
    <w:rsid w:val="00707C26"/>
    <w:rsid w:val="0071062B"/>
    <w:rsid w:val="00710919"/>
    <w:rsid w:val="00710FC5"/>
    <w:rsid w:val="00711071"/>
    <w:rsid w:val="00711190"/>
    <w:rsid w:val="007119FF"/>
    <w:rsid w:val="007121AE"/>
    <w:rsid w:val="0071225B"/>
    <w:rsid w:val="007123ED"/>
    <w:rsid w:val="007125CA"/>
    <w:rsid w:val="00712D83"/>
    <w:rsid w:val="00712F07"/>
    <w:rsid w:val="00712FD4"/>
    <w:rsid w:val="00713679"/>
    <w:rsid w:val="00713DCF"/>
    <w:rsid w:val="00713F16"/>
    <w:rsid w:val="007140DF"/>
    <w:rsid w:val="0071423E"/>
    <w:rsid w:val="00714659"/>
    <w:rsid w:val="007146DD"/>
    <w:rsid w:val="007147BA"/>
    <w:rsid w:val="00714A11"/>
    <w:rsid w:val="007151CB"/>
    <w:rsid w:val="00715500"/>
    <w:rsid w:val="007157C5"/>
    <w:rsid w:val="0071585A"/>
    <w:rsid w:val="00715917"/>
    <w:rsid w:val="00715A02"/>
    <w:rsid w:val="00715A1C"/>
    <w:rsid w:val="00715D4F"/>
    <w:rsid w:val="007168F9"/>
    <w:rsid w:val="00716983"/>
    <w:rsid w:val="00716AD2"/>
    <w:rsid w:val="00716C0E"/>
    <w:rsid w:val="00716FC2"/>
    <w:rsid w:val="007174D2"/>
    <w:rsid w:val="0071779C"/>
    <w:rsid w:val="00717940"/>
    <w:rsid w:val="00717A70"/>
    <w:rsid w:val="00717DB5"/>
    <w:rsid w:val="00717FC6"/>
    <w:rsid w:val="0072004B"/>
    <w:rsid w:val="00720A39"/>
    <w:rsid w:val="00720CD8"/>
    <w:rsid w:val="00720EB8"/>
    <w:rsid w:val="0072120B"/>
    <w:rsid w:val="0072130D"/>
    <w:rsid w:val="00721324"/>
    <w:rsid w:val="0072142F"/>
    <w:rsid w:val="00721773"/>
    <w:rsid w:val="00721777"/>
    <w:rsid w:val="007218DA"/>
    <w:rsid w:val="0072195C"/>
    <w:rsid w:val="00721DC7"/>
    <w:rsid w:val="0072231B"/>
    <w:rsid w:val="00722594"/>
    <w:rsid w:val="007227EE"/>
    <w:rsid w:val="007228C5"/>
    <w:rsid w:val="00722F21"/>
    <w:rsid w:val="00722FE9"/>
    <w:rsid w:val="007230F2"/>
    <w:rsid w:val="00723810"/>
    <w:rsid w:val="0072390A"/>
    <w:rsid w:val="00723C74"/>
    <w:rsid w:val="00724489"/>
    <w:rsid w:val="007244D3"/>
    <w:rsid w:val="0072454F"/>
    <w:rsid w:val="00724795"/>
    <w:rsid w:val="00725446"/>
    <w:rsid w:val="0072579B"/>
    <w:rsid w:val="00725890"/>
    <w:rsid w:val="007259D7"/>
    <w:rsid w:val="00725B21"/>
    <w:rsid w:val="00725CB5"/>
    <w:rsid w:val="00726060"/>
    <w:rsid w:val="00726512"/>
    <w:rsid w:val="007266AD"/>
    <w:rsid w:val="00726AFD"/>
    <w:rsid w:val="00726B82"/>
    <w:rsid w:val="00726D1E"/>
    <w:rsid w:val="00726F98"/>
    <w:rsid w:val="0072703C"/>
    <w:rsid w:val="00727CCC"/>
    <w:rsid w:val="007303E9"/>
    <w:rsid w:val="00730441"/>
    <w:rsid w:val="007307F2"/>
    <w:rsid w:val="00730CD8"/>
    <w:rsid w:val="00730D38"/>
    <w:rsid w:val="00731204"/>
    <w:rsid w:val="007316D2"/>
    <w:rsid w:val="00731A48"/>
    <w:rsid w:val="00731E73"/>
    <w:rsid w:val="00732BB2"/>
    <w:rsid w:val="00733169"/>
    <w:rsid w:val="00733225"/>
    <w:rsid w:val="0073349F"/>
    <w:rsid w:val="007335CB"/>
    <w:rsid w:val="00733B48"/>
    <w:rsid w:val="00733D37"/>
    <w:rsid w:val="0073400B"/>
    <w:rsid w:val="007340AE"/>
    <w:rsid w:val="00734195"/>
    <w:rsid w:val="0073440A"/>
    <w:rsid w:val="00734694"/>
    <w:rsid w:val="007348B0"/>
    <w:rsid w:val="00734959"/>
    <w:rsid w:val="00734C66"/>
    <w:rsid w:val="00735099"/>
    <w:rsid w:val="007350FA"/>
    <w:rsid w:val="00735376"/>
    <w:rsid w:val="0073555F"/>
    <w:rsid w:val="007356E4"/>
    <w:rsid w:val="0073591F"/>
    <w:rsid w:val="00735AEA"/>
    <w:rsid w:val="0073609D"/>
    <w:rsid w:val="00736374"/>
    <w:rsid w:val="00736989"/>
    <w:rsid w:val="00736C81"/>
    <w:rsid w:val="007371AC"/>
    <w:rsid w:val="007372D7"/>
    <w:rsid w:val="00737AF0"/>
    <w:rsid w:val="00737DAA"/>
    <w:rsid w:val="00737FC7"/>
    <w:rsid w:val="0074002D"/>
    <w:rsid w:val="00740243"/>
    <w:rsid w:val="00740663"/>
    <w:rsid w:val="00740745"/>
    <w:rsid w:val="00740A11"/>
    <w:rsid w:val="00740A6A"/>
    <w:rsid w:val="00740CAE"/>
    <w:rsid w:val="00740CED"/>
    <w:rsid w:val="00740D56"/>
    <w:rsid w:val="00740E62"/>
    <w:rsid w:val="00740E83"/>
    <w:rsid w:val="007413E1"/>
    <w:rsid w:val="0074166E"/>
    <w:rsid w:val="00741AD5"/>
    <w:rsid w:val="00741C09"/>
    <w:rsid w:val="00741D00"/>
    <w:rsid w:val="00741ED3"/>
    <w:rsid w:val="00741FA1"/>
    <w:rsid w:val="007420BD"/>
    <w:rsid w:val="007420C2"/>
    <w:rsid w:val="0074249E"/>
    <w:rsid w:val="00742903"/>
    <w:rsid w:val="0074297F"/>
    <w:rsid w:val="007432FD"/>
    <w:rsid w:val="00743704"/>
    <w:rsid w:val="00743A42"/>
    <w:rsid w:val="00743B12"/>
    <w:rsid w:val="00743C38"/>
    <w:rsid w:val="0074402B"/>
    <w:rsid w:val="00744496"/>
    <w:rsid w:val="007445B3"/>
    <w:rsid w:val="0074487E"/>
    <w:rsid w:val="00744DCD"/>
    <w:rsid w:val="00744DE6"/>
    <w:rsid w:val="007450AB"/>
    <w:rsid w:val="0074537F"/>
    <w:rsid w:val="007456F6"/>
    <w:rsid w:val="00745C27"/>
    <w:rsid w:val="00745EB8"/>
    <w:rsid w:val="00745F02"/>
    <w:rsid w:val="00746069"/>
    <w:rsid w:val="00746093"/>
    <w:rsid w:val="0074651F"/>
    <w:rsid w:val="007466DB"/>
    <w:rsid w:val="00746759"/>
    <w:rsid w:val="007467A0"/>
    <w:rsid w:val="007467C6"/>
    <w:rsid w:val="007468A4"/>
    <w:rsid w:val="007469A8"/>
    <w:rsid w:val="00746FE8"/>
    <w:rsid w:val="007474D9"/>
    <w:rsid w:val="007475D1"/>
    <w:rsid w:val="007476DB"/>
    <w:rsid w:val="007477A6"/>
    <w:rsid w:val="007478EF"/>
    <w:rsid w:val="00747901"/>
    <w:rsid w:val="00747952"/>
    <w:rsid w:val="007479A5"/>
    <w:rsid w:val="007479A7"/>
    <w:rsid w:val="00747A68"/>
    <w:rsid w:val="00747BB2"/>
    <w:rsid w:val="00747BE5"/>
    <w:rsid w:val="00747D3B"/>
    <w:rsid w:val="00750006"/>
    <w:rsid w:val="00750405"/>
    <w:rsid w:val="00750866"/>
    <w:rsid w:val="007508D2"/>
    <w:rsid w:val="00750913"/>
    <w:rsid w:val="0075098D"/>
    <w:rsid w:val="007509A1"/>
    <w:rsid w:val="00750E88"/>
    <w:rsid w:val="00750EB3"/>
    <w:rsid w:val="007510D7"/>
    <w:rsid w:val="0075136A"/>
    <w:rsid w:val="007514C0"/>
    <w:rsid w:val="007517F6"/>
    <w:rsid w:val="00751918"/>
    <w:rsid w:val="00751A89"/>
    <w:rsid w:val="00751AF5"/>
    <w:rsid w:val="00751B61"/>
    <w:rsid w:val="0075218C"/>
    <w:rsid w:val="00752515"/>
    <w:rsid w:val="007525EC"/>
    <w:rsid w:val="007529FE"/>
    <w:rsid w:val="00752D82"/>
    <w:rsid w:val="00752EDA"/>
    <w:rsid w:val="00752F2C"/>
    <w:rsid w:val="00753489"/>
    <w:rsid w:val="0075353B"/>
    <w:rsid w:val="007538D7"/>
    <w:rsid w:val="00753A01"/>
    <w:rsid w:val="00753AEC"/>
    <w:rsid w:val="00753BCB"/>
    <w:rsid w:val="00753E77"/>
    <w:rsid w:val="0075427F"/>
    <w:rsid w:val="007549BE"/>
    <w:rsid w:val="007549D8"/>
    <w:rsid w:val="00754C05"/>
    <w:rsid w:val="00754C41"/>
    <w:rsid w:val="0075574D"/>
    <w:rsid w:val="00756773"/>
    <w:rsid w:val="00756826"/>
    <w:rsid w:val="007569DC"/>
    <w:rsid w:val="00756A96"/>
    <w:rsid w:val="00756AC0"/>
    <w:rsid w:val="00756AE5"/>
    <w:rsid w:val="00756C72"/>
    <w:rsid w:val="00756DA5"/>
    <w:rsid w:val="00756E6F"/>
    <w:rsid w:val="00756F07"/>
    <w:rsid w:val="00756F62"/>
    <w:rsid w:val="007573AE"/>
    <w:rsid w:val="00757594"/>
    <w:rsid w:val="00757789"/>
    <w:rsid w:val="00757DB9"/>
    <w:rsid w:val="00757F7B"/>
    <w:rsid w:val="0076003D"/>
    <w:rsid w:val="00760EC4"/>
    <w:rsid w:val="007613F9"/>
    <w:rsid w:val="007618F0"/>
    <w:rsid w:val="00761B73"/>
    <w:rsid w:val="00762100"/>
    <w:rsid w:val="0076224C"/>
    <w:rsid w:val="007623A8"/>
    <w:rsid w:val="0076241B"/>
    <w:rsid w:val="0076260B"/>
    <w:rsid w:val="00762AF1"/>
    <w:rsid w:val="00762E78"/>
    <w:rsid w:val="00762FC6"/>
    <w:rsid w:val="007630CD"/>
    <w:rsid w:val="00763292"/>
    <w:rsid w:val="0076396A"/>
    <w:rsid w:val="007639E1"/>
    <w:rsid w:val="00763F17"/>
    <w:rsid w:val="00763F79"/>
    <w:rsid w:val="00764150"/>
    <w:rsid w:val="0076459E"/>
    <w:rsid w:val="00765569"/>
    <w:rsid w:val="007655C4"/>
    <w:rsid w:val="00765702"/>
    <w:rsid w:val="007658E4"/>
    <w:rsid w:val="00765AB0"/>
    <w:rsid w:val="00765CDF"/>
    <w:rsid w:val="00765DD1"/>
    <w:rsid w:val="007661ED"/>
    <w:rsid w:val="00766462"/>
    <w:rsid w:val="00766A28"/>
    <w:rsid w:val="00766A9E"/>
    <w:rsid w:val="00766AD1"/>
    <w:rsid w:val="00766D46"/>
    <w:rsid w:val="00766E02"/>
    <w:rsid w:val="0076710F"/>
    <w:rsid w:val="00767242"/>
    <w:rsid w:val="0076726E"/>
    <w:rsid w:val="00767519"/>
    <w:rsid w:val="00767AEB"/>
    <w:rsid w:val="00767B66"/>
    <w:rsid w:val="00767B89"/>
    <w:rsid w:val="0077017D"/>
    <w:rsid w:val="007707D2"/>
    <w:rsid w:val="00770A8D"/>
    <w:rsid w:val="00770B09"/>
    <w:rsid w:val="00770CE2"/>
    <w:rsid w:val="00770FC6"/>
    <w:rsid w:val="00771C60"/>
    <w:rsid w:val="00771D5D"/>
    <w:rsid w:val="00771D6B"/>
    <w:rsid w:val="00771DE7"/>
    <w:rsid w:val="00771EDC"/>
    <w:rsid w:val="00772146"/>
    <w:rsid w:val="007722CF"/>
    <w:rsid w:val="00772341"/>
    <w:rsid w:val="0077243E"/>
    <w:rsid w:val="007725B7"/>
    <w:rsid w:val="00772655"/>
    <w:rsid w:val="00772657"/>
    <w:rsid w:val="00772AF2"/>
    <w:rsid w:val="00772BAF"/>
    <w:rsid w:val="00772D63"/>
    <w:rsid w:val="00772E32"/>
    <w:rsid w:val="00772F45"/>
    <w:rsid w:val="007732A4"/>
    <w:rsid w:val="007734C5"/>
    <w:rsid w:val="007735CD"/>
    <w:rsid w:val="0077361D"/>
    <w:rsid w:val="00773893"/>
    <w:rsid w:val="00773D23"/>
    <w:rsid w:val="00773FE1"/>
    <w:rsid w:val="007747DC"/>
    <w:rsid w:val="007748F4"/>
    <w:rsid w:val="00774928"/>
    <w:rsid w:val="00774DD8"/>
    <w:rsid w:val="007756EA"/>
    <w:rsid w:val="00775BFA"/>
    <w:rsid w:val="00775C02"/>
    <w:rsid w:val="00775F4F"/>
    <w:rsid w:val="0077609A"/>
    <w:rsid w:val="00776103"/>
    <w:rsid w:val="0077627C"/>
    <w:rsid w:val="007762D2"/>
    <w:rsid w:val="0077688A"/>
    <w:rsid w:val="00776B1E"/>
    <w:rsid w:val="00776B28"/>
    <w:rsid w:val="0077710C"/>
    <w:rsid w:val="007777B8"/>
    <w:rsid w:val="00777A4F"/>
    <w:rsid w:val="00777E74"/>
    <w:rsid w:val="0078028A"/>
    <w:rsid w:val="0078063F"/>
    <w:rsid w:val="00780795"/>
    <w:rsid w:val="0078080B"/>
    <w:rsid w:val="00780A4C"/>
    <w:rsid w:val="00780BA4"/>
    <w:rsid w:val="00780C06"/>
    <w:rsid w:val="00780F1D"/>
    <w:rsid w:val="00780F98"/>
    <w:rsid w:val="0078108F"/>
    <w:rsid w:val="007812D6"/>
    <w:rsid w:val="0078166F"/>
    <w:rsid w:val="007818AE"/>
    <w:rsid w:val="00781BB3"/>
    <w:rsid w:val="00782038"/>
    <w:rsid w:val="00782205"/>
    <w:rsid w:val="0078223B"/>
    <w:rsid w:val="0078290E"/>
    <w:rsid w:val="00782A62"/>
    <w:rsid w:val="00782D8B"/>
    <w:rsid w:val="00782F39"/>
    <w:rsid w:val="007836FD"/>
    <w:rsid w:val="00783814"/>
    <w:rsid w:val="00783A19"/>
    <w:rsid w:val="00783D6C"/>
    <w:rsid w:val="007841FF"/>
    <w:rsid w:val="007843F2"/>
    <w:rsid w:val="00784426"/>
    <w:rsid w:val="007845C5"/>
    <w:rsid w:val="00784786"/>
    <w:rsid w:val="00784B51"/>
    <w:rsid w:val="00784B9A"/>
    <w:rsid w:val="00784BF0"/>
    <w:rsid w:val="00784CA1"/>
    <w:rsid w:val="00784F3E"/>
    <w:rsid w:val="0078526C"/>
    <w:rsid w:val="00785484"/>
    <w:rsid w:val="0078571E"/>
    <w:rsid w:val="00785729"/>
    <w:rsid w:val="00785B29"/>
    <w:rsid w:val="00785B65"/>
    <w:rsid w:val="00786537"/>
    <w:rsid w:val="0078655C"/>
    <w:rsid w:val="007868E8"/>
    <w:rsid w:val="007869E3"/>
    <w:rsid w:val="00786A4D"/>
    <w:rsid w:val="00786E9A"/>
    <w:rsid w:val="00787000"/>
    <w:rsid w:val="00787004"/>
    <w:rsid w:val="007875A6"/>
    <w:rsid w:val="00787684"/>
    <w:rsid w:val="00787B6B"/>
    <w:rsid w:val="00787BF3"/>
    <w:rsid w:val="00787E72"/>
    <w:rsid w:val="00790503"/>
    <w:rsid w:val="0079059D"/>
    <w:rsid w:val="00790969"/>
    <w:rsid w:val="00790EBF"/>
    <w:rsid w:val="0079110C"/>
    <w:rsid w:val="0079147C"/>
    <w:rsid w:val="00791B3E"/>
    <w:rsid w:val="00791C3D"/>
    <w:rsid w:val="0079201A"/>
    <w:rsid w:val="0079275A"/>
    <w:rsid w:val="007929F1"/>
    <w:rsid w:val="00792B36"/>
    <w:rsid w:val="00792D29"/>
    <w:rsid w:val="00793495"/>
    <w:rsid w:val="007936C1"/>
    <w:rsid w:val="00793738"/>
    <w:rsid w:val="007937EB"/>
    <w:rsid w:val="00793FCC"/>
    <w:rsid w:val="007941B0"/>
    <w:rsid w:val="00794350"/>
    <w:rsid w:val="007947A0"/>
    <w:rsid w:val="007947BA"/>
    <w:rsid w:val="00794C0D"/>
    <w:rsid w:val="00794CBD"/>
    <w:rsid w:val="00794F84"/>
    <w:rsid w:val="007952A8"/>
    <w:rsid w:val="00795B51"/>
    <w:rsid w:val="00795D77"/>
    <w:rsid w:val="00795E7A"/>
    <w:rsid w:val="0079644F"/>
    <w:rsid w:val="00796514"/>
    <w:rsid w:val="007966D4"/>
    <w:rsid w:val="0079684C"/>
    <w:rsid w:val="00796929"/>
    <w:rsid w:val="00796C7F"/>
    <w:rsid w:val="00796D17"/>
    <w:rsid w:val="00797740"/>
    <w:rsid w:val="007A00E6"/>
    <w:rsid w:val="007A056A"/>
    <w:rsid w:val="007A05CB"/>
    <w:rsid w:val="007A06A8"/>
    <w:rsid w:val="007A0777"/>
    <w:rsid w:val="007A077F"/>
    <w:rsid w:val="007A0B31"/>
    <w:rsid w:val="007A0C58"/>
    <w:rsid w:val="007A0C92"/>
    <w:rsid w:val="007A0EB2"/>
    <w:rsid w:val="007A0ECC"/>
    <w:rsid w:val="007A16A7"/>
    <w:rsid w:val="007A1714"/>
    <w:rsid w:val="007A1A13"/>
    <w:rsid w:val="007A2027"/>
    <w:rsid w:val="007A21BB"/>
    <w:rsid w:val="007A2422"/>
    <w:rsid w:val="007A2512"/>
    <w:rsid w:val="007A327A"/>
    <w:rsid w:val="007A345A"/>
    <w:rsid w:val="007A3ABD"/>
    <w:rsid w:val="007A3AD8"/>
    <w:rsid w:val="007A3BB7"/>
    <w:rsid w:val="007A3FF4"/>
    <w:rsid w:val="007A433C"/>
    <w:rsid w:val="007A4540"/>
    <w:rsid w:val="007A48DE"/>
    <w:rsid w:val="007A4ECA"/>
    <w:rsid w:val="007A4ECD"/>
    <w:rsid w:val="007A53E7"/>
    <w:rsid w:val="007A5672"/>
    <w:rsid w:val="007A56CA"/>
    <w:rsid w:val="007A592A"/>
    <w:rsid w:val="007A5999"/>
    <w:rsid w:val="007A5ABB"/>
    <w:rsid w:val="007A5DDD"/>
    <w:rsid w:val="007A5DF2"/>
    <w:rsid w:val="007A5F49"/>
    <w:rsid w:val="007A5FD3"/>
    <w:rsid w:val="007A6CEA"/>
    <w:rsid w:val="007A6FE2"/>
    <w:rsid w:val="007A7223"/>
    <w:rsid w:val="007A775F"/>
    <w:rsid w:val="007A7F61"/>
    <w:rsid w:val="007B0437"/>
    <w:rsid w:val="007B0A66"/>
    <w:rsid w:val="007B0A90"/>
    <w:rsid w:val="007B0B94"/>
    <w:rsid w:val="007B0D79"/>
    <w:rsid w:val="007B18D5"/>
    <w:rsid w:val="007B1A70"/>
    <w:rsid w:val="007B1F74"/>
    <w:rsid w:val="007B204D"/>
    <w:rsid w:val="007B2446"/>
    <w:rsid w:val="007B2524"/>
    <w:rsid w:val="007B2543"/>
    <w:rsid w:val="007B2599"/>
    <w:rsid w:val="007B2770"/>
    <w:rsid w:val="007B2800"/>
    <w:rsid w:val="007B2E81"/>
    <w:rsid w:val="007B3094"/>
    <w:rsid w:val="007B3305"/>
    <w:rsid w:val="007B35CB"/>
    <w:rsid w:val="007B36E4"/>
    <w:rsid w:val="007B3D4F"/>
    <w:rsid w:val="007B3F98"/>
    <w:rsid w:val="007B4161"/>
    <w:rsid w:val="007B46E9"/>
    <w:rsid w:val="007B47A5"/>
    <w:rsid w:val="007B556A"/>
    <w:rsid w:val="007B5C18"/>
    <w:rsid w:val="007B5F48"/>
    <w:rsid w:val="007B5FD8"/>
    <w:rsid w:val="007B6E10"/>
    <w:rsid w:val="007B6E7D"/>
    <w:rsid w:val="007B700D"/>
    <w:rsid w:val="007B772A"/>
    <w:rsid w:val="007B7AA4"/>
    <w:rsid w:val="007B7CC0"/>
    <w:rsid w:val="007B7DFF"/>
    <w:rsid w:val="007C00F6"/>
    <w:rsid w:val="007C0407"/>
    <w:rsid w:val="007C06AE"/>
    <w:rsid w:val="007C07C7"/>
    <w:rsid w:val="007C09AA"/>
    <w:rsid w:val="007C1423"/>
    <w:rsid w:val="007C176E"/>
    <w:rsid w:val="007C17A7"/>
    <w:rsid w:val="007C18E7"/>
    <w:rsid w:val="007C1AA6"/>
    <w:rsid w:val="007C28CB"/>
    <w:rsid w:val="007C2F2F"/>
    <w:rsid w:val="007C2F35"/>
    <w:rsid w:val="007C3110"/>
    <w:rsid w:val="007C3234"/>
    <w:rsid w:val="007C34D0"/>
    <w:rsid w:val="007C37B2"/>
    <w:rsid w:val="007C3B01"/>
    <w:rsid w:val="007C3D44"/>
    <w:rsid w:val="007C3EEE"/>
    <w:rsid w:val="007C3F59"/>
    <w:rsid w:val="007C404B"/>
    <w:rsid w:val="007C41C5"/>
    <w:rsid w:val="007C444F"/>
    <w:rsid w:val="007C4603"/>
    <w:rsid w:val="007C4884"/>
    <w:rsid w:val="007C4A34"/>
    <w:rsid w:val="007C4B7B"/>
    <w:rsid w:val="007C4CA8"/>
    <w:rsid w:val="007C54F1"/>
    <w:rsid w:val="007C56D6"/>
    <w:rsid w:val="007C5B2B"/>
    <w:rsid w:val="007C5F07"/>
    <w:rsid w:val="007C6264"/>
    <w:rsid w:val="007C62D4"/>
    <w:rsid w:val="007C6324"/>
    <w:rsid w:val="007C642F"/>
    <w:rsid w:val="007C69A3"/>
    <w:rsid w:val="007C6F37"/>
    <w:rsid w:val="007C7182"/>
    <w:rsid w:val="007C7272"/>
    <w:rsid w:val="007C7506"/>
    <w:rsid w:val="007C77FC"/>
    <w:rsid w:val="007C7F21"/>
    <w:rsid w:val="007C7F3E"/>
    <w:rsid w:val="007C7F97"/>
    <w:rsid w:val="007D002B"/>
    <w:rsid w:val="007D00A4"/>
    <w:rsid w:val="007D05D0"/>
    <w:rsid w:val="007D0A79"/>
    <w:rsid w:val="007D0BD1"/>
    <w:rsid w:val="007D186D"/>
    <w:rsid w:val="007D1891"/>
    <w:rsid w:val="007D1AA7"/>
    <w:rsid w:val="007D1C1B"/>
    <w:rsid w:val="007D1F26"/>
    <w:rsid w:val="007D3571"/>
    <w:rsid w:val="007D38DC"/>
    <w:rsid w:val="007D38DE"/>
    <w:rsid w:val="007D3ED3"/>
    <w:rsid w:val="007D40DD"/>
    <w:rsid w:val="007D40ED"/>
    <w:rsid w:val="007D4112"/>
    <w:rsid w:val="007D4483"/>
    <w:rsid w:val="007D4801"/>
    <w:rsid w:val="007D489B"/>
    <w:rsid w:val="007D49A9"/>
    <w:rsid w:val="007D4A12"/>
    <w:rsid w:val="007D4B2A"/>
    <w:rsid w:val="007D4DDB"/>
    <w:rsid w:val="007D4F08"/>
    <w:rsid w:val="007D520C"/>
    <w:rsid w:val="007D56FC"/>
    <w:rsid w:val="007D5C90"/>
    <w:rsid w:val="007D5CF1"/>
    <w:rsid w:val="007D5D3C"/>
    <w:rsid w:val="007D64C3"/>
    <w:rsid w:val="007D64F1"/>
    <w:rsid w:val="007D65BD"/>
    <w:rsid w:val="007D68D9"/>
    <w:rsid w:val="007D6E32"/>
    <w:rsid w:val="007D6E95"/>
    <w:rsid w:val="007D6F57"/>
    <w:rsid w:val="007D6F98"/>
    <w:rsid w:val="007D747C"/>
    <w:rsid w:val="007D74AE"/>
    <w:rsid w:val="007D7A1C"/>
    <w:rsid w:val="007D7D6F"/>
    <w:rsid w:val="007D7E64"/>
    <w:rsid w:val="007D7E78"/>
    <w:rsid w:val="007E015D"/>
    <w:rsid w:val="007E038A"/>
    <w:rsid w:val="007E048E"/>
    <w:rsid w:val="007E0588"/>
    <w:rsid w:val="007E07C8"/>
    <w:rsid w:val="007E09D7"/>
    <w:rsid w:val="007E0B8B"/>
    <w:rsid w:val="007E0CB5"/>
    <w:rsid w:val="007E0F05"/>
    <w:rsid w:val="007E0FB8"/>
    <w:rsid w:val="007E10CB"/>
    <w:rsid w:val="007E1241"/>
    <w:rsid w:val="007E15F4"/>
    <w:rsid w:val="007E169B"/>
    <w:rsid w:val="007E1864"/>
    <w:rsid w:val="007E1A27"/>
    <w:rsid w:val="007E1B0A"/>
    <w:rsid w:val="007E2344"/>
    <w:rsid w:val="007E2466"/>
    <w:rsid w:val="007E24BB"/>
    <w:rsid w:val="007E2983"/>
    <w:rsid w:val="007E2A53"/>
    <w:rsid w:val="007E2B6A"/>
    <w:rsid w:val="007E2D53"/>
    <w:rsid w:val="007E2F89"/>
    <w:rsid w:val="007E3077"/>
    <w:rsid w:val="007E3462"/>
    <w:rsid w:val="007E3589"/>
    <w:rsid w:val="007E3BB9"/>
    <w:rsid w:val="007E3C97"/>
    <w:rsid w:val="007E3FE7"/>
    <w:rsid w:val="007E430B"/>
    <w:rsid w:val="007E4398"/>
    <w:rsid w:val="007E4A55"/>
    <w:rsid w:val="007E4B1E"/>
    <w:rsid w:val="007E4B70"/>
    <w:rsid w:val="007E4C30"/>
    <w:rsid w:val="007E4C79"/>
    <w:rsid w:val="007E4C99"/>
    <w:rsid w:val="007E4DEA"/>
    <w:rsid w:val="007E5464"/>
    <w:rsid w:val="007E5F85"/>
    <w:rsid w:val="007E6093"/>
    <w:rsid w:val="007E6232"/>
    <w:rsid w:val="007E62F9"/>
    <w:rsid w:val="007E63AD"/>
    <w:rsid w:val="007E643C"/>
    <w:rsid w:val="007E6682"/>
    <w:rsid w:val="007E66F2"/>
    <w:rsid w:val="007E6826"/>
    <w:rsid w:val="007E69A4"/>
    <w:rsid w:val="007E6A9B"/>
    <w:rsid w:val="007E722C"/>
    <w:rsid w:val="007E7277"/>
    <w:rsid w:val="007E73DA"/>
    <w:rsid w:val="007E746C"/>
    <w:rsid w:val="007E768C"/>
    <w:rsid w:val="007E7A53"/>
    <w:rsid w:val="007F0359"/>
    <w:rsid w:val="007F0395"/>
    <w:rsid w:val="007F059D"/>
    <w:rsid w:val="007F07ED"/>
    <w:rsid w:val="007F0A23"/>
    <w:rsid w:val="007F0AB3"/>
    <w:rsid w:val="007F0BE8"/>
    <w:rsid w:val="007F0C01"/>
    <w:rsid w:val="007F0C15"/>
    <w:rsid w:val="007F0FA9"/>
    <w:rsid w:val="007F0FDD"/>
    <w:rsid w:val="007F11CA"/>
    <w:rsid w:val="007F123C"/>
    <w:rsid w:val="007F1396"/>
    <w:rsid w:val="007F199C"/>
    <w:rsid w:val="007F19C9"/>
    <w:rsid w:val="007F1B1B"/>
    <w:rsid w:val="007F1B2C"/>
    <w:rsid w:val="007F1D30"/>
    <w:rsid w:val="007F2172"/>
    <w:rsid w:val="007F25A4"/>
    <w:rsid w:val="007F2D36"/>
    <w:rsid w:val="007F3318"/>
    <w:rsid w:val="007F3564"/>
    <w:rsid w:val="007F3803"/>
    <w:rsid w:val="007F3AEA"/>
    <w:rsid w:val="007F3C2D"/>
    <w:rsid w:val="007F3F1E"/>
    <w:rsid w:val="007F3F4C"/>
    <w:rsid w:val="007F406C"/>
    <w:rsid w:val="007F40AB"/>
    <w:rsid w:val="007F42A2"/>
    <w:rsid w:val="007F4434"/>
    <w:rsid w:val="007F4642"/>
    <w:rsid w:val="007F49FD"/>
    <w:rsid w:val="007F4EAB"/>
    <w:rsid w:val="007F502F"/>
    <w:rsid w:val="007F54A6"/>
    <w:rsid w:val="007F5600"/>
    <w:rsid w:val="007F577A"/>
    <w:rsid w:val="007F5A33"/>
    <w:rsid w:val="007F6430"/>
    <w:rsid w:val="007F6854"/>
    <w:rsid w:val="007F6ABD"/>
    <w:rsid w:val="007F73B3"/>
    <w:rsid w:val="007F75C0"/>
    <w:rsid w:val="007F7682"/>
    <w:rsid w:val="007F77C2"/>
    <w:rsid w:val="007F7D42"/>
    <w:rsid w:val="007F7F09"/>
    <w:rsid w:val="007F7F46"/>
    <w:rsid w:val="0080015D"/>
    <w:rsid w:val="00800A91"/>
    <w:rsid w:val="008012A1"/>
    <w:rsid w:val="00801340"/>
    <w:rsid w:val="00801502"/>
    <w:rsid w:val="008018E4"/>
    <w:rsid w:val="00802336"/>
    <w:rsid w:val="008024A3"/>
    <w:rsid w:val="0080281E"/>
    <w:rsid w:val="00802934"/>
    <w:rsid w:val="00802970"/>
    <w:rsid w:val="0080301B"/>
    <w:rsid w:val="00803098"/>
    <w:rsid w:val="0080346E"/>
    <w:rsid w:val="00803498"/>
    <w:rsid w:val="008035CE"/>
    <w:rsid w:val="00804349"/>
    <w:rsid w:val="00804358"/>
    <w:rsid w:val="00804693"/>
    <w:rsid w:val="00804A89"/>
    <w:rsid w:val="00804C35"/>
    <w:rsid w:val="0080555B"/>
    <w:rsid w:val="00805768"/>
    <w:rsid w:val="0080583B"/>
    <w:rsid w:val="008063D6"/>
    <w:rsid w:val="00806951"/>
    <w:rsid w:val="008069DA"/>
    <w:rsid w:val="00806C63"/>
    <w:rsid w:val="00806F89"/>
    <w:rsid w:val="00807225"/>
    <w:rsid w:val="0080764A"/>
    <w:rsid w:val="00807A48"/>
    <w:rsid w:val="00807B32"/>
    <w:rsid w:val="00810625"/>
    <w:rsid w:val="00810738"/>
    <w:rsid w:val="00810891"/>
    <w:rsid w:val="00810898"/>
    <w:rsid w:val="00810AFD"/>
    <w:rsid w:val="00810E0D"/>
    <w:rsid w:val="00811286"/>
    <w:rsid w:val="00811410"/>
    <w:rsid w:val="0081161B"/>
    <w:rsid w:val="0081173F"/>
    <w:rsid w:val="00811ABA"/>
    <w:rsid w:val="00811B1A"/>
    <w:rsid w:val="00811D99"/>
    <w:rsid w:val="00811E08"/>
    <w:rsid w:val="00811F13"/>
    <w:rsid w:val="00812070"/>
    <w:rsid w:val="00812072"/>
    <w:rsid w:val="008120FD"/>
    <w:rsid w:val="008122B6"/>
    <w:rsid w:val="008124DD"/>
    <w:rsid w:val="00812727"/>
    <w:rsid w:val="00812CC8"/>
    <w:rsid w:val="00812DCC"/>
    <w:rsid w:val="00812EE3"/>
    <w:rsid w:val="00813108"/>
    <w:rsid w:val="0081327A"/>
    <w:rsid w:val="0081387C"/>
    <w:rsid w:val="00813AC4"/>
    <w:rsid w:val="00813CF0"/>
    <w:rsid w:val="00813F1D"/>
    <w:rsid w:val="00813FEA"/>
    <w:rsid w:val="00814030"/>
    <w:rsid w:val="00814139"/>
    <w:rsid w:val="00814343"/>
    <w:rsid w:val="008145FA"/>
    <w:rsid w:val="00814606"/>
    <w:rsid w:val="00815CA7"/>
    <w:rsid w:val="0081616A"/>
    <w:rsid w:val="0081640A"/>
    <w:rsid w:val="008165FB"/>
    <w:rsid w:val="00816C34"/>
    <w:rsid w:val="00816C87"/>
    <w:rsid w:val="00816CFB"/>
    <w:rsid w:val="00816D27"/>
    <w:rsid w:val="008173C8"/>
    <w:rsid w:val="00817506"/>
    <w:rsid w:val="00820056"/>
    <w:rsid w:val="0082014B"/>
    <w:rsid w:val="00820175"/>
    <w:rsid w:val="0082035B"/>
    <w:rsid w:val="008203DC"/>
    <w:rsid w:val="00820418"/>
    <w:rsid w:val="008207B9"/>
    <w:rsid w:val="008208AD"/>
    <w:rsid w:val="008208EB"/>
    <w:rsid w:val="008208F4"/>
    <w:rsid w:val="00820B22"/>
    <w:rsid w:val="00820F0F"/>
    <w:rsid w:val="00820FEF"/>
    <w:rsid w:val="0082114E"/>
    <w:rsid w:val="0082127A"/>
    <w:rsid w:val="008219B3"/>
    <w:rsid w:val="008219B8"/>
    <w:rsid w:val="00821DC0"/>
    <w:rsid w:val="00821E87"/>
    <w:rsid w:val="00822097"/>
    <w:rsid w:val="008225A7"/>
    <w:rsid w:val="00822698"/>
    <w:rsid w:val="00822D90"/>
    <w:rsid w:val="00822F36"/>
    <w:rsid w:val="00822F88"/>
    <w:rsid w:val="008230B0"/>
    <w:rsid w:val="0082331D"/>
    <w:rsid w:val="0082373F"/>
    <w:rsid w:val="008238E1"/>
    <w:rsid w:val="00823BCD"/>
    <w:rsid w:val="00823CD5"/>
    <w:rsid w:val="00824266"/>
    <w:rsid w:val="00824845"/>
    <w:rsid w:val="0082494D"/>
    <w:rsid w:val="00824E47"/>
    <w:rsid w:val="00825160"/>
    <w:rsid w:val="00825205"/>
    <w:rsid w:val="00825394"/>
    <w:rsid w:val="00825506"/>
    <w:rsid w:val="008256D0"/>
    <w:rsid w:val="00825A0C"/>
    <w:rsid w:val="00825A78"/>
    <w:rsid w:val="00825AF0"/>
    <w:rsid w:val="00825B0B"/>
    <w:rsid w:val="00825B78"/>
    <w:rsid w:val="00825E67"/>
    <w:rsid w:val="0082607B"/>
    <w:rsid w:val="0082623E"/>
    <w:rsid w:val="008262F5"/>
    <w:rsid w:val="008263A4"/>
    <w:rsid w:val="008265D2"/>
    <w:rsid w:val="00826B2B"/>
    <w:rsid w:val="00827031"/>
    <w:rsid w:val="0082704A"/>
    <w:rsid w:val="008270CA"/>
    <w:rsid w:val="00827502"/>
    <w:rsid w:val="00827510"/>
    <w:rsid w:val="00827513"/>
    <w:rsid w:val="00827613"/>
    <w:rsid w:val="00827667"/>
    <w:rsid w:val="008276B0"/>
    <w:rsid w:val="0082797E"/>
    <w:rsid w:val="00827999"/>
    <w:rsid w:val="00827DF5"/>
    <w:rsid w:val="00827FD1"/>
    <w:rsid w:val="0083001C"/>
    <w:rsid w:val="0083011D"/>
    <w:rsid w:val="00830648"/>
    <w:rsid w:val="00830726"/>
    <w:rsid w:val="00830738"/>
    <w:rsid w:val="0083077D"/>
    <w:rsid w:val="0083085B"/>
    <w:rsid w:val="00830A70"/>
    <w:rsid w:val="00830CB6"/>
    <w:rsid w:val="0083129B"/>
    <w:rsid w:val="0083149C"/>
    <w:rsid w:val="00831580"/>
    <w:rsid w:val="008316B2"/>
    <w:rsid w:val="00831825"/>
    <w:rsid w:val="00831909"/>
    <w:rsid w:val="00831C3E"/>
    <w:rsid w:val="008320B9"/>
    <w:rsid w:val="00832204"/>
    <w:rsid w:val="0083265F"/>
    <w:rsid w:val="00832DB8"/>
    <w:rsid w:val="00832EF9"/>
    <w:rsid w:val="008332AE"/>
    <w:rsid w:val="008336C4"/>
    <w:rsid w:val="0083371B"/>
    <w:rsid w:val="008340DD"/>
    <w:rsid w:val="008343E7"/>
    <w:rsid w:val="00834547"/>
    <w:rsid w:val="008345C3"/>
    <w:rsid w:val="008349E8"/>
    <w:rsid w:val="00834A83"/>
    <w:rsid w:val="00834ABE"/>
    <w:rsid w:val="00834DC0"/>
    <w:rsid w:val="00834F41"/>
    <w:rsid w:val="008358CA"/>
    <w:rsid w:val="00835B73"/>
    <w:rsid w:val="00835EEA"/>
    <w:rsid w:val="0083629C"/>
    <w:rsid w:val="0083636D"/>
    <w:rsid w:val="00836399"/>
    <w:rsid w:val="00836578"/>
    <w:rsid w:val="008366B7"/>
    <w:rsid w:val="0083673F"/>
    <w:rsid w:val="0083712C"/>
    <w:rsid w:val="008371A1"/>
    <w:rsid w:val="008374B1"/>
    <w:rsid w:val="00837B76"/>
    <w:rsid w:val="00837E5E"/>
    <w:rsid w:val="00837F6D"/>
    <w:rsid w:val="008401D5"/>
    <w:rsid w:val="00840532"/>
    <w:rsid w:val="00840F2F"/>
    <w:rsid w:val="00841472"/>
    <w:rsid w:val="00841603"/>
    <w:rsid w:val="0084164E"/>
    <w:rsid w:val="00841D0B"/>
    <w:rsid w:val="00841DAD"/>
    <w:rsid w:val="00842033"/>
    <w:rsid w:val="00842465"/>
    <w:rsid w:val="008428E5"/>
    <w:rsid w:val="00842A94"/>
    <w:rsid w:val="00842C82"/>
    <w:rsid w:val="008430F5"/>
    <w:rsid w:val="008436A0"/>
    <w:rsid w:val="0084381B"/>
    <w:rsid w:val="00843B8F"/>
    <w:rsid w:val="00843D84"/>
    <w:rsid w:val="00844066"/>
    <w:rsid w:val="008446BC"/>
    <w:rsid w:val="008448A1"/>
    <w:rsid w:val="00844998"/>
    <w:rsid w:val="00844D16"/>
    <w:rsid w:val="00844E00"/>
    <w:rsid w:val="00844FC8"/>
    <w:rsid w:val="00845324"/>
    <w:rsid w:val="00845575"/>
    <w:rsid w:val="00845DB5"/>
    <w:rsid w:val="00845EC1"/>
    <w:rsid w:val="008461F4"/>
    <w:rsid w:val="0084663E"/>
    <w:rsid w:val="008468B7"/>
    <w:rsid w:val="00846F0F"/>
    <w:rsid w:val="008475E2"/>
    <w:rsid w:val="00847622"/>
    <w:rsid w:val="008477CA"/>
    <w:rsid w:val="008477D9"/>
    <w:rsid w:val="0084796D"/>
    <w:rsid w:val="00847BE4"/>
    <w:rsid w:val="00847D0F"/>
    <w:rsid w:val="00847D55"/>
    <w:rsid w:val="00847D5B"/>
    <w:rsid w:val="00847DDE"/>
    <w:rsid w:val="00847EDE"/>
    <w:rsid w:val="00847FCF"/>
    <w:rsid w:val="0085015E"/>
    <w:rsid w:val="00850223"/>
    <w:rsid w:val="0085034A"/>
    <w:rsid w:val="00850407"/>
    <w:rsid w:val="00850A2F"/>
    <w:rsid w:val="00850DBC"/>
    <w:rsid w:val="00851351"/>
    <w:rsid w:val="008518CF"/>
    <w:rsid w:val="00851931"/>
    <w:rsid w:val="00851C4B"/>
    <w:rsid w:val="00851D56"/>
    <w:rsid w:val="00851D9E"/>
    <w:rsid w:val="008520B9"/>
    <w:rsid w:val="00852166"/>
    <w:rsid w:val="008524F0"/>
    <w:rsid w:val="0085294D"/>
    <w:rsid w:val="00852C35"/>
    <w:rsid w:val="00852DA2"/>
    <w:rsid w:val="00852E85"/>
    <w:rsid w:val="00852FA8"/>
    <w:rsid w:val="00853C76"/>
    <w:rsid w:val="00853DEC"/>
    <w:rsid w:val="0085441C"/>
    <w:rsid w:val="00854462"/>
    <w:rsid w:val="00854563"/>
    <w:rsid w:val="00854986"/>
    <w:rsid w:val="0085499D"/>
    <w:rsid w:val="00854DDF"/>
    <w:rsid w:val="008550B4"/>
    <w:rsid w:val="00855332"/>
    <w:rsid w:val="008554E1"/>
    <w:rsid w:val="00855BEC"/>
    <w:rsid w:val="00855FBF"/>
    <w:rsid w:val="0085608A"/>
    <w:rsid w:val="0085649D"/>
    <w:rsid w:val="0085660E"/>
    <w:rsid w:val="0085686A"/>
    <w:rsid w:val="00856ADC"/>
    <w:rsid w:val="00856AE7"/>
    <w:rsid w:val="00856BFE"/>
    <w:rsid w:val="00856DA8"/>
    <w:rsid w:val="0085739D"/>
    <w:rsid w:val="008573BB"/>
    <w:rsid w:val="008575CF"/>
    <w:rsid w:val="0085767B"/>
    <w:rsid w:val="008578DD"/>
    <w:rsid w:val="00857C20"/>
    <w:rsid w:val="00857D03"/>
    <w:rsid w:val="0086021C"/>
    <w:rsid w:val="008604CA"/>
    <w:rsid w:val="0086057E"/>
    <w:rsid w:val="00860B10"/>
    <w:rsid w:val="00860CAC"/>
    <w:rsid w:val="00861C65"/>
    <w:rsid w:val="00861DCA"/>
    <w:rsid w:val="00861DDB"/>
    <w:rsid w:val="00862096"/>
    <w:rsid w:val="008621E5"/>
    <w:rsid w:val="0086249C"/>
    <w:rsid w:val="008626EA"/>
    <w:rsid w:val="00862ABA"/>
    <w:rsid w:val="00862E2A"/>
    <w:rsid w:val="00862F4F"/>
    <w:rsid w:val="00862F74"/>
    <w:rsid w:val="008632B6"/>
    <w:rsid w:val="00863471"/>
    <w:rsid w:val="00863553"/>
    <w:rsid w:val="008635FB"/>
    <w:rsid w:val="0086370B"/>
    <w:rsid w:val="00863A51"/>
    <w:rsid w:val="00863B01"/>
    <w:rsid w:val="00863E2E"/>
    <w:rsid w:val="00863ECD"/>
    <w:rsid w:val="00863F30"/>
    <w:rsid w:val="008644D5"/>
    <w:rsid w:val="0086497C"/>
    <w:rsid w:val="00864E02"/>
    <w:rsid w:val="00865052"/>
    <w:rsid w:val="008652F7"/>
    <w:rsid w:val="008654D4"/>
    <w:rsid w:val="008657F6"/>
    <w:rsid w:val="00865962"/>
    <w:rsid w:val="008659B7"/>
    <w:rsid w:val="00865D87"/>
    <w:rsid w:val="00865F97"/>
    <w:rsid w:val="00865FE3"/>
    <w:rsid w:val="0086683F"/>
    <w:rsid w:val="00866A27"/>
    <w:rsid w:val="00866AE2"/>
    <w:rsid w:val="00866CF1"/>
    <w:rsid w:val="0086719C"/>
    <w:rsid w:val="00867760"/>
    <w:rsid w:val="008678B9"/>
    <w:rsid w:val="0087035A"/>
    <w:rsid w:val="008706D0"/>
    <w:rsid w:val="0087070B"/>
    <w:rsid w:val="00870EEC"/>
    <w:rsid w:val="0087103C"/>
    <w:rsid w:val="0087162B"/>
    <w:rsid w:val="008717AD"/>
    <w:rsid w:val="00871A8B"/>
    <w:rsid w:val="00871B92"/>
    <w:rsid w:val="00871CD0"/>
    <w:rsid w:val="008724FA"/>
    <w:rsid w:val="008727FA"/>
    <w:rsid w:val="00872B3F"/>
    <w:rsid w:val="00872D50"/>
    <w:rsid w:val="00872EB3"/>
    <w:rsid w:val="00872FCB"/>
    <w:rsid w:val="00873147"/>
    <w:rsid w:val="0087339E"/>
    <w:rsid w:val="0087342D"/>
    <w:rsid w:val="0087353B"/>
    <w:rsid w:val="0087363C"/>
    <w:rsid w:val="00873691"/>
    <w:rsid w:val="00873CB4"/>
    <w:rsid w:val="00873DD0"/>
    <w:rsid w:val="00873F5B"/>
    <w:rsid w:val="00873F61"/>
    <w:rsid w:val="008743F6"/>
    <w:rsid w:val="00874AD4"/>
    <w:rsid w:val="00874CF7"/>
    <w:rsid w:val="008754D8"/>
    <w:rsid w:val="008756E4"/>
    <w:rsid w:val="008757B7"/>
    <w:rsid w:val="00875842"/>
    <w:rsid w:val="00876234"/>
    <w:rsid w:val="008762A5"/>
    <w:rsid w:val="00876422"/>
    <w:rsid w:val="008764D1"/>
    <w:rsid w:val="00876EEC"/>
    <w:rsid w:val="00876F2A"/>
    <w:rsid w:val="008770ED"/>
    <w:rsid w:val="0087732A"/>
    <w:rsid w:val="0087755A"/>
    <w:rsid w:val="0088014B"/>
    <w:rsid w:val="0088024A"/>
    <w:rsid w:val="00880295"/>
    <w:rsid w:val="00880348"/>
    <w:rsid w:val="00880526"/>
    <w:rsid w:val="0088063F"/>
    <w:rsid w:val="00880D02"/>
    <w:rsid w:val="0088156D"/>
    <w:rsid w:val="0088164F"/>
    <w:rsid w:val="0088182B"/>
    <w:rsid w:val="00881DFA"/>
    <w:rsid w:val="008820D2"/>
    <w:rsid w:val="0088211C"/>
    <w:rsid w:val="00882120"/>
    <w:rsid w:val="00882B35"/>
    <w:rsid w:val="00882BE5"/>
    <w:rsid w:val="00882D10"/>
    <w:rsid w:val="00882FCD"/>
    <w:rsid w:val="00883C0A"/>
    <w:rsid w:val="00884167"/>
    <w:rsid w:val="00884540"/>
    <w:rsid w:val="008847DF"/>
    <w:rsid w:val="00884935"/>
    <w:rsid w:val="00884A45"/>
    <w:rsid w:val="00884A6E"/>
    <w:rsid w:val="00884B9A"/>
    <w:rsid w:val="00884FBD"/>
    <w:rsid w:val="00885165"/>
    <w:rsid w:val="00885248"/>
    <w:rsid w:val="008852C5"/>
    <w:rsid w:val="00885478"/>
    <w:rsid w:val="00885592"/>
    <w:rsid w:val="008855B1"/>
    <w:rsid w:val="00885718"/>
    <w:rsid w:val="008858D9"/>
    <w:rsid w:val="00885A41"/>
    <w:rsid w:val="00885A89"/>
    <w:rsid w:val="00885B27"/>
    <w:rsid w:val="00885D0A"/>
    <w:rsid w:val="00885D91"/>
    <w:rsid w:val="0088610A"/>
    <w:rsid w:val="0088650D"/>
    <w:rsid w:val="00886588"/>
    <w:rsid w:val="00886F35"/>
    <w:rsid w:val="0088713B"/>
    <w:rsid w:val="008871C8"/>
    <w:rsid w:val="008872CD"/>
    <w:rsid w:val="00887B82"/>
    <w:rsid w:val="00887BF2"/>
    <w:rsid w:val="0089007E"/>
    <w:rsid w:val="008901B4"/>
    <w:rsid w:val="00890382"/>
    <w:rsid w:val="0089038C"/>
    <w:rsid w:val="00890477"/>
    <w:rsid w:val="00890A6D"/>
    <w:rsid w:val="00891425"/>
    <w:rsid w:val="00891589"/>
    <w:rsid w:val="00891772"/>
    <w:rsid w:val="00891887"/>
    <w:rsid w:val="008919BC"/>
    <w:rsid w:val="00891A02"/>
    <w:rsid w:val="00891F26"/>
    <w:rsid w:val="008923EC"/>
    <w:rsid w:val="00892426"/>
    <w:rsid w:val="008924A7"/>
    <w:rsid w:val="008924C9"/>
    <w:rsid w:val="008926CE"/>
    <w:rsid w:val="00892947"/>
    <w:rsid w:val="00892993"/>
    <w:rsid w:val="00892A6F"/>
    <w:rsid w:val="00892C99"/>
    <w:rsid w:val="00893011"/>
    <w:rsid w:val="0089302E"/>
    <w:rsid w:val="0089329D"/>
    <w:rsid w:val="00893D94"/>
    <w:rsid w:val="00893D9A"/>
    <w:rsid w:val="00893EBA"/>
    <w:rsid w:val="0089446C"/>
    <w:rsid w:val="008946E9"/>
    <w:rsid w:val="008950A4"/>
    <w:rsid w:val="008954C2"/>
    <w:rsid w:val="008956FD"/>
    <w:rsid w:val="00895B78"/>
    <w:rsid w:val="00895E53"/>
    <w:rsid w:val="00895E5E"/>
    <w:rsid w:val="00896192"/>
    <w:rsid w:val="008961C6"/>
    <w:rsid w:val="00896572"/>
    <w:rsid w:val="00896799"/>
    <w:rsid w:val="008967EB"/>
    <w:rsid w:val="0089682B"/>
    <w:rsid w:val="00896AA1"/>
    <w:rsid w:val="00897097"/>
    <w:rsid w:val="0089716E"/>
    <w:rsid w:val="0089719B"/>
    <w:rsid w:val="008971F4"/>
    <w:rsid w:val="00897313"/>
    <w:rsid w:val="0089732C"/>
    <w:rsid w:val="008973C2"/>
    <w:rsid w:val="008978FB"/>
    <w:rsid w:val="008979B6"/>
    <w:rsid w:val="00897F5B"/>
    <w:rsid w:val="00897FEC"/>
    <w:rsid w:val="008A02A4"/>
    <w:rsid w:val="008A02DE"/>
    <w:rsid w:val="008A0356"/>
    <w:rsid w:val="008A04CE"/>
    <w:rsid w:val="008A05E3"/>
    <w:rsid w:val="008A0C76"/>
    <w:rsid w:val="008A0EA4"/>
    <w:rsid w:val="008A161B"/>
    <w:rsid w:val="008A1929"/>
    <w:rsid w:val="008A1D4D"/>
    <w:rsid w:val="008A1E88"/>
    <w:rsid w:val="008A21A1"/>
    <w:rsid w:val="008A21B7"/>
    <w:rsid w:val="008A258E"/>
    <w:rsid w:val="008A25C7"/>
    <w:rsid w:val="008A275A"/>
    <w:rsid w:val="008A2E15"/>
    <w:rsid w:val="008A3314"/>
    <w:rsid w:val="008A348E"/>
    <w:rsid w:val="008A3563"/>
    <w:rsid w:val="008A3626"/>
    <w:rsid w:val="008A3972"/>
    <w:rsid w:val="008A39C2"/>
    <w:rsid w:val="008A3A6C"/>
    <w:rsid w:val="008A3F12"/>
    <w:rsid w:val="008A40C5"/>
    <w:rsid w:val="008A4604"/>
    <w:rsid w:val="008A4658"/>
    <w:rsid w:val="008A47D2"/>
    <w:rsid w:val="008A4AB2"/>
    <w:rsid w:val="008A4F84"/>
    <w:rsid w:val="008A52B1"/>
    <w:rsid w:val="008A554C"/>
    <w:rsid w:val="008A5B4E"/>
    <w:rsid w:val="008A6091"/>
    <w:rsid w:val="008A60BB"/>
    <w:rsid w:val="008A667C"/>
    <w:rsid w:val="008A66F9"/>
    <w:rsid w:val="008A7617"/>
    <w:rsid w:val="008A7953"/>
    <w:rsid w:val="008A7995"/>
    <w:rsid w:val="008A7BD7"/>
    <w:rsid w:val="008A7E92"/>
    <w:rsid w:val="008A7EB5"/>
    <w:rsid w:val="008B0273"/>
    <w:rsid w:val="008B0300"/>
    <w:rsid w:val="008B0854"/>
    <w:rsid w:val="008B089E"/>
    <w:rsid w:val="008B0B91"/>
    <w:rsid w:val="008B0F65"/>
    <w:rsid w:val="008B1108"/>
    <w:rsid w:val="008B194D"/>
    <w:rsid w:val="008B19B3"/>
    <w:rsid w:val="008B1AAB"/>
    <w:rsid w:val="008B1C7A"/>
    <w:rsid w:val="008B2113"/>
    <w:rsid w:val="008B2130"/>
    <w:rsid w:val="008B2724"/>
    <w:rsid w:val="008B2D85"/>
    <w:rsid w:val="008B2E83"/>
    <w:rsid w:val="008B3084"/>
    <w:rsid w:val="008B31C2"/>
    <w:rsid w:val="008B330E"/>
    <w:rsid w:val="008B35A1"/>
    <w:rsid w:val="008B37C9"/>
    <w:rsid w:val="008B380C"/>
    <w:rsid w:val="008B3868"/>
    <w:rsid w:val="008B3ABE"/>
    <w:rsid w:val="008B3E67"/>
    <w:rsid w:val="008B4225"/>
    <w:rsid w:val="008B422D"/>
    <w:rsid w:val="008B43B4"/>
    <w:rsid w:val="008B4587"/>
    <w:rsid w:val="008B4F31"/>
    <w:rsid w:val="008B5381"/>
    <w:rsid w:val="008B5957"/>
    <w:rsid w:val="008B5AF0"/>
    <w:rsid w:val="008B5CA4"/>
    <w:rsid w:val="008B64C4"/>
    <w:rsid w:val="008B65EC"/>
    <w:rsid w:val="008B68A1"/>
    <w:rsid w:val="008B68D4"/>
    <w:rsid w:val="008B6B6C"/>
    <w:rsid w:val="008B6EF7"/>
    <w:rsid w:val="008B700C"/>
    <w:rsid w:val="008B75A2"/>
    <w:rsid w:val="008B7A85"/>
    <w:rsid w:val="008C003E"/>
    <w:rsid w:val="008C0103"/>
    <w:rsid w:val="008C0135"/>
    <w:rsid w:val="008C014C"/>
    <w:rsid w:val="008C07C9"/>
    <w:rsid w:val="008C07CF"/>
    <w:rsid w:val="008C1B2A"/>
    <w:rsid w:val="008C1C08"/>
    <w:rsid w:val="008C214A"/>
    <w:rsid w:val="008C229A"/>
    <w:rsid w:val="008C231A"/>
    <w:rsid w:val="008C26EF"/>
    <w:rsid w:val="008C287C"/>
    <w:rsid w:val="008C2B40"/>
    <w:rsid w:val="008C2C71"/>
    <w:rsid w:val="008C2CB9"/>
    <w:rsid w:val="008C2D44"/>
    <w:rsid w:val="008C3662"/>
    <w:rsid w:val="008C3C5D"/>
    <w:rsid w:val="008C3DA4"/>
    <w:rsid w:val="008C4064"/>
    <w:rsid w:val="008C4212"/>
    <w:rsid w:val="008C4428"/>
    <w:rsid w:val="008C46E0"/>
    <w:rsid w:val="008C4A6B"/>
    <w:rsid w:val="008C518D"/>
    <w:rsid w:val="008C5286"/>
    <w:rsid w:val="008C569F"/>
    <w:rsid w:val="008C579F"/>
    <w:rsid w:val="008C57A5"/>
    <w:rsid w:val="008C59CB"/>
    <w:rsid w:val="008C5B07"/>
    <w:rsid w:val="008C5BF5"/>
    <w:rsid w:val="008C5C2F"/>
    <w:rsid w:val="008C5ED6"/>
    <w:rsid w:val="008C5F1C"/>
    <w:rsid w:val="008C6004"/>
    <w:rsid w:val="008C610A"/>
    <w:rsid w:val="008C611D"/>
    <w:rsid w:val="008C614E"/>
    <w:rsid w:val="008C62CB"/>
    <w:rsid w:val="008C6576"/>
    <w:rsid w:val="008C687A"/>
    <w:rsid w:val="008C7058"/>
    <w:rsid w:val="008C70E2"/>
    <w:rsid w:val="008C73B6"/>
    <w:rsid w:val="008C7575"/>
    <w:rsid w:val="008C7B16"/>
    <w:rsid w:val="008C7B85"/>
    <w:rsid w:val="008C7C1C"/>
    <w:rsid w:val="008C7DF7"/>
    <w:rsid w:val="008C7EC9"/>
    <w:rsid w:val="008D05D7"/>
    <w:rsid w:val="008D08FB"/>
    <w:rsid w:val="008D090D"/>
    <w:rsid w:val="008D0E45"/>
    <w:rsid w:val="008D1B36"/>
    <w:rsid w:val="008D20E2"/>
    <w:rsid w:val="008D241F"/>
    <w:rsid w:val="008D2763"/>
    <w:rsid w:val="008D29C6"/>
    <w:rsid w:val="008D2C41"/>
    <w:rsid w:val="008D2E81"/>
    <w:rsid w:val="008D3160"/>
    <w:rsid w:val="008D332A"/>
    <w:rsid w:val="008D3478"/>
    <w:rsid w:val="008D363F"/>
    <w:rsid w:val="008D37FB"/>
    <w:rsid w:val="008D3A8C"/>
    <w:rsid w:val="008D3CFC"/>
    <w:rsid w:val="008D47EE"/>
    <w:rsid w:val="008D4D51"/>
    <w:rsid w:val="008D5149"/>
    <w:rsid w:val="008D536C"/>
    <w:rsid w:val="008D5495"/>
    <w:rsid w:val="008D6038"/>
    <w:rsid w:val="008D6824"/>
    <w:rsid w:val="008D6F9D"/>
    <w:rsid w:val="008D7294"/>
    <w:rsid w:val="008D72FA"/>
    <w:rsid w:val="008D75D2"/>
    <w:rsid w:val="008D7938"/>
    <w:rsid w:val="008D7B8F"/>
    <w:rsid w:val="008D7C14"/>
    <w:rsid w:val="008D7EBB"/>
    <w:rsid w:val="008D7FD2"/>
    <w:rsid w:val="008E026C"/>
    <w:rsid w:val="008E031F"/>
    <w:rsid w:val="008E0339"/>
    <w:rsid w:val="008E04B3"/>
    <w:rsid w:val="008E05F1"/>
    <w:rsid w:val="008E07A8"/>
    <w:rsid w:val="008E0B0C"/>
    <w:rsid w:val="008E0D0C"/>
    <w:rsid w:val="008E0F65"/>
    <w:rsid w:val="008E0FB6"/>
    <w:rsid w:val="008E10E6"/>
    <w:rsid w:val="008E138D"/>
    <w:rsid w:val="008E16FB"/>
    <w:rsid w:val="008E238D"/>
    <w:rsid w:val="008E2915"/>
    <w:rsid w:val="008E2AEF"/>
    <w:rsid w:val="008E2BF7"/>
    <w:rsid w:val="008E2F5B"/>
    <w:rsid w:val="008E326D"/>
    <w:rsid w:val="008E3396"/>
    <w:rsid w:val="008E34B4"/>
    <w:rsid w:val="008E3830"/>
    <w:rsid w:val="008E3A22"/>
    <w:rsid w:val="008E3A90"/>
    <w:rsid w:val="008E3B9A"/>
    <w:rsid w:val="008E403E"/>
    <w:rsid w:val="008E416D"/>
    <w:rsid w:val="008E4372"/>
    <w:rsid w:val="008E4528"/>
    <w:rsid w:val="008E5119"/>
    <w:rsid w:val="008E51DB"/>
    <w:rsid w:val="008E51EA"/>
    <w:rsid w:val="008E52C0"/>
    <w:rsid w:val="008E53C7"/>
    <w:rsid w:val="008E56D5"/>
    <w:rsid w:val="008E5ABF"/>
    <w:rsid w:val="008E5F6A"/>
    <w:rsid w:val="008E61FA"/>
    <w:rsid w:val="008E6247"/>
    <w:rsid w:val="008E691D"/>
    <w:rsid w:val="008E69E7"/>
    <w:rsid w:val="008E6A8E"/>
    <w:rsid w:val="008E6E1E"/>
    <w:rsid w:val="008E6F5A"/>
    <w:rsid w:val="008E7097"/>
    <w:rsid w:val="008E7170"/>
    <w:rsid w:val="008E7471"/>
    <w:rsid w:val="008E74C9"/>
    <w:rsid w:val="008E784C"/>
    <w:rsid w:val="008E7B30"/>
    <w:rsid w:val="008E7CE0"/>
    <w:rsid w:val="008E7D2F"/>
    <w:rsid w:val="008E7E8F"/>
    <w:rsid w:val="008F027B"/>
    <w:rsid w:val="008F0305"/>
    <w:rsid w:val="008F0661"/>
    <w:rsid w:val="008F0CD4"/>
    <w:rsid w:val="008F0E46"/>
    <w:rsid w:val="008F0EEB"/>
    <w:rsid w:val="008F0FD6"/>
    <w:rsid w:val="008F10FE"/>
    <w:rsid w:val="008F1161"/>
    <w:rsid w:val="008F16FA"/>
    <w:rsid w:val="008F1794"/>
    <w:rsid w:val="008F17C1"/>
    <w:rsid w:val="008F18AA"/>
    <w:rsid w:val="008F1C03"/>
    <w:rsid w:val="008F1D75"/>
    <w:rsid w:val="008F1E46"/>
    <w:rsid w:val="008F20B7"/>
    <w:rsid w:val="008F25B2"/>
    <w:rsid w:val="008F25F8"/>
    <w:rsid w:val="008F2829"/>
    <w:rsid w:val="008F28EC"/>
    <w:rsid w:val="008F29A4"/>
    <w:rsid w:val="008F29CF"/>
    <w:rsid w:val="008F2D0F"/>
    <w:rsid w:val="008F2EA2"/>
    <w:rsid w:val="008F2F1E"/>
    <w:rsid w:val="008F2F7D"/>
    <w:rsid w:val="008F3119"/>
    <w:rsid w:val="008F3195"/>
    <w:rsid w:val="008F33DF"/>
    <w:rsid w:val="008F360A"/>
    <w:rsid w:val="008F365C"/>
    <w:rsid w:val="008F3660"/>
    <w:rsid w:val="008F367C"/>
    <w:rsid w:val="008F36BC"/>
    <w:rsid w:val="008F3999"/>
    <w:rsid w:val="008F3C0E"/>
    <w:rsid w:val="008F3D03"/>
    <w:rsid w:val="008F3E5E"/>
    <w:rsid w:val="008F40FF"/>
    <w:rsid w:val="008F486F"/>
    <w:rsid w:val="008F49F1"/>
    <w:rsid w:val="008F5096"/>
    <w:rsid w:val="008F56B6"/>
    <w:rsid w:val="008F5E1D"/>
    <w:rsid w:val="008F5E24"/>
    <w:rsid w:val="008F5F6A"/>
    <w:rsid w:val="008F5FC2"/>
    <w:rsid w:val="008F5FE6"/>
    <w:rsid w:val="008F6392"/>
    <w:rsid w:val="008F6508"/>
    <w:rsid w:val="008F6626"/>
    <w:rsid w:val="008F6AEF"/>
    <w:rsid w:val="008F6B00"/>
    <w:rsid w:val="008F7150"/>
    <w:rsid w:val="008F7217"/>
    <w:rsid w:val="008F73A9"/>
    <w:rsid w:val="008F7524"/>
    <w:rsid w:val="008F761C"/>
    <w:rsid w:val="008F7BBE"/>
    <w:rsid w:val="008F7CF1"/>
    <w:rsid w:val="008F7D32"/>
    <w:rsid w:val="008F7D68"/>
    <w:rsid w:val="00900198"/>
    <w:rsid w:val="00900B50"/>
    <w:rsid w:val="00900C85"/>
    <w:rsid w:val="00900FF0"/>
    <w:rsid w:val="00901050"/>
    <w:rsid w:val="00901506"/>
    <w:rsid w:val="009015C4"/>
    <w:rsid w:val="009015E4"/>
    <w:rsid w:val="00901679"/>
    <w:rsid w:val="0090176B"/>
    <w:rsid w:val="009018C4"/>
    <w:rsid w:val="0090196C"/>
    <w:rsid w:val="00901C88"/>
    <w:rsid w:val="00902F9F"/>
    <w:rsid w:val="00902FB6"/>
    <w:rsid w:val="00903001"/>
    <w:rsid w:val="0090309F"/>
    <w:rsid w:val="009032D3"/>
    <w:rsid w:val="00903490"/>
    <w:rsid w:val="009035EE"/>
    <w:rsid w:val="00903622"/>
    <w:rsid w:val="00903852"/>
    <w:rsid w:val="00903B85"/>
    <w:rsid w:val="00903F12"/>
    <w:rsid w:val="00904067"/>
    <w:rsid w:val="00904264"/>
    <w:rsid w:val="0090443F"/>
    <w:rsid w:val="009044EE"/>
    <w:rsid w:val="009045E0"/>
    <w:rsid w:val="0090475A"/>
    <w:rsid w:val="00904B4B"/>
    <w:rsid w:val="00905089"/>
    <w:rsid w:val="00905386"/>
    <w:rsid w:val="0090542C"/>
    <w:rsid w:val="00905516"/>
    <w:rsid w:val="00905710"/>
    <w:rsid w:val="0090589B"/>
    <w:rsid w:val="00905A65"/>
    <w:rsid w:val="00905AB4"/>
    <w:rsid w:val="00905C0B"/>
    <w:rsid w:val="00905C97"/>
    <w:rsid w:val="00905CF4"/>
    <w:rsid w:val="00905EBA"/>
    <w:rsid w:val="00905ED2"/>
    <w:rsid w:val="0090661D"/>
    <w:rsid w:val="00906634"/>
    <w:rsid w:val="00906702"/>
    <w:rsid w:val="009068C4"/>
    <w:rsid w:val="00906F86"/>
    <w:rsid w:val="00906FD7"/>
    <w:rsid w:val="009077A0"/>
    <w:rsid w:val="00907B0F"/>
    <w:rsid w:val="00907F9E"/>
    <w:rsid w:val="009105B4"/>
    <w:rsid w:val="009109EB"/>
    <w:rsid w:val="00910A49"/>
    <w:rsid w:val="00910F93"/>
    <w:rsid w:val="00910FF6"/>
    <w:rsid w:val="00911014"/>
    <w:rsid w:val="00911631"/>
    <w:rsid w:val="00911840"/>
    <w:rsid w:val="00911A21"/>
    <w:rsid w:val="00911A40"/>
    <w:rsid w:val="00912172"/>
    <w:rsid w:val="0091245F"/>
    <w:rsid w:val="0091247D"/>
    <w:rsid w:val="00912538"/>
    <w:rsid w:val="009129A1"/>
    <w:rsid w:val="00912C95"/>
    <w:rsid w:val="00912F86"/>
    <w:rsid w:val="00913139"/>
    <w:rsid w:val="0091316D"/>
    <w:rsid w:val="009131BA"/>
    <w:rsid w:val="00913440"/>
    <w:rsid w:val="00913609"/>
    <w:rsid w:val="00913653"/>
    <w:rsid w:val="009137BE"/>
    <w:rsid w:val="00913917"/>
    <w:rsid w:val="00913A16"/>
    <w:rsid w:val="00913A43"/>
    <w:rsid w:val="00913EC8"/>
    <w:rsid w:val="00913EC9"/>
    <w:rsid w:val="00913F1B"/>
    <w:rsid w:val="009147FA"/>
    <w:rsid w:val="0091486D"/>
    <w:rsid w:val="00914D4C"/>
    <w:rsid w:val="009160CB"/>
    <w:rsid w:val="009162CC"/>
    <w:rsid w:val="00916412"/>
    <w:rsid w:val="00916498"/>
    <w:rsid w:val="009168D2"/>
    <w:rsid w:val="00916B6F"/>
    <w:rsid w:val="00917140"/>
    <w:rsid w:val="00917753"/>
    <w:rsid w:val="00917BF6"/>
    <w:rsid w:val="00917F45"/>
    <w:rsid w:val="00917F8B"/>
    <w:rsid w:val="009200BA"/>
    <w:rsid w:val="00920149"/>
    <w:rsid w:val="009201F4"/>
    <w:rsid w:val="00920595"/>
    <w:rsid w:val="0092063C"/>
    <w:rsid w:val="009208EA"/>
    <w:rsid w:val="00920A7A"/>
    <w:rsid w:val="00920ACE"/>
    <w:rsid w:val="00920D70"/>
    <w:rsid w:val="00920DE9"/>
    <w:rsid w:val="009211AB"/>
    <w:rsid w:val="00921461"/>
    <w:rsid w:val="00921483"/>
    <w:rsid w:val="009216AE"/>
    <w:rsid w:val="00921726"/>
    <w:rsid w:val="00921BBC"/>
    <w:rsid w:val="00921CAA"/>
    <w:rsid w:val="00922A4E"/>
    <w:rsid w:val="00922B5A"/>
    <w:rsid w:val="00922E99"/>
    <w:rsid w:val="00922EB7"/>
    <w:rsid w:val="00924293"/>
    <w:rsid w:val="0092437F"/>
    <w:rsid w:val="0092444A"/>
    <w:rsid w:val="0092456C"/>
    <w:rsid w:val="00924820"/>
    <w:rsid w:val="00924B58"/>
    <w:rsid w:val="00924F81"/>
    <w:rsid w:val="009251A1"/>
    <w:rsid w:val="00926144"/>
    <w:rsid w:val="009261CD"/>
    <w:rsid w:val="00926264"/>
    <w:rsid w:val="00926281"/>
    <w:rsid w:val="0092640E"/>
    <w:rsid w:val="0092646A"/>
    <w:rsid w:val="00926580"/>
    <w:rsid w:val="009265BA"/>
    <w:rsid w:val="009275FC"/>
    <w:rsid w:val="00927827"/>
    <w:rsid w:val="00927CC9"/>
    <w:rsid w:val="00927F0E"/>
    <w:rsid w:val="009304E6"/>
    <w:rsid w:val="009305D3"/>
    <w:rsid w:val="0093078A"/>
    <w:rsid w:val="009308EC"/>
    <w:rsid w:val="00930AE8"/>
    <w:rsid w:val="00930BE0"/>
    <w:rsid w:val="00930CA1"/>
    <w:rsid w:val="00930FDB"/>
    <w:rsid w:val="009310BB"/>
    <w:rsid w:val="00931258"/>
    <w:rsid w:val="00931777"/>
    <w:rsid w:val="009318A9"/>
    <w:rsid w:val="00931967"/>
    <w:rsid w:val="00931A64"/>
    <w:rsid w:val="00931B81"/>
    <w:rsid w:val="00931E4A"/>
    <w:rsid w:val="009325A0"/>
    <w:rsid w:val="00932B00"/>
    <w:rsid w:val="00932F91"/>
    <w:rsid w:val="00933061"/>
    <w:rsid w:val="00933099"/>
    <w:rsid w:val="009333C1"/>
    <w:rsid w:val="00933460"/>
    <w:rsid w:val="00933732"/>
    <w:rsid w:val="00933AA5"/>
    <w:rsid w:val="00933C40"/>
    <w:rsid w:val="00933CB2"/>
    <w:rsid w:val="009341C0"/>
    <w:rsid w:val="009341F8"/>
    <w:rsid w:val="00934413"/>
    <w:rsid w:val="009345EC"/>
    <w:rsid w:val="009346AC"/>
    <w:rsid w:val="0093493A"/>
    <w:rsid w:val="00934A42"/>
    <w:rsid w:val="00934BAB"/>
    <w:rsid w:val="00934C5C"/>
    <w:rsid w:val="00934FEB"/>
    <w:rsid w:val="009351E3"/>
    <w:rsid w:val="0093527C"/>
    <w:rsid w:val="009352BE"/>
    <w:rsid w:val="009352D7"/>
    <w:rsid w:val="00935999"/>
    <w:rsid w:val="00935CC8"/>
    <w:rsid w:val="00935FB0"/>
    <w:rsid w:val="0093661A"/>
    <w:rsid w:val="00936973"/>
    <w:rsid w:val="00936ABE"/>
    <w:rsid w:val="00936B09"/>
    <w:rsid w:val="00936B2B"/>
    <w:rsid w:val="00936D73"/>
    <w:rsid w:val="0093722D"/>
    <w:rsid w:val="0093723E"/>
    <w:rsid w:val="00937950"/>
    <w:rsid w:val="00937A2C"/>
    <w:rsid w:val="00937A4B"/>
    <w:rsid w:val="00937ADB"/>
    <w:rsid w:val="00937BCD"/>
    <w:rsid w:val="00937FB0"/>
    <w:rsid w:val="00940496"/>
    <w:rsid w:val="009406A0"/>
    <w:rsid w:val="00940916"/>
    <w:rsid w:val="00940A5C"/>
    <w:rsid w:val="009410A2"/>
    <w:rsid w:val="00941317"/>
    <w:rsid w:val="009413A0"/>
    <w:rsid w:val="009418A5"/>
    <w:rsid w:val="009418FF"/>
    <w:rsid w:val="00941B71"/>
    <w:rsid w:val="00942155"/>
    <w:rsid w:val="009425FA"/>
    <w:rsid w:val="009431E6"/>
    <w:rsid w:val="009434C5"/>
    <w:rsid w:val="009436FE"/>
    <w:rsid w:val="00943911"/>
    <w:rsid w:val="00943E55"/>
    <w:rsid w:val="00944073"/>
    <w:rsid w:val="00944268"/>
    <w:rsid w:val="009445F4"/>
    <w:rsid w:val="00944745"/>
    <w:rsid w:val="009448A3"/>
    <w:rsid w:val="00944B39"/>
    <w:rsid w:val="00944F8A"/>
    <w:rsid w:val="00945728"/>
    <w:rsid w:val="009457E0"/>
    <w:rsid w:val="00945811"/>
    <w:rsid w:val="00945A19"/>
    <w:rsid w:val="00945E10"/>
    <w:rsid w:val="00946276"/>
    <w:rsid w:val="0094635B"/>
    <w:rsid w:val="009464B5"/>
    <w:rsid w:val="009464F6"/>
    <w:rsid w:val="00946766"/>
    <w:rsid w:val="009469C0"/>
    <w:rsid w:val="00946D45"/>
    <w:rsid w:val="0094735D"/>
    <w:rsid w:val="00947616"/>
    <w:rsid w:val="0094781F"/>
    <w:rsid w:val="009478FF"/>
    <w:rsid w:val="0094795E"/>
    <w:rsid w:val="00947A66"/>
    <w:rsid w:val="0095028E"/>
    <w:rsid w:val="0095030E"/>
    <w:rsid w:val="00950409"/>
    <w:rsid w:val="0095078A"/>
    <w:rsid w:val="009509E7"/>
    <w:rsid w:val="00950D1E"/>
    <w:rsid w:val="00950E34"/>
    <w:rsid w:val="00950FC3"/>
    <w:rsid w:val="009512DD"/>
    <w:rsid w:val="00951459"/>
    <w:rsid w:val="00951711"/>
    <w:rsid w:val="009517CE"/>
    <w:rsid w:val="00951F04"/>
    <w:rsid w:val="00952A24"/>
    <w:rsid w:val="00952B30"/>
    <w:rsid w:val="00952B40"/>
    <w:rsid w:val="0095300C"/>
    <w:rsid w:val="009532D7"/>
    <w:rsid w:val="009534C3"/>
    <w:rsid w:val="00953CE7"/>
    <w:rsid w:val="0095427E"/>
    <w:rsid w:val="0095434B"/>
    <w:rsid w:val="00954574"/>
    <w:rsid w:val="00954818"/>
    <w:rsid w:val="00954E26"/>
    <w:rsid w:val="0095535B"/>
    <w:rsid w:val="00955371"/>
    <w:rsid w:val="00955F7B"/>
    <w:rsid w:val="0095652B"/>
    <w:rsid w:val="00956750"/>
    <w:rsid w:val="009567BF"/>
    <w:rsid w:val="00956986"/>
    <w:rsid w:val="00956DD9"/>
    <w:rsid w:val="0095709F"/>
    <w:rsid w:val="00957171"/>
    <w:rsid w:val="0095721A"/>
    <w:rsid w:val="00957529"/>
    <w:rsid w:val="009578CB"/>
    <w:rsid w:val="00957E8C"/>
    <w:rsid w:val="0096024A"/>
    <w:rsid w:val="00960576"/>
    <w:rsid w:val="0096063E"/>
    <w:rsid w:val="00960752"/>
    <w:rsid w:val="009607C2"/>
    <w:rsid w:val="00960816"/>
    <w:rsid w:val="00961598"/>
    <w:rsid w:val="00961BE0"/>
    <w:rsid w:val="00961C35"/>
    <w:rsid w:val="00961D1A"/>
    <w:rsid w:val="00962347"/>
    <w:rsid w:val="009626E9"/>
    <w:rsid w:val="0096292C"/>
    <w:rsid w:val="00962AAF"/>
    <w:rsid w:val="00962B02"/>
    <w:rsid w:val="00962C57"/>
    <w:rsid w:val="00962E71"/>
    <w:rsid w:val="00962F01"/>
    <w:rsid w:val="0096307D"/>
    <w:rsid w:val="0096313A"/>
    <w:rsid w:val="00963294"/>
    <w:rsid w:val="00963591"/>
    <w:rsid w:val="00963726"/>
    <w:rsid w:val="009638FC"/>
    <w:rsid w:val="009648CB"/>
    <w:rsid w:val="0096512A"/>
    <w:rsid w:val="0096523B"/>
    <w:rsid w:val="00965291"/>
    <w:rsid w:val="00965331"/>
    <w:rsid w:val="00965C20"/>
    <w:rsid w:val="00965D24"/>
    <w:rsid w:val="00965EE3"/>
    <w:rsid w:val="00965EE7"/>
    <w:rsid w:val="009660E0"/>
    <w:rsid w:val="009662C2"/>
    <w:rsid w:val="0096644F"/>
    <w:rsid w:val="00966ED5"/>
    <w:rsid w:val="00967056"/>
    <w:rsid w:val="00967065"/>
    <w:rsid w:val="00967220"/>
    <w:rsid w:val="00967279"/>
    <w:rsid w:val="009672BA"/>
    <w:rsid w:val="00967709"/>
    <w:rsid w:val="00967A5F"/>
    <w:rsid w:val="00967C86"/>
    <w:rsid w:val="00967CC5"/>
    <w:rsid w:val="00967DE1"/>
    <w:rsid w:val="00967E57"/>
    <w:rsid w:val="00967E6C"/>
    <w:rsid w:val="00970236"/>
    <w:rsid w:val="0097044F"/>
    <w:rsid w:val="00970581"/>
    <w:rsid w:val="009705D9"/>
    <w:rsid w:val="00970997"/>
    <w:rsid w:val="00970BA8"/>
    <w:rsid w:val="00970C9B"/>
    <w:rsid w:val="00970EB5"/>
    <w:rsid w:val="00971150"/>
    <w:rsid w:val="009722F9"/>
    <w:rsid w:val="0097242E"/>
    <w:rsid w:val="009735B4"/>
    <w:rsid w:val="009735F3"/>
    <w:rsid w:val="00973C62"/>
    <w:rsid w:val="0097449A"/>
    <w:rsid w:val="00974764"/>
    <w:rsid w:val="00974A43"/>
    <w:rsid w:val="00974A66"/>
    <w:rsid w:val="00975973"/>
    <w:rsid w:val="0097610A"/>
    <w:rsid w:val="00976149"/>
    <w:rsid w:val="0097632C"/>
    <w:rsid w:val="00976F15"/>
    <w:rsid w:val="00977155"/>
    <w:rsid w:val="0097748A"/>
    <w:rsid w:val="009774FA"/>
    <w:rsid w:val="00977F88"/>
    <w:rsid w:val="00980311"/>
    <w:rsid w:val="0098053C"/>
    <w:rsid w:val="009807B3"/>
    <w:rsid w:val="009808DD"/>
    <w:rsid w:val="00980954"/>
    <w:rsid w:val="00980A03"/>
    <w:rsid w:val="00980AD9"/>
    <w:rsid w:val="00980CA5"/>
    <w:rsid w:val="00980EFC"/>
    <w:rsid w:val="00980F0B"/>
    <w:rsid w:val="00981461"/>
    <w:rsid w:val="009818E0"/>
    <w:rsid w:val="009819FA"/>
    <w:rsid w:val="00981A0F"/>
    <w:rsid w:val="00981B0C"/>
    <w:rsid w:val="0098204D"/>
    <w:rsid w:val="00982665"/>
    <w:rsid w:val="00982917"/>
    <w:rsid w:val="00982A46"/>
    <w:rsid w:val="00982B6D"/>
    <w:rsid w:val="00982E36"/>
    <w:rsid w:val="00983112"/>
    <w:rsid w:val="00983410"/>
    <w:rsid w:val="00983703"/>
    <w:rsid w:val="0098371E"/>
    <w:rsid w:val="009837E5"/>
    <w:rsid w:val="00983AC0"/>
    <w:rsid w:val="00983B2C"/>
    <w:rsid w:val="00983D12"/>
    <w:rsid w:val="00983FEC"/>
    <w:rsid w:val="009840FA"/>
    <w:rsid w:val="009846A5"/>
    <w:rsid w:val="009846F7"/>
    <w:rsid w:val="00984AC9"/>
    <w:rsid w:val="00984C34"/>
    <w:rsid w:val="00984D54"/>
    <w:rsid w:val="00984EDD"/>
    <w:rsid w:val="00984FCD"/>
    <w:rsid w:val="0098574D"/>
    <w:rsid w:val="00985881"/>
    <w:rsid w:val="00985995"/>
    <w:rsid w:val="00985A2A"/>
    <w:rsid w:val="00985F04"/>
    <w:rsid w:val="00985F99"/>
    <w:rsid w:val="00986189"/>
    <w:rsid w:val="0098642C"/>
    <w:rsid w:val="00986723"/>
    <w:rsid w:val="00986802"/>
    <w:rsid w:val="0098681B"/>
    <w:rsid w:val="00986960"/>
    <w:rsid w:val="00986B23"/>
    <w:rsid w:val="00986FA7"/>
    <w:rsid w:val="009870CE"/>
    <w:rsid w:val="0098715C"/>
    <w:rsid w:val="0098721D"/>
    <w:rsid w:val="009873A9"/>
    <w:rsid w:val="009877C9"/>
    <w:rsid w:val="009878C4"/>
    <w:rsid w:val="00987A15"/>
    <w:rsid w:val="00987BB1"/>
    <w:rsid w:val="00987D56"/>
    <w:rsid w:val="00987FB3"/>
    <w:rsid w:val="00990242"/>
    <w:rsid w:val="0099035A"/>
    <w:rsid w:val="009906CC"/>
    <w:rsid w:val="0099071F"/>
    <w:rsid w:val="0099075F"/>
    <w:rsid w:val="00990999"/>
    <w:rsid w:val="009909DD"/>
    <w:rsid w:val="00990A4C"/>
    <w:rsid w:val="00990AB2"/>
    <w:rsid w:val="00990DF7"/>
    <w:rsid w:val="00990FC2"/>
    <w:rsid w:val="00991032"/>
    <w:rsid w:val="009911C7"/>
    <w:rsid w:val="009912B7"/>
    <w:rsid w:val="00991309"/>
    <w:rsid w:val="009916B2"/>
    <w:rsid w:val="00991786"/>
    <w:rsid w:val="00991B17"/>
    <w:rsid w:val="00991CC1"/>
    <w:rsid w:val="00992173"/>
    <w:rsid w:val="00992478"/>
    <w:rsid w:val="0099258C"/>
    <w:rsid w:val="009927B1"/>
    <w:rsid w:val="00992E23"/>
    <w:rsid w:val="00992E5C"/>
    <w:rsid w:val="009938D6"/>
    <w:rsid w:val="00993A56"/>
    <w:rsid w:val="00994A33"/>
    <w:rsid w:val="00994E0D"/>
    <w:rsid w:val="0099500E"/>
    <w:rsid w:val="00995063"/>
    <w:rsid w:val="009956A8"/>
    <w:rsid w:val="0099570D"/>
    <w:rsid w:val="0099595D"/>
    <w:rsid w:val="009959A7"/>
    <w:rsid w:val="00995A16"/>
    <w:rsid w:val="00995CE9"/>
    <w:rsid w:val="00995D3D"/>
    <w:rsid w:val="00995FED"/>
    <w:rsid w:val="0099602C"/>
    <w:rsid w:val="00996411"/>
    <w:rsid w:val="009967E2"/>
    <w:rsid w:val="00996942"/>
    <w:rsid w:val="00996C0F"/>
    <w:rsid w:val="00996E64"/>
    <w:rsid w:val="009971D9"/>
    <w:rsid w:val="0099754C"/>
    <w:rsid w:val="0099774D"/>
    <w:rsid w:val="00997905"/>
    <w:rsid w:val="009979E5"/>
    <w:rsid w:val="00997D32"/>
    <w:rsid w:val="009A0284"/>
    <w:rsid w:val="009A0452"/>
    <w:rsid w:val="009A0624"/>
    <w:rsid w:val="009A06FA"/>
    <w:rsid w:val="009A095B"/>
    <w:rsid w:val="009A0A66"/>
    <w:rsid w:val="009A0AA0"/>
    <w:rsid w:val="009A0B01"/>
    <w:rsid w:val="009A0DF9"/>
    <w:rsid w:val="009A0E63"/>
    <w:rsid w:val="009A1233"/>
    <w:rsid w:val="009A1326"/>
    <w:rsid w:val="009A1441"/>
    <w:rsid w:val="009A14DA"/>
    <w:rsid w:val="009A18CB"/>
    <w:rsid w:val="009A1F55"/>
    <w:rsid w:val="009A22F3"/>
    <w:rsid w:val="009A2E0D"/>
    <w:rsid w:val="009A3159"/>
    <w:rsid w:val="009A31AB"/>
    <w:rsid w:val="009A321E"/>
    <w:rsid w:val="009A3298"/>
    <w:rsid w:val="009A3897"/>
    <w:rsid w:val="009A3A35"/>
    <w:rsid w:val="009A3FDE"/>
    <w:rsid w:val="009A45F4"/>
    <w:rsid w:val="009A48DC"/>
    <w:rsid w:val="009A490E"/>
    <w:rsid w:val="009A4A9A"/>
    <w:rsid w:val="009A4BEB"/>
    <w:rsid w:val="009A4C2B"/>
    <w:rsid w:val="009A4DDB"/>
    <w:rsid w:val="009A4F60"/>
    <w:rsid w:val="009A567A"/>
    <w:rsid w:val="009A5863"/>
    <w:rsid w:val="009A59F8"/>
    <w:rsid w:val="009A5A85"/>
    <w:rsid w:val="009A5D3E"/>
    <w:rsid w:val="009A5D82"/>
    <w:rsid w:val="009A600B"/>
    <w:rsid w:val="009A6271"/>
    <w:rsid w:val="009A662A"/>
    <w:rsid w:val="009A6CBF"/>
    <w:rsid w:val="009A716E"/>
    <w:rsid w:val="009A72C5"/>
    <w:rsid w:val="009A7406"/>
    <w:rsid w:val="009A7487"/>
    <w:rsid w:val="009A7E70"/>
    <w:rsid w:val="009A7F9B"/>
    <w:rsid w:val="009B0060"/>
    <w:rsid w:val="009B08B8"/>
    <w:rsid w:val="009B09DE"/>
    <w:rsid w:val="009B0EC4"/>
    <w:rsid w:val="009B10A0"/>
    <w:rsid w:val="009B10BF"/>
    <w:rsid w:val="009B136F"/>
    <w:rsid w:val="009B13CF"/>
    <w:rsid w:val="009B1800"/>
    <w:rsid w:val="009B1888"/>
    <w:rsid w:val="009B1D87"/>
    <w:rsid w:val="009B22AD"/>
    <w:rsid w:val="009B23A0"/>
    <w:rsid w:val="009B29C3"/>
    <w:rsid w:val="009B2BB7"/>
    <w:rsid w:val="009B2C2F"/>
    <w:rsid w:val="009B2D6A"/>
    <w:rsid w:val="009B2E0C"/>
    <w:rsid w:val="009B309B"/>
    <w:rsid w:val="009B30E2"/>
    <w:rsid w:val="009B3165"/>
    <w:rsid w:val="009B31DA"/>
    <w:rsid w:val="009B36FE"/>
    <w:rsid w:val="009B39B9"/>
    <w:rsid w:val="009B3AB0"/>
    <w:rsid w:val="009B3C5C"/>
    <w:rsid w:val="009B3FCE"/>
    <w:rsid w:val="009B410A"/>
    <w:rsid w:val="009B414A"/>
    <w:rsid w:val="009B466D"/>
    <w:rsid w:val="009B4775"/>
    <w:rsid w:val="009B4CD5"/>
    <w:rsid w:val="009B4EE7"/>
    <w:rsid w:val="009B50C4"/>
    <w:rsid w:val="009B54C5"/>
    <w:rsid w:val="009B5698"/>
    <w:rsid w:val="009B585C"/>
    <w:rsid w:val="009B5AB1"/>
    <w:rsid w:val="009B625E"/>
    <w:rsid w:val="009B62B7"/>
    <w:rsid w:val="009B62EC"/>
    <w:rsid w:val="009B66B8"/>
    <w:rsid w:val="009B6742"/>
    <w:rsid w:val="009B6AB1"/>
    <w:rsid w:val="009B6BB2"/>
    <w:rsid w:val="009B7656"/>
    <w:rsid w:val="009B7FF3"/>
    <w:rsid w:val="009C0335"/>
    <w:rsid w:val="009C0682"/>
    <w:rsid w:val="009C0849"/>
    <w:rsid w:val="009C0967"/>
    <w:rsid w:val="009C0C12"/>
    <w:rsid w:val="009C0D38"/>
    <w:rsid w:val="009C10D9"/>
    <w:rsid w:val="009C1317"/>
    <w:rsid w:val="009C1480"/>
    <w:rsid w:val="009C15FF"/>
    <w:rsid w:val="009C1654"/>
    <w:rsid w:val="009C1889"/>
    <w:rsid w:val="009C1B25"/>
    <w:rsid w:val="009C1B33"/>
    <w:rsid w:val="009C1CEF"/>
    <w:rsid w:val="009C2481"/>
    <w:rsid w:val="009C2929"/>
    <w:rsid w:val="009C2D32"/>
    <w:rsid w:val="009C31BE"/>
    <w:rsid w:val="009C322C"/>
    <w:rsid w:val="009C35E9"/>
    <w:rsid w:val="009C3A20"/>
    <w:rsid w:val="009C3BA3"/>
    <w:rsid w:val="009C4188"/>
    <w:rsid w:val="009C43C1"/>
    <w:rsid w:val="009C498C"/>
    <w:rsid w:val="009C49B6"/>
    <w:rsid w:val="009C4BF8"/>
    <w:rsid w:val="009C4DA9"/>
    <w:rsid w:val="009C4DE6"/>
    <w:rsid w:val="009C4FAC"/>
    <w:rsid w:val="009C522B"/>
    <w:rsid w:val="009C538D"/>
    <w:rsid w:val="009C5403"/>
    <w:rsid w:val="009C5476"/>
    <w:rsid w:val="009C55A5"/>
    <w:rsid w:val="009C6102"/>
    <w:rsid w:val="009C6BE9"/>
    <w:rsid w:val="009C6D13"/>
    <w:rsid w:val="009C6F66"/>
    <w:rsid w:val="009C6FA1"/>
    <w:rsid w:val="009C6FA3"/>
    <w:rsid w:val="009C7432"/>
    <w:rsid w:val="009C74C9"/>
    <w:rsid w:val="009C7598"/>
    <w:rsid w:val="009C7621"/>
    <w:rsid w:val="009C7672"/>
    <w:rsid w:val="009C77BD"/>
    <w:rsid w:val="009C7930"/>
    <w:rsid w:val="009C7A62"/>
    <w:rsid w:val="009C7A9C"/>
    <w:rsid w:val="009D01B6"/>
    <w:rsid w:val="009D02C5"/>
    <w:rsid w:val="009D0304"/>
    <w:rsid w:val="009D06D9"/>
    <w:rsid w:val="009D09D5"/>
    <w:rsid w:val="009D0ED9"/>
    <w:rsid w:val="009D195D"/>
    <w:rsid w:val="009D1B86"/>
    <w:rsid w:val="009D2125"/>
    <w:rsid w:val="009D2A34"/>
    <w:rsid w:val="009D2C74"/>
    <w:rsid w:val="009D2E9E"/>
    <w:rsid w:val="009D3128"/>
    <w:rsid w:val="009D312E"/>
    <w:rsid w:val="009D3353"/>
    <w:rsid w:val="009D36A2"/>
    <w:rsid w:val="009D36D3"/>
    <w:rsid w:val="009D438E"/>
    <w:rsid w:val="009D4435"/>
    <w:rsid w:val="009D4614"/>
    <w:rsid w:val="009D4F66"/>
    <w:rsid w:val="009D512C"/>
    <w:rsid w:val="009D5269"/>
    <w:rsid w:val="009D52D9"/>
    <w:rsid w:val="009D53FD"/>
    <w:rsid w:val="009D59FB"/>
    <w:rsid w:val="009D5F16"/>
    <w:rsid w:val="009D5F9B"/>
    <w:rsid w:val="009D5FA1"/>
    <w:rsid w:val="009D6348"/>
    <w:rsid w:val="009D6685"/>
    <w:rsid w:val="009D6857"/>
    <w:rsid w:val="009D68EF"/>
    <w:rsid w:val="009D69D1"/>
    <w:rsid w:val="009D6D26"/>
    <w:rsid w:val="009D70D5"/>
    <w:rsid w:val="009D7115"/>
    <w:rsid w:val="009D716D"/>
    <w:rsid w:val="009D7583"/>
    <w:rsid w:val="009D75E7"/>
    <w:rsid w:val="009D77D6"/>
    <w:rsid w:val="009D7818"/>
    <w:rsid w:val="009D7922"/>
    <w:rsid w:val="009D7B14"/>
    <w:rsid w:val="009D7CB1"/>
    <w:rsid w:val="009D7CB5"/>
    <w:rsid w:val="009E006F"/>
    <w:rsid w:val="009E0574"/>
    <w:rsid w:val="009E06A1"/>
    <w:rsid w:val="009E06E3"/>
    <w:rsid w:val="009E0730"/>
    <w:rsid w:val="009E0A45"/>
    <w:rsid w:val="009E12C4"/>
    <w:rsid w:val="009E1457"/>
    <w:rsid w:val="009E145E"/>
    <w:rsid w:val="009E163C"/>
    <w:rsid w:val="009E183B"/>
    <w:rsid w:val="009E19BF"/>
    <w:rsid w:val="009E1A98"/>
    <w:rsid w:val="009E21E0"/>
    <w:rsid w:val="009E2640"/>
    <w:rsid w:val="009E26C4"/>
    <w:rsid w:val="009E276A"/>
    <w:rsid w:val="009E283F"/>
    <w:rsid w:val="009E2BF4"/>
    <w:rsid w:val="009E2E80"/>
    <w:rsid w:val="009E3345"/>
    <w:rsid w:val="009E35EA"/>
    <w:rsid w:val="009E3760"/>
    <w:rsid w:val="009E3830"/>
    <w:rsid w:val="009E3943"/>
    <w:rsid w:val="009E3BAA"/>
    <w:rsid w:val="009E3E98"/>
    <w:rsid w:val="009E3F33"/>
    <w:rsid w:val="009E3FE3"/>
    <w:rsid w:val="009E400A"/>
    <w:rsid w:val="009E4172"/>
    <w:rsid w:val="009E439F"/>
    <w:rsid w:val="009E4982"/>
    <w:rsid w:val="009E4B88"/>
    <w:rsid w:val="009E4C50"/>
    <w:rsid w:val="009E4CED"/>
    <w:rsid w:val="009E5067"/>
    <w:rsid w:val="009E58BA"/>
    <w:rsid w:val="009E5BD2"/>
    <w:rsid w:val="009E5D06"/>
    <w:rsid w:val="009E665E"/>
    <w:rsid w:val="009E68AC"/>
    <w:rsid w:val="009E69AD"/>
    <w:rsid w:val="009E747A"/>
    <w:rsid w:val="009E754B"/>
    <w:rsid w:val="009E79FF"/>
    <w:rsid w:val="009E7C7D"/>
    <w:rsid w:val="009E7CB4"/>
    <w:rsid w:val="009E7F08"/>
    <w:rsid w:val="009E7F41"/>
    <w:rsid w:val="009F0913"/>
    <w:rsid w:val="009F099F"/>
    <w:rsid w:val="009F0BCB"/>
    <w:rsid w:val="009F1338"/>
    <w:rsid w:val="009F17C2"/>
    <w:rsid w:val="009F1B7B"/>
    <w:rsid w:val="009F23EC"/>
    <w:rsid w:val="009F24E0"/>
    <w:rsid w:val="009F2979"/>
    <w:rsid w:val="009F2D9E"/>
    <w:rsid w:val="009F32B0"/>
    <w:rsid w:val="009F34FB"/>
    <w:rsid w:val="009F365B"/>
    <w:rsid w:val="009F3711"/>
    <w:rsid w:val="009F38E3"/>
    <w:rsid w:val="009F3A9A"/>
    <w:rsid w:val="009F3B84"/>
    <w:rsid w:val="009F3C05"/>
    <w:rsid w:val="009F4161"/>
    <w:rsid w:val="009F4287"/>
    <w:rsid w:val="009F42B5"/>
    <w:rsid w:val="009F4628"/>
    <w:rsid w:val="009F49DD"/>
    <w:rsid w:val="009F4C17"/>
    <w:rsid w:val="009F4F50"/>
    <w:rsid w:val="009F50EE"/>
    <w:rsid w:val="009F5193"/>
    <w:rsid w:val="009F5198"/>
    <w:rsid w:val="009F5B91"/>
    <w:rsid w:val="009F5D1F"/>
    <w:rsid w:val="009F5E07"/>
    <w:rsid w:val="009F5F4A"/>
    <w:rsid w:val="009F5FC4"/>
    <w:rsid w:val="009F622B"/>
    <w:rsid w:val="009F6261"/>
    <w:rsid w:val="009F63F0"/>
    <w:rsid w:val="009F6517"/>
    <w:rsid w:val="009F68E7"/>
    <w:rsid w:val="009F69DC"/>
    <w:rsid w:val="009F6A28"/>
    <w:rsid w:val="009F6AE6"/>
    <w:rsid w:val="009F6EF5"/>
    <w:rsid w:val="009F6F51"/>
    <w:rsid w:val="009F70A1"/>
    <w:rsid w:val="009F7232"/>
    <w:rsid w:val="009F742A"/>
    <w:rsid w:val="009F7492"/>
    <w:rsid w:val="009F77F5"/>
    <w:rsid w:val="009F79A1"/>
    <w:rsid w:val="009F7B63"/>
    <w:rsid w:val="009F7BE8"/>
    <w:rsid w:val="00A0008E"/>
    <w:rsid w:val="00A003A2"/>
    <w:rsid w:val="00A004AD"/>
    <w:rsid w:val="00A00716"/>
    <w:rsid w:val="00A00BA0"/>
    <w:rsid w:val="00A00C96"/>
    <w:rsid w:val="00A01083"/>
    <w:rsid w:val="00A0112A"/>
    <w:rsid w:val="00A011DA"/>
    <w:rsid w:val="00A01291"/>
    <w:rsid w:val="00A016EF"/>
    <w:rsid w:val="00A0188F"/>
    <w:rsid w:val="00A019EC"/>
    <w:rsid w:val="00A01BD9"/>
    <w:rsid w:val="00A01F63"/>
    <w:rsid w:val="00A02064"/>
    <w:rsid w:val="00A020C8"/>
    <w:rsid w:val="00A0262C"/>
    <w:rsid w:val="00A02741"/>
    <w:rsid w:val="00A02746"/>
    <w:rsid w:val="00A0295A"/>
    <w:rsid w:val="00A02964"/>
    <w:rsid w:val="00A02C10"/>
    <w:rsid w:val="00A02E30"/>
    <w:rsid w:val="00A02EB1"/>
    <w:rsid w:val="00A02EE3"/>
    <w:rsid w:val="00A03095"/>
    <w:rsid w:val="00A03445"/>
    <w:rsid w:val="00A034F3"/>
    <w:rsid w:val="00A0389F"/>
    <w:rsid w:val="00A03C61"/>
    <w:rsid w:val="00A042B0"/>
    <w:rsid w:val="00A04323"/>
    <w:rsid w:val="00A043DE"/>
    <w:rsid w:val="00A044CF"/>
    <w:rsid w:val="00A0471A"/>
    <w:rsid w:val="00A04FB0"/>
    <w:rsid w:val="00A0519D"/>
    <w:rsid w:val="00A052D7"/>
    <w:rsid w:val="00A05418"/>
    <w:rsid w:val="00A057AF"/>
    <w:rsid w:val="00A0594A"/>
    <w:rsid w:val="00A06089"/>
    <w:rsid w:val="00A0614C"/>
    <w:rsid w:val="00A06416"/>
    <w:rsid w:val="00A06B34"/>
    <w:rsid w:val="00A06C1A"/>
    <w:rsid w:val="00A06CC6"/>
    <w:rsid w:val="00A06F4A"/>
    <w:rsid w:val="00A06F77"/>
    <w:rsid w:val="00A072D9"/>
    <w:rsid w:val="00A07401"/>
    <w:rsid w:val="00A0752D"/>
    <w:rsid w:val="00A07737"/>
    <w:rsid w:val="00A077EC"/>
    <w:rsid w:val="00A078C6"/>
    <w:rsid w:val="00A07A80"/>
    <w:rsid w:val="00A07EFD"/>
    <w:rsid w:val="00A10078"/>
    <w:rsid w:val="00A1049F"/>
    <w:rsid w:val="00A10724"/>
    <w:rsid w:val="00A10889"/>
    <w:rsid w:val="00A108B7"/>
    <w:rsid w:val="00A10BEA"/>
    <w:rsid w:val="00A10F11"/>
    <w:rsid w:val="00A1153E"/>
    <w:rsid w:val="00A11702"/>
    <w:rsid w:val="00A11A88"/>
    <w:rsid w:val="00A11C1B"/>
    <w:rsid w:val="00A11FEA"/>
    <w:rsid w:val="00A121B9"/>
    <w:rsid w:val="00A13265"/>
    <w:rsid w:val="00A133C5"/>
    <w:rsid w:val="00A133F5"/>
    <w:rsid w:val="00A135EE"/>
    <w:rsid w:val="00A137E5"/>
    <w:rsid w:val="00A13911"/>
    <w:rsid w:val="00A13D14"/>
    <w:rsid w:val="00A144F0"/>
    <w:rsid w:val="00A14524"/>
    <w:rsid w:val="00A14F6E"/>
    <w:rsid w:val="00A1513A"/>
    <w:rsid w:val="00A1513C"/>
    <w:rsid w:val="00A15933"/>
    <w:rsid w:val="00A1599F"/>
    <w:rsid w:val="00A15CE0"/>
    <w:rsid w:val="00A15F3D"/>
    <w:rsid w:val="00A160B5"/>
    <w:rsid w:val="00A16248"/>
    <w:rsid w:val="00A165C8"/>
    <w:rsid w:val="00A16777"/>
    <w:rsid w:val="00A168DC"/>
    <w:rsid w:val="00A1696F"/>
    <w:rsid w:val="00A169B6"/>
    <w:rsid w:val="00A16AA3"/>
    <w:rsid w:val="00A16E83"/>
    <w:rsid w:val="00A17040"/>
    <w:rsid w:val="00A171B1"/>
    <w:rsid w:val="00A17277"/>
    <w:rsid w:val="00A173BE"/>
    <w:rsid w:val="00A174D3"/>
    <w:rsid w:val="00A17FC3"/>
    <w:rsid w:val="00A20CF1"/>
    <w:rsid w:val="00A2129C"/>
    <w:rsid w:val="00A2160E"/>
    <w:rsid w:val="00A216F1"/>
    <w:rsid w:val="00A21721"/>
    <w:rsid w:val="00A21B06"/>
    <w:rsid w:val="00A21CAE"/>
    <w:rsid w:val="00A21CC1"/>
    <w:rsid w:val="00A221F5"/>
    <w:rsid w:val="00A2231E"/>
    <w:rsid w:val="00A2285F"/>
    <w:rsid w:val="00A229B6"/>
    <w:rsid w:val="00A22A13"/>
    <w:rsid w:val="00A23178"/>
    <w:rsid w:val="00A23238"/>
    <w:rsid w:val="00A232BD"/>
    <w:rsid w:val="00A2332D"/>
    <w:rsid w:val="00A2353E"/>
    <w:rsid w:val="00A23691"/>
    <w:rsid w:val="00A2376C"/>
    <w:rsid w:val="00A239D7"/>
    <w:rsid w:val="00A23CAD"/>
    <w:rsid w:val="00A23CC9"/>
    <w:rsid w:val="00A24415"/>
    <w:rsid w:val="00A2448E"/>
    <w:rsid w:val="00A244C3"/>
    <w:rsid w:val="00A24C95"/>
    <w:rsid w:val="00A24D38"/>
    <w:rsid w:val="00A25062"/>
    <w:rsid w:val="00A2564F"/>
    <w:rsid w:val="00A2576C"/>
    <w:rsid w:val="00A25842"/>
    <w:rsid w:val="00A25FE4"/>
    <w:rsid w:val="00A26329"/>
    <w:rsid w:val="00A2640E"/>
    <w:rsid w:val="00A26E0E"/>
    <w:rsid w:val="00A26F1C"/>
    <w:rsid w:val="00A2704A"/>
    <w:rsid w:val="00A270C9"/>
    <w:rsid w:val="00A27103"/>
    <w:rsid w:val="00A272AB"/>
    <w:rsid w:val="00A27301"/>
    <w:rsid w:val="00A273E6"/>
    <w:rsid w:val="00A27518"/>
    <w:rsid w:val="00A27553"/>
    <w:rsid w:val="00A27876"/>
    <w:rsid w:val="00A2795A"/>
    <w:rsid w:val="00A27BC3"/>
    <w:rsid w:val="00A27CE7"/>
    <w:rsid w:val="00A301A9"/>
    <w:rsid w:val="00A301FD"/>
    <w:rsid w:val="00A30308"/>
    <w:rsid w:val="00A303F6"/>
    <w:rsid w:val="00A30667"/>
    <w:rsid w:val="00A30779"/>
    <w:rsid w:val="00A30BD6"/>
    <w:rsid w:val="00A30BFC"/>
    <w:rsid w:val="00A310AB"/>
    <w:rsid w:val="00A310E0"/>
    <w:rsid w:val="00A31194"/>
    <w:rsid w:val="00A31234"/>
    <w:rsid w:val="00A3171E"/>
    <w:rsid w:val="00A317AA"/>
    <w:rsid w:val="00A3181A"/>
    <w:rsid w:val="00A3186C"/>
    <w:rsid w:val="00A31D35"/>
    <w:rsid w:val="00A31E4D"/>
    <w:rsid w:val="00A31ED0"/>
    <w:rsid w:val="00A31F16"/>
    <w:rsid w:val="00A31FEE"/>
    <w:rsid w:val="00A32810"/>
    <w:rsid w:val="00A334B8"/>
    <w:rsid w:val="00A33670"/>
    <w:rsid w:val="00A33ACB"/>
    <w:rsid w:val="00A33ACF"/>
    <w:rsid w:val="00A33AD5"/>
    <w:rsid w:val="00A33EF0"/>
    <w:rsid w:val="00A33FC0"/>
    <w:rsid w:val="00A3472C"/>
    <w:rsid w:val="00A347EB"/>
    <w:rsid w:val="00A347F8"/>
    <w:rsid w:val="00A348C0"/>
    <w:rsid w:val="00A34B72"/>
    <w:rsid w:val="00A34D95"/>
    <w:rsid w:val="00A34F6A"/>
    <w:rsid w:val="00A35706"/>
    <w:rsid w:val="00A3580A"/>
    <w:rsid w:val="00A3597D"/>
    <w:rsid w:val="00A35A04"/>
    <w:rsid w:val="00A35A4E"/>
    <w:rsid w:val="00A35A98"/>
    <w:rsid w:val="00A35D92"/>
    <w:rsid w:val="00A35E30"/>
    <w:rsid w:val="00A35F71"/>
    <w:rsid w:val="00A361F3"/>
    <w:rsid w:val="00A36406"/>
    <w:rsid w:val="00A366F8"/>
    <w:rsid w:val="00A36A2D"/>
    <w:rsid w:val="00A36AFD"/>
    <w:rsid w:val="00A36CF6"/>
    <w:rsid w:val="00A36D02"/>
    <w:rsid w:val="00A36F58"/>
    <w:rsid w:val="00A36F5A"/>
    <w:rsid w:val="00A37046"/>
    <w:rsid w:val="00A3704A"/>
    <w:rsid w:val="00A3714F"/>
    <w:rsid w:val="00A371A1"/>
    <w:rsid w:val="00A37287"/>
    <w:rsid w:val="00A373E4"/>
    <w:rsid w:val="00A3797A"/>
    <w:rsid w:val="00A379BC"/>
    <w:rsid w:val="00A37D20"/>
    <w:rsid w:val="00A37F65"/>
    <w:rsid w:val="00A40030"/>
    <w:rsid w:val="00A4029D"/>
    <w:rsid w:val="00A40663"/>
    <w:rsid w:val="00A40ACC"/>
    <w:rsid w:val="00A4186B"/>
    <w:rsid w:val="00A419F3"/>
    <w:rsid w:val="00A41A4E"/>
    <w:rsid w:val="00A41D68"/>
    <w:rsid w:val="00A42023"/>
    <w:rsid w:val="00A4230F"/>
    <w:rsid w:val="00A42372"/>
    <w:rsid w:val="00A425E9"/>
    <w:rsid w:val="00A4290D"/>
    <w:rsid w:val="00A42AF3"/>
    <w:rsid w:val="00A42E1C"/>
    <w:rsid w:val="00A4306C"/>
    <w:rsid w:val="00A43202"/>
    <w:rsid w:val="00A4332A"/>
    <w:rsid w:val="00A43590"/>
    <w:rsid w:val="00A43646"/>
    <w:rsid w:val="00A438CE"/>
    <w:rsid w:val="00A43ABE"/>
    <w:rsid w:val="00A43BCC"/>
    <w:rsid w:val="00A43FB3"/>
    <w:rsid w:val="00A44052"/>
    <w:rsid w:val="00A440BC"/>
    <w:rsid w:val="00A4436B"/>
    <w:rsid w:val="00A443A3"/>
    <w:rsid w:val="00A443F6"/>
    <w:rsid w:val="00A44577"/>
    <w:rsid w:val="00A446F4"/>
    <w:rsid w:val="00A44B88"/>
    <w:rsid w:val="00A44BD7"/>
    <w:rsid w:val="00A44C9A"/>
    <w:rsid w:val="00A45230"/>
    <w:rsid w:val="00A455CA"/>
    <w:rsid w:val="00A45964"/>
    <w:rsid w:val="00A45BE0"/>
    <w:rsid w:val="00A46107"/>
    <w:rsid w:val="00A461D8"/>
    <w:rsid w:val="00A4655B"/>
    <w:rsid w:val="00A465DA"/>
    <w:rsid w:val="00A4676D"/>
    <w:rsid w:val="00A46EC4"/>
    <w:rsid w:val="00A471E4"/>
    <w:rsid w:val="00A47512"/>
    <w:rsid w:val="00A47F13"/>
    <w:rsid w:val="00A501D3"/>
    <w:rsid w:val="00A50783"/>
    <w:rsid w:val="00A509F0"/>
    <w:rsid w:val="00A50CA1"/>
    <w:rsid w:val="00A50D1B"/>
    <w:rsid w:val="00A50EA5"/>
    <w:rsid w:val="00A50F0E"/>
    <w:rsid w:val="00A51427"/>
    <w:rsid w:val="00A51537"/>
    <w:rsid w:val="00A519A3"/>
    <w:rsid w:val="00A51FFD"/>
    <w:rsid w:val="00A521BE"/>
    <w:rsid w:val="00A52203"/>
    <w:rsid w:val="00A52735"/>
    <w:rsid w:val="00A52777"/>
    <w:rsid w:val="00A5299A"/>
    <w:rsid w:val="00A529B5"/>
    <w:rsid w:val="00A52DF4"/>
    <w:rsid w:val="00A52EAE"/>
    <w:rsid w:val="00A53701"/>
    <w:rsid w:val="00A537BB"/>
    <w:rsid w:val="00A53EC5"/>
    <w:rsid w:val="00A53FCF"/>
    <w:rsid w:val="00A5403B"/>
    <w:rsid w:val="00A540B8"/>
    <w:rsid w:val="00A54255"/>
    <w:rsid w:val="00A543F5"/>
    <w:rsid w:val="00A54431"/>
    <w:rsid w:val="00A54540"/>
    <w:rsid w:val="00A5484D"/>
    <w:rsid w:val="00A54A42"/>
    <w:rsid w:val="00A55576"/>
    <w:rsid w:val="00A55DA5"/>
    <w:rsid w:val="00A56089"/>
    <w:rsid w:val="00A561FC"/>
    <w:rsid w:val="00A56252"/>
    <w:rsid w:val="00A562FF"/>
    <w:rsid w:val="00A564AF"/>
    <w:rsid w:val="00A56647"/>
    <w:rsid w:val="00A56CF1"/>
    <w:rsid w:val="00A56EB8"/>
    <w:rsid w:val="00A57075"/>
    <w:rsid w:val="00A5726F"/>
    <w:rsid w:val="00A57318"/>
    <w:rsid w:val="00A574EE"/>
    <w:rsid w:val="00A57695"/>
    <w:rsid w:val="00A57722"/>
    <w:rsid w:val="00A57A01"/>
    <w:rsid w:val="00A57A71"/>
    <w:rsid w:val="00A57FA3"/>
    <w:rsid w:val="00A603AC"/>
    <w:rsid w:val="00A60540"/>
    <w:rsid w:val="00A608D7"/>
    <w:rsid w:val="00A60953"/>
    <w:rsid w:val="00A60ADF"/>
    <w:rsid w:val="00A60EC6"/>
    <w:rsid w:val="00A612A6"/>
    <w:rsid w:val="00A6163E"/>
    <w:rsid w:val="00A61D86"/>
    <w:rsid w:val="00A62107"/>
    <w:rsid w:val="00A6225A"/>
    <w:rsid w:val="00A624F1"/>
    <w:rsid w:val="00A62823"/>
    <w:rsid w:val="00A62A12"/>
    <w:rsid w:val="00A62DAC"/>
    <w:rsid w:val="00A6316B"/>
    <w:rsid w:val="00A631AB"/>
    <w:rsid w:val="00A6331F"/>
    <w:rsid w:val="00A63569"/>
    <w:rsid w:val="00A63889"/>
    <w:rsid w:val="00A638D6"/>
    <w:rsid w:val="00A63ACC"/>
    <w:rsid w:val="00A63E29"/>
    <w:rsid w:val="00A6422F"/>
    <w:rsid w:val="00A64559"/>
    <w:rsid w:val="00A64A43"/>
    <w:rsid w:val="00A64FEE"/>
    <w:rsid w:val="00A6525B"/>
    <w:rsid w:val="00A65312"/>
    <w:rsid w:val="00A65556"/>
    <w:rsid w:val="00A65A1A"/>
    <w:rsid w:val="00A65B9D"/>
    <w:rsid w:val="00A65BB9"/>
    <w:rsid w:val="00A65E4F"/>
    <w:rsid w:val="00A65FD5"/>
    <w:rsid w:val="00A663D3"/>
    <w:rsid w:val="00A66464"/>
    <w:rsid w:val="00A66B35"/>
    <w:rsid w:val="00A66C0D"/>
    <w:rsid w:val="00A66F19"/>
    <w:rsid w:val="00A67092"/>
    <w:rsid w:val="00A6744E"/>
    <w:rsid w:val="00A6762D"/>
    <w:rsid w:val="00A67740"/>
    <w:rsid w:val="00A67A53"/>
    <w:rsid w:val="00A67EC7"/>
    <w:rsid w:val="00A67F83"/>
    <w:rsid w:val="00A705D5"/>
    <w:rsid w:val="00A713F6"/>
    <w:rsid w:val="00A71509"/>
    <w:rsid w:val="00A716D1"/>
    <w:rsid w:val="00A71735"/>
    <w:rsid w:val="00A7180E"/>
    <w:rsid w:val="00A71B4F"/>
    <w:rsid w:val="00A720FA"/>
    <w:rsid w:val="00A72273"/>
    <w:rsid w:val="00A723B1"/>
    <w:rsid w:val="00A726BF"/>
    <w:rsid w:val="00A72822"/>
    <w:rsid w:val="00A72874"/>
    <w:rsid w:val="00A72940"/>
    <w:rsid w:val="00A729BE"/>
    <w:rsid w:val="00A72CFF"/>
    <w:rsid w:val="00A73119"/>
    <w:rsid w:val="00A73413"/>
    <w:rsid w:val="00A73467"/>
    <w:rsid w:val="00A73535"/>
    <w:rsid w:val="00A73657"/>
    <w:rsid w:val="00A7382A"/>
    <w:rsid w:val="00A739B2"/>
    <w:rsid w:val="00A73B42"/>
    <w:rsid w:val="00A74863"/>
    <w:rsid w:val="00A74953"/>
    <w:rsid w:val="00A74C0C"/>
    <w:rsid w:val="00A74CA5"/>
    <w:rsid w:val="00A74DAD"/>
    <w:rsid w:val="00A74F41"/>
    <w:rsid w:val="00A750EE"/>
    <w:rsid w:val="00A754BE"/>
    <w:rsid w:val="00A755BE"/>
    <w:rsid w:val="00A755EF"/>
    <w:rsid w:val="00A75632"/>
    <w:rsid w:val="00A75A4A"/>
    <w:rsid w:val="00A75A73"/>
    <w:rsid w:val="00A75D32"/>
    <w:rsid w:val="00A766C8"/>
    <w:rsid w:val="00A766CC"/>
    <w:rsid w:val="00A766FE"/>
    <w:rsid w:val="00A769D6"/>
    <w:rsid w:val="00A76A12"/>
    <w:rsid w:val="00A76C70"/>
    <w:rsid w:val="00A76EE4"/>
    <w:rsid w:val="00A772F5"/>
    <w:rsid w:val="00A77434"/>
    <w:rsid w:val="00A774AF"/>
    <w:rsid w:val="00A77A27"/>
    <w:rsid w:val="00A77BC6"/>
    <w:rsid w:val="00A8028B"/>
    <w:rsid w:val="00A80334"/>
    <w:rsid w:val="00A80841"/>
    <w:rsid w:val="00A808F9"/>
    <w:rsid w:val="00A80909"/>
    <w:rsid w:val="00A80BE4"/>
    <w:rsid w:val="00A80C81"/>
    <w:rsid w:val="00A80F97"/>
    <w:rsid w:val="00A81572"/>
    <w:rsid w:val="00A81DC7"/>
    <w:rsid w:val="00A81ED6"/>
    <w:rsid w:val="00A81F3B"/>
    <w:rsid w:val="00A8203E"/>
    <w:rsid w:val="00A821DB"/>
    <w:rsid w:val="00A8254F"/>
    <w:rsid w:val="00A8278B"/>
    <w:rsid w:val="00A827F1"/>
    <w:rsid w:val="00A8282A"/>
    <w:rsid w:val="00A82E7B"/>
    <w:rsid w:val="00A8334A"/>
    <w:rsid w:val="00A83407"/>
    <w:rsid w:val="00A83486"/>
    <w:rsid w:val="00A836FD"/>
    <w:rsid w:val="00A83725"/>
    <w:rsid w:val="00A838E5"/>
    <w:rsid w:val="00A848E8"/>
    <w:rsid w:val="00A84B20"/>
    <w:rsid w:val="00A84BA6"/>
    <w:rsid w:val="00A84E2D"/>
    <w:rsid w:val="00A852DD"/>
    <w:rsid w:val="00A853C8"/>
    <w:rsid w:val="00A853D2"/>
    <w:rsid w:val="00A85C65"/>
    <w:rsid w:val="00A86269"/>
    <w:rsid w:val="00A86353"/>
    <w:rsid w:val="00A8637C"/>
    <w:rsid w:val="00A86518"/>
    <w:rsid w:val="00A866CE"/>
    <w:rsid w:val="00A869A0"/>
    <w:rsid w:val="00A86CBA"/>
    <w:rsid w:val="00A86D5B"/>
    <w:rsid w:val="00A87042"/>
    <w:rsid w:val="00A87200"/>
    <w:rsid w:val="00A87CB6"/>
    <w:rsid w:val="00A90328"/>
    <w:rsid w:val="00A904F4"/>
    <w:rsid w:val="00A9055F"/>
    <w:rsid w:val="00A90C71"/>
    <w:rsid w:val="00A90CB8"/>
    <w:rsid w:val="00A90FA3"/>
    <w:rsid w:val="00A91130"/>
    <w:rsid w:val="00A912D4"/>
    <w:rsid w:val="00A914A5"/>
    <w:rsid w:val="00A915F7"/>
    <w:rsid w:val="00A91796"/>
    <w:rsid w:val="00A917BB"/>
    <w:rsid w:val="00A918C4"/>
    <w:rsid w:val="00A91925"/>
    <w:rsid w:val="00A91B10"/>
    <w:rsid w:val="00A91D0F"/>
    <w:rsid w:val="00A91EE9"/>
    <w:rsid w:val="00A922EF"/>
    <w:rsid w:val="00A924A4"/>
    <w:rsid w:val="00A92559"/>
    <w:rsid w:val="00A92AAA"/>
    <w:rsid w:val="00A92C53"/>
    <w:rsid w:val="00A92E1E"/>
    <w:rsid w:val="00A93175"/>
    <w:rsid w:val="00A934E7"/>
    <w:rsid w:val="00A9356A"/>
    <w:rsid w:val="00A9362D"/>
    <w:rsid w:val="00A93978"/>
    <w:rsid w:val="00A93DE5"/>
    <w:rsid w:val="00A943E1"/>
    <w:rsid w:val="00A950E7"/>
    <w:rsid w:val="00A95291"/>
    <w:rsid w:val="00A9550E"/>
    <w:rsid w:val="00A9566A"/>
    <w:rsid w:val="00A957E8"/>
    <w:rsid w:val="00A958FC"/>
    <w:rsid w:val="00A95A2F"/>
    <w:rsid w:val="00A95B2B"/>
    <w:rsid w:val="00A95D46"/>
    <w:rsid w:val="00A9629B"/>
    <w:rsid w:val="00A96351"/>
    <w:rsid w:val="00A963D0"/>
    <w:rsid w:val="00A96762"/>
    <w:rsid w:val="00A96CCB"/>
    <w:rsid w:val="00A971AB"/>
    <w:rsid w:val="00A973FB"/>
    <w:rsid w:val="00A977FB"/>
    <w:rsid w:val="00AA05E5"/>
    <w:rsid w:val="00AA0BFA"/>
    <w:rsid w:val="00AA0C03"/>
    <w:rsid w:val="00AA11A3"/>
    <w:rsid w:val="00AA1433"/>
    <w:rsid w:val="00AA177E"/>
    <w:rsid w:val="00AA1869"/>
    <w:rsid w:val="00AA1C78"/>
    <w:rsid w:val="00AA1E5D"/>
    <w:rsid w:val="00AA2A2D"/>
    <w:rsid w:val="00AA2BCC"/>
    <w:rsid w:val="00AA300D"/>
    <w:rsid w:val="00AA34C4"/>
    <w:rsid w:val="00AA35B6"/>
    <w:rsid w:val="00AA37E9"/>
    <w:rsid w:val="00AA3A5A"/>
    <w:rsid w:val="00AA3D55"/>
    <w:rsid w:val="00AA3EE2"/>
    <w:rsid w:val="00AA4496"/>
    <w:rsid w:val="00AA44D4"/>
    <w:rsid w:val="00AA45D8"/>
    <w:rsid w:val="00AA475C"/>
    <w:rsid w:val="00AA47E3"/>
    <w:rsid w:val="00AA48BF"/>
    <w:rsid w:val="00AA4BD1"/>
    <w:rsid w:val="00AA4C6E"/>
    <w:rsid w:val="00AA4CEE"/>
    <w:rsid w:val="00AA4DCA"/>
    <w:rsid w:val="00AA502C"/>
    <w:rsid w:val="00AA59E3"/>
    <w:rsid w:val="00AA5A61"/>
    <w:rsid w:val="00AA5F01"/>
    <w:rsid w:val="00AA5FFD"/>
    <w:rsid w:val="00AA616A"/>
    <w:rsid w:val="00AA634D"/>
    <w:rsid w:val="00AA66CE"/>
    <w:rsid w:val="00AA69F4"/>
    <w:rsid w:val="00AA6AEB"/>
    <w:rsid w:val="00AA6B10"/>
    <w:rsid w:val="00AA6DBC"/>
    <w:rsid w:val="00AA7991"/>
    <w:rsid w:val="00AA7E39"/>
    <w:rsid w:val="00AB0338"/>
    <w:rsid w:val="00AB0640"/>
    <w:rsid w:val="00AB0BBB"/>
    <w:rsid w:val="00AB0C69"/>
    <w:rsid w:val="00AB0C9F"/>
    <w:rsid w:val="00AB0FC8"/>
    <w:rsid w:val="00AB11AB"/>
    <w:rsid w:val="00AB121A"/>
    <w:rsid w:val="00AB123F"/>
    <w:rsid w:val="00AB12C8"/>
    <w:rsid w:val="00AB1329"/>
    <w:rsid w:val="00AB1840"/>
    <w:rsid w:val="00AB189D"/>
    <w:rsid w:val="00AB1914"/>
    <w:rsid w:val="00AB1A59"/>
    <w:rsid w:val="00AB1D06"/>
    <w:rsid w:val="00AB1FB5"/>
    <w:rsid w:val="00AB2249"/>
    <w:rsid w:val="00AB2352"/>
    <w:rsid w:val="00AB23B1"/>
    <w:rsid w:val="00AB2426"/>
    <w:rsid w:val="00AB245D"/>
    <w:rsid w:val="00AB2713"/>
    <w:rsid w:val="00AB2848"/>
    <w:rsid w:val="00AB2AE4"/>
    <w:rsid w:val="00AB2CBC"/>
    <w:rsid w:val="00AB3096"/>
    <w:rsid w:val="00AB31C2"/>
    <w:rsid w:val="00AB31E2"/>
    <w:rsid w:val="00AB32EB"/>
    <w:rsid w:val="00AB33A5"/>
    <w:rsid w:val="00AB350B"/>
    <w:rsid w:val="00AB366F"/>
    <w:rsid w:val="00AB3688"/>
    <w:rsid w:val="00AB3794"/>
    <w:rsid w:val="00AB37F2"/>
    <w:rsid w:val="00AB3D15"/>
    <w:rsid w:val="00AB4464"/>
    <w:rsid w:val="00AB453C"/>
    <w:rsid w:val="00AB4A0F"/>
    <w:rsid w:val="00AB508C"/>
    <w:rsid w:val="00AB533E"/>
    <w:rsid w:val="00AB54FB"/>
    <w:rsid w:val="00AB577D"/>
    <w:rsid w:val="00AB57AB"/>
    <w:rsid w:val="00AB5D93"/>
    <w:rsid w:val="00AB5EA2"/>
    <w:rsid w:val="00AB5EFA"/>
    <w:rsid w:val="00AB6508"/>
    <w:rsid w:val="00AB6A25"/>
    <w:rsid w:val="00AB6C30"/>
    <w:rsid w:val="00AB6D33"/>
    <w:rsid w:val="00AB6D46"/>
    <w:rsid w:val="00AB6DFE"/>
    <w:rsid w:val="00AB6EB5"/>
    <w:rsid w:val="00AB7442"/>
    <w:rsid w:val="00AB7582"/>
    <w:rsid w:val="00AB7C74"/>
    <w:rsid w:val="00AB7C81"/>
    <w:rsid w:val="00AB7EF1"/>
    <w:rsid w:val="00AC0041"/>
    <w:rsid w:val="00AC005A"/>
    <w:rsid w:val="00AC00FF"/>
    <w:rsid w:val="00AC024A"/>
    <w:rsid w:val="00AC0498"/>
    <w:rsid w:val="00AC04E0"/>
    <w:rsid w:val="00AC0818"/>
    <w:rsid w:val="00AC0BDF"/>
    <w:rsid w:val="00AC0E5F"/>
    <w:rsid w:val="00AC112B"/>
    <w:rsid w:val="00AC1518"/>
    <w:rsid w:val="00AC1555"/>
    <w:rsid w:val="00AC1DCE"/>
    <w:rsid w:val="00AC1E9A"/>
    <w:rsid w:val="00AC1EB7"/>
    <w:rsid w:val="00AC1EDA"/>
    <w:rsid w:val="00AC229B"/>
    <w:rsid w:val="00AC23D1"/>
    <w:rsid w:val="00AC26AD"/>
    <w:rsid w:val="00AC2A3E"/>
    <w:rsid w:val="00AC2A92"/>
    <w:rsid w:val="00AC3098"/>
    <w:rsid w:val="00AC325B"/>
    <w:rsid w:val="00AC389B"/>
    <w:rsid w:val="00AC38BC"/>
    <w:rsid w:val="00AC38CE"/>
    <w:rsid w:val="00AC3AE6"/>
    <w:rsid w:val="00AC3F45"/>
    <w:rsid w:val="00AC40BD"/>
    <w:rsid w:val="00AC4176"/>
    <w:rsid w:val="00AC41D8"/>
    <w:rsid w:val="00AC4304"/>
    <w:rsid w:val="00AC4518"/>
    <w:rsid w:val="00AC4777"/>
    <w:rsid w:val="00AC486D"/>
    <w:rsid w:val="00AC4A64"/>
    <w:rsid w:val="00AC4DA6"/>
    <w:rsid w:val="00AC5045"/>
    <w:rsid w:val="00AC534D"/>
    <w:rsid w:val="00AC549E"/>
    <w:rsid w:val="00AC54DE"/>
    <w:rsid w:val="00AC5706"/>
    <w:rsid w:val="00AC5BD5"/>
    <w:rsid w:val="00AC5C0A"/>
    <w:rsid w:val="00AC623F"/>
    <w:rsid w:val="00AC63EF"/>
    <w:rsid w:val="00AC6540"/>
    <w:rsid w:val="00AC6944"/>
    <w:rsid w:val="00AC6BCE"/>
    <w:rsid w:val="00AC6C94"/>
    <w:rsid w:val="00AC6E0A"/>
    <w:rsid w:val="00AC6E41"/>
    <w:rsid w:val="00AC6F9A"/>
    <w:rsid w:val="00AC7128"/>
    <w:rsid w:val="00AC71C6"/>
    <w:rsid w:val="00AC72D6"/>
    <w:rsid w:val="00AC7508"/>
    <w:rsid w:val="00AC7859"/>
    <w:rsid w:val="00AC7D12"/>
    <w:rsid w:val="00AC7EF2"/>
    <w:rsid w:val="00AD01A9"/>
    <w:rsid w:val="00AD0293"/>
    <w:rsid w:val="00AD03F1"/>
    <w:rsid w:val="00AD0628"/>
    <w:rsid w:val="00AD0A25"/>
    <w:rsid w:val="00AD0F87"/>
    <w:rsid w:val="00AD11E1"/>
    <w:rsid w:val="00AD13EF"/>
    <w:rsid w:val="00AD16D1"/>
    <w:rsid w:val="00AD1BA3"/>
    <w:rsid w:val="00AD1C91"/>
    <w:rsid w:val="00AD1CC0"/>
    <w:rsid w:val="00AD20AC"/>
    <w:rsid w:val="00AD217D"/>
    <w:rsid w:val="00AD271E"/>
    <w:rsid w:val="00AD27CB"/>
    <w:rsid w:val="00AD27DC"/>
    <w:rsid w:val="00AD2923"/>
    <w:rsid w:val="00AD2AF1"/>
    <w:rsid w:val="00AD2C53"/>
    <w:rsid w:val="00AD2D8B"/>
    <w:rsid w:val="00AD32B5"/>
    <w:rsid w:val="00AD3336"/>
    <w:rsid w:val="00AD33C4"/>
    <w:rsid w:val="00AD3460"/>
    <w:rsid w:val="00AD3518"/>
    <w:rsid w:val="00AD3586"/>
    <w:rsid w:val="00AD3619"/>
    <w:rsid w:val="00AD367F"/>
    <w:rsid w:val="00AD370C"/>
    <w:rsid w:val="00AD382B"/>
    <w:rsid w:val="00AD38FB"/>
    <w:rsid w:val="00AD39CC"/>
    <w:rsid w:val="00AD39E9"/>
    <w:rsid w:val="00AD3EBE"/>
    <w:rsid w:val="00AD4036"/>
    <w:rsid w:val="00AD44F5"/>
    <w:rsid w:val="00AD4C1D"/>
    <w:rsid w:val="00AD4C41"/>
    <w:rsid w:val="00AD5120"/>
    <w:rsid w:val="00AD53DF"/>
    <w:rsid w:val="00AD56DF"/>
    <w:rsid w:val="00AD58CC"/>
    <w:rsid w:val="00AD5B27"/>
    <w:rsid w:val="00AD65B6"/>
    <w:rsid w:val="00AD65D2"/>
    <w:rsid w:val="00AD68BA"/>
    <w:rsid w:val="00AD6B33"/>
    <w:rsid w:val="00AD6C10"/>
    <w:rsid w:val="00AD6F46"/>
    <w:rsid w:val="00AD7455"/>
    <w:rsid w:val="00AD7709"/>
    <w:rsid w:val="00AD776F"/>
    <w:rsid w:val="00AD77B4"/>
    <w:rsid w:val="00AD77F5"/>
    <w:rsid w:val="00AD786F"/>
    <w:rsid w:val="00AD7910"/>
    <w:rsid w:val="00AD7A05"/>
    <w:rsid w:val="00AD7A4B"/>
    <w:rsid w:val="00AD7AB9"/>
    <w:rsid w:val="00AE0429"/>
    <w:rsid w:val="00AE0C52"/>
    <w:rsid w:val="00AE10FC"/>
    <w:rsid w:val="00AE1141"/>
    <w:rsid w:val="00AE143A"/>
    <w:rsid w:val="00AE1538"/>
    <w:rsid w:val="00AE1B37"/>
    <w:rsid w:val="00AE21BE"/>
    <w:rsid w:val="00AE28D4"/>
    <w:rsid w:val="00AE2E2A"/>
    <w:rsid w:val="00AE3212"/>
    <w:rsid w:val="00AE3226"/>
    <w:rsid w:val="00AE37A7"/>
    <w:rsid w:val="00AE392B"/>
    <w:rsid w:val="00AE3936"/>
    <w:rsid w:val="00AE3D81"/>
    <w:rsid w:val="00AE406B"/>
    <w:rsid w:val="00AE411B"/>
    <w:rsid w:val="00AE4862"/>
    <w:rsid w:val="00AE490D"/>
    <w:rsid w:val="00AE4B9A"/>
    <w:rsid w:val="00AE4D71"/>
    <w:rsid w:val="00AE4F6D"/>
    <w:rsid w:val="00AE4FFB"/>
    <w:rsid w:val="00AE52C6"/>
    <w:rsid w:val="00AE52C9"/>
    <w:rsid w:val="00AE531D"/>
    <w:rsid w:val="00AE5472"/>
    <w:rsid w:val="00AE54BF"/>
    <w:rsid w:val="00AE5899"/>
    <w:rsid w:val="00AE5980"/>
    <w:rsid w:val="00AE5C27"/>
    <w:rsid w:val="00AE5D76"/>
    <w:rsid w:val="00AE6010"/>
    <w:rsid w:val="00AE6051"/>
    <w:rsid w:val="00AE6089"/>
    <w:rsid w:val="00AE6344"/>
    <w:rsid w:val="00AE69FF"/>
    <w:rsid w:val="00AE6B35"/>
    <w:rsid w:val="00AE7571"/>
    <w:rsid w:val="00AE780F"/>
    <w:rsid w:val="00AE7887"/>
    <w:rsid w:val="00AE7A71"/>
    <w:rsid w:val="00AE7FB0"/>
    <w:rsid w:val="00AF00C2"/>
    <w:rsid w:val="00AF0178"/>
    <w:rsid w:val="00AF06DD"/>
    <w:rsid w:val="00AF0D98"/>
    <w:rsid w:val="00AF0EC5"/>
    <w:rsid w:val="00AF137D"/>
    <w:rsid w:val="00AF14FF"/>
    <w:rsid w:val="00AF1663"/>
    <w:rsid w:val="00AF1BDB"/>
    <w:rsid w:val="00AF1CE7"/>
    <w:rsid w:val="00AF1D32"/>
    <w:rsid w:val="00AF2156"/>
    <w:rsid w:val="00AF2388"/>
    <w:rsid w:val="00AF2438"/>
    <w:rsid w:val="00AF256D"/>
    <w:rsid w:val="00AF27F9"/>
    <w:rsid w:val="00AF3118"/>
    <w:rsid w:val="00AF3239"/>
    <w:rsid w:val="00AF3271"/>
    <w:rsid w:val="00AF34E6"/>
    <w:rsid w:val="00AF35CF"/>
    <w:rsid w:val="00AF386A"/>
    <w:rsid w:val="00AF397B"/>
    <w:rsid w:val="00AF3DB3"/>
    <w:rsid w:val="00AF4058"/>
    <w:rsid w:val="00AF40E9"/>
    <w:rsid w:val="00AF44CD"/>
    <w:rsid w:val="00AF54C7"/>
    <w:rsid w:val="00AF5B12"/>
    <w:rsid w:val="00AF5C38"/>
    <w:rsid w:val="00AF5C3E"/>
    <w:rsid w:val="00AF5F7F"/>
    <w:rsid w:val="00AF5FEC"/>
    <w:rsid w:val="00AF61E5"/>
    <w:rsid w:val="00AF6880"/>
    <w:rsid w:val="00AF696C"/>
    <w:rsid w:val="00AF6DB9"/>
    <w:rsid w:val="00AF6FF2"/>
    <w:rsid w:val="00AF768E"/>
    <w:rsid w:val="00AF76FC"/>
    <w:rsid w:val="00B00028"/>
    <w:rsid w:val="00B0048B"/>
    <w:rsid w:val="00B0069A"/>
    <w:rsid w:val="00B00885"/>
    <w:rsid w:val="00B00903"/>
    <w:rsid w:val="00B00A3E"/>
    <w:rsid w:val="00B00B44"/>
    <w:rsid w:val="00B00CFA"/>
    <w:rsid w:val="00B00E8F"/>
    <w:rsid w:val="00B010C8"/>
    <w:rsid w:val="00B010E7"/>
    <w:rsid w:val="00B01744"/>
    <w:rsid w:val="00B01C9D"/>
    <w:rsid w:val="00B01D14"/>
    <w:rsid w:val="00B01E2B"/>
    <w:rsid w:val="00B01F40"/>
    <w:rsid w:val="00B021A6"/>
    <w:rsid w:val="00B02401"/>
    <w:rsid w:val="00B025E2"/>
    <w:rsid w:val="00B0293F"/>
    <w:rsid w:val="00B02FCA"/>
    <w:rsid w:val="00B03374"/>
    <w:rsid w:val="00B0338E"/>
    <w:rsid w:val="00B03628"/>
    <w:rsid w:val="00B0384A"/>
    <w:rsid w:val="00B03BAA"/>
    <w:rsid w:val="00B046F0"/>
    <w:rsid w:val="00B049CE"/>
    <w:rsid w:val="00B04C26"/>
    <w:rsid w:val="00B05604"/>
    <w:rsid w:val="00B058FE"/>
    <w:rsid w:val="00B05CA8"/>
    <w:rsid w:val="00B05E07"/>
    <w:rsid w:val="00B06379"/>
    <w:rsid w:val="00B06851"/>
    <w:rsid w:val="00B06CA7"/>
    <w:rsid w:val="00B06F07"/>
    <w:rsid w:val="00B07249"/>
    <w:rsid w:val="00B072DD"/>
    <w:rsid w:val="00B07428"/>
    <w:rsid w:val="00B0744C"/>
    <w:rsid w:val="00B0745E"/>
    <w:rsid w:val="00B07822"/>
    <w:rsid w:val="00B07843"/>
    <w:rsid w:val="00B078EB"/>
    <w:rsid w:val="00B07933"/>
    <w:rsid w:val="00B07A9C"/>
    <w:rsid w:val="00B07BA8"/>
    <w:rsid w:val="00B07BB7"/>
    <w:rsid w:val="00B07F12"/>
    <w:rsid w:val="00B100CE"/>
    <w:rsid w:val="00B101F5"/>
    <w:rsid w:val="00B1033C"/>
    <w:rsid w:val="00B10388"/>
    <w:rsid w:val="00B1081E"/>
    <w:rsid w:val="00B10ACA"/>
    <w:rsid w:val="00B10C8B"/>
    <w:rsid w:val="00B111B5"/>
    <w:rsid w:val="00B1154B"/>
    <w:rsid w:val="00B11B16"/>
    <w:rsid w:val="00B11C3B"/>
    <w:rsid w:val="00B11C57"/>
    <w:rsid w:val="00B11CCA"/>
    <w:rsid w:val="00B11D34"/>
    <w:rsid w:val="00B11F0F"/>
    <w:rsid w:val="00B1204A"/>
    <w:rsid w:val="00B12B5B"/>
    <w:rsid w:val="00B12C44"/>
    <w:rsid w:val="00B12C99"/>
    <w:rsid w:val="00B12E7F"/>
    <w:rsid w:val="00B13461"/>
    <w:rsid w:val="00B140D5"/>
    <w:rsid w:val="00B141CF"/>
    <w:rsid w:val="00B143C6"/>
    <w:rsid w:val="00B14A48"/>
    <w:rsid w:val="00B14A89"/>
    <w:rsid w:val="00B14C1B"/>
    <w:rsid w:val="00B14F88"/>
    <w:rsid w:val="00B15330"/>
    <w:rsid w:val="00B1592E"/>
    <w:rsid w:val="00B16200"/>
    <w:rsid w:val="00B165C3"/>
    <w:rsid w:val="00B16901"/>
    <w:rsid w:val="00B16953"/>
    <w:rsid w:val="00B169CE"/>
    <w:rsid w:val="00B169E6"/>
    <w:rsid w:val="00B16BE6"/>
    <w:rsid w:val="00B16D75"/>
    <w:rsid w:val="00B16F2C"/>
    <w:rsid w:val="00B172B7"/>
    <w:rsid w:val="00B178F7"/>
    <w:rsid w:val="00B2002A"/>
    <w:rsid w:val="00B20498"/>
    <w:rsid w:val="00B206B7"/>
    <w:rsid w:val="00B206ED"/>
    <w:rsid w:val="00B20AA3"/>
    <w:rsid w:val="00B20B0A"/>
    <w:rsid w:val="00B20FDC"/>
    <w:rsid w:val="00B215BC"/>
    <w:rsid w:val="00B21964"/>
    <w:rsid w:val="00B21EB8"/>
    <w:rsid w:val="00B21FD5"/>
    <w:rsid w:val="00B22215"/>
    <w:rsid w:val="00B2235C"/>
    <w:rsid w:val="00B22733"/>
    <w:rsid w:val="00B227C3"/>
    <w:rsid w:val="00B22869"/>
    <w:rsid w:val="00B22975"/>
    <w:rsid w:val="00B22A6E"/>
    <w:rsid w:val="00B22A80"/>
    <w:rsid w:val="00B22D75"/>
    <w:rsid w:val="00B22DE3"/>
    <w:rsid w:val="00B234E1"/>
    <w:rsid w:val="00B23DD5"/>
    <w:rsid w:val="00B23F80"/>
    <w:rsid w:val="00B2441F"/>
    <w:rsid w:val="00B24785"/>
    <w:rsid w:val="00B24C8D"/>
    <w:rsid w:val="00B24D50"/>
    <w:rsid w:val="00B24EC4"/>
    <w:rsid w:val="00B25047"/>
    <w:rsid w:val="00B250AA"/>
    <w:rsid w:val="00B25337"/>
    <w:rsid w:val="00B25364"/>
    <w:rsid w:val="00B2546B"/>
    <w:rsid w:val="00B25A37"/>
    <w:rsid w:val="00B25F06"/>
    <w:rsid w:val="00B266D1"/>
    <w:rsid w:val="00B267A1"/>
    <w:rsid w:val="00B26A14"/>
    <w:rsid w:val="00B27388"/>
    <w:rsid w:val="00B27884"/>
    <w:rsid w:val="00B303DE"/>
    <w:rsid w:val="00B30536"/>
    <w:rsid w:val="00B30691"/>
    <w:rsid w:val="00B307A7"/>
    <w:rsid w:val="00B307D5"/>
    <w:rsid w:val="00B3089B"/>
    <w:rsid w:val="00B3091B"/>
    <w:rsid w:val="00B3096F"/>
    <w:rsid w:val="00B30A64"/>
    <w:rsid w:val="00B30FE9"/>
    <w:rsid w:val="00B310D7"/>
    <w:rsid w:val="00B31291"/>
    <w:rsid w:val="00B313B3"/>
    <w:rsid w:val="00B314C2"/>
    <w:rsid w:val="00B31513"/>
    <w:rsid w:val="00B315C9"/>
    <w:rsid w:val="00B3166E"/>
    <w:rsid w:val="00B317F5"/>
    <w:rsid w:val="00B31F80"/>
    <w:rsid w:val="00B31F86"/>
    <w:rsid w:val="00B32390"/>
    <w:rsid w:val="00B32692"/>
    <w:rsid w:val="00B32703"/>
    <w:rsid w:val="00B32E4A"/>
    <w:rsid w:val="00B33090"/>
    <w:rsid w:val="00B33184"/>
    <w:rsid w:val="00B33294"/>
    <w:rsid w:val="00B3355D"/>
    <w:rsid w:val="00B335C2"/>
    <w:rsid w:val="00B3389C"/>
    <w:rsid w:val="00B338D8"/>
    <w:rsid w:val="00B339F0"/>
    <w:rsid w:val="00B33DDA"/>
    <w:rsid w:val="00B33EFF"/>
    <w:rsid w:val="00B33F18"/>
    <w:rsid w:val="00B33F47"/>
    <w:rsid w:val="00B34018"/>
    <w:rsid w:val="00B340D6"/>
    <w:rsid w:val="00B34367"/>
    <w:rsid w:val="00B344BC"/>
    <w:rsid w:val="00B347DF"/>
    <w:rsid w:val="00B34904"/>
    <w:rsid w:val="00B349B1"/>
    <w:rsid w:val="00B349C4"/>
    <w:rsid w:val="00B34B14"/>
    <w:rsid w:val="00B34B2B"/>
    <w:rsid w:val="00B34B55"/>
    <w:rsid w:val="00B34C49"/>
    <w:rsid w:val="00B350F7"/>
    <w:rsid w:val="00B3554E"/>
    <w:rsid w:val="00B35553"/>
    <w:rsid w:val="00B358A3"/>
    <w:rsid w:val="00B35C1F"/>
    <w:rsid w:val="00B35CB0"/>
    <w:rsid w:val="00B36040"/>
    <w:rsid w:val="00B3606C"/>
    <w:rsid w:val="00B360D0"/>
    <w:rsid w:val="00B3610A"/>
    <w:rsid w:val="00B3647C"/>
    <w:rsid w:val="00B364DE"/>
    <w:rsid w:val="00B36577"/>
    <w:rsid w:val="00B36637"/>
    <w:rsid w:val="00B3663C"/>
    <w:rsid w:val="00B366AF"/>
    <w:rsid w:val="00B36A84"/>
    <w:rsid w:val="00B36C15"/>
    <w:rsid w:val="00B36D11"/>
    <w:rsid w:val="00B36D30"/>
    <w:rsid w:val="00B36F7C"/>
    <w:rsid w:val="00B36FA7"/>
    <w:rsid w:val="00B3724A"/>
    <w:rsid w:val="00B37388"/>
    <w:rsid w:val="00B374A0"/>
    <w:rsid w:val="00B37D06"/>
    <w:rsid w:val="00B37EC9"/>
    <w:rsid w:val="00B40198"/>
    <w:rsid w:val="00B401ED"/>
    <w:rsid w:val="00B402EC"/>
    <w:rsid w:val="00B40928"/>
    <w:rsid w:val="00B40A35"/>
    <w:rsid w:val="00B40BA3"/>
    <w:rsid w:val="00B40EED"/>
    <w:rsid w:val="00B41361"/>
    <w:rsid w:val="00B4144B"/>
    <w:rsid w:val="00B41A6C"/>
    <w:rsid w:val="00B41DEA"/>
    <w:rsid w:val="00B41E64"/>
    <w:rsid w:val="00B41F96"/>
    <w:rsid w:val="00B42294"/>
    <w:rsid w:val="00B426E9"/>
    <w:rsid w:val="00B429D7"/>
    <w:rsid w:val="00B42BDF"/>
    <w:rsid w:val="00B42D5D"/>
    <w:rsid w:val="00B43053"/>
    <w:rsid w:val="00B435C2"/>
    <w:rsid w:val="00B43B49"/>
    <w:rsid w:val="00B43E4E"/>
    <w:rsid w:val="00B44174"/>
    <w:rsid w:val="00B443C4"/>
    <w:rsid w:val="00B44600"/>
    <w:rsid w:val="00B44C12"/>
    <w:rsid w:val="00B44E5D"/>
    <w:rsid w:val="00B44F75"/>
    <w:rsid w:val="00B44F7A"/>
    <w:rsid w:val="00B45159"/>
    <w:rsid w:val="00B454A0"/>
    <w:rsid w:val="00B45769"/>
    <w:rsid w:val="00B4580A"/>
    <w:rsid w:val="00B45A72"/>
    <w:rsid w:val="00B46EF9"/>
    <w:rsid w:val="00B4721F"/>
    <w:rsid w:val="00B474F3"/>
    <w:rsid w:val="00B47585"/>
    <w:rsid w:val="00B476E6"/>
    <w:rsid w:val="00B477AB"/>
    <w:rsid w:val="00B478D7"/>
    <w:rsid w:val="00B47ECE"/>
    <w:rsid w:val="00B503A9"/>
    <w:rsid w:val="00B50A85"/>
    <w:rsid w:val="00B50D46"/>
    <w:rsid w:val="00B50DA9"/>
    <w:rsid w:val="00B50EF2"/>
    <w:rsid w:val="00B50F4B"/>
    <w:rsid w:val="00B5114F"/>
    <w:rsid w:val="00B51321"/>
    <w:rsid w:val="00B51620"/>
    <w:rsid w:val="00B517CE"/>
    <w:rsid w:val="00B518C3"/>
    <w:rsid w:val="00B51AAF"/>
    <w:rsid w:val="00B5204C"/>
    <w:rsid w:val="00B520D6"/>
    <w:rsid w:val="00B521FA"/>
    <w:rsid w:val="00B522F7"/>
    <w:rsid w:val="00B52827"/>
    <w:rsid w:val="00B52AA9"/>
    <w:rsid w:val="00B52AD6"/>
    <w:rsid w:val="00B52CEC"/>
    <w:rsid w:val="00B52DE5"/>
    <w:rsid w:val="00B52F4D"/>
    <w:rsid w:val="00B530F8"/>
    <w:rsid w:val="00B53331"/>
    <w:rsid w:val="00B53371"/>
    <w:rsid w:val="00B53490"/>
    <w:rsid w:val="00B534AA"/>
    <w:rsid w:val="00B5373C"/>
    <w:rsid w:val="00B53E55"/>
    <w:rsid w:val="00B54279"/>
    <w:rsid w:val="00B542D1"/>
    <w:rsid w:val="00B5457F"/>
    <w:rsid w:val="00B546AD"/>
    <w:rsid w:val="00B5471E"/>
    <w:rsid w:val="00B5474E"/>
    <w:rsid w:val="00B54CFF"/>
    <w:rsid w:val="00B550F9"/>
    <w:rsid w:val="00B554B3"/>
    <w:rsid w:val="00B5556F"/>
    <w:rsid w:val="00B55F61"/>
    <w:rsid w:val="00B55F97"/>
    <w:rsid w:val="00B56333"/>
    <w:rsid w:val="00B56839"/>
    <w:rsid w:val="00B56923"/>
    <w:rsid w:val="00B569BB"/>
    <w:rsid w:val="00B569CB"/>
    <w:rsid w:val="00B56DAA"/>
    <w:rsid w:val="00B5712A"/>
    <w:rsid w:val="00B57382"/>
    <w:rsid w:val="00B573BA"/>
    <w:rsid w:val="00B57529"/>
    <w:rsid w:val="00B579EA"/>
    <w:rsid w:val="00B57FBF"/>
    <w:rsid w:val="00B600B2"/>
    <w:rsid w:val="00B610D6"/>
    <w:rsid w:val="00B619B2"/>
    <w:rsid w:val="00B61B71"/>
    <w:rsid w:val="00B61E12"/>
    <w:rsid w:val="00B62242"/>
    <w:rsid w:val="00B624B7"/>
    <w:rsid w:val="00B624BC"/>
    <w:rsid w:val="00B62553"/>
    <w:rsid w:val="00B628A8"/>
    <w:rsid w:val="00B62A2B"/>
    <w:rsid w:val="00B62FB2"/>
    <w:rsid w:val="00B6307F"/>
    <w:rsid w:val="00B63360"/>
    <w:rsid w:val="00B634AC"/>
    <w:rsid w:val="00B63737"/>
    <w:rsid w:val="00B63C41"/>
    <w:rsid w:val="00B63FE7"/>
    <w:rsid w:val="00B64219"/>
    <w:rsid w:val="00B64619"/>
    <w:rsid w:val="00B6474A"/>
    <w:rsid w:val="00B648E8"/>
    <w:rsid w:val="00B6490B"/>
    <w:rsid w:val="00B6491A"/>
    <w:rsid w:val="00B64D91"/>
    <w:rsid w:val="00B64E63"/>
    <w:rsid w:val="00B652DA"/>
    <w:rsid w:val="00B65534"/>
    <w:rsid w:val="00B65653"/>
    <w:rsid w:val="00B65956"/>
    <w:rsid w:val="00B65DE6"/>
    <w:rsid w:val="00B66018"/>
    <w:rsid w:val="00B66026"/>
    <w:rsid w:val="00B662A3"/>
    <w:rsid w:val="00B66529"/>
    <w:rsid w:val="00B66680"/>
    <w:rsid w:val="00B6670B"/>
    <w:rsid w:val="00B66C08"/>
    <w:rsid w:val="00B675BF"/>
    <w:rsid w:val="00B67A05"/>
    <w:rsid w:val="00B70394"/>
    <w:rsid w:val="00B708FA"/>
    <w:rsid w:val="00B7099A"/>
    <w:rsid w:val="00B70BEC"/>
    <w:rsid w:val="00B70ED0"/>
    <w:rsid w:val="00B71112"/>
    <w:rsid w:val="00B71415"/>
    <w:rsid w:val="00B7169F"/>
    <w:rsid w:val="00B7184B"/>
    <w:rsid w:val="00B71A5B"/>
    <w:rsid w:val="00B71F82"/>
    <w:rsid w:val="00B72243"/>
    <w:rsid w:val="00B725F9"/>
    <w:rsid w:val="00B729F3"/>
    <w:rsid w:val="00B72A05"/>
    <w:rsid w:val="00B72BBE"/>
    <w:rsid w:val="00B72E44"/>
    <w:rsid w:val="00B730A6"/>
    <w:rsid w:val="00B73165"/>
    <w:rsid w:val="00B732B5"/>
    <w:rsid w:val="00B7331A"/>
    <w:rsid w:val="00B7336F"/>
    <w:rsid w:val="00B7371F"/>
    <w:rsid w:val="00B737D5"/>
    <w:rsid w:val="00B743A6"/>
    <w:rsid w:val="00B7446D"/>
    <w:rsid w:val="00B7472F"/>
    <w:rsid w:val="00B74762"/>
    <w:rsid w:val="00B749D9"/>
    <w:rsid w:val="00B75D2E"/>
    <w:rsid w:val="00B75D91"/>
    <w:rsid w:val="00B760D3"/>
    <w:rsid w:val="00B760FD"/>
    <w:rsid w:val="00B763FA"/>
    <w:rsid w:val="00B76504"/>
    <w:rsid w:val="00B769F2"/>
    <w:rsid w:val="00B76CAC"/>
    <w:rsid w:val="00B76CD9"/>
    <w:rsid w:val="00B76D2C"/>
    <w:rsid w:val="00B76ED5"/>
    <w:rsid w:val="00B77382"/>
    <w:rsid w:val="00B77584"/>
    <w:rsid w:val="00B77612"/>
    <w:rsid w:val="00B803C8"/>
    <w:rsid w:val="00B805C6"/>
    <w:rsid w:val="00B80604"/>
    <w:rsid w:val="00B80A8E"/>
    <w:rsid w:val="00B80ACA"/>
    <w:rsid w:val="00B80DED"/>
    <w:rsid w:val="00B81539"/>
    <w:rsid w:val="00B81615"/>
    <w:rsid w:val="00B82144"/>
    <w:rsid w:val="00B824A2"/>
    <w:rsid w:val="00B8250F"/>
    <w:rsid w:val="00B827D3"/>
    <w:rsid w:val="00B82A2A"/>
    <w:rsid w:val="00B82EC0"/>
    <w:rsid w:val="00B831C5"/>
    <w:rsid w:val="00B83389"/>
    <w:rsid w:val="00B83570"/>
    <w:rsid w:val="00B83986"/>
    <w:rsid w:val="00B83B6C"/>
    <w:rsid w:val="00B83CA7"/>
    <w:rsid w:val="00B845F8"/>
    <w:rsid w:val="00B847D1"/>
    <w:rsid w:val="00B84C38"/>
    <w:rsid w:val="00B84DC0"/>
    <w:rsid w:val="00B851F9"/>
    <w:rsid w:val="00B8547A"/>
    <w:rsid w:val="00B85612"/>
    <w:rsid w:val="00B85757"/>
    <w:rsid w:val="00B859D8"/>
    <w:rsid w:val="00B85EB2"/>
    <w:rsid w:val="00B8623A"/>
    <w:rsid w:val="00B86292"/>
    <w:rsid w:val="00B8648A"/>
    <w:rsid w:val="00B86847"/>
    <w:rsid w:val="00B86957"/>
    <w:rsid w:val="00B872C6"/>
    <w:rsid w:val="00B873BA"/>
    <w:rsid w:val="00B873E0"/>
    <w:rsid w:val="00B8762A"/>
    <w:rsid w:val="00B87A92"/>
    <w:rsid w:val="00B87DFA"/>
    <w:rsid w:val="00B87FAE"/>
    <w:rsid w:val="00B9027E"/>
    <w:rsid w:val="00B90369"/>
    <w:rsid w:val="00B904FA"/>
    <w:rsid w:val="00B9058D"/>
    <w:rsid w:val="00B9060B"/>
    <w:rsid w:val="00B907E1"/>
    <w:rsid w:val="00B9082D"/>
    <w:rsid w:val="00B909E5"/>
    <w:rsid w:val="00B90BF1"/>
    <w:rsid w:val="00B90DC2"/>
    <w:rsid w:val="00B90FD6"/>
    <w:rsid w:val="00B91319"/>
    <w:rsid w:val="00B91CD2"/>
    <w:rsid w:val="00B91CEB"/>
    <w:rsid w:val="00B9205A"/>
    <w:rsid w:val="00B922EE"/>
    <w:rsid w:val="00B9264D"/>
    <w:rsid w:val="00B92714"/>
    <w:rsid w:val="00B92B7A"/>
    <w:rsid w:val="00B92BDB"/>
    <w:rsid w:val="00B92D58"/>
    <w:rsid w:val="00B9320D"/>
    <w:rsid w:val="00B93636"/>
    <w:rsid w:val="00B938FB"/>
    <w:rsid w:val="00B939EA"/>
    <w:rsid w:val="00B93B6B"/>
    <w:rsid w:val="00B93B73"/>
    <w:rsid w:val="00B93E36"/>
    <w:rsid w:val="00B94265"/>
    <w:rsid w:val="00B94750"/>
    <w:rsid w:val="00B94825"/>
    <w:rsid w:val="00B94AA5"/>
    <w:rsid w:val="00B950B5"/>
    <w:rsid w:val="00B951F6"/>
    <w:rsid w:val="00B953F7"/>
    <w:rsid w:val="00B956D5"/>
    <w:rsid w:val="00B957AA"/>
    <w:rsid w:val="00B9591B"/>
    <w:rsid w:val="00B95D00"/>
    <w:rsid w:val="00B96494"/>
    <w:rsid w:val="00B965FF"/>
    <w:rsid w:val="00B96BC3"/>
    <w:rsid w:val="00B96D2A"/>
    <w:rsid w:val="00B971D6"/>
    <w:rsid w:val="00B973BF"/>
    <w:rsid w:val="00B97444"/>
    <w:rsid w:val="00B975DD"/>
    <w:rsid w:val="00B97DF6"/>
    <w:rsid w:val="00B97E15"/>
    <w:rsid w:val="00B97E77"/>
    <w:rsid w:val="00B97F1F"/>
    <w:rsid w:val="00BA00C7"/>
    <w:rsid w:val="00BA0205"/>
    <w:rsid w:val="00BA0616"/>
    <w:rsid w:val="00BA12F6"/>
    <w:rsid w:val="00BA13B8"/>
    <w:rsid w:val="00BA142C"/>
    <w:rsid w:val="00BA168E"/>
    <w:rsid w:val="00BA169E"/>
    <w:rsid w:val="00BA186F"/>
    <w:rsid w:val="00BA1CE9"/>
    <w:rsid w:val="00BA1EDA"/>
    <w:rsid w:val="00BA2043"/>
    <w:rsid w:val="00BA2176"/>
    <w:rsid w:val="00BA2259"/>
    <w:rsid w:val="00BA2416"/>
    <w:rsid w:val="00BA242A"/>
    <w:rsid w:val="00BA28F7"/>
    <w:rsid w:val="00BA2F3A"/>
    <w:rsid w:val="00BA302D"/>
    <w:rsid w:val="00BA31E5"/>
    <w:rsid w:val="00BA331D"/>
    <w:rsid w:val="00BA337B"/>
    <w:rsid w:val="00BA3447"/>
    <w:rsid w:val="00BA41F9"/>
    <w:rsid w:val="00BA4450"/>
    <w:rsid w:val="00BA44A6"/>
    <w:rsid w:val="00BA46FB"/>
    <w:rsid w:val="00BA470B"/>
    <w:rsid w:val="00BA4A2F"/>
    <w:rsid w:val="00BA4C72"/>
    <w:rsid w:val="00BA4F4B"/>
    <w:rsid w:val="00BA567D"/>
    <w:rsid w:val="00BA56C1"/>
    <w:rsid w:val="00BA5F73"/>
    <w:rsid w:val="00BA6155"/>
    <w:rsid w:val="00BA6415"/>
    <w:rsid w:val="00BA6499"/>
    <w:rsid w:val="00BA6614"/>
    <w:rsid w:val="00BA68ED"/>
    <w:rsid w:val="00BA6B8D"/>
    <w:rsid w:val="00BA6BDA"/>
    <w:rsid w:val="00BA6CB9"/>
    <w:rsid w:val="00BA7177"/>
    <w:rsid w:val="00BA71A8"/>
    <w:rsid w:val="00BA7200"/>
    <w:rsid w:val="00BA72B1"/>
    <w:rsid w:val="00BA7349"/>
    <w:rsid w:val="00BA7407"/>
    <w:rsid w:val="00BA7852"/>
    <w:rsid w:val="00BA78A5"/>
    <w:rsid w:val="00BA79ED"/>
    <w:rsid w:val="00BA7AAC"/>
    <w:rsid w:val="00BA7B6A"/>
    <w:rsid w:val="00BA7C06"/>
    <w:rsid w:val="00BA7C12"/>
    <w:rsid w:val="00BA7F6F"/>
    <w:rsid w:val="00BB016D"/>
    <w:rsid w:val="00BB0D6F"/>
    <w:rsid w:val="00BB134F"/>
    <w:rsid w:val="00BB139F"/>
    <w:rsid w:val="00BB13BF"/>
    <w:rsid w:val="00BB1F9C"/>
    <w:rsid w:val="00BB2015"/>
    <w:rsid w:val="00BB215A"/>
    <w:rsid w:val="00BB219C"/>
    <w:rsid w:val="00BB2335"/>
    <w:rsid w:val="00BB253C"/>
    <w:rsid w:val="00BB2707"/>
    <w:rsid w:val="00BB2957"/>
    <w:rsid w:val="00BB299A"/>
    <w:rsid w:val="00BB29DC"/>
    <w:rsid w:val="00BB2DBB"/>
    <w:rsid w:val="00BB2ED4"/>
    <w:rsid w:val="00BB2F27"/>
    <w:rsid w:val="00BB2F5C"/>
    <w:rsid w:val="00BB31E2"/>
    <w:rsid w:val="00BB3395"/>
    <w:rsid w:val="00BB374E"/>
    <w:rsid w:val="00BB3762"/>
    <w:rsid w:val="00BB3840"/>
    <w:rsid w:val="00BB3A08"/>
    <w:rsid w:val="00BB3B34"/>
    <w:rsid w:val="00BB3CBA"/>
    <w:rsid w:val="00BB3F2D"/>
    <w:rsid w:val="00BB4039"/>
    <w:rsid w:val="00BB4365"/>
    <w:rsid w:val="00BB443F"/>
    <w:rsid w:val="00BB45C0"/>
    <w:rsid w:val="00BB466F"/>
    <w:rsid w:val="00BB4B1F"/>
    <w:rsid w:val="00BB4B80"/>
    <w:rsid w:val="00BB4BA5"/>
    <w:rsid w:val="00BB4BD9"/>
    <w:rsid w:val="00BB4D0E"/>
    <w:rsid w:val="00BB4F62"/>
    <w:rsid w:val="00BB51D8"/>
    <w:rsid w:val="00BB5426"/>
    <w:rsid w:val="00BB5A99"/>
    <w:rsid w:val="00BB5D2E"/>
    <w:rsid w:val="00BB603A"/>
    <w:rsid w:val="00BB67C1"/>
    <w:rsid w:val="00BB67CD"/>
    <w:rsid w:val="00BB69DE"/>
    <w:rsid w:val="00BB6CB4"/>
    <w:rsid w:val="00BB6DAD"/>
    <w:rsid w:val="00BB70D1"/>
    <w:rsid w:val="00BB7673"/>
    <w:rsid w:val="00BC0093"/>
    <w:rsid w:val="00BC009E"/>
    <w:rsid w:val="00BC03B6"/>
    <w:rsid w:val="00BC0903"/>
    <w:rsid w:val="00BC09B1"/>
    <w:rsid w:val="00BC0A12"/>
    <w:rsid w:val="00BC0CB3"/>
    <w:rsid w:val="00BC0FF3"/>
    <w:rsid w:val="00BC10EC"/>
    <w:rsid w:val="00BC145A"/>
    <w:rsid w:val="00BC1681"/>
    <w:rsid w:val="00BC1857"/>
    <w:rsid w:val="00BC1FF9"/>
    <w:rsid w:val="00BC20A4"/>
    <w:rsid w:val="00BC21B0"/>
    <w:rsid w:val="00BC2207"/>
    <w:rsid w:val="00BC2305"/>
    <w:rsid w:val="00BC24B0"/>
    <w:rsid w:val="00BC2653"/>
    <w:rsid w:val="00BC2723"/>
    <w:rsid w:val="00BC2731"/>
    <w:rsid w:val="00BC27B4"/>
    <w:rsid w:val="00BC28A7"/>
    <w:rsid w:val="00BC2EE5"/>
    <w:rsid w:val="00BC32DC"/>
    <w:rsid w:val="00BC3458"/>
    <w:rsid w:val="00BC3A86"/>
    <w:rsid w:val="00BC3B4B"/>
    <w:rsid w:val="00BC411B"/>
    <w:rsid w:val="00BC42E0"/>
    <w:rsid w:val="00BC444F"/>
    <w:rsid w:val="00BC4B5C"/>
    <w:rsid w:val="00BC4D7A"/>
    <w:rsid w:val="00BC51F5"/>
    <w:rsid w:val="00BC5286"/>
    <w:rsid w:val="00BC54AF"/>
    <w:rsid w:val="00BC5522"/>
    <w:rsid w:val="00BC56D6"/>
    <w:rsid w:val="00BC5759"/>
    <w:rsid w:val="00BC5956"/>
    <w:rsid w:val="00BC5A6A"/>
    <w:rsid w:val="00BC5A7C"/>
    <w:rsid w:val="00BC5F8C"/>
    <w:rsid w:val="00BC5FC7"/>
    <w:rsid w:val="00BC5FD5"/>
    <w:rsid w:val="00BC60D9"/>
    <w:rsid w:val="00BC619A"/>
    <w:rsid w:val="00BC6235"/>
    <w:rsid w:val="00BC638E"/>
    <w:rsid w:val="00BC64A0"/>
    <w:rsid w:val="00BC6580"/>
    <w:rsid w:val="00BC67D4"/>
    <w:rsid w:val="00BC6922"/>
    <w:rsid w:val="00BC695C"/>
    <w:rsid w:val="00BC6E2A"/>
    <w:rsid w:val="00BC724A"/>
    <w:rsid w:val="00BC733E"/>
    <w:rsid w:val="00BC7383"/>
    <w:rsid w:val="00BC770C"/>
    <w:rsid w:val="00BC7721"/>
    <w:rsid w:val="00BC7A02"/>
    <w:rsid w:val="00BC7AE7"/>
    <w:rsid w:val="00BC7B08"/>
    <w:rsid w:val="00BC7E06"/>
    <w:rsid w:val="00BD0304"/>
    <w:rsid w:val="00BD06A6"/>
    <w:rsid w:val="00BD0711"/>
    <w:rsid w:val="00BD07D3"/>
    <w:rsid w:val="00BD0B64"/>
    <w:rsid w:val="00BD0C7D"/>
    <w:rsid w:val="00BD0D2A"/>
    <w:rsid w:val="00BD0E00"/>
    <w:rsid w:val="00BD0FFD"/>
    <w:rsid w:val="00BD1380"/>
    <w:rsid w:val="00BD1705"/>
    <w:rsid w:val="00BD1F78"/>
    <w:rsid w:val="00BD252C"/>
    <w:rsid w:val="00BD2972"/>
    <w:rsid w:val="00BD2B30"/>
    <w:rsid w:val="00BD2C4D"/>
    <w:rsid w:val="00BD2F73"/>
    <w:rsid w:val="00BD304D"/>
    <w:rsid w:val="00BD352A"/>
    <w:rsid w:val="00BD35A7"/>
    <w:rsid w:val="00BD3652"/>
    <w:rsid w:val="00BD3EEC"/>
    <w:rsid w:val="00BD3FBB"/>
    <w:rsid w:val="00BD3FE2"/>
    <w:rsid w:val="00BD4391"/>
    <w:rsid w:val="00BD43BC"/>
    <w:rsid w:val="00BD4478"/>
    <w:rsid w:val="00BD46F5"/>
    <w:rsid w:val="00BD489B"/>
    <w:rsid w:val="00BD4BDD"/>
    <w:rsid w:val="00BD50BA"/>
    <w:rsid w:val="00BD527E"/>
    <w:rsid w:val="00BD54CB"/>
    <w:rsid w:val="00BD5726"/>
    <w:rsid w:val="00BD5A1F"/>
    <w:rsid w:val="00BD605A"/>
    <w:rsid w:val="00BD65B9"/>
    <w:rsid w:val="00BD66B5"/>
    <w:rsid w:val="00BD675E"/>
    <w:rsid w:val="00BD6A36"/>
    <w:rsid w:val="00BD6CAE"/>
    <w:rsid w:val="00BD6D1C"/>
    <w:rsid w:val="00BD6EC5"/>
    <w:rsid w:val="00BD6F65"/>
    <w:rsid w:val="00BD708C"/>
    <w:rsid w:val="00BD7181"/>
    <w:rsid w:val="00BD723D"/>
    <w:rsid w:val="00BD77DB"/>
    <w:rsid w:val="00BD793D"/>
    <w:rsid w:val="00BD7B1B"/>
    <w:rsid w:val="00BD7B3E"/>
    <w:rsid w:val="00BD7E95"/>
    <w:rsid w:val="00BE0585"/>
    <w:rsid w:val="00BE0A00"/>
    <w:rsid w:val="00BE0A2B"/>
    <w:rsid w:val="00BE0AA8"/>
    <w:rsid w:val="00BE0D50"/>
    <w:rsid w:val="00BE0E4D"/>
    <w:rsid w:val="00BE10AE"/>
    <w:rsid w:val="00BE10E5"/>
    <w:rsid w:val="00BE1277"/>
    <w:rsid w:val="00BE12C5"/>
    <w:rsid w:val="00BE12FD"/>
    <w:rsid w:val="00BE142B"/>
    <w:rsid w:val="00BE1EC1"/>
    <w:rsid w:val="00BE22C0"/>
    <w:rsid w:val="00BE250F"/>
    <w:rsid w:val="00BE2836"/>
    <w:rsid w:val="00BE2A88"/>
    <w:rsid w:val="00BE2B6B"/>
    <w:rsid w:val="00BE2C1D"/>
    <w:rsid w:val="00BE35AC"/>
    <w:rsid w:val="00BE3BBA"/>
    <w:rsid w:val="00BE3C30"/>
    <w:rsid w:val="00BE3E59"/>
    <w:rsid w:val="00BE424C"/>
    <w:rsid w:val="00BE425F"/>
    <w:rsid w:val="00BE4309"/>
    <w:rsid w:val="00BE443C"/>
    <w:rsid w:val="00BE4576"/>
    <w:rsid w:val="00BE482F"/>
    <w:rsid w:val="00BE4BAE"/>
    <w:rsid w:val="00BE4C7A"/>
    <w:rsid w:val="00BE4DA2"/>
    <w:rsid w:val="00BE4EBC"/>
    <w:rsid w:val="00BE4F00"/>
    <w:rsid w:val="00BE56B3"/>
    <w:rsid w:val="00BE5DC4"/>
    <w:rsid w:val="00BE5E3E"/>
    <w:rsid w:val="00BE5E78"/>
    <w:rsid w:val="00BE5F0B"/>
    <w:rsid w:val="00BE6D43"/>
    <w:rsid w:val="00BE6EFB"/>
    <w:rsid w:val="00BE719A"/>
    <w:rsid w:val="00BE74CD"/>
    <w:rsid w:val="00BE779E"/>
    <w:rsid w:val="00BE7ED7"/>
    <w:rsid w:val="00BF005B"/>
    <w:rsid w:val="00BF0507"/>
    <w:rsid w:val="00BF050E"/>
    <w:rsid w:val="00BF0549"/>
    <w:rsid w:val="00BF09E3"/>
    <w:rsid w:val="00BF09F5"/>
    <w:rsid w:val="00BF0B10"/>
    <w:rsid w:val="00BF0B8C"/>
    <w:rsid w:val="00BF0C2D"/>
    <w:rsid w:val="00BF128D"/>
    <w:rsid w:val="00BF1657"/>
    <w:rsid w:val="00BF16DE"/>
    <w:rsid w:val="00BF1D7E"/>
    <w:rsid w:val="00BF264A"/>
    <w:rsid w:val="00BF2741"/>
    <w:rsid w:val="00BF2BF8"/>
    <w:rsid w:val="00BF3030"/>
    <w:rsid w:val="00BF308C"/>
    <w:rsid w:val="00BF33C0"/>
    <w:rsid w:val="00BF3536"/>
    <w:rsid w:val="00BF3FB9"/>
    <w:rsid w:val="00BF442E"/>
    <w:rsid w:val="00BF47D4"/>
    <w:rsid w:val="00BF4919"/>
    <w:rsid w:val="00BF4994"/>
    <w:rsid w:val="00BF4A7E"/>
    <w:rsid w:val="00BF4DD3"/>
    <w:rsid w:val="00BF4E98"/>
    <w:rsid w:val="00BF50B3"/>
    <w:rsid w:val="00BF5488"/>
    <w:rsid w:val="00BF5ACF"/>
    <w:rsid w:val="00BF5F48"/>
    <w:rsid w:val="00BF634F"/>
    <w:rsid w:val="00BF657A"/>
    <w:rsid w:val="00BF6A2E"/>
    <w:rsid w:val="00BF6EF7"/>
    <w:rsid w:val="00BF6FEF"/>
    <w:rsid w:val="00BF74F1"/>
    <w:rsid w:val="00BF7831"/>
    <w:rsid w:val="00C000C5"/>
    <w:rsid w:val="00C006F5"/>
    <w:rsid w:val="00C00960"/>
    <w:rsid w:val="00C00C51"/>
    <w:rsid w:val="00C00C8E"/>
    <w:rsid w:val="00C00D3E"/>
    <w:rsid w:val="00C0118A"/>
    <w:rsid w:val="00C0181F"/>
    <w:rsid w:val="00C01850"/>
    <w:rsid w:val="00C018B7"/>
    <w:rsid w:val="00C01946"/>
    <w:rsid w:val="00C019A7"/>
    <w:rsid w:val="00C01E66"/>
    <w:rsid w:val="00C02189"/>
    <w:rsid w:val="00C022E4"/>
    <w:rsid w:val="00C027F4"/>
    <w:rsid w:val="00C029F4"/>
    <w:rsid w:val="00C02D60"/>
    <w:rsid w:val="00C02D8D"/>
    <w:rsid w:val="00C0329B"/>
    <w:rsid w:val="00C0347B"/>
    <w:rsid w:val="00C0357B"/>
    <w:rsid w:val="00C036B4"/>
    <w:rsid w:val="00C039FF"/>
    <w:rsid w:val="00C03F08"/>
    <w:rsid w:val="00C03FE8"/>
    <w:rsid w:val="00C04051"/>
    <w:rsid w:val="00C04504"/>
    <w:rsid w:val="00C04564"/>
    <w:rsid w:val="00C0468C"/>
    <w:rsid w:val="00C04DE0"/>
    <w:rsid w:val="00C050B5"/>
    <w:rsid w:val="00C05309"/>
    <w:rsid w:val="00C055F1"/>
    <w:rsid w:val="00C05682"/>
    <w:rsid w:val="00C05E05"/>
    <w:rsid w:val="00C05ED6"/>
    <w:rsid w:val="00C05F4B"/>
    <w:rsid w:val="00C064DD"/>
    <w:rsid w:val="00C0684C"/>
    <w:rsid w:val="00C0693B"/>
    <w:rsid w:val="00C06D17"/>
    <w:rsid w:val="00C06DF9"/>
    <w:rsid w:val="00C06E1C"/>
    <w:rsid w:val="00C074A1"/>
    <w:rsid w:val="00C074E0"/>
    <w:rsid w:val="00C0756E"/>
    <w:rsid w:val="00C07660"/>
    <w:rsid w:val="00C076E5"/>
    <w:rsid w:val="00C0791A"/>
    <w:rsid w:val="00C07A80"/>
    <w:rsid w:val="00C07DE4"/>
    <w:rsid w:val="00C101CD"/>
    <w:rsid w:val="00C103D8"/>
    <w:rsid w:val="00C106AA"/>
    <w:rsid w:val="00C107B6"/>
    <w:rsid w:val="00C10A19"/>
    <w:rsid w:val="00C10AC5"/>
    <w:rsid w:val="00C10AED"/>
    <w:rsid w:val="00C110FF"/>
    <w:rsid w:val="00C115FA"/>
    <w:rsid w:val="00C11859"/>
    <w:rsid w:val="00C11B19"/>
    <w:rsid w:val="00C11B4B"/>
    <w:rsid w:val="00C11EAA"/>
    <w:rsid w:val="00C12288"/>
    <w:rsid w:val="00C123F9"/>
    <w:rsid w:val="00C128C1"/>
    <w:rsid w:val="00C1310F"/>
    <w:rsid w:val="00C132C1"/>
    <w:rsid w:val="00C1358C"/>
    <w:rsid w:val="00C1373D"/>
    <w:rsid w:val="00C13C47"/>
    <w:rsid w:val="00C13CA8"/>
    <w:rsid w:val="00C13DA8"/>
    <w:rsid w:val="00C14344"/>
    <w:rsid w:val="00C14389"/>
    <w:rsid w:val="00C14450"/>
    <w:rsid w:val="00C1448E"/>
    <w:rsid w:val="00C14B20"/>
    <w:rsid w:val="00C15B30"/>
    <w:rsid w:val="00C15C08"/>
    <w:rsid w:val="00C15E7C"/>
    <w:rsid w:val="00C1622B"/>
    <w:rsid w:val="00C163EB"/>
    <w:rsid w:val="00C166FD"/>
    <w:rsid w:val="00C16709"/>
    <w:rsid w:val="00C16A7C"/>
    <w:rsid w:val="00C16D60"/>
    <w:rsid w:val="00C16EE9"/>
    <w:rsid w:val="00C1701E"/>
    <w:rsid w:val="00C170A5"/>
    <w:rsid w:val="00C174A0"/>
    <w:rsid w:val="00C1754A"/>
    <w:rsid w:val="00C17679"/>
    <w:rsid w:val="00C1778D"/>
    <w:rsid w:val="00C1779D"/>
    <w:rsid w:val="00C17C6B"/>
    <w:rsid w:val="00C17DBE"/>
    <w:rsid w:val="00C17DDA"/>
    <w:rsid w:val="00C17FAB"/>
    <w:rsid w:val="00C20103"/>
    <w:rsid w:val="00C203AB"/>
    <w:rsid w:val="00C20527"/>
    <w:rsid w:val="00C2067B"/>
    <w:rsid w:val="00C206A6"/>
    <w:rsid w:val="00C20776"/>
    <w:rsid w:val="00C209A5"/>
    <w:rsid w:val="00C209BC"/>
    <w:rsid w:val="00C20A3A"/>
    <w:rsid w:val="00C20B00"/>
    <w:rsid w:val="00C20C12"/>
    <w:rsid w:val="00C20CF4"/>
    <w:rsid w:val="00C20E97"/>
    <w:rsid w:val="00C21234"/>
    <w:rsid w:val="00C217DA"/>
    <w:rsid w:val="00C2183C"/>
    <w:rsid w:val="00C21944"/>
    <w:rsid w:val="00C21B22"/>
    <w:rsid w:val="00C21C17"/>
    <w:rsid w:val="00C22228"/>
    <w:rsid w:val="00C2237C"/>
    <w:rsid w:val="00C2238F"/>
    <w:rsid w:val="00C225BB"/>
    <w:rsid w:val="00C22906"/>
    <w:rsid w:val="00C22C7D"/>
    <w:rsid w:val="00C22D87"/>
    <w:rsid w:val="00C22E39"/>
    <w:rsid w:val="00C23032"/>
    <w:rsid w:val="00C23097"/>
    <w:rsid w:val="00C23126"/>
    <w:rsid w:val="00C23208"/>
    <w:rsid w:val="00C23266"/>
    <w:rsid w:val="00C2332D"/>
    <w:rsid w:val="00C23B2E"/>
    <w:rsid w:val="00C245A7"/>
    <w:rsid w:val="00C2473A"/>
    <w:rsid w:val="00C24B75"/>
    <w:rsid w:val="00C24D40"/>
    <w:rsid w:val="00C24DBA"/>
    <w:rsid w:val="00C2509E"/>
    <w:rsid w:val="00C250E6"/>
    <w:rsid w:val="00C2511F"/>
    <w:rsid w:val="00C253FA"/>
    <w:rsid w:val="00C254BB"/>
    <w:rsid w:val="00C25593"/>
    <w:rsid w:val="00C255A9"/>
    <w:rsid w:val="00C255AB"/>
    <w:rsid w:val="00C25AE5"/>
    <w:rsid w:val="00C25CA6"/>
    <w:rsid w:val="00C267CF"/>
    <w:rsid w:val="00C26999"/>
    <w:rsid w:val="00C26C3B"/>
    <w:rsid w:val="00C26C97"/>
    <w:rsid w:val="00C26D3E"/>
    <w:rsid w:val="00C270B3"/>
    <w:rsid w:val="00C27224"/>
    <w:rsid w:val="00C27E58"/>
    <w:rsid w:val="00C27E9E"/>
    <w:rsid w:val="00C303B4"/>
    <w:rsid w:val="00C304EE"/>
    <w:rsid w:val="00C305E6"/>
    <w:rsid w:val="00C307BD"/>
    <w:rsid w:val="00C307F4"/>
    <w:rsid w:val="00C3085C"/>
    <w:rsid w:val="00C308C0"/>
    <w:rsid w:val="00C30CE4"/>
    <w:rsid w:val="00C31A4F"/>
    <w:rsid w:val="00C32686"/>
    <w:rsid w:val="00C32D2C"/>
    <w:rsid w:val="00C32D91"/>
    <w:rsid w:val="00C32F1F"/>
    <w:rsid w:val="00C330CB"/>
    <w:rsid w:val="00C33313"/>
    <w:rsid w:val="00C33CCC"/>
    <w:rsid w:val="00C33D7B"/>
    <w:rsid w:val="00C3404B"/>
    <w:rsid w:val="00C344E9"/>
    <w:rsid w:val="00C3475A"/>
    <w:rsid w:val="00C34983"/>
    <w:rsid w:val="00C349E4"/>
    <w:rsid w:val="00C34A4E"/>
    <w:rsid w:val="00C35013"/>
    <w:rsid w:val="00C35252"/>
    <w:rsid w:val="00C35411"/>
    <w:rsid w:val="00C35575"/>
    <w:rsid w:val="00C356FD"/>
    <w:rsid w:val="00C357BB"/>
    <w:rsid w:val="00C357E3"/>
    <w:rsid w:val="00C3582B"/>
    <w:rsid w:val="00C35BD4"/>
    <w:rsid w:val="00C35C9C"/>
    <w:rsid w:val="00C35E78"/>
    <w:rsid w:val="00C3602A"/>
    <w:rsid w:val="00C3676C"/>
    <w:rsid w:val="00C36BF1"/>
    <w:rsid w:val="00C36C28"/>
    <w:rsid w:val="00C36F3F"/>
    <w:rsid w:val="00C372B8"/>
    <w:rsid w:val="00C3750F"/>
    <w:rsid w:val="00C377AD"/>
    <w:rsid w:val="00C40228"/>
    <w:rsid w:val="00C402B9"/>
    <w:rsid w:val="00C403CD"/>
    <w:rsid w:val="00C405F0"/>
    <w:rsid w:val="00C40638"/>
    <w:rsid w:val="00C40925"/>
    <w:rsid w:val="00C40FF2"/>
    <w:rsid w:val="00C41127"/>
    <w:rsid w:val="00C41533"/>
    <w:rsid w:val="00C41891"/>
    <w:rsid w:val="00C41899"/>
    <w:rsid w:val="00C41A82"/>
    <w:rsid w:val="00C41EC3"/>
    <w:rsid w:val="00C423A1"/>
    <w:rsid w:val="00C42855"/>
    <w:rsid w:val="00C42BBF"/>
    <w:rsid w:val="00C431AA"/>
    <w:rsid w:val="00C432A2"/>
    <w:rsid w:val="00C4342B"/>
    <w:rsid w:val="00C437CA"/>
    <w:rsid w:val="00C437E1"/>
    <w:rsid w:val="00C43954"/>
    <w:rsid w:val="00C43B9C"/>
    <w:rsid w:val="00C43C03"/>
    <w:rsid w:val="00C43D13"/>
    <w:rsid w:val="00C43EA5"/>
    <w:rsid w:val="00C44353"/>
    <w:rsid w:val="00C44599"/>
    <w:rsid w:val="00C4464A"/>
    <w:rsid w:val="00C44924"/>
    <w:rsid w:val="00C44C84"/>
    <w:rsid w:val="00C44E70"/>
    <w:rsid w:val="00C455DE"/>
    <w:rsid w:val="00C45B28"/>
    <w:rsid w:val="00C46140"/>
    <w:rsid w:val="00C46390"/>
    <w:rsid w:val="00C46567"/>
    <w:rsid w:val="00C469AF"/>
    <w:rsid w:val="00C469D9"/>
    <w:rsid w:val="00C47209"/>
    <w:rsid w:val="00C4751C"/>
    <w:rsid w:val="00C476AB"/>
    <w:rsid w:val="00C47BCE"/>
    <w:rsid w:val="00C50418"/>
    <w:rsid w:val="00C50F7A"/>
    <w:rsid w:val="00C510C9"/>
    <w:rsid w:val="00C5122A"/>
    <w:rsid w:val="00C5178A"/>
    <w:rsid w:val="00C5192A"/>
    <w:rsid w:val="00C51B5B"/>
    <w:rsid w:val="00C52229"/>
    <w:rsid w:val="00C52696"/>
    <w:rsid w:val="00C52830"/>
    <w:rsid w:val="00C529C3"/>
    <w:rsid w:val="00C52CDE"/>
    <w:rsid w:val="00C5367F"/>
    <w:rsid w:val="00C536BE"/>
    <w:rsid w:val="00C538D8"/>
    <w:rsid w:val="00C53E88"/>
    <w:rsid w:val="00C53F61"/>
    <w:rsid w:val="00C545F3"/>
    <w:rsid w:val="00C54646"/>
    <w:rsid w:val="00C54820"/>
    <w:rsid w:val="00C54F4A"/>
    <w:rsid w:val="00C55423"/>
    <w:rsid w:val="00C55432"/>
    <w:rsid w:val="00C554D5"/>
    <w:rsid w:val="00C55AA1"/>
    <w:rsid w:val="00C561F3"/>
    <w:rsid w:val="00C56467"/>
    <w:rsid w:val="00C565B7"/>
    <w:rsid w:val="00C567DD"/>
    <w:rsid w:val="00C56862"/>
    <w:rsid w:val="00C5701B"/>
    <w:rsid w:val="00C57117"/>
    <w:rsid w:val="00C57317"/>
    <w:rsid w:val="00C5753F"/>
    <w:rsid w:val="00C5770E"/>
    <w:rsid w:val="00C5786C"/>
    <w:rsid w:val="00C57938"/>
    <w:rsid w:val="00C57A5D"/>
    <w:rsid w:val="00C57A69"/>
    <w:rsid w:val="00C57DC7"/>
    <w:rsid w:val="00C57EFC"/>
    <w:rsid w:val="00C60129"/>
    <w:rsid w:val="00C601C8"/>
    <w:rsid w:val="00C6098A"/>
    <w:rsid w:val="00C60AAE"/>
    <w:rsid w:val="00C61BA6"/>
    <w:rsid w:val="00C61E4E"/>
    <w:rsid w:val="00C62276"/>
    <w:rsid w:val="00C62344"/>
    <w:rsid w:val="00C62359"/>
    <w:rsid w:val="00C623B8"/>
    <w:rsid w:val="00C62B2A"/>
    <w:rsid w:val="00C62C55"/>
    <w:rsid w:val="00C63064"/>
    <w:rsid w:val="00C63281"/>
    <w:rsid w:val="00C637D8"/>
    <w:rsid w:val="00C63995"/>
    <w:rsid w:val="00C63B75"/>
    <w:rsid w:val="00C63E72"/>
    <w:rsid w:val="00C6422D"/>
    <w:rsid w:val="00C64AC2"/>
    <w:rsid w:val="00C64C10"/>
    <w:rsid w:val="00C64DEC"/>
    <w:rsid w:val="00C64ECF"/>
    <w:rsid w:val="00C654C9"/>
    <w:rsid w:val="00C65543"/>
    <w:rsid w:val="00C65ED4"/>
    <w:rsid w:val="00C664C7"/>
    <w:rsid w:val="00C6653D"/>
    <w:rsid w:val="00C665D2"/>
    <w:rsid w:val="00C66956"/>
    <w:rsid w:val="00C66A70"/>
    <w:rsid w:val="00C66E09"/>
    <w:rsid w:val="00C677D7"/>
    <w:rsid w:val="00C679BB"/>
    <w:rsid w:val="00C679F8"/>
    <w:rsid w:val="00C67B39"/>
    <w:rsid w:val="00C7063F"/>
    <w:rsid w:val="00C7068D"/>
    <w:rsid w:val="00C706E9"/>
    <w:rsid w:val="00C708FA"/>
    <w:rsid w:val="00C70AC4"/>
    <w:rsid w:val="00C70BF8"/>
    <w:rsid w:val="00C70EC8"/>
    <w:rsid w:val="00C70EE6"/>
    <w:rsid w:val="00C71042"/>
    <w:rsid w:val="00C71060"/>
    <w:rsid w:val="00C710A4"/>
    <w:rsid w:val="00C7163B"/>
    <w:rsid w:val="00C71743"/>
    <w:rsid w:val="00C71775"/>
    <w:rsid w:val="00C7218E"/>
    <w:rsid w:val="00C726CD"/>
    <w:rsid w:val="00C7289F"/>
    <w:rsid w:val="00C72B8C"/>
    <w:rsid w:val="00C72D13"/>
    <w:rsid w:val="00C72E07"/>
    <w:rsid w:val="00C72E16"/>
    <w:rsid w:val="00C72F76"/>
    <w:rsid w:val="00C733F2"/>
    <w:rsid w:val="00C73481"/>
    <w:rsid w:val="00C734D3"/>
    <w:rsid w:val="00C736D7"/>
    <w:rsid w:val="00C7372D"/>
    <w:rsid w:val="00C7387A"/>
    <w:rsid w:val="00C73A22"/>
    <w:rsid w:val="00C73D15"/>
    <w:rsid w:val="00C74600"/>
    <w:rsid w:val="00C74615"/>
    <w:rsid w:val="00C747CB"/>
    <w:rsid w:val="00C74ADE"/>
    <w:rsid w:val="00C74B33"/>
    <w:rsid w:val="00C74B65"/>
    <w:rsid w:val="00C74CA0"/>
    <w:rsid w:val="00C74F46"/>
    <w:rsid w:val="00C751BE"/>
    <w:rsid w:val="00C7556E"/>
    <w:rsid w:val="00C76968"/>
    <w:rsid w:val="00C76B30"/>
    <w:rsid w:val="00C76E13"/>
    <w:rsid w:val="00C76E56"/>
    <w:rsid w:val="00C77074"/>
    <w:rsid w:val="00C77288"/>
    <w:rsid w:val="00C7736C"/>
    <w:rsid w:val="00C7749C"/>
    <w:rsid w:val="00C77627"/>
    <w:rsid w:val="00C77D10"/>
    <w:rsid w:val="00C77D1F"/>
    <w:rsid w:val="00C77E04"/>
    <w:rsid w:val="00C80056"/>
    <w:rsid w:val="00C807E6"/>
    <w:rsid w:val="00C80801"/>
    <w:rsid w:val="00C80896"/>
    <w:rsid w:val="00C808A8"/>
    <w:rsid w:val="00C80BA5"/>
    <w:rsid w:val="00C80E34"/>
    <w:rsid w:val="00C80EC1"/>
    <w:rsid w:val="00C81439"/>
    <w:rsid w:val="00C81CF3"/>
    <w:rsid w:val="00C81E77"/>
    <w:rsid w:val="00C81EE4"/>
    <w:rsid w:val="00C82108"/>
    <w:rsid w:val="00C8257F"/>
    <w:rsid w:val="00C82728"/>
    <w:rsid w:val="00C82A00"/>
    <w:rsid w:val="00C82C76"/>
    <w:rsid w:val="00C82D59"/>
    <w:rsid w:val="00C82DE9"/>
    <w:rsid w:val="00C83190"/>
    <w:rsid w:val="00C835C4"/>
    <w:rsid w:val="00C83839"/>
    <w:rsid w:val="00C83984"/>
    <w:rsid w:val="00C83D61"/>
    <w:rsid w:val="00C843AF"/>
    <w:rsid w:val="00C84504"/>
    <w:rsid w:val="00C84592"/>
    <w:rsid w:val="00C845C9"/>
    <w:rsid w:val="00C846CE"/>
    <w:rsid w:val="00C846FA"/>
    <w:rsid w:val="00C84C3E"/>
    <w:rsid w:val="00C84CFE"/>
    <w:rsid w:val="00C84D31"/>
    <w:rsid w:val="00C84F6A"/>
    <w:rsid w:val="00C851B2"/>
    <w:rsid w:val="00C852C2"/>
    <w:rsid w:val="00C85578"/>
    <w:rsid w:val="00C85B9E"/>
    <w:rsid w:val="00C8606B"/>
    <w:rsid w:val="00C861DC"/>
    <w:rsid w:val="00C86263"/>
    <w:rsid w:val="00C8693A"/>
    <w:rsid w:val="00C86F87"/>
    <w:rsid w:val="00C87028"/>
    <w:rsid w:val="00C874B4"/>
    <w:rsid w:val="00C877AC"/>
    <w:rsid w:val="00C879D5"/>
    <w:rsid w:val="00C87BF1"/>
    <w:rsid w:val="00C87D5F"/>
    <w:rsid w:val="00C87F86"/>
    <w:rsid w:val="00C9006C"/>
    <w:rsid w:val="00C90084"/>
    <w:rsid w:val="00C90471"/>
    <w:rsid w:val="00C9053C"/>
    <w:rsid w:val="00C90B39"/>
    <w:rsid w:val="00C90D32"/>
    <w:rsid w:val="00C90F54"/>
    <w:rsid w:val="00C90FBD"/>
    <w:rsid w:val="00C91639"/>
    <w:rsid w:val="00C918C0"/>
    <w:rsid w:val="00C92103"/>
    <w:rsid w:val="00C92832"/>
    <w:rsid w:val="00C92D21"/>
    <w:rsid w:val="00C92D8F"/>
    <w:rsid w:val="00C93035"/>
    <w:rsid w:val="00C930C8"/>
    <w:rsid w:val="00C9321A"/>
    <w:rsid w:val="00C93247"/>
    <w:rsid w:val="00C9339D"/>
    <w:rsid w:val="00C935AF"/>
    <w:rsid w:val="00C939E1"/>
    <w:rsid w:val="00C93AD0"/>
    <w:rsid w:val="00C93ADE"/>
    <w:rsid w:val="00C93CE1"/>
    <w:rsid w:val="00C94088"/>
    <w:rsid w:val="00C94796"/>
    <w:rsid w:val="00C94AD2"/>
    <w:rsid w:val="00C94F82"/>
    <w:rsid w:val="00C95081"/>
    <w:rsid w:val="00C9544F"/>
    <w:rsid w:val="00C954C0"/>
    <w:rsid w:val="00C95653"/>
    <w:rsid w:val="00C9607E"/>
    <w:rsid w:val="00C962C3"/>
    <w:rsid w:val="00C9673B"/>
    <w:rsid w:val="00C9674E"/>
    <w:rsid w:val="00C96873"/>
    <w:rsid w:val="00C96E80"/>
    <w:rsid w:val="00C972DB"/>
    <w:rsid w:val="00C9750F"/>
    <w:rsid w:val="00C97588"/>
    <w:rsid w:val="00C97684"/>
    <w:rsid w:val="00C976F8"/>
    <w:rsid w:val="00C97AD1"/>
    <w:rsid w:val="00C97E05"/>
    <w:rsid w:val="00C97E96"/>
    <w:rsid w:val="00CA02B2"/>
    <w:rsid w:val="00CA03BE"/>
    <w:rsid w:val="00CA04FD"/>
    <w:rsid w:val="00CA05BA"/>
    <w:rsid w:val="00CA0998"/>
    <w:rsid w:val="00CA0D3F"/>
    <w:rsid w:val="00CA0E23"/>
    <w:rsid w:val="00CA0F4C"/>
    <w:rsid w:val="00CA0F9F"/>
    <w:rsid w:val="00CA10C9"/>
    <w:rsid w:val="00CA1131"/>
    <w:rsid w:val="00CA150A"/>
    <w:rsid w:val="00CA156D"/>
    <w:rsid w:val="00CA17AF"/>
    <w:rsid w:val="00CA1A5C"/>
    <w:rsid w:val="00CA1C07"/>
    <w:rsid w:val="00CA1D59"/>
    <w:rsid w:val="00CA200F"/>
    <w:rsid w:val="00CA29D5"/>
    <w:rsid w:val="00CA29E4"/>
    <w:rsid w:val="00CA2CC1"/>
    <w:rsid w:val="00CA2D19"/>
    <w:rsid w:val="00CA302A"/>
    <w:rsid w:val="00CA3359"/>
    <w:rsid w:val="00CA33D5"/>
    <w:rsid w:val="00CA3955"/>
    <w:rsid w:val="00CA39DC"/>
    <w:rsid w:val="00CA3E94"/>
    <w:rsid w:val="00CA3F46"/>
    <w:rsid w:val="00CA3FE3"/>
    <w:rsid w:val="00CA4305"/>
    <w:rsid w:val="00CA45A1"/>
    <w:rsid w:val="00CA4705"/>
    <w:rsid w:val="00CA47F2"/>
    <w:rsid w:val="00CA485E"/>
    <w:rsid w:val="00CA48BF"/>
    <w:rsid w:val="00CA5543"/>
    <w:rsid w:val="00CA59D6"/>
    <w:rsid w:val="00CA59E5"/>
    <w:rsid w:val="00CA5A2A"/>
    <w:rsid w:val="00CA5CA6"/>
    <w:rsid w:val="00CA5D80"/>
    <w:rsid w:val="00CA64BC"/>
    <w:rsid w:val="00CA6824"/>
    <w:rsid w:val="00CA68AE"/>
    <w:rsid w:val="00CA6A04"/>
    <w:rsid w:val="00CA6A31"/>
    <w:rsid w:val="00CA6C8D"/>
    <w:rsid w:val="00CA6DEB"/>
    <w:rsid w:val="00CA7221"/>
    <w:rsid w:val="00CA74F4"/>
    <w:rsid w:val="00CB0704"/>
    <w:rsid w:val="00CB087A"/>
    <w:rsid w:val="00CB0D1B"/>
    <w:rsid w:val="00CB0F8B"/>
    <w:rsid w:val="00CB14BC"/>
    <w:rsid w:val="00CB1698"/>
    <w:rsid w:val="00CB1968"/>
    <w:rsid w:val="00CB1ABB"/>
    <w:rsid w:val="00CB1B49"/>
    <w:rsid w:val="00CB1E3E"/>
    <w:rsid w:val="00CB2124"/>
    <w:rsid w:val="00CB2243"/>
    <w:rsid w:val="00CB23CE"/>
    <w:rsid w:val="00CB2511"/>
    <w:rsid w:val="00CB264F"/>
    <w:rsid w:val="00CB2B42"/>
    <w:rsid w:val="00CB3648"/>
    <w:rsid w:val="00CB38C0"/>
    <w:rsid w:val="00CB38D7"/>
    <w:rsid w:val="00CB38DD"/>
    <w:rsid w:val="00CB3A82"/>
    <w:rsid w:val="00CB3CFD"/>
    <w:rsid w:val="00CB432E"/>
    <w:rsid w:val="00CB4B2E"/>
    <w:rsid w:val="00CB4DD5"/>
    <w:rsid w:val="00CB4E10"/>
    <w:rsid w:val="00CB4E4B"/>
    <w:rsid w:val="00CB4F3A"/>
    <w:rsid w:val="00CB4F7F"/>
    <w:rsid w:val="00CB54BE"/>
    <w:rsid w:val="00CB59AF"/>
    <w:rsid w:val="00CB5A6F"/>
    <w:rsid w:val="00CB5B58"/>
    <w:rsid w:val="00CB5E74"/>
    <w:rsid w:val="00CB606D"/>
    <w:rsid w:val="00CB6981"/>
    <w:rsid w:val="00CB6AC6"/>
    <w:rsid w:val="00CB6C4C"/>
    <w:rsid w:val="00CB6C71"/>
    <w:rsid w:val="00CB6D9D"/>
    <w:rsid w:val="00CB6EB9"/>
    <w:rsid w:val="00CB6F67"/>
    <w:rsid w:val="00CB7755"/>
    <w:rsid w:val="00CB7A06"/>
    <w:rsid w:val="00CC05CB"/>
    <w:rsid w:val="00CC05E4"/>
    <w:rsid w:val="00CC0775"/>
    <w:rsid w:val="00CC0B09"/>
    <w:rsid w:val="00CC10AE"/>
    <w:rsid w:val="00CC110B"/>
    <w:rsid w:val="00CC11A3"/>
    <w:rsid w:val="00CC190A"/>
    <w:rsid w:val="00CC197C"/>
    <w:rsid w:val="00CC1AB6"/>
    <w:rsid w:val="00CC1E56"/>
    <w:rsid w:val="00CC20B3"/>
    <w:rsid w:val="00CC219C"/>
    <w:rsid w:val="00CC253D"/>
    <w:rsid w:val="00CC26DA"/>
    <w:rsid w:val="00CC291C"/>
    <w:rsid w:val="00CC2BDD"/>
    <w:rsid w:val="00CC2F2A"/>
    <w:rsid w:val="00CC354F"/>
    <w:rsid w:val="00CC3588"/>
    <w:rsid w:val="00CC3719"/>
    <w:rsid w:val="00CC3B32"/>
    <w:rsid w:val="00CC3DE0"/>
    <w:rsid w:val="00CC4263"/>
    <w:rsid w:val="00CC4998"/>
    <w:rsid w:val="00CC49AA"/>
    <w:rsid w:val="00CC4E98"/>
    <w:rsid w:val="00CC4EDB"/>
    <w:rsid w:val="00CC5137"/>
    <w:rsid w:val="00CC52BC"/>
    <w:rsid w:val="00CC548E"/>
    <w:rsid w:val="00CC6011"/>
    <w:rsid w:val="00CC6326"/>
    <w:rsid w:val="00CC645D"/>
    <w:rsid w:val="00CC64C5"/>
    <w:rsid w:val="00CC67D9"/>
    <w:rsid w:val="00CC6DC5"/>
    <w:rsid w:val="00CC6F27"/>
    <w:rsid w:val="00CC6FAB"/>
    <w:rsid w:val="00CC70C7"/>
    <w:rsid w:val="00CC71FF"/>
    <w:rsid w:val="00CC77E3"/>
    <w:rsid w:val="00CC79E6"/>
    <w:rsid w:val="00CC7E57"/>
    <w:rsid w:val="00CD0754"/>
    <w:rsid w:val="00CD075B"/>
    <w:rsid w:val="00CD0C7C"/>
    <w:rsid w:val="00CD0F15"/>
    <w:rsid w:val="00CD15DE"/>
    <w:rsid w:val="00CD1B89"/>
    <w:rsid w:val="00CD1E45"/>
    <w:rsid w:val="00CD2032"/>
    <w:rsid w:val="00CD24BD"/>
    <w:rsid w:val="00CD2741"/>
    <w:rsid w:val="00CD2C68"/>
    <w:rsid w:val="00CD2C80"/>
    <w:rsid w:val="00CD2CCF"/>
    <w:rsid w:val="00CD2EDA"/>
    <w:rsid w:val="00CD337B"/>
    <w:rsid w:val="00CD33F6"/>
    <w:rsid w:val="00CD3468"/>
    <w:rsid w:val="00CD356F"/>
    <w:rsid w:val="00CD3738"/>
    <w:rsid w:val="00CD3891"/>
    <w:rsid w:val="00CD3A0F"/>
    <w:rsid w:val="00CD3C7F"/>
    <w:rsid w:val="00CD407F"/>
    <w:rsid w:val="00CD417D"/>
    <w:rsid w:val="00CD45CB"/>
    <w:rsid w:val="00CD4706"/>
    <w:rsid w:val="00CD502D"/>
    <w:rsid w:val="00CD529D"/>
    <w:rsid w:val="00CD5404"/>
    <w:rsid w:val="00CD5478"/>
    <w:rsid w:val="00CD58AD"/>
    <w:rsid w:val="00CD5C40"/>
    <w:rsid w:val="00CD5D4C"/>
    <w:rsid w:val="00CD5DFE"/>
    <w:rsid w:val="00CD602D"/>
    <w:rsid w:val="00CD61A6"/>
    <w:rsid w:val="00CD637C"/>
    <w:rsid w:val="00CD642A"/>
    <w:rsid w:val="00CD6618"/>
    <w:rsid w:val="00CD669A"/>
    <w:rsid w:val="00CD6D9E"/>
    <w:rsid w:val="00CD7B18"/>
    <w:rsid w:val="00CD7BC2"/>
    <w:rsid w:val="00CD7DD6"/>
    <w:rsid w:val="00CD7F84"/>
    <w:rsid w:val="00CE0023"/>
    <w:rsid w:val="00CE021F"/>
    <w:rsid w:val="00CE0352"/>
    <w:rsid w:val="00CE0498"/>
    <w:rsid w:val="00CE057D"/>
    <w:rsid w:val="00CE0804"/>
    <w:rsid w:val="00CE090F"/>
    <w:rsid w:val="00CE0ADC"/>
    <w:rsid w:val="00CE0C38"/>
    <w:rsid w:val="00CE0EE3"/>
    <w:rsid w:val="00CE0F89"/>
    <w:rsid w:val="00CE0F8D"/>
    <w:rsid w:val="00CE166A"/>
    <w:rsid w:val="00CE19F7"/>
    <w:rsid w:val="00CE1BDF"/>
    <w:rsid w:val="00CE1FC1"/>
    <w:rsid w:val="00CE21F1"/>
    <w:rsid w:val="00CE242F"/>
    <w:rsid w:val="00CE24D6"/>
    <w:rsid w:val="00CE24E6"/>
    <w:rsid w:val="00CE25FE"/>
    <w:rsid w:val="00CE2BB1"/>
    <w:rsid w:val="00CE2FE2"/>
    <w:rsid w:val="00CE3682"/>
    <w:rsid w:val="00CE3698"/>
    <w:rsid w:val="00CE3E9C"/>
    <w:rsid w:val="00CE453C"/>
    <w:rsid w:val="00CE4755"/>
    <w:rsid w:val="00CE47E7"/>
    <w:rsid w:val="00CE4BC8"/>
    <w:rsid w:val="00CE5020"/>
    <w:rsid w:val="00CE5171"/>
    <w:rsid w:val="00CE59CE"/>
    <w:rsid w:val="00CE6340"/>
    <w:rsid w:val="00CE6629"/>
    <w:rsid w:val="00CE68A1"/>
    <w:rsid w:val="00CE6BCC"/>
    <w:rsid w:val="00CE7340"/>
    <w:rsid w:val="00CE7423"/>
    <w:rsid w:val="00CE76D0"/>
    <w:rsid w:val="00CE789C"/>
    <w:rsid w:val="00CE79A7"/>
    <w:rsid w:val="00CE7A84"/>
    <w:rsid w:val="00CE7E84"/>
    <w:rsid w:val="00CF0110"/>
    <w:rsid w:val="00CF0751"/>
    <w:rsid w:val="00CF086D"/>
    <w:rsid w:val="00CF090B"/>
    <w:rsid w:val="00CF0A92"/>
    <w:rsid w:val="00CF0CA9"/>
    <w:rsid w:val="00CF0DED"/>
    <w:rsid w:val="00CF0EC1"/>
    <w:rsid w:val="00CF1640"/>
    <w:rsid w:val="00CF1B14"/>
    <w:rsid w:val="00CF1B3D"/>
    <w:rsid w:val="00CF1C86"/>
    <w:rsid w:val="00CF1D57"/>
    <w:rsid w:val="00CF1EF2"/>
    <w:rsid w:val="00CF2010"/>
    <w:rsid w:val="00CF22CC"/>
    <w:rsid w:val="00CF2359"/>
    <w:rsid w:val="00CF2A89"/>
    <w:rsid w:val="00CF2BF3"/>
    <w:rsid w:val="00CF2E07"/>
    <w:rsid w:val="00CF313B"/>
    <w:rsid w:val="00CF31C7"/>
    <w:rsid w:val="00CF3D78"/>
    <w:rsid w:val="00CF3E38"/>
    <w:rsid w:val="00CF3E75"/>
    <w:rsid w:val="00CF40CC"/>
    <w:rsid w:val="00CF42F9"/>
    <w:rsid w:val="00CF4383"/>
    <w:rsid w:val="00CF43E8"/>
    <w:rsid w:val="00CF4D00"/>
    <w:rsid w:val="00CF4D63"/>
    <w:rsid w:val="00CF4EA1"/>
    <w:rsid w:val="00CF526A"/>
    <w:rsid w:val="00CF54B6"/>
    <w:rsid w:val="00CF5F73"/>
    <w:rsid w:val="00CF5FED"/>
    <w:rsid w:val="00CF6559"/>
    <w:rsid w:val="00CF68CC"/>
    <w:rsid w:val="00CF6D85"/>
    <w:rsid w:val="00CF6F86"/>
    <w:rsid w:val="00CF75C7"/>
    <w:rsid w:val="00CF75FE"/>
    <w:rsid w:val="00CF7649"/>
    <w:rsid w:val="00D000AF"/>
    <w:rsid w:val="00D0050C"/>
    <w:rsid w:val="00D00600"/>
    <w:rsid w:val="00D0086C"/>
    <w:rsid w:val="00D010FC"/>
    <w:rsid w:val="00D0129B"/>
    <w:rsid w:val="00D016A0"/>
    <w:rsid w:val="00D0175A"/>
    <w:rsid w:val="00D018BA"/>
    <w:rsid w:val="00D01963"/>
    <w:rsid w:val="00D01D14"/>
    <w:rsid w:val="00D01E0B"/>
    <w:rsid w:val="00D01EBE"/>
    <w:rsid w:val="00D020DB"/>
    <w:rsid w:val="00D022C8"/>
    <w:rsid w:val="00D024DB"/>
    <w:rsid w:val="00D02823"/>
    <w:rsid w:val="00D02A67"/>
    <w:rsid w:val="00D02B43"/>
    <w:rsid w:val="00D02B6D"/>
    <w:rsid w:val="00D02EB9"/>
    <w:rsid w:val="00D03062"/>
    <w:rsid w:val="00D030F2"/>
    <w:rsid w:val="00D036E9"/>
    <w:rsid w:val="00D0371B"/>
    <w:rsid w:val="00D03A66"/>
    <w:rsid w:val="00D03F6A"/>
    <w:rsid w:val="00D040CA"/>
    <w:rsid w:val="00D04155"/>
    <w:rsid w:val="00D0495A"/>
    <w:rsid w:val="00D0499F"/>
    <w:rsid w:val="00D04EBF"/>
    <w:rsid w:val="00D05195"/>
    <w:rsid w:val="00D05252"/>
    <w:rsid w:val="00D053C3"/>
    <w:rsid w:val="00D054D0"/>
    <w:rsid w:val="00D05587"/>
    <w:rsid w:val="00D05640"/>
    <w:rsid w:val="00D05952"/>
    <w:rsid w:val="00D05C4B"/>
    <w:rsid w:val="00D05CE2"/>
    <w:rsid w:val="00D05F25"/>
    <w:rsid w:val="00D06182"/>
    <w:rsid w:val="00D0620A"/>
    <w:rsid w:val="00D062C8"/>
    <w:rsid w:val="00D06D7E"/>
    <w:rsid w:val="00D07064"/>
    <w:rsid w:val="00D071D5"/>
    <w:rsid w:val="00D07320"/>
    <w:rsid w:val="00D0749E"/>
    <w:rsid w:val="00D07F6A"/>
    <w:rsid w:val="00D1001E"/>
    <w:rsid w:val="00D1044C"/>
    <w:rsid w:val="00D1091E"/>
    <w:rsid w:val="00D110F6"/>
    <w:rsid w:val="00D111CE"/>
    <w:rsid w:val="00D111F7"/>
    <w:rsid w:val="00D11299"/>
    <w:rsid w:val="00D11400"/>
    <w:rsid w:val="00D11505"/>
    <w:rsid w:val="00D11553"/>
    <w:rsid w:val="00D11D74"/>
    <w:rsid w:val="00D12210"/>
    <w:rsid w:val="00D122AD"/>
    <w:rsid w:val="00D12348"/>
    <w:rsid w:val="00D123BB"/>
    <w:rsid w:val="00D12451"/>
    <w:rsid w:val="00D124EB"/>
    <w:rsid w:val="00D1267B"/>
    <w:rsid w:val="00D12AB1"/>
    <w:rsid w:val="00D12AFA"/>
    <w:rsid w:val="00D12CE1"/>
    <w:rsid w:val="00D135DB"/>
    <w:rsid w:val="00D1370C"/>
    <w:rsid w:val="00D13767"/>
    <w:rsid w:val="00D13CD2"/>
    <w:rsid w:val="00D13DA2"/>
    <w:rsid w:val="00D13DD2"/>
    <w:rsid w:val="00D13FB5"/>
    <w:rsid w:val="00D13FF7"/>
    <w:rsid w:val="00D14447"/>
    <w:rsid w:val="00D144EC"/>
    <w:rsid w:val="00D1484D"/>
    <w:rsid w:val="00D14B3D"/>
    <w:rsid w:val="00D1509D"/>
    <w:rsid w:val="00D15280"/>
    <w:rsid w:val="00D1552B"/>
    <w:rsid w:val="00D15FCC"/>
    <w:rsid w:val="00D1636D"/>
    <w:rsid w:val="00D16BCD"/>
    <w:rsid w:val="00D16C75"/>
    <w:rsid w:val="00D16D07"/>
    <w:rsid w:val="00D16DC6"/>
    <w:rsid w:val="00D16E7A"/>
    <w:rsid w:val="00D175FB"/>
    <w:rsid w:val="00D1767B"/>
    <w:rsid w:val="00D1770A"/>
    <w:rsid w:val="00D177A9"/>
    <w:rsid w:val="00D17A05"/>
    <w:rsid w:val="00D17BB9"/>
    <w:rsid w:val="00D17DBF"/>
    <w:rsid w:val="00D20122"/>
    <w:rsid w:val="00D201BF"/>
    <w:rsid w:val="00D2038A"/>
    <w:rsid w:val="00D208E2"/>
    <w:rsid w:val="00D20F32"/>
    <w:rsid w:val="00D20FA9"/>
    <w:rsid w:val="00D21181"/>
    <w:rsid w:val="00D21237"/>
    <w:rsid w:val="00D2123C"/>
    <w:rsid w:val="00D21306"/>
    <w:rsid w:val="00D21729"/>
    <w:rsid w:val="00D2198E"/>
    <w:rsid w:val="00D21E82"/>
    <w:rsid w:val="00D21F1A"/>
    <w:rsid w:val="00D2210E"/>
    <w:rsid w:val="00D2227B"/>
    <w:rsid w:val="00D22405"/>
    <w:rsid w:val="00D2264E"/>
    <w:rsid w:val="00D22B1B"/>
    <w:rsid w:val="00D22C65"/>
    <w:rsid w:val="00D235DD"/>
    <w:rsid w:val="00D239B7"/>
    <w:rsid w:val="00D23A1A"/>
    <w:rsid w:val="00D23B8D"/>
    <w:rsid w:val="00D23F44"/>
    <w:rsid w:val="00D24263"/>
    <w:rsid w:val="00D24341"/>
    <w:rsid w:val="00D2445C"/>
    <w:rsid w:val="00D24956"/>
    <w:rsid w:val="00D24D4D"/>
    <w:rsid w:val="00D24E7A"/>
    <w:rsid w:val="00D24FCE"/>
    <w:rsid w:val="00D2564F"/>
    <w:rsid w:val="00D25CD9"/>
    <w:rsid w:val="00D25D7A"/>
    <w:rsid w:val="00D25DEE"/>
    <w:rsid w:val="00D25E4E"/>
    <w:rsid w:val="00D26092"/>
    <w:rsid w:val="00D26591"/>
    <w:rsid w:val="00D2668E"/>
    <w:rsid w:val="00D26A45"/>
    <w:rsid w:val="00D26CB2"/>
    <w:rsid w:val="00D26F5F"/>
    <w:rsid w:val="00D2763C"/>
    <w:rsid w:val="00D2790F"/>
    <w:rsid w:val="00D27B23"/>
    <w:rsid w:val="00D27BF3"/>
    <w:rsid w:val="00D27DBF"/>
    <w:rsid w:val="00D3001A"/>
    <w:rsid w:val="00D30115"/>
    <w:rsid w:val="00D3030B"/>
    <w:rsid w:val="00D30405"/>
    <w:rsid w:val="00D30711"/>
    <w:rsid w:val="00D3088B"/>
    <w:rsid w:val="00D30C86"/>
    <w:rsid w:val="00D3162E"/>
    <w:rsid w:val="00D31672"/>
    <w:rsid w:val="00D31901"/>
    <w:rsid w:val="00D31A3B"/>
    <w:rsid w:val="00D31E1B"/>
    <w:rsid w:val="00D31F54"/>
    <w:rsid w:val="00D31F8D"/>
    <w:rsid w:val="00D3222D"/>
    <w:rsid w:val="00D3239A"/>
    <w:rsid w:val="00D3239B"/>
    <w:rsid w:val="00D325D2"/>
    <w:rsid w:val="00D32634"/>
    <w:rsid w:val="00D32642"/>
    <w:rsid w:val="00D326A2"/>
    <w:rsid w:val="00D3274D"/>
    <w:rsid w:val="00D32B08"/>
    <w:rsid w:val="00D32BF4"/>
    <w:rsid w:val="00D32EDD"/>
    <w:rsid w:val="00D33170"/>
    <w:rsid w:val="00D3321B"/>
    <w:rsid w:val="00D338FA"/>
    <w:rsid w:val="00D33A5B"/>
    <w:rsid w:val="00D33C7B"/>
    <w:rsid w:val="00D341F8"/>
    <w:rsid w:val="00D34B2B"/>
    <w:rsid w:val="00D3543E"/>
    <w:rsid w:val="00D3560F"/>
    <w:rsid w:val="00D35A66"/>
    <w:rsid w:val="00D35AEE"/>
    <w:rsid w:val="00D35EA7"/>
    <w:rsid w:val="00D3630F"/>
    <w:rsid w:val="00D36335"/>
    <w:rsid w:val="00D36635"/>
    <w:rsid w:val="00D36733"/>
    <w:rsid w:val="00D367A4"/>
    <w:rsid w:val="00D36BD4"/>
    <w:rsid w:val="00D36CDA"/>
    <w:rsid w:val="00D36DDB"/>
    <w:rsid w:val="00D37648"/>
    <w:rsid w:val="00D376F4"/>
    <w:rsid w:val="00D3774C"/>
    <w:rsid w:val="00D37AB7"/>
    <w:rsid w:val="00D40222"/>
    <w:rsid w:val="00D40983"/>
    <w:rsid w:val="00D4111C"/>
    <w:rsid w:val="00D41205"/>
    <w:rsid w:val="00D41299"/>
    <w:rsid w:val="00D41391"/>
    <w:rsid w:val="00D41830"/>
    <w:rsid w:val="00D41949"/>
    <w:rsid w:val="00D41D40"/>
    <w:rsid w:val="00D4209D"/>
    <w:rsid w:val="00D42732"/>
    <w:rsid w:val="00D42789"/>
    <w:rsid w:val="00D428AA"/>
    <w:rsid w:val="00D4293D"/>
    <w:rsid w:val="00D42984"/>
    <w:rsid w:val="00D42B1D"/>
    <w:rsid w:val="00D42B41"/>
    <w:rsid w:val="00D42B4A"/>
    <w:rsid w:val="00D42D1A"/>
    <w:rsid w:val="00D43105"/>
    <w:rsid w:val="00D432D4"/>
    <w:rsid w:val="00D434C3"/>
    <w:rsid w:val="00D439C7"/>
    <w:rsid w:val="00D43A36"/>
    <w:rsid w:val="00D4410E"/>
    <w:rsid w:val="00D44187"/>
    <w:rsid w:val="00D44DFB"/>
    <w:rsid w:val="00D44F43"/>
    <w:rsid w:val="00D45124"/>
    <w:rsid w:val="00D4539F"/>
    <w:rsid w:val="00D4593D"/>
    <w:rsid w:val="00D459ED"/>
    <w:rsid w:val="00D45C47"/>
    <w:rsid w:val="00D46072"/>
    <w:rsid w:val="00D462B6"/>
    <w:rsid w:val="00D462CC"/>
    <w:rsid w:val="00D467FA"/>
    <w:rsid w:val="00D46F51"/>
    <w:rsid w:val="00D470A5"/>
    <w:rsid w:val="00D4773A"/>
    <w:rsid w:val="00D477FC"/>
    <w:rsid w:val="00D4789B"/>
    <w:rsid w:val="00D47A16"/>
    <w:rsid w:val="00D47AA8"/>
    <w:rsid w:val="00D50213"/>
    <w:rsid w:val="00D50274"/>
    <w:rsid w:val="00D50817"/>
    <w:rsid w:val="00D50A33"/>
    <w:rsid w:val="00D50C8B"/>
    <w:rsid w:val="00D511DD"/>
    <w:rsid w:val="00D51214"/>
    <w:rsid w:val="00D51A66"/>
    <w:rsid w:val="00D51B36"/>
    <w:rsid w:val="00D5208D"/>
    <w:rsid w:val="00D5226B"/>
    <w:rsid w:val="00D52516"/>
    <w:rsid w:val="00D5256E"/>
    <w:rsid w:val="00D52A1B"/>
    <w:rsid w:val="00D52F34"/>
    <w:rsid w:val="00D537A9"/>
    <w:rsid w:val="00D53C6B"/>
    <w:rsid w:val="00D54297"/>
    <w:rsid w:val="00D543E2"/>
    <w:rsid w:val="00D54448"/>
    <w:rsid w:val="00D545AE"/>
    <w:rsid w:val="00D54B7C"/>
    <w:rsid w:val="00D54E25"/>
    <w:rsid w:val="00D55052"/>
    <w:rsid w:val="00D551AA"/>
    <w:rsid w:val="00D551DF"/>
    <w:rsid w:val="00D55397"/>
    <w:rsid w:val="00D55473"/>
    <w:rsid w:val="00D55494"/>
    <w:rsid w:val="00D55570"/>
    <w:rsid w:val="00D5583E"/>
    <w:rsid w:val="00D55B18"/>
    <w:rsid w:val="00D55CA9"/>
    <w:rsid w:val="00D55E67"/>
    <w:rsid w:val="00D56025"/>
    <w:rsid w:val="00D563FA"/>
    <w:rsid w:val="00D56ED5"/>
    <w:rsid w:val="00D56F44"/>
    <w:rsid w:val="00D57099"/>
    <w:rsid w:val="00D571B7"/>
    <w:rsid w:val="00D5734F"/>
    <w:rsid w:val="00D573B8"/>
    <w:rsid w:val="00D574B5"/>
    <w:rsid w:val="00D576E0"/>
    <w:rsid w:val="00D57B8C"/>
    <w:rsid w:val="00D57D83"/>
    <w:rsid w:val="00D57E7D"/>
    <w:rsid w:val="00D57FE3"/>
    <w:rsid w:val="00D60031"/>
    <w:rsid w:val="00D600B5"/>
    <w:rsid w:val="00D604A8"/>
    <w:rsid w:val="00D60B6E"/>
    <w:rsid w:val="00D611E0"/>
    <w:rsid w:val="00D61466"/>
    <w:rsid w:val="00D616BD"/>
    <w:rsid w:val="00D6185F"/>
    <w:rsid w:val="00D61AD6"/>
    <w:rsid w:val="00D61EE7"/>
    <w:rsid w:val="00D620C7"/>
    <w:rsid w:val="00D6212F"/>
    <w:rsid w:val="00D622D7"/>
    <w:rsid w:val="00D624B4"/>
    <w:rsid w:val="00D62950"/>
    <w:rsid w:val="00D629D5"/>
    <w:rsid w:val="00D6309F"/>
    <w:rsid w:val="00D630A2"/>
    <w:rsid w:val="00D634CB"/>
    <w:rsid w:val="00D63524"/>
    <w:rsid w:val="00D63563"/>
    <w:rsid w:val="00D635B2"/>
    <w:rsid w:val="00D6362F"/>
    <w:rsid w:val="00D637F2"/>
    <w:rsid w:val="00D63E0C"/>
    <w:rsid w:val="00D644BD"/>
    <w:rsid w:val="00D644E4"/>
    <w:rsid w:val="00D6463D"/>
    <w:rsid w:val="00D647E6"/>
    <w:rsid w:val="00D649EC"/>
    <w:rsid w:val="00D64ADD"/>
    <w:rsid w:val="00D64B10"/>
    <w:rsid w:val="00D64F8B"/>
    <w:rsid w:val="00D6526D"/>
    <w:rsid w:val="00D652B1"/>
    <w:rsid w:val="00D652D3"/>
    <w:rsid w:val="00D6532E"/>
    <w:rsid w:val="00D655A3"/>
    <w:rsid w:val="00D65D87"/>
    <w:rsid w:val="00D65D8E"/>
    <w:rsid w:val="00D66023"/>
    <w:rsid w:val="00D6668D"/>
    <w:rsid w:val="00D66743"/>
    <w:rsid w:val="00D66834"/>
    <w:rsid w:val="00D6691E"/>
    <w:rsid w:val="00D66A8C"/>
    <w:rsid w:val="00D66C41"/>
    <w:rsid w:val="00D66F27"/>
    <w:rsid w:val="00D67317"/>
    <w:rsid w:val="00D67382"/>
    <w:rsid w:val="00D678DC"/>
    <w:rsid w:val="00D70145"/>
    <w:rsid w:val="00D706AA"/>
    <w:rsid w:val="00D70EC1"/>
    <w:rsid w:val="00D7132C"/>
    <w:rsid w:val="00D7135A"/>
    <w:rsid w:val="00D71A4C"/>
    <w:rsid w:val="00D71B72"/>
    <w:rsid w:val="00D71BA2"/>
    <w:rsid w:val="00D71D64"/>
    <w:rsid w:val="00D720BE"/>
    <w:rsid w:val="00D725E8"/>
    <w:rsid w:val="00D726EA"/>
    <w:rsid w:val="00D7277D"/>
    <w:rsid w:val="00D72A85"/>
    <w:rsid w:val="00D72A9C"/>
    <w:rsid w:val="00D72DD3"/>
    <w:rsid w:val="00D72FDB"/>
    <w:rsid w:val="00D730A8"/>
    <w:rsid w:val="00D7340B"/>
    <w:rsid w:val="00D73417"/>
    <w:rsid w:val="00D737C6"/>
    <w:rsid w:val="00D7382A"/>
    <w:rsid w:val="00D73A70"/>
    <w:rsid w:val="00D73AA5"/>
    <w:rsid w:val="00D73B4B"/>
    <w:rsid w:val="00D73BEE"/>
    <w:rsid w:val="00D73C99"/>
    <w:rsid w:val="00D73E05"/>
    <w:rsid w:val="00D73F65"/>
    <w:rsid w:val="00D73FC9"/>
    <w:rsid w:val="00D74025"/>
    <w:rsid w:val="00D748DE"/>
    <w:rsid w:val="00D74B0F"/>
    <w:rsid w:val="00D74B26"/>
    <w:rsid w:val="00D74C20"/>
    <w:rsid w:val="00D753E6"/>
    <w:rsid w:val="00D758BB"/>
    <w:rsid w:val="00D75C51"/>
    <w:rsid w:val="00D75C72"/>
    <w:rsid w:val="00D75C79"/>
    <w:rsid w:val="00D75DCB"/>
    <w:rsid w:val="00D75ED9"/>
    <w:rsid w:val="00D761C5"/>
    <w:rsid w:val="00D762F1"/>
    <w:rsid w:val="00D76855"/>
    <w:rsid w:val="00D76A1E"/>
    <w:rsid w:val="00D76FAE"/>
    <w:rsid w:val="00D7747E"/>
    <w:rsid w:val="00D77497"/>
    <w:rsid w:val="00D775A9"/>
    <w:rsid w:val="00D77A5A"/>
    <w:rsid w:val="00D77BA9"/>
    <w:rsid w:val="00D77CDA"/>
    <w:rsid w:val="00D77E8D"/>
    <w:rsid w:val="00D77F1A"/>
    <w:rsid w:val="00D80056"/>
    <w:rsid w:val="00D802E9"/>
    <w:rsid w:val="00D80305"/>
    <w:rsid w:val="00D80884"/>
    <w:rsid w:val="00D80AD2"/>
    <w:rsid w:val="00D80CB7"/>
    <w:rsid w:val="00D80D1C"/>
    <w:rsid w:val="00D80DD1"/>
    <w:rsid w:val="00D80DD6"/>
    <w:rsid w:val="00D813DD"/>
    <w:rsid w:val="00D81955"/>
    <w:rsid w:val="00D81A6A"/>
    <w:rsid w:val="00D82C56"/>
    <w:rsid w:val="00D831DA"/>
    <w:rsid w:val="00D832BD"/>
    <w:rsid w:val="00D833D3"/>
    <w:rsid w:val="00D836BD"/>
    <w:rsid w:val="00D83725"/>
    <w:rsid w:val="00D83A87"/>
    <w:rsid w:val="00D83C43"/>
    <w:rsid w:val="00D83DE3"/>
    <w:rsid w:val="00D84D38"/>
    <w:rsid w:val="00D85216"/>
    <w:rsid w:val="00D85370"/>
    <w:rsid w:val="00D854BD"/>
    <w:rsid w:val="00D8577E"/>
    <w:rsid w:val="00D8589E"/>
    <w:rsid w:val="00D859AD"/>
    <w:rsid w:val="00D859B5"/>
    <w:rsid w:val="00D85EDC"/>
    <w:rsid w:val="00D86066"/>
    <w:rsid w:val="00D8665C"/>
    <w:rsid w:val="00D866AB"/>
    <w:rsid w:val="00D86AB0"/>
    <w:rsid w:val="00D86CF5"/>
    <w:rsid w:val="00D871ED"/>
    <w:rsid w:val="00D8721F"/>
    <w:rsid w:val="00D873A5"/>
    <w:rsid w:val="00D87D3C"/>
    <w:rsid w:val="00D87DC7"/>
    <w:rsid w:val="00D901B2"/>
    <w:rsid w:val="00D904CC"/>
    <w:rsid w:val="00D90750"/>
    <w:rsid w:val="00D907C7"/>
    <w:rsid w:val="00D91079"/>
    <w:rsid w:val="00D9145D"/>
    <w:rsid w:val="00D9154C"/>
    <w:rsid w:val="00D919E9"/>
    <w:rsid w:val="00D91C9A"/>
    <w:rsid w:val="00D91E44"/>
    <w:rsid w:val="00D91F8A"/>
    <w:rsid w:val="00D92058"/>
    <w:rsid w:val="00D92201"/>
    <w:rsid w:val="00D922BC"/>
    <w:rsid w:val="00D92575"/>
    <w:rsid w:val="00D92638"/>
    <w:rsid w:val="00D92963"/>
    <w:rsid w:val="00D92A3A"/>
    <w:rsid w:val="00D92FD9"/>
    <w:rsid w:val="00D92FDB"/>
    <w:rsid w:val="00D9311F"/>
    <w:rsid w:val="00D934AB"/>
    <w:rsid w:val="00D9352C"/>
    <w:rsid w:val="00D93D4E"/>
    <w:rsid w:val="00D94396"/>
    <w:rsid w:val="00D944EE"/>
    <w:rsid w:val="00D94DBC"/>
    <w:rsid w:val="00D94F40"/>
    <w:rsid w:val="00D95805"/>
    <w:rsid w:val="00D95A57"/>
    <w:rsid w:val="00D95B68"/>
    <w:rsid w:val="00D95E4C"/>
    <w:rsid w:val="00D95EDD"/>
    <w:rsid w:val="00D95F6D"/>
    <w:rsid w:val="00D96128"/>
    <w:rsid w:val="00D96561"/>
    <w:rsid w:val="00D96AE3"/>
    <w:rsid w:val="00D96C6D"/>
    <w:rsid w:val="00D96F8E"/>
    <w:rsid w:val="00D96FB7"/>
    <w:rsid w:val="00D97061"/>
    <w:rsid w:val="00D974CF"/>
    <w:rsid w:val="00D979D3"/>
    <w:rsid w:val="00D97A16"/>
    <w:rsid w:val="00DA0029"/>
    <w:rsid w:val="00DA0191"/>
    <w:rsid w:val="00DA035A"/>
    <w:rsid w:val="00DA06C9"/>
    <w:rsid w:val="00DA07D8"/>
    <w:rsid w:val="00DA0886"/>
    <w:rsid w:val="00DA0A06"/>
    <w:rsid w:val="00DA16BE"/>
    <w:rsid w:val="00DA172B"/>
    <w:rsid w:val="00DA1ADE"/>
    <w:rsid w:val="00DA1F26"/>
    <w:rsid w:val="00DA1FFD"/>
    <w:rsid w:val="00DA23A5"/>
    <w:rsid w:val="00DA26E4"/>
    <w:rsid w:val="00DA2986"/>
    <w:rsid w:val="00DA2A1A"/>
    <w:rsid w:val="00DA2BC5"/>
    <w:rsid w:val="00DA32D7"/>
    <w:rsid w:val="00DA3667"/>
    <w:rsid w:val="00DA3675"/>
    <w:rsid w:val="00DA3766"/>
    <w:rsid w:val="00DA3A81"/>
    <w:rsid w:val="00DA3B1E"/>
    <w:rsid w:val="00DA3E39"/>
    <w:rsid w:val="00DA3E58"/>
    <w:rsid w:val="00DA470F"/>
    <w:rsid w:val="00DA4823"/>
    <w:rsid w:val="00DA4C22"/>
    <w:rsid w:val="00DA5277"/>
    <w:rsid w:val="00DA56DD"/>
    <w:rsid w:val="00DA5994"/>
    <w:rsid w:val="00DA5BFA"/>
    <w:rsid w:val="00DA623E"/>
    <w:rsid w:val="00DA6318"/>
    <w:rsid w:val="00DA68ED"/>
    <w:rsid w:val="00DA68F3"/>
    <w:rsid w:val="00DA698E"/>
    <w:rsid w:val="00DA6CB9"/>
    <w:rsid w:val="00DA6E9A"/>
    <w:rsid w:val="00DA73A1"/>
    <w:rsid w:val="00DA75BC"/>
    <w:rsid w:val="00DA782A"/>
    <w:rsid w:val="00DA7A91"/>
    <w:rsid w:val="00DB0301"/>
    <w:rsid w:val="00DB0912"/>
    <w:rsid w:val="00DB0DF3"/>
    <w:rsid w:val="00DB0F36"/>
    <w:rsid w:val="00DB114D"/>
    <w:rsid w:val="00DB1297"/>
    <w:rsid w:val="00DB1854"/>
    <w:rsid w:val="00DB19BC"/>
    <w:rsid w:val="00DB1D02"/>
    <w:rsid w:val="00DB1E46"/>
    <w:rsid w:val="00DB1F34"/>
    <w:rsid w:val="00DB2000"/>
    <w:rsid w:val="00DB232F"/>
    <w:rsid w:val="00DB234D"/>
    <w:rsid w:val="00DB2387"/>
    <w:rsid w:val="00DB252A"/>
    <w:rsid w:val="00DB26FC"/>
    <w:rsid w:val="00DB28DF"/>
    <w:rsid w:val="00DB2A0B"/>
    <w:rsid w:val="00DB2BF5"/>
    <w:rsid w:val="00DB2D82"/>
    <w:rsid w:val="00DB2ED0"/>
    <w:rsid w:val="00DB2F27"/>
    <w:rsid w:val="00DB327A"/>
    <w:rsid w:val="00DB3A1A"/>
    <w:rsid w:val="00DB3E5E"/>
    <w:rsid w:val="00DB41E0"/>
    <w:rsid w:val="00DB4226"/>
    <w:rsid w:val="00DB444B"/>
    <w:rsid w:val="00DB4454"/>
    <w:rsid w:val="00DB4C60"/>
    <w:rsid w:val="00DB4CC3"/>
    <w:rsid w:val="00DB4E75"/>
    <w:rsid w:val="00DB5171"/>
    <w:rsid w:val="00DB5863"/>
    <w:rsid w:val="00DB592F"/>
    <w:rsid w:val="00DB5A08"/>
    <w:rsid w:val="00DB5E6F"/>
    <w:rsid w:val="00DB6313"/>
    <w:rsid w:val="00DB6588"/>
    <w:rsid w:val="00DB6590"/>
    <w:rsid w:val="00DB65DC"/>
    <w:rsid w:val="00DB6F64"/>
    <w:rsid w:val="00DB719F"/>
    <w:rsid w:val="00DB71D4"/>
    <w:rsid w:val="00DB7262"/>
    <w:rsid w:val="00DB7392"/>
    <w:rsid w:val="00DB7502"/>
    <w:rsid w:val="00DB75EE"/>
    <w:rsid w:val="00DB7677"/>
    <w:rsid w:val="00DB7786"/>
    <w:rsid w:val="00DB7A13"/>
    <w:rsid w:val="00DB7AE3"/>
    <w:rsid w:val="00DB7DE4"/>
    <w:rsid w:val="00DC0105"/>
    <w:rsid w:val="00DC11CB"/>
    <w:rsid w:val="00DC143E"/>
    <w:rsid w:val="00DC2434"/>
    <w:rsid w:val="00DC2528"/>
    <w:rsid w:val="00DC252D"/>
    <w:rsid w:val="00DC2ABD"/>
    <w:rsid w:val="00DC2D53"/>
    <w:rsid w:val="00DC2E20"/>
    <w:rsid w:val="00DC316F"/>
    <w:rsid w:val="00DC3383"/>
    <w:rsid w:val="00DC35A0"/>
    <w:rsid w:val="00DC3646"/>
    <w:rsid w:val="00DC3924"/>
    <w:rsid w:val="00DC3C47"/>
    <w:rsid w:val="00DC3DE4"/>
    <w:rsid w:val="00DC3DF9"/>
    <w:rsid w:val="00DC4257"/>
    <w:rsid w:val="00DC4308"/>
    <w:rsid w:val="00DC46F2"/>
    <w:rsid w:val="00DC4814"/>
    <w:rsid w:val="00DC48CD"/>
    <w:rsid w:val="00DC556D"/>
    <w:rsid w:val="00DC55F8"/>
    <w:rsid w:val="00DC5865"/>
    <w:rsid w:val="00DC5C28"/>
    <w:rsid w:val="00DC5C9A"/>
    <w:rsid w:val="00DC5D62"/>
    <w:rsid w:val="00DC5F05"/>
    <w:rsid w:val="00DC6427"/>
    <w:rsid w:val="00DC6445"/>
    <w:rsid w:val="00DC66A2"/>
    <w:rsid w:val="00DC6960"/>
    <w:rsid w:val="00DC6D0F"/>
    <w:rsid w:val="00DC6F7B"/>
    <w:rsid w:val="00DC6F89"/>
    <w:rsid w:val="00DC6FE4"/>
    <w:rsid w:val="00DC71A6"/>
    <w:rsid w:val="00DC7210"/>
    <w:rsid w:val="00DC74F3"/>
    <w:rsid w:val="00DC7CD4"/>
    <w:rsid w:val="00DD014D"/>
    <w:rsid w:val="00DD0847"/>
    <w:rsid w:val="00DD0B73"/>
    <w:rsid w:val="00DD0C38"/>
    <w:rsid w:val="00DD0DFC"/>
    <w:rsid w:val="00DD0E87"/>
    <w:rsid w:val="00DD0FC4"/>
    <w:rsid w:val="00DD1311"/>
    <w:rsid w:val="00DD1A95"/>
    <w:rsid w:val="00DD1AAA"/>
    <w:rsid w:val="00DD1EB3"/>
    <w:rsid w:val="00DD1EE2"/>
    <w:rsid w:val="00DD1F60"/>
    <w:rsid w:val="00DD1F90"/>
    <w:rsid w:val="00DD212E"/>
    <w:rsid w:val="00DD23A4"/>
    <w:rsid w:val="00DD2C92"/>
    <w:rsid w:val="00DD35E5"/>
    <w:rsid w:val="00DD3640"/>
    <w:rsid w:val="00DD392D"/>
    <w:rsid w:val="00DD3A74"/>
    <w:rsid w:val="00DD3BA9"/>
    <w:rsid w:val="00DD3DF6"/>
    <w:rsid w:val="00DD43E8"/>
    <w:rsid w:val="00DD4449"/>
    <w:rsid w:val="00DD4656"/>
    <w:rsid w:val="00DD480E"/>
    <w:rsid w:val="00DD4C09"/>
    <w:rsid w:val="00DD4CA6"/>
    <w:rsid w:val="00DD4D8B"/>
    <w:rsid w:val="00DD4EE2"/>
    <w:rsid w:val="00DD50C3"/>
    <w:rsid w:val="00DD54A5"/>
    <w:rsid w:val="00DD58A1"/>
    <w:rsid w:val="00DD5A3E"/>
    <w:rsid w:val="00DD5A6D"/>
    <w:rsid w:val="00DD5F57"/>
    <w:rsid w:val="00DD6038"/>
    <w:rsid w:val="00DD605F"/>
    <w:rsid w:val="00DD631C"/>
    <w:rsid w:val="00DD638F"/>
    <w:rsid w:val="00DD6C72"/>
    <w:rsid w:val="00DD6F88"/>
    <w:rsid w:val="00DD7600"/>
    <w:rsid w:val="00DD7867"/>
    <w:rsid w:val="00DD7CE7"/>
    <w:rsid w:val="00DD7DD6"/>
    <w:rsid w:val="00DE0564"/>
    <w:rsid w:val="00DE05E3"/>
    <w:rsid w:val="00DE09A1"/>
    <w:rsid w:val="00DE0B6D"/>
    <w:rsid w:val="00DE0B8A"/>
    <w:rsid w:val="00DE0C72"/>
    <w:rsid w:val="00DE0F38"/>
    <w:rsid w:val="00DE0FFC"/>
    <w:rsid w:val="00DE184C"/>
    <w:rsid w:val="00DE1932"/>
    <w:rsid w:val="00DE1B63"/>
    <w:rsid w:val="00DE1E56"/>
    <w:rsid w:val="00DE1FAF"/>
    <w:rsid w:val="00DE209D"/>
    <w:rsid w:val="00DE215E"/>
    <w:rsid w:val="00DE2407"/>
    <w:rsid w:val="00DE275C"/>
    <w:rsid w:val="00DE296F"/>
    <w:rsid w:val="00DE2C5A"/>
    <w:rsid w:val="00DE2EB7"/>
    <w:rsid w:val="00DE32C3"/>
    <w:rsid w:val="00DE355C"/>
    <w:rsid w:val="00DE3754"/>
    <w:rsid w:val="00DE39E4"/>
    <w:rsid w:val="00DE3CDD"/>
    <w:rsid w:val="00DE437D"/>
    <w:rsid w:val="00DE44D5"/>
    <w:rsid w:val="00DE4518"/>
    <w:rsid w:val="00DE4766"/>
    <w:rsid w:val="00DE49ED"/>
    <w:rsid w:val="00DE49F7"/>
    <w:rsid w:val="00DE4FE4"/>
    <w:rsid w:val="00DE4FFC"/>
    <w:rsid w:val="00DE516F"/>
    <w:rsid w:val="00DE53C1"/>
    <w:rsid w:val="00DE59C8"/>
    <w:rsid w:val="00DE5A38"/>
    <w:rsid w:val="00DE5AE9"/>
    <w:rsid w:val="00DE5B9C"/>
    <w:rsid w:val="00DE5BC4"/>
    <w:rsid w:val="00DE6328"/>
    <w:rsid w:val="00DE6558"/>
    <w:rsid w:val="00DE68AE"/>
    <w:rsid w:val="00DE68BB"/>
    <w:rsid w:val="00DE701D"/>
    <w:rsid w:val="00DE70D0"/>
    <w:rsid w:val="00DE7683"/>
    <w:rsid w:val="00DE7935"/>
    <w:rsid w:val="00DF0006"/>
    <w:rsid w:val="00DF0564"/>
    <w:rsid w:val="00DF0720"/>
    <w:rsid w:val="00DF086E"/>
    <w:rsid w:val="00DF0A44"/>
    <w:rsid w:val="00DF0BE1"/>
    <w:rsid w:val="00DF0D92"/>
    <w:rsid w:val="00DF0DA5"/>
    <w:rsid w:val="00DF0EC0"/>
    <w:rsid w:val="00DF0F3A"/>
    <w:rsid w:val="00DF10BB"/>
    <w:rsid w:val="00DF12ED"/>
    <w:rsid w:val="00DF12FB"/>
    <w:rsid w:val="00DF1386"/>
    <w:rsid w:val="00DF19D6"/>
    <w:rsid w:val="00DF1A9B"/>
    <w:rsid w:val="00DF2413"/>
    <w:rsid w:val="00DF2638"/>
    <w:rsid w:val="00DF2B51"/>
    <w:rsid w:val="00DF2EA5"/>
    <w:rsid w:val="00DF3132"/>
    <w:rsid w:val="00DF3162"/>
    <w:rsid w:val="00DF32E7"/>
    <w:rsid w:val="00DF3475"/>
    <w:rsid w:val="00DF34B1"/>
    <w:rsid w:val="00DF3988"/>
    <w:rsid w:val="00DF3B97"/>
    <w:rsid w:val="00DF3D13"/>
    <w:rsid w:val="00DF3ECD"/>
    <w:rsid w:val="00DF41F2"/>
    <w:rsid w:val="00DF42FF"/>
    <w:rsid w:val="00DF43AE"/>
    <w:rsid w:val="00DF4890"/>
    <w:rsid w:val="00DF4999"/>
    <w:rsid w:val="00DF4AFB"/>
    <w:rsid w:val="00DF4D38"/>
    <w:rsid w:val="00DF4FCA"/>
    <w:rsid w:val="00DF52DB"/>
    <w:rsid w:val="00DF531B"/>
    <w:rsid w:val="00DF5543"/>
    <w:rsid w:val="00DF5675"/>
    <w:rsid w:val="00DF56CA"/>
    <w:rsid w:val="00DF5A11"/>
    <w:rsid w:val="00DF5FEF"/>
    <w:rsid w:val="00DF623B"/>
    <w:rsid w:val="00DF6764"/>
    <w:rsid w:val="00DF67D5"/>
    <w:rsid w:val="00DF68AB"/>
    <w:rsid w:val="00DF6BA0"/>
    <w:rsid w:val="00DF6EB1"/>
    <w:rsid w:val="00DF7644"/>
    <w:rsid w:val="00DF7682"/>
    <w:rsid w:val="00DF77F6"/>
    <w:rsid w:val="00DF7986"/>
    <w:rsid w:val="00DF7C5C"/>
    <w:rsid w:val="00DF7E7F"/>
    <w:rsid w:val="00DF7EF0"/>
    <w:rsid w:val="00E0008F"/>
    <w:rsid w:val="00E00180"/>
    <w:rsid w:val="00E001F1"/>
    <w:rsid w:val="00E002B1"/>
    <w:rsid w:val="00E00304"/>
    <w:rsid w:val="00E004EE"/>
    <w:rsid w:val="00E00595"/>
    <w:rsid w:val="00E006C8"/>
    <w:rsid w:val="00E00877"/>
    <w:rsid w:val="00E00957"/>
    <w:rsid w:val="00E00B17"/>
    <w:rsid w:val="00E00C2E"/>
    <w:rsid w:val="00E00C75"/>
    <w:rsid w:val="00E01170"/>
    <w:rsid w:val="00E0146F"/>
    <w:rsid w:val="00E018C7"/>
    <w:rsid w:val="00E01C49"/>
    <w:rsid w:val="00E01D51"/>
    <w:rsid w:val="00E01D7D"/>
    <w:rsid w:val="00E02068"/>
    <w:rsid w:val="00E02619"/>
    <w:rsid w:val="00E02767"/>
    <w:rsid w:val="00E02A32"/>
    <w:rsid w:val="00E02ABB"/>
    <w:rsid w:val="00E02B57"/>
    <w:rsid w:val="00E02D52"/>
    <w:rsid w:val="00E02D89"/>
    <w:rsid w:val="00E02FC5"/>
    <w:rsid w:val="00E03286"/>
    <w:rsid w:val="00E036C6"/>
    <w:rsid w:val="00E03D3C"/>
    <w:rsid w:val="00E03F27"/>
    <w:rsid w:val="00E03F3F"/>
    <w:rsid w:val="00E041CB"/>
    <w:rsid w:val="00E049B1"/>
    <w:rsid w:val="00E049C2"/>
    <w:rsid w:val="00E04C9B"/>
    <w:rsid w:val="00E04EF8"/>
    <w:rsid w:val="00E050DE"/>
    <w:rsid w:val="00E0529D"/>
    <w:rsid w:val="00E0551B"/>
    <w:rsid w:val="00E055AB"/>
    <w:rsid w:val="00E0576F"/>
    <w:rsid w:val="00E05B3B"/>
    <w:rsid w:val="00E05B8C"/>
    <w:rsid w:val="00E05C15"/>
    <w:rsid w:val="00E05D52"/>
    <w:rsid w:val="00E05F18"/>
    <w:rsid w:val="00E0609F"/>
    <w:rsid w:val="00E067A1"/>
    <w:rsid w:val="00E068C8"/>
    <w:rsid w:val="00E06969"/>
    <w:rsid w:val="00E06D1D"/>
    <w:rsid w:val="00E0730D"/>
    <w:rsid w:val="00E07507"/>
    <w:rsid w:val="00E0759A"/>
    <w:rsid w:val="00E076E1"/>
    <w:rsid w:val="00E07754"/>
    <w:rsid w:val="00E0776D"/>
    <w:rsid w:val="00E07C42"/>
    <w:rsid w:val="00E07D9E"/>
    <w:rsid w:val="00E10131"/>
    <w:rsid w:val="00E10902"/>
    <w:rsid w:val="00E10B95"/>
    <w:rsid w:val="00E10CF2"/>
    <w:rsid w:val="00E10F68"/>
    <w:rsid w:val="00E1169B"/>
    <w:rsid w:val="00E11CBF"/>
    <w:rsid w:val="00E11E32"/>
    <w:rsid w:val="00E12653"/>
    <w:rsid w:val="00E12877"/>
    <w:rsid w:val="00E12A1D"/>
    <w:rsid w:val="00E12D28"/>
    <w:rsid w:val="00E13540"/>
    <w:rsid w:val="00E13666"/>
    <w:rsid w:val="00E137ED"/>
    <w:rsid w:val="00E13AA4"/>
    <w:rsid w:val="00E13B8D"/>
    <w:rsid w:val="00E14198"/>
    <w:rsid w:val="00E14254"/>
    <w:rsid w:val="00E14653"/>
    <w:rsid w:val="00E14853"/>
    <w:rsid w:val="00E14A75"/>
    <w:rsid w:val="00E14E64"/>
    <w:rsid w:val="00E14FF5"/>
    <w:rsid w:val="00E1574B"/>
    <w:rsid w:val="00E15BDA"/>
    <w:rsid w:val="00E15F44"/>
    <w:rsid w:val="00E16789"/>
    <w:rsid w:val="00E16ACC"/>
    <w:rsid w:val="00E16BDB"/>
    <w:rsid w:val="00E16D69"/>
    <w:rsid w:val="00E1728E"/>
    <w:rsid w:val="00E17385"/>
    <w:rsid w:val="00E17396"/>
    <w:rsid w:val="00E175B7"/>
    <w:rsid w:val="00E177A1"/>
    <w:rsid w:val="00E17855"/>
    <w:rsid w:val="00E17A3F"/>
    <w:rsid w:val="00E17D7F"/>
    <w:rsid w:val="00E20038"/>
    <w:rsid w:val="00E20202"/>
    <w:rsid w:val="00E20233"/>
    <w:rsid w:val="00E20368"/>
    <w:rsid w:val="00E206B4"/>
    <w:rsid w:val="00E207C8"/>
    <w:rsid w:val="00E2093A"/>
    <w:rsid w:val="00E20CD7"/>
    <w:rsid w:val="00E20D9C"/>
    <w:rsid w:val="00E2109A"/>
    <w:rsid w:val="00E2121C"/>
    <w:rsid w:val="00E21296"/>
    <w:rsid w:val="00E21653"/>
    <w:rsid w:val="00E216EC"/>
    <w:rsid w:val="00E2173C"/>
    <w:rsid w:val="00E21D72"/>
    <w:rsid w:val="00E21E1C"/>
    <w:rsid w:val="00E220AA"/>
    <w:rsid w:val="00E2210F"/>
    <w:rsid w:val="00E222F1"/>
    <w:rsid w:val="00E22572"/>
    <w:rsid w:val="00E2298D"/>
    <w:rsid w:val="00E22A6D"/>
    <w:rsid w:val="00E235F3"/>
    <w:rsid w:val="00E236D7"/>
    <w:rsid w:val="00E23988"/>
    <w:rsid w:val="00E2426B"/>
    <w:rsid w:val="00E242A8"/>
    <w:rsid w:val="00E243FE"/>
    <w:rsid w:val="00E245FE"/>
    <w:rsid w:val="00E2470D"/>
    <w:rsid w:val="00E24C40"/>
    <w:rsid w:val="00E24CC3"/>
    <w:rsid w:val="00E24FB7"/>
    <w:rsid w:val="00E25165"/>
    <w:rsid w:val="00E25626"/>
    <w:rsid w:val="00E2566D"/>
    <w:rsid w:val="00E25A9D"/>
    <w:rsid w:val="00E25BD5"/>
    <w:rsid w:val="00E25C12"/>
    <w:rsid w:val="00E25DE7"/>
    <w:rsid w:val="00E25E0B"/>
    <w:rsid w:val="00E25E93"/>
    <w:rsid w:val="00E25F58"/>
    <w:rsid w:val="00E264CA"/>
    <w:rsid w:val="00E2655A"/>
    <w:rsid w:val="00E2698A"/>
    <w:rsid w:val="00E269BB"/>
    <w:rsid w:val="00E26A7D"/>
    <w:rsid w:val="00E26FD6"/>
    <w:rsid w:val="00E27002"/>
    <w:rsid w:val="00E270F4"/>
    <w:rsid w:val="00E272EF"/>
    <w:rsid w:val="00E2769C"/>
    <w:rsid w:val="00E277E5"/>
    <w:rsid w:val="00E27902"/>
    <w:rsid w:val="00E301AC"/>
    <w:rsid w:val="00E301CB"/>
    <w:rsid w:val="00E305E6"/>
    <w:rsid w:val="00E305FA"/>
    <w:rsid w:val="00E30777"/>
    <w:rsid w:val="00E307BE"/>
    <w:rsid w:val="00E307DB"/>
    <w:rsid w:val="00E30AC9"/>
    <w:rsid w:val="00E30AFD"/>
    <w:rsid w:val="00E30C13"/>
    <w:rsid w:val="00E30E0D"/>
    <w:rsid w:val="00E3110B"/>
    <w:rsid w:val="00E31148"/>
    <w:rsid w:val="00E31195"/>
    <w:rsid w:val="00E314F3"/>
    <w:rsid w:val="00E31825"/>
    <w:rsid w:val="00E31967"/>
    <w:rsid w:val="00E31AA3"/>
    <w:rsid w:val="00E31B5D"/>
    <w:rsid w:val="00E31B82"/>
    <w:rsid w:val="00E31C13"/>
    <w:rsid w:val="00E31EDC"/>
    <w:rsid w:val="00E31F0A"/>
    <w:rsid w:val="00E3202F"/>
    <w:rsid w:val="00E32C2F"/>
    <w:rsid w:val="00E32C95"/>
    <w:rsid w:val="00E33283"/>
    <w:rsid w:val="00E33925"/>
    <w:rsid w:val="00E3397D"/>
    <w:rsid w:val="00E34313"/>
    <w:rsid w:val="00E34728"/>
    <w:rsid w:val="00E34777"/>
    <w:rsid w:val="00E34AAE"/>
    <w:rsid w:val="00E34DCA"/>
    <w:rsid w:val="00E34F2A"/>
    <w:rsid w:val="00E35358"/>
    <w:rsid w:val="00E35514"/>
    <w:rsid w:val="00E3583A"/>
    <w:rsid w:val="00E35F3F"/>
    <w:rsid w:val="00E3629E"/>
    <w:rsid w:val="00E364AB"/>
    <w:rsid w:val="00E36504"/>
    <w:rsid w:val="00E36862"/>
    <w:rsid w:val="00E3689A"/>
    <w:rsid w:val="00E36AAE"/>
    <w:rsid w:val="00E36BA1"/>
    <w:rsid w:val="00E36D55"/>
    <w:rsid w:val="00E37156"/>
    <w:rsid w:val="00E37505"/>
    <w:rsid w:val="00E37527"/>
    <w:rsid w:val="00E378CA"/>
    <w:rsid w:val="00E404AD"/>
    <w:rsid w:val="00E40864"/>
    <w:rsid w:val="00E40900"/>
    <w:rsid w:val="00E40C9F"/>
    <w:rsid w:val="00E40F9F"/>
    <w:rsid w:val="00E41671"/>
    <w:rsid w:val="00E41741"/>
    <w:rsid w:val="00E41986"/>
    <w:rsid w:val="00E41D04"/>
    <w:rsid w:val="00E41DF0"/>
    <w:rsid w:val="00E41F69"/>
    <w:rsid w:val="00E42281"/>
    <w:rsid w:val="00E42444"/>
    <w:rsid w:val="00E4254A"/>
    <w:rsid w:val="00E427F3"/>
    <w:rsid w:val="00E42844"/>
    <w:rsid w:val="00E42846"/>
    <w:rsid w:val="00E4293A"/>
    <w:rsid w:val="00E42AB2"/>
    <w:rsid w:val="00E42BFE"/>
    <w:rsid w:val="00E43391"/>
    <w:rsid w:val="00E436C3"/>
    <w:rsid w:val="00E43ADC"/>
    <w:rsid w:val="00E43B0A"/>
    <w:rsid w:val="00E43B9C"/>
    <w:rsid w:val="00E43CBF"/>
    <w:rsid w:val="00E44B7E"/>
    <w:rsid w:val="00E44CC0"/>
    <w:rsid w:val="00E44F72"/>
    <w:rsid w:val="00E45054"/>
    <w:rsid w:val="00E450A8"/>
    <w:rsid w:val="00E450CF"/>
    <w:rsid w:val="00E45195"/>
    <w:rsid w:val="00E4545C"/>
    <w:rsid w:val="00E457BB"/>
    <w:rsid w:val="00E45BD5"/>
    <w:rsid w:val="00E468E9"/>
    <w:rsid w:val="00E469EF"/>
    <w:rsid w:val="00E46BC4"/>
    <w:rsid w:val="00E47000"/>
    <w:rsid w:val="00E472CB"/>
    <w:rsid w:val="00E473CD"/>
    <w:rsid w:val="00E474E2"/>
    <w:rsid w:val="00E4757C"/>
    <w:rsid w:val="00E478BE"/>
    <w:rsid w:val="00E5003F"/>
    <w:rsid w:val="00E500A7"/>
    <w:rsid w:val="00E50138"/>
    <w:rsid w:val="00E50832"/>
    <w:rsid w:val="00E50A5F"/>
    <w:rsid w:val="00E50BF9"/>
    <w:rsid w:val="00E51A26"/>
    <w:rsid w:val="00E51C04"/>
    <w:rsid w:val="00E51D0B"/>
    <w:rsid w:val="00E51EB4"/>
    <w:rsid w:val="00E5244A"/>
    <w:rsid w:val="00E52801"/>
    <w:rsid w:val="00E52821"/>
    <w:rsid w:val="00E52A26"/>
    <w:rsid w:val="00E52F2C"/>
    <w:rsid w:val="00E53015"/>
    <w:rsid w:val="00E53370"/>
    <w:rsid w:val="00E537A8"/>
    <w:rsid w:val="00E53859"/>
    <w:rsid w:val="00E538E3"/>
    <w:rsid w:val="00E54460"/>
    <w:rsid w:val="00E54846"/>
    <w:rsid w:val="00E548E4"/>
    <w:rsid w:val="00E54936"/>
    <w:rsid w:val="00E54A1B"/>
    <w:rsid w:val="00E54AB3"/>
    <w:rsid w:val="00E54AD6"/>
    <w:rsid w:val="00E54B9F"/>
    <w:rsid w:val="00E54EB9"/>
    <w:rsid w:val="00E5519C"/>
    <w:rsid w:val="00E5545E"/>
    <w:rsid w:val="00E55528"/>
    <w:rsid w:val="00E557DE"/>
    <w:rsid w:val="00E5582E"/>
    <w:rsid w:val="00E55881"/>
    <w:rsid w:val="00E55922"/>
    <w:rsid w:val="00E55C7A"/>
    <w:rsid w:val="00E55E45"/>
    <w:rsid w:val="00E55FB3"/>
    <w:rsid w:val="00E567D1"/>
    <w:rsid w:val="00E5701A"/>
    <w:rsid w:val="00E576B0"/>
    <w:rsid w:val="00E57D01"/>
    <w:rsid w:val="00E60242"/>
    <w:rsid w:val="00E60802"/>
    <w:rsid w:val="00E6092B"/>
    <w:rsid w:val="00E60D30"/>
    <w:rsid w:val="00E60FED"/>
    <w:rsid w:val="00E61163"/>
    <w:rsid w:val="00E617C4"/>
    <w:rsid w:val="00E6197E"/>
    <w:rsid w:val="00E61A78"/>
    <w:rsid w:val="00E61AF1"/>
    <w:rsid w:val="00E61BBA"/>
    <w:rsid w:val="00E61C24"/>
    <w:rsid w:val="00E62193"/>
    <w:rsid w:val="00E62345"/>
    <w:rsid w:val="00E628BF"/>
    <w:rsid w:val="00E62ADC"/>
    <w:rsid w:val="00E62D0F"/>
    <w:rsid w:val="00E62EC7"/>
    <w:rsid w:val="00E6377F"/>
    <w:rsid w:val="00E63B53"/>
    <w:rsid w:val="00E63FA5"/>
    <w:rsid w:val="00E64676"/>
    <w:rsid w:val="00E64746"/>
    <w:rsid w:val="00E647FA"/>
    <w:rsid w:val="00E64949"/>
    <w:rsid w:val="00E64CAD"/>
    <w:rsid w:val="00E6503B"/>
    <w:rsid w:val="00E651F9"/>
    <w:rsid w:val="00E657DC"/>
    <w:rsid w:val="00E65826"/>
    <w:rsid w:val="00E65BE0"/>
    <w:rsid w:val="00E65CA7"/>
    <w:rsid w:val="00E65D57"/>
    <w:rsid w:val="00E65D85"/>
    <w:rsid w:val="00E661C5"/>
    <w:rsid w:val="00E6651F"/>
    <w:rsid w:val="00E66712"/>
    <w:rsid w:val="00E668D8"/>
    <w:rsid w:val="00E66B38"/>
    <w:rsid w:val="00E671E6"/>
    <w:rsid w:val="00E672AE"/>
    <w:rsid w:val="00E673B6"/>
    <w:rsid w:val="00E67622"/>
    <w:rsid w:val="00E67779"/>
    <w:rsid w:val="00E677AE"/>
    <w:rsid w:val="00E67884"/>
    <w:rsid w:val="00E67AD6"/>
    <w:rsid w:val="00E67B99"/>
    <w:rsid w:val="00E67F8F"/>
    <w:rsid w:val="00E70423"/>
    <w:rsid w:val="00E705A5"/>
    <w:rsid w:val="00E70693"/>
    <w:rsid w:val="00E7103C"/>
    <w:rsid w:val="00E710E3"/>
    <w:rsid w:val="00E712B1"/>
    <w:rsid w:val="00E712CF"/>
    <w:rsid w:val="00E71BCC"/>
    <w:rsid w:val="00E71DA9"/>
    <w:rsid w:val="00E71E6F"/>
    <w:rsid w:val="00E71FEF"/>
    <w:rsid w:val="00E728E1"/>
    <w:rsid w:val="00E72901"/>
    <w:rsid w:val="00E72B8B"/>
    <w:rsid w:val="00E735CD"/>
    <w:rsid w:val="00E73635"/>
    <w:rsid w:val="00E7387A"/>
    <w:rsid w:val="00E739CC"/>
    <w:rsid w:val="00E74510"/>
    <w:rsid w:val="00E74722"/>
    <w:rsid w:val="00E74B3D"/>
    <w:rsid w:val="00E74E72"/>
    <w:rsid w:val="00E74F37"/>
    <w:rsid w:val="00E74F5C"/>
    <w:rsid w:val="00E74FFE"/>
    <w:rsid w:val="00E7526C"/>
    <w:rsid w:val="00E75315"/>
    <w:rsid w:val="00E754BC"/>
    <w:rsid w:val="00E756CE"/>
    <w:rsid w:val="00E75B88"/>
    <w:rsid w:val="00E75D69"/>
    <w:rsid w:val="00E7603E"/>
    <w:rsid w:val="00E76062"/>
    <w:rsid w:val="00E7638D"/>
    <w:rsid w:val="00E763D5"/>
    <w:rsid w:val="00E764FA"/>
    <w:rsid w:val="00E76B45"/>
    <w:rsid w:val="00E77012"/>
    <w:rsid w:val="00E77152"/>
    <w:rsid w:val="00E772C9"/>
    <w:rsid w:val="00E7737D"/>
    <w:rsid w:val="00E778A3"/>
    <w:rsid w:val="00E77AD6"/>
    <w:rsid w:val="00E77C09"/>
    <w:rsid w:val="00E77ECC"/>
    <w:rsid w:val="00E77F19"/>
    <w:rsid w:val="00E801F2"/>
    <w:rsid w:val="00E80225"/>
    <w:rsid w:val="00E8039D"/>
    <w:rsid w:val="00E80AD1"/>
    <w:rsid w:val="00E81003"/>
    <w:rsid w:val="00E81134"/>
    <w:rsid w:val="00E8127C"/>
    <w:rsid w:val="00E812C2"/>
    <w:rsid w:val="00E81324"/>
    <w:rsid w:val="00E816DA"/>
    <w:rsid w:val="00E81898"/>
    <w:rsid w:val="00E81D6F"/>
    <w:rsid w:val="00E81E45"/>
    <w:rsid w:val="00E8225E"/>
    <w:rsid w:val="00E823EB"/>
    <w:rsid w:val="00E823F6"/>
    <w:rsid w:val="00E827FF"/>
    <w:rsid w:val="00E82894"/>
    <w:rsid w:val="00E82A9E"/>
    <w:rsid w:val="00E83632"/>
    <w:rsid w:val="00E83947"/>
    <w:rsid w:val="00E83A3B"/>
    <w:rsid w:val="00E83C6D"/>
    <w:rsid w:val="00E840A1"/>
    <w:rsid w:val="00E841B4"/>
    <w:rsid w:val="00E84218"/>
    <w:rsid w:val="00E845F8"/>
    <w:rsid w:val="00E847C7"/>
    <w:rsid w:val="00E848C4"/>
    <w:rsid w:val="00E848F7"/>
    <w:rsid w:val="00E84BF6"/>
    <w:rsid w:val="00E8503C"/>
    <w:rsid w:val="00E85662"/>
    <w:rsid w:val="00E85818"/>
    <w:rsid w:val="00E85A32"/>
    <w:rsid w:val="00E85B51"/>
    <w:rsid w:val="00E85B55"/>
    <w:rsid w:val="00E85D38"/>
    <w:rsid w:val="00E85F3B"/>
    <w:rsid w:val="00E86251"/>
    <w:rsid w:val="00E8670F"/>
    <w:rsid w:val="00E86880"/>
    <w:rsid w:val="00E86A55"/>
    <w:rsid w:val="00E870DE"/>
    <w:rsid w:val="00E87118"/>
    <w:rsid w:val="00E87119"/>
    <w:rsid w:val="00E8715D"/>
    <w:rsid w:val="00E8769F"/>
    <w:rsid w:val="00E878D4"/>
    <w:rsid w:val="00E87A8D"/>
    <w:rsid w:val="00E87F39"/>
    <w:rsid w:val="00E90355"/>
    <w:rsid w:val="00E90732"/>
    <w:rsid w:val="00E9074C"/>
    <w:rsid w:val="00E908F0"/>
    <w:rsid w:val="00E90EB5"/>
    <w:rsid w:val="00E90F0C"/>
    <w:rsid w:val="00E910E4"/>
    <w:rsid w:val="00E9123F"/>
    <w:rsid w:val="00E916D6"/>
    <w:rsid w:val="00E91CA3"/>
    <w:rsid w:val="00E91D0D"/>
    <w:rsid w:val="00E91DF4"/>
    <w:rsid w:val="00E920C3"/>
    <w:rsid w:val="00E9251B"/>
    <w:rsid w:val="00E92650"/>
    <w:rsid w:val="00E92912"/>
    <w:rsid w:val="00E92BBC"/>
    <w:rsid w:val="00E92D59"/>
    <w:rsid w:val="00E92F01"/>
    <w:rsid w:val="00E931B1"/>
    <w:rsid w:val="00E93585"/>
    <w:rsid w:val="00E935B9"/>
    <w:rsid w:val="00E93974"/>
    <w:rsid w:val="00E93A28"/>
    <w:rsid w:val="00E93C78"/>
    <w:rsid w:val="00E93D1C"/>
    <w:rsid w:val="00E93E04"/>
    <w:rsid w:val="00E93E8C"/>
    <w:rsid w:val="00E942C0"/>
    <w:rsid w:val="00E944E8"/>
    <w:rsid w:val="00E946FD"/>
    <w:rsid w:val="00E94BAA"/>
    <w:rsid w:val="00E94F3A"/>
    <w:rsid w:val="00E950C9"/>
    <w:rsid w:val="00E9576C"/>
    <w:rsid w:val="00E95879"/>
    <w:rsid w:val="00E95BB1"/>
    <w:rsid w:val="00E95D02"/>
    <w:rsid w:val="00E96011"/>
    <w:rsid w:val="00E961EC"/>
    <w:rsid w:val="00E96972"/>
    <w:rsid w:val="00E96B7B"/>
    <w:rsid w:val="00E96BD2"/>
    <w:rsid w:val="00E96C6D"/>
    <w:rsid w:val="00E96CDC"/>
    <w:rsid w:val="00E96D9D"/>
    <w:rsid w:val="00E96DA7"/>
    <w:rsid w:val="00E96E14"/>
    <w:rsid w:val="00E96F0B"/>
    <w:rsid w:val="00E96F3F"/>
    <w:rsid w:val="00E970EE"/>
    <w:rsid w:val="00E9710D"/>
    <w:rsid w:val="00E977B4"/>
    <w:rsid w:val="00E9781B"/>
    <w:rsid w:val="00EA008E"/>
    <w:rsid w:val="00EA00AB"/>
    <w:rsid w:val="00EA03EE"/>
    <w:rsid w:val="00EA0547"/>
    <w:rsid w:val="00EA0737"/>
    <w:rsid w:val="00EA0772"/>
    <w:rsid w:val="00EA0B79"/>
    <w:rsid w:val="00EA0EC1"/>
    <w:rsid w:val="00EA0EEE"/>
    <w:rsid w:val="00EA1311"/>
    <w:rsid w:val="00EA14A7"/>
    <w:rsid w:val="00EA15C4"/>
    <w:rsid w:val="00EA15FC"/>
    <w:rsid w:val="00EA1C93"/>
    <w:rsid w:val="00EA1DAB"/>
    <w:rsid w:val="00EA1EA5"/>
    <w:rsid w:val="00EA1F7A"/>
    <w:rsid w:val="00EA1FE6"/>
    <w:rsid w:val="00EA2137"/>
    <w:rsid w:val="00EA27CD"/>
    <w:rsid w:val="00EA27D7"/>
    <w:rsid w:val="00EA295B"/>
    <w:rsid w:val="00EA2A07"/>
    <w:rsid w:val="00EA2A20"/>
    <w:rsid w:val="00EA3998"/>
    <w:rsid w:val="00EA3E0A"/>
    <w:rsid w:val="00EA3E0D"/>
    <w:rsid w:val="00EA3FAE"/>
    <w:rsid w:val="00EA4127"/>
    <w:rsid w:val="00EA4183"/>
    <w:rsid w:val="00EA432E"/>
    <w:rsid w:val="00EA437F"/>
    <w:rsid w:val="00EA4431"/>
    <w:rsid w:val="00EA4506"/>
    <w:rsid w:val="00EA47A3"/>
    <w:rsid w:val="00EA4A7A"/>
    <w:rsid w:val="00EA4CE4"/>
    <w:rsid w:val="00EA4D80"/>
    <w:rsid w:val="00EA4F3E"/>
    <w:rsid w:val="00EA5109"/>
    <w:rsid w:val="00EA5563"/>
    <w:rsid w:val="00EA5E1D"/>
    <w:rsid w:val="00EA5FD1"/>
    <w:rsid w:val="00EA6296"/>
    <w:rsid w:val="00EA6356"/>
    <w:rsid w:val="00EA64A6"/>
    <w:rsid w:val="00EA6557"/>
    <w:rsid w:val="00EA65EF"/>
    <w:rsid w:val="00EA6910"/>
    <w:rsid w:val="00EA6B46"/>
    <w:rsid w:val="00EA6C05"/>
    <w:rsid w:val="00EA6CCF"/>
    <w:rsid w:val="00EA7281"/>
    <w:rsid w:val="00EA7478"/>
    <w:rsid w:val="00EA7BCB"/>
    <w:rsid w:val="00EA7BEE"/>
    <w:rsid w:val="00EA7CF0"/>
    <w:rsid w:val="00EB02F5"/>
    <w:rsid w:val="00EB045D"/>
    <w:rsid w:val="00EB08F4"/>
    <w:rsid w:val="00EB0AC9"/>
    <w:rsid w:val="00EB0C7D"/>
    <w:rsid w:val="00EB0E85"/>
    <w:rsid w:val="00EB1415"/>
    <w:rsid w:val="00EB15C0"/>
    <w:rsid w:val="00EB1707"/>
    <w:rsid w:val="00EB1974"/>
    <w:rsid w:val="00EB1FF9"/>
    <w:rsid w:val="00EB233C"/>
    <w:rsid w:val="00EB24C7"/>
    <w:rsid w:val="00EB277B"/>
    <w:rsid w:val="00EB2A20"/>
    <w:rsid w:val="00EB2A41"/>
    <w:rsid w:val="00EB2BED"/>
    <w:rsid w:val="00EB2C00"/>
    <w:rsid w:val="00EB30A3"/>
    <w:rsid w:val="00EB30F9"/>
    <w:rsid w:val="00EB3462"/>
    <w:rsid w:val="00EB350D"/>
    <w:rsid w:val="00EB3743"/>
    <w:rsid w:val="00EB3BB6"/>
    <w:rsid w:val="00EB3BEC"/>
    <w:rsid w:val="00EB4420"/>
    <w:rsid w:val="00EB4462"/>
    <w:rsid w:val="00EB48CE"/>
    <w:rsid w:val="00EB4B1F"/>
    <w:rsid w:val="00EB4B2F"/>
    <w:rsid w:val="00EB5489"/>
    <w:rsid w:val="00EB560D"/>
    <w:rsid w:val="00EB5670"/>
    <w:rsid w:val="00EB5726"/>
    <w:rsid w:val="00EB5B8F"/>
    <w:rsid w:val="00EB5D78"/>
    <w:rsid w:val="00EB5DF7"/>
    <w:rsid w:val="00EB5F53"/>
    <w:rsid w:val="00EB627C"/>
    <w:rsid w:val="00EB6328"/>
    <w:rsid w:val="00EB65C2"/>
    <w:rsid w:val="00EB66A7"/>
    <w:rsid w:val="00EB66E5"/>
    <w:rsid w:val="00EB6C16"/>
    <w:rsid w:val="00EB6E4C"/>
    <w:rsid w:val="00EB6F13"/>
    <w:rsid w:val="00EB6F47"/>
    <w:rsid w:val="00EB7203"/>
    <w:rsid w:val="00EB76BC"/>
    <w:rsid w:val="00EB78FC"/>
    <w:rsid w:val="00EB7A44"/>
    <w:rsid w:val="00EB7FFA"/>
    <w:rsid w:val="00EC0125"/>
    <w:rsid w:val="00EC036D"/>
    <w:rsid w:val="00EC0432"/>
    <w:rsid w:val="00EC0950"/>
    <w:rsid w:val="00EC0E39"/>
    <w:rsid w:val="00EC0E89"/>
    <w:rsid w:val="00EC10FB"/>
    <w:rsid w:val="00EC143A"/>
    <w:rsid w:val="00EC14E8"/>
    <w:rsid w:val="00EC1911"/>
    <w:rsid w:val="00EC1943"/>
    <w:rsid w:val="00EC1AF7"/>
    <w:rsid w:val="00EC1B8D"/>
    <w:rsid w:val="00EC262B"/>
    <w:rsid w:val="00EC2747"/>
    <w:rsid w:val="00EC2861"/>
    <w:rsid w:val="00EC2900"/>
    <w:rsid w:val="00EC2BCB"/>
    <w:rsid w:val="00EC2C6D"/>
    <w:rsid w:val="00EC3A78"/>
    <w:rsid w:val="00EC4032"/>
    <w:rsid w:val="00EC48E8"/>
    <w:rsid w:val="00EC4AD5"/>
    <w:rsid w:val="00EC4C2B"/>
    <w:rsid w:val="00EC5601"/>
    <w:rsid w:val="00EC5C6A"/>
    <w:rsid w:val="00EC5C7C"/>
    <w:rsid w:val="00EC5DC0"/>
    <w:rsid w:val="00EC5DFF"/>
    <w:rsid w:val="00EC62EE"/>
    <w:rsid w:val="00EC6327"/>
    <w:rsid w:val="00EC6756"/>
    <w:rsid w:val="00EC68A7"/>
    <w:rsid w:val="00EC6A82"/>
    <w:rsid w:val="00EC75D2"/>
    <w:rsid w:val="00EC7625"/>
    <w:rsid w:val="00EC771B"/>
    <w:rsid w:val="00EC7C0B"/>
    <w:rsid w:val="00ED007E"/>
    <w:rsid w:val="00ED031C"/>
    <w:rsid w:val="00ED082F"/>
    <w:rsid w:val="00ED1007"/>
    <w:rsid w:val="00ED12FF"/>
    <w:rsid w:val="00ED15F6"/>
    <w:rsid w:val="00ED193F"/>
    <w:rsid w:val="00ED1E25"/>
    <w:rsid w:val="00ED2066"/>
    <w:rsid w:val="00ED2115"/>
    <w:rsid w:val="00ED22C5"/>
    <w:rsid w:val="00ED2536"/>
    <w:rsid w:val="00ED260A"/>
    <w:rsid w:val="00ED263B"/>
    <w:rsid w:val="00ED2AF7"/>
    <w:rsid w:val="00ED2BF1"/>
    <w:rsid w:val="00ED2F0D"/>
    <w:rsid w:val="00ED2F5C"/>
    <w:rsid w:val="00ED3132"/>
    <w:rsid w:val="00ED31D2"/>
    <w:rsid w:val="00ED32BC"/>
    <w:rsid w:val="00ED3815"/>
    <w:rsid w:val="00ED3971"/>
    <w:rsid w:val="00ED3AF8"/>
    <w:rsid w:val="00ED3CC6"/>
    <w:rsid w:val="00ED4097"/>
    <w:rsid w:val="00ED4217"/>
    <w:rsid w:val="00ED439C"/>
    <w:rsid w:val="00ED458A"/>
    <w:rsid w:val="00ED4C67"/>
    <w:rsid w:val="00ED4FB3"/>
    <w:rsid w:val="00ED50EE"/>
    <w:rsid w:val="00ED5979"/>
    <w:rsid w:val="00ED5B7C"/>
    <w:rsid w:val="00ED5CE3"/>
    <w:rsid w:val="00ED60D2"/>
    <w:rsid w:val="00ED6180"/>
    <w:rsid w:val="00ED6414"/>
    <w:rsid w:val="00ED6A4A"/>
    <w:rsid w:val="00ED6A8F"/>
    <w:rsid w:val="00ED6E82"/>
    <w:rsid w:val="00ED6EA1"/>
    <w:rsid w:val="00ED7435"/>
    <w:rsid w:val="00ED74E8"/>
    <w:rsid w:val="00ED76BD"/>
    <w:rsid w:val="00ED776A"/>
    <w:rsid w:val="00ED7790"/>
    <w:rsid w:val="00ED7975"/>
    <w:rsid w:val="00ED7B7B"/>
    <w:rsid w:val="00EE0125"/>
    <w:rsid w:val="00EE01DC"/>
    <w:rsid w:val="00EE02FD"/>
    <w:rsid w:val="00EE03D4"/>
    <w:rsid w:val="00EE03EE"/>
    <w:rsid w:val="00EE0760"/>
    <w:rsid w:val="00EE0906"/>
    <w:rsid w:val="00EE0945"/>
    <w:rsid w:val="00EE0A20"/>
    <w:rsid w:val="00EE0D1C"/>
    <w:rsid w:val="00EE0E28"/>
    <w:rsid w:val="00EE0F24"/>
    <w:rsid w:val="00EE0FDD"/>
    <w:rsid w:val="00EE103C"/>
    <w:rsid w:val="00EE124C"/>
    <w:rsid w:val="00EE130F"/>
    <w:rsid w:val="00EE147C"/>
    <w:rsid w:val="00EE1623"/>
    <w:rsid w:val="00EE1D3E"/>
    <w:rsid w:val="00EE20B0"/>
    <w:rsid w:val="00EE258A"/>
    <w:rsid w:val="00EE26D8"/>
    <w:rsid w:val="00EE294E"/>
    <w:rsid w:val="00EE2968"/>
    <w:rsid w:val="00EE2971"/>
    <w:rsid w:val="00EE2A61"/>
    <w:rsid w:val="00EE2AA8"/>
    <w:rsid w:val="00EE2CF1"/>
    <w:rsid w:val="00EE2D01"/>
    <w:rsid w:val="00EE2D27"/>
    <w:rsid w:val="00EE3390"/>
    <w:rsid w:val="00EE3583"/>
    <w:rsid w:val="00EE3605"/>
    <w:rsid w:val="00EE371C"/>
    <w:rsid w:val="00EE417D"/>
    <w:rsid w:val="00EE41F1"/>
    <w:rsid w:val="00EE4207"/>
    <w:rsid w:val="00EE44FE"/>
    <w:rsid w:val="00EE46A6"/>
    <w:rsid w:val="00EE46CF"/>
    <w:rsid w:val="00EE4818"/>
    <w:rsid w:val="00EE48BD"/>
    <w:rsid w:val="00EE4B12"/>
    <w:rsid w:val="00EE5C00"/>
    <w:rsid w:val="00EE5C21"/>
    <w:rsid w:val="00EE5CFD"/>
    <w:rsid w:val="00EE5E1A"/>
    <w:rsid w:val="00EE64CE"/>
    <w:rsid w:val="00EE68B7"/>
    <w:rsid w:val="00EE6B54"/>
    <w:rsid w:val="00EE6E34"/>
    <w:rsid w:val="00EE6E77"/>
    <w:rsid w:val="00EE6ED9"/>
    <w:rsid w:val="00EE71F9"/>
    <w:rsid w:val="00EE7598"/>
    <w:rsid w:val="00EE77B8"/>
    <w:rsid w:val="00EE78BB"/>
    <w:rsid w:val="00EE7C17"/>
    <w:rsid w:val="00EE7F1C"/>
    <w:rsid w:val="00EE7F3A"/>
    <w:rsid w:val="00EE7F93"/>
    <w:rsid w:val="00EF007E"/>
    <w:rsid w:val="00EF0316"/>
    <w:rsid w:val="00EF0685"/>
    <w:rsid w:val="00EF0EEA"/>
    <w:rsid w:val="00EF0F62"/>
    <w:rsid w:val="00EF16A2"/>
    <w:rsid w:val="00EF1991"/>
    <w:rsid w:val="00EF2020"/>
    <w:rsid w:val="00EF25D2"/>
    <w:rsid w:val="00EF2641"/>
    <w:rsid w:val="00EF2B64"/>
    <w:rsid w:val="00EF2DB3"/>
    <w:rsid w:val="00EF2E5B"/>
    <w:rsid w:val="00EF30B9"/>
    <w:rsid w:val="00EF332F"/>
    <w:rsid w:val="00EF3E2C"/>
    <w:rsid w:val="00EF3E7F"/>
    <w:rsid w:val="00EF3FB1"/>
    <w:rsid w:val="00EF3FE4"/>
    <w:rsid w:val="00EF3FF5"/>
    <w:rsid w:val="00EF4126"/>
    <w:rsid w:val="00EF466A"/>
    <w:rsid w:val="00EF47DC"/>
    <w:rsid w:val="00EF5042"/>
    <w:rsid w:val="00EF532E"/>
    <w:rsid w:val="00EF53DF"/>
    <w:rsid w:val="00EF547F"/>
    <w:rsid w:val="00EF5A3A"/>
    <w:rsid w:val="00EF5FC0"/>
    <w:rsid w:val="00EF6542"/>
    <w:rsid w:val="00EF6D0C"/>
    <w:rsid w:val="00EF6D4E"/>
    <w:rsid w:val="00EF6E22"/>
    <w:rsid w:val="00EF6F85"/>
    <w:rsid w:val="00EF6F96"/>
    <w:rsid w:val="00EF7002"/>
    <w:rsid w:val="00EF7AA2"/>
    <w:rsid w:val="00EF7AAD"/>
    <w:rsid w:val="00EF7E89"/>
    <w:rsid w:val="00F0000A"/>
    <w:rsid w:val="00F000D2"/>
    <w:rsid w:val="00F000D4"/>
    <w:rsid w:val="00F0010E"/>
    <w:rsid w:val="00F00460"/>
    <w:rsid w:val="00F00D1A"/>
    <w:rsid w:val="00F00D3C"/>
    <w:rsid w:val="00F01267"/>
    <w:rsid w:val="00F01308"/>
    <w:rsid w:val="00F01701"/>
    <w:rsid w:val="00F01803"/>
    <w:rsid w:val="00F0195C"/>
    <w:rsid w:val="00F01ABC"/>
    <w:rsid w:val="00F01D09"/>
    <w:rsid w:val="00F01D71"/>
    <w:rsid w:val="00F01DD5"/>
    <w:rsid w:val="00F01EF8"/>
    <w:rsid w:val="00F022DE"/>
    <w:rsid w:val="00F023DA"/>
    <w:rsid w:val="00F029C4"/>
    <w:rsid w:val="00F02D71"/>
    <w:rsid w:val="00F02F50"/>
    <w:rsid w:val="00F0342B"/>
    <w:rsid w:val="00F0358D"/>
    <w:rsid w:val="00F035C3"/>
    <w:rsid w:val="00F037B9"/>
    <w:rsid w:val="00F0394C"/>
    <w:rsid w:val="00F039F7"/>
    <w:rsid w:val="00F03DBC"/>
    <w:rsid w:val="00F040C1"/>
    <w:rsid w:val="00F0478E"/>
    <w:rsid w:val="00F04B11"/>
    <w:rsid w:val="00F04CA2"/>
    <w:rsid w:val="00F04CE5"/>
    <w:rsid w:val="00F054EC"/>
    <w:rsid w:val="00F05813"/>
    <w:rsid w:val="00F0598B"/>
    <w:rsid w:val="00F060D3"/>
    <w:rsid w:val="00F06133"/>
    <w:rsid w:val="00F06182"/>
    <w:rsid w:val="00F062E4"/>
    <w:rsid w:val="00F06425"/>
    <w:rsid w:val="00F0656E"/>
    <w:rsid w:val="00F065F0"/>
    <w:rsid w:val="00F06C08"/>
    <w:rsid w:val="00F06D4D"/>
    <w:rsid w:val="00F06F39"/>
    <w:rsid w:val="00F0748C"/>
    <w:rsid w:val="00F0788E"/>
    <w:rsid w:val="00F07DBC"/>
    <w:rsid w:val="00F10061"/>
    <w:rsid w:val="00F10080"/>
    <w:rsid w:val="00F10130"/>
    <w:rsid w:val="00F1046F"/>
    <w:rsid w:val="00F104A2"/>
    <w:rsid w:val="00F10685"/>
    <w:rsid w:val="00F10BAD"/>
    <w:rsid w:val="00F10BD6"/>
    <w:rsid w:val="00F10DAB"/>
    <w:rsid w:val="00F10E1E"/>
    <w:rsid w:val="00F112AC"/>
    <w:rsid w:val="00F1170E"/>
    <w:rsid w:val="00F11753"/>
    <w:rsid w:val="00F11768"/>
    <w:rsid w:val="00F117D1"/>
    <w:rsid w:val="00F11EDD"/>
    <w:rsid w:val="00F122A7"/>
    <w:rsid w:val="00F1253D"/>
    <w:rsid w:val="00F12827"/>
    <w:rsid w:val="00F12919"/>
    <w:rsid w:val="00F12A95"/>
    <w:rsid w:val="00F12D1A"/>
    <w:rsid w:val="00F13228"/>
    <w:rsid w:val="00F132CD"/>
    <w:rsid w:val="00F13644"/>
    <w:rsid w:val="00F13BC5"/>
    <w:rsid w:val="00F13D0A"/>
    <w:rsid w:val="00F13E85"/>
    <w:rsid w:val="00F14112"/>
    <w:rsid w:val="00F1466D"/>
    <w:rsid w:val="00F148C6"/>
    <w:rsid w:val="00F14A7A"/>
    <w:rsid w:val="00F14A81"/>
    <w:rsid w:val="00F14C68"/>
    <w:rsid w:val="00F14E8D"/>
    <w:rsid w:val="00F14F98"/>
    <w:rsid w:val="00F150EA"/>
    <w:rsid w:val="00F15152"/>
    <w:rsid w:val="00F1522A"/>
    <w:rsid w:val="00F152C4"/>
    <w:rsid w:val="00F156BE"/>
    <w:rsid w:val="00F156EC"/>
    <w:rsid w:val="00F15999"/>
    <w:rsid w:val="00F16342"/>
    <w:rsid w:val="00F167AF"/>
    <w:rsid w:val="00F1687C"/>
    <w:rsid w:val="00F16AC7"/>
    <w:rsid w:val="00F16CAF"/>
    <w:rsid w:val="00F16D74"/>
    <w:rsid w:val="00F16FA6"/>
    <w:rsid w:val="00F171AC"/>
    <w:rsid w:val="00F178FA"/>
    <w:rsid w:val="00F179B7"/>
    <w:rsid w:val="00F179BE"/>
    <w:rsid w:val="00F17CCE"/>
    <w:rsid w:val="00F17DC0"/>
    <w:rsid w:val="00F17F99"/>
    <w:rsid w:val="00F20016"/>
    <w:rsid w:val="00F206CE"/>
    <w:rsid w:val="00F20B03"/>
    <w:rsid w:val="00F20BBC"/>
    <w:rsid w:val="00F20D95"/>
    <w:rsid w:val="00F20E8C"/>
    <w:rsid w:val="00F21295"/>
    <w:rsid w:val="00F21328"/>
    <w:rsid w:val="00F2146E"/>
    <w:rsid w:val="00F21640"/>
    <w:rsid w:val="00F220EA"/>
    <w:rsid w:val="00F22236"/>
    <w:rsid w:val="00F22DA9"/>
    <w:rsid w:val="00F22EFB"/>
    <w:rsid w:val="00F231DF"/>
    <w:rsid w:val="00F23334"/>
    <w:rsid w:val="00F233CC"/>
    <w:rsid w:val="00F2342C"/>
    <w:rsid w:val="00F23536"/>
    <w:rsid w:val="00F23833"/>
    <w:rsid w:val="00F23AA3"/>
    <w:rsid w:val="00F24150"/>
    <w:rsid w:val="00F241E5"/>
    <w:rsid w:val="00F2453D"/>
    <w:rsid w:val="00F24EAF"/>
    <w:rsid w:val="00F253BA"/>
    <w:rsid w:val="00F259A3"/>
    <w:rsid w:val="00F2605B"/>
    <w:rsid w:val="00F266FC"/>
    <w:rsid w:val="00F2670F"/>
    <w:rsid w:val="00F268F4"/>
    <w:rsid w:val="00F26954"/>
    <w:rsid w:val="00F26A07"/>
    <w:rsid w:val="00F26B79"/>
    <w:rsid w:val="00F26BD0"/>
    <w:rsid w:val="00F26E9C"/>
    <w:rsid w:val="00F271E9"/>
    <w:rsid w:val="00F274C3"/>
    <w:rsid w:val="00F27514"/>
    <w:rsid w:val="00F27548"/>
    <w:rsid w:val="00F27AA1"/>
    <w:rsid w:val="00F27B28"/>
    <w:rsid w:val="00F27BE7"/>
    <w:rsid w:val="00F27FCA"/>
    <w:rsid w:val="00F3036C"/>
    <w:rsid w:val="00F3048D"/>
    <w:rsid w:val="00F305E0"/>
    <w:rsid w:val="00F30799"/>
    <w:rsid w:val="00F3089C"/>
    <w:rsid w:val="00F3091B"/>
    <w:rsid w:val="00F30A0F"/>
    <w:rsid w:val="00F30E83"/>
    <w:rsid w:val="00F30E84"/>
    <w:rsid w:val="00F30F88"/>
    <w:rsid w:val="00F3100F"/>
    <w:rsid w:val="00F31132"/>
    <w:rsid w:val="00F31A9B"/>
    <w:rsid w:val="00F31BCE"/>
    <w:rsid w:val="00F31DDC"/>
    <w:rsid w:val="00F31E61"/>
    <w:rsid w:val="00F327C5"/>
    <w:rsid w:val="00F32D90"/>
    <w:rsid w:val="00F32ED7"/>
    <w:rsid w:val="00F32F71"/>
    <w:rsid w:val="00F333B7"/>
    <w:rsid w:val="00F33625"/>
    <w:rsid w:val="00F33747"/>
    <w:rsid w:val="00F33964"/>
    <w:rsid w:val="00F33A02"/>
    <w:rsid w:val="00F33A84"/>
    <w:rsid w:val="00F33B46"/>
    <w:rsid w:val="00F33C46"/>
    <w:rsid w:val="00F33CAA"/>
    <w:rsid w:val="00F33DF9"/>
    <w:rsid w:val="00F34411"/>
    <w:rsid w:val="00F34527"/>
    <w:rsid w:val="00F34700"/>
    <w:rsid w:val="00F34A46"/>
    <w:rsid w:val="00F34FEB"/>
    <w:rsid w:val="00F35011"/>
    <w:rsid w:val="00F3526F"/>
    <w:rsid w:val="00F355AC"/>
    <w:rsid w:val="00F35BBD"/>
    <w:rsid w:val="00F36486"/>
    <w:rsid w:val="00F369C7"/>
    <w:rsid w:val="00F36CB8"/>
    <w:rsid w:val="00F36F21"/>
    <w:rsid w:val="00F374C2"/>
    <w:rsid w:val="00F40193"/>
    <w:rsid w:val="00F40325"/>
    <w:rsid w:val="00F40350"/>
    <w:rsid w:val="00F405AE"/>
    <w:rsid w:val="00F40D50"/>
    <w:rsid w:val="00F40E6B"/>
    <w:rsid w:val="00F41699"/>
    <w:rsid w:val="00F41726"/>
    <w:rsid w:val="00F419A3"/>
    <w:rsid w:val="00F41C05"/>
    <w:rsid w:val="00F42049"/>
    <w:rsid w:val="00F42254"/>
    <w:rsid w:val="00F42589"/>
    <w:rsid w:val="00F42695"/>
    <w:rsid w:val="00F42938"/>
    <w:rsid w:val="00F42D7F"/>
    <w:rsid w:val="00F42E5D"/>
    <w:rsid w:val="00F42EE9"/>
    <w:rsid w:val="00F42FA8"/>
    <w:rsid w:val="00F43259"/>
    <w:rsid w:val="00F435E8"/>
    <w:rsid w:val="00F436F6"/>
    <w:rsid w:val="00F437D5"/>
    <w:rsid w:val="00F43860"/>
    <w:rsid w:val="00F438B5"/>
    <w:rsid w:val="00F43D22"/>
    <w:rsid w:val="00F43DF9"/>
    <w:rsid w:val="00F43E2A"/>
    <w:rsid w:val="00F4428A"/>
    <w:rsid w:val="00F4442A"/>
    <w:rsid w:val="00F446D6"/>
    <w:rsid w:val="00F448FE"/>
    <w:rsid w:val="00F4498E"/>
    <w:rsid w:val="00F44CE3"/>
    <w:rsid w:val="00F44E52"/>
    <w:rsid w:val="00F4500A"/>
    <w:rsid w:val="00F45576"/>
    <w:rsid w:val="00F4566F"/>
    <w:rsid w:val="00F45696"/>
    <w:rsid w:val="00F45808"/>
    <w:rsid w:val="00F45DC6"/>
    <w:rsid w:val="00F46302"/>
    <w:rsid w:val="00F46357"/>
    <w:rsid w:val="00F46510"/>
    <w:rsid w:val="00F46677"/>
    <w:rsid w:val="00F4673F"/>
    <w:rsid w:val="00F468D3"/>
    <w:rsid w:val="00F46A06"/>
    <w:rsid w:val="00F474E4"/>
    <w:rsid w:val="00F476B8"/>
    <w:rsid w:val="00F47855"/>
    <w:rsid w:val="00F47C64"/>
    <w:rsid w:val="00F47C7E"/>
    <w:rsid w:val="00F47D27"/>
    <w:rsid w:val="00F47DA1"/>
    <w:rsid w:val="00F47E13"/>
    <w:rsid w:val="00F47F21"/>
    <w:rsid w:val="00F502ED"/>
    <w:rsid w:val="00F5055B"/>
    <w:rsid w:val="00F50A7F"/>
    <w:rsid w:val="00F50DF0"/>
    <w:rsid w:val="00F51000"/>
    <w:rsid w:val="00F51118"/>
    <w:rsid w:val="00F516EE"/>
    <w:rsid w:val="00F51D7D"/>
    <w:rsid w:val="00F52075"/>
    <w:rsid w:val="00F52630"/>
    <w:rsid w:val="00F52790"/>
    <w:rsid w:val="00F527B8"/>
    <w:rsid w:val="00F529B3"/>
    <w:rsid w:val="00F52D78"/>
    <w:rsid w:val="00F53159"/>
    <w:rsid w:val="00F531F8"/>
    <w:rsid w:val="00F534FD"/>
    <w:rsid w:val="00F53D1A"/>
    <w:rsid w:val="00F542A6"/>
    <w:rsid w:val="00F54659"/>
    <w:rsid w:val="00F5487F"/>
    <w:rsid w:val="00F55380"/>
    <w:rsid w:val="00F553F8"/>
    <w:rsid w:val="00F55729"/>
    <w:rsid w:val="00F55790"/>
    <w:rsid w:val="00F55A58"/>
    <w:rsid w:val="00F55E5F"/>
    <w:rsid w:val="00F55FD1"/>
    <w:rsid w:val="00F562EB"/>
    <w:rsid w:val="00F563AA"/>
    <w:rsid w:val="00F568A0"/>
    <w:rsid w:val="00F568F1"/>
    <w:rsid w:val="00F56A03"/>
    <w:rsid w:val="00F56BE6"/>
    <w:rsid w:val="00F56FE6"/>
    <w:rsid w:val="00F572AC"/>
    <w:rsid w:val="00F5759F"/>
    <w:rsid w:val="00F575C0"/>
    <w:rsid w:val="00F57697"/>
    <w:rsid w:val="00F57DE2"/>
    <w:rsid w:val="00F57F5C"/>
    <w:rsid w:val="00F600CF"/>
    <w:rsid w:val="00F60117"/>
    <w:rsid w:val="00F6015B"/>
    <w:rsid w:val="00F603D2"/>
    <w:rsid w:val="00F60988"/>
    <w:rsid w:val="00F609A1"/>
    <w:rsid w:val="00F60CC7"/>
    <w:rsid w:val="00F61076"/>
    <w:rsid w:val="00F610F8"/>
    <w:rsid w:val="00F61510"/>
    <w:rsid w:val="00F6153E"/>
    <w:rsid w:val="00F61548"/>
    <w:rsid w:val="00F6160A"/>
    <w:rsid w:val="00F61620"/>
    <w:rsid w:val="00F6170B"/>
    <w:rsid w:val="00F61A26"/>
    <w:rsid w:val="00F61ED5"/>
    <w:rsid w:val="00F61FAD"/>
    <w:rsid w:val="00F621CF"/>
    <w:rsid w:val="00F62A6E"/>
    <w:rsid w:val="00F62D27"/>
    <w:rsid w:val="00F63142"/>
    <w:rsid w:val="00F63807"/>
    <w:rsid w:val="00F63BBE"/>
    <w:rsid w:val="00F6422E"/>
    <w:rsid w:val="00F64CED"/>
    <w:rsid w:val="00F654C2"/>
    <w:rsid w:val="00F65A39"/>
    <w:rsid w:val="00F65C40"/>
    <w:rsid w:val="00F65C8F"/>
    <w:rsid w:val="00F662A0"/>
    <w:rsid w:val="00F66878"/>
    <w:rsid w:val="00F66955"/>
    <w:rsid w:val="00F66AE3"/>
    <w:rsid w:val="00F66F3E"/>
    <w:rsid w:val="00F67228"/>
    <w:rsid w:val="00F679E5"/>
    <w:rsid w:val="00F67E84"/>
    <w:rsid w:val="00F70537"/>
    <w:rsid w:val="00F70AD4"/>
    <w:rsid w:val="00F70F10"/>
    <w:rsid w:val="00F711B9"/>
    <w:rsid w:val="00F711F3"/>
    <w:rsid w:val="00F71467"/>
    <w:rsid w:val="00F715E9"/>
    <w:rsid w:val="00F717D9"/>
    <w:rsid w:val="00F71C6B"/>
    <w:rsid w:val="00F71F5D"/>
    <w:rsid w:val="00F72522"/>
    <w:rsid w:val="00F725E4"/>
    <w:rsid w:val="00F72858"/>
    <w:rsid w:val="00F730AB"/>
    <w:rsid w:val="00F736F3"/>
    <w:rsid w:val="00F73D66"/>
    <w:rsid w:val="00F73E14"/>
    <w:rsid w:val="00F73FF6"/>
    <w:rsid w:val="00F74179"/>
    <w:rsid w:val="00F7425F"/>
    <w:rsid w:val="00F74510"/>
    <w:rsid w:val="00F748E9"/>
    <w:rsid w:val="00F74991"/>
    <w:rsid w:val="00F74CAC"/>
    <w:rsid w:val="00F74F7A"/>
    <w:rsid w:val="00F75009"/>
    <w:rsid w:val="00F75161"/>
    <w:rsid w:val="00F754A9"/>
    <w:rsid w:val="00F75772"/>
    <w:rsid w:val="00F75C62"/>
    <w:rsid w:val="00F75D70"/>
    <w:rsid w:val="00F75F40"/>
    <w:rsid w:val="00F75F8F"/>
    <w:rsid w:val="00F75F91"/>
    <w:rsid w:val="00F76001"/>
    <w:rsid w:val="00F7600A"/>
    <w:rsid w:val="00F7603C"/>
    <w:rsid w:val="00F76276"/>
    <w:rsid w:val="00F76791"/>
    <w:rsid w:val="00F76B3C"/>
    <w:rsid w:val="00F772ED"/>
    <w:rsid w:val="00F7735F"/>
    <w:rsid w:val="00F77715"/>
    <w:rsid w:val="00F779AF"/>
    <w:rsid w:val="00F77F8A"/>
    <w:rsid w:val="00F80181"/>
    <w:rsid w:val="00F80283"/>
    <w:rsid w:val="00F8030A"/>
    <w:rsid w:val="00F80BB1"/>
    <w:rsid w:val="00F80EF3"/>
    <w:rsid w:val="00F80F08"/>
    <w:rsid w:val="00F8103F"/>
    <w:rsid w:val="00F8126A"/>
    <w:rsid w:val="00F81539"/>
    <w:rsid w:val="00F81637"/>
    <w:rsid w:val="00F81703"/>
    <w:rsid w:val="00F81922"/>
    <w:rsid w:val="00F81A23"/>
    <w:rsid w:val="00F81A28"/>
    <w:rsid w:val="00F81C28"/>
    <w:rsid w:val="00F81DE5"/>
    <w:rsid w:val="00F825DA"/>
    <w:rsid w:val="00F827DB"/>
    <w:rsid w:val="00F8282A"/>
    <w:rsid w:val="00F82CD1"/>
    <w:rsid w:val="00F82CF5"/>
    <w:rsid w:val="00F82E46"/>
    <w:rsid w:val="00F834C4"/>
    <w:rsid w:val="00F835B6"/>
    <w:rsid w:val="00F8372C"/>
    <w:rsid w:val="00F839CD"/>
    <w:rsid w:val="00F83B9F"/>
    <w:rsid w:val="00F83C49"/>
    <w:rsid w:val="00F83DC9"/>
    <w:rsid w:val="00F843FC"/>
    <w:rsid w:val="00F844B5"/>
    <w:rsid w:val="00F84741"/>
    <w:rsid w:val="00F85101"/>
    <w:rsid w:val="00F85664"/>
    <w:rsid w:val="00F859A2"/>
    <w:rsid w:val="00F85AC0"/>
    <w:rsid w:val="00F85E44"/>
    <w:rsid w:val="00F85F63"/>
    <w:rsid w:val="00F8628B"/>
    <w:rsid w:val="00F8656C"/>
    <w:rsid w:val="00F869D1"/>
    <w:rsid w:val="00F86D80"/>
    <w:rsid w:val="00F86E20"/>
    <w:rsid w:val="00F86E66"/>
    <w:rsid w:val="00F86FAA"/>
    <w:rsid w:val="00F8704F"/>
    <w:rsid w:val="00F87CA6"/>
    <w:rsid w:val="00F90094"/>
    <w:rsid w:val="00F9014C"/>
    <w:rsid w:val="00F901A5"/>
    <w:rsid w:val="00F90215"/>
    <w:rsid w:val="00F906BC"/>
    <w:rsid w:val="00F9090A"/>
    <w:rsid w:val="00F90D13"/>
    <w:rsid w:val="00F911C7"/>
    <w:rsid w:val="00F91244"/>
    <w:rsid w:val="00F91312"/>
    <w:rsid w:val="00F91527"/>
    <w:rsid w:val="00F916E8"/>
    <w:rsid w:val="00F91782"/>
    <w:rsid w:val="00F91DB2"/>
    <w:rsid w:val="00F92107"/>
    <w:rsid w:val="00F922A0"/>
    <w:rsid w:val="00F922FE"/>
    <w:rsid w:val="00F92358"/>
    <w:rsid w:val="00F924FE"/>
    <w:rsid w:val="00F9269D"/>
    <w:rsid w:val="00F92837"/>
    <w:rsid w:val="00F92953"/>
    <w:rsid w:val="00F929DC"/>
    <w:rsid w:val="00F92A14"/>
    <w:rsid w:val="00F92A6E"/>
    <w:rsid w:val="00F92C41"/>
    <w:rsid w:val="00F930B9"/>
    <w:rsid w:val="00F934DB"/>
    <w:rsid w:val="00F9356E"/>
    <w:rsid w:val="00F9357B"/>
    <w:rsid w:val="00F938C6"/>
    <w:rsid w:val="00F93A57"/>
    <w:rsid w:val="00F93BA5"/>
    <w:rsid w:val="00F93BDA"/>
    <w:rsid w:val="00F93C6B"/>
    <w:rsid w:val="00F93F54"/>
    <w:rsid w:val="00F93F85"/>
    <w:rsid w:val="00F94B2C"/>
    <w:rsid w:val="00F95018"/>
    <w:rsid w:val="00F9505F"/>
    <w:rsid w:val="00F95556"/>
    <w:rsid w:val="00F956AA"/>
    <w:rsid w:val="00F95809"/>
    <w:rsid w:val="00F958F5"/>
    <w:rsid w:val="00F95C23"/>
    <w:rsid w:val="00F960EF"/>
    <w:rsid w:val="00F96685"/>
    <w:rsid w:val="00F96857"/>
    <w:rsid w:val="00F96AD0"/>
    <w:rsid w:val="00F96C29"/>
    <w:rsid w:val="00F96D0F"/>
    <w:rsid w:val="00F96EDA"/>
    <w:rsid w:val="00F97125"/>
    <w:rsid w:val="00F9716F"/>
    <w:rsid w:val="00F97434"/>
    <w:rsid w:val="00F974FD"/>
    <w:rsid w:val="00F97B01"/>
    <w:rsid w:val="00F97D28"/>
    <w:rsid w:val="00F97E8B"/>
    <w:rsid w:val="00FA00E5"/>
    <w:rsid w:val="00FA04B8"/>
    <w:rsid w:val="00FA0550"/>
    <w:rsid w:val="00FA094D"/>
    <w:rsid w:val="00FA0B59"/>
    <w:rsid w:val="00FA0C31"/>
    <w:rsid w:val="00FA0D7F"/>
    <w:rsid w:val="00FA0FF7"/>
    <w:rsid w:val="00FA15BA"/>
    <w:rsid w:val="00FA1911"/>
    <w:rsid w:val="00FA1B71"/>
    <w:rsid w:val="00FA1BEE"/>
    <w:rsid w:val="00FA1D9B"/>
    <w:rsid w:val="00FA2154"/>
    <w:rsid w:val="00FA2278"/>
    <w:rsid w:val="00FA24C8"/>
    <w:rsid w:val="00FA2726"/>
    <w:rsid w:val="00FA299A"/>
    <w:rsid w:val="00FA2A19"/>
    <w:rsid w:val="00FA2A80"/>
    <w:rsid w:val="00FA3013"/>
    <w:rsid w:val="00FA3340"/>
    <w:rsid w:val="00FA3441"/>
    <w:rsid w:val="00FA34F7"/>
    <w:rsid w:val="00FA3F75"/>
    <w:rsid w:val="00FA403B"/>
    <w:rsid w:val="00FA44DC"/>
    <w:rsid w:val="00FA458A"/>
    <w:rsid w:val="00FA47B3"/>
    <w:rsid w:val="00FA4D4A"/>
    <w:rsid w:val="00FA4EA1"/>
    <w:rsid w:val="00FA502B"/>
    <w:rsid w:val="00FA5097"/>
    <w:rsid w:val="00FA581F"/>
    <w:rsid w:val="00FA5B84"/>
    <w:rsid w:val="00FA5EE6"/>
    <w:rsid w:val="00FA6165"/>
    <w:rsid w:val="00FA640A"/>
    <w:rsid w:val="00FA64A4"/>
    <w:rsid w:val="00FA6AC9"/>
    <w:rsid w:val="00FA6B32"/>
    <w:rsid w:val="00FA6EB9"/>
    <w:rsid w:val="00FA7622"/>
    <w:rsid w:val="00FA7747"/>
    <w:rsid w:val="00FA781A"/>
    <w:rsid w:val="00FA78B9"/>
    <w:rsid w:val="00FA7E48"/>
    <w:rsid w:val="00FA7ED9"/>
    <w:rsid w:val="00FA7F23"/>
    <w:rsid w:val="00FB0264"/>
    <w:rsid w:val="00FB09FD"/>
    <w:rsid w:val="00FB0A67"/>
    <w:rsid w:val="00FB0F9A"/>
    <w:rsid w:val="00FB11E6"/>
    <w:rsid w:val="00FB11FB"/>
    <w:rsid w:val="00FB1617"/>
    <w:rsid w:val="00FB1AC8"/>
    <w:rsid w:val="00FB1B0D"/>
    <w:rsid w:val="00FB1DFD"/>
    <w:rsid w:val="00FB200C"/>
    <w:rsid w:val="00FB21B0"/>
    <w:rsid w:val="00FB23FE"/>
    <w:rsid w:val="00FB2524"/>
    <w:rsid w:val="00FB2948"/>
    <w:rsid w:val="00FB2AF1"/>
    <w:rsid w:val="00FB2E6C"/>
    <w:rsid w:val="00FB2F92"/>
    <w:rsid w:val="00FB3063"/>
    <w:rsid w:val="00FB3382"/>
    <w:rsid w:val="00FB39BF"/>
    <w:rsid w:val="00FB39F0"/>
    <w:rsid w:val="00FB3D65"/>
    <w:rsid w:val="00FB3D91"/>
    <w:rsid w:val="00FB41A1"/>
    <w:rsid w:val="00FB4559"/>
    <w:rsid w:val="00FB4571"/>
    <w:rsid w:val="00FB47D0"/>
    <w:rsid w:val="00FB49B2"/>
    <w:rsid w:val="00FB4A4C"/>
    <w:rsid w:val="00FB4E61"/>
    <w:rsid w:val="00FB4FE3"/>
    <w:rsid w:val="00FB521F"/>
    <w:rsid w:val="00FB53AF"/>
    <w:rsid w:val="00FB53D1"/>
    <w:rsid w:val="00FB5994"/>
    <w:rsid w:val="00FB59A8"/>
    <w:rsid w:val="00FB5C58"/>
    <w:rsid w:val="00FB6083"/>
    <w:rsid w:val="00FB665D"/>
    <w:rsid w:val="00FB6715"/>
    <w:rsid w:val="00FB6795"/>
    <w:rsid w:val="00FB67C4"/>
    <w:rsid w:val="00FB6A0B"/>
    <w:rsid w:val="00FB6B17"/>
    <w:rsid w:val="00FB6B8A"/>
    <w:rsid w:val="00FB6C94"/>
    <w:rsid w:val="00FB6D7A"/>
    <w:rsid w:val="00FB7270"/>
    <w:rsid w:val="00FB72DA"/>
    <w:rsid w:val="00FB73FE"/>
    <w:rsid w:val="00FB779B"/>
    <w:rsid w:val="00FB7A63"/>
    <w:rsid w:val="00FB7E0A"/>
    <w:rsid w:val="00FB7F5E"/>
    <w:rsid w:val="00FC00B3"/>
    <w:rsid w:val="00FC01C5"/>
    <w:rsid w:val="00FC02D9"/>
    <w:rsid w:val="00FC04DD"/>
    <w:rsid w:val="00FC0503"/>
    <w:rsid w:val="00FC07A9"/>
    <w:rsid w:val="00FC10A9"/>
    <w:rsid w:val="00FC148D"/>
    <w:rsid w:val="00FC1564"/>
    <w:rsid w:val="00FC1C8E"/>
    <w:rsid w:val="00FC1FD2"/>
    <w:rsid w:val="00FC24E5"/>
    <w:rsid w:val="00FC2835"/>
    <w:rsid w:val="00FC291B"/>
    <w:rsid w:val="00FC2B7E"/>
    <w:rsid w:val="00FC2EC5"/>
    <w:rsid w:val="00FC2FC7"/>
    <w:rsid w:val="00FC3137"/>
    <w:rsid w:val="00FC31E5"/>
    <w:rsid w:val="00FC33CD"/>
    <w:rsid w:val="00FC33E4"/>
    <w:rsid w:val="00FC3457"/>
    <w:rsid w:val="00FC3462"/>
    <w:rsid w:val="00FC34A5"/>
    <w:rsid w:val="00FC37B5"/>
    <w:rsid w:val="00FC3F0E"/>
    <w:rsid w:val="00FC44B6"/>
    <w:rsid w:val="00FC4505"/>
    <w:rsid w:val="00FC4677"/>
    <w:rsid w:val="00FC472E"/>
    <w:rsid w:val="00FC4765"/>
    <w:rsid w:val="00FC47FA"/>
    <w:rsid w:val="00FC4C45"/>
    <w:rsid w:val="00FC5366"/>
    <w:rsid w:val="00FC59C7"/>
    <w:rsid w:val="00FC5BEE"/>
    <w:rsid w:val="00FC5BFB"/>
    <w:rsid w:val="00FC5E58"/>
    <w:rsid w:val="00FC5F3F"/>
    <w:rsid w:val="00FC5FE2"/>
    <w:rsid w:val="00FC617C"/>
    <w:rsid w:val="00FC6221"/>
    <w:rsid w:val="00FC6237"/>
    <w:rsid w:val="00FC6244"/>
    <w:rsid w:val="00FC6365"/>
    <w:rsid w:val="00FC647F"/>
    <w:rsid w:val="00FC67F0"/>
    <w:rsid w:val="00FC6F82"/>
    <w:rsid w:val="00FC6FE2"/>
    <w:rsid w:val="00FC71CC"/>
    <w:rsid w:val="00FC753C"/>
    <w:rsid w:val="00FC75D6"/>
    <w:rsid w:val="00FC79D8"/>
    <w:rsid w:val="00FC7C1C"/>
    <w:rsid w:val="00FC7D20"/>
    <w:rsid w:val="00FC7D99"/>
    <w:rsid w:val="00FC7FDC"/>
    <w:rsid w:val="00FD0062"/>
    <w:rsid w:val="00FD02F6"/>
    <w:rsid w:val="00FD03C1"/>
    <w:rsid w:val="00FD0411"/>
    <w:rsid w:val="00FD0466"/>
    <w:rsid w:val="00FD0478"/>
    <w:rsid w:val="00FD0510"/>
    <w:rsid w:val="00FD0850"/>
    <w:rsid w:val="00FD08DC"/>
    <w:rsid w:val="00FD0E63"/>
    <w:rsid w:val="00FD1008"/>
    <w:rsid w:val="00FD133C"/>
    <w:rsid w:val="00FD1532"/>
    <w:rsid w:val="00FD15A8"/>
    <w:rsid w:val="00FD2222"/>
    <w:rsid w:val="00FD261F"/>
    <w:rsid w:val="00FD26A6"/>
    <w:rsid w:val="00FD27E0"/>
    <w:rsid w:val="00FD2E8D"/>
    <w:rsid w:val="00FD2EF1"/>
    <w:rsid w:val="00FD2F01"/>
    <w:rsid w:val="00FD2F77"/>
    <w:rsid w:val="00FD3354"/>
    <w:rsid w:val="00FD33BD"/>
    <w:rsid w:val="00FD3520"/>
    <w:rsid w:val="00FD3682"/>
    <w:rsid w:val="00FD374A"/>
    <w:rsid w:val="00FD38A8"/>
    <w:rsid w:val="00FD3DC6"/>
    <w:rsid w:val="00FD410E"/>
    <w:rsid w:val="00FD4332"/>
    <w:rsid w:val="00FD4466"/>
    <w:rsid w:val="00FD453C"/>
    <w:rsid w:val="00FD4AB1"/>
    <w:rsid w:val="00FD5655"/>
    <w:rsid w:val="00FD5B4C"/>
    <w:rsid w:val="00FD5C0E"/>
    <w:rsid w:val="00FD5DC0"/>
    <w:rsid w:val="00FD633F"/>
    <w:rsid w:val="00FD664A"/>
    <w:rsid w:val="00FD6A78"/>
    <w:rsid w:val="00FD6C02"/>
    <w:rsid w:val="00FD6C31"/>
    <w:rsid w:val="00FD6C78"/>
    <w:rsid w:val="00FD6D10"/>
    <w:rsid w:val="00FD6DFC"/>
    <w:rsid w:val="00FD6E01"/>
    <w:rsid w:val="00FD7331"/>
    <w:rsid w:val="00FD7341"/>
    <w:rsid w:val="00FD73F7"/>
    <w:rsid w:val="00FD7815"/>
    <w:rsid w:val="00FD7C75"/>
    <w:rsid w:val="00FD7D17"/>
    <w:rsid w:val="00FD7D86"/>
    <w:rsid w:val="00FD7DFA"/>
    <w:rsid w:val="00FD7F9A"/>
    <w:rsid w:val="00FE004A"/>
    <w:rsid w:val="00FE05ED"/>
    <w:rsid w:val="00FE068E"/>
    <w:rsid w:val="00FE136C"/>
    <w:rsid w:val="00FE1738"/>
    <w:rsid w:val="00FE1C18"/>
    <w:rsid w:val="00FE1D44"/>
    <w:rsid w:val="00FE2074"/>
    <w:rsid w:val="00FE2677"/>
    <w:rsid w:val="00FE2911"/>
    <w:rsid w:val="00FE2955"/>
    <w:rsid w:val="00FE2DA9"/>
    <w:rsid w:val="00FE2E20"/>
    <w:rsid w:val="00FE3018"/>
    <w:rsid w:val="00FE35AC"/>
    <w:rsid w:val="00FE3D04"/>
    <w:rsid w:val="00FE3E03"/>
    <w:rsid w:val="00FE3E37"/>
    <w:rsid w:val="00FE403C"/>
    <w:rsid w:val="00FE4432"/>
    <w:rsid w:val="00FE466A"/>
    <w:rsid w:val="00FE477A"/>
    <w:rsid w:val="00FE4914"/>
    <w:rsid w:val="00FE4CA2"/>
    <w:rsid w:val="00FE4CB7"/>
    <w:rsid w:val="00FE4CDF"/>
    <w:rsid w:val="00FE4FF2"/>
    <w:rsid w:val="00FE50E5"/>
    <w:rsid w:val="00FE5326"/>
    <w:rsid w:val="00FE5340"/>
    <w:rsid w:val="00FE5638"/>
    <w:rsid w:val="00FE592A"/>
    <w:rsid w:val="00FE5C72"/>
    <w:rsid w:val="00FE5D5B"/>
    <w:rsid w:val="00FE636E"/>
    <w:rsid w:val="00FE6727"/>
    <w:rsid w:val="00FE6B6B"/>
    <w:rsid w:val="00FE6DDA"/>
    <w:rsid w:val="00FE72F5"/>
    <w:rsid w:val="00FE759C"/>
    <w:rsid w:val="00FE7E09"/>
    <w:rsid w:val="00FE7F5C"/>
    <w:rsid w:val="00FF00CC"/>
    <w:rsid w:val="00FF02EB"/>
    <w:rsid w:val="00FF0B32"/>
    <w:rsid w:val="00FF0DF5"/>
    <w:rsid w:val="00FF0F7F"/>
    <w:rsid w:val="00FF130B"/>
    <w:rsid w:val="00FF134A"/>
    <w:rsid w:val="00FF1433"/>
    <w:rsid w:val="00FF167B"/>
    <w:rsid w:val="00FF18EE"/>
    <w:rsid w:val="00FF1C68"/>
    <w:rsid w:val="00FF1CCD"/>
    <w:rsid w:val="00FF1CCF"/>
    <w:rsid w:val="00FF1F81"/>
    <w:rsid w:val="00FF20D5"/>
    <w:rsid w:val="00FF21E5"/>
    <w:rsid w:val="00FF23CC"/>
    <w:rsid w:val="00FF29A6"/>
    <w:rsid w:val="00FF2BB4"/>
    <w:rsid w:val="00FF3143"/>
    <w:rsid w:val="00FF326A"/>
    <w:rsid w:val="00FF34F5"/>
    <w:rsid w:val="00FF3A57"/>
    <w:rsid w:val="00FF3AFD"/>
    <w:rsid w:val="00FF3C07"/>
    <w:rsid w:val="00FF40EC"/>
    <w:rsid w:val="00FF416F"/>
    <w:rsid w:val="00FF466C"/>
    <w:rsid w:val="00FF516F"/>
    <w:rsid w:val="00FF5246"/>
    <w:rsid w:val="00FF543F"/>
    <w:rsid w:val="00FF5532"/>
    <w:rsid w:val="00FF55AC"/>
    <w:rsid w:val="00FF57AF"/>
    <w:rsid w:val="00FF5979"/>
    <w:rsid w:val="00FF5C50"/>
    <w:rsid w:val="00FF5CC3"/>
    <w:rsid w:val="00FF6B4C"/>
    <w:rsid w:val="00FF6C19"/>
    <w:rsid w:val="00FF70AF"/>
    <w:rsid w:val="00FF7188"/>
    <w:rsid w:val="00FF727D"/>
    <w:rsid w:val="00FF731B"/>
    <w:rsid w:val="00FF74CD"/>
    <w:rsid w:val="00FF74EE"/>
    <w:rsid w:val="00FF754E"/>
    <w:rsid w:val="00FF77D3"/>
    <w:rsid w:val="00FF7C10"/>
    <w:rsid w:val="00FF7C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32B1068"/>
  <w15:docId w15:val="{8EDB7836-3A0F-461A-92A7-7DFCD4F5F6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nhideWhenUsed="1" w:qFormat="1"/>
    <w:lsdException w:name="heading 8" w:uiPriority="0" w:unhideWhenUsed="1" w:qFormat="1"/>
    <w:lsdException w:name="heading 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nhideWhenUsed="1"/>
    <w:lsdException w:name="toc 2" w:unhideWhenUsed="1"/>
    <w:lsdException w:name="toc 3" w:unhideWhenUsed="1"/>
    <w:lsdException w:name="toc 4" w:unhideWhenUsed="1"/>
    <w:lsdException w:name="toc 5" w:unhideWhenUsed="1"/>
    <w:lsdException w:name="toc 6" w:unhideWhenUsed="1"/>
    <w:lsdException w:name="toc 7" w:uiPriority="0" w:unhideWhenUsed="1"/>
    <w:lsdException w:name="toc 8" w:unhideWhenUsed="1"/>
    <w:lsdException w:name="toc 9" w:unhideWhenUsed="1"/>
    <w:lsdException w:name="Normal Indent" w:locked="1" w:semiHidden="1" w:unhideWhenUsed="1"/>
    <w:lsdException w:name="footnote text" w:locked="1" w:semiHidden="1" w:uiPriority="0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unhideWhenUsed="1" w:qFormat="1"/>
    <w:lsdException w:name="table of figures" w:locked="1" w:semiHidden="1" w:uiPriority="0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iPriority="0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22" w:qFormat="1"/>
    <w:lsdException w:name="Emphasis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1FC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80555B"/>
    <w:pPr>
      <w:keepNext/>
      <w:numPr>
        <w:numId w:val="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1"/>
    <w:uiPriority w:val="99"/>
    <w:qFormat/>
    <w:rsid w:val="0080555B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uiPriority w:val="99"/>
    <w:qFormat/>
    <w:rsid w:val="0080555B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ascii="Cambria" w:hAnsi="Cambria"/>
      <w:b/>
      <w:bCs/>
      <w:sz w:val="33"/>
      <w:szCs w:val="33"/>
      <w:lang w:val="x-none" w:eastAsia="x-none"/>
    </w:rPr>
  </w:style>
  <w:style w:type="paragraph" w:styleId="Heading4">
    <w:name w:val="heading 4"/>
    <w:basedOn w:val="Normal"/>
    <w:next w:val="Normal"/>
    <w:link w:val="Heading4Char"/>
    <w:uiPriority w:val="99"/>
    <w:qFormat/>
    <w:rsid w:val="0080555B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ascii="Calibri" w:hAnsi="Calibri"/>
      <w:b/>
      <w:bCs/>
      <w:sz w:val="35"/>
      <w:szCs w:val="35"/>
      <w:lang w:val="x-none" w:eastAsia="x-none"/>
    </w:rPr>
  </w:style>
  <w:style w:type="paragraph" w:styleId="Heading5">
    <w:name w:val="heading 5"/>
    <w:basedOn w:val="Normal"/>
    <w:next w:val="Normal"/>
    <w:link w:val="Heading5Char"/>
    <w:uiPriority w:val="99"/>
    <w:qFormat/>
    <w:rsid w:val="0080555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080"/>
      <w:outlineLvl w:val="4"/>
    </w:pPr>
    <w:rPr>
      <w:rFonts w:ascii="Calibri" w:hAnsi="Calibri"/>
      <w:b/>
      <w:bCs/>
      <w:i/>
      <w:iCs/>
      <w:sz w:val="33"/>
      <w:szCs w:val="33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9"/>
    <w:qFormat/>
    <w:rsid w:val="0080555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Calibri" w:hAnsi="Calibri"/>
      <w:b/>
      <w:bCs/>
      <w:sz w:val="20"/>
      <w:szCs w:val="20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80555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6"/>
    </w:pPr>
    <w:rPr>
      <w:rFonts w:ascii="Calibri" w:hAnsi="Calibri"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80555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7"/>
    </w:pPr>
    <w:rPr>
      <w:rFonts w:ascii="Calibri" w:hAnsi="Calibri"/>
      <w:i/>
      <w:iCs/>
      <w:sz w:val="30"/>
      <w:szCs w:val="30"/>
      <w:lang w:val="x-none" w:eastAsia="x-none"/>
    </w:rPr>
  </w:style>
  <w:style w:type="paragraph" w:styleId="Heading9">
    <w:name w:val="heading 9"/>
    <w:basedOn w:val="Normal"/>
    <w:next w:val="Normal"/>
    <w:link w:val="Heading9Char"/>
    <w:uiPriority w:val="99"/>
    <w:qFormat/>
    <w:rsid w:val="0080555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  <w:outlineLvl w:val="8"/>
    </w:pPr>
    <w:rPr>
      <w:rFonts w:ascii="Cambria" w:hAnsi="Cambria"/>
      <w:sz w:val="20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32716E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1">
    <w:name w:val="Heading 2 Char1"/>
    <w:link w:val="Heading2"/>
    <w:uiPriority w:val="99"/>
    <w:locked/>
    <w:rsid w:val="00E31AA3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uiPriority w:val="99"/>
    <w:semiHidden/>
    <w:locked/>
    <w:rsid w:val="0032716E"/>
    <w:rPr>
      <w:rFonts w:ascii="Cambria" w:hAnsi="Cambria" w:cs="Angsana New"/>
      <w:b/>
      <w:bCs/>
      <w:sz w:val="33"/>
      <w:szCs w:val="33"/>
    </w:rPr>
  </w:style>
  <w:style w:type="character" w:customStyle="1" w:styleId="Heading4Char">
    <w:name w:val="Heading 4 Char"/>
    <w:link w:val="Heading4"/>
    <w:uiPriority w:val="99"/>
    <w:semiHidden/>
    <w:locked/>
    <w:rsid w:val="0032716E"/>
    <w:rPr>
      <w:rFonts w:ascii="Calibri" w:hAnsi="Calibri" w:cs="Cordia New"/>
      <w:b/>
      <w:bCs/>
      <w:sz w:val="35"/>
      <w:szCs w:val="35"/>
    </w:rPr>
  </w:style>
  <w:style w:type="character" w:customStyle="1" w:styleId="Heading5Char">
    <w:name w:val="Heading 5 Char"/>
    <w:link w:val="Heading5"/>
    <w:uiPriority w:val="99"/>
    <w:semiHidden/>
    <w:locked/>
    <w:rsid w:val="0032716E"/>
    <w:rPr>
      <w:rFonts w:ascii="Calibri" w:hAnsi="Calibri" w:cs="Cordia New"/>
      <w:b/>
      <w:bCs/>
      <w:i/>
      <w:iCs/>
      <w:sz w:val="33"/>
      <w:szCs w:val="33"/>
    </w:rPr>
  </w:style>
  <w:style w:type="character" w:customStyle="1" w:styleId="Heading6Char">
    <w:name w:val="Heading 6 Char"/>
    <w:link w:val="Heading6"/>
    <w:uiPriority w:val="99"/>
    <w:semiHidden/>
    <w:locked/>
    <w:rsid w:val="0032716E"/>
    <w:rPr>
      <w:rFonts w:ascii="Calibri" w:hAnsi="Calibri" w:cs="Cordia New"/>
      <w:b/>
      <w:bCs/>
    </w:rPr>
  </w:style>
  <w:style w:type="character" w:customStyle="1" w:styleId="Heading7Char">
    <w:name w:val="Heading 7 Char"/>
    <w:link w:val="Heading7"/>
    <w:uiPriority w:val="99"/>
    <w:semiHidden/>
    <w:locked/>
    <w:rsid w:val="0032716E"/>
    <w:rPr>
      <w:rFonts w:ascii="Calibri" w:hAnsi="Calibri" w:cs="Cordia New"/>
      <w:sz w:val="30"/>
      <w:szCs w:val="30"/>
    </w:rPr>
  </w:style>
  <w:style w:type="character" w:customStyle="1" w:styleId="Heading8Char">
    <w:name w:val="Heading 8 Char"/>
    <w:link w:val="Heading8"/>
    <w:locked/>
    <w:rsid w:val="0032716E"/>
    <w:rPr>
      <w:rFonts w:ascii="Calibri" w:hAnsi="Calibri" w:cs="Cordia New"/>
      <w:i/>
      <w:iCs/>
      <w:sz w:val="30"/>
      <w:szCs w:val="30"/>
    </w:rPr>
  </w:style>
  <w:style w:type="character" w:customStyle="1" w:styleId="Heading9Char">
    <w:name w:val="Heading 9 Char"/>
    <w:link w:val="Heading9"/>
    <w:uiPriority w:val="99"/>
    <w:semiHidden/>
    <w:locked/>
    <w:rsid w:val="0032716E"/>
    <w:rPr>
      <w:rFonts w:ascii="Cambria" w:hAnsi="Cambria" w:cs="Angsana New"/>
    </w:rPr>
  </w:style>
  <w:style w:type="character" w:customStyle="1" w:styleId="Heading2Char">
    <w:name w:val="Heading 2 Char"/>
    <w:uiPriority w:val="99"/>
    <w:locked/>
    <w:rsid w:val="00C35575"/>
    <w:rPr>
      <w:rFonts w:ascii="Arial" w:hAnsi="Arial" w:cs="Times New Roman"/>
      <w:b/>
      <w:bCs/>
      <w:sz w:val="18"/>
      <w:szCs w:val="18"/>
      <w:lang w:val="en-US" w:eastAsia="en-US" w:bidi="th-TH"/>
    </w:rPr>
  </w:style>
  <w:style w:type="paragraph" w:styleId="Header">
    <w:name w:val="header"/>
    <w:basedOn w:val="Normal"/>
    <w:link w:val="HeaderChar"/>
    <w:uiPriority w:val="99"/>
    <w:rsid w:val="0080555B"/>
    <w:pPr>
      <w:tabs>
        <w:tab w:val="center" w:pos="4536"/>
        <w:tab w:val="right" w:pos="9072"/>
      </w:tabs>
    </w:pPr>
    <w:rPr>
      <w:sz w:val="22"/>
      <w:szCs w:val="22"/>
      <w:lang w:val="x-none" w:eastAsia="x-none"/>
    </w:rPr>
  </w:style>
  <w:style w:type="character" w:customStyle="1" w:styleId="HeaderChar">
    <w:name w:val="Header Char"/>
    <w:link w:val="Header"/>
    <w:uiPriority w:val="99"/>
    <w:locked/>
    <w:rsid w:val="0032716E"/>
    <w:rPr>
      <w:rFonts w:ascii="Arial" w:hAnsi="Arial" w:cs="Times New Roman"/>
      <w:sz w:val="22"/>
      <w:szCs w:val="22"/>
    </w:rPr>
  </w:style>
  <w:style w:type="character" w:customStyle="1" w:styleId="AAAddress">
    <w:name w:val="AA Address"/>
    <w:uiPriority w:val="99"/>
    <w:rsid w:val="0080555B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80555B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80555B"/>
    <w:pPr>
      <w:tabs>
        <w:tab w:val="center" w:pos="4536"/>
        <w:tab w:val="right" w:pos="9072"/>
      </w:tabs>
    </w:pPr>
    <w:rPr>
      <w:sz w:val="22"/>
      <w:szCs w:val="22"/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32716E"/>
    <w:rPr>
      <w:rFonts w:ascii="Arial" w:hAnsi="Arial" w:cs="Times New Roman"/>
      <w:sz w:val="22"/>
      <w:szCs w:val="22"/>
    </w:rPr>
  </w:style>
  <w:style w:type="paragraph" w:styleId="Caption">
    <w:name w:val="caption"/>
    <w:basedOn w:val="Normal"/>
    <w:next w:val="Normal"/>
    <w:uiPriority w:val="99"/>
    <w:qFormat/>
    <w:rsid w:val="0080555B"/>
    <w:rPr>
      <w:rFonts w:cs="Times New Roman"/>
      <w:b/>
      <w:bCs/>
    </w:rPr>
  </w:style>
  <w:style w:type="paragraph" w:styleId="ListBullet">
    <w:name w:val="List Bullet"/>
    <w:basedOn w:val="Normal"/>
    <w:uiPriority w:val="99"/>
    <w:rsid w:val="0080555B"/>
    <w:pPr>
      <w:tabs>
        <w:tab w:val="clear" w:pos="907"/>
        <w:tab w:val="left" w:pos="284"/>
        <w:tab w:val="num" w:pos="926"/>
      </w:tabs>
      <w:ind w:left="284" w:hanging="284"/>
    </w:pPr>
  </w:style>
  <w:style w:type="paragraph" w:styleId="ListBullet2">
    <w:name w:val="List Bullet 2"/>
    <w:basedOn w:val="Normal"/>
    <w:uiPriority w:val="99"/>
    <w:rsid w:val="0080555B"/>
    <w:pPr>
      <w:tabs>
        <w:tab w:val="left" w:pos="567"/>
        <w:tab w:val="num" w:pos="1209"/>
      </w:tabs>
      <w:ind w:left="851" w:hanging="284"/>
    </w:pPr>
  </w:style>
  <w:style w:type="paragraph" w:styleId="ListBullet3">
    <w:name w:val="List Bullet 3"/>
    <w:basedOn w:val="Normal"/>
    <w:uiPriority w:val="99"/>
    <w:rsid w:val="0080555B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80555B"/>
    <w:pPr>
      <w:tabs>
        <w:tab w:val="num" w:pos="643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80555B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80555B"/>
    <w:pPr>
      <w:tabs>
        <w:tab w:val="left" w:pos="567"/>
        <w:tab w:val="num" w:pos="643"/>
      </w:tabs>
      <w:ind w:left="851" w:hanging="284"/>
    </w:pPr>
  </w:style>
  <w:style w:type="paragraph" w:styleId="ListNumber3">
    <w:name w:val="List Number 3"/>
    <w:basedOn w:val="Normal"/>
    <w:uiPriority w:val="99"/>
    <w:rsid w:val="0080555B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80555B"/>
    <w:pPr>
      <w:ind w:left="284"/>
    </w:pPr>
  </w:style>
  <w:style w:type="paragraph" w:customStyle="1" w:styleId="AAFrameAddress">
    <w:name w:val="AA Frame Address"/>
    <w:basedOn w:val="Heading1"/>
    <w:uiPriority w:val="99"/>
    <w:rsid w:val="0080555B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80555B"/>
    <w:pPr>
      <w:tabs>
        <w:tab w:val="left" w:pos="1418"/>
        <w:tab w:val="num" w:pos="1492"/>
      </w:tabs>
      <w:ind w:left="1418" w:hanging="284"/>
    </w:pPr>
  </w:style>
  <w:style w:type="paragraph" w:styleId="ListNumber4">
    <w:name w:val="List Number 4"/>
    <w:basedOn w:val="Normal"/>
    <w:uiPriority w:val="99"/>
    <w:rsid w:val="0080555B"/>
    <w:pPr>
      <w:tabs>
        <w:tab w:val="num" w:pos="1209"/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80555B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80555B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80555B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80555B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80555B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80555B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80555B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80555B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80555B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80555B"/>
    <w:pPr>
      <w:ind w:left="2552" w:hanging="284"/>
    </w:pPr>
  </w:style>
  <w:style w:type="paragraph" w:styleId="TOC2">
    <w:name w:val="toc 2"/>
    <w:basedOn w:val="Normal"/>
    <w:next w:val="Normal"/>
    <w:uiPriority w:val="99"/>
    <w:semiHidden/>
    <w:rsid w:val="0080555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uiPriority w:val="99"/>
    <w:semiHidden/>
    <w:rsid w:val="0080555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uiPriority w:val="99"/>
    <w:semiHidden/>
    <w:rsid w:val="0080555B"/>
    <w:pPr>
      <w:ind w:left="851"/>
    </w:pPr>
  </w:style>
  <w:style w:type="paragraph" w:styleId="TOC5">
    <w:name w:val="toc 5"/>
    <w:basedOn w:val="Normal"/>
    <w:next w:val="Normal"/>
    <w:uiPriority w:val="99"/>
    <w:semiHidden/>
    <w:rsid w:val="0080555B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80555B"/>
    <w:pPr>
      <w:ind w:left="1418"/>
    </w:pPr>
  </w:style>
  <w:style w:type="paragraph" w:styleId="TOC7">
    <w:name w:val="toc 7"/>
    <w:basedOn w:val="Normal"/>
    <w:next w:val="Normal"/>
    <w:semiHidden/>
    <w:rsid w:val="0080555B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80555B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80555B"/>
    <w:pPr>
      <w:ind w:left="2268"/>
    </w:pPr>
  </w:style>
  <w:style w:type="paragraph" w:styleId="TableofFigures">
    <w:name w:val="table of figures"/>
    <w:basedOn w:val="Normal"/>
    <w:next w:val="Normal"/>
    <w:semiHidden/>
    <w:rsid w:val="0080555B"/>
    <w:pPr>
      <w:ind w:left="567" w:hanging="567"/>
    </w:pPr>
  </w:style>
  <w:style w:type="paragraph" w:styleId="ListBullet5">
    <w:name w:val="List Bullet 5"/>
    <w:basedOn w:val="Normal"/>
    <w:uiPriority w:val="99"/>
    <w:rsid w:val="0080555B"/>
    <w:pPr>
      <w:tabs>
        <w:tab w:val="left" w:pos="1418"/>
        <w:tab w:val="num" w:pos="1492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1"/>
    <w:uiPriority w:val="99"/>
    <w:rsid w:val="0080555B"/>
    <w:pPr>
      <w:spacing w:after="120"/>
    </w:pPr>
    <w:rPr>
      <w:lang w:val="x-none" w:eastAsia="x-none"/>
    </w:rPr>
  </w:style>
  <w:style w:type="character" w:customStyle="1" w:styleId="BodyTextChar1">
    <w:name w:val="Body Text Char1"/>
    <w:aliases w:val="bt Char1,body text Char1,Body Char1"/>
    <w:link w:val="BodyText"/>
    <w:uiPriority w:val="99"/>
    <w:locked/>
    <w:rsid w:val="00F85AC0"/>
    <w:rPr>
      <w:rFonts w:ascii="Arial" w:hAnsi="Arial" w:cs="Times New Roman"/>
      <w:sz w:val="18"/>
      <w:szCs w:val="18"/>
    </w:rPr>
  </w:style>
  <w:style w:type="character" w:customStyle="1" w:styleId="BodyTextChar">
    <w:name w:val="Body Text Char"/>
    <w:aliases w:val="bt Char,body text Char,Body Char"/>
    <w:locked/>
    <w:rsid w:val="0032716E"/>
    <w:rPr>
      <w:rFonts w:ascii="Arial" w:hAnsi="Arial" w:cs="Times New Roman"/>
      <w:sz w:val="22"/>
      <w:szCs w:val="22"/>
    </w:rPr>
  </w:style>
  <w:style w:type="paragraph" w:styleId="BodyTextFirstIndent">
    <w:name w:val="Body Text First Indent"/>
    <w:basedOn w:val="BodyText"/>
    <w:link w:val="BodyTextFirstIndentChar"/>
    <w:uiPriority w:val="99"/>
    <w:rsid w:val="0080555B"/>
    <w:pPr>
      <w:ind w:firstLine="284"/>
    </w:pPr>
    <w:rPr>
      <w:sz w:val="22"/>
      <w:szCs w:val="22"/>
    </w:rPr>
  </w:style>
  <w:style w:type="character" w:customStyle="1" w:styleId="BodyTextFirstIndentChar">
    <w:name w:val="Body Text First Indent Char"/>
    <w:link w:val="BodyTextFirstIndent"/>
    <w:uiPriority w:val="99"/>
    <w:semiHidden/>
    <w:locked/>
    <w:rsid w:val="0032716E"/>
    <w:rPr>
      <w:rFonts w:ascii="Arial" w:hAnsi="Arial" w:cs="Times New Roman"/>
      <w:sz w:val="22"/>
      <w:szCs w:val="22"/>
    </w:rPr>
  </w:style>
  <w:style w:type="paragraph" w:styleId="BodyTextIndent">
    <w:name w:val="Body Text Indent"/>
    <w:aliases w:val="i"/>
    <w:basedOn w:val="Normal"/>
    <w:link w:val="BodyTextIndentChar"/>
    <w:uiPriority w:val="99"/>
    <w:rsid w:val="0080555B"/>
    <w:pPr>
      <w:spacing w:after="120"/>
      <w:ind w:left="283"/>
    </w:pPr>
    <w:rPr>
      <w:sz w:val="22"/>
      <w:szCs w:val="22"/>
      <w:lang w:val="x-none" w:eastAsia="x-none"/>
    </w:rPr>
  </w:style>
  <w:style w:type="character" w:customStyle="1" w:styleId="BodyTextIndentChar">
    <w:name w:val="Body Text Indent Char"/>
    <w:aliases w:val="i Char"/>
    <w:link w:val="BodyTextIndent"/>
    <w:uiPriority w:val="99"/>
    <w:semiHidden/>
    <w:locked/>
    <w:rsid w:val="0032716E"/>
    <w:rPr>
      <w:rFonts w:ascii="Arial" w:hAnsi="Arial" w:cs="Times New Roman"/>
      <w:sz w:val="22"/>
      <w:szCs w:val="22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80555B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semiHidden/>
    <w:locked/>
    <w:rsid w:val="0032716E"/>
    <w:rPr>
      <w:rFonts w:ascii="Arial" w:hAnsi="Arial" w:cs="Times New Roman"/>
      <w:sz w:val="22"/>
      <w:szCs w:val="22"/>
    </w:rPr>
  </w:style>
  <w:style w:type="character" w:styleId="Strong">
    <w:name w:val="Strong"/>
    <w:uiPriority w:val="22"/>
    <w:qFormat/>
    <w:rsid w:val="0080555B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80555B"/>
    <w:pPr>
      <w:numPr>
        <w:numId w:val="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80555B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80555B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80555B"/>
    <w:pPr>
      <w:numPr>
        <w:numId w:val="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360"/>
    </w:pPr>
  </w:style>
  <w:style w:type="paragraph" w:customStyle="1" w:styleId="AANumbering">
    <w:name w:val="AA Numbering"/>
    <w:basedOn w:val="Normal"/>
    <w:uiPriority w:val="99"/>
    <w:rsid w:val="0080555B"/>
    <w:pPr>
      <w:numPr>
        <w:numId w:val="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uiPriority w:val="99"/>
    <w:semiHidden/>
    <w:rsid w:val="0080555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80555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80555B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80555B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80555B"/>
    <w:pPr>
      <w:framePr w:h="443" w:wrap="around" w:y="8223"/>
    </w:pPr>
  </w:style>
  <w:style w:type="paragraph" w:customStyle="1" w:styleId="a">
    <w:name w:val="¢éÍ¤ÇÒÁ"/>
    <w:basedOn w:val="Normal"/>
    <w:rsid w:val="008055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80555B"/>
    <w:pPr>
      <w:numPr>
        <w:numId w:val="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80555B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80555B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80555B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80555B"/>
    <w:pPr>
      <w:spacing w:line="280" w:lineRule="atLeast"/>
    </w:pPr>
    <w:rPr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80555B"/>
    <w:pPr>
      <w:spacing w:line="280" w:lineRule="atLeast"/>
    </w:pPr>
    <w:rPr>
      <w:sz w:val="22"/>
      <w:szCs w:val="22"/>
    </w:rPr>
  </w:style>
  <w:style w:type="paragraph" w:customStyle="1" w:styleId="T">
    <w:name w:val="Å§ª×Í T"/>
    <w:basedOn w:val="Normal"/>
    <w:uiPriority w:val="99"/>
    <w:rsid w:val="008055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styleId="BodyText2">
    <w:name w:val="Body Text 2"/>
    <w:basedOn w:val="Normal"/>
    <w:link w:val="BodyText2Char"/>
    <w:rsid w:val="008055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sz w:val="22"/>
      <w:szCs w:val="22"/>
      <w:lang w:val="x-none" w:eastAsia="x-none"/>
    </w:rPr>
  </w:style>
  <w:style w:type="character" w:customStyle="1" w:styleId="BodyText2Char">
    <w:name w:val="Body Text 2 Char"/>
    <w:link w:val="BodyText2"/>
    <w:locked/>
    <w:rsid w:val="0032716E"/>
    <w:rPr>
      <w:rFonts w:ascii="Arial" w:hAnsi="Arial" w:cs="Times New Roman"/>
      <w:sz w:val="22"/>
      <w:szCs w:val="22"/>
    </w:rPr>
  </w:style>
  <w:style w:type="paragraph" w:customStyle="1" w:styleId="3">
    <w:name w:val="µÒÃÒ§3ªèÍ§"/>
    <w:basedOn w:val="Normal"/>
    <w:uiPriority w:val="99"/>
    <w:rsid w:val="008055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0">
    <w:name w:val="ºÇ¡"/>
    <w:basedOn w:val="Normal"/>
    <w:rsid w:val="008055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character" w:styleId="PageNumber">
    <w:name w:val="page number"/>
    <w:rsid w:val="0080555B"/>
    <w:rPr>
      <w:rFonts w:cs="Times New Roman"/>
    </w:rPr>
  </w:style>
  <w:style w:type="paragraph" w:styleId="BodyText3">
    <w:name w:val="Body Text 3"/>
    <w:basedOn w:val="Normal"/>
    <w:link w:val="BodyText3Char"/>
    <w:uiPriority w:val="99"/>
    <w:rsid w:val="008055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</w:pPr>
    <w:rPr>
      <w:sz w:val="20"/>
      <w:szCs w:val="20"/>
      <w:lang w:val="x-none" w:eastAsia="x-none"/>
    </w:rPr>
  </w:style>
  <w:style w:type="character" w:customStyle="1" w:styleId="BodyText3Char">
    <w:name w:val="Body Text 3 Char"/>
    <w:link w:val="BodyText3"/>
    <w:uiPriority w:val="99"/>
    <w:locked/>
    <w:rsid w:val="0032716E"/>
    <w:rPr>
      <w:rFonts w:ascii="Arial" w:hAnsi="Arial" w:cs="Times New Roman"/>
      <w:sz w:val="20"/>
      <w:szCs w:val="20"/>
    </w:rPr>
  </w:style>
  <w:style w:type="paragraph" w:customStyle="1" w:styleId="a1">
    <w:name w:val="???????"/>
    <w:basedOn w:val="Normal"/>
    <w:rsid w:val="008055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styleId="BalloonText">
    <w:name w:val="Balloon Text"/>
    <w:basedOn w:val="Normal"/>
    <w:link w:val="BalloonTextChar"/>
    <w:uiPriority w:val="99"/>
    <w:semiHidden/>
    <w:rsid w:val="00075BF9"/>
    <w:rPr>
      <w:rFonts w:ascii="Times New Roman" w:hAnsi="Times New Roman"/>
      <w:szCs w:val="20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locked/>
    <w:rsid w:val="00075BF9"/>
    <w:rPr>
      <w:sz w:val="18"/>
    </w:rPr>
  </w:style>
  <w:style w:type="table" w:styleId="TableGrid">
    <w:name w:val="Table Grid"/>
    <w:basedOn w:val="TableNormal"/>
    <w:uiPriority w:val="39"/>
    <w:rsid w:val="009B50C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rsid w:val="0096512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540" w:right="-133" w:hanging="540"/>
      <w:jc w:val="both"/>
    </w:pPr>
    <w:rPr>
      <w:rFonts w:ascii="Angsana New" w:hAnsi="Angsana New"/>
      <w:b/>
      <w:bCs/>
      <w:i/>
      <w:iCs/>
      <w:sz w:val="30"/>
      <w:szCs w:val="30"/>
      <w:lang w:val="en-US" w:eastAsia="en-US"/>
    </w:rPr>
  </w:style>
  <w:style w:type="character" w:customStyle="1" w:styleId="AccPolicyHeadingChar">
    <w:name w:val="Acc Policy Heading Char"/>
    <w:link w:val="AccPolicyHeading"/>
    <w:locked/>
    <w:rsid w:val="0096512A"/>
    <w:rPr>
      <w:rFonts w:ascii="Angsana New" w:hAnsi="Angsana New" w:cs="Angsana New"/>
      <w:b/>
      <w:bCs/>
      <w:i/>
      <w:iCs/>
      <w:sz w:val="30"/>
      <w:szCs w:val="30"/>
      <w:lang w:val="en-US" w:eastAsia="en-US" w:bidi="th-TH"/>
    </w:rPr>
  </w:style>
  <w:style w:type="paragraph" w:styleId="BodyTextIndent2">
    <w:name w:val="Body Text Indent 2"/>
    <w:basedOn w:val="Normal"/>
    <w:link w:val="BodyTextIndent2Char"/>
    <w:uiPriority w:val="99"/>
    <w:rsid w:val="006662E5"/>
    <w:pPr>
      <w:spacing w:after="120" w:line="480" w:lineRule="auto"/>
      <w:ind w:left="360"/>
    </w:pPr>
    <w:rPr>
      <w:sz w:val="22"/>
      <w:szCs w:val="22"/>
      <w:lang w:val="x-none" w:eastAsia="x-none"/>
    </w:rPr>
  </w:style>
  <w:style w:type="character" w:customStyle="1" w:styleId="BodyTextIndent2Char">
    <w:name w:val="Body Text Indent 2 Char"/>
    <w:link w:val="BodyTextIndent2"/>
    <w:uiPriority w:val="99"/>
    <w:locked/>
    <w:rsid w:val="0032716E"/>
    <w:rPr>
      <w:rFonts w:ascii="Arial" w:hAnsi="Arial" w:cs="Times New Roman"/>
      <w:sz w:val="22"/>
      <w:szCs w:val="22"/>
    </w:rPr>
  </w:style>
  <w:style w:type="paragraph" w:customStyle="1" w:styleId="block">
    <w:name w:val="block"/>
    <w:aliases w:val="b"/>
    <w:basedOn w:val="BodyText"/>
    <w:rsid w:val="00E31A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cs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E8394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2">
    <w:name w:val="ลบ"/>
    <w:basedOn w:val="Normal"/>
    <w:uiPriority w:val="99"/>
    <w:rsid w:val="008E6A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customStyle="1" w:styleId="30">
    <w:name w:val="?????3????"/>
    <w:basedOn w:val="Normal"/>
    <w:rsid w:val="00164EA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cs="Times New Roman"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164EA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customStyle="1" w:styleId="acctmergecolhdg">
    <w:name w:val="acct merge col hdg"/>
    <w:aliases w:val="mh"/>
    <w:basedOn w:val="Normal"/>
    <w:rsid w:val="005861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cs="Times New Roman"/>
      <w:b/>
      <w:sz w:val="22"/>
      <w:szCs w:val="20"/>
      <w:lang w:val="en-GB" w:bidi="ar-SA"/>
    </w:rPr>
  </w:style>
  <w:style w:type="paragraph" w:customStyle="1" w:styleId="E">
    <w:name w:val="ª×èÍºÃÔÉÑ· E"/>
    <w:basedOn w:val="Normal"/>
    <w:uiPriority w:val="99"/>
    <w:rsid w:val="001433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3">
    <w:name w:val="ข้อความ"/>
    <w:basedOn w:val="Normal"/>
    <w:uiPriority w:val="99"/>
    <w:rsid w:val="00B02401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cs="BrowalliaUPC"/>
      <w:sz w:val="30"/>
      <w:szCs w:val="30"/>
      <w:lang w:val="th-TH" w:eastAsia="th-TH"/>
    </w:rPr>
  </w:style>
  <w:style w:type="paragraph" w:customStyle="1" w:styleId="31">
    <w:name w:val="ตาราง3ช่อง"/>
    <w:basedOn w:val="Normal"/>
    <w:uiPriority w:val="99"/>
    <w:rsid w:val="001C0EF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 w:cs="Times New Roman"/>
      <w:sz w:val="22"/>
      <w:szCs w:val="22"/>
      <w:lang w:val="th-TH" w:eastAsia="th-TH"/>
    </w:rPr>
  </w:style>
  <w:style w:type="paragraph" w:customStyle="1" w:styleId="CharChar">
    <w:name w:val="อักขระ อักขระ อักขระ Char Char อักขระ"/>
    <w:basedOn w:val="Normal"/>
    <w:uiPriority w:val="99"/>
    <w:rsid w:val="00414F7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IndexHeading1">
    <w:name w:val="Index Heading1"/>
    <w:aliases w:val="ixh"/>
    <w:basedOn w:val="BodyText"/>
    <w:uiPriority w:val="99"/>
    <w:rsid w:val="003B7C4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cs="Times New Roman"/>
      <w:b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4223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cs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813A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cs="Times New Roman"/>
      <w:sz w:val="22"/>
      <w:szCs w:val="20"/>
      <w:lang w:val="en-GB" w:bidi="ar-SA"/>
    </w:rPr>
  </w:style>
  <w:style w:type="paragraph" w:customStyle="1" w:styleId="zDistnHeader">
    <w:name w:val="zDistnHeader"/>
    <w:basedOn w:val="Normal"/>
    <w:next w:val="Normal"/>
    <w:uiPriority w:val="99"/>
    <w:rsid w:val="00177DB9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520" w:line="260" w:lineRule="atLeast"/>
    </w:pPr>
    <w:rPr>
      <w:sz w:val="22"/>
      <w:szCs w:val="22"/>
      <w:lang w:val="en-GB"/>
    </w:rPr>
  </w:style>
  <w:style w:type="paragraph" w:customStyle="1" w:styleId="a4">
    <w:name w:val="??"/>
    <w:basedOn w:val="Normal"/>
    <w:uiPriority w:val="99"/>
    <w:rsid w:val="00AB0C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cs="Times New Roman"/>
      <w:sz w:val="28"/>
      <w:szCs w:val="28"/>
      <w:lang w:val="th-TH"/>
    </w:rPr>
  </w:style>
  <w:style w:type="character" w:styleId="CommentReference">
    <w:name w:val="annotation reference"/>
    <w:uiPriority w:val="99"/>
    <w:rsid w:val="00C71042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C71042"/>
    <w:rPr>
      <w:sz w:val="25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locked/>
    <w:rsid w:val="0032716E"/>
    <w:rPr>
      <w:rFonts w:ascii="Arial" w:hAnsi="Arial" w:cs="Times New Roman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C7104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32716E"/>
    <w:rPr>
      <w:rFonts w:ascii="Arial" w:hAnsi="Arial" w:cs="Times New Roman"/>
      <w:b/>
      <w:bCs/>
      <w:sz w:val="25"/>
      <w:szCs w:val="25"/>
    </w:rPr>
  </w:style>
  <w:style w:type="paragraph" w:customStyle="1" w:styleId="a5">
    <w:name w:val="???"/>
    <w:basedOn w:val="Normal"/>
    <w:uiPriority w:val="99"/>
    <w:rsid w:val="004C60D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cs="Times New Roman"/>
      <w:sz w:val="22"/>
      <w:szCs w:val="22"/>
      <w:lang w:val="th-TH"/>
    </w:rPr>
  </w:style>
  <w:style w:type="character" w:customStyle="1" w:styleId="BodyTextChar2">
    <w:name w:val="Body Text Char2"/>
    <w:aliases w:val="bt Char2,body text Char2,Body Char2,Body Char Char"/>
    <w:uiPriority w:val="99"/>
    <w:rsid w:val="00AB33A5"/>
    <w:rPr>
      <w:rFonts w:ascii="Arial" w:hAnsi="Arial" w:cs="Angsana New"/>
      <w:sz w:val="18"/>
      <w:szCs w:val="18"/>
      <w:lang w:val="en-US" w:eastAsia="en-US" w:bidi="th-TH"/>
    </w:rPr>
  </w:style>
  <w:style w:type="paragraph" w:styleId="DocumentMap">
    <w:name w:val="Document Map"/>
    <w:basedOn w:val="Normal"/>
    <w:link w:val="DocumentMapChar"/>
    <w:uiPriority w:val="99"/>
    <w:semiHidden/>
    <w:rsid w:val="00A273E6"/>
    <w:pPr>
      <w:spacing w:line="240" w:lineRule="auto"/>
    </w:pPr>
    <w:rPr>
      <w:rFonts w:ascii="Tahoma" w:hAnsi="Tahoma"/>
      <w:sz w:val="16"/>
      <w:szCs w:val="20"/>
      <w:lang w:val="x-none" w:eastAsia="x-none"/>
    </w:rPr>
  </w:style>
  <w:style w:type="character" w:customStyle="1" w:styleId="DocumentMapChar">
    <w:name w:val="Document Map Char"/>
    <w:link w:val="DocumentMap"/>
    <w:uiPriority w:val="99"/>
    <w:locked/>
    <w:rsid w:val="00A273E6"/>
    <w:rPr>
      <w:rFonts w:ascii="Tahoma" w:hAnsi="Tahoma" w:cs="Times New Roman"/>
      <w:sz w:val="16"/>
    </w:rPr>
  </w:style>
  <w:style w:type="paragraph" w:customStyle="1" w:styleId="cent">
    <w:name w:val="&amp;cent"/>
    <w:basedOn w:val="Normal"/>
    <w:uiPriority w:val="99"/>
    <w:rsid w:val="006124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eastAsia="MS Mincho" w:hAnsi="Times New Roman" w:cs="Times New Roman"/>
      <w:sz w:val="30"/>
      <w:szCs w:val="30"/>
      <w:lang w:eastAsia="ja-JP"/>
    </w:rPr>
  </w:style>
  <w:style w:type="paragraph" w:styleId="Revision">
    <w:name w:val="Revision"/>
    <w:hidden/>
    <w:uiPriority w:val="99"/>
    <w:semiHidden/>
    <w:rsid w:val="005F4788"/>
    <w:rPr>
      <w:rFonts w:ascii="Arial" w:hAnsi="Arial"/>
      <w:sz w:val="18"/>
      <w:szCs w:val="22"/>
    </w:rPr>
  </w:style>
  <w:style w:type="paragraph" w:styleId="NormalWeb">
    <w:name w:val="Normal (Web)"/>
    <w:basedOn w:val="Normal"/>
    <w:uiPriority w:val="99"/>
    <w:rsid w:val="0054521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Angsana New" w:eastAsia="MS Mincho" w:hAnsi="Angsana New"/>
      <w:sz w:val="28"/>
      <w:szCs w:val="28"/>
      <w:lang w:eastAsia="ja-JP"/>
    </w:rPr>
  </w:style>
  <w:style w:type="paragraph" w:customStyle="1" w:styleId="acctmainheading">
    <w:name w:val="acct main heading"/>
    <w:aliases w:val="am"/>
    <w:basedOn w:val="Normal"/>
    <w:uiPriority w:val="99"/>
    <w:rsid w:val="002860E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cs="Times New Roman"/>
      <w:b/>
      <w:sz w:val="28"/>
      <w:szCs w:val="20"/>
      <w:lang w:val="en-GB" w:bidi="ar-SA"/>
    </w:rPr>
  </w:style>
  <w:style w:type="paragraph" w:customStyle="1" w:styleId="a6">
    <w:name w:val="อักขระ"/>
    <w:basedOn w:val="Normal"/>
    <w:uiPriority w:val="99"/>
    <w:rsid w:val="009B3C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B349B1"/>
    <w:pPr>
      <w:ind w:left="720"/>
    </w:pPr>
    <w:rPr>
      <w:szCs w:val="22"/>
    </w:rPr>
  </w:style>
  <w:style w:type="character" w:customStyle="1" w:styleId="CharChar0">
    <w:name w:val="Char Char"/>
    <w:uiPriority w:val="99"/>
    <w:rsid w:val="00B349B1"/>
    <w:rPr>
      <w:rFonts w:ascii="Arial" w:hAnsi="Arial" w:cs="Times New Roman"/>
      <w:b/>
      <w:bCs/>
      <w:sz w:val="18"/>
      <w:szCs w:val="18"/>
      <w:lang w:val="en-US" w:eastAsia="en-US" w:bidi="th-TH"/>
    </w:rPr>
  </w:style>
  <w:style w:type="paragraph" w:customStyle="1" w:styleId="E0">
    <w:name w:val="»¡E"/>
    <w:basedOn w:val="Normal"/>
    <w:uiPriority w:val="99"/>
    <w:rsid w:val="00B349B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CharChar1">
    <w:name w:val="อักขระ อักขระ อักขระ Char Char อักขระ1"/>
    <w:basedOn w:val="Normal"/>
    <w:uiPriority w:val="99"/>
    <w:rsid w:val="00B349B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FootnoteText">
    <w:name w:val="footnote text"/>
    <w:aliases w:val="ft"/>
    <w:basedOn w:val="Normal"/>
    <w:link w:val="FootnoteTextChar"/>
    <w:semiHidden/>
    <w:locked/>
    <w:rsid w:val="009B466D"/>
    <w:pPr>
      <w:spacing w:line="240" w:lineRule="auto"/>
    </w:pPr>
    <w:rPr>
      <w:sz w:val="25"/>
      <w:szCs w:val="25"/>
      <w:lang w:val="x-none" w:eastAsia="x-none"/>
    </w:rPr>
  </w:style>
  <w:style w:type="character" w:customStyle="1" w:styleId="FootnoteTextChar">
    <w:name w:val="Footnote Text Char"/>
    <w:aliases w:val="ft Char"/>
    <w:link w:val="FootnoteText"/>
    <w:semiHidden/>
    <w:locked/>
    <w:rsid w:val="009B466D"/>
    <w:rPr>
      <w:rFonts w:ascii="Arial" w:hAnsi="Arial" w:cs="Times New Roman"/>
      <w:sz w:val="25"/>
      <w:szCs w:val="25"/>
    </w:rPr>
  </w:style>
  <w:style w:type="character" w:styleId="FootnoteReference">
    <w:name w:val="footnote reference"/>
    <w:uiPriority w:val="99"/>
    <w:semiHidden/>
    <w:locked/>
    <w:rsid w:val="009B466D"/>
    <w:rPr>
      <w:rFonts w:cs="Times New Roman"/>
      <w:vertAlign w:val="superscript"/>
    </w:rPr>
  </w:style>
  <w:style w:type="paragraph" w:customStyle="1" w:styleId="Default">
    <w:name w:val="Default"/>
    <w:rsid w:val="00DD1F90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C4E2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2C4E22"/>
    <w:rPr>
      <w:rFonts w:ascii="Angsana New" w:eastAsia="Calibri" w:hAnsi="Angsana New"/>
      <w:i/>
      <w:iCs/>
      <w:sz w:val="30"/>
      <w:szCs w:val="30"/>
    </w:rPr>
  </w:style>
  <w:style w:type="character" w:customStyle="1" w:styleId="HTMLPreformattedChar">
    <w:name w:val="HTML Preformatted Char"/>
    <w:link w:val="HTMLPreformatted"/>
    <w:uiPriority w:val="99"/>
    <w:semiHidden/>
    <w:rsid w:val="006D5E66"/>
    <w:rPr>
      <w:rFonts w:ascii="Courier New" w:eastAsia="Calibri" w:hAnsi="Courier New" w:cs="Courier New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locked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eastAsia="Calibri" w:hAnsi="Courier New"/>
      <w:sz w:val="20"/>
      <w:szCs w:val="20"/>
      <w:lang w:val="x-none" w:eastAsia="x-none"/>
    </w:rPr>
  </w:style>
  <w:style w:type="character" w:customStyle="1" w:styleId="MacroTextChar">
    <w:name w:val="Macro Text Char"/>
    <w:link w:val="MacroText"/>
    <w:uiPriority w:val="99"/>
    <w:semiHidden/>
    <w:rsid w:val="006D5E66"/>
    <w:rPr>
      <w:rFonts w:ascii="Courier New" w:hAnsi="Courier New" w:cs="Times New Roman"/>
      <w:lang w:val="en-AU" w:eastAsia="en-US" w:bidi="ar-SA"/>
    </w:rPr>
  </w:style>
  <w:style w:type="paragraph" w:styleId="MacroText">
    <w:name w:val="macro"/>
    <w:link w:val="MacroTextChar"/>
    <w:uiPriority w:val="99"/>
    <w:semiHidden/>
    <w:unhideWhenUsed/>
    <w:locked/>
    <w:rsid w:val="006D5E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paragraph" w:styleId="Signature">
    <w:name w:val="Signature"/>
    <w:basedOn w:val="Normal"/>
    <w:link w:val="SignatureChar"/>
    <w:uiPriority w:val="99"/>
    <w:semiHidden/>
    <w:unhideWhenUsed/>
    <w:locked/>
    <w:rsid w:val="006D5E66"/>
    <w:pPr>
      <w:spacing w:line="240" w:lineRule="auto"/>
    </w:pPr>
    <w:rPr>
      <w:lang w:val="x-none" w:eastAsia="x-none"/>
    </w:rPr>
  </w:style>
  <w:style w:type="character" w:customStyle="1" w:styleId="SignatureChar">
    <w:name w:val="Signature Char"/>
    <w:link w:val="Signature"/>
    <w:uiPriority w:val="99"/>
    <w:semiHidden/>
    <w:rsid w:val="006D5E66"/>
    <w:rPr>
      <w:rFonts w:ascii="Arial" w:hAnsi="Arial" w:cs="Times New Roman"/>
      <w:sz w:val="18"/>
      <w:szCs w:val="18"/>
    </w:rPr>
  </w:style>
  <w:style w:type="character" w:customStyle="1" w:styleId="PlainTextChar">
    <w:name w:val="Plain Text Char"/>
    <w:link w:val="PlainText"/>
    <w:uiPriority w:val="99"/>
    <w:rsid w:val="006D5E66"/>
    <w:rPr>
      <w:rFonts w:ascii="Consolas" w:hAnsi="Consolas"/>
      <w:sz w:val="21"/>
      <w:szCs w:val="26"/>
    </w:rPr>
  </w:style>
  <w:style w:type="paragraph" w:styleId="PlainText">
    <w:name w:val="Plain Text"/>
    <w:basedOn w:val="Normal"/>
    <w:link w:val="PlainTextChar"/>
    <w:uiPriority w:val="99"/>
    <w:unhideWhenUsed/>
    <w:locked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paragraph" w:customStyle="1" w:styleId="E1">
    <w:name w:val="?????? E"/>
    <w:basedOn w:val="Normal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E2">
    <w:name w:val="?????????? E"/>
    <w:basedOn w:val="Normal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5">
    <w:name w:val="5"/>
    <w:basedOn w:val="Normal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hAnsi="Times New Roman" w:cs="Times New Roman"/>
      <w:b/>
      <w:bCs/>
      <w:sz w:val="10"/>
      <w:szCs w:val="10"/>
      <w:lang w:val="th-TH"/>
    </w:rPr>
  </w:style>
  <w:style w:type="paragraph" w:customStyle="1" w:styleId="T0">
    <w:name w:val="????? T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7">
    <w:name w:val="Åº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Graphic">
    <w:name w:val="Graphic"/>
    <w:basedOn w:val="Signature"/>
    <w:uiPriority w:val="99"/>
    <w:rsid w:val="006D5E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6D5E66"/>
    <w:pPr>
      <w:spacing w:after="0"/>
    </w:pPr>
    <w:rPr>
      <w:rFonts w:ascii="Times New Roman" w:hAnsi="Times New Roman"/>
    </w:rPr>
  </w:style>
  <w:style w:type="paragraph" w:customStyle="1" w:styleId="acctdividends">
    <w:name w:val="acct dividends"/>
    <w:aliases w:val="ad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">
    <w:name w:val="acct indent"/>
    <w:aliases w:val="ai"/>
    <w:basedOn w:val="BodyTex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6D5E6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num" w:pos="0"/>
        <w:tab w:val="num" w:pos="576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6D5E6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6D5E6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6D5E6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6D5E66"/>
    <w:pPr>
      <w:keepLines/>
      <w:spacing w:line="240" w:lineRule="atLeast"/>
      <w:ind w:left="0" w:hanging="1134"/>
    </w:pPr>
    <w:rPr>
      <w:sz w:val="22"/>
    </w:rPr>
  </w:style>
  <w:style w:type="paragraph" w:customStyle="1" w:styleId="block2">
    <w:name w:val="block2"/>
    <w:aliases w:val="b2"/>
    <w:basedOn w:val="block"/>
    <w:uiPriority w:val="99"/>
    <w:rsid w:val="006D5E66"/>
    <w:pPr>
      <w:ind w:left="1134"/>
    </w:pPr>
    <w:rPr>
      <w:rFonts w:ascii="Times New Roman" w:hAnsi="Times New Roman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6D5E66"/>
    <w:pPr>
      <w:spacing w:after="0"/>
    </w:pPr>
    <w:rPr>
      <w:rFonts w:ascii="Times New Roman" w:hAnsi="Times New Roman"/>
    </w:rPr>
  </w:style>
  <w:style w:type="paragraph" w:customStyle="1" w:styleId="block2nospaceafter">
    <w:name w:val="block2 no space after"/>
    <w:aliases w:val="b2n,block2 no sp"/>
    <w:basedOn w:val="block2"/>
    <w:uiPriority w:val="99"/>
    <w:rsid w:val="006D5E66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uiPriority w:val="99"/>
    <w:rsid w:val="006D5E6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6D5E66"/>
    <w:rPr>
      <w:rFonts w:ascii="Times New Roman" w:hAnsi="Times New Roman"/>
    </w:rPr>
  </w:style>
  <w:style w:type="paragraph" w:customStyle="1" w:styleId="zreportaddinfo">
    <w:name w:val="zreport addinfo"/>
    <w:basedOn w:val="Normal"/>
    <w:uiPriority w:val="99"/>
    <w:rsid w:val="006D5E6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6D5E6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6D5E6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6D5E6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6D5E66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6D5E6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">
    <w:name w:val="nine pt normal"/>
    <w:aliases w:val="9n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heading">
    <w:name w:val="heading"/>
    <w:aliases w:val="h"/>
    <w:basedOn w:val="BodyTex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6D5E66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6D5E66"/>
  </w:style>
  <w:style w:type="paragraph" w:customStyle="1" w:styleId="nineptheadingcentredbold">
    <w:name w:val="nine pt heading centred bold"/>
    <w:aliases w:val="9hcb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6D5E66"/>
    <w:pPr>
      <w:ind w:left="-57" w:right="-57"/>
    </w:pPr>
  </w:style>
  <w:style w:type="paragraph" w:customStyle="1" w:styleId="nineptnormalheading">
    <w:name w:val="nine pt normal heading"/>
    <w:aliases w:val="9nh"/>
    <w:basedOn w:val="nineptnormal"/>
    <w:uiPriority w:val="99"/>
    <w:rsid w:val="006D5E66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6D5E6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6D5E66"/>
    <w:rPr>
      <w:i/>
      <w:iCs/>
    </w:rPr>
  </w:style>
  <w:style w:type="paragraph" w:customStyle="1" w:styleId="Normalheading">
    <w:name w:val="Normal heading"/>
    <w:aliases w:val="nh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6D5E66"/>
    <w:pPr>
      <w:tabs>
        <w:tab w:val="clear" w:pos="227"/>
        <w:tab w:val="clear" w:pos="284"/>
        <w:tab w:val="clear" w:pos="454"/>
        <w:tab w:val="clear" w:pos="680"/>
        <w:tab w:val="clear" w:pos="926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6D5E66"/>
    <w:pPr>
      <w:tabs>
        <w:tab w:val="clear" w:pos="227"/>
        <w:tab w:val="clear" w:pos="454"/>
        <w:tab w:val="clear" w:pos="567"/>
        <w:tab w:val="clear" w:pos="907"/>
        <w:tab w:val="clear" w:pos="1209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6D5E66"/>
    <w:pPr>
      <w:tabs>
        <w:tab w:val="clear" w:pos="227"/>
        <w:tab w:val="clear" w:pos="454"/>
        <w:tab w:val="clear" w:pos="567"/>
        <w:tab w:val="clear" w:pos="907"/>
        <w:tab w:val="clear" w:pos="1209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">
    <w:name w:val="Body Text Indent italic"/>
    <w:aliases w:val="iital"/>
    <w:basedOn w:val="BodyTextInden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6D5E6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6D5E66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bullet">
    <w:name w:val="nine pt normal bullet"/>
    <w:aliases w:val="9nb"/>
    <w:basedOn w:val="nineptnormal"/>
    <w:uiPriority w:val="99"/>
    <w:rsid w:val="006D5E66"/>
    <w:pPr>
      <w:tabs>
        <w:tab w:val="num" w:pos="284"/>
      </w:tabs>
      <w:ind w:left="284" w:hanging="284"/>
    </w:pPr>
  </w:style>
  <w:style w:type="paragraph" w:customStyle="1" w:styleId="ninepttabletextblock">
    <w:name w:val="nine pt table text block"/>
    <w:aliases w:val="9ttbk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6D5E6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6D5E66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6D5E6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6D5E66"/>
    <w:pPr>
      <w:ind w:left="1134" w:hanging="567"/>
    </w:pPr>
    <w:rPr>
      <w:rFonts w:ascii="Times New Roman" w:hAnsi="Times New Roman"/>
    </w:rPr>
  </w:style>
  <w:style w:type="paragraph" w:customStyle="1" w:styleId="blocklist2">
    <w:name w:val="block list2"/>
    <w:aliases w:val="blist2"/>
    <w:basedOn w:val="blocklist"/>
    <w:uiPriority w:val="99"/>
    <w:rsid w:val="006D5E6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6D5E66"/>
    <w:pPr>
      <w:keepNext/>
      <w:keepLines/>
      <w:spacing w:before="70"/>
    </w:pPr>
    <w:rPr>
      <w:rFonts w:ascii="Times New Roman" w:hAnsi="Times New Roman"/>
      <w:b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6D5E66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6D5E66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">
    <w:name w:val="heading bold italic"/>
    <w:aliases w:val="hbi"/>
    <w:basedOn w:val="heading"/>
    <w:uiPriority w:val="99"/>
    <w:rsid w:val="006D5E66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6D5E6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6D5E6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6D5E6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6D5E66"/>
    <w:pPr>
      <w:numPr>
        <w:numId w:val="7"/>
      </w:numPr>
      <w:tabs>
        <w:tab w:val="clear" w:pos="340"/>
      </w:tabs>
      <w:spacing w:after="0"/>
      <w:ind w:left="284" w:firstLine="0"/>
    </w:pPr>
  </w:style>
  <w:style w:type="paragraph" w:customStyle="1" w:styleId="blockbullet">
    <w:name w:val="block bullet"/>
    <w:aliases w:val="bb"/>
    <w:basedOn w:val="block"/>
    <w:uiPriority w:val="99"/>
    <w:rsid w:val="006D5E66"/>
    <w:pPr>
      <w:numPr>
        <w:numId w:val="8"/>
      </w:numPr>
      <w:tabs>
        <w:tab w:val="num" w:pos="907"/>
      </w:tabs>
      <w:ind w:left="907"/>
    </w:pPr>
    <w:rPr>
      <w:rFonts w:ascii="Times New Roman" w:hAnsi="Times New Roman"/>
    </w:rPr>
  </w:style>
  <w:style w:type="paragraph" w:customStyle="1" w:styleId="acctfourfigureslongernumber3">
    <w:name w:val="acct four figures longer number3"/>
    <w:aliases w:val="a4+3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6D5E6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6D5E66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6D5E66"/>
    <w:pPr>
      <w:jc w:val="center"/>
    </w:pPr>
  </w:style>
  <w:style w:type="paragraph" w:customStyle="1" w:styleId="eightptnormalheading">
    <w:name w:val="eight pt normal heading"/>
    <w:aliases w:val="8nh"/>
    <w:basedOn w:val="eightptnormal"/>
    <w:uiPriority w:val="99"/>
    <w:rsid w:val="006D5E66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6D5E66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6D5E6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6D5E6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6D5E66"/>
    <w:pPr>
      <w:spacing w:after="200"/>
    </w:pPr>
  </w:style>
  <w:style w:type="paragraph" w:customStyle="1" w:styleId="eightptblock">
    <w:name w:val="eight pt block"/>
    <w:aliases w:val="8b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tabs2">
    <w:name w:val="eight pt column tabs2"/>
    <w:aliases w:val="a82"/>
    <w:basedOn w:val="eightptnormal"/>
    <w:uiPriority w:val="99"/>
    <w:rsid w:val="006D5E6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6D5E6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">
    <w:name w:val="block indent"/>
    <w:aliases w:val="bi"/>
    <w:basedOn w:val="block"/>
    <w:uiPriority w:val="99"/>
    <w:rsid w:val="006D5E66"/>
    <w:pPr>
      <w:ind w:left="737" w:hanging="170"/>
    </w:pPr>
    <w:rPr>
      <w:rFonts w:ascii="Times New Roman" w:hAnsi="Times New Roman"/>
    </w:rPr>
  </w:style>
  <w:style w:type="paragraph" w:customStyle="1" w:styleId="nineptnormalcentred">
    <w:name w:val="nine pt normal centred"/>
    <w:aliases w:val="9nc"/>
    <w:basedOn w:val="nineptnormal"/>
    <w:uiPriority w:val="99"/>
    <w:rsid w:val="006D5E66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6D5E6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6D5E6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6D5E66"/>
    <w:rPr>
      <w:i/>
      <w:iCs/>
    </w:rPr>
  </w:style>
  <w:style w:type="paragraph" w:customStyle="1" w:styleId="nineptblock">
    <w:name w:val="nine pt block"/>
    <w:aliases w:val="9b"/>
    <w:basedOn w:val="nineptnormal"/>
    <w:uiPriority w:val="99"/>
    <w:rsid w:val="006D5E6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6D5E6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6D5E6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6D5E6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6D5E66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6D5E6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6D5E6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uiPriority w:val="99"/>
    <w:rsid w:val="006D5E6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6D5E6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6D5E66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6D5E66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6D5E6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6D5E66"/>
    <w:pPr>
      <w:spacing w:after="180"/>
    </w:pPr>
    <w:rPr>
      <w:i/>
    </w:rPr>
  </w:style>
  <w:style w:type="paragraph" w:customStyle="1" w:styleId="nineptbodytextheading">
    <w:name w:val="nine pt body text heading"/>
    <w:aliases w:val="9bth"/>
    <w:basedOn w:val="Footer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 w:val="18"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6D5E6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6D5E6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6D5E6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6D5E6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6D5E6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6D5E6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6D5E66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6D5E66"/>
    <w:pPr>
      <w:ind w:left="907" w:hanging="340"/>
    </w:pPr>
    <w:rPr>
      <w:rFonts w:ascii="Times New Roman" w:hAnsi="Times New Roman"/>
    </w:rPr>
  </w:style>
  <w:style w:type="paragraph" w:customStyle="1" w:styleId="List3i">
    <w:name w:val="List 3i"/>
    <w:aliases w:val="3i"/>
    <w:basedOn w:val="List2i"/>
    <w:uiPriority w:val="99"/>
    <w:rsid w:val="006D5E6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6D5E6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6D5E66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6D5E66"/>
    <w:pPr>
      <w:tabs>
        <w:tab w:val="decimal" w:pos="794"/>
      </w:tabs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6D5E6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6D5E66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6D5E6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6D5E66"/>
    <w:pPr>
      <w:numPr>
        <w:numId w:val="9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character" w:customStyle="1" w:styleId="AccPolicyalternativeChar">
    <w:name w:val="Acc Policy alternative Char"/>
    <w:link w:val="AccPolicyalternative"/>
    <w:uiPriority w:val="99"/>
    <w:locked/>
    <w:rsid w:val="006D5E66"/>
    <w:rPr>
      <w:rFonts w:ascii="Angsana New" w:eastAsia="Calibri" w:hAnsi="Angsana New" w:cs="Times New Roman"/>
      <w:i/>
      <w:iCs/>
      <w:sz w:val="16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6D5E66"/>
    <w:pPr>
      <w:ind w:left="1138" w:right="389"/>
      <w:jc w:val="both"/>
    </w:pPr>
    <w:rPr>
      <w:sz w:val="16"/>
      <w:szCs w:val="22"/>
      <w:lang w:eastAsia="en-GB"/>
    </w:rPr>
  </w:style>
  <w:style w:type="paragraph" w:customStyle="1" w:styleId="CoverTitle">
    <w:name w:val="Cover Title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6D5E6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6D5E66"/>
    <w:pPr>
      <w:spacing w:after="0" w:line="440" w:lineRule="exact"/>
      <w:jc w:val="center"/>
    </w:pPr>
    <w:rPr>
      <w:sz w:val="32"/>
      <w:u w:val="none"/>
    </w:rPr>
  </w:style>
  <w:style w:type="paragraph" w:customStyle="1" w:styleId="Text">
    <w:name w:val="Text"/>
    <w:uiPriority w:val="99"/>
    <w:rsid w:val="006D5E66"/>
    <w:pPr>
      <w:spacing w:before="240" w:line="260" w:lineRule="atLeast"/>
    </w:pPr>
    <w:rPr>
      <w:rFonts w:cs="Times New Roman"/>
      <w:noProof/>
      <w:sz w:val="22"/>
      <w:lang w:bidi="ar-SA"/>
    </w:rPr>
  </w:style>
  <w:style w:type="character" w:customStyle="1" w:styleId="AccPolicyHeadingCharChar">
    <w:name w:val="Acc Policy Heading Char Char"/>
    <w:uiPriority w:val="99"/>
    <w:rsid w:val="006D5E66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6D5E66"/>
    <w:rPr>
      <w:rFonts w:ascii="Times New Roman" w:hAnsi="Times New Roman" w:cs="Times New Roman" w:hint="default"/>
      <w:sz w:val="29"/>
      <w:szCs w:val="29"/>
    </w:rPr>
  </w:style>
  <w:style w:type="character" w:customStyle="1" w:styleId="hps">
    <w:name w:val="hps"/>
    <w:rsid w:val="006D5E66"/>
    <w:rPr>
      <w:rFonts w:ascii="Times New Roman" w:hAnsi="Times New Roman" w:cs="Times New Roman" w:hint="default"/>
    </w:rPr>
  </w:style>
  <w:style w:type="character" w:customStyle="1" w:styleId="gt-icon-text1">
    <w:name w:val="gt-icon-text1"/>
    <w:uiPriority w:val="99"/>
    <w:rsid w:val="006D5E66"/>
    <w:rPr>
      <w:rFonts w:ascii="Times New Roman" w:hAnsi="Times New Roman" w:cs="Times New Roman" w:hint="default"/>
    </w:rPr>
  </w:style>
  <w:style w:type="character" w:customStyle="1" w:styleId="shorttext">
    <w:name w:val="short_text"/>
    <w:rsid w:val="006D5E66"/>
    <w:rPr>
      <w:rFonts w:ascii="Times New Roman" w:hAnsi="Times New Roman" w:cs="Times New Roman" w:hint="default"/>
    </w:rPr>
  </w:style>
  <w:style w:type="character" w:customStyle="1" w:styleId="longtext">
    <w:name w:val="long_text"/>
    <w:uiPriority w:val="99"/>
    <w:rsid w:val="006D5E66"/>
    <w:rPr>
      <w:rFonts w:ascii="Times New Roman" w:hAnsi="Times New Roman" w:cs="Times New Roman" w:hint="default"/>
    </w:rPr>
  </w:style>
  <w:style w:type="character" w:customStyle="1" w:styleId="pp-place-title6">
    <w:name w:val="pp-place-title6"/>
    <w:rsid w:val="006D5E66"/>
    <w:rPr>
      <w:b/>
      <w:bCs/>
      <w:sz w:val="37"/>
      <w:szCs w:val="37"/>
    </w:rPr>
  </w:style>
  <w:style w:type="character" w:customStyle="1" w:styleId="Heading5Char1">
    <w:name w:val="Heading 5 Char1"/>
    <w:rsid w:val="006D5E66"/>
    <w:rPr>
      <w:rFonts w:ascii="Times New Roman" w:eastAsia="Times New Roman" w:hAnsi="Times New Roman" w:cs="EucrosiaUPC" w:hint="default"/>
      <w:b/>
      <w:bCs/>
      <w:sz w:val="32"/>
      <w:szCs w:val="32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6D5E66"/>
    <w:pPr>
      <w:spacing w:after="13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6D5E66"/>
    <w:rPr>
      <w:b w:val="0"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6D5E66"/>
    <w:pPr>
      <w:spacing w:after="0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6D5E66"/>
    <w:pPr>
      <w:spacing w:after="80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6D5E66"/>
    <w:pPr>
      <w:jc w:val="center"/>
    </w:pPr>
    <w:rPr>
      <w:bCs w:val="0"/>
    </w:rPr>
  </w:style>
  <w:style w:type="paragraph" w:customStyle="1" w:styleId="Normalheadingcentred">
    <w:name w:val="Normal heading centred"/>
    <w:aliases w:val="nhc"/>
    <w:basedOn w:val="Normalheading"/>
    <w:uiPriority w:val="99"/>
    <w:rsid w:val="006D5E66"/>
    <w:pPr>
      <w:jc w:val="center"/>
    </w:pPr>
  </w:style>
  <w:style w:type="paragraph" w:customStyle="1" w:styleId="acctindentnospaceafter">
    <w:name w:val="acct indent no space after"/>
    <w:aliases w:val="ain"/>
    <w:basedOn w:val="acctindent"/>
    <w:uiPriority w:val="99"/>
    <w:rsid w:val="006D5E66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6D5E66"/>
    <w:pPr>
      <w:ind w:left="992" w:hanging="425"/>
    </w:p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6D5E66"/>
    <w:pPr>
      <w:spacing w:after="0"/>
    </w:pPr>
  </w:style>
  <w:style w:type="paragraph" w:customStyle="1" w:styleId="eightptblocknosp">
    <w:name w:val="eight pt block no sp"/>
    <w:aliases w:val="8bn"/>
    <w:basedOn w:val="eightptblock"/>
    <w:uiPriority w:val="99"/>
    <w:rsid w:val="006D5E66"/>
    <w:pPr>
      <w:spacing w:after="0"/>
    </w:pPr>
  </w:style>
  <w:style w:type="paragraph" w:customStyle="1" w:styleId="blockindentnosp">
    <w:name w:val="block indent no sp"/>
    <w:aliases w:val="bin,binn,block + indent"/>
    <w:basedOn w:val="blockindent"/>
    <w:uiPriority w:val="99"/>
    <w:rsid w:val="006D5E66"/>
    <w:pPr>
      <w:spacing w:after="0"/>
    </w:pPr>
  </w:style>
  <w:style w:type="paragraph" w:customStyle="1" w:styleId="eightptbodytextheading">
    <w:name w:val="eight pt body text heading"/>
    <w:aliases w:val="8h"/>
    <w:basedOn w:val="eightptbodytext"/>
    <w:uiPriority w:val="99"/>
    <w:rsid w:val="006D5E66"/>
    <w:rPr>
      <w:b/>
      <w:bCs/>
    </w:r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6D5E6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6D5E66"/>
    <w:pPr>
      <w:jc w:val="center"/>
    </w:p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6D5E66"/>
    <w:pPr>
      <w:keepNext/>
      <w:keepLines/>
      <w:spacing w:before="130" w:after="130"/>
    </w:pPr>
    <w:rPr>
      <w:b/>
      <w:bCs/>
      <w:i/>
    </w:r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6D5E66"/>
    <w:rPr>
      <w:b w:val="0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6D5E66"/>
    <w:pPr>
      <w:spacing w:after="0"/>
    </w:pPr>
  </w:style>
  <w:style w:type="paragraph" w:customStyle="1" w:styleId="nineptbodytext">
    <w:name w:val="nine pt body text"/>
    <w:aliases w:val="9bt"/>
    <w:basedOn w:val="nineptnormal"/>
    <w:uiPriority w:val="99"/>
    <w:rsid w:val="006D5E66"/>
    <w:pPr>
      <w:spacing w:after="220"/>
    </w:pPr>
  </w:style>
  <w:style w:type="paragraph" w:customStyle="1" w:styleId="ninebtbodytextcentred">
    <w:name w:val="nine bt body text centred"/>
    <w:aliases w:val="9btc"/>
    <w:basedOn w:val="nineptbodytext"/>
    <w:uiPriority w:val="99"/>
    <w:rsid w:val="006D5E66"/>
    <w:pPr>
      <w:spacing w:after="180"/>
      <w:jc w:val="center"/>
    </w:p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6D5E66"/>
    <w:pPr>
      <w:spacing w:after="80"/>
    </w:p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6D5E66"/>
    <w:pPr>
      <w:spacing w:before="80" w:after="80"/>
    </w:pPr>
  </w:style>
  <w:style w:type="paragraph" w:customStyle="1" w:styleId="nineptbodytextbullet">
    <w:name w:val="nine pt body text bullet"/>
    <w:aliases w:val="9btb"/>
    <w:basedOn w:val="nineptbodytext"/>
    <w:uiPriority w:val="99"/>
    <w:rsid w:val="006D5E66"/>
    <w:pPr>
      <w:tabs>
        <w:tab w:val="num" w:pos="284"/>
      </w:tabs>
      <w:spacing w:after="180"/>
      <w:ind w:left="284" w:hanging="284"/>
    </w:pPr>
  </w:style>
  <w:style w:type="paragraph" w:customStyle="1" w:styleId="nineptheading">
    <w:name w:val="nine pt heading"/>
    <w:aliases w:val="9h"/>
    <w:basedOn w:val="nineptbodytext"/>
    <w:uiPriority w:val="99"/>
    <w:rsid w:val="006D5E66"/>
    <w:rPr>
      <w:b/>
      <w:bCs/>
    </w:rPr>
  </w:style>
  <w:style w:type="paragraph" w:customStyle="1" w:styleId="nineptheadingcentred">
    <w:name w:val="nine pt heading centred"/>
    <w:aliases w:val="9hc"/>
    <w:basedOn w:val="nineptheading"/>
    <w:uiPriority w:val="99"/>
    <w:rsid w:val="006D5E66"/>
    <w:pPr>
      <w:jc w:val="center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6D5E66"/>
    <w:pPr>
      <w:tabs>
        <w:tab w:val="num" w:pos="652"/>
      </w:tabs>
      <w:ind w:left="652" w:hanging="227"/>
    </w:pPr>
  </w:style>
  <w:style w:type="character" w:customStyle="1" w:styleId="FootnoteTextChar1">
    <w:name w:val="Footnote Text Char1"/>
    <w:aliases w:val="ft Char1"/>
    <w:uiPriority w:val="99"/>
    <w:semiHidden/>
    <w:rsid w:val="00CC6FAB"/>
    <w:rPr>
      <w:rFonts w:ascii="Arial" w:hAnsi="Arial"/>
      <w:szCs w:val="25"/>
    </w:rPr>
  </w:style>
  <w:style w:type="character" w:customStyle="1" w:styleId="BodyTextIndentChar1">
    <w:name w:val="Body Text Indent Char1"/>
    <w:aliases w:val="i Char1"/>
    <w:uiPriority w:val="99"/>
    <w:semiHidden/>
    <w:rsid w:val="00CC6FAB"/>
    <w:rPr>
      <w:rFonts w:ascii="Arial" w:hAnsi="Arial"/>
      <w:sz w:val="18"/>
      <w:szCs w:val="22"/>
    </w:rPr>
  </w:style>
  <w:style w:type="paragraph" w:styleId="BlockText">
    <w:name w:val="Block Text"/>
    <w:basedOn w:val="Normal"/>
    <w:uiPriority w:val="99"/>
    <w:semiHidden/>
    <w:unhideWhenUsed/>
    <w:locked/>
    <w:rsid w:val="00CC6F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styleId="Hyperlink">
    <w:name w:val="Hyperlink"/>
    <w:uiPriority w:val="99"/>
    <w:semiHidden/>
    <w:unhideWhenUsed/>
    <w:locked/>
    <w:rsid w:val="000C18E1"/>
    <w:rPr>
      <w:strike w:val="0"/>
      <w:dstrike w:val="0"/>
      <w:color w:val="797979"/>
      <w:u w:val="none"/>
      <w:effect w:val="none"/>
    </w:rPr>
  </w:style>
  <w:style w:type="character" w:styleId="Emphasis">
    <w:name w:val="Emphasis"/>
    <w:uiPriority w:val="20"/>
    <w:qFormat/>
    <w:rsid w:val="00F827DB"/>
    <w:rPr>
      <w:b/>
      <w:bCs/>
      <w:i w:val="0"/>
      <w:iCs w:val="0"/>
    </w:rPr>
  </w:style>
  <w:style w:type="character" w:customStyle="1" w:styleId="st1">
    <w:name w:val="st1"/>
    <w:basedOn w:val="DefaultParagraphFont"/>
    <w:rsid w:val="00F827DB"/>
  </w:style>
  <w:style w:type="paragraph" w:customStyle="1" w:styleId="ColorfulList-Accent11">
    <w:name w:val="Colorful List - Accent 11"/>
    <w:basedOn w:val="Normal"/>
    <w:uiPriority w:val="99"/>
    <w:qFormat/>
    <w:rsid w:val="001C2AB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720"/>
    </w:pPr>
    <w:rPr>
      <w:rFonts w:ascii="Calibri" w:hAnsi="Calibri"/>
      <w:sz w:val="22"/>
      <w:szCs w:val="28"/>
    </w:rPr>
  </w:style>
  <w:style w:type="paragraph" w:customStyle="1" w:styleId="Denomination2">
    <w:name w:val="Denomination2"/>
    <w:basedOn w:val="Normal"/>
    <w:uiPriority w:val="99"/>
    <w:rsid w:val="00651EE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13"/>
      <w:jc w:val="right"/>
    </w:pPr>
    <w:rPr>
      <w:rFonts w:ascii="Times New Roman" w:hAnsi="Times New Roman"/>
      <w:lang w:val="en-GB"/>
    </w:rPr>
  </w:style>
  <w:style w:type="paragraph" w:styleId="NoSpacing">
    <w:name w:val="No Spacing"/>
    <w:uiPriority w:val="1"/>
    <w:qFormat/>
    <w:rsid w:val="002A1F2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5457A8"/>
    <w:rPr>
      <w:rFonts w:ascii="Arial" w:hAnsi="Arial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13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0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3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9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90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1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20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39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3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8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13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3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65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44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57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4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66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84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15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7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76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20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89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5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8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46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4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3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43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29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6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03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3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0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8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1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9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24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3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3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3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5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90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7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2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2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5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02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83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9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89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80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52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70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15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72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5900043"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59000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5900048"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59000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5900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59000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5900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59000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99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77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9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5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1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1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3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42FCB5C-21D2-4231-A644-13AE3E52D1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206</TotalTime>
  <Pages>19</Pages>
  <Words>3813</Words>
  <Characters>21739</Characters>
  <Application>Microsoft Office Word</Application>
  <DocSecurity>0</DocSecurity>
  <Lines>181</Lines>
  <Paragraphs>51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GPSC</vt:lpstr>
    </vt:vector>
  </TitlesOfParts>
  <Company>KPMG</Company>
  <LinksUpToDate>false</LinksUpToDate>
  <CharactersWithSpaces>25501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GPSC</dc:title>
  <dc:subject/>
  <dc:creator>Napat, Rattanapairoj</dc:creator>
  <cp:keywords/>
  <dc:description/>
  <cp:lastModifiedBy>Patcharadanai, Boonraeng</cp:lastModifiedBy>
  <cp:revision>23</cp:revision>
  <cp:lastPrinted>2022-11-14T09:21:00Z</cp:lastPrinted>
  <dcterms:created xsi:type="dcterms:W3CDTF">2022-11-08T15:55:00Z</dcterms:created>
  <dcterms:modified xsi:type="dcterms:W3CDTF">2022-11-14T11:40:00Z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GrammarlyDocumentId">
    <vt:lpwstr>fadaad77dae55e25e44ef0fafe21da77ec79af30c09491ab1f42773b5d2347e7</vt:lpwstr>
  </property>
</Properties>
</file>