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2549B8A6" w:rsidR="00320AF8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83D8DBA" w14:textId="77777777" w:rsidR="00C57B52" w:rsidRPr="00E07D86" w:rsidRDefault="00C57B52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2B723561" w14:textId="77777777" w:rsidR="00C57B52" w:rsidRDefault="00C57B52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D620DC" w14:textId="0C72CEBF" w:rsidR="005455AA" w:rsidRPr="002004D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004D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2004D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 w:rsidRPr="002004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445B63F2" w:rsidR="002B7D0A" w:rsidRPr="002004D6" w:rsidRDefault="00E05DED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4B26A6" w:rsidRPr="002004D6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B936F0" w:rsidRPr="002004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D1030" w:rsidRPr="002004D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137FB56" w14:textId="77777777" w:rsidR="002B7D0A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2004D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 w:rsidRPr="002004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004D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2004D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2004D6" w:rsidSect="00A209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2004D6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2004D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2004D6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2004D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2004D6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77777777" w:rsidR="003B7427" w:rsidRPr="002004D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2004D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2004D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2004D6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2004D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2004D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2004D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2004D6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2004D6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2004D6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2004D6">
        <w:rPr>
          <w:rFonts w:ascii="Angsana New" w:hAnsi="Angsana New"/>
          <w:b/>
          <w:bCs/>
          <w:sz w:val="30"/>
          <w:szCs w:val="30"/>
        </w:rPr>
        <w:t>(</w:t>
      </w:r>
      <w:r w:rsidRPr="002004D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2004D6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2004D6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7660AF04" w14:textId="5D0658F5" w:rsidR="00C57B52" w:rsidRPr="00560C4E" w:rsidRDefault="00E05DED" w:rsidP="00C57B52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560C4E">
        <w:rPr>
          <w:rFonts w:asciiTheme="majorBidi" w:hAnsiTheme="majorBidi" w:cstheme="majorBidi"/>
          <w:spacing w:val="-2"/>
          <w:cs/>
        </w:rPr>
        <w:t>ข้าพเจ้า</w:t>
      </w:r>
      <w:r w:rsidRPr="00560C4E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560C4E">
        <w:rPr>
          <w:rFonts w:asciiTheme="majorBidi" w:hAnsiTheme="majorBidi" w:cstheme="majorBidi"/>
          <w:spacing w:val="-2"/>
          <w:cs/>
        </w:rPr>
        <w:t>ร</w:t>
      </w:r>
      <w:r w:rsidRPr="00560C4E">
        <w:rPr>
          <w:rFonts w:asciiTheme="majorBidi" w:hAnsiTheme="majorBidi" w:cstheme="majorBidi"/>
          <w:spacing w:val="-10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ณ</w:t>
      </w:r>
      <w:r w:rsidRPr="00560C4E">
        <w:rPr>
          <w:rFonts w:asciiTheme="majorBidi" w:hAnsiTheme="majorBidi" w:cstheme="majorBidi"/>
          <w:spacing w:val="-8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วันที่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lang w:val="en-US"/>
        </w:rPr>
        <w:t>30</w:t>
      </w:r>
      <w:r w:rsidRPr="004C4A95">
        <w:rPr>
          <w:rFonts w:asciiTheme="majorBidi" w:hAnsiTheme="majorBidi" w:cstheme="majorBidi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cs/>
        </w:rPr>
        <w:t>กันยายน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>2565</w:t>
      </w:r>
      <w:r>
        <w:rPr>
          <w:rFonts w:asciiTheme="majorBidi" w:hAnsiTheme="majorBidi" w:cstheme="majorBidi" w:hint="cs"/>
          <w:spacing w:val="-2"/>
          <w:cs/>
        </w:rPr>
        <w:t xml:space="preserve">  </w:t>
      </w:r>
      <w:r w:rsidRPr="00560C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pacing w:val="-2"/>
          <w:cs/>
        </w:rPr>
        <w:t>เก้า</w:t>
      </w:r>
      <w:r w:rsidRPr="004C4A95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4C4A95">
        <w:rPr>
          <w:rFonts w:asciiTheme="majorBidi" w:hAnsiTheme="majorBidi" w:cstheme="majorBidi"/>
          <w:spacing w:val="-2"/>
          <w:lang w:val="en-US"/>
        </w:rPr>
        <w:t>30</w:t>
      </w:r>
      <w:r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>
        <w:rPr>
          <w:rFonts w:asciiTheme="majorBidi" w:hAnsiTheme="majorBidi" w:cstheme="majorBidi"/>
          <w:spacing w:val="-2"/>
          <w:cs/>
          <w:lang w:val="en-US"/>
        </w:rPr>
        <w:t>กันยายน</w:t>
      </w:r>
      <w:r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5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spacing w:val="-2"/>
          <w:cs/>
        </w:rPr>
        <w:t>เก้า</w:t>
      </w:r>
      <w:r w:rsidRPr="00560C4E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4C4A95">
        <w:rPr>
          <w:rFonts w:asciiTheme="majorBidi" w:hAnsiTheme="majorBidi" w:cstheme="majorBidi"/>
          <w:spacing w:val="-2"/>
          <w:lang w:val="en-US"/>
        </w:rPr>
        <w:t>30</w:t>
      </w:r>
      <w:r w:rsidRPr="004C4A95">
        <w:rPr>
          <w:rFonts w:asciiTheme="majorBidi" w:hAnsiTheme="majorBidi" w:cstheme="majorBidi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cs/>
        </w:rPr>
        <w:t>กันยายน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>2565</w:t>
      </w:r>
      <w:r w:rsidRPr="00560C4E">
        <w:rPr>
          <w:rFonts w:asciiTheme="majorBidi" w:hAnsiTheme="majorBidi" w:cstheme="majorBidi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560C4E">
        <w:rPr>
          <w:rFonts w:asciiTheme="majorBidi" w:hAnsiTheme="majorBidi" w:cs="Angsana New"/>
          <w:spacing w:val="-2"/>
          <w:lang w:val="en-US"/>
        </w:rPr>
        <w:t>(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560C4E">
        <w:rPr>
          <w:rFonts w:asciiTheme="majorBidi" w:hAnsiTheme="majorBidi" w:cs="Angsana New"/>
          <w:spacing w:val="-2"/>
          <w:lang w:val="en-US"/>
        </w:rPr>
        <w:t>)</w:t>
      </w:r>
      <w:r w:rsidRPr="00560C4E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</w:t>
      </w:r>
      <w:r>
        <w:rPr>
          <w:rFonts w:asciiTheme="majorBidi" w:hAnsiTheme="majorBidi" w:cstheme="majorBidi"/>
          <w:spacing w:val="-2"/>
          <w:cs/>
        </w:rPr>
        <w:br/>
      </w:r>
      <w:r w:rsidRPr="00560C4E">
        <w:rPr>
          <w:rFonts w:asciiTheme="majorBidi" w:hAnsiTheme="majorBidi" w:cstheme="majorBidi"/>
          <w:spacing w:val="-2"/>
          <w:cs/>
        </w:rPr>
        <w:t>ในการจัดทำและนำเสนอ</w:t>
      </w:r>
      <w:r w:rsidRPr="00560C4E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560C4E">
        <w:rPr>
          <w:rFonts w:asciiTheme="majorBidi" w:hAnsiTheme="majorBidi" w:cs="Angsana New"/>
          <w:spacing w:val="-2"/>
          <w:lang w:val="en-US"/>
        </w:rPr>
        <w:t xml:space="preserve">34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>
        <w:rPr>
          <w:rFonts w:asciiTheme="majorBidi" w:hAnsiTheme="majorBidi" w:cs="Angsana New"/>
          <w:spacing w:val="-2"/>
          <w:lang w:val="en-US"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การรายงาน</w:t>
      </w:r>
      <w:r>
        <w:rPr>
          <w:rFonts w:asciiTheme="majorBidi" w:hAnsiTheme="majorBidi" w:cs="Angsana New"/>
          <w:spacing w:val="-2"/>
          <w:cs/>
          <w:lang w:val="en-US"/>
        </w:rPr>
        <w:br/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ทางการเงินระหว่างกาล</w:t>
      </w:r>
      <w:r w:rsidRPr="00560C4E">
        <w:rPr>
          <w:rFonts w:asciiTheme="majorBidi" w:hAnsiTheme="majorBidi" w:cs="Angsana New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2726F5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0E849B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3021509" w14:textId="77777777" w:rsidR="00C57B52" w:rsidRPr="00560C4E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46D76" w14:textId="61EDD53B" w:rsidR="00FD03BF" w:rsidRPr="002004D6" w:rsidRDefault="00C57B52" w:rsidP="00C57B52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รหัส</w:t>
      </w:r>
      <w:r w:rsidRPr="00560C4E">
        <w:rPr>
          <w:rFonts w:asciiTheme="majorBidi" w:hAnsiTheme="majorBidi" w:cstheme="majorBidi"/>
          <w:sz w:val="30"/>
          <w:szCs w:val="30"/>
        </w:rPr>
        <w:t xml:space="preserve"> 2410 “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60C4E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>
        <w:rPr>
          <w:rFonts w:asciiTheme="majorBidi" w:hAnsiTheme="majorBidi"/>
          <w:sz w:val="30"/>
          <w:szCs w:val="30"/>
        </w:rPr>
        <w:br/>
      </w:r>
      <w:r w:rsidRPr="00560C4E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4888022A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C7DBE0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4AF951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4B6335" w14:textId="77777777" w:rsidR="00FD03BF" w:rsidRPr="002004D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29A65F" w14:textId="77777777" w:rsidR="00FD03BF" w:rsidRPr="00B8289D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CE0543E" w14:textId="76AA9ECC" w:rsidR="00FD03BF" w:rsidRDefault="00FD03BF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A9AEC07" w14:textId="77777777" w:rsidR="00861354" w:rsidRPr="00B8289D" w:rsidRDefault="00861354" w:rsidP="00FD03B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6D1A0DE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315223D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CCF63D6" w14:textId="77777777" w:rsidR="00C57B52" w:rsidRPr="00560C4E" w:rsidRDefault="00C57B5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60C4E">
        <w:rPr>
          <w:rFonts w:asciiTheme="majorBidi" w:hAnsiTheme="majorBidi" w:cstheme="majorBidi"/>
          <w:sz w:val="30"/>
          <w:szCs w:val="30"/>
        </w:rPr>
        <w:t>34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35F53C" w14:textId="77777777" w:rsidR="00C57B52" w:rsidRPr="00560C4E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00DFF9A" w14:textId="77777777" w:rsidR="00C57B52" w:rsidRPr="00560C4E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41373B7" w14:textId="77777777" w:rsidR="00C57B52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94AF2DE" w14:textId="77777777" w:rsidR="00C57B52" w:rsidRPr="00560C4E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B54221D" w14:textId="77777777" w:rsidR="00C57B52" w:rsidRPr="00560C4E" w:rsidRDefault="00C57B52" w:rsidP="00C57B5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>กฤติกา ก๋งเกิด</w:t>
      </w:r>
      <w:r w:rsidRPr="00560C4E">
        <w:rPr>
          <w:rFonts w:asciiTheme="majorBidi" w:hAnsiTheme="majorBidi" w:cstheme="majorBidi"/>
          <w:lang w:val="en-US"/>
        </w:rPr>
        <w:t>)</w:t>
      </w:r>
    </w:p>
    <w:p w14:paraId="75AD88ED" w14:textId="77777777" w:rsidR="00C57B52" w:rsidRPr="00560C4E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ผู้สอบบัญชีรับอนุญาต</w:t>
      </w:r>
    </w:p>
    <w:p w14:paraId="1D6AD680" w14:textId="77777777" w:rsidR="00C57B52" w:rsidRPr="00560C4E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 xml:space="preserve">เลขทะเบียน </w:t>
      </w:r>
      <w:r>
        <w:rPr>
          <w:rFonts w:asciiTheme="majorBidi" w:hAnsiTheme="majorBidi" w:cstheme="majorBidi"/>
          <w:lang w:val="en-US"/>
        </w:rPr>
        <w:t>10634</w:t>
      </w:r>
    </w:p>
    <w:p w14:paraId="26B39D48" w14:textId="77777777" w:rsidR="00C57B52" w:rsidRPr="00560C4E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59026" w14:textId="77777777" w:rsidR="00C57B52" w:rsidRPr="00560C4E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97D61A" w14:textId="77777777" w:rsidR="00C57B52" w:rsidRPr="00560C4E" w:rsidRDefault="00C57B52" w:rsidP="00C57B5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60C4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3DB68AD" w14:textId="796F2BD9" w:rsidR="00F15A70" w:rsidRPr="002004D6" w:rsidRDefault="00B7702B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860695">
        <w:rPr>
          <w:rFonts w:asciiTheme="majorBidi" w:hAnsiTheme="majorBidi" w:cstheme="majorBidi"/>
          <w:sz w:val="30"/>
          <w:szCs w:val="30"/>
        </w:rPr>
        <w:t>4</w:t>
      </w:r>
      <w:r w:rsidR="00C57B52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B8289D" w:rsidRPr="00BF28A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15A70" w:rsidRPr="002004D6">
        <w:rPr>
          <w:rFonts w:asciiTheme="majorBidi" w:hAnsiTheme="majorBidi" w:cstheme="majorBidi"/>
          <w:sz w:val="30"/>
          <w:szCs w:val="30"/>
        </w:rPr>
        <w:t xml:space="preserve"> 256</w:t>
      </w:r>
      <w:r w:rsidR="00FD03BF" w:rsidRPr="002004D6">
        <w:rPr>
          <w:rFonts w:asciiTheme="majorBidi" w:hAnsiTheme="majorBidi" w:cstheme="majorBidi"/>
          <w:sz w:val="30"/>
          <w:szCs w:val="30"/>
        </w:rPr>
        <w:t>5</w:t>
      </w:r>
    </w:p>
    <w:sectPr w:rsidR="00F15A70" w:rsidRPr="002004D6" w:rsidSect="00A53DB8">
      <w:headerReference w:type="default" r:id="rId15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FD893" w14:textId="77777777" w:rsidR="00F77C26" w:rsidRDefault="00F77C26" w:rsidP="004956B4">
      <w:r>
        <w:separator/>
      </w:r>
    </w:p>
  </w:endnote>
  <w:endnote w:type="continuationSeparator" w:id="0">
    <w:p w14:paraId="004A9CA7" w14:textId="77777777" w:rsidR="00F77C26" w:rsidRDefault="00F77C2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24009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8C96F" w14:textId="77777777" w:rsidR="00F77C26" w:rsidRDefault="00F77C26" w:rsidP="004956B4">
      <w:r>
        <w:separator/>
      </w:r>
    </w:p>
  </w:footnote>
  <w:footnote w:type="continuationSeparator" w:id="0">
    <w:p w14:paraId="5F9AC702" w14:textId="77777777" w:rsidR="00F77C26" w:rsidRDefault="00F77C2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F1580" w14:textId="77777777" w:rsidR="00860695" w:rsidRDefault="008606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CD694" w14:textId="77777777" w:rsidR="00860695" w:rsidRDefault="008606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57792" w14:textId="77777777" w:rsidR="000D619A" w:rsidRPr="006F59B5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77777777" w:rsidR="000D619A" w:rsidRPr="00A53DB8" w:rsidRDefault="000D619A" w:rsidP="00A53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C71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B40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1B04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D72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22C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820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695"/>
    <w:rsid w:val="008612AD"/>
    <w:rsid w:val="00861354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F2C"/>
    <w:rsid w:val="0092326D"/>
    <w:rsid w:val="00923452"/>
    <w:rsid w:val="00923466"/>
    <w:rsid w:val="009236F3"/>
    <w:rsid w:val="009239E2"/>
    <w:rsid w:val="009247EC"/>
    <w:rsid w:val="0092491C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397A"/>
    <w:rsid w:val="00993CB1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B8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009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6978"/>
    <w:rsid w:val="00CF6A89"/>
    <w:rsid w:val="00CF6AD2"/>
    <w:rsid w:val="00CF6C55"/>
    <w:rsid w:val="00CF7226"/>
    <w:rsid w:val="00CF7520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3FD6"/>
    <w:rsid w:val="00D44225"/>
    <w:rsid w:val="00D44E3C"/>
    <w:rsid w:val="00D44EC9"/>
    <w:rsid w:val="00D45434"/>
    <w:rsid w:val="00D4543B"/>
    <w:rsid w:val="00D45855"/>
    <w:rsid w:val="00D45903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E88"/>
    <w:rsid w:val="00D73186"/>
    <w:rsid w:val="00D73401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E58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1BE3"/>
    <w:rsid w:val="00F42404"/>
    <w:rsid w:val="00F4281C"/>
    <w:rsid w:val="00F42851"/>
    <w:rsid w:val="00F428AF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C26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40791-7FE3-444D-ACEC-C31D2392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2022-11-03T06:25:00Z</cp:lastPrinted>
  <dcterms:created xsi:type="dcterms:W3CDTF">2022-11-14T09:22:00Z</dcterms:created>
  <dcterms:modified xsi:type="dcterms:W3CDTF">2022-11-14T09:22:00Z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